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D6F126" w14:textId="77777777" w:rsidR="00677FA6" w:rsidRPr="00D246FB" w:rsidRDefault="00677FA6" w:rsidP="005414B5">
      <w:pPr>
        <w:pStyle w:val="IndexHeading1"/>
        <w:tabs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b w:val="0"/>
          <w:bCs/>
          <w:sz w:val="30"/>
          <w:szCs w:val="30"/>
          <w:cs/>
          <w:lang w:val="en-US" w:bidi="th-TH"/>
        </w:rPr>
      </w:pPr>
      <w:r w:rsidRPr="00D246FB">
        <w:rPr>
          <w:rFonts w:ascii="Angsana New" w:hAnsi="Angsana New" w:hint="cs"/>
          <w:b w:val="0"/>
          <w:bCs/>
          <w:sz w:val="30"/>
          <w:szCs w:val="30"/>
          <w:cs/>
          <w:lang w:bidi="th-TH"/>
        </w:rPr>
        <w:t>หมายเหตุ</w:t>
      </w:r>
      <w:r w:rsidRPr="00D246FB">
        <w:rPr>
          <w:rFonts w:ascii="Angsana New" w:hAnsi="Angsana New" w:hint="cs"/>
          <w:b w:val="0"/>
          <w:bCs/>
          <w:sz w:val="30"/>
          <w:szCs w:val="30"/>
        </w:rPr>
        <w:tab/>
      </w:r>
      <w:r w:rsidR="007E1687" w:rsidRPr="00D246FB">
        <w:rPr>
          <w:rFonts w:ascii="Angsana New" w:hAnsi="Angsana New" w:hint="cs"/>
          <w:b w:val="0"/>
          <w:bCs/>
          <w:sz w:val="30"/>
          <w:szCs w:val="30"/>
          <w:cs/>
          <w:lang w:bidi="th-TH"/>
        </w:rPr>
        <w:t>สารบัญ</w:t>
      </w:r>
    </w:p>
    <w:p w14:paraId="49EE309F" w14:textId="77777777" w:rsidR="00677FA6" w:rsidRPr="00FD3ADE" w:rsidRDefault="00677FA6" w:rsidP="008A4253">
      <w:pPr>
        <w:pStyle w:val="IndexHeading1"/>
        <w:tabs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b w:val="0"/>
          <w:bCs/>
          <w:sz w:val="24"/>
          <w:szCs w:val="24"/>
          <w:lang w:bidi="th-TH"/>
        </w:rPr>
      </w:pPr>
    </w:p>
    <w:p w14:paraId="51CC1A3A" w14:textId="77777777" w:rsidR="00820360" w:rsidRPr="00D246FB" w:rsidRDefault="00820360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ข้อมูลทั่วไป</w:t>
      </w:r>
    </w:p>
    <w:p w14:paraId="1E171470" w14:textId="77777777" w:rsidR="00AA13FC" w:rsidRPr="00D246FB" w:rsidRDefault="00AA13FC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เกณฑ์การจัดทำงบการเงิน</w:t>
      </w:r>
    </w:p>
    <w:p w14:paraId="7677DFB4" w14:textId="77777777" w:rsidR="00AA13FC" w:rsidRPr="00D246FB" w:rsidRDefault="00AA13FC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การเปลี่ยนแปลงนโยบายการบัญชี</w:t>
      </w:r>
    </w:p>
    <w:p w14:paraId="6FCE067B" w14:textId="77777777" w:rsidR="00481E9D" w:rsidRPr="00D246FB" w:rsidRDefault="00AA13FC" w:rsidP="00481E9D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นโยบายการบัญชีที่สำคัญ</w:t>
      </w:r>
    </w:p>
    <w:p w14:paraId="4DDB93E5" w14:textId="77777777" w:rsidR="004F0871" w:rsidRPr="00D246FB" w:rsidRDefault="004F08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บุคคลหรือกิจการที่เกี่ยวข้องกัน</w:t>
      </w:r>
    </w:p>
    <w:p w14:paraId="7BC591BA" w14:textId="77777777" w:rsidR="00AA13FC" w:rsidRPr="00D246FB" w:rsidRDefault="00AA13FC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เงินสดและรายการเทียบเท่าเงินสด</w:t>
      </w:r>
    </w:p>
    <w:p w14:paraId="65748F18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วัสดุสำรองคลัง</w:t>
      </w:r>
    </w:p>
    <w:p w14:paraId="43A275BE" w14:textId="77777777" w:rsidR="00E069CF" w:rsidRPr="00D246FB" w:rsidRDefault="00E069CF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เงินลงทุนในบริษัทร่วมและการร่วมค้า</w:t>
      </w:r>
    </w:p>
    <w:p w14:paraId="4A8BD4B0" w14:textId="77777777" w:rsidR="004F0871" w:rsidRPr="00D246FB" w:rsidRDefault="004F08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เงินลงทุนในบริษัทย่อย</w:t>
      </w:r>
    </w:p>
    <w:p w14:paraId="716B3588" w14:textId="77777777" w:rsidR="00AA13FC" w:rsidRPr="00D246FB" w:rsidRDefault="00AA13FC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 xml:space="preserve">เงินลงทุนในกิจการอื่น </w:t>
      </w:r>
    </w:p>
    <w:p w14:paraId="38F19B31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ที่ดินสำหรับโครงการพัฒนาในอนาคต</w:t>
      </w:r>
    </w:p>
    <w:p w14:paraId="27DB7926" w14:textId="77777777" w:rsidR="004F0871" w:rsidRPr="00D246FB" w:rsidRDefault="004F08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ที่ดิน อาคารและอุปกรณ์</w:t>
      </w:r>
    </w:p>
    <w:p w14:paraId="29C3722F" w14:textId="77777777" w:rsidR="00147C71" w:rsidRPr="00D246FB" w:rsidRDefault="00147C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สัญญาเช่า</w:t>
      </w:r>
    </w:p>
    <w:p w14:paraId="4A004493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ค่าความนิยมและสินทรัพย์ไม่มีตัวตน</w:t>
      </w:r>
    </w:p>
    <w:p w14:paraId="07538A88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สินทรัพย์ไม่หมุนเวียนอื่น</w:t>
      </w:r>
    </w:p>
    <w:p w14:paraId="2AF62FB1" w14:textId="77777777" w:rsidR="004F0871" w:rsidRPr="00D246FB" w:rsidRDefault="004F08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หนี้สินที่มีภาระดอกเบี้ย</w:t>
      </w:r>
    </w:p>
    <w:p w14:paraId="41905A30" w14:textId="77777777" w:rsidR="00DD003C" w:rsidRPr="00D246FB" w:rsidRDefault="00DD003C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ประมาณการหนี้สินไม่หมุนเวียนสำหรับผลประโยชน์พนักงาน</w:t>
      </w:r>
    </w:p>
    <w:p w14:paraId="59E0C8D0" w14:textId="76148F5B" w:rsidR="00AA13FC" w:rsidRPr="00D246FB" w:rsidRDefault="005D4C7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>
        <w:rPr>
          <w:rFonts w:ascii="Angsana New" w:hAnsi="Angsana New" w:hint="cs"/>
          <w:sz w:val="30"/>
          <w:szCs w:val="30"/>
          <w:cs/>
          <w:lang w:bidi="th-TH"/>
        </w:rPr>
        <w:t>ส่วนเกินมูลค่าหุ้นและ</w:t>
      </w:r>
      <w:r w:rsidR="00AA13FC" w:rsidRPr="00D246FB">
        <w:rPr>
          <w:rFonts w:ascii="Angsana New" w:hAnsi="Angsana New" w:hint="cs"/>
          <w:sz w:val="30"/>
          <w:szCs w:val="30"/>
          <w:cs/>
          <w:lang w:bidi="th-TH"/>
        </w:rPr>
        <w:t>สำรอง</w:t>
      </w:r>
    </w:p>
    <w:p w14:paraId="1F84CA8D" w14:textId="77777777" w:rsidR="00F855C2" w:rsidRPr="00D246FB" w:rsidRDefault="00F855C2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ส่วนงานดำเนินงานและการจำแนกรายได้</w:t>
      </w:r>
    </w:p>
    <w:p w14:paraId="7CDDA536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ค่าใช้จ่ายผลประโยชน์ของพนักงาน</w:t>
      </w:r>
    </w:p>
    <w:p w14:paraId="5E17F57D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ค่าใช้จ่ายตามลักษณะ</w:t>
      </w:r>
    </w:p>
    <w:p w14:paraId="58319367" w14:textId="77777777" w:rsidR="004F0871" w:rsidRPr="00D246FB" w:rsidRDefault="004F08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ภาษีเงินได้</w:t>
      </w:r>
    </w:p>
    <w:p w14:paraId="00F0ABD7" w14:textId="77777777" w:rsidR="004724E4" w:rsidRPr="00D246FB" w:rsidRDefault="004724E4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สิทธิประโยชน์จากการส่งเสริมการลงทุน</w:t>
      </w:r>
    </w:p>
    <w:p w14:paraId="2BFD0D48" w14:textId="77777777" w:rsidR="00AA13FC" w:rsidRPr="00D246FB" w:rsidRDefault="00AA13FC" w:rsidP="00AA13FC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กำไรต่อหุ้นขั้นพื้นฐาน</w:t>
      </w:r>
    </w:p>
    <w:p w14:paraId="25F34326" w14:textId="77777777" w:rsidR="00F855C2" w:rsidRPr="00D246FB" w:rsidRDefault="00F855C2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rtl/>
          <w:cs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เงินปันผล</w:t>
      </w:r>
    </w:p>
    <w:p w14:paraId="0063CC6F" w14:textId="77777777" w:rsidR="009472D2" w:rsidRPr="00D246FB" w:rsidRDefault="009472D2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เครื่องมือทางการเงิน</w:t>
      </w:r>
    </w:p>
    <w:p w14:paraId="0FA65BF6" w14:textId="77777777" w:rsidR="00147C71" w:rsidRPr="00D246FB" w:rsidRDefault="00147C7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การบริหารจัดการทุน</w:t>
      </w:r>
    </w:p>
    <w:p w14:paraId="7C22ACD7" w14:textId="77777777" w:rsidR="007659F1" w:rsidRPr="00D246FB" w:rsidRDefault="007659F1" w:rsidP="00131C21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t>ภาระผูกพันกับกิจการที่ไม่เกี่ยวข้องกัน</w:t>
      </w:r>
    </w:p>
    <w:p w14:paraId="68B61811" w14:textId="5E3C5305" w:rsidR="00CF1B32" w:rsidRDefault="007659F1" w:rsidP="00D62EB8">
      <w:pPr>
        <w:pStyle w:val="index"/>
        <w:numPr>
          <w:ilvl w:val="0"/>
          <w:numId w:val="19"/>
        </w:numPr>
        <w:tabs>
          <w:tab w:val="clear" w:pos="880"/>
          <w:tab w:val="num" w:pos="1080"/>
          <w:tab w:val="left" w:pos="3735"/>
        </w:tabs>
        <w:spacing w:after="0" w:line="240" w:lineRule="atLeast"/>
        <w:ind w:left="1080" w:hanging="1080"/>
        <w:outlineLvl w:val="0"/>
        <w:rPr>
          <w:rFonts w:ascii="Angsana New" w:hAnsi="Angsana New"/>
          <w:sz w:val="30"/>
          <w:szCs w:val="30"/>
          <w:lang w:bidi="th-TH"/>
        </w:rPr>
      </w:pPr>
      <w:r w:rsidRPr="006B4239">
        <w:rPr>
          <w:rFonts w:ascii="Angsana New" w:hAnsi="Angsana New" w:hint="cs"/>
          <w:sz w:val="30"/>
          <w:szCs w:val="30"/>
          <w:cs/>
          <w:lang w:bidi="th-TH"/>
        </w:rPr>
        <w:t>เหตุการณ์ภายหลังรอบระยะเวลารายงาน</w:t>
      </w:r>
    </w:p>
    <w:p w14:paraId="4B49CAB2" w14:textId="77777777" w:rsidR="006B4239" w:rsidRPr="006B4239" w:rsidRDefault="006B4239" w:rsidP="006B4239">
      <w:pPr>
        <w:pStyle w:val="index"/>
        <w:tabs>
          <w:tab w:val="clear" w:pos="1134"/>
          <w:tab w:val="num" w:pos="1080"/>
          <w:tab w:val="left" w:pos="3735"/>
        </w:tabs>
        <w:spacing w:after="0" w:line="240" w:lineRule="atLeast"/>
        <w:ind w:left="1080" w:firstLine="0"/>
        <w:outlineLvl w:val="0"/>
        <w:rPr>
          <w:rFonts w:ascii="Angsana New" w:hAnsi="Angsana New"/>
          <w:sz w:val="30"/>
          <w:szCs w:val="30"/>
          <w:lang w:bidi="th-TH"/>
        </w:rPr>
      </w:pPr>
    </w:p>
    <w:p w14:paraId="5EFD61C7" w14:textId="139F7E1F" w:rsidR="00D63606" w:rsidRDefault="00D63606" w:rsidP="00D63606">
      <w:pPr>
        <w:pStyle w:val="index"/>
        <w:tabs>
          <w:tab w:val="clear" w:pos="1134"/>
          <w:tab w:val="left" w:pos="3735"/>
        </w:tabs>
        <w:spacing w:after="0" w:line="240" w:lineRule="atLeast"/>
        <w:outlineLvl w:val="0"/>
        <w:rPr>
          <w:rFonts w:ascii="Angsana New" w:hAnsi="Angsana New"/>
          <w:sz w:val="30"/>
          <w:szCs w:val="30"/>
          <w:cs/>
          <w:lang w:bidi="th-TH"/>
        </w:rPr>
        <w:sectPr w:rsidR="00D63606" w:rsidSect="00D63606">
          <w:headerReference w:type="default" r:id="rId9"/>
          <w:footerReference w:type="default" r:id="rId10"/>
          <w:type w:val="continuous"/>
          <w:pgSz w:w="11907" w:h="16840" w:code="9"/>
          <w:pgMar w:top="691" w:right="1152" w:bottom="576" w:left="1152" w:header="720" w:footer="720" w:gutter="0"/>
          <w:pgNumType w:start="17"/>
          <w:cols w:space="708"/>
          <w:docGrid w:linePitch="360"/>
        </w:sectPr>
      </w:pPr>
    </w:p>
    <w:p w14:paraId="4AB886FC" w14:textId="77777777" w:rsidR="00AA13FC" w:rsidRPr="00D246FB" w:rsidRDefault="00AA13FC" w:rsidP="00AA13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241F5F78" w14:textId="77777777" w:rsidR="00AA13FC" w:rsidRPr="00D246FB" w:rsidRDefault="00AA13FC" w:rsidP="00AA13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629E43FA" w14:textId="03ABC090" w:rsidR="00AA13FC" w:rsidRPr="00D246FB" w:rsidRDefault="00AA13FC" w:rsidP="00AA13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งบการเงินนี้ได้รับอนุมัติให้ออกงบการเงินจากคณะกรรมการเมื่อวันที่ </w:t>
      </w:r>
      <w:r w:rsidR="00DB71A4" w:rsidRPr="00DB71A4">
        <w:rPr>
          <w:rFonts w:ascii="Angsana New" w:hAnsi="Angsana New"/>
          <w:color w:val="000000" w:themeColor="text1"/>
          <w:sz w:val="30"/>
          <w:szCs w:val="30"/>
        </w:rPr>
        <w:t>15</w:t>
      </w:r>
      <w:r w:rsidRPr="00D246FB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กุมภาพันธ์ </w:t>
      </w:r>
      <w:r w:rsidR="00DB71A4" w:rsidRPr="00DB71A4">
        <w:rPr>
          <w:rFonts w:ascii="Angsana New" w:hAnsi="Angsana New" w:hint="cs"/>
          <w:color w:val="000000" w:themeColor="text1"/>
          <w:sz w:val="30"/>
          <w:szCs w:val="30"/>
        </w:rPr>
        <w:t>256</w:t>
      </w:r>
      <w:r w:rsidR="00DB71A4" w:rsidRPr="00DB71A4">
        <w:rPr>
          <w:rFonts w:ascii="Angsana New" w:hAnsi="Angsana New"/>
          <w:color w:val="000000" w:themeColor="text1"/>
          <w:sz w:val="30"/>
          <w:szCs w:val="30"/>
        </w:rPr>
        <w:t>4</w:t>
      </w:r>
    </w:p>
    <w:p w14:paraId="6CA2AF4D" w14:textId="77777777" w:rsidR="00AA13FC" w:rsidRPr="00D246FB" w:rsidRDefault="00AA13FC" w:rsidP="003014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82C02E0" w14:textId="77777777" w:rsidR="00677FA6" w:rsidRPr="00D246FB" w:rsidRDefault="00677FA6" w:rsidP="005F5D12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ข้อมูลทั่วไป</w:t>
      </w:r>
    </w:p>
    <w:p w14:paraId="0B77266B" w14:textId="77777777" w:rsidR="00677FA6" w:rsidRPr="00D246FB" w:rsidRDefault="00677FA6" w:rsidP="003014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5097E95" w14:textId="1F24CFB8" w:rsidR="006D22DC" w:rsidRPr="00D246FB" w:rsidRDefault="008125C0" w:rsidP="00A32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pacing w:val="-3"/>
          <w:sz w:val="30"/>
          <w:szCs w:val="30"/>
          <w:cs/>
        </w:rPr>
        <w:t xml:space="preserve">บริษัท ราช กรุ๊ป จำกัด (มหาชน) </w:t>
      </w:r>
      <w:r w:rsidR="006D22DC" w:rsidRPr="00D246FB">
        <w:rPr>
          <w:rFonts w:ascii="Angsana New" w:hAnsi="Angsana New" w:hint="cs"/>
          <w:spacing w:val="-3"/>
          <w:sz w:val="30"/>
          <w:szCs w:val="30"/>
        </w:rPr>
        <w:t>“</w:t>
      </w:r>
      <w:r w:rsidR="006D22DC" w:rsidRPr="00D246FB">
        <w:rPr>
          <w:rFonts w:ascii="Angsana New" w:hAnsi="Angsana New" w:hint="cs"/>
          <w:spacing w:val="-3"/>
          <w:sz w:val="30"/>
          <w:szCs w:val="30"/>
          <w:cs/>
        </w:rPr>
        <w:t>บริษัท</w:t>
      </w:r>
      <w:r w:rsidR="006D22DC" w:rsidRPr="00D246FB">
        <w:rPr>
          <w:rFonts w:ascii="Angsana New" w:hAnsi="Angsana New" w:hint="cs"/>
          <w:spacing w:val="-3"/>
          <w:sz w:val="30"/>
          <w:szCs w:val="30"/>
        </w:rPr>
        <w:t>”</w:t>
      </w:r>
      <w:r w:rsidR="006D22DC" w:rsidRPr="00D246FB">
        <w:rPr>
          <w:rFonts w:ascii="Angsana New" w:hAnsi="Angsana New" w:hint="cs"/>
          <w:spacing w:val="-3"/>
          <w:sz w:val="30"/>
          <w:szCs w:val="30"/>
          <w:cs/>
        </w:rPr>
        <w:t xml:space="preserve"> เป็นนิติบุคคลที่จัดตั้งขึ้นในประเทศไทย</w:t>
      </w:r>
      <w:r w:rsidR="0091198C" w:rsidRPr="00D246FB">
        <w:rPr>
          <w:rFonts w:ascii="Angsana New" w:hAnsi="Angsana New" w:hint="cs"/>
          <w:spacing w:val="-3"/>
          <w:sz w:val="30"/>
          <w:szCs w:val="30"/>
          <w:cs/>
        </w:rPr>
        <w:t xml:space="preserve"> และจดทะเบียนกับตลาดหลักทรัพย์</w:t>
      </w:r>
      <w:r w:rsidR="0091198C" w:rsidRPr="00D246FB">
        <w:rPr>
          <w:rFonts w:ascii="Angsana New" w:hAnsi="Angsana New" w:hint="cs"/>
          <w:sz w:val="30"/>
          <w:szCs w:val="30"/>
          <w:cs/>
        </w:rPr>
        <w:t xml:space="preserve">แห่งประเทศไทยเมื่อเดือนตุลาคม </w:t>
      </w:r>
      <w:r w:rsidR="00DB71A4" w:rsidRPr="00DB71A4">
        <w:rPr>
          <w:rFonts w:ascii="Angsana New" w:hAnsi="Angsana New" w:hint="cs"/>
          <w:sz w:val="30"/>
          <w:szCs w:val="30"/>
        </w:rPr>
        <w:t>2543</w:t>
      </w:r>
      <w:r w:rsidR="006D22DC" w:rsidRPr="00D246FB">
        <w:rPr>
          <w:rFonts w:ascii="Angsana New" w:hAnsi="Angsana New" w:hint="cs"/>
          <w:sz w:val="30"/>
          <w:szCs w:val="30"/>
        </w:rPr>
        <w:t xml:space="preserve"> </w:t>
      </w:r>
      <w:r w:rsidR="00B337E9" w:rsidRPr="00D246FB">
        <w:rPr>
          <w:rFonts w:ascii="Angsana New" w:hAnsi="Angsana New" w:hint="cs"/>
          <w:sz w:val="30"/>
          <w:szCs w:val="30"/>
          <w:cs/>
        </w:rPr>
        <w:t>โดย</w:t>
      </w:r>
      <w:r w:rsidR="006D22DC" w:rsidRPr="00D246FB">
        <w:rPr>
          <w:rFonts w:ascii="Angsana New" w:hAnsi="Angsana New" w:hint="cs"/>
          <w:sz w:val="30"/>
          <w:szCs w:val="30"/>
          <w:cs/>
        </w:rPr>
        <w:t>มีที่อยู่จดทะเบียน</w:t>
      </w:r>
      <w:r w:rsidR="00B337E9" w:rsidRPr="00D246FB">
        <w:rPr>
          <w:rFonts w:ascii="Angsana New" w:hAnsi="Angsana New" w:hint="cs"/>
          <w:sz w:val="30"/>
          <w:szCs w:val="30"/>
          <w:cs/>
        </w:rPr>
        <w:t>ของบริษัท</w:t>
      </w:r>
      <w:r w:rsidR="006D22DC" w:rsidRPr="00D246FB">
        <w:rPr>
          <w:rFonts w:ascii="Angsana New" w:hAnsi="Angsana New" w:hint="cs"/>
          <w:sz w:val="30"/>
          <w:szCs w:val="30"/>
          <w:cs/>
        </w:rPr>
        <w:t>ตั้งอยู่เลขที่</w:t>
      </w:r>
      <w:r w:rsidR="006D22DC"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72</w:t>
      </w:r>
      <w:r w:rsidR="006D22DC" w:rsidRPr="00D246FB">
        <w:rPr>
          <w:rFonts w:ascii="Angsana New" w:hAnsi="Angsana New" w:hint="cs"/>
          <w:sz w:val="30"/>
          <w:szCs w:val="30"/>
        </w:rPr>
        <w:t xml:space="preserve"> </w:t>
      </w:r>
      <w:r w:rsidR="006D22DC" w:rsidRPr="00D246FB">
        <w:rPr>
          <w:rFonts w:ascii="Angsana New" w:hAnsi="Angsana New" w:hint="cs"/>
          <w:sz w:val="30"/>
          <w:szCs w:val="30"/>
          <w:cs/>
        </w:rPr>
        <w:t>ถนนงามวงศ์วาน ตำบลบางเขน อำเภอเมืองนนทบุรี จังหวัดนนทบุรี ประเทศไทย</w:t>
      </w:r>
    </w:p>
    <w:p w14:paraId="0849FE50" w14:textId="77777777" w:rsidR="006D22DC" w:rsidRPr="00D246FB" w:rsidRDefault="006D22DC" w:rsidP="006D22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19ADF0FF" w14:textId="08E7EC37" w:rsidR="006D22DC" w:rsidRPr="00D246FB" w:rsidRDefault="006D22DC" w:rsidP="00A32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ผู้ถือหุ้นรายใหญ่ในระหว่าง</w:t>
      </w:r>
      <w:r w:rsidR="00D60E2F" w:rsidRPr="00D246FB">
        <w:rPr>
          <w:rFonts w:ascii="Angsana New" w:hAnsi="Angsana New" w:hint="cs"/>
          <w:sz w:val="30"/>
          <w:szCs w:val="30"/>
          <w:cs/>
        </w:rPr>
        <w:t>ปี</w:t>
      </w:r>
      <w:r w:rsidRPr="00D246FB">
        <w:rPr>
          <w:rFonts w:ascii="Angsana New" w:hAnsi="Angsana New" w:hint="cs"/>
          <w:sz w:val="30"/>
          <w:szCs w:val="30"/>
          <w:cs/>
        </w:rPr>
        <w:t>ได้แก่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การไฟฟ้าฝ่ายผลิตแห่งประเทศไทย</w:t>
      </w:r>
      <w:r w:rsidRPr="00D246FB">
        <w:rPr>
          <w:rFonts w:ascii="Angsana New" w:hAnsi="Angsana New" w:hint="cs"/>
          <w:sz w:val="30"/>
          <w:szCs w:val="30"/>
        </w:rPr>
        <w:t xml:space="preserve"> (“</w:t>
      </w:r>
      <w:r w:rsidRPr="00D246FB">
        <w:rPr>
          <w:rFonts w:ascii="Angsana New" w:hAnsi="Angsana New" w:hint="cs"/>
          <w:sz w:val="30"/>
          <w:szCs w:val="30"/>
          <w:cs/>
        </w:rPr>
        <w:t>กฟผ</w:t>
      </w:r>
      <w:r w:rsidRPr="00D246FB">
        <w:rPr>
          <w:rFonts w:ascii="Angsana New" w:hAnsi="Angsana New" w:hint="cs"/>
          <w:sz w:val="30"/>
          <w:szCs w:val="30"/>
        </w:rPr>
        <w:t>.”) (</w:t>
      </w:r>
      <w:r w:rsidRPr="00D246FB">
        <w:rPr>
          <w:rFonts w:ascii="Angsana New" w:hAnsi="Angsana New" w:hint="cs"/>
          <w:sz w:val="30"/>
          <w:szCs w:val="30"/>
          <w:cs/>
        </w:rPr>
        <w:t xml:space="preserve">ถือหุ้นร้อยละ </w:t>
      </w:r>
      <w:r w:rsidR="00DB71A4" w:rsidRPr="00DB71A4">
        <w:rPr>
          <w:rFonts w:ascii="Angsana New" w:hAnsi="Angsana New" w:hint="cs"/>
          <w:sz w:val="30"/>
          <w:szCs w:val="30"/>
        </w:rPr>
        <w:t>45</w:t>
      </w:r>
      <w:r w:rsidRPr="00D246FB">
        <w:rPr>
          <w:rFonts w:ascii="Angsana New" w:hAnsi="Angsana New" w:hint="cs"/>
          <w:sz w:val="30"/>
          <w:szCs w:val="30"/>
        </w:rPr>
        <w:t xml:space="preserve">) </w:t>
      </w:r>
      <w:r w:rsidRPr="00D246FB">
        <w:rPr>
          <w:rFonts w:ascii="Angsana New" w:hAnsi="Angsana New" w:hint="cs"/>
          <w:sz w:val="30"/>
          <w:szCs w:val="30"/>
          <w:cs/>
        </w:rPr>
        <w:t>ซึ่งเป็น</w:t>
      </w:r>
      <w:r w:rsidR="00147C71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นิติบุคคลที่จัดตั้งขึ้นในประเทศไทย</w:t>
      </w:r>
    </w:p>
    <w:p w14:paraId="41032760" w14:textId="77777777" w:rsidR="0071229A" w:rsidRPr="00D246FB" w:rsidRDefault="0071229A" w:rsidP="006D22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10A6551" w14:textId="387EDEF9" w:rsidR="006D22DC" w:rsidRPr="00A329CD" w:rsidRDefault="006D22DC" w:rsidP="00A329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BB0E95">
        <w:rPr>
          <w:rFonts w:ascii="Angsana New" w:hAnsi="Angsana New" w:hint="cs"/>
          <w:sz w:val="30"/>
          <w:szCs w:val="30"/>
          <w:cs/>
        </w:rPr>
        <w:t>บริษัทดำเนินธุรกิจหลักเกี่ยวกับ</w:t>
      </w:r>
      <w:r w:rsidR="00147412" w:rsidRPr="00BB0E95">
        <w:rPr>
          <w:rFonts w:ascii="Angsana New" w:hAnsi="Angsana New" w:hint="cs"/>
          <w:sz w:val="30"/>
          <w:szCs w:val="30"/>
          <w:cs/>
        </w:rPr>
        <w:t>การลงทุนใน</w:t>
      </w:r>
      <w:r w:rsidR="003C395F" w:rsidRPr="00BB0E95">
        <w:rPr>
          <w:rFonts w:ascii="Angsana New" w:hAnsi="Angsana New" w:hint="cs"/>
          <w:sz w:val="30"/>
          <w:szCs w:val="30"/>
          <w:cs/>
        </w:rPr>
        <w:t>ธุรกิจ</w:t>
      </w:r>
      <w:r w:rsidR="00147412" w:rsidRPr="00BB0E95">
        <w:rPr>
          <w:rFonts w:ascii="Angsana New" w:hAnsi="Angsana New" w:hint="cs"/>
          <w:sz w:val="30"/>
          <w:szCs w:val="30"/>
          <w:cs/>
        </w:rPr>
        <w:t xml:space="preserve">ที่มีวัตถุประสงค์ในการผลิตและจำหน่ายพลังงานไฟฟ้า </w:t>
      </w:r>
      <w:r w:rsidR="005C7752" w:rsidRPr="00BB0E95">
        <w:rPr>
          <w:rFonts w:ascii="Angsana New" w:hAnsi="Angsana New" w:hint="cs"/>
          <w:sz w:val="30"/>
          <w:szCs w:val="30"/>
          <w:cs/>
        </w:rPr>
        <w:t>พัฒนาโครงการด้านพลังงานไฟฟ้า และ</w:t>
      </w:r>
      <w:r w:rsidR="003C395F" w:rsidRPr="00BB0E95">
        <w:rPr>
          <w:rFonts w:ascii="Angsana New" w:hAnsi="Angsana New" w:hint="cs"/>
          <w:sz w:val="30"/>
          <w:szCs w:val="30"/>
          <w:cs/>
        </w:rPr>
        <w:t>ธุรกิจ</w:t>
      </w:r>
      <w:r w:rsidR="005C7752" w:rsidRPr="00BB0E95">
        <w:rPr>
          <w:rFonts w:ascii="Angsana New" w:hAnsi="Angsana New" w:hint="cs"/>
          <w:sz w:val="30"/>
          <w:szCs w:val="30"/>
          <w:cs/>
        </w:rPr>
        <w:t>ระบบสาธารณูปโภคพื้นฐาน</w:t>
      </w:r>
      <w:r w:rsidR="00147412" w:rsidRPr="00BB0E95">
        <w:rPr>
          <w:rFonts w:ascii="Angsana New" w:hAnsi="Angsana New" w:hint="cs"/>
          <w:sz w:val="30"/>
          <w:szCs w:val="30"/>
          <w:cs/>
        </w:rPr>
        <w:t xml:space="preserve"> </w:t>
      </w:r>
      <w:r w:rsidR="0040157E" w:rsidRPr="00BB0E95">
        <w:rPr>
          <w:rFonts w:ascii="Angsana New" w:hAnsi="Angsana New" w:hint="cs"/>
          <w:sz w:val="30"/>
          <w:szCs w:val="30"/>
          <w:cs/>
        </w:rPr>
        <w:t>โดย</w:t>
      </w:r>
      <w:r w:rsidRPr="00BB0E95">
        <w:rPr>
          <w:rFonts w:ascii="Angsana New" w:hAnsi="Angsana New" w:hint="cs"/>
          <w:sz w:val="30"/>
          <w:szCs w:val="30"/>
          <w:cs/>
        </w:rPr>
        <w:t xml:space="preserve">รายละเอียดของบริษัทย่อย บริษัทร่วมและการร่วมค้า </w:t>
      </w:r>
      <w:r w:rsidR="00AA13FC" w:rsidRPr="00BB0E9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="00AA13FC" w:rsidRPr="00BB0E95">
        <w:rPr>
          <w:rFonts w:ascii="Angsana New" w:hAnsi="Angsana New" w:hint="cs"/>
          <w:sz w:val="30"/>
          <w:szCs w:val="30"/>
        </w:rPr>
        <w:t xml:space="preserve"> </w:t>
      </w:r>
      <w:r w:rsidR="00AA13FC" w:rsidRPr="00BB0E95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="00AA13FC" w:rsidRPr="00BB0E95">
        <w:rPr>
          <w:rFonts w:ascii="Angsana New" w:hAnsi="Angsana New" w:hint="cs"/>
          <w:sz w:val="30"/>
          <w:szCs w:val="30"/>
        </w:rPr>
        <w:t xml:space="preserve"> </w:t>
      </w:r>
      <w:r w:rsidR="00AA13FC" w:rsidRPr="00BB0E95">
        <w:rPr>
          <w:rFonts w:ascii="Angsana New" w:hAnsi="Angsana New" w:hint="cs"/>
          <w:sz w:val="30"/>
          <w:szCs w:val="30"/>
          <w:cs/>
        </w:rPr>
        <w:t xml:space="preserve">และ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="005C7752" w:rsidRPr="00BB0E95">
        <w:rPr>
          <w:rFonts w:ascii="Angsana New" w:hAnsi="Angsana New" w:hint="cs"/>
          <w:sz w:val="30"/>
          <w:szCs w:val="30"/>
          <w:cs/>
        </w:rPr>
        <w:t xml:space="preserve"> </w:t>
      </w:r>
      <w:r w:rsidRPr="00BB0E95">
        <w:rPr>
          <w:rFonts w:ascii="Angsana New" w:hAnsi="Angsana New" w:hint="cs"/>
          <w:sz w:val="30"/>
          <w:szCs w:val="30"/>
          <w:cs/>
        </w:rPr>
        <w:t>มีดังนี้</w:t>
      </w:r>
    </w:p>
    <w:p w14:paraId="76DDAD4A" w14:textId="77777777" w:rsidR="00745965" w:rsidRPr="00CF1B32" w:rsidRDefault="00745965" w:rsidP="00CF1B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08" w:type="dxa"/>
        <w:tblInd w:w="450" w:type="dxa"/>
        <w:tblLook w:val="01E0" w:firstRow="1" w:lastRow="1" w:firstColumn="1" w:lastColumn="1" w:noHBand="0" w:noVBand="0"/>
      </w:tblPr>
      <w:tblGrid>
        <w:gridCol w:w="3402"/>
        <w:gridCol w:w="2718"/>
        <w:gridCol w:w="1260"/>
        <w:gridCol w:w="990"/>
        <w:gridCol w:w="1038"/>
      </w:tblGrid>
      <w:tr w:rsidR="00F813C9" w:rsidRPr="00D246FB" w14:paraId="64FA421E" w14:textId="77777777" w:rsidTr="00DC7E07">
        <w:trPr>
          <w:tblHeader/>
        </w:trPr>
        <w:tc>
          <w:tcPr>
            <w:tcW w:w="3402" w:type="dxa"/>
            <w:vAlign w:val="bottom"/>
          </w:tcPr>
          <w:p w14:paraId="314DDA0F" w14:textId="77777777" w:rsidR="006D22DC" w:rsidRPr="00D246FB" w:rsidRDefault="006D22D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autoSpaceDE w:val="0"/>
              <w:autoSpaceDN w:val="0"/>
              <w:adjustRightInd w:val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2718" w:type="dxa"/>
            <w:vAlign w:val="bottom"/>
          </w:tcPr>
          <w:p w14:paraId="12B333C4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4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ลักษณะธุรกิจ</w:t>
            </w:r>
          </w:p>
        </w:tc>
        <w:tc>
          <w:tcPr>
            <w:tcW w:w="1260" w:type="dxa"/>
            <w:vAlign w:val="bottom"/>
          </w:tcPr>
          <w:p w14:paraId="7FD59029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4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ประเทศที่</w:t>
            </w:r>
          </w:p>
          <w:p w14:paraId="3F086A4F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45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จัดตั้ง</w:t>
            </w:r>
          </w:p>
        </w:tc>
        <w:tc>
          <w:tcPr>
            <w:tcW w:w="2028" w:type="dxa"/>
            <w:gridSpan w:val="2"/>
            <w:vAlign w:val="bottom"/>
          </w:tcPr>
          <w:p w14:paraId="40E32474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บริษัทถือหุ้นร้อยละ</w:t>
            </w:r>
          </w:p>
        </w:tc>
      </w:tr>
      <w:tr w:rsidR="00F813C9" w:rsidRPr="00D246FB" w14:paraId="08A8EB30" w14:textId="77777777" w:rsidTr="00DC7E07">
        <w:trPr>
          <w:tblHeader/>
        </w:trPr>
        <w:tc>
          <w:tcPr>
            <w:tcW w:w="3402" w:type="dxa"/>
            <w:vAlign w:val="bottom"/>
          </w:tcPr>
          <w:p w14:paraId="6FC759C7" w14:textId="77777777" w:rsidR="006D22DC" w:rsidRPr="00D246FB" w:rsidRDefault="006D22DC" w:rsidP="000757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4DCC222D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B47EDFE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181F45B" w14:textId="12A30CBB" w:rsidR="006D22DC" w:rsidRPr="00D246FB" w:rsidRDefault="00DB71A4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038" w:type="dxa"/>
            <w:vAlign w:val="bottom"/>
          </w:tcPr>
          <w:p w14:paraId="7187FAAE" w14:textId="78D3FF1C" w:rsidR="006D22DC" w:rsidRPr="00D246FB" w:rsidRDefault="00DB71A4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D246FB" w14:paraId="798B9B27" w14:textId="77777777" w:rsidTr="00DC7E07">
        <w:tc>
          <w:tcPr>
            <w:tcW w:w="3402" w:type="dxa"/>
            <w:vAlign w:val="bottom"/>
          </w:tcPr>
          <w:p w14:paraId="535346C2" w14:textId="77777777" w:rsidR="006D22DC" w:rsidRPr="00D246FB" w:rsidRDefault="006D22D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autoSpaceDE w:val="0"/>
              <w:autoSpaceDN w:val="0"/>
              <w:adjustRightInd w:val="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บริษัทย่อยทางตรง</w:t>
            </w:r>
          </w:p>
        </w:tc>
        <w:tc>
          <w:tcPr>
            <w:tcW w:w="2718" w:type="dxa"/>
            <w:vAlign w:val="bottom"/>
          </w:tcPr>
          <w:p w14:paraId="3CCE74C4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7625972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30E46DF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5C1DEC3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813C9" w:rsidRPr="00D246FB" w14:paraId="40480496" w14:textId="77777777" w:rsidTr="00DC7E07">
        <w:tc>
          <w:tcPr>
            <w:tcW w:w="3402" w:type="dxa"/>
            <w:vAlign w:val="bottom"/>
          </w:tcPr>
          <w:p w14:paraId="7BCC2FD5" w14:textId="77777777" w:rsidR="00531ED9" w:rsidRPr="00D246FB" w:rsidRDefault="00531ED9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ผลิตไฟฟ้าราชบุรี จำกัด</w:t>
            </w:r>
          </w:p>
        </w:tc>
        <w:tc>
          <w:tcPr>
            <w:tcW w:w="2718" w:type="dxa"/>
            <w:vAlign w:val="bottom"/>
          </w:tcPr>
          <w:p w14:paraId="63540A91" w14:textId="4B8FA3E6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ผลิตและจำหน่าย</w:t>
            </w:r>
            <w:r w:rsidR="000803B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2A26572F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1BEB7F3E" w14:textId="5B428422" w:rsidR="00531ED9" w:rsidRPr="00D246FB" w:rsidRDefault="00DB71A4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531ED9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347D26D8" w14:textId="350FA40F" w:rsidR="00531ED9" w:rsidRPr="00D246FB" w:rsidRDefault="00DB71A4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531ED9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F813C9" w:rsidRPr="00D246FB" w14:paraId="24299269" w14:textId="77777777" w:rsidTr="00DC7E07">
        <w:tc>
          <w:tcPr>
            <w:tcW w:w="3402" w:type="dxa"/>
            <w:vAlign w:val="bottom"/>
          </w:tcPr>
          <w:p w14:paraId="25E4B959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52A7506A" w14:textId="73906130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ไฟฟ้าและลงทุนใน</w:t>
            </w:r>
            <w:r w:rsidR="000803B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ธุรกิจ</w:t>
            </w:r>
          </w:p>
        </w:tc>
        <w:tc>
          <w:tcPr>
            <w:tcW w:w="1260" w:type="dxa"/>
            <w:vAlign w:val="bottom"/>
          </w:tcPr>
          <w:p w14:paraId="77C4DE7A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697E4B5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C2DCD4C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813C9" w:rsidRPr="00D246FB" w14:paraId="43E53F2F" w14:textId="77777777" w:rsidTr="00DC7E07">
        <w:tc>
          <w:tcPr>
            <w:tcW w:w="3402" w:type="dxa"/>
            <w:vAlign w:val="bottom"/>
          </w:tcPr>
          <w:p w14:paraId="69E289A7" w14:textId="77777777" w:rsidR="006D22DC" w:rsidRPr="00D246FB" w:rsidRDefault="006D22DC" w:rsidP="000757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32C7BEC2" w14:textId="04ED6A00" w:rsidR="006D22DC" w:rsidRPr="00D246FB" w:rsidRDefault="000803B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เกี่ยวกับ</w:t>
            </w:r>
            <w:r w:rsidR="006D22D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3EDF251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A75DF19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26FC9B79" w14:textId="77777777" w:rsidR="006D22DC" w:rsidRPr="00D246FB" w:rsidRDefault="006D22DC" w:rsidP="006D2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813C9" w:rsidRPr="00D246FB" w14:paraId="6EAF3F1E" w14:textId="77777777" w:rsidTr="00DC7E07">
        <w:tc>
          <w:tcPr>
            <w:tcW w:w="3402" w:type="dxa"/>
            <w:vAlign w:val="bottom"/>
          </w:tcPr>
          <w:p w14:paraId="4CB5B9D4" w14:textId="77777777" w:rsidR="00531ED9" w:rsidRPr="00D246FB" w:rsidRDefault="00531ED9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ราชบุรีพลังงาน จำกัด</w:t>
            </w:r>
          </w:p>
        </w:tc>
        <w:tc>
          <w:tcPr>
            <w:tcW w:w="2718" w:type="dxa"/>
            <w:vAlign w:val="bottom"/>
          </w:tcPr>
          <w:p w14:paraId="72A6C5FD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03068229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BBC0D20" w14:textId="164B6318" w:rsidR="00531ED9" w:rsidRPr="00D246FB" w:rsidRDefault="00DB71A4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531ED9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6850613D" w14:textId="6FFF9AE5" w:rsidR="00531ED9" w:rsidRPr="00D246FB" w:rsidRDefault="00DB71A4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531ED9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F813C9" w:rsidRPr="00D246FB" w14:paraId="79F5EB1B" w14:textId="77777777" w:rsidTr="00DC7E07">
        <w:tc>
          <w:tcPr>
            <w:tcW w:w="3402" w:type="dxa"/>
            <w:vAlign w:val="bottom"/>
          </w:tcPr>
          <w:p w14:paraId="5415598F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52199FEF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C197DA0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8F528E2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02E4410" w14:textId="77777777" w:rsidR="00531ED9" w:rsidRPr="00D246FB" w:rsidRDefault="00531ED9" w:rsidP="00531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4554F1F2" w14:textId="77777777" w:rsidTr="00DC7E07">
        <w:tc>
          <w:tcPr>
            <w:tcW w:w="3402" w:type="dxa"/>
            <w:vAlign w:val="bottom"/>
          </w:tcPr>
          <w:p w14:paraId="6A496E15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อาร์เอช อินเตอร์เนชั่นแนล </w:t>
            </w:r>
          </w:p>
        </w:tc>
        <w:tc>
          <w:tcPr>
            <w:tcW w:w="2718" w:type="dxa"/>
            <w:vAlign w:val="bottom"/>
          </w:tcPr>
          <w:p w14:paraId="1E10FE76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0CFEBEC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3E882F9" w14:textId="55661CDD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29F55F47" w14:textId="793EDC09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31EA99F1" w14:textId="77777777" w:rsidTr="00DC7E07">
        <w:tc>
          <w:tcPr>
            <w:tcW w:w="3402" w:type="dxa"/>
            <w:vAlign w:val="bottom"/>
          </w:tcPr>
          <w:p w14:paraId="66D2B1DF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คอร์ปอเรชั่น จำกัด</w:t>
            </w:r>
          </w:p>
        </w:tc>
        <w:tc>
          <w:tcPr>
            <w:tcW w:w="2718" w:type="dxa"/>
            <w:vAlign w:val="bottom"/>
          </w:tcPr>
          <w:p w14:paraId="3BFE938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06D6706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0161CA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B55495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608231B1" w14:textId="77777777" w:rsidTr="00DC7E07">
        <w:tc>
          <w:tcPr>
            <w:tcW w:w="3402" w:type="dxa"/>
            <w:vAlign w:val="bottom"/>
          </w:tcPr>
          <w:p w14:paraId="10209383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 โอแอนด์เอ็ม จำกัด</w:t>
            </w:r>
          </w:p>
        </w:tc>
        <w:tc>
          <w:tcPr>
            <w:tcW w:w="2718" w:type="dxa"/>
            <w:vAlign w:val="bottom"/>
          </w:tcPr>
          <w:p w14:paraId="4CC7BDB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บริการเดินเครื่องและ</w:t>
            </w:r>
          </w:p>
        </w:tc>
        <w:tc>
          <w:tcPr>
            <w:tcW w:w="1260" w:type="dxa"/>
            <w:vAlign w:val="bottom"/>
          </w:tcPr>
          <w:p w14:paraId="25C5E70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343BDCD1" w14:textId="292AFEDA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77931464" w14:textId="65ACFAE7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6A013997" w14:textId="77777777" w:rsidTr="00DC7E07">
        <w:tc>
          <w:tcPr>
            <w:tcW w:w="3402" w:type="dxa"/>
            <w:vAlign w:val="bottom"/>
          </w:tcPr>
          <w:p w14:paraId="7DB94CC2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48C2992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บำรุงรักษาโรงไฟฟ้า</w:t>
            </w:r>
          </w:p>
        </w:tc>
        <w:tc>
          <w:tcPr>
            <w:tcW w:w="1260" w:type="dxa"/>
            <w:vAlign w:val="bottom"/>
          </w:tcPr>
          <w:p w14:paraId="6C7B1FF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A8772D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494EAAF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3D2AB6C9" w14:textId="77777777" w:rsidTr="00DC7E07">
        <w:tc>
          <w:tcPr>
            <w:tcW w:w="3402" w:type="dxa"/>
            <w:vAlign w:val="bottom"/>
          </w:tcPr>
          <w:p w14:paraId="4C0B45B9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ราชบุรี อัลลายแอนซ์ จำกัด</w:t>
            </w:r>
          </w:p>
        </w:tc>
        <w:tc>
          <w:tcPr>
            <w:tcW w:w="2718" w:type="dxa"/>
            <w:vAlign w:val="bottom"/>
          </w:tcPr>
          <w:p w14:paraId="677EAB5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017F057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010255B2" w14:textId="619310F0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519E3381" w14:textId="4C682710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7962E53D" w14:textId="77777777" w:rsidTr="00DC7E07">
        <w:tc>
          <w:tcPr>
            <w:tcW w:w="3402" w:type="dxa"/>
            <w:vAlign w:val="bottom"/>
          </w:tcPr>
          <w:p w14:paraId="2AB32339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355B124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01D82B9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D0C3F5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9E74C3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47C71" w:rsidRPr="00D246FB" w14:paraId="4CEBA56F" w14:textId="77777777" w:rsidTr="00DC7E07">
        <w:tc>
          <w:tcPr>
            <w:tcW w:w="3402" w:type="dxa"/>
            <w:vAlign w:val="bottom"/>
          </w:tcPr>
          <w:p w14:paraId="62015583" w14:textId="77777777" w:rsidR="00147C71" w:rsidRPr="00D246FB" w:rsidRDefault="00147C71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บริษัทย่อยทางตรง</w:t>
            </w:r>
          </w:p>
        </w:tc>
        <w:tc>
          <w:tcPr>
            <w:tcW w:w="2718" w:type="dxa"/>
            <w:vAlign w:val="bottom"/>
          </w:tcPr>
          <w:p w14:paraId="683A6245" w14:textId="77777777" w:rsidR="00147C71" w:rsidRPr="00D246FB" w:rsidRDefault="00147C71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2D8EF8C" w14:textId="77777777" w:rsidR="00147C71" w:rsidRPr="00D246FB" w:rsidRDefault="00147C71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76A98B6" w14:textId="77777777" w:rsidR="00147C71" w:rsidRPr="00D246FB" w:rsidRDefault="00147C71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4F716990" w14:textId="77777777" w:rsidR="00147C71" w:rsidRPr="00D246FB" w:rsidRDefault="00147C71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6D6E3CBD" w14:textId="77777777" w:rsidTr="00DC7E07">
        <w:tc>
          <w:tcPr>
            <w:tcW w:w="3402" w:type="dxa"/>
            <w:vAlign w:val="bottom"/>
          </w:tcPr>
          <w:p w14:paraId="0736714A" w14:textId="1B4B4F76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หินกองเพาเวอร์โฮลดิ้ง จำกัด</w:t>
            </w:r>
            <w:r w:rsidR="00073900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FC1B72" w:rsidRPr="00D246FB">
              <w:rPr>
                <w:rFonts w:ascii="Angsana New" w:hAnsi="Angsana New"/>
                <w:sz w:val="30"/>
                <w:szCs w:val="30"/>
              </w:rPr>
              <w:t>*</w:t>
            </w:r>
          </w:p>
        </w:tc>
        <w:tc>
          <w:tcPr>
            <w:tcW w:w="2718" w:type="dxa"/>
            <w:vAlign w:val="bottom"/>
          </w:tcPr>
          <w:p w14:paraId="4EA4CED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239F04D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6896893" w14:textId="77777777" w:rsidR="00B322BC" w:rsidRPr="00D246FB" w:rsidRDefault="00147C71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038" w:type="dxa"/>
            <w:vAlign w:val="bottom"/>
          </w:tcPr>
          <w:p w14:paraId="007D9949" w14:textId="64F78714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="00147C71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99</w:t>
            </w:r>
          </w:p>
        </w:tc>
      </w:tr>
      <w:tr w:rsidR="00B322BC" w:rsidRPr="00D246FB" w14:paraId="412FDFD9" w14:textId="77777777" w:rsidTr="00DC7E07">
        <w:tc>
          <w:tcPr>
            <w:tcW w:w="3402" w:type="dxa"/>
            <w:vAlign w:val="bottom"/>
          </w:tcPr>
          <w:p w14:paraId="391D19D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2C754A2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AAAE6C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965337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A754DA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58C6E34A" w14:textId="77777777" w:rsidTr="00DC7E07">
        <w:tc>
          <w:tcPr>
            <w:tcW w:w="3402" w:type="dxa"/>
            <w:vAlign w:val="bottom"/>
          </w:tcPr>
          <w:p w14:paraId="64AB50CF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ราช โคเจนเนอเรชั่น จำกัด</w:t>
            </w:r>
          </w:p>
        </w:tc>
        <w:tc>
          <w:tcPr>
            <w:tcW w:w="2718" w:type="dxa"/>
            <w:vAlign w:val="bottom"/>
          </w:tcPr>
          <w:p w14:paraId="1B48124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</w:p>
        </w:tc>
        <w:tc>
          <w:tcPr>
            <w:tcW w:w="1260" w:type="dxa"/>
            <w:vAlign w:val="bottom"/>
          </w:tcPr>
          <w:p w14:paraId="36F12786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C860656" w14:textId="05E17031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97</w:t>
            </w:r>
          </w:p>
        </w:tc>
        <w:tc>
          <w:tcPr>
            <w:tcW w:w="1038" w:type="dxa"/>
            <w:vAlign w:val="bottom"/>
          </w:tcPr>
          <w:p w14:paraId="1CADF619" w14:textId="380BF99F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="00147C71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97</w:t>
            </w:r>
          </w:p>
        </w:tc>
      </w:tr>
      <w:tr w:rsidR="00B322BC" w:rsidRPr="00D246FB" w14:paraId="61403CD3" w14:textId="77777777" w:rsidTr="00DC7E07">
        <w:tc>
          <w:tcPr>
            <w:tcW w:w="3402" w:type="dxa"/>
            <w:vAlign w:val="bottom"/>
          </w:tcPr>
          <w:p w14:paraId="610A6F4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685C48D1" w14:textId="024F288F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และ</w:t>
            </w:r>
            <w:r w:rsidR="006761F5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น้ำเย็น</w:t>
            </w:r>
          </w:p>
        </w:tc>
        <w:tc>
          <w:tcPr>
            <w:tcW w:w="1260" w:type="dxa"/>
            <w:vAlign w:val="bottom"/>
          </w:tcPr>
          <w:p w14:paraId="37625916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3006EB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52A3640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02" w:rsidRPr="00D246FB" w14:paraId="208BA157" w14:textId="77777777" w:rsidTr="00DC7E07">
        <w:tc>
          <w:tcPr>
            <w:tcW w:w="3402" w:type="dxa"/>
            <w:vAlign w:val="bottom"/>
          </w:tcPr>
          <w:p w14:paraId="786A48E9" w14:textId="77777777" w:rsidR="00CD0E02" w:rsidRPr="00D246FB" w:rsidRDefault="00CD0E0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ราช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>-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ลาว เซอร์วิส จำกัด</w:t>
            </w:r>
          </w:p>
        </w:tc>
        <w:tc>
          <w:tcPr>
            <w:tcW w:w="2718" w:type="dxa"/>
            <w:vAlign w:val="bottom"/>
          </w:tcPr>
          <w:p w14:paraId="207BFFD1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บริการเดินเครื่องและ</w:t>
            </w:r>
          </w:p>
        </w:tc>
        <w:tc>
          <w:tcPr>
            <w:tcW w:w="1260" w:type="dxa"/>
            <w:vAlign w:val="bottom"/>
          </w:tcPr>
          <w:p w14:paraId="5011C16D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54365DE5" w14:textId="00338657" w:rsidR="00CD0E02" w:rsidRPr="00D246FB" w:rsidRDefault="00DB71A4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CD0E02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44BCF83A" w14:textId="22E30320" w:rsidR="00CD0E02" w:rsidRPr="00D246FB" w:rsidRDefault="00DB71A4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CD0E02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CD0E02" w:rsidRPr="00D246FB" w14:paraId="04323D93" w14:textId="77777777" w:rsidTr="00DC7E07">
        <w:tc>
          <w:tcPr>
            <w:tcW w:w="3402" w:type="dxa"/>
            <w:vAlign w:val="bottom"/>
          </w:tcPr>
          <w:p w14:paraId="27B93909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07CDCB1D" w14:textId="6007D21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บำรุงรักษาโรงไฟฟ้า</w:t>
            </w:r>
            <w:r w:rsidR="00D057ED" w:rsidRPr="00D246FB">
              <w:rPr>
                <w:rFonts w:ascii="Angsana New" w:hAnsi="Angsana New" w:hint="cs"/>
                <w:sz w:val="30"/>
                <w:szCs w:val="30"/>
                <w:cs/>
              </w:rPr>
              <w:t>และลงทุน</w:t>
            </w:r>
          </w:p>
        </w:tc>
        <w:tc>
          <w:tcPr>
            <w:tcW w:w="1260" w:type="dxa"/>
            <w:vAlign w:val="bottom"/>
          </w:tcPr>
          <w:p w14:paraId="7CF5DDE4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F4E632B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D3F65D3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02" w:rsidRPr="00D246FB" w14:paraId="6F04E1EC" w14:textId="77777777" w:rsidTr="00DC7E07">
        <w:tc>
          <w:tcPr>
            <w:tcW w:w="3402" w:type="dxa"/>
            <w:vAlign w:val="bottom"/>
          </w:tcPr>
          <w:p w14:paraId="1670F5DD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0694E160" w14:textId="2450C315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ใ</w:t>
            </w:r>
            <w:r w:rsidRPr="00D057ED">
              <w:rPr>
                <w:rFonts w:ascii="Angsana New" w:hAnsi="Angsana New" w:hint="cs"/>
                <w:sz w:val="30"/>
                <w:szCs w:val="30"/>
                <w:cs/>
              </w:rPr>
              <w:t>นธุรกิจ</w:t>
            </w:r>
            <w:r w:rsidR="00D057ED" w:rsidRPr="00D057ED">
              <w:rPr>
                <w:rFonts w:ascii="Angsana New" w:hAnsi="Angsana New" w:hint="cs"/>
                <w:sz w:val="30"/>
                <w:szCs w:val="30"/>
                <w:cs/>
              </w:rPr>
              <w:t>พลังงาน</w:t>
            </w:r>
            <w:r w:rsidR="00D057ED">
              <w:rPr>
                <w:rFonts w:ascii="Angsana New" w:hAnsi="Angsana New" w:hint="cs"/>
                <w:sz w:val="30"/>
                <w:szCs w:val="30"/>
                <w:cs/>
              </w:rPr>
              <w:t>ไฟฟ้า</w:t>
            </w:r>
          </w:p>
        </w:tc>
        <w:tc>
          <w:tcPr>
            <w:tcW w:w="1260" w:type="dxa"/>
            <w:vAlign w:val="bottom"/>
          </w:tcPr>
          <w:p w14:paraId="1896DB4C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E67A7A8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997C8F3" w14:textId="77777777" w:rsidR="00CD0E02" w:rsidRPr="00D246FB" w:rsidRDefault="00CD0E02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057ED" w:rsidRPr="00D246FB" w14:paraId="6317C333" w14:textId="77777777" w:rsidTr="00DC7E07">
        <w:tc>
          <w:tcPr>
            <w:tcW w:w="3402" w:type="dxa"/>
            <w:vAlign w:val="bottom"/>
          </w:tcPr>
          <w:p w14:paraId="3D045774" w14:textId="77777777" w:rsidR="00D057ED" w:rsidRPr="00D246FB" w:rsidRDefault="00D057ED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6A9BD75A" w14:textId="391978D0" w:rsidR="00D057ED" w:rsidRPr="00D246FB" w:rsidRDefault="00D057ED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และสาธารณูปโภคพื้นฐาน</w:t>
            </w:r>
          </w:p>
        </w:tc>
        <w:tc>
          <w:tcPr>
            <w:tcW w:w="1260" w:type="dxa"/>
            <w:vAlign w:val="bottom"/>
          </w:tcPr>
          <w:p w14:paraId="77A18C35" w14:textId="77777777" w:rsidR="00D057ED" w:rsidRPr="00D246FB" w:rsidRDefault="00D057ED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B8CB868" w14:textId="77777777" w:rsidR="00D057ED" w:rsidRPr="00D246FB" w:rsidRDefault="00D057ED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08B17AB" w14:textId="77777777" w:rsidR="00D057ED" w:rsidRPr="00D246FB" w:rsidRDefault="00D057ED" w:rsidP="00CD0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CF1B32" w14:paraId="40F810E8" w14:textId="77777777" w:rsidTr="00DC7E07">
        <w:tc>
          <w:tcPr>
            <w:tcW w:w="3402" w:type="dxa"/>
            <w:vAlign w:val="bottom"/>
          </w:tcPr>
          <w:p w14:paraId="295C1E29" w14:textId="77777777" w:rsidR="00B322BC" w:rsidRPr="00D057ED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4DFDD573" w14:textId="77777777" w:rsidR="00B322BC" w:rsidRPr="00CF1B32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1DF26C5B" w14:textId="77777777" w:rsidR="00B322BC" w:rsidRPr="00CF1B32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8338EC9" w14:textId="77777777" w:rsidR="00B322BC" w:rsidRPr="00CF1B32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CF9A9E8" w14:textId="77777777" w:rsidR="00B322BC" w:rsidRPr="00CF1B32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18FFE59A" w14:textId="77777777" w:rsidTr="00DC7E07">
        <w:tc>
          <w:tcPr>
            <w:tcW w:w="3402" w:type="dxa"/>
            <w:vAlign w:val="bottom"/>
          </w:tcPr>
          <w:p w14:paraId="07AD7637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บริษัทย่อยทางอ้อม</w:t>
            </w:r>
          </w:p>
        </w:tc>
        <w:tc>
          <w:tcPr>
            <w:tcW w:w="2718" w:type="dxa"/>
            <w:vAlign w:val="bottom"/>
          </w:tcPr>
          <w:p w14:paraId="249CDEF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122926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657701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33748AD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B322BC" w:rsidRPr="00D246FB" w14:paraId="3CDD6919" w14:textId="77777777" w:rsidTr="00DC7E07">
        <w:tc>
          <w:tcPr>
            <w:tcW w:w="3402" w:type="dxa"/>
            <w:vAlign w:val="bottom"/>
          </w:tcPr>
          <w:p w14:paraId="2C1809F5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อาร์เอช อินเตอร์เนชั่นแนล</w:t>
            </w:r>
          </w:p>
        </w:tc>
        <w:tc>
          <w:tcPr>
            <w:tcW w:w="2718" w:type="dxa"/>
            <w:vAlign w:val="bottom"/>
          </w:tcPr>
          <w:p w14:paraId="3142BAA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67FF201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มอริเชียส</w:t>
            </w:r>
          </w:p>
        </w:tc>
        <w:tc>
          <w:tcPr>
            <w:tcW w:w="990" w:type="dxa"/>
            <w:vAlign w:val="bottom"/>
          </w:tcPr>
          <w:p w14:paraId="417EC528" w14:textId="5F5675FF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  <w:tc>
          <w:tcPr>
            <w:tcW w:w="1038" w:type="dxa"/>
            <w:vAlign w:val="bottom"/>
          </w:tcPr>
          <w:p w14:paraId="375E6F37" w14:textId="0DA1CC3A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B322BC" w:rsidRPr="00D246FB" w14:paraId="3AC03D18" w14:textId="77777777" w:rsidTr="00DC7E07">
        <w:tc>
          <w:tcPr>
            <w:tcW w:w="3402" w:type="dxa"/>
            <w:vAlign w:val="bottom"/>
          </w:tcPr>
          <w:p w14:paraId="1515AEF0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(มอริเชียส) คอร์ปอเรชั่น จำกัด</w:t>
            </w:r>
          </w:p>
        </w:tc>
        <w:tc>
          <w:tcPr>
            <w:tcW w:w="2718" w:type="dxa"/>
            <w:vAlign w:val="bottom"/>
          </w:tcPr>
          <w:p w14:paraId="7BE4F24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พลังงานไฟฟ้าในต่างประเทศ</w:t>
            </w:r>
          </w:p>
        </w:tc>
        <w:tc>
          <w:tcPr>
            <w:tcW w:w="1260" w:type="dxa"/>
            <w:vAlign w:val="bottom"/>
          </w:tcPr>
          <w:p w14:paraId="192F2D0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1DFA8B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C58EE7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5FC722E6" w14:textId="77777777" w:rsidTr="00DC7E07">
        <w:tc>
          <w:tcPr>
            <w:tcW w:w="3402" w:type="dxa"/>
            <w:vAlign w:val="bottom"/>
          </w:tcPr>
          <w:p w14:paraId="7BF4859A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อาร์เอช อินเตอร์เนชั่นแนล</w:t>
            </w:r>
          </w:p>
        </w:tc>
        <w:tc>
          <w:tcPr>
            <w:tcW w:w="2718" w:type="dxa"/>
            <w:vAlign w:val="bottom"/>
          </w:tcPr>
          <w:p w14:paraId="6EB65483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63D51143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00411EF" w14:textId="78F73CF4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  <w:tc>
          <w:tcPr>
            <w:tcW w:w="1038" w:type="dxa"/>
            <w:vAlign w:val="bottom"/>
          </w:tcPr>
          <w:p w14:paraId="3730A217" w14:textId="1AD954BC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B322BC" w:rsidRPr="00D246FB" w14:paraId="3636566E" w14:textId="77777777" w:rsidTr="00DC7E07">
        <w:tc>
          <w:tcPr>
            <w:tcW w:w="3402" w:type="dxa"/>
            <w:vAlign w:val="bottom"/>
          </w:tcPr>
          <w:p w14:paraId="7592B163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(สิงคโปร์) คอร์ปอเรชั่น จำกัด</w:t>
            </w:r>
          </w:p>
        </w:tc>
        <w:tc>
          <w:tcPr>
            <w:tcW w:w="2718" w:type="dxa"/>
            <w:vAlign w:val="bottom"/>
          </w:tcPr>
          <w:p w14:paraId="17AC090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พลังงานไฟฟ้าในต่างประเทศ</w:t>
            </w:r>
          </w:p>
        </w:tc>
        <w:tc>
          <w:tcPr>
            <w:tcW w:w="1260" w:type="dxa"/>
            <w:vAlign w:val="bottom"/>
          </w:tcPr>
          <w:p w14:paraId="3DE2C79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00F4C8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25F8007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B322BC" w:rsidRPr="00D246FB" w14:paraId="6CDECA47" w14:textId="77777777" w:rsidTr="00DC7E07">
        <w:tc>
          <w:tcPr>
            <w:tcW w:w="3402" w:type="dxa"/>
            <w:vAlign w:val="bottom"/>
          </w:tcPr>
          <w:p w14:paraId="5D9E9034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ราช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ออสเตรเลีย คอร์ปอเรชั่น </w:t>
            </w:r>
          </w:p>
        </w:tc>
        <w:tc>
          <w:tcPr>
            <w:tcW w:w="2718" w:type="dxa"/>
            <w:vAlign w:val="bottom"/>
          </w:tcPr>
          <w:p w14:paraId="270EF75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พัฒนาและดำเนินการ</w:t>
            </w:r>
          </w:p>
        </w:tc>
        <w:tc>
          <w:tcPr>
            <w:tcW w:w="1260" w:type="dxa"/>
            <w:vAlign w:val="bottom"/>
          </w:tcPr>
          <w:p w14:paraId="0434171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ออสเตรเลีย</w:t>
            </w:r>
          </w:p>
        </w:tc>
        <w:tc>
          <w:tcPr>
            <w:tcW w:w="990" w:type="dxa"/>
            <w:vAlign w:val="bottom"/>
          </w:tcPr>
          <w:p w14:paraId="5D663CDF" w14:textId="41876947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  <w:tc>
          <w:tcPr>
            <w:tcW w:w="1038" w:type="dxa"/>
            <w:vAlign w:val="bottom"/>
          </w:tcPr>
          <w:p w14:paraId="363A125A" w14:textId="3214D265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B322BC" w:rsidRPr="00D246FB" w14:paraId="72C12F1E" w14:textId="77777777" w:rsidTr="00DC7E07">
        <w:tc>
          <w:tcPr>
            <w:tcW w:w="3402" w:type="dxa"/>
            <w:vAlign w:val="bottom"/>
          </w:tcPr>
          <w:p w14:paraId="3A02FFDA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จำกัด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และบริษัทย่อย</w:t>
            </w:r>
          </w:p>
        </w:tc>
        <w:tc>
          <w:tcPr>
            <w:tcW w:w="2718" w:type="dxa"/>
            <w:vAlign w:val="bottom"/>
          </w:tcPr>
          <w:p w14:paraId="201E23F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โรงไฟฟ้าและลงทุนใน</w:t>
            </w:r>
          </w:p>
        </w:tc>
        <w:tc>
          <w:tcPr>
            <w:tcW w:w="1260" w:type="dxa"/>
            <w:vAlign w:val="bottom"/>
          </w:tcPr>
          <w:p w14:paraId="3F5779E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9ED4AD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F5D20D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1BD78B38" w14:textId="77777777" w:rsidTr="00DC7E07">
        <w:tc>
          <w:tcPr>
            <w:tcW w:w="3402" w:type="dxa"/>
            <w:vAlign w:val="bottom"/>
          </w:tcPr>
          <w:p w14:paraId="78398463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5198B8C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ธุรกิจเกี่ยวกับพลังงานไฟฟ้า</w:t>
            </w:r>
          </w:p>
        </w:tc>
        <w:tc>
          <w:tcPr>
            <w:tcW w:w="1260" w:type="dxa"/>
            <w:vAlign w:val="bottom"/>
          </w:tcPr>
          <w:p w14:paraId="6AF5C35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154F0D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2A9817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514444AC" w14:textId="77777777" w:rsidTr="00DC7E07">
        <w:tc>
          <w:tcPr>
            <w:tcW w:w="3402" w:type="dxa"/>
            <w:vAlign w:val="bottom"/>
          </w:tcPr>
          <w:p w14:paraId="37049B8A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 ไชน่า พาวเวอร์ จำกัด</w:t>
            </w:r>
          </w:p>
        </w:tc>
        <w:tc>
          <w:tcPr>
            <w:tcW w:w="2718" w:type="dxa"/>
            <w:vAlign w:val="bottom"/>
          </w:tcPr>
          <w:p w14:paraId="46CFDFD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2FCA10D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ฮ่องกง</w:t>
            </w:r>
          </w:p>
        </w:tc>
        <w:tc>
          <w:tcPr>
            <w:tcW w:w="990" w:type="dxa"/>
            <w:vAlign w:val="bottom"/>
          </w:tcPr>
          <w:p w14:paraId="75F5FA79" w14:textId="7A675FF7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  <w:tc>
          <w:tcPr>
            <w:tcW w:w="1038" w:type="dxa"/>
            <w:vAlign w:val="bottom"/>
          </w:tcPr>
          <w:p w14:paraId="7896EE63" w14:textId="37DABC66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B322BC" w:rsidRPr="00D246FB" w14:paraId="24039BE9" w14:textId="77777777" w:rsidTr="00DC7E07">
        <w:tc>
          <w:tcPr>
            <w:tcW w:w="3402" w:type="dxa"/>
            <w:vAlign w:val="bottom"/>
          </w:tcPr>
          <w:p w14:paraId="430B6C4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28469C7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พลังงานไฟฟ้าในต่างประเทศ</w:t>
            </w:r>
          </w:p>
        </w:tc>
        <w:tc>
          <w:tcPr>
            <w:tcW w:w="1260" w:type="dxa"/>
            <w:vAlign w:val="bottom"/>
          </w:tcPr>
          <w:p w14:paraId="37EC660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313FA1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06EC18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6D68DE26" w14:textId="77777777" w:rsidTr="00DC7E07">
        <w:tc>
          <w:tcPr>
            <w:tcW w:w="3402" w:type="dxa"/>
            <w:vAlign w:val="bottom"/>
          </w:tcPr>
          <w:p w14:paraId="3980FCC8" w14:textId="399EBFA9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อาร์อี โซลาร์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2718" w:type="dxa"/>
            <w:vAlign w:val="bottom"/>
          </w:tcPr>
          <w:p w14:paraId="246E54E8" w14:textId="5FBC45EA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7BC105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44CC8F95" w14:textId="2C5EC232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76AD3220" w14:textId="7560153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6E895C49" w14:textId="77777777" w:rsidTr="00DC7E07">
        <w:tc>
          <w:tcPr>
            <w:tcW w:w="3402" w:type="dxa"/>
            <w:vAlign w:val="bottom"/>
          </w:tcPr>
          <w:p w14:paraId="382E0A66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ซีเอ็นไบโอแมส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2718" w:type="dxa"/>
            <w:vAlign w:val="bottom"/>
          </w:tcPr>
          <w:p w14:paraId="5951B083" w14:textId="2183FE3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DED7A0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0A6FB36B" w14:textId="159F9A3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7A42C4EB" w14:textId="3B38CAD2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6082F45E" w14:textId="77777777" w:rsidTr="00DC7E07">
        <w:tc>
          <w:tcPr>
            <w:tcW w:w="3402" w:type="dxa"/>
            <w:vAlign w:val="bottom"/>
          </w:tcPr>
          <w:p w14:paraId="26A65289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(อยู่ระหว่างการชำระบัญชี)</w:t>
            </w:r>
          </w:p>
        </w:tc>
        <w:tc>
          <w:tcPr>
            <w:tcW w:w="2718" w:type="dxa"/>
            <w:vAlign w:val="bottom"/>
          </w:tcPr>
          <w:p w14:paraId="55B9088B" w14:textId="4A650BD6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6898DD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614618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6EE56C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08BC8AF3" w14:textId="77777777" w:rsidTr="00DC7E07">
        <w:tc>
          <w:tcPr>
            <w:tcW w:w="3402" w:type="dxa"/>
            <w:vAlign w:val="bottom"/>
          </w:tcPr>
          <w:p w14:paraId="1AE59437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พีบีไบโอแมส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2718" w:type="dxa"/>
            <w:vAlign w:val="bottom"/>
          </w:tcPr>
          <w:p w14:paraId="7473C231" w14:textId="0F741EA0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17EDC53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17B2B827" w14:textId="2F8CF1E2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3E4F715B" w14:textId="7296EEFD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5DEAC1BD" w14:textId="77777777" w:rsidTr="00DC7E07">
        <w:tc>
          <w:tcPr>
            <w:tcW w:w="3402" w:type="dxa"/>
            <w:vAlign w:val="bottom"/>
          </w:tcPr>
          <w:p w14:paraId="442B4C6B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(อยู่ระหว่างการชำระบัญชี)</w:t>
            </w:r>
          </w:p>
        </w:tc>
        <w:tc>
          <w:tcPr>
            <w:tcW w:w="2718" w:type="dxa"/>
            <w:vAlign w:val="bottom"/>
          </w:tcPr>
          <w:p w14:paraId="4C1F6AEE" w14:textId="74C78D14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C55FFE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A4834A3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F182FB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2F00E8CA" w14:textId="77777777" w:rsidTr="00DC7E07">
        <w:tc>
          <w:tcPr>
            <w:tcW w:w="3402" w:type="dxa"/>
            <w:vAlign w:val="bottom"/>
          </w:tcPr>
          <w:p w14:paraId="12175617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แอลพีไบโอแมส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2718" w:type="dxa"/>
            <w:vAlign w:val="bottom"/>
          </w:tcPr>
          <w:p w14:paraId="244E6F72" w14:textId="5E982FF1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7016400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0A24D2B" w14:textId="4ABC8918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  <w:tc>
          <w:tcPr>
            <w:tcW w:w="1038" w:type="dxa"/>
            <w:vAlign w:val="bottom"/>
          </w:tcPr>
          <w:p w14:paraId="0D772631" w14:textId="33243A10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B322BC" w:rsidRPr="00D246FB" w14:paraId="6F220FE4" w14:textId="77777777" w:rsidTr="00DC7E07">
        <w:tc>
          <w:tcPr>
            <w:tcW w:w="3402" w:type="dxa"/>
            <w:vAlign w:val="bottom"/>
          </w:tcPr>
          <w:p w14:paraId="50EF4FB2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(อยู่ระหว่างการชำระบัญชี)</w:t>
            </w:r>
          </w:p>
        </w:tc>
        <w:tc>
          <w:tcPr>
            <w:tcW w:w="2718" w:type="dxa"/>
            <w:vAlign w:val="bottom"/>
          </w:tcPr>
          <w:p w14:paraId="07D12FFE" w14:textId="179F8AB0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F2ACBF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7DF680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40A7598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30E85D2F" w14:textId="77777777" w:rsidTr="00DC7E07">
        <w:tc>
          <w:tcPr>
            <w:tcW w:w="3402" w:type="dxa"/>
            <w:vAlign w:val="bottom"/>
          </w:tcPr>
          <w:p w14:paraId="08C89019" w14:textId="2FE91159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 จำกัด</w:t>
            </w:r>
            <w:r w:rsidR="00073900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FC1B72" w:rsidRPr="00D246FB">
              <w:rPr>
                <w:rFonts w:ascii="Angsana New" w:hAnsi="Angsana New"/>
                <w:sz w:val="30"/>
                <w:szCs w:val="30"/>
              </w:rPr>
              <w:t>*</w:t>
            </w:r>
          </w:p>
        </w:tc>
        <w:tc>
          <w:tcPr>
            <w:tcW w:w="2718" w:type="dxa"/>
            <w:vAlign w:val="bottom"/>
          </w:tcPr>
          <w:p w14:paraId="114CC2B6" w14:textId="1F632D85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48D6795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6FAB5EE" w14:textId="77777777" w:rsidR="00B322BC" w:rsidRPr="00D246FB" w:rsidRDefault="004F7150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038" w:type="dxa"/>
            <w:vAlign w:val="bottom"/>
          </w:tcPr>
          <w:p w14:paraId="3B2260CD" w14:textId="5DB98B90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="004F7150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99</w:t>
            </w:r>
          </w:p>
        </w:tc>
      </w:tr>
      <w:tr w:rsidR="00B322BC" w:rsidRPr="00D246FB" w14:paraId="5E1B8680" w14:textId="77777777" w:rsidTr="00DC7E07">
        <w:tc>
          <w:tcPr>
            <w:tcW w:w="3402" w:type="dxa"/>
            <w:vAlign w:val="bottom"/>
          </w:tcPr>
          <w:p w14:paraId="5D4B9D3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38DAB885" w14:textId="4B8DF0FE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9E59DF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8EA93F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A3AD57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22271E92" w14:textId="77777777" w:rsidTr="00DC7E07">
        <w:tc>
          <w:tcPr>
            <w:tcW w:w="3402" w:type="dxa"/>
            <w:vAlign w:val="bottom"/>
          </w:tcPr>
          <w:p w14:paraId="6103C1A7" w14:textId="48B1607B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บริษัทร่วมทางตรง</w:t>
            </w:r>
          </w:p>
        </w:tc>
        <w:tc>
          <w:tcPr>
            <w:tcW w:w="2718" w:type="dxa"/>
            <w:vAlign w:val="bottom"/>
          </w:tcPr>
          <w:p w14:paraId="682905B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08CE67A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6C11E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59F8357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3F7F6A4B" w14:textId="77777777" w:rsidTr="00DC7E07">
        <w:tc>
          <w:tcPr>
            <w:tcW w:w="3402" w:type="dxa"/>
            <w:vAlign w:val="bottom"/>
          </w:tcPr>
          <w:p w14:paraId="51CC9DCE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เฟิร์ส โคราช วินด์ จำกัด</w:t>
            </w:r>
          </w:p>
        </w:tc>
        <w:tc>
          <w:tcPr>
            <w:tcW w:w="2718" w:type="dxa"/>
            <w:vAlign w:val="bottom"/>
          </w:tcPr>
          <w:p w14:paraId="31CECEB7" w14:textId="03B3FDC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65DD050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B164FAE" w14:textId="7F9FBAB4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038" w:type="dxa"/>
            <w:vAlign w:val="bottom"/>
          </w:tcPr>
          <w:p w14:paraId="51FBAF42" w14:textId="4BC4F5B6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</w:tr>
      <w:tr w:rsidR="00B322BC" w:rsidRPr="00D246FB" w14:paraId="3D7C42CF" w14:textId="77777777" w:rsidTr="00DC7E07">
        <w:tc>
          <w:tcPr>
            <w:tcW w:w="3402" w:type="dxa"/>
            <w:vAlign w:val="bottom"/>
          </w:tcPr>
          <w:p w14:paraId="6BA3F767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เค.อาร์.ทู จำกัด</w:t>
            </w:r>
          </w:p>
        </w:tc>
        <w:tc>
          <w:tcPr>
            <w:tcW w:w="2718" w:type="dxa"/>
            <w:vAlign w:val="bottom"/>
          </w:tcPr>
          <w:p w14:paraId="0C572322" w14:textId="3AB9C47F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05EB747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34DEE985" w14:textId="1E2F10D3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038" w:type="dxa"/>
            <w:vAlign w:val="bottom"/>
          </w:tcPr>
          <w:p w14:paraId="66B15E51" w14:textId="74738B9C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</w:tr>
      <w:tr w:rsidR="00D478B7" w:rsidRPr="00D246FB" w14:paraId="73E2F4EA" w14:textId="77777777" w:rsidTr="00DC7E07">
        <w:tc>
          <w:tcPr>
            <w:tcW w:w="3402" w:type="dxa"/>
            <w:vAlign w:val="bottom"/>
          </w:tcPr>
          <w:p w14:paraId="2AC86E9D" w14:textId="77777777" w:rsidR="00D478B7" w:rsidRPr="00D246FB" w:rsidRDefault="00D478B7" w:rsidP="00324C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นอร์ทเทิร์น บางกอกโมโนเรล</w:t>
            </w:r>
          </w:p>
        </w:tc>
        <w:tc>
          <w:tcPr>
            <w:tcW w:w="2718" w:type="dxa"/>
            <w:vAlign w:val="bottom"/>
          </w:tcPr>
          <w:p w14:paraId="66483B26" w14:textId="77777777" w:rsidR="00D478B7" w:rsidRPr="00D246FB" w:rsidRDefault="00CA778A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ธุรกิจระบบขนส่งมวลชน</w:t>
            </w:r>
          </w:p>
        </w:tc>
        <w:tc>
          <w:tcPr>
            <w:tcW w:w="1260" w:type="dxa"/>
            <w:vAlign w:val="bottom"/>
          </w:tcPr>
          <w:p w14:paraId="7C1210E5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C1F1734" w14:textId="1585513F" w:rsidR="00D478B7" w:rsidRPr="00D246FB" w:rsidRDefault="00DB71A4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038" w:type="dxa"/>
            <w:vAlign w:val="bottom"/>
          </w:tcPr>
          <w:p w14:paraId="2FCA0307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478B7" w:rsidRPr="00D246FB" w14:paraId="593F6CBB" w14:textId="77777777" w:rsidTr="00DC7E07">
        <w:tc>
          <w:tcPr>
            <w:tcW w:w="3402" w:type="dxa"/>
            <w:vAlign w:val="bottom"/>
          </w:tcPr>
          <w:p w14:paraId="64DA98E3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</w:t>
            </w:r>
            <w:r w:rsidR="00423DEA" w:rsidRPr="00D246FB">
              <w:rPr>
                <w:rFonts w:ascii="Angsana New" w:hAnsi="Angsana New"/>
                <w:sz w:val="30"/>
                <w:szCs w:val="30"/>
              </w:rPr>
              <w:t xml:space="preserve"> **</w:t>
            </w:r>
          </w:p>
        </w:tc>
        <w:tc>
          <w:tcPr>
            <w:tcW w:w="2718" w:type="dxa"/>
            <w:vAlign w:val="bottom"/>
          </w:tcPr>
          <w:p w14:paraId="31281B40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AAA3778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F1EF2E7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01594883" w14:textId="77777777" w:rsidR="00D478B7" w:rsidRPr="00D246FB" w:rsidRDefault="00D478B7" w:rsidP="00D478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E6318" w:rsidRPr="00D246FB" w14:paraId="24EE24B1" w14:textId="77777777" w:rsidTr="00DC7E07">
        <w:tc>
          <w:tcPr>
            <w:tcW w:w="3402" w:type="dxa"/>
            <w:vAlign w:val="bottom"/>
          </w:tcPr>
          <w:p w14:paraId="713B230A" w14:textId="77777777" w:rsidR="00FE6318" w:rsidRPr="00D246FB" w:rsidRDefault="00FE6318" w:rsidP="00324C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</w:t>
            </w:r>
            <w:r w:rsidR="00D478B7" w:rsidRPr="00D246FB">
              <w:rPr>
                <w:rFonts w:ascii="Angsana New" w:hAnsi="Angsana New" w:hint="cs"/>
                <w:sz w:val="30"/>
                <w:szCs w:val="30"/>
                <w:cs/>
              </w:rPr>
              <w:t>อีส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เทิร์น บางกอกโมโนเรล</w:t>
            </w:r>
          </w:p>
        </w:tc>
        <w:tc>
          <w:tcPr>
            <w:tcW w:w="2718" w:type="dxa"/>
            <w:vAlign w:val="bottom"/>
          </w:tcPr>
          <w:p w14:paraId="04BC2B86" w14:textId="77777777" w:rsidR="00FE6318" w:rsidRPr="00D246FB" w:rsidRDefault="00CA778A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color w:val="000000" w:themeColor="text1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ธุรกิจระบบขนส่งมวลชน</w:t>
            </w:r>
          </w:p>
        </w:tc>
        <w:tc>
          <w:tcPr>
            <w:tcW w:w="1260" w:type="dxa"/>
            <w:vAlign w:val="bottom"/>
          </w:tcPr>
          <w:p w14:paraId="41DE74F1" w14:textId="77777777" w:rsidR="00FE6318" w:rsidRPr="00D246FB" w:rsidRDefault="00D478B7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0E392369" w14:textId="7DF46313" w:rsidR="00FE6318" w:rsidRPr="00D246FB" w:rsidRDefault="00DB71A4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038" w:type="dxa"/>
            <w:vAlign w:val="bottom"/>
          </w:tcPr>
          <w:p w14:paraId="41102F2A" w14:textId="77777777" w:rsidR="00FE6318" w:rsidRPr="00D246FB" w:rsidRDefault="00D478B7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FE6318" w:rsidRPr="00D246FB" w14:paraId="4DEFD493" w14:textId="77777777" w:rsidTr="00DC7E07">
        <w:tc>
          <w:tcPr>
            <w:tcW w:w="3402" w:type="dxa"/>
            <w:vAlign w:val="bottom"/>
          </w:tcPr>
          <w:p w14:paraId="5F026A3F" w14:textId="77777777" w:rsidR="00FE6318" w:rsidRPr="00D246FB" w:rsidRDefault="00FE6318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</w:t>
            </w:r>
            <w:r w:rsidR="00423DEA" w:rsidRPr="00D246FB">
              <w:rPr>
                <w:rFonts w:ascii="Angsana New" w:hAnsi="Angsana New"/>
                <w:sz w:val="30"/>
                <w:szCs w:val="30"/>
              </w:rPr>
              <w:t xml:space="preserve"> **</w:t>
            </w:r>
          </w:p>
        </w:tc>
        <w:tc>
          <w:tcPr>
            <w:tcW w:w="2718" w:type="dxa"/>
            <w:vAlign w:val="bottom"/>
          </w:tcPr>
          <w:p w14:paraId="7AB2EBD1" w14:textId="77777777" w:rsidR="00FE6318" w:rsidRPr="00D246FB" w:rsidRDefault="00FE6318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D0DB793" w14:textId="77777777" w:rsidR="00FE6318" w:rsidRPr="00D246FB" w:rsidRDefault="00FE6318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248459D" w14:textId="77777777" w:rsidR="00FE6318" w:rsidRPr="00D246FB" w:rsidRDefault="00FE6318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39A36F41" w14:textId="77777777" w:rsidR="00FE6318" w:rsidRPr="00D246FB" w:rsidRDefault="00FE6318" w:rsidP="00FE6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1158007A" w14:textId="77777777" w:rsidTr="00DC7E07">
        <w:tc>
          <w:tcPr>
            <w:tcW w:w="3402" w:type="dxa"/>
            <w:vAlign w:val="bottom"/>
          </w:tcPr>
          <w:p w14:paraId="04BADB9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0F867DE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597F4A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191BBA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6ED8E1B6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750F781B" w14:textId="77777777" w:rsidTr="00DC7E07">
        <w:tc>
          <w:tcPr>
            <w:tcW w:w="3402" w:type="dxa"/>
            <w:vAlign w:val="bottom"/>
          </w:tcPr>
          <w:p w14:paraId="7816F772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บริษัทร่วมทางอ้อม</w:t>
            </w:r>
          </w:p>
        </w:tc>
        <w:tc>
          <w:tcPr>
            <w:tcW w:w="2718" w:type="dxa"/>
            <w:vAlign w:val="bottom"/>
          </w:tcPr>
          <w:p w14:paraId="241FDA4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505DE6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D315AD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97628F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1327C861" w14:textId="77777777" w:rsidTr="00DC7E07">
        <w:tc>
          <w:tcPr>
            <w:tcW w:w="3402" w:type="dxa"/>
            <w:vAlign w:val="bottom"/>
          </w:tcPr>
          <w:p w14:paraId="6D7F89DC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บริษัท โซล่า เพาเวอร์ </w:t>
            </w:r>
          </w:p>
        </w:tc>
        <w:tc>
          <w:tcPr>
            <w:tcW w:w="2718" w:type="dxa"/>
            <w:vAlign w:val="bottom"/>
          </w:tcPr>
          <w:p w14:paraId="50D8A60C" w14:textId="31F7DBC5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266EE3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1CD248B" w14:textId="395257F9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15FFD8AB" w14:textId="1FA611DE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B322BC" w:rsidRPr="00D246FB" w14:paraId="6CBB93F3" w14:textId="77777777" w:rsidTr="00DC7E07">
        <w:tc>
          <w:tcPr>
            <w:tcW w:w="3402" w:type="dxa"/>
            <w:vAlign w:val="bottom"/>
          </w:tcPr>
          <w:p w14:paraId="783EE3D0" w14:textId="4A778289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(โคราช </w:t>
            </w:r>
            <w:r w:rsidR="00DB71A4" w:rsidRPr="00DB71A4">
              <w:rPr>
                <w:rFonts w:ascii="Angsana New" w:hAnsi="Angsana New" w:hint="cs"/>
                <w:spacing w:val="-4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) จำกัด</w:t>
            </w:r>
          </w:p>
        </w:tc>
        <w:tc>
          <w:tcPr>
            <w:tcW w:w="2718" w:type="dxa"/>
            <w:vAlign w:val="bottom"/>
          </w:tcPr>
          <w:p w14:paraId="1FB693B5" w14:textId="0CB6F2C1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A4D450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15DA87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4115647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05BFF785" w14:textId="77777777" w:rsidTr="00DC7E07">
        <w:tc>
          <w:tcPr>
            <w:tcW w:w="3402" w:type="dxa"/>
            <w:vAlign w:val="bottom"/>
          </w:tcPr>
          <w:p w14:paraId="7327BB00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บริษัท โซล่า เพาเวอร์ </w:t>
            </w:r>
          </w:p>
        </w:tc>
        <w:tc>
          <w:tcPr>
            <w:tcW w:w="2718" w:type="dxa"/>
            <w:vAlign w:val="bottom"/>
          </w:tcPr>
          <w:p w14:paraId="563DD43A" w14:textId="1C1D7AAC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1D039E3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ED8B7EF" w14:textId="719BE1C0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4B152883" w14:textId="51A1590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B322BC" w:rsidRPr="00D246FB" w14:paraId="3C9F656E" w14:textId="77777777" w:rsidTr="00DC7E07">
        <w:tc>
          <w:tcPr>
            <w:tcW w:w="3402" w:type="dxa"/>
            <w:vAlign w:val="bottom"/>
          </w:tcPr>
          <w:p w14:paraId="30875932" w14:textId="34360156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(โคราช </w:t>
            </w:r>
            <w:r w:rsidR="00DB71A4" w:rsidRPr="00DB71A4">
              <w:rPr>
                <w:rFonts w:ascii="Angsana New" w:hAnsi="Angsana New" w:hint="cs"/>
                <w:spacing w:val="-4"/>
                <w:sz w:val="30"/>
                <w:szCs w:val="30"/>
              </w:rPr>
              <w:t>4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) จำกัด</w:t>
            </w:r>
          </w:p>
        </w:tc>
        <w:tc>
          <w:tcPr>
            <w:tcW w:w="2718" w:type="dxa"/>
            <w:vAlign w:val="bottom"/>
          </w:tcPr>
          <w:p w14:paraId="5375AFA0" w14:textId="618B95F3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4DF6C8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A5299D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DE45BB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15CF4E2B" w14:textId="77777777" w:rsidTr="00DC7E07">
        <w:tc>
          <w:tcPr>
            <w:tcW w:w="3402" w:type="dxa"/>
            <w:vAlign w:val="bottom"/>
          </w:tcPr>
          <w:p w14:paraId="4A0300CE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บริษัท โซล่า เพาเวอร์ </w:t>
            </w:r>
          </w:p>
        </w:tc>
        <w:tc>
          <w:tcPr>
            <w:tcW w:w="2718" w:type="dxa"/>
            <w:vAlign w:val="bottom"/>
          </w:tcPr>
          <w:p w14:paraId="7042C27D" w14:textId="6A82199D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4C2C259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4AA7575" w14:textId="61424D4F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2A68E96A" w14:textId="61F56FB9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B322BC" w:rsidRPr="00D246FB" w14:paraId="36A8B28C" w14:textId="77777777" w:rsidTr="00DC7E07">
        <w:tc>
          <w:tcPr>
            <w:tcW w:w="3402" w:type="dxa"/>
            <w:vAlign w:val="bottom"/>
          </w:tcPr>
          <w:p w14:paraId="4CF6861C" w14:textId="57E27786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(โคราช </w:t>
            </w:r>
            <w:r w:rsidR="00DB71A4" w:rsidRPr="00DB71A4">
              <w:rPr>
                <w:rFonts w:ascii="Angsana New" w:hAnsi="Angsana New" w:hint="cs"/>
                <w:spacing w:val="-4"/>
                <w:sz w:val="30"/>
                <w:szCs w:val="30"/>
              </w:rPr>
              <w:t>7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) จำกัด</w:t>
            </w:r>
          </w:p>
        </w:tc>
        <w:tc>
          <w:tcPr>
            <w:tcW w:w="2718" w:type="dxa"/>
            <w:vAlign w:val="bottom"/>
          </w:tcPr>
          <w:p w14:paraId="2883CCBF" w14:textId="45A1C7FD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352766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D9638E5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3711885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B322BC" w:rsidRPr="00D246FB" w14:paraId="41672442" w14:textId="77777777" w:rsidTr="00DC7E07">
        <w:tc>
          <w:tcPr>
            <w:tcW w:w="3402" w:type="dxa"/>
            <w:vAlign w:val="bottom"/>
          </w:tcPr>
          <w:p w14:paraId="00D67423" w14:textId="77777777" w:rsidR="00B322BC" w:rsidRPr="00F6668C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718" w:type="dxa"/>
            <w:vAlign w:val="bottom"/>
          </w:tcPr>
          <w:p w14:paraId="3E321CEF" w14:textId="77777777" w:rsidR="00B322BC" w:rsidRPr="00F6668C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238CDBD6" w14:textId="77777777" w:rsidR="00B322BC" w:rsidRPr="00F6668C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DA6BF8" w14:textId="77777777" w:rsidR="00B322BC" w:rsidRPr="00F6668C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38" w:type="dxa"/>
            <w:vAlign w:val="bottom"/>
          </w:tcPr>
          <w:p w14:paraId="6F6CF104" w14:textId="77777777" w:rsidR="00B322BC" w:rsidRPr="00F6668C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B322BC" w:rsidRPr="00D246FB" w14:paraId="39648C9E" w14:textId="77777777" w:rsidTr="00DC7E07">
        <w:tc>
          <w:tcPr>
            <w:tcW w:w="3402" w:type="dxa"/>
            <w:vAlign w:val="bottom"/>
          </w:tcPr>
          <w:p w14:paraId="2CE6D0EB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การร่วมค้าทางตรง</w:t>
            </w:r>
          </w:p>
        </w:tc>
        <w:tc>
          <w:tcPr>
            <w:tcW w:w="2718" w:type="dxa"/>
            <w:vAlign w:val="bottom"/>
          </w:tcPr>
          <w:p w14:paraId="2DE9922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498A04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E49DA4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24698E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003BC9C1" w14:textId="77777777" w:rsidTr="00DC7E07">
        <w:tc>
          <w:tcPr>
            <w:tcW w:w="3402" w:type="dxa"/>
            <w:vAlign w:val="bottom"/>
          </w:tcPr>
          <w:p w14:paraId="617353CD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ชูบุราชบุรี </w:t>
            </w:r>
          </w:p>
        </w:tc>
        <w:tc>
          <w:tcPr>
            <w:tcW w:w="2718" w:type="dxa"/>
            <w:vAlign w:val="bottom"/>
          </w:tcPr>
          <w:p w14:paraId="2062C77A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บริการเดินเครื่องและ</w:t>
            </w:r>
          </w:p>
        </w:tc>
        <w:tc>
          <w:tcPr>
            <w:tcW w:w="1260" w:type="dxa"/>
            <w:vAlign w:val="bottom"/>
          </w:tcPr>
          <w:p w14:paraId="088B4B4C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2D44A05" w14:textId="4F3D00F7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038" w:type="dxa"/>
            <w:vAlign w:val="bottom"/>
          </w:tcPr>
          <w:p w14:paraId="0528907D" w14:textId="22E77C3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</w:tr>
      <w:tr w:rsidR="00B322BC" w:rsidRPr="00D246FB" w14:paraId="776BA029" w14:textId="77777777" w:rsidTr="00DC7E07">
        <w:tc>
          <w:tcPr>
            <w:tcW w:w="3402" w:type="dxa"/>
            <w:vAlign w:val="bottom"/>
          </w:tcPr>
          <w:p w14:paraId="10B7A963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อีเลคทริคเซอร์วิส จำกัด</w:t>
            </w:r>
          </w:p>
        </w:tc>
        <w:tc>
          <w:tcPr>
            <w:tcW w:w="2718" w:type="dxa"/>
            <w:vAlign w:val="bottom"/>
          </w:tcPr>
          <w:p w14:paraId="70E9FE4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บำรุงรักษาโรงไฟฟ้า</w:t>
            </w:r>
          </w:p>
        </w:tc>
        <w:tc>
          <w:tcPr>
            <w:tcW w:w="1260" w:type="dxa"/>
            <w:vAlign w:val="bottom"/>
          </w:tcPr>
          <w:p w14:paraId="5BCBC9CD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409A6BF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714ECF1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B322BC" w:rsidRPr="00D246FB" w14:paraId="77A8824E" w14:textId="77777777" w:rsidTr="00DC7E07">
        <w:tc>
          <w:tcPr>
            <w:tcW w:w="3402" w:type="dxa"/>
            <w:vAlign w:val="bottom"/>
          </w:tcPr>
          <w:p w14:paraId="76EC3A01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เซาท์อีสท์ เอเชีย </w:t>
            </w:r>
          </w:p>
        </w:tc>
        <w:tc>
          <w:tcPr>
            <w:tcW w:w="2718" w:type="dxa"/>
            <w:vAlign w:val="bottom"/>
          </w:tcPr>
          <w:p w14:paraId="5F7A34F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6E4EEAA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48C08D7" w14:textId="6F31F70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33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33</w:t>
            </w:r>
          </w:p>
        </w:tc>
        <w:tc>
          <w:tcPr>
            <w:tcW w:w="1038" w:type="dxa"/>
            <w:vAlign w:val="bottom"/>
          </w:tcPr>
          <w:p w14:paraId="6B3BFEBD" w14:textId="32518D93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33</w:t>
            </w:r>
            <w:r w:rsidR="00B322BC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33</w:t>
            </w:r>
          </w:p>
        </w:tc>
      </w:tr>
      <w:tr w:rsidR="00B322BC" w:rsidRPr="00D246FB" w14:paraId="1AE2C84D" w14:textId="77777777" w:rsidTr="00DC7E07">
        <w:tc>
          <w:tcPr>
            <w:tcW w:w="3402" w:type="dxa"/>
            <w:vAlign w:val="bottom"/>
          </w:tcPr>
          <w:p w14:paraId="169BEF09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เอนเนอร์จี จำกัด</w:t>
            </w:r>
          </w:p>
        </w:tc>
        <w:tc>
          <w:tcPr>
            <w:tcW w:w="2718" w:type="dxa"/>
            <w:vAlign w:val="bottom"/>
          </w:tcPr>
          <w:p w14:paraId="772DFA1E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9E1468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25BD68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840D97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43928AEF" w14:textId="77777777" w:rsidTr="00DC7E07">
        <w:tc>
          <w:tcPr>
            <w:tcW w:w="3402" w:type="dxa"/>
            <w:vAlign w:val="bottom"/>
          </w:tcPr>
          <w:p w14:paraId="092AFC4E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สมาร์ท อินฟราเนท จำกัด</w:t>
            </w:r>
          </w:p>
        </w:tc>
        <w:tc>
          <w:tcPr>
            <w:tcW w:w="2718" w:type="dxa"/>
            <w:vAlign w:val="bottom"/>
          </w:tcPr>
          <w:p w14:paraId="511DF701" w14:textId="77777777" w:rsidR="00B322BC" w:rsidRPr="00D246FB" w:rsidRDefault="00B322BC" w:rsidP="00B322BC">
            <w:pPr>
              <w:autoSpaceDE w:val="0"/>
              <w:autoSpaceDN w:val="0"/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ลงทุนในโครงการโครงข่าย</w:t>
            </w:r>
          </w:p>
        </w:tc>
        <w:tc>
          <w:tcPr>
            <w:tcW w:w="1260" w:type="dxa"/>
            <w:vAlign w:val="bottom"/>
          </w:tcPr>
          <w:p w14:paraId="0599C3D3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76FA1CB0" w14:textId="79381E61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038" w:type="dxa"/>
            <w:vAlign w:val="bottom"/>
          </w:tcPr>
          <w:p w14:paraId="742B7E20" w14:textId="066DE207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51</w:t>
            </w:r>
          </w:p>
        </w:tc>
      </w:tr>
      <w:tr w:rsidR="00B322BC" w:rsidRPr="00D246FB" w14:paraId="1BB4BAA6" w14:textId="77777777" w:rsidTr="00DC7E07">
        <w:tc>
          <w:tcPr>
            <w:tcW w:w="3402" w:type="dxa"/>
            <w:vAlign w:val="bottom"/>
          </w:tcPr>
          <w:p w14:paraId="67E8CFA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69736241" w14:textId="77777777" w:rsidR="00B322BC" w:rsidRPr="00D246FB" w:rsidRDefault="00B322BC" w:rsidP="00B322BC">
            <w:pPr>
              <w:autoSpaceDE w:val="0"/>
              <w:autoSpaceDN w:val="0"/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สายใยแก้วนำแสงใต้ดิน</w:t>
            </w:r>
          </w:p>
        </w:tc>
        <w:tc>
          <w:tcPr>
            <w:tcW w:w="1260" w:type="dxa"/>
            <w:vAlign w:val="bottom"/>
          </w:tcPr>
          <w:p w14:paraId="0A8D4BF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9A8930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31D724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433F7D4F" w14:textId="77777777" w:rsidTr="00DC7E07">
        <w:tc>
          <w:tcPr>
            <w:tcW w:w="3402" w:type="dxa"/>
            <w:vAlign w:val="bottom"/>
          </w:tcPr>
          <w:p w14:paraId="7F692B06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ติงส์ ออน เน็ต จำกัด</w:t>
            </w:r>
          </w:p>
        </w:tc>
        <w:tc>
          <w:tcPr>
            <w:tcW w:w="2718" w:type="dxa"/>
            <w:vAlign w:val="bottom"/>
          </w:tcPr>
          <w:p w14:paraId="00A48948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ลงทุนในโครงการติดตั้ง</w:t>
            </w:r>
          </w:p>
        </w:tc>
        <w:tc>
          <w:tcPr>
            <w:tcW w:w="1260" w:type="dxa"/>
            <w:vAlign w:val="bottom"/>
          </w:tcPr>
          <w:p w14:paraId="43334BA0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1E90302" w14:textId="439B8444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35</w:t>
            </w:r>
          </w:p>
        </w:tc>
        <w:tc>
          <w:tcPr>
            <w:tcW w:w="1038" w:type="dxa"/>
            <w:vAlign w:val="bottom"/>
          </w:tcPr>
          <w:p w14:paraId="0325266B" w14:textId="3D6E847B" w:rsidR="00B322BC" w:rsidRPr="00D246FB" w:rsidRDefault="00DB71A4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35</w:t>
            </w:r>
          </w:p>
        </w:tc>
      </w:tr>
      <w:tr w:rsidR="00B322BC" w:rsidRPr="00D246FB" w14:paraId="7B0D26BF" w14:textId="77777777" w:rsidTr="00DC7E07">
        <w:tc>
          <w:tcPr>
            <w:tcW w:w="3402" w:type="dxa"/>
            <w:vAlign w:val="bottom"/>
          </w:tcPr>
          <w:p w14:paraId="75B72082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0D66FFC9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และพัฒนาโครงข่าย</w:t>
            </w:r>
          </w:p>
        </w:tc>
        <w:tc>
          <w:tcPr>
            <w:tcW w:w="1260" w:type="dxa"/>
            <w:vAlign w:val="bottom"/>
          </w:tcPr>
          <w:p w14:paraId="436F6C8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4A26A54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05D5EDB7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22BC" w:rsidRPr="00D246FB" w14:paraId="739C1A01" w14:textId="77777777" w:rsidTr="00DC7E07">
        <w:tc>
          <w:tcPr>
            <w:tcW w:w="3402" w:type="dxa"/>
            <w:vAlign w:val="bottom"/>
          </w:tcPr>
          <w:p w14:paraId="4294601A" w14:textId="77777777" w:rsidR="00B322BC" w:rsidRPr="00D246FB" w:rsidRDefault="00B322BC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5137A2E1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โทรคมนาคม</w:t>
            </w:r>
          </w:p>
        </w:tc>
        <w:tc>
          <w:tcPr>
            <w:tcW w:w="1260" w:type="dxa"/>
            <w:vAlign w:val="bottom"/>
          </w:tcPr>
          <w:p w14:paraId="5E707EFB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CC45CF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342E69C2" w14:textId="77777777" w:rsidR="00B322BC" w:rsidRPr="00D246FB" w:rsidRDefault="00B322BC" w:rsidP="00B322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F7150" w:rsidRPr="00D246FB" w14:paraId="3CA46047" w14:textId="77777777" w:rsidTr="00DC7E07">
        <w:tc>
          <w:tcPr>
            <w:tcW w:w="3402" w:type="dxa"/>
            <w:vAlign w:val="bottom"/>
          </w:tcPr>
          <w:p w14:paraId="72105850" w14:textId="42CB8423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หินกองเพาเวอร์โฮลดิ้ง จำกัด</w:t>
            </w:r>
            <w:r w:rsidR="007C5B8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*</w:t>
            </w:r>
          </w:p>
        </w:tc>
        <w:tc>
          <w:tcPr>
            <w:tcW w:w="2718" w:type="dxa"/>
            <w:vAlign w:val="bottom"/>
          </w:tcPr>
          <w:p w14:paraId="7818EDC5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6F669061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4CBDD625" w14:textId="6A75E631" w:rsidR="004F7150" w:rsidRPr="00D246FB" w:rsidRDefault="00DB71A4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038" w:type="dxa"/>
            <w:vAlign w:val="bottom"/>
          </w:tcPr>
          <w:p w14:paraId="29CD1B7D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F7150" w:rsidRPr="00D246FB" w14:paraId="43490A4F" w14:textId="77777777" w:rsidTr="00DC7E07">
        <w:tc>
          <w:tcPr>
            <w:tcW w:w="3402" w:type="dxa"/>
            <w:vAlign w:val="bottom"/>
          </w:tcPr>
          <w:p w14:paraId="090E63C8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 w:firstLine="87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081696EC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65A8961A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F935065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217FEA37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7E07" w:rsidRPr="00D246FB" w14:paraId="1B5E3587" w14:textId="77777777" w:rsidTr="00DC7E07">
        <w:tc>
          <w:tcPr>
            <w:tcW w:w="3402" w:type="dxa"/>
            <w:vAlign w:val="bottom"/>
          </w:tcPr>
          <w:p w14:paraId="2C73ACFA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 w:firstLine="87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6CBFAC5D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104458CF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90FBBC4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5BA31B61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7E07" w:rsidRPr="00D246FB" w14:paraId="16F23560" w14:textId="77777777" w:rsidTr="00DC7E07">
        <w:tc>
          <w:tcPr>
            <w:tcW w:w="3402" w:type="dxa"/>
            <w:vAlign w:val="bottom"/>
          </w:tcPr>
          <w:p w14:paraId="105E42FF" w14:textId="6F55A98B" w:rsidR="00DC7E07" w:rsidRPr="00D246FB" w:rsidRDefault="00DC7E07" w:rsidP="00601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การร่วมค้าทางตรง</w:t>
            </w:r>
          </w:p>
        </w:tc>
        <w:tc>
          <w:tcPr>
            <w:tcW w:w="2718" w:type="dxa"/>
            <w:vAlign w:val="bottom"/>
          </w:tcPr>
          <w:p w14:paraId="0B3CE41E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3A07FE35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FB010A4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007B582C" w14:textId="77777777" w:rsidR="00DC7E07" w:rsidRPr="00D246FB" w:rsidRDefault="00DC7E07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F7150" w:rsidRPr="00D246FB" w14:paraId="5F43CDDB" w14:textId="77777777" w:rsidTr="00DC7E07">
        <w:tc>
          <w:tcPr>
            <w:tcW w:w="3402" w:type="dxa"/>
            <w:vAlign w:val="bottom"/>
          </w:tcPr>
          <w:p w14:paraId="641D59BB" w14:textId="555B11C8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อาร์ อี เอ็น โคราช เอนเนอร์ยี่</w:t>
            </w:r>
            <w:r w:rsidR="00F364C8">
              <w:rPr>
                <w:rFonts w:ascii="Angsana New" w:hAnsi="Angsana New"/>
                <w:spacing w:val="-4"/>
                <w:sz w:val="30"/>
                <w:szCs w:val="30"/>
              </w:rPr>
              <w:t xml:space="preserve"> </w:t>
            </w:r>
          </w:p>
        </w:tc>
        <w:tc>
          <w:tcPr>
            <w:tcW w:w="2718" w:type="dxa"/>
            <w:vAlign w:val="bottom"/>
          </w:tcPr>
          <w:p w14:paraId="55083D63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</w:p>
        </w:tc>
        <w:tc>
          <w:tcPr>
            <w:tcW w:w="1260" w:type="dxa"/>
            <w:vAlign w:val="bottom"/>
          </w:tcPr>
          <w:p w14:paraId="3827F2BB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F97BBC2" w14:textId="6F056C58" w:rsidR="004F7150" w:rsidRPr="00D246FB" w:rsidRDefault="00DB71A4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2B0AFAC9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F7150" w:rsidRPr="00D246FB" w14:paraId="7DCE9DE8" w14:textId="77777777" w:rsidTr="00DC7E07">
        <w:tc>
          <w:tcPr>
            <w:tcW w:w="3402" w:type="dxa"/>
            <w:vAlign w:val="bottom"/>
          </w:tcPr>
          <w:p w14:paraId="473D266C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จำกัด</w:t>
            </w:r>
          </w:p>
        </w:tc>
        <w:tc>
          <w:tcPr>
            <w:tcW w:w="2718" w:type="dxa"/>
            <w:vAlign w:val="bottom"/>
          </w:tcPr>
          <w:p w14:paraId="0FF7CB3D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พลังงานไฟฟ้าและไอน้ำ</w:t>
            </w:r>
          </w:p>
        </w:tc>
        <w:tc>
          <w:tcPr>
            <w:tcW w:w="1260" w:type="dxa"/>
            <w:vAlign w:val="bottom"/>
          </w:tcPr>
          <w:p w14:paraId="303C9A02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FED1712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659AC6EF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F7150" w:rsidRPr="00D246FB" w14:paraId="4454EBDD" w14:textId="77777777" w:rsidTr="00DC7E07">
        <w:tc>
          <w:tcPr>
            <w:tcW w:w="3402" w:type="dxa"/>
            <w:shd w:val="clear" w:color="auto" w:fill="auto"/>
            <w:vAlign w:val="bottom"/>
          </w:tcPr>
          <w:p w14:paraId="7A8CBA60" w14:textId="77777777" w:rsidR="004F7150" w:rsidRPr="00D246FB" w:rsidRDefault="004F7150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ไฟฟ้า เซเปียน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-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เซน้ำน้อย จำกัด</w:t>
            </w:r>
          </w:p>
        </w:tc>
        <w:tc>
          <w:tcPr>
            <w:tcW w:w="2718" w:type="dxa"/>
            <w:shd w:val="clear" w:color="auto" w:fill="auto"/>
            <w:vAlign w:val="bottom"/>
          </w:tcPr>
          <w:p w14:paraId="03D6E0B3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576F530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FA91B31" w14:textId="313F8D47" w:rsidR="004F7150" w:rsidRPr="00D246FB" w:rsidRDefault="00DB71A4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1038" w:type="dxa"/>
            <w:shd w:val="clear" w:color="auto" w:fill="auto"/>
            <w:vAlign w:val="bottom"/>
          </w:tcPr>
          <w:p w14:paraId="3584D7BB" w14:textId="383FF644" w:rsidR="004F7150" w:rsidRPr="00D246FB" w:rsidRDefault="00DB71A4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</w:tr>
      <w:tr w:rsidR="004F7150" w:rsidRPr="00D246FB" w14:paraId="35E6509B" w14:textId="77777777" w:rsidTr="00DC7E07">
        <w:tc>
          <w:tcPr>
            <w:tcW w:w="3402" w:type="dxa"/>
            <w:vAlign w:val="bottom"/>
          </w:tcPr>
          <w:p w14:paraId="08E94957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78AF5017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78A0791D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F5349FE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94A63DF" w14:textId="77777777" w:rsidR="004F7150" w:rsidRPr="00D246FB" w:rsidRDefault="004F7150" w:rsidP="004F71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7DA5EB51" w14:textId="77777777" w:rsidTr="00DC7E07">
        <w:tc>
          <w:tcPr>
            <w:tcW w:w="3402" w:type="dxa"/>
            <w:vAlign w:val="bottom"/>
          </w:tcPr>
          <w:p w14:paraId="5FAF280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NEXIF RATCH ENERGY</w:t>
            </w:r>
          </w:p>
        </w:tc>
        <w:tc>
          <w:tcPr>
            <w:tcW w:w="2718" w:type="dxa"/>
            <w:vAlign w:val="bottom"/>
          </w:tcPr>
          <w:p w14:paraId="5DA010C0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</w:p>
        </w:tc>
        <w:tc>
          <w:tcPr>
            <w:tcW w:w="1260" w:type="dxa"/>
            <w:vAlign w:val="bottom"/>
          </w:tcPr>
          <w:p w14:paraId="60AF7F06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47A8EAE3" w14:textId="5AEDBA90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3647DAE9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FC1B72" w:rsidRPr="00D246FB" w14:paraId="0B48BA96" w14:textId="77777777" w:rsidTr="00DC7E07">
        <w:tc>
          <w:tcPr>
            <w:tcW w:w="3402" w:type="dxa"/>
            <w:vAlign w:val="bottom"/>
          </w:tcPr>
          <w:p w14:paraId="614177FD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  SINGAPORE PTE. LTD.</w:t>
            </w:r>
          </w:p>
        </w:tc>
        <w:tc>
          <w:tcPr>
            <w:tcW w:w="2718" w:type="dxa"/>
            <w:vAlign w:val="bottom"/>
          </w:tcPr>
          <w:p w14:paraId="27A4FE9A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7FC81DAD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B277DD8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5139504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6E768D5C" w14:textId="77777777" w:rsidTr="00DC7E07">
        <w:tc>
          <w:tcPr>
            <w:tcW w:w="3402" w:type="dxa"/>
            <w:vAlign w:val="bottom"/>
          </w:tcPr>
          <w:p w14:paraId="002AB0FD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00D478A3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224A475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2C62145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5F6F736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44094176" w14:textId="77777777" w:rsidTr="00DC7E07">
        <w:tc>
          <w:tcPr>
            <w:tcW w:w="3402" w:type="dxa"/>
            <w:vAlign w:val="bottom"/>
          </w:tcPr>
          <w:p w14:paraId="551A02D7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การร่วมค้าทางอ้อม</w:t>
            </w:r>
          </w:p>
        </w:tc>
        <w:tc>
          <w:tcPr>
            <w:tcW w:w="2718" w:type="dxa"/>
            <w:vAlign w:val="bottom"/>
          </w:tcPr>
          <w:p w14:paraId="61EBC98C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D9FD8BA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84A1B61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E0940D6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509BC9CE" w14:textId="77777777" w:rsidTr="00DC7E07">
        <w:tc>
          <w:tcPr>
            <w:tcW w:w="3402" w:type="dxa"/>
            <w:vAlign w:val="bottom"/>
          </w:tcPr>
          <w:p w14:paraId="32211F1D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ราชบุรีเพาเวอร์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2718" w:type="dxa"/>
            <w:vAlign w:val="bottom"/>
          </w:tcPr>
          <w:p w14:paraId="3BB36DCF" w14:textId="6EDE09EA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6D88629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243BCE4B" w14:textId="4984FD2B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1038" w:type="dxa"/>
            <w:vAlign w:val="bottom"/>
          </w:tcPr>
          <w:p w14:paraId="2565E1FF" w14:textId="7C0B86CA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</w:tr>
      <w:tr w:rsidR="00FC1B72" w:rsidRPr="00D246FB" w14:paraId="0B667198" w14:textId="77777777" w:rsidTr="00DC7E07">
        <w:tc>
          <w:tcPr>
            <w:tcW w:w="3402" w:type="dxa"/>
            <w:vAlign w:val="bottom"/>
          </w:tcPr>
          <w:p w14:paraId="0399B955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3B67AF05" w14:textId="572F51DD" w:rsidR="00FC1B72" w:rsidRPr="00D246FB" w:rsidRDefault="00F6668C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ไฟฟ้า</w:t>
            </w:r>
          </w:p>
        </w:tc>
        <w:tc>
          <w:tcPr>
            <w:tcW w:w="1260" w:type="dxa"/>
            <w:vAlign w:val="bottom"/>
          </w:tcPr>
          <w:p w14:paraId="13B2350D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6A9EC38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38" w:type="dxa"/>
            <w:vAlign w:val="bottom"/>
          </w:tcPr>
          <w:p w14:paraId="2FD7F889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FC1B72" w:rsidRPr="00D246FB" w14:paraId="1E9BF85C" w14:textId="77777777" w:rsidTr="00DC7E07">
        <w:tc>
          <w:tcPr>
            <w:tcW w:w="3402" w:type="dxa"/>
            <w:vAlign w:val="bottom"/>
          </w:tcPr>
          <w:p w14:paraId="7420952E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ผลิตไฟฟ้า นวนคร จำกัด</w:t>
            </w:r>
          </w:p>
        </w:tc>
        <w:tc>
          <w:tcPr>
            <w:tcW w:w="2718" w:type="dxa"/>
            <w:vAlign w:val="bottom"/>
          </w:tcPr>
          <w:p w14:paraId="2107F20F" w14:textId="0EB5E1E3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48DDF61A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06371652" w14:textId="18A399FA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0A5FF739" w14:textId="36E9ED4A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FC1B72" w:rsidRPr="00D246FB" w14:paraId="030B4C24" w14:textId="77777777" w:rsidTr="00DC7E07">
        <w:tc>
          <w:tcPr>
            <w:tcW w:w="3402" w:type="dxa"/>
            <w:vAlign w:val="bottom"/>
          </w:tcPr>
          <w:p w14:paraId="6093B32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1D4D58FB" w14:textId="72A7808E" w:rsidR="00FC1B72" w:rsidRPr="00D246FB" w:rsidRDefault="00F6668C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ไฟฟ้า</w:t>
            </w:r>
            <w:r w:rsidR="00FC1B72" w:rsidRPr="00D246FB">
              <w:rPr>
                <w:rFonts w:ascii="Angsana New" w:hAnsi="Angsana New" w:hint="cs"/>
                <w:sz w:val="30"/>
                <w:szCs w:val="30"/>
                <w:cs/>
              </w:rPr>
              <w:t>และไอน้ำ</w:t>
            </w:r>
          </w:p>
        </w:tc>
        <w:tc>
          <w:tcPr>
            <w:tcW w:w="1260" w:type="dxa"/>
            <w:vAlign w:val="bottom"/>
          </w:tcPr>
          <w:p w14:paraId="3B5B5F4A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B636603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F4D498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6E7412D4" w14:textId="77777777" w:rsidTr="00DC7E07">
        <w:tc>
          <w:tcPr>
            <w:tcW w:w="3402" w:type="dxa"/>
            <w:vAlign w:val="bottom"/>
          </w:tcPr>
          <w:p w14:paraId="6374B141" w14:textId="7AE9ED0A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ราชบุรีเวอลด์ </w:t>
            </w:r>
          </w:p>
        </w:tc>
        <w:tc>
          <w:tcPr>
            <w:tcW w:w="2718" w:type="dxa"/>
            <w:vAlign w:val="bottom"/>
          </w:tcPr>
          <w:p w14:paraId="0EC102F4" w14:textId="71DEFCE5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1D9B0A2F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FE261BF" w14:textId="244CF952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0ACCD0D4" w14:textId="48C31569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FC1B72" w:rsidRPr="00D246FB" w14:paraId="58468BF5" w14:textId="77777777" w:rsidTr="00DC7E07">
        <w:tc>
          <w:tcPr>
            <w:tcW w:w="3402" w:type="dxa"/>
            <w:vAlign w:val="bottom"/>
          </w:tcPr>
          <w:p w14:paraId="76034998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  โคเจนเนอเรชั่น จำกัด</w:t>
            </w:r>
          </w:p>
        </w:tc>
        <w:tc>
          <w:tcPr>
            <w:tcW w:w="2718" w:type="dxa"/>
            <w:vAlign w:val="bottom"/>
          </w:tcPr>
          <w:p w14:paraId="772B52B6" w14:textId="419E52E5" w:rsidR="00FC1B72" w:rsidRPr="00D246FB" w:rsidRDefault="00F6668C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ไฟฟ้าและไอน้ำ</w:t>
            </w:r>
          </w:p>
        </w:tc>
        <w:tc>
          <w:tcPr>
            <w:tcW w:w="1260" w:type="dxa"/>
            <w:vAlign w:val="bottom"/>
          </w:tcPr>
          <w:p w14:paraId="5411121E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DF0E86F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E11B482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6668C" w:rsidRPr="00D246FB" w14:paraId="60AEE1B4" w14:textId="77777777" w:rsidTr="00DC7E07">
        <w:tc>
          <w:tcPr>
            <w:tcW w:w="3402" w:type="dxa"/>
            <w:vAlign w:val="bottom"/>
          </w:tcPr>
          <w:p w14:paraId="257420B4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เบิกไพร</w:t>
            </w:r>
            <w:r w:rsidRPr="00D246FB">
              <w:rPr>
                <w:rFonts w:ascii="Angsana New" w:hAnsi="Angsana New"/>
                <w:spacing w:val="-4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โคเจนเนอเรชั่น จำกัด</w:t>
            </w:r>
          </w:p>
        </w:tc>
        <w:tc>
          <w:tcPr>
            <w:tcW w:w="2718" w:type="dxa"/>
            <w:vAlign w:val="bottom"/>
          </w:tcPr>
          <w:p w14:paraId="7317660A" w14:textId="70F24C3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ผลิตและจำหน่ายพลังงาน</w:t>
            </w:r>
          </w:p>
        </w:tc>
        <w:tc>
          <w:tcPr>
            <w:tcW w:w="1260" w:type="dxa"/>
            <w:vAlign w:val="bottom"/>
          </w:tcPr>
          <w:p w14:paraId="63B286DD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2ECC897" w14:textId="48B1809E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35</w:t>
            </w:r>
          </w:p>
        </w:tc>
        <w:tc>
          <w:tcPr>
            <w:tcW w:w="1038" w:type="dxa"/>
            <w:vAlign w:val="bottom"/>
          </w:tcPr>
          <w:p w14:paraId="60D82FCE" w14:textId="008AB4A0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35</w:t>
            </w:r>
          </w:p>
        </w:tc>
      </w:tr>
      <w:tr w:rsidR="00F6668C" w:rsidRPr="00D246FB" w14:paraId="2917298D" w14:textId="77777777" w:rsidTr="00DC7E07">
        <w:tc>
          <w:tcPr>
            <w:tcW w:w="3402" w:type="dxa"/>
            <w:vAlign w:val="bottom"/>
          </w:tcPr>
          <w:p w14:paraId="30159780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4761CC90" w14:textId="5CEBEAA9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ไฟฟ้าและไอน้ำ</w:t>
            </w:r>
          </w:p>
        </w:tc>
        <w:tc>
          <w:tcPr>
            <w:tcW w:w="1260" w:type="dxa"/>
            <w:vAlign w:val="bottom"/>
          </w:tcPr>
          <w:p w14:paraId="0DF17999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3D2886D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EC866A9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6668C" w:rsidRPr="00D246FB" w14:paraId="1FD626C0" w14:textId="77777777" w:rsidTr="00DC7E07">
        <w:tc>
          <w:tcPr>
            <w:tcW w:w="3402" w:type="dxa"/>
            <w:vAlign w:val="bottom"/>
          </w:tcPr>
          <w:p w14:paraId="78A1DCFD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โซลาร์ต้า จำกัด</w:t>
            </w:r>
          </w:p>
        </w:tc>
        <w:tc>
          <w:tcPr>
            <w:tcW w:w="2718" w:type="dxa"/>
            <w:vAlign w:val="bottom"/>
          </w:tcPr>
          <w:p w14:paraId="74A7BCC9" w14:textId="35F33C3C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620253FE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0E5D238C" w14:textId="40886257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26297765" w14:textId="4341E01F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</w:tr>
      <w:tr w:rsidR="00F6668C" w:rsidRPr="00D246FB" w14:paraId="7EC292D2" w14:textId="77777777" w:rsidTr="00DC7E07">
        <w:tc>
          <w:tcPr>
            <w:tcW w:w="3402" w:type="dxa"/>
            <w:vAlign w:val="bottom"/>
          </w:tcPr>
          <w:p w14:paraId="76921C07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สงขลาไบโอ แมส จำกัด</w:t>
            </w:r>
          </w:p>
        </w:tc>
        <w:tc>
          <w:tcPr>
            <w:tcW w:w="2718" w:type="dxa"/>
            <w:vAlign w:val="bottom"/>
          </w:tcPr>
          <w:p w14:paraId="5E4A220A" w14:textId="381CB726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5D08D03E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3629C8F8" w14:textId="46F7ED81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7C0FA1E4" w14:textId="54D838D5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FC1B72" w:rsidRPr="00D246FB" w14:paraId="2A5714F5" w14:textId="77777777" w:rsidTr="00DC7E07">
        <w:tc>
          <w:tcPr>
            <w:tcW w:w="3402" w:type="dxa"/>
            <w:vAlign w:val="bottom"/>
          </w:tcPr>
          <w:p w14:paraId="6BD487BA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สงขลาไบโอฟูเอล จำกัด</w:t>
            </w:r>
          </w:p>
        </w:tc>
        <w:tc>
          <w:tcPr>
            <w:tcW w:w="2718" w:type="dxa"/>
            <w:vAlign w:val="bottom"/>
          </w:tcPr>
          <w:p w14:paraId="5367E8D3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จัดหาเชื้อเพลิงชีวมวล</w:t>
            </w:r>
          </w:p>
        </w:tc>
        <w:tc>
          <w:tcPr>
            <w:tcW w:w="1260" w:type="dxa"/>
            <w:vAlign w:val="bottom"/>
          </w:tcPr>
          <w:p w14:paraId="545BC30A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5F562F0C" w14:textId="2AC90FF1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0857C617" w14:textId="78D8977F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F6668C" w:rsidRPr="00D246FB" w14:paraId="4E514A70" w14:textId="77777777" w:rsidTr="00DC7E07">
        <w:tc>
          <w:tcPr>
            <w:tcW w:w="3402" w:type="dxa"/>
            <w:vAlign w:val="bottom"/>
          </w:tcPr>
          <w:p w14:paraId="69CBC21C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ไฟฟ้าหงสา จำกัด</w:t>
            </w:r>
          </w:p>
        </w:tc>
        <w:tc>
          <w:tcPr>
            <w:tcW w:w="2718" w:type="dxa"/>
            <w:vAlign w:val="bottom"/>
          </w:tcPr>
          <w:p w14:paraId="48E29479" w14:textId="02C0C39B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766B9CD" w14:textId="77777777" w:rsidR="00F6668C" w:rsidRPr="00D246FB" w:rsidRDefault="00F6668C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7AF2D120" w14:textId="2AB843DF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504DA8CB" w14:textId="654424E6" w:rsidR="00F6668C" w:rsidRPr="00D246FB" w:rsidRDefault="00DB71A4" w:rsidP="00F666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</w:tr>
      <w:tr w:rsidR="00FC1B72" w:rsidRPr="00D246FB" w14:paraId="48598A90" w14:textId="77777777" w:rsidTr="00DC7E07">
        <w:tc>
          <w:tcPr>
            <w:tcW w:w="3402" w:type="dxa"/>
            <w:vAlign w:val="bottom"/>
          </w:tcPr>
          <w:p w14:paraId="5DFA75F0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พูไฟมายนิ่ง จำกัด</w:t>
            </w:r>
          </w:p>
        </w:tc>
        <w:tc>
          <w:tcPr>
            <w:tcW w:w="2718" w:type="dxa"/>
            <w:vAlign w:val="bottom"/>
          </w:tcPr>
          <w:p w14:paraId="6C8B6C40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ผลิตและจำหน่ายถ่านหิน</w:t>
            </w:r>
          </w:p>
        </w:tc>
        <w:tc>
          <w:tcPr>
            <w:tcW w:w="1260" w:type="dxa"/>
            <w:vAlign w:val="bottom"/>
          </w:tcPr>
          <w:p w14:paraId="3BC4BAF4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0544E51B" w14:textId="5418B05E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37</w:t>
            </w:r>
            <w:r w:rsidR="00FC1B72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038" w:type="dxa"/>
            <w:vAlign w:val="bottom"/>
          </w:tcPr>
          <w:p w14:paraId="3F15F4B5" w14:textId="0751615C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37</w:t>
            </w:r>
            <w:r w:rsidR="00FC1B72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</w:tr>
      <w:tr w:rsidR="00FC1B72" w:rsidRPr="00D246FB" w14:paraId="4A8D242D" w14:textId="77777777" w:rsidTr="00DC7E07">
        <w:tc>
          <w:tcPr>
            <w:tcW w:w="3402" w:type="dxa"/>
            <w:vAlign w:val="bottom"/>
          </w:tcPr>
          <w:p w14:paraId="2E2582BE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บริษัท เอเชีย น้ำประปา จำกัด</w:t>
            </w:r>
          </w:p>
        </w:tc>
        <w:tc>
          <w:tcPr>
            <w:tcW w:w="2718" w:type="dxa"/>
            <w:vAlign w:val="bottom"/>
          </w:tcPr>
          <w:p w14:paraId="701570FD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ผลิตและจำหน่ายน้ำประปา</w:t>
            </w:r>
          </w:p>
        </w:tc>
        <w:tc>
          <w:tcPr>
            <w:tcW w:w="1260" w:type="dxa"/>
            <w:vAlign w:val="bottom"/>
          </w:tcPr>
          <w:p w14:paraId="019C7C12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6B507037" w14:textId="307D4D4F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1038" w:type="dxa"/>
            <w:vAlign w:val="bottom"/>
          </w:tcPr>
          <w:p w14:paraId="07EDD83C" w14:textId="247F7B4B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40</w:t>
            </w:r>
          </w:p>
        </w:tc>
      </w:tr>
      <w:tr w:rsidR="007C5B82" w:rsidRPr="00D246FB" w14:paraId="3E0B65A9" w14:textId="77777777" w:rsidTr="003D1C13">
        <w:tc>
          <w:tcPr>
            <w:tcW w:w="3402" w:type="dxa"/>
            <w:vAlign w:val="bottom"/>
          </w:tcPr>
          <w:p w14:paraId="7E0CCD34" w14:textId="48626898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073900">
              <w:rPr>
                <w:rFonts w:ascii="Angsana New" w:hAnsi="Angsana New"/>
                <w:spacing w:val="-4"/>
                <w:sz w:val="30"/>
                <w:szCs w:val="30"/>
              </w:rPr>
              <w:t xml:space="preserve">SIPHANDONE-RATCH LAO </w:t>
            </w:r>
          </w:p>
        </w:tc>
        <w:tc>
          <w:tcPr>
            <w:tcW w:w="2718" w:type="dxa"/>
            <w:vAlign w:val="bottom"/>
          </w:tcPr>
          <w:p w14:paraId="4C29442B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</w:p>
        </w:tc>
        <w:tc>
          <w:tcPr>
            <w:tcW w:w="1260" w:type="dxa"/>
            <w:vAlign w:val="bottom"/>
          </w:tcPr>
          <w:p w14:paraId="6628FE42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4DAF259C" w14:textId="550A2E32" w:rsidR="007C5B82" w:rsidRPr="00D246FB" w:rsidRDefault="00DB71A4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1038" w:type="dxa"/>
            <w:vAlign w:val="bottom"/>
          </w:tcPr>
          <w:p w14:paraId="5342A045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7C5B82" w:rsidRPr="00D246FB" w14:paraId="02A659B1" w14:textId="77777777" w:rsidTr="003D1C13">
        <w:tc>
          <w:tcPr>
            <w:tcW w:w="3402" w:type="dxa"/>
            <w:vAlign w:val="bottom"/>
          </w:tcPr>
          <w:p w14:paraId="5647E221" w14:textId="3AFBEE8D" w:rsidR="007C5B82" w:rsidRPr="00D246FB" w:rsidRDefault="006761F5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 w:firstLine="87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  <w:r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073900">
              <w:rPr>
                <w:rFonts w:ascii="Angsana New" w:hAnsi="Angsana New"/>
                <w:spacing w:val="-4"/>
                <w:sz w:val="30"/>
                <w:szCs w:val="30"/>
              </w:rPr>
              <w:t>CO., LTD.</w:t>
            </w:r>
          </w:p>
        </w:tc>
        <w:tc>
          <w:tcPr>
            <w:tcW w:w="2718" w:type="dxa"/>
            <w:vAlign w:val="bottom"/>
          </w:tcPr>
          <w:p w14:paraId="1EBAEEBF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เชื้อเพลิงชีวมวลอัดแน่น</w:t>
            </w:r>
          </w:p>
        </w:tc>
        <w:tc>
          <w:tcPr>
            <w:tcW w:w="1260" w:type="dxa"/>
            <w:vAlign w:val="bottom"/>
          </w:tcPr>
          <w:p w14:paraId="0465D84D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227BD51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5996A0DE" w14:textId="77777777" w:rsidR="007C5B82" w:rsidRPr="00D246FB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023F8A7B" w14:textId="77777777" w:rsidTr="00DC7E07">
        <w:tc>
          <w:tcPr>
            <w:tcW w:w="3402" w:type="dxa"/>
            <w:vAlign w:val="bottom"/>
          </w:tcPr>
          <w:p w14:paraId="4AF92AE5" w14:textId="77777777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PT Medco Ratch Power Riau</w:t>
            </w:r>
          </w:p>
        </w:tc>
        <w:tc>
          <w:tcPr>
            <w:tcW w:w="2718" w:type="dxa"/>
            <w:vAlign w:val="bottom"/>
          </w:tcPr>
          <w:p w14:paraId="53EF71C0" w14:textId="67473358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A26798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3EBB56F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สาธารณรัฐ</w:t>
            </w:r>
          </w:p>
        </w:tc>
        <w:tc>
          <w:tcPr>
            <w:tcW w:w="990" w:type="dxa"/>
            <w:vAlign w:val="bottom"/>
          </w:tcPr>
          <w:p w14:paraId="249C1F45" w14:textId="1C24E5B0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14685989" w14:textId="76406724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</w:tr>
      <w:tr w:rsidR="00FC1B72" w:rsidRPr="00D246FB" w14:paraId="1D3CB0C2" w14:textId="77777777" w:rsidTr="00DC7E07">
        <w:tc>
          <w:tcPr>
            <w:tcW w:w="3402" w:type="dxa"/>
            <w:vAlign w:val="bottom"/>
          </w:tcPr>
          <w:p w14:paraId="5AB03C84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360E77C3" w14:textId="655E21E5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4153C38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990" w:type="dxa"/>
            <w:vAlign w:val="bottom"/>
          </w:tcPr>
          <w:p w14:paraId="1DB41C05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21A39FF8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C1B72" w:rsidRPr="00D246FB" w14:paraId="669177DD" w14:textId="77777777" w:rsidTr="00DC7E07">
        <w:tc>
          <w:tcPr>
            <w:tcW w:w="3402" w:type="dxa"/>
            <w:vAlign w:val="bottom"/>
          </w:tcPr>
          <w:p w14:paraId="3C55B6C7" w14:textId="0F81D5A8" w:rsidR="00FC1B72" w:rsidRPr="00D246FB" w:rsidRDefault="00FC1B72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Fareast Renewable Development </w:t>
            </w:r>
          </w:p>
        </w:tc>
        <w:tc>
          <w:tcPr>
            <w:tcW w:w="2718" w:type="dxa"/>
            <w:vAlign w:val="bottom"/>
          </w:tcPr>
          <w:p w14:paraId="3F51C1E4" w14:textId="40663DF3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  <w:r w:rsidR="00A26798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3E881A40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663DB9A" w14:textId="15ADDD69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038" w:type="dxa"/>
            <w:vAlign w:val="bottom"/>
          </w:tcPr>
          <w:p w14:paraId="3FEC47F6" w14:textId="750E2CDC" w:rsidR="00FC1B72" w:rsidRPr="00D246FB" w:rsidRDefault="00DB71A4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</w:tr>
      <w:tr w:rsidR="00FC1B72" w:rsidRPr="00D246FB" w14:paraId="75798A4E" w14:textId="77777777" w:rsidTr="00DC7E07">
        <w:tc>
          <w:tcPr>
            <w:tcW w:w="3402" w:type="dxa"/>
            <w:vAlign w:val="bottom"/>
          </w:tcPr>
          <w:p w14:paraId="75B04EC5" w14:textId="77349F9B" w:rsidR="00FC1B72" w:rsidRPr="00D246FB" w:rsidRDefault="006761F5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Pte. Ltd.</w:t>
            </w:r>
          </w:p>
        </w:tc>
        <w:tc>
          <w:tcPr>
            <w:tcW w:w="2718" w:type="dxa"/>
            <w:vAlign w:val="bottom"/>
          </w:tcPr>
          <w:p w14:paraId="07CAD494" w14:textId="42729260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ไฟฟ้าในต่างประเทศ</w:t>
            </w:r>
          </w:p>
        </w:tc>
        <w:tc>
          <w:tcPr>
            <w:tcW w:w="1260" w:type="dxa"/>
            <w:vAlign w:val="bottom"/>
          </w:tcPr>
          <w:p w14:paraId="0B49F2B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EF1B5EB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9DCC4E0" w14:textId="77777777" w:rsidR="00FC1B72" w:rsidRPr="00D246FB" w:rsidRDefault="00FC1B72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73900" w:rsidRPr="00D246FB" w14:paraId="60DBD16C" w14:textId="77777777" w:rsidTr="00DC7E07">
        <w:tc>
          <w:tcPr>
            <w:tcW w:w="3402" w:type="dxa"/>
            <w:vAlign w:val="bottom"/>
          </w:tcPr>
          <w:p w14:paraId="2CD24901" w14:textId="0A939488" w:rsidR="00073900" w:rsidRPr="00D246FB" w:rsidRDefault="00073900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การร่วมค้าทางอ้อม</w:t>
            </w:r>
          </w:p>
        </w:tc>
        <w:tc>
          <w:tcPr>
            <w:tcW w:w="2718" w:type="dxa"/>
            <w:vAlign w:val="bottom"/>
          </w:tcPr>
          <w:p w14:paraId="1A47808F" w14:textId="77777777" w:rsidR="00073900" w:rsidRPr="00D246FB" w:rsidRDefault="00073900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441BB595" w14:textId="77777777" w:rsidR="00073900" w:rsidRPr="00D246FB" w:rsidRDefault="00073900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611E17A" w14:textId="77777777" w:rsidR="00073900" w:rsidRPr="00D246FB" w:rsidRDefault="00073900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2704090C" w14:textId="77777777" w:rsidR="00073900" w:rsidRPr="00D246FB" w:rsidRDefault="00073900" w:rsidP="00FC1B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401F6" w:rsidRPr="00D246FB" w14:paraId="64A6B0E4" w14:textId="77777777" w:rsidTr="00DC7E07">
        <w:tc>
          <w:tcPr>
            <w:tcW w:w="3402" w:type="dxa"/>
            <w:vAlign w:val="bottom"/>
          </w:tcPr>
          <w:p w14:paraId="52BBD6BC" w14:textId="40781C1C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/>
                <w:spacing w:val="-4"/>
                <w:sz w:val="30"/>
                <w:szCs w:val="30"/>
              </w:rPr>
              <w:t xml:space="preserve">RATCH &amp; AIDC Wind Energy </w:t>
            </w:r>
          </w:p>
        </w:tc>
        <w:tc>
          <w:tcPr>
            <w:tcW w:w="2718" w:type="dxa"/>
            <w:vAlign w:val="bottom"/>
          </w:tcPr>
          <w:p w14:paraId="0B29C2A4" w14:textId="2D635B49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  <w:r w:rsidR="00A26798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5C1CC6F9" w14:textId="77777777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570A1D8A" w14:textId="73EAD935" w:rsidR="00B401F6" w:rsidRPr="00D246FB" w:rsidRDefault="00DB71A4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63</w:t>
            </w:r>
            <w:r w:rsidR="00B401F6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038" w:type="dxa"/>
            <w:vAlign w:val="bottom"/>
          </w:tcPr>
          <w:p w14:paraId="3A1C243B" w14:textId="77777777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401F6" w:rsidRPr="00D246FB" w14:paraId="7FB9E1F0" w14:textId="77777777" w:rsidTr="00DC7E07">
        <w:tc>
          <w:tcPr>
            <w:tcW w:w="3402" w:type="dxa"/>
            <w:vAlign w:val="bottom"/>
          </w:tcPr>
          <w:p w14:paraId="69DD0347" w14:textId="5E460D46" w:rsidR="00B401F6" w:rsidRPr="00D246FB" w:rsidRDefault="00F926C0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</w:rPr>
            </w:pPr>
            <w:r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/>
                <w:spacing w:val="-4"/>
                <w:sz w:val="30"/>
                <w:szCs w:val="30"/>
              </w:rPr>
              <w:t>Pte. Ltd.</w:t>
            </w:r>
          </w:p>
        </w:tc>
        <w:tc>
          <w:tcPr>
            <w:tcW w:w="2718" w:type="dxa"/>
            <w:vAlign w:val="bottom"/>
          </w:tcPr>
          <w:p w14:paraId="5ED39C93" w14:textId="57B1C859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ไฟฟ้าในต่างประเทศ</w:t>
            </w:r>
          </w:p>
        </w:tc>
        <w:tc>
          <w:tcPr>
            <w:tcW w:w="1260" w:type="dxa"/>
            <w:vAlign w:val="bottom"/>
          </w:tcPr>
          <w:p w14:paraId="772A8ED0" w14:textId="77777777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6B5B27B" w14:textId="77777777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38CE854" w14:textId="77777777" w:rsidR="00B401F6" w:rsidRPr="00D246FB" w:rsidRDefault="00B401F6" w:rsidP="00B401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C4FD6" w:rsidRPr="00D246FB" w14:paraId="4370EC0A" w14:textId="77777777" w:rsidTr="00DC7E07">
        <w:tc>
          <w:tcPr>
            <w:tcW w:w="3402" w:type="dxa"/>
            <w:vAlign w:val="bottom"/>
          </w:tcPr>
          <w:p w14:paraId="191DA51B" w14:textId="648F1F33" w:rsidR="00EC4FD6" w:rsidRPr="00D246FB" w:rsidRDefault="00785B9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bookmarkStart w:id="0" w:name="OLE_LINK1"/>
            <w:bookmarkStart w:id="1" w:name="OLE_LINK2"/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An Binh Energy and</w:t>
            </w:r>
            <w:r w:rsidRPr="00D246FB">
              <w:rPr>
                <w:rFonts w:ascii="Angsana New" w:hAnsi="Angsana New"/>
                <w:spacing w:val="-4"/>
                <w:sz w:val="30"/>
                <w:szCs w:val="30"/>
              </w:rPr>
              <w:t xml:space="preserve"> </w:t>
            </w:r>
            <w:r w:rsidR="00EC4FD6"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 xml:space="preserve">Infrastructure </w:t>
            </w:r>
            <w:bookmarkEnd w:id="0"/>
            <w:bookmarkEnd w:id="1"/>
          </w:p>
        </w:tc>
        <w:tc>
          <w:tcPr>
            <w:tcW w:w="2718" w:type="dxa"/>
            <w:vAlign w:val="bottom"/>
          </w:tcPr>
          <w:p w14:paraId="2153CC76" w14:textId="5FDBCE0B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  <w:r w:rsidR="00A26798"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26D78191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990" w:type="dxa"/>
            <w:vAlign w:val="bottom"/>
          </w:tcPr>
          <w:p w14:paraId="34926215" w14:textId="6A1DE35E" w:rsidR="00EC4FD6" w:rsidRPr="00D246FB" w:rsidRDefault="00DB71A4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6EC98143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EC4FD6" w:rsidRPr="00D246FB" w14:paraId="1CBE2AD5" w14:textId="77777777" w:rsidTr="00DC7E07">
        <w:tc>
          <w:tcPr>
            <w:tcW w:w="3402" w:type="dxa"/>
            <w:vAlign w:val="bottom"/>
          </w:tcPr>
          <w:p w14:paraId="5E1C097B" w14:textId="6B6C4763" w:rsidR="00EC4FD6" w:rsidRPr="00D246FB" w:rsidRDefault="00F926C0" w:rsidP="00F926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  <w:r>
              <w:rPr>
                <w:rFonts w:ascii="Angsana New" w:hAnsi="Angsana New"/>
                <w:spacing w:val="-4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pacing w:val="-4"/>
                <w:sz w:val="30"/>
                <w:szCs w:val="30"/>
              </w:rPr>
              <w:t>Fund</w:t>
            </w:r>
          </w:p>
        </w:tc>
        <w:tc>
          <w:tcPr>
            <w:tcW w:w="2718" w:type="dxa"/>
            <w:vAlign w:val="bottom"/>
          </w:tcPr>
          <w:p w14:paraId="74A4A951" w14:textId="089F3C5F" w:rsidR="00EC4FD6" w:rsidRPr="00D246FB" w:rsidRDefault="00E34EBE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และโครงสร้าง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พื้นฐาน</w:t>
            </w:r>
          </w:p>
        </w:tc>
        <w:tc>
          <w:tcPr>
            <w:tcW w:w="1260" w:type="dxa"/>
            <w:vAlign w:val="bottom"/>
          </w:tcPr>
          <w:p w14:paraId="6C008F5F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C890E98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101CA63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31A62" w:rsidRPr="00D246FB" w14:paraId="5F44DB6B" w14:textId="77777777" w:rsidTr="00DC7E07">
        <w:tc>
          <w:tcPr>
            <w:tcW w:w="3402" w:type="dxa"/>
            <w:vAlign w:val="bottom"/>
          </w:tcPr>
          <w:p w14:paraId="0CA1FB2E" w14:textId="77777777" w:rsidR="00B31A62" w:rsidRPr="00D246FB" w:rsidRDefault="00B31A62" w:rsidP="00B31A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pacing w:val="-4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3D2DC850" w14:textId="77777777" w:rsidR="00B31A62" w:rsidRPr="00D246FB" w:rsidRDefault="00B31A62" w:rsidP="00B31A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06A6C2C" w14:textId="77777777" w:rsidR="00B31A62" w:rsidRPr="00D246FB" w:rsidRDefault="00B31A62" w:rsidP="00B31A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DC495EC" w14:textId="77777777" w:rsidR="00B31A62" w:rsidRPr="00D246FB" w:rsidRDefault="00B31A62" w:rsidP="00B31A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9B85294" w14:textId="77777777" w:rsidR="00B31A62" w:rsidRPr="00D246FB" w:rsidRDefault="00B31A62" w:rsidP="00B31A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71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C4FD6" w:rsidRPr="00D246FB" w14:paraId="48FEC49E" w14:textId="77777777" w:rsidTr="00DC7E07">
        <w:tc>
          <w:tcPr>
            <w:tcW w:w="3402" w:type="dxa"/>
            <w:vAlign w:val="bottom"/>
          </w:tcPr>
          <w:p w14:paraId="6FA28809" w14:textId="77777777" w:rsidR="00EC4FD6" w:rsidRPr="00D246FB" w:rsidRDefault="00EC4FD6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บริษัทย่อยของการร่วมค้าทางตรง</w:t>
            </w:r>
          </w:p>
        </w:tc>
        <w:tc>
          <w:tcPr>
            <w:tcW w:w="2718" w:type="dxa"/>
            <w:vAlign w:val="bottom"/>
          </w:tcPr>
          <w:p w14:paraId="4949BE40" w14:textId="77777777" w:rsidR="00EC4FD6" w:rsidRPr="00D246FB" w:rsidRDefault="00EC4FD6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D147631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5070095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8AE123E" w14:textId="77777777" w:rsidR="00EC4FD6" w:rsidRPr="00D246FB" w:rsidRDefault="00EC4FD6" w:rsidP="00EC4F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4EBE" w:rsidRPr="00D246FB" w14:paraId="3E5A2D9B" w14:textId="77777777" w:rsidTr="00DC7E07">
        <w:tc>
          <w:tcPr>
            <w:tcW w:w="3402" w:type="dxa"/>
            <w:vAlign w:val="bottom"/>
          </w:tcPr>
          <w:p w14:paraId="70C9B10B" w14:textId="1FF53E2C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 จำกัด</w:t>
            </w:r>
            <w:r w:rsidR="00F364C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*</w:t>
            </w:r>
          </w:p>
        </w:tc>
        <w:tc>
          <w:tcPr>
            <w:tcW w:w="2718" w:type="dxa"/>
            <w:vAlign w:val="bottom"/>
          </w:tcPr>
          <w:p w14:paraId="0499F66D" w14:textId="5F78AD4E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18F57CA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1327AFF6" w14:textId="7F81E955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1038" w:type="dxa"/>
            <w:vAlign w:val="bottom"/>
          </w:tcPr>
          <w:p w14:paraId="74962018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E34EBE" w:rsidRPr="00D246FB" w14:paraId="663F7B18" w14:textId="77777777" w:rsidTr="00DC7E07">
        <w:tc>
          <w:tcPr>
            <w:tcW w:w="3402" w:type="dxa"/>
            <w:vAlign w:val="bottom"/>
          </w:tcPr>
          <w:p w14:paraId="4DF4FD94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เน็กส์ซิฟ ราช เอ็นเนอร์จี </w:t>
            </w:r>
          </w:p>
        </w:tc>
        <w:tc>
          <w:tcPr>
            <w:tcW w:w="2718" w:type="dxa"/>
            <w:vAlign w:val="bottom"/>
          </w:tcPr>
          <w:p w14:paraId="4AB0FCBE" w14:textId="7EF18A69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</w:t>
            </w:r>
            <w:r w:rsidR="00380DF6" w:rsidRPr="00D246FB">
              <w:rPr>
                <w:rFonts w:ascii="Angsana New" w:hAnsi="Angsana New" w:hint="cs"/>
                <w:sz w:val="30"/>
                <w:szCs w:val="30"/>
                <w:cs/>
              </w:rPr>
              <w:t>ไฟฟ้า</w:t>
            </w:r>
          </w:p>
        </w:tc>
        <w:tc>
          <w:tcPr>
            <w:tcW w:w="1260" w:type="dxa"/>
            <w:vAlign w:val="bottom"/>
          </w:tcPr>
          <w:p w14:paraId="02DCE709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6F97E7DC" w14:textId="32F9A448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31A6C77B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E34EBE" w:rsidRPr="00D246FB" w14:paraId="00169DFC" w14:textId="77777777" w:rsidTr="00DC7E07">
        <w:tc>
          <w:tcPr>
            <w:tcW w:w="3402" w:type="dxa"/>
            <w:vAlign w:val="bottom"/>
          </w:tcPr>
          <w:p w14:paraId="2C623783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ระยอง จำกัด</w:t>
            </w:r>
          </w:p>
        </w:tc>
        <w:tc>
          <w:tcPr>
            <w:tcW w:w="2718" w:type="dxa"/>
            <w:vAlign w:val="bottom"/>
          </w:tcPr>
          <w:p w14:paraId="4EF876BA" w14:textId="606788A2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และไอน้ำ</w:t>
            </w:r>
          </w:p>
        </w:tc>
        <w:tc>
          <w:tcPr>
            <w:tcW w:w="1260" w:type="dxa"/>
            <w:vAlign w:val="bottom"/>
          </w:tcPr>
          <w:p w14:paraId="2CEFAB1E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18466CF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4F68BC8F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4EBE" w:rsidRPr="00D246FB" w14:paraId="4D0B4DF9" w14:textId="77777777" w:rsidTr="00DC7E07">
        <w:tc>
          <w:tcPr>
            <w:tcW w:w="3402" w:type="dxa"/>
            <w:vAlign w:val="bottom"/>
          </w:tcPr>
          <w:p w14:paraId="7EB777ED" w14:textId="474F3A15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ไฟฟ้าน้ำงึม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2718" w:type="dxa"/>
            <w:vAlign w:val="bottom"/>
          </w:tcPr>
          <w:p w14:paraId="5F80C5D2" w14:textId="6D5B37CD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6A31E12D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990" w:type="dxa"/>
            <w:vAlign w:val="bottom"/>
          </w:tcPr>
          <w:p w14:paraId="16987E07" w14:textId="21EFB7CA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1038" w:type="dxa"/>
            <w:vAlign w:val="bottom"/>
          </w:tcPr>
          <w:p w14:paraId="73277DA0" w14:textId="067507DC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</w:tr>
      <w:tr w:rsidR="00E34EBE" w:rsidRPr="00D246FB" w14:paraId="722BA137" w14:textId="77777777" w:rsidTr="00DC7E07">
        <w:tc>
          <w:tcPr>
            <w:tcW w:w="3402" w:type="dxa"/>
            <w:vAlign w:val="bottom"/>
          </w:tcPr>
          <w:p w14:paraId="333C3C86" w14:textId="77777777" w:rsidR="009A6C31" w:rsidRPr="00D246FB" w:rsidRDefault="009A6C31" w:rsidP="009A6C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28EAA1B8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4C4ADCCB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F05467D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386E1515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4EBE" w:rsidRPr="00D246FB" w14:paraId="119EB583" w14:textId="77777777" w:rsidTr="00DC7E07">
        <w:tc>
          <w:tcPr>
            <w:tcW w:w="3402" w:type="dxa"/>
            <w:vAlign w:val="bottom"/>
          </w:tcPr>
          <w:p w14:paraId="0ED4ABFA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บริษัทย่อยของการร่วมค้าทางอ้อม</w:t>
            </w:r>
          </w:p>
        </w:tc>
        <w:tc>
          <w:tcPr>
            <w:tcW w:w="2718" w:type="dxa"/>
            <w:vAlign w:val="bottom"/>
          </w:tcPr>
          <w:p w14:paraId="0FD64601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A483FF9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0CB025C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77264129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4EBE" w:rsidRPr="00D246FB" w14:paraId="27CD75A5" w14:textId="77777777" w:rsidTr="00DC7E07">
        <w:tc>
          <w:tcPr>
            <w:tcW w:w="3402" w:type="dxa"/>
            <w:vAlign w:val="bottom"/>
          </w:tcPr>
          <w:p w14:paraId="10A6208F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PT Bajradaya Sentranusa</w:t>
            </w:r>
          </w:p>
        </w:tc>
        <w:tc>
          <w:tcPr>
            <w:tcW w:w="2718" w:type="dxa"/>
            <w:vAlign w:val="bottom"/>
          </w:tcPr>
          <w:p w14:paraId="503BC9BE" w14:textId="3040494D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20B755EB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สาธารณรัฐ</w:t>
            </w:r>
          </w:p>
        </w:tc>
        <w:tc>
          <w:tcPr>
            <w:tcW w:w="990" w:type="dxa"/>
            <w:vAlign w:val="bottom"/>
          </w:tcPr>
          <w:p w14:paraId="3467CE52" w14:textId="39DF615B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26</w:t>
            </w:r>
            <w:r w:rsidR="00E34EBE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61</w:t>
            </w:r>
          </w:p>
        </w:tc>
        <w:tc>
          <w:tcPr>
            <w:tcW w:w="1038" w:type="dxa"/>
            <w:vAlign w:val="bottom"/>
          </w:tcPr>
          <w:p w14:paraId="0D62F13D" w14:textId="5C1C0AA4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26</w:t>
            </w:r>
            <w:r w:rsidR="00E34EBE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61</w:t>
            </w:r>
          </w:p>
        </w:tc>
      </w:tr>
      <w:tr w:rsidR="00E34EBE" w:rsidRPr="00D246FB" w14:paraId="40BBAF3A" w14:textId="77777777" w:rsidTr="00DC7E07">
        <w:tc>
          <w:tcPr>
            <w:tcW w:w="3402" w:type="dxa"/>
            <w:vAlign w:val="bottom"/>
          </w:tcPr>
          <w:p w14:paraId="10271588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6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8" w:type="dxa"/>
            <w:vAlign w:val="bottom"/>
          </w:tcPr>
          <w:p w14:paraId="4671CD09" w14:textId="28431318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16D3A8D1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990" w:type="dxa"/>
            <w:vAlign w:val="bottom"/>
          </w:tcPr>
          <w:p w14:paraId="51000589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08E127AC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34EBE" w:rsidRPr="00D246FB" w14:paraId="14B53994" w14:textId="77777777" w:rsidTr="00DC7E07">
        <w:tc>
          <w:tcPr>
            <w:tcW w:w="3402" w:type="dxa"/>
            <w:vAlign w:val="bottom"/>
          </w:tcPr>
          <w:p w14:paraId="7B3E1151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An Binh Investment Group Joint</w:t>
            </w:r>
          </w:p>
        </w:tc>
        <w:tc>
          <w:tcPr>
            <w:tcW w:w="2718" w:type="dxa"/>
            <w:vAlign w:val="bottom"/>
          </w:tcPr>
          <w:p w14:paraId="172B5B0C" w14:textId="5F0BF53A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ลงทุนในธุรกิจเกี่ยวกับ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</w:t>
            </w:r>
          </w:p>
        </w:tc>
        <w:tc>
          <w:tcPr>
            <w:tcW w:w="1260" w:type="dxa"/>
            <w:vAlign w:val="bottom"/>
          </w:tcPr>
          <w:p w14:paraId="75509055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990" w:type="dxa"/>
            <w:vAlign w:val="bottom"/>
          </w:tcPr>
          <w:p w14:paraId="2EBDF6D4" w14:textId="22ACBEDB" w:rsidR="00E34EBE" w:rsidRPr="00D246FB" w:rsidRDefault="00DB71A4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1038" w:type="dxa"/>
            <w:vAlign w:val="bottom"/>
          </w:tcPr>
          <w:p w14:paraId="48B2F6DC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34EBE" w:rsidRPr="00D246FB" w14:paraId="18463657" w14:textId="77777777" w:rsidTr="00DC7E07">
        <w:tc>
          <w:tcPr>
            <w:tcW w:w="3402" w:type="dxa"/>
            <w:vAlign w:val="bottom"/>
          </w:tcPr>
          <w:p w14:paraId="076EAC93" w14:textId="77777777" w:rsidR="00E34EBE" w:rsidRPr="00D246FB" w:rsidRDefault="00E34EBE" w:rsidP="00CE6F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/>
                <w:sz w:val="30"/>
                <w:szCs w:val="30"/>
              </w:rPr>
              <w:t>Stock Company</w:t>
            </w:r>
          </w:p>
        </w:tc>
        <w:tc>
          <w:tcPr>
            <w:tcW w:w="2718" w:type="dxa"/>
            <w:vAlign w:val="bottom"/>
          </w:tcPr>
          <w:p w14:paraId="3BDF33A8" w14:textId="391112D3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และโครงสร้าง</w:t>
            </w:r>
            <w:r w:rsidR="00F6668C">
              <w:rPr>
                <w:rFonts w:ascii="Angsana New" w:hAnsi="Angsana New" w:hint="cs"/>
                <w:sz w:val="30"/>
                <w:szCs w:val="30"/>
                <w:cs/>
              </w:rPr>
              <w:t>พื้นฐาน</w:t>
            </w:r>
          </w:p>
        </w:tc>
        <w:tc>
          <w:tcPr>
            <w:tcW w:w="1260" w:type="dxa"/>
            <w:vAlign w:val="bottom"/>
          </w:tcPr>
          <w:p w14:paraId="7CCD8CF8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4A5F73C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E0A9D6E" w14:textId="77777777" w:rsidR="00E34EBE" w:rsidRPr="00D246FB" w:rsidRDefault="00E34EBE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952A5" w:rsidRPr="00D246FB" w14:paraId="7837B07D" w14:textId="77777777" w:rsidTr="00DC7E07">
        <w:tc>
          <w:tcPr>
            <w:tcW w:w="3402" w:type="dxa"/>
            <w:vAlign w:val="bottom"/>
          </w:tcPr>
          <w:p w14:paraId="787DF7DF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Ecowin Energy Corporation</w:t>
            </w:r>
          </w:p>
        </w:tc>
        <w:tc>
          <w:tcPr>
            <w:tcW w:w="2718" w:type="dxa"/>
            <w:vAlign w:val="bottom"/>
          </w:tcPr>
          <w:p w14:paraId="3EC5E3CE" w14:textId="57AE2140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347486DC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990" w:type="dxa"/>
            <w:vAlign w:val="bottom"/>
          </w:tcPr>
          <w:p w14:paraId="7699A085" w14:textId="74000EC4" w:rsidR="001952A5" w:rsidRPr="00D246FB" w:rsidRDefault="00DB71A4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51</w:t>
            </w:r>
            <w:r w:rsidR="001952A5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04</w:t>
            </w:r>
          </w:p>
        </w:tc>
        <w:tc>
          <w:tcPr>
            <w:tcW w:w="1038" w:type="dxa"/>
            <w:vAlign w:val="bottom"/>
          </w:tcPr>
          <w:p w14:paraId="41E7E48C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952A5" w:rsidRPr="00D246FB" w14:paraId="55926441" w14:textId="77777777" w:rsidTr="00DC7E07">
        <w:tc>
          <w:tcPr>
            <w:tcW w:w="3402" w:type="dxa"/>
            <w:vAlign w:val="bottom"/>
          </w:tcPr>
          <w:p w14:paraId="0B7A9F41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8" w:type="dxa"/>
            <w:vAlign w:val="bottom"/>
          </w:tcPr>
          <w:p w14:paraId="7A3C2D31" w14:textId="4172442C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19EB3EC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0696023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159A2537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952A5" w:rsidRPr="00D246FB" w14:paraId="58E115A5" w14:textId="77777777" w:rsidTr="00DC7E07">
        <w:tc>
          <w:tcPr>
            <w:tcW w:w="3402" w:type="dxa"/>
            <w:vAlign w:val="bottom"/>
          </w:tcPr>
          <w:p w14:paraId="12ED809C" w14:textId="0CBDEDC8" w:rsidR="001952A5" w:rsidRPr="00D246FB" w:rsidRDefault="00F63064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การร่วมค้าของการร่วมค้าทางอ้อม</w:t>
            </w:r>
          </w:p>
        </w:tc>
        <w:tc>
          <w:tcPr>
            <w:tcW w:w="2718" w:type="dxa"/>
            <w:vAlign w:val="bottom"/>
          </w:tcPr>
          <w:p w14:paraId="3C6B8E3B" w14:textId="77777777" w:rsidR="001952A5" w:rsidRPr="00D246FB" w:rsidRDefault="001952A5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053C31B2" w14:textId="77777777" w:rsidR="001952A5" w:rsidRPr="00D246FB" w:rsidRDefault="001952A5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14B3F58" w14:textId="77777777" w:rsidR="001952A5" w:rsidRPr="00D246FB" w:rsidRDefault="001952A5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6ECA1052" w14:textId="77777777" w:rsidR="001952A5" w:rsidRPr="00D246FB" w:rsidRDefault="001952A5" w:rsidP="00E34E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952A5" w:rsidRPr="00D246FB" w14:paraId="0D9B6BBE" w14:textId="77777777" w:rsidTr="00DC7E07">
        <w:tc>
          <w:tcPr>
            <w:tcW w:w="3402" w:type="dxa"/>
            <w:vAlign w:val="bottom"/>
          </w:tcPr>
          <w:p w14:paraId="4E083E85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Thang Long Power Plant Joint</w:t>
            </w:r>
          </w:p>
        </w:tc>
        <w:tc>
          <w:tcPr>
            <w:tcW w:w="2718" w:type="dxa"/>
            <w:vAlign w:val="bottom"/>
          </w:tcPr>
          <w:p w14:paraId="2D535D84" w14:textId="1E45C374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ผลิตและจำหน่าย</w:t>
            </w:r>
            <w:r w:rsidR="00F6668C" w:rsidRPr="00D246FB">
              <w:rPr>
                <w:rFonts w:ascii="Angsana New" w:hAnsi="Angsana New" w:hint="cs"/>
                <w:sz w:val="30"/>
                <w:szCs w:val="30"/>
                <w:cs/>
              </w:rPr>
              <w:t>พลังงานไฟฟ้า</w:t>
            </w:r>
          </w:p>
        </w:tc>
        <w:tc>
          <w:tcPr>
            <w:tcW w:w="1260" w:type="dxa"/>
            <w:vAlign w:val="bottom"/>
          </w:tcPr>
          <w:p w14:paraId="72376BB0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990" w:type="dxa"/>
            <w:vAlign w:val="bottom"/>
          </w:tcPr>
          <w:p w14:paraId="532B3DDD" w14:textId="525B1B5B" w:rsidR="001952A5" w:rsidRPr="00D246FB" w:rsidRDefault="00DB71A4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22</w:t>
            </w:r>
            <w:r w:rsidR="001952A5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05</w:t>
            </w:r>
          </w:p>
        </w:tc>
        <w:tc>
          <w:tcPr>
            <w:tcW w:w="1038" w:type="dxa"/>
            <w:vAlign w:val="bottom"/>
          </w:tcPr>
          <w:p w14:paraId="3CF13C19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952A5" w:rsidRPr="00D246FB" w14:paraId="0101B118" w14:textId="77777777" w:rsidTr="00DC7E07">
        <w:tc>
          <w:tcPr>
            <w:tcW w:w="3402" w:type="dxa"/>
            <w:vAlign w:val="bottom"/>
          </w:tcPr>
          <w:p w14:paraId="1E8117A4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 xml:space="preserve">   Stock Company</w:t>
            </w:r>
          </w:p>
        </w:tc>
        <w:tc>
          <w:tcPr>
            <w:tcW w:w="2718" w:type="dxa"/>
            <w:vAlign w:val="bottom"/>
          </w:tcPr>
          <w:p w14:paraId="5974AA38" w14:textId="61DAB45A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BB316A9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07935F3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8" w:type="dxa"/>
            <w:vAlign w:val="bottom"/>
          </w:tcPr>
          <w:p w14:paraId="55177C20" w14:textId="77777777" w:rsidR="001952A5" w:rsidRPr="00D246FB" w:rsidRDefault="001952A5" w:rsidP="001952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</w:tbl>
    <w:p w14:paraId="5700BA3A" w14:textId="77777777" w:rsidR="006C21E0" w:rsidRPr="00CF1B32" w:rsidRDefault="006C21E0" w:rsidP="008916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450"/>
        </w:tabs>
        <w:ind w:left="540"/>
        <w:rPr>
          <w:rFonts w:ascii="Angsana New" w:hAnsi="Angsana New"/>
          <w:sz w:val="30"/>
          <w:szCs w:val="30"/>
        </w:rPr>
      </w:pPr>
    </w:p>
    <w:p w14:paraId="38F3948D" w14:textId="453BD064" w:rsidR="0089167B" w:rsidRPr="00DB71A4" w:rsidRDefault="0089167B" w:rsidP="008916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450"/>
        </w:tabs>
        <w:ind w:left="540"/>
        <w:rPr>
          <w:rFonts w:ascii="Angsana New" w:hAnsi="Angsana New"/>
          <w:i/>
          <w:iCs/>
          <w:sz w:val="30"/>
          <w:szCs w:val="30"/>
        </w:rPr>
      </w:pPr>
      <w:r w:rsidRPr="00DB71A4">
        <w:rPr>
          <w:rFonts w:ascii="Angsana New" w:hAnsi="Angsana New"/>
          <w:i/>
          <w:iCs/>
          <w:sz w:val="30"/>
          <w:szCs w:val="30"/>
        </w:rPr>
        <w:t xml:space="preserve">* </w:t>
      </w:r>
      <w:r w:rsidR="00423DEA" w:rsidRPr="00DB71A4">
        <w:rPr>
          <w:rFonts w:ascii="Angsana New" w:hAnsi="Angsana New"/>
          <w:i/>
          <w:iCs/>
          <w:sz w:val="30"/>
          <w:szCs w:val="30"/>
        </w:rPr>
        <w:t xml:space="preserve">  </w:t>
      </w:r>
      <w:r w:rsidRPr="00DB71A4">
        <w:rPr>
          <w:rFonts w:ascii="Angsana New" w:hAnsi="Angsana New" w:hint="cs"/>
          <w:i/>
          <w:iCs/>
          <w:sz w:val="30"/>
          <w:szCs w:val="30"/>
          <w:cs/>
        </w:rPr>
        <w:t xml:space="preserve">ดูหมายเหตุข้อ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9</w:t>
      </w:r>
    </w:p>
    <w:p w14:paraId="7396ACDA" w14:textId="1C1E3591" w:rsidR="0089167B" w:rsidRPr="00DB71A4" w:rsidRDefault="00423DEA" w:rsidP="008916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450"/>
        </w:tabs>
        <w:ind w:left="540"/>
        <w:rPr>
          <w:rFonts w:ascii="Angsana New" w:hAnsi="Angsana New"/>
          <w:i/>
          <w:iCs/>
          <w:sz w:val="30"/>
          <w:szCs w:val="30"/>
        </w:rPr>
      </w:pPr>
      <w:r w:rsidRPr="00DB71A4">
        <w:rPr>
          <w:rFonts w:ascii="Angsana New" w:hAnsi="Angsana New"/>
          <w:i/>
          <w:iCs/>
          <w:sz w:val="30"/>
          <w:szCs w:val="30"/>
        </w:rPr>
        <w:t xml:space="preserve">** </w:t>
      </w:r>
      <w:r w:rsidRPr="00DB71A4">
        <w:rPr>
          <w:rFonts w:ascii="Angsana New" w:hAnsi="Angsana New" w:hint="cs"/>
          <w:i/>
          <w:iCs/>
          <w:sz w:val="30"/>
          <w:szCs w:val="30"/>
          <w:cs/>
        </w:rPr>
        <w:t xml:space="preserve">ดูหมายเหตุข้อ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10</w:t>
      </w:r>
    </w:p>
    <w:p w14:paraId="7F399F05" w14:textId="77777777" w:rsidR="00CF1B32" w:rsidRDefault="00CF1B32" w:rsidP="008916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450"/>
        </w:tabs>
        <w:ind w:left="540"/>
        <w:rPr>
          <w:rFonts w:ascii="Angsana New" w:hAnsi="Angsana New"/>
          <w:sz w:val="30"/>
          <w:szCs w:val="30"/>
        </w:rPr>
      </w:pPr>
    </w:p>
    <w:p w14:paraId="223D1604" w14:textId="64B0B438" w:rsidR="00A72F1D" w:rsidRPr="00CF1B32" w:rsidRDefault="00A72F1D" w:rsidP="008916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450"/>
        </w:tabs>
        <w:ind w:left="540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/>
          <w:sz w:val="30"/>
          <w:szCs w:val="30"/>
        </w:rPr>
        <w:br w:type="page"/>
      </w:r>
    </w:p>
    <w:p w14:paraId="7672255F" w14:textId="77777777" w:rsidR="00515797" w:rsidRPr="00CF1B32" w:rsidRDefault="00515797" w:rsidP="005F5D12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CF1B32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เกณฑ์การจัดทำงบการเงิน</w:t>
      </w:r>
    </w:p>
    <w:p w14:paraId="1410A939" w14:textId="77777777" w:rsidR="00515797" w:rsidRPr="00CF1B32" w:rsidRDefault="00515797" w:rsidP="00CF1B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5E389EFC" w14:textId="77777777" w:rsidR="00515797" w:rsidRPr="00CF1B32" w:rsidRDefault="00515797" w:rsidP="009968F3">
      <w:pPr>
        <w:numPr>
          <w:ilvl w:val="0"/>
          <w:numId w:val="2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both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เกณฑ์การถือปฏิบัติ</w:t>
      </w:r>
    </w:p>
    <w:p w14:paraId="3D381AFD" w14:textId="77777777" w:rsidR="00515797" w:rsidRPr="00CF1B32" w:rsidRDefault="00515797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</w:p>
    <w:p w14:paraId="2C7035E7" w14:textId="77777777" w:rsidR="00D50DF7" w:rsidRPr="00CF1B32" w:rsidRDefault="00D50DF7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="00F728AC" w:rsidRPr="00CF1B32">
        <w:rPr>
          <w:rFonts w:ascii="Angsana New" w:hAnsi="Angsana New"/>
          <w:sz w:val="30"/>
          <w:szCs w:val="30"/>
        </w:rPr>
        <w:br/>
      </w:r>
      <w:r w:rsidRPr="00CF1B32">
        <w:rPr>
          <w:rFonts w:ascii="Angsana New" w:hAnsi="Angsana New" w:hint="cs"/>
          <w:sz w:val="30"/>
          <w:szCs w:val="30"/>
          <w:cs/>
        </w:rPr>
        <w:t>สภาวิชาชีพบัญชีฯ กฎระเบียบและประกาศคณะกรรมการกำกับหลักทรัพย์และตลาดหลักทรัพย์ที่เกี่ยวข้อง</w:t>
      </w:r>
    </w:p>
    <w:p w14:paraId="67D09829" w14:textId="77777777" w:rsidR="00D50DF7" w:rsidRPr="00CF1B32" w:rsidRDefault="00D50DF7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486A5468" w14:textId="01352E74" w:rsidR="00D50DF7" w:rsidRPr="00CF1B32" w:rsidRDefault="00A94683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/>
          <w:sz w:val="30"/>
          <w:szCs w:val="30"/>
          <w:cs/>
        </w:rPr>
        <w:t>มาตรฐานการรายงานทางการเงินหลายฉบับได้มีการออกและปรับปรุงใหม่ซึ่งมีผลบังคับใช้ตั้งแต่รอบระยะเวลาบัญชีที่เริ่มในหรือหลังวันที่</w:t>
      </w:r>
      <w:r w:rsidRPr="00CF1B32">
        <w:rPr>
          <w:rFonts w:ascii="Angsana New" w:hAnsi="Angsana New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CF1B32">
        <w:rPr>
          <w:rFonts w:ascii="Angsana New" w:hAnsi="Angsana New"/>
          <w:sz w:val="30"/>
          <w:szCs w:val="30"/>
          <w:cs/>
        </w:rPr>
        <w:t xml:space="preserve"> มกราคม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CF1B32">
        <w:rPr>
          <w:rFonts w:ascii="Angsana New" w:hAnsi="Angsana New"/>
          <w:sz w:val="30"/>
          <w:szCs w:val="30"/>
          <w:cs/>
        </w:rPr>
        <w:t xml:space="preserve"> การถือปฏิบัติตามมาตรฐานการรายงานทางการเงินที่ออกและปรับปรุงใหม่นั้น มีผลให้เกิดการเปลี่ยนแปลงนโยบายการบัญชีของกลุ่มบริษัท</w:t>
      </w:r>
    </w:p>
    <w:p w14:paraId="3234E8C2" w14:textId="77777777" w:rsidR="00A94683" w:rsidRPr="00CF1B32" w:rsidRDefault="00A94683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32D21F30" w14:textId="765195B3" w:rsidR="00A94683" w:rsidRPr="00CF1B32" w:rsidRDefault="00A94683" w:rsidP="005157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/>
          <w:sz w:val="30"/>
          <w:szCs w:val="30"/>
          <w:cs/>
        </w:rPr>
        <w:t xml:space="preserve">กลุ่มบริษัทถือปฏิบัติตามมาตรฐานการรายงานทางการเงินกลุ่มเครื่องมือทางการเงิน ซึ่งประกอบด้วยมาตรฐานการรายงานทางการเงิน ฉบับที่ </w:t>
      </w:r>
      <w:r w:rsidR="00DB71A4" w:rsidRPr="00DB71A4">
        <w:rPr>
          <w:rFonts w:ascii="Angsana New" w:hAnsi="Angsana New"/>
          <w:sz w:val="30"/>
          <w:szCs w:val="30"/>
        </w:rPr>
        <w:t>9</w:t>
      </w:r>
      <w:r w:rsidRPr="00CF1B32">
        <w:rPr>
          <w:rFonts w:ascii="Angsana New" w:hAnsi="Angsana New"/>
          <w:sz w:val="30"/>
          <w:szCs w:val="30"/>
        </w:rPr>
        <w:t xml:space="preserve"> </w:t>
      </w:r>
      <w:r w:rsidRPr="00CF1B32">
        <w:rPr>
          <w:rFonts w:ascii="Angsana New" w:hAnsi="Angsana New"/>
          <w:sz w:val="30"/>
          <w:szCs w:val="30"/>
          <w:cs/>
        </w:rPr>
        <w:t xml:space="preserve">เรื่อง </w:t>
      </w:r>
      <w:r w:rsidRPr="00CF1B32">
        <w:rPr>
          <w:rFonts w:ascii="Angsana New" w:hAnsi="Angsana New"/>
          <w:i/>
          <w:iCs/>
          <w:sz w:val="30"/>
          <w:szCs w:val="30"/>
          <w:cs/>
        </w:rPr>
        <w:t>เครื่องมือทางการเงิน</w:t>
      </w:r>
      <w:r w:rsidRPr="00CF1B32">
        <w:rPr>
          <w:rFonts w:ascii="Angsana New" w:hAnsi="Angsana New"/>
          <w:sz w:val="30"/>
          <w:szCs w:val="30"/>
          <w:cs/>
        </w:rPr>
        <w:t xml:space="preserve"> (</w:t>
      </w:r>
      <w:r w:rsidRPr="00CF1B32">
        <w:rPr>
          <w:rFonts w:ascii="Angsana New" w:hAnsi="Angsana New"/>
          <w:sz w:val="30"/>
          <w:szCs w:val="30"/>
        </w:rPr>
        <w:t xml:space="preserve">TFRS </w:t>
      </w:r>
      <w:r w:rsidR="00DB71A4" w:rsidRPr="00DB71A4">
        <w:rPr>
          <w:rFonts w:ascii="Angsana New" w:hAnsi="Angsana New"/>
          <w:sz w:val="30"/>
          <w:szCs w:val="30"/>
        </w:rPr>
        <w:t>9</w:t>
      </w:r>
      <w:r w:rsidRPr="00CF1B32">
        <w:rPr>
          <w:rFonts w:ascii="Angsana New" w:hAnsi="Angsana New"/>
          <w:sz w:val="30"/>
          <w:szCs w:val="30"/>
        </w:rPr>
        <w:t xml:space="preserve">) </w:t>
      </w:r>
      <w:r w:rsidRPr="00CF1B32">
        <w:rPr>
          <w:rFonts w:ascii="Angsana New" w:hAnsi="Angsana New"/>
          <w:sz w:val="30"/>
          <w:szCs w:val="30"/>
          <w:cs/>
        </w:rPr>
        <w:t xml:space="preserve">รวมถึงมาตรฐานและการตีความมาตรฐานที่เกี่ยวข้อง และมาตรฐานการรายงานทางการเงิน ฉบับที่ 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Pr="00CF1B32">
        <w:rPr>
          <w:rFonts w:ascii="Angsana New" w:hAnsi="Angsana New"/>
          <w:sz w:val="30"/>
          <w:szCs w:val="30"/>
        </w:rPr>
        <w:t xml:space="preserve"> </w:t>
      </w:r>
      <w:r w:rsidRPr="00CF1B32">
        <w:rPr>
          <w:rFonts w:ascii="Angsana New" w:hAnsi="Angsana New"/>
          <w:sz w:val="30"/>
          <w:szCs w:val="30"/>
          <w:cs/>
        </w:rPr>
        <w:t xml:space="preserve">เรื่อง </w:t>
      </w:r>
      <w:r w:rsidRPr="00CF1B32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Pr="00CF1B32">
        <w:rPr>
          <w:rFonts w:ascii="Angsana New" w:hAnsi="Angsana New"/>
          <w:sz w:val="30"/>
          <w:szCs w:val="30"/>
          <w:cs/>
        </w:rPr>
        <w:t xml:space="preserve"> (</w:t>
      </w:r>
      <w:r w:rsidRPr="00CF1B32">
        <w:rPr>
          <w:rFonts w:ascii="Angsana New" w:hAnsi="Angsana New"/>
          <w:sz w:val="30"/>
          <w:szCs w:val="30"/>
        </w:rPr>
        <w:t xml:space="preserve">TFRS 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Pr="00CF1B32">
        <w:rPr>
          <w:rFonts w:ascii="Angsana New" w:hAnsi="Angsana New"/>
          <w:sz w:val="30"/>
          <w:szCs w:val="30"/>
        </w:rPr>
        <w:t xml:space="preserve">) </w:t>
      </w:r>
      <w:r w:rsidRPr="00CF1B32">
        <w:rPr>
          <w:rFonts w:ascii="Angsana New" w:hAnsi="Angsana New"/>
          <w:sz w:val="30"/>
          <w:szCs w:val="30"/>
          <w:cs/>
        </w:rPr>
        <w:t xml:space="preserve">เป็นครั้งแรกซึ่งได้เปิดเผยผลกระทบจากการเปลี่ยนแปลงนโยบายการบัญชีไว้ในหมายเหตุข้อ </w:t>
      </w:r>
      <w:r w:rsidR="00DB71A4" w:rsidRPr="00DB71A4">
        <w:rPr>
          <w:rFonts w:ascii="Angsana New" w:hAnsi="Angsana New"/>
          <w:sz w:val="30"/>
          <w:szCs w:val="30"/>
        </w:rPr>
        <w:t>3</w:t>
      </w:r>
    </w:p>
    <w:p w14:paraId="42033D91" w14:textId="77777777" w:rsidR="00D50DF7" w:rsidRPr="00CF1B32" w:rsidRDefault="00D50DF7" w:rsidP="006D22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28A1645" w14:textId="6FE19597" w:rsidR="00F6668C" w:rsidRPr="00612B4B" w:rsidRDefault="00612B4B" w:rsidP="006D22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612B4B">
        <w:rPr>
          <w:rFonts w:ascii="Angsana New" w:hAnsi="Angsana New"/>
          <w:sz w:val="30"/>
          <w:szCs w:val="30"/>
          <w:cs/>
        </w:rPr>
        <w:t>นอกจากนี้กลุ่มบริษัทไม่ได้นำมาตรฐานการรายงานทางการเงินที่ออกและปรับปรุงใหม่ซึ่งยังไม่มีผลบังคับใช้ในงวดปัจจุบันมาถือปฏิบัติในการจัดทำงบการเงินนี้ก่อนวันที่มีผลบังคับใช้ กลุ่มบริษัทได้ประเมินผลกระทบที่อาจเกิดขึ้นต่องบการเงินจากการถือปฏิบัติตามมาตรฐานการรายงานทางการเงินที่ออกและปรับปรุงใหม่เหล่านี้ ซึ่งคาดว่าไม่มีผลกระทบที่มีสาระสำคัญต่องบการเงินในงวดที่ถือปฏิบัติ</w:t>
      </w:r>
    </w:p>
    <w:p w14:paraId="3C34A3DD" w14:textId="77777777" w:rsidR="00612B4B" w:rsidRPr="00CF1B32" w:rsidRDefault="00612B4B" w:rsidP="006D22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2E705DC5" w14:textId="77777777" w:rsidR="00D50DF7" w:rsidRPr="00CF1B32" w:rsidRDefault="00D50DF7" w:rsidP="00D50DF7">
      <w:pPr>
        <w:numPr>
          <w:ilvl w:val="0"/>
          <w:numId w:val="2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both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สกุลเงินที่ใช้ในการดำเนินงานและนำเสนองบการเงิน</w:t>
      </w:r>
    </w:p>
    <w:p w14:paraId="27CA2C61" w14:textId="77777777" w:rsidR="00D50DF7" w:rsidRPr="00CF1B32" w:rsidRDefault="00D50DF7" w:rsidP="004D0A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1215489A" w14:textId="37770D5C" w:rsidR="002C697E" w:rsidRPr="00CF1B32" w:rsidRDefault="00D50DF7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งบการเงินนี้</w:t>
      </w:r>
      <w:r w:rsidR="00A94683" w:rsidRPr="00CF1B32">
        <w:rPr>
          <w:rFonts w:ascii="Angsana New" w:hAnsi="Angsana New" w:hint="cs"/>
          <w:sz w:val="30"/>
          <w:szCs w:val="30"/>
          <w:cs/>
        </w:rPr>
        <w:t>นำเสนอ</w:t>
      </w:r>
      <w:r w:rsidRPr="00CF1B32">
        <w:rPr>
          <w:rFonts w:ascii="Angsana New" w:hAnsi="Angsana New" w:hint="cs"/>
          <w:sz w:val="30"/>
          <w:szCs w:val="30"/>
          <w:cs/>
        </w:rPr>
        <w:t>เป็นเงินบาทซึ่งเป็นสกุลเงินที่ใช้ในการดำเนินงานของบริษัท</w:t>
      </w:r>
    </w:p>
    <w:p w14:paraId="6D48627A" w14:textId="77777777" w:rsidR="00324C6C" w:rsidRPr="00CF1B32" w:rsidRDefault="00324C6C" w:rsidP="004D0A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  <w:cs/>
        </w:rPr>
      </w:pPr>
    </w:p>
    <w:p w14:paraId="6935E060" w14:textId="77777777" w:rsidR="00D50DF7" w:rsidRPr="00CF1B32" w:rsidRDefault="00D50DF7" w:rsidP="00D50DF7">
      <w:pPr>
        <w:numPr>
          <w:ilvl w:val="0"/>
          <w:numId w:val="2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both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การใช้วิจารณญาณและการประมาณการ</w:t>
      </w:r>
    </w:p>
    <w:p w14:paraId="52EDBA29" w14:textId="77777777" w:rsidR="00D50DF7" w:rsidRPr="00CF1B32" w:rsidRDefault="00D50DF7" w:rsidP="004D0A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050B9755" w14:textId="1C825A4B" w:rsidR="00CD0E02" w:rsidRPr="00CF1B32" w:rsidRDefault="00D50DF7" w:rsidP="00D50D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การประมาณการและข้อสมมติหลายประการ ซึ่งมีผลกระทบต่อการ</w:t>
      </w:r>
      <w:r w:rsidR="001628DF" w:rsidRPr="00CF1B32">
        <w:rPr>
          <w:rFonts w:ascii="Angsana New" w:hAnsi="Angsana New" w:hint="cs"/>
          <w:sz w:val="30"/>
          <w:szCs w:val="30"/>
          <w:cs/>
        </w:rPr>
        <w:t>ปฏิบัติตาม</w:t>
      </w:r>
      <w:r w:rsidRPr="00CF1B32">
        <w:rPr>
          <w:rFonts w:ascii="Angsana New" w:hAnsi="Angsana New" w:hint="cs"/>
          <w:sz w:val="30"/>
          <w:szCs w:val="30"/>
          <w:cs/>
        </w:rPr>
        <w:t>นโยบายการบัญชีของกลุ่มบริษัท ทั้งนี้ ผลที่เกิดขึ้นจริงอาจแตกต่างจากที่ประมาณการไว้ ประมาณการและข้อสมมติที่ใช้ในการจัดทำงบการเงินจะได้รับการทบทวนอย่างต่อเนื่อง การปรับประมาณการทางบัญชีจะบันทึกโดยวิธีเปลี่ยนทันทีเป็นต้นไป</w:t>
      </w:r>
    </w:p>
    <w:p w14:paraId="24B53DCC" w14:textId="77777777" w:rsidR="000E74B6" w:rsidRDefault="000E74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8B94297" w14:textId="38F1862D" w:rsidR="00D50DF7" w:rsidRPr="00CF1B32" w:rsidRDefault="00D50DF7" w:rsidP="00714A11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hanging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lastRenderedPageBreak/>
        <w:t>การใช้วิจารณญาณ</w:t>
      </w:r>
    </w:p>
    <w:p w14:paraId="663C62DC" w14:textId="77777777" w:rsidR="00D50DF7" w:rsidRPr="00CF1B32" w:rsidRDefault="00D50DF7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5A9811E" w14:textId="77777777" w:rsidR="00D50DF7" w:rsidRPr="00CF1B32" w:rsidRDefault="00D50DF7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ข้อมูลเกี่ยวกับการใช้วิจารณญาณในการ</w:t>
      </w:r>
      <w:r w:rsidR="0039638B" w:rsidRPr="00CF1B32">
        <w:rPr>
          <w:rFonts w:ascii="Angsana New" w:hAnsi="Angsana New" w:hint="cs"/>
          <w:sz w:val="30"/>
          <w:szCs w:val="30"/>
          <w:cs/>
        </w:rPr>
        <w:t>ปฏิบัติตาม</w:t>
      </w:r>
      <w:r w:rsidRPr="00CF1B32">
        <w:rPr>
          <w:rFonts w:ascii="Angsana New" w:hAnsi="Angsana New" w:hint="cs"/>
          <w:sz w:val="30"/>
          <w:szCs w:val="30"/>
          <w:cs/>
        </w:rPr>
        <w:t>นโยบายการบัญชีซึ่งมีผลกระทบที่มีนัยสำคัญที่สุดต่อจำนวนเงินที่รับรู้ในงบการเงิน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ประกอบด้วยหมายเหตุ</w:t>
      </w:r>
      <w:r w:rsidR="0039638B" w:rsidRPr="00CF1B32">
        <w:rPr>
          <w:rFonts w:ascii="Angsana New" w:hAnsi="Angsana New" w:hint="cs"/>
          <w:sz w:val="30"/>
          <w:szCs w:val="30"/>
          <w:cs/>
        </w:rPr>
        <w:t>ข้อ</w:t>
      </w:r>
      <w:r w:rsidRPr="00CF1B32">
        <w:rPr>
          <w:rFonts w:ascii="Angsana New" w:hAnsi="Angsana New" w:hint="cs"/>
          <w:sz w:val="30"/>
          <w:szCs w:val="30"/>
          <w:cs/>
        </w:rPr>
        <w:t>ต่อไปนี้</w:t>
      </w:r>
    </w:p>
    <w:p w14:paraId="42CB24A7" w14:textId="77777777" w:rsidR="00D50DF7" w:rsidRPr="00CF1B32" w:rsidRDefault="00D50DF7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8"/>
        <w:gridCol w:w="7092"/>
      </w:tblGrid>
      <w:tr w:rsidR="00A94683" w:rsidRPr="00CF1B32" w14:paraId="53BAE684" w14:textId="77777777" w:rsidTr="008D4F67">
        <w:tc>
          <w:tcPr>
            <w:tcW w:w="2088" w:type="dxa"/>
          </w:tcPr>
          <w:p w14:paraId="064A02D2" w14:textId="12788BD6" w:rsidR="00A94683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23DEA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ฎ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</w:rPr>
              <w:t>)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และ 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13</w:t>
            </w:r>
          </w:p>
        </w:tc>
        <w:tc>
          <w:tcPr>
            <w:tcW w:w="7092" w:type="dxa"/>
          </w:tcPr>
          <w:p w14:paraId="605AF832" w14:textId="77777777" w:rsidR="00A94683" w:rsidRPr="00CF1B32" w:rsidRDefault="00A94683" w:rsidP="00A946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  <w:p w14:paraId="1CF08210" w14:textId="77777777" w:rsidR="00A94683" w:rsidRPr="00CF1B32" w:rsidRDefault="00743B1B" w:rsidP="00743B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การประเมินว่าข้อตกลงประกอบด้วยสัญญาเช่าหรือไม่</w:t>
            </w:r>
          </w:p>
          <w:p w14:paraId="51BA68DE" w14:textId="1799B6AC" w:rsidR="00A94683" w:rsidRPr="00CF1B32" w:rsidRDefault="00743B1B" w:rsidP="00743B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พิจารณาถึง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ความแน่นอนอย่างสมเหตุสมผลที่จะใช้สิทธิ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อายุสัญญาเช่า</w:t>
            </w:r>
            <w:r w:rsidR="00324C6C" w:rsidRPr="00CF1B32">
              <w:rPr>
                <w:rFonts w:asciiTheme="majorBidi" w:hAnsiTheme="majorBidi" w:cstheme="majorBidi"/>
                <w:sz w:val="30"/>
                <w:szCs w:val="30"/>
              </w:rPr>
              <w:br/>
              <w:t xml:space="preserve">   </w:t>
            </w:r>
            <w:r w:rsidR="003C395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หรือไม่</w:t>
            </w:r>
          </w:p>
          <w:p w14:paraId="7755EA4E" w14:textId="77777777" w:rsidR="00A94683" w:rsidRPr="00CF1B32" w:rsidRDefault="00743B1B" w:rsidP="00743B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กลุ่มบริษัทจะใช้สิทธิยกเลิกสัญญา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เช่าหรือไม่</w:t>
            </w:r>
          </w:p>
          <w:p w14:paraId="360AB47D" w14:textId="710DB408" w:rsidR="00A94683" w:rsidRPr="00CF1B32" w:rsidRDefault="00743B1B" w:rsidP="00743B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0" w:hanging="14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- 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กลุ่มบริษัทได้โอนความเสี่ยงและผลตอบแทนเกือบทั้งหมดของสินทรัพย์ที่ผู้เป็น</w:t>
            </w:r>
            <w:r w:rsidR="003C395F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3C395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เจ้าของพึงได้รับ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ให้กับ</w:t>
            </w:r>
            <w:r w:rsidR="00A94683"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ผู้เช่า</w:t>
            </w:r>
            <w:r w:rsidR="00A94683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หรือไม่</w:t>
            </w:r>
          </w:p>
        </w:tc>
      </w:tr>
      <w:tr w:rsidR="00A651B8" w:rsidRPr="00CF1B32" w14:paraId="42C7C729" w14:textId="77777777" w:rsidTr="008D4F67">
        <w:tc>
          <w:tcPr>
            <w:tcW w:w="2088" w:type="dxa"/>
          </w:tcPr>
          <w:p w14:paraId="442A3E41" w14:textId="57254A30" w:rsidR="00A651B8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7092" w:type="dxa"/>
          </w:tcPr>
          <w:p w14:paraId="23A31776" w14:textId="77777777" w:rsidR="00A651B8" w:rsidRPr="00CF1B32" w:rsidRDefault="00A651B8" w:rsidP="003C39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การพิจารณาว่าเงินลงทุนตามวิธีส่วนได้เสีย กลุ่มบริษัทมีอิทธิพลอย่างมีนัยสำคัญในกิจการที่กลุ่มบริษัทลงทุนหรือไม่</w:t>
            </w:r>
          </w:p>
        </w:tc>
      </w:tr>
    </w:tbl>
    <w:p w14:paraId="053039B4" w14:textId="77777777" w:rsidR="00A651B8" w:rsidRPr="00CF1B32" w:rsidRDefault="00A651B8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6225EA5" w14:textId="77777777" w:rsidR="00A651B8" w:rsidRPr="00CF1B32" w:rsidRDefault="00A651B8" w:rsidP="002C697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spacing w:line="240" w:lineRule="auto"/>
        <w:ind w:left="1080" w:hanging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ข้อสมมติและความไม่แน่นอนของการประมาณการ</w:t>
      </w:r>
    </w:p>
    <w:p w14:paraId="0F95B8E2" w14:textId="77777777" w:rsidR="00A651B8" w:rsidRPr="00CF1B32" w:rsidRDefault="00A651B8" w:rsidP="00D50DF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7DE280E0" w14:textId="6965B50A" w:rsidR="00A651B8" w:rsidRPr="00CF1B32" w:rsidRDefault="00A651B8" w:rsidP="00A651B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ข้อมูลเกี่ยวกับข้อสมมติและความไม่แน่นอนของการประมาณการ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ซึ่งมีความเสี่ยงอย่างมีนัยสำคัญที่จะส่งผลให้ต้องมีการปรับปรุงที่มีสาระสำคัญในมูลค่าตามบัญชีของสินทรัพย์และหนี้สินในปีบัญชีถัดไป</w:t>
      </w:r>
      <w:r w:rsidRPr="00CF1B32">
        <w:rPr>
          <w:rFonts w:ascii="Angsana New" w:hAnsi="Angsana New" w:hint="cs"/>
          <w:sz w:val="30"/>
          <w:szCs w:val="30"/>
          <w:rtl/>
          <w:cs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ได้เปิดเผยในหมายเหตุ</w:t>
      </w:r>
      <w:r w:rsidR="00FD6AAD" w:rsidRPr="00CF1B32">
        <w:rPr>
          <w:rFonts w:ascii="Angsana New" w:hAnsi="Angsana New" w:hint="cs"/>
          <w:sz w:val="30"/>
          <w:szCs w:val="30"/>
          <w:cs/>
        </w:rPr>
        <w:t>ข้อ</w:t>
      </w:r>
      <w:r w:rsidRPr="00CF1B32">
        <w:rPr>
          <w:rFonts w:ascii="Angsana New" w:hAnsi="Angsana New" w:hint="cs"/>
          <w:sz w:val="30"/>
          <w:szCs w:val="30"/>
          <w:cs/>
        </w:rPr>
        <w:t>ต่อไปนี้</w:t>
      </w:r>
    </w:p>
    <w:p w14:paraId="75771C37" w14:textId="743A7E26" w:rsidR="00F03ECE" w:rsidRPr="00CF1B32" w:rsidRDefault="00F03ECE" w:rsidP="00DC7B27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288" w:type="dxa"/>
        <w:tblInd w:w="450" w:type="dxa"/>
        <w:tblLook w:val="04A0" w:firstRow="1" w:lastRow="0" w:firstColumn="1" w:lastColumn="0" w:noHBand="0" w:noVBand="1"/>
      </w:tblPr>
      <w:tblGrid>
        <w:gridCol w:w="2088"/>
        <w:gridCol w:w="7200"/>
      </w:tblGrid>
      <w:tr w:rsidR="00CF3FC3" w:rsidRPr="00CF1B32" w14:paraId="56D5FA1E" w14:textId="77777777" w:rsidTr="008D4F67">
        <w:tc>
          <w:tcPr>
            <w:tcW w:w="2088" w:type="dxa"/>
          </w:tcPr>
          <w:p w14:paraId="75825A25" w14:textId="57B7BD87" w:rsidR="00CF3FC3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CF3FC3" w:rsidRPr="00CF1B32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23DEA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ฎ</w:t>
            </w:r>
            <w:r w:rsidR="00CF3FC3" w:rsidRPr="00CF1B32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7200" w:type="dxa"/>
          </w:tcPr>
          <w:p w14:paraId="24C93A80" w14:textId="77777777" w:rsidR="00CF3FC3" w:rsidRPr="00CF1B32" w:rsidRDefault="00CF3FC3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การกำหนดอัตราดอกเบี้ย</w:t>
            </w:r>
            <w:r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กู้ยืมส่วนเพิ่มที่ใช้ในการวัดมูลค่าหนี้สินตามสัญญาเช่า</w:t>
            </w:r>
          </w:p>
        </w:tc>
      </w:tr>
      <w:tr w:rsidR="00A651B8" w:rsidRPr="00CF1B32" w14:paraId="0C76001D" w14:textId="77777777" w:rsidTr="008D4F67">
        <w:tc>
          <w:tcPr>
            <w:tcW w:w="2088" w:type="dxa"/>
          </w:tcPr>
          <w:p w14:paraId="69E944E3" w14:textId="682B1672" w:rsidR="00A651B8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7200" w:type="dxa"/>
          </w:tcPr>
          <w:p w14:paraId="35049933" w14:textId="77777777" w:rsidR="00A651B8" w:rsidRPr="00CF1B32" w:rsidRDefault="00A651B8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การทดสอบการด้อยค่าของค่าความนิยมเกี่ยวกับการใช้ข้อสมมติที่สำคัญในการประมาณมูลค่าที่คาดว่าจะได้รับคืน </w:t>
            </w:r>
          </w:p>
        </w:tc>
      </w:tr>
      <w:tr w:rsidR="00A651B8" w:rsidRPr="00CF1B32" w14:paraId="627A8853" w14:textId="77777777" w:rsidTr="008D4F67">
        <w:tc>
          <w:tcPr>
            <w:tcW w:w="2088" w:type="dxa"/>
          </w:tcPr>
          <w:p w14:paraId="25EF100F" w14:textId="130F115F" w:rsidR="00A651B8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17</w:t>
            </w:r>
          </w:p>
        </w:tc>
        <w:tc>
          <w:tcPr>
            <w:tcW w:w="7200" w:type="dxa"/>
          </w:tcPr>
          <w:p w14:paraId="5F47D9C7" w14:textId="77777777" w:rsidR="00A651B8" w:rsidRPr="00CF1B32" w:rsidRDefault="00A651B8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ารวัดมูลค่าภาระผูกพันของโครงการผลประโยชน์ที่กำหนดไว้เกี่ยวกับข้อสมมติหลักในการประมาณการตามหลักคณิตศาสตร์ประกันภัย</w:t>
            </w:r>
          </w:p>
        </w:tc>
      </w:tr>
      <w:tr w:rsidR="00CF3FC3" w:rsidRPr="00CF1B32" w14:paraId="3B1864BB" w14:textId="77777777" w:rsidTr="008D4F67">
        <w:tc>
          <w:tcPr>
            <w:tcW w:w="2088" w:type="dxa"/>
          </w:tcPr>
          <w:p w14:paraId="11CCBA9C" w14:textId="59ED4E58" w:rsidR="00CF3FC3" w:rsidRPr="00CF1B32" w:rsidRDefault="00DB71A4" w:rsidP="002C69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7200" w:type="dxa"/>
          </w:tcPr>
          <w:p w14:paraId="761FC012" w14:textId="77777777" w:rsidR="00CF3FC3" w:rsidRPr="00CF1B32" w:rsidRDefault="00CF3FC3" w:rsidP="00CF3F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การรับรู้สินทรัพย์ภาษีเงินได้ การคาดการณ์กำไรทางภาษีในอนาคตที่จะนำผลแตกต่างชั่วคราวที่ใช้หักภาษีและขาดทุนทางภาษีไปใช้ประโยชน์</w:t>
            </w:r>
            <w:r w:rsidR="00692338" w:rsidRPr="00CF1B3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92338" w:rsidRPr="00CF1B32">
              <w:rPr>
                <w:rFonts w:ascii="Angsana New" w:hAnsi="Angsana New" w:hint="cs"/>
                <w:sz w:val="30"/>
                <w:szCs w:val="30"/>
                <w:cs/>
              </w:rPr>
              <w:t>และ</w:t>
            </w:r>
          </w:p>
        </w:tc>
      </w:tr>
      <w:tr w:rsidR="003C395F" w:rsidRPr="003C395F" w14:paraId="6D4602F6" w14:textId="77777777" w:rsidTr="008D4F67">
        <w:tc>
          <w:tcPr>
            <w:tcW w:w="2088" w:type="dxa"/>
          </w:tcPr>
          <w:p w14:paraId="17467344" w14:textId="75BF0654" w:rsidR="003C395F" w:rsidRPr="003C395F" w:rsidRDefault="00DB71A4" w:rsidP="003C39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54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7200" w:type="dxa"/>
          </w:tcPr>
          <w:p w14:paraId="04C0A351" w14:textId="79E47A90" w:rsidR="003C395F" w:rsidRPr="003C395F" w:rsidRDefault="003C395F" w:rsidP="003C39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3C395F">
              <w:rPr>
                <w:rFonts w:asciiTheme="majorBidi" w:hAnsiTheme="majorBidi" w:cstheme="majorBidi"/>
                <w:sz w:val="30"/>
                <w:szCs w:val="30"/>
                <w:cs/>
              </w:rPr>
              <w:t>การวัดมูลค่า</w:t>
            </w:r>
            <w:r w:rsidRPr="003C395F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ยุติธรรม</w:t>
            </w:r>
            <w:r w:rsidRPr="003C395F">
              <w:rPr>
                <w:rFonts w:asciiTheme="majorBidi" w:hAnsiTheme="majorBidi" w:cstheme="majorBidi"/>
                <w:sz w:val="30"/>
                <w:szCs w:val="30"/>
                <w:cs/>
              </w:rPr>
              <w:t>ของ</w:t>
            </w:r>
            <w:r w:rsidRPr="003C395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เครื่องมือทางการเงินที่นำข้อมูลที่ไม่สามารถสังเกตได้มาใช้</w:t>
            </w:r>
          </w:p>
        </w:tc>
      </w:tr>
    </w:tbl>
    <w:p w14:paraId="64B71BD0" w14:textId="77777777" w:rsidR="00A651B8" w:rsidRPr="00CF1B32" w:rsidRDefault="00A651B8" w:rsidP="00DC7B27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9061B1D" w14:textId="77777777" w:rsidR="00E00355" w:rsidRPr="00CF1B32" w:rsidRDefault="00E003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CF1B32">
        <w:rPr>
          <w:rFonts w:ascii="Angsana New" w:hAnsi="Angsana New"/>
          <w:b/>
          <w:bCs/>
          <w:sz w:val="30"/>
          <w:szCs w:val="30"/>
          <w:cs/>
          <w:lang w:val="th-TH"/>
        </w:rPr>
        <w:br w:type="page"/>
      </w:r>
    </w:p>
    <w:p w14:paraId="6AFE3FEA" w14:textId="03067012" w:rsidR="00DC4960" w:rsidRPr="00CF1B32" w:rsidRDefault="00DC4960" w:rsidP="005F5D12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CF1B32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การเปลี่ยนแปลงนโยบายการบัญชี</w:t>
      </w:r>
    </w:p>
    <w:p w14:paraId="36E6E85F" w14:textId="77777777" w:rsidR="00004EE5" w:rsidRPr="00CF1B32" w:rsidRDefault="00004EE5" w:rsidP="00DC49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36D61CC" w14:textId="5287FC46" w:rsidR="008F5318" w:rsidRPr="00CF1B32" w:rsidRDefault="008F5318" w:rsidP="008F5318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bookmarkStart w:id="2" w:name="_Hlk8481741"/>
      <w:r w:rsidRPr="00CF1B32">
        <w:rPr>
          <w:rFonts w:ascii="Angsana New" w:hAnsi="Angsana New" w:hint="cs"/>
          <w:sz w:val="30"/>
          <w:szCs w:val="30"/>
          <w:cs/>
        </w:rPr>
        <w:t xml:space="preserve">ตั้งแต่วันที่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กลุ่มบริษัทได้ถือปฏิบัติตามมาตรฐานการรายงานทางการเงินกลุ่มเครื่องมือทางการเงินและ </w:t>
      </w:r>
      <w:r w:rsidRPr="00CF1B32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16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เป็นครั้งแรก</w:t>
      </w:r>
    </w:p>
    <w:p w14:paraId="264DAE6C" w14:textId="77777777" w:rsidR="00663F2C" w:rsidRPr="00CF1B32" w:rsidRDefault="00663F2C" w:rsidP="00663F2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bookmarkEnd w:id="2"/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500"/>
        <w:gridCol w:w="1350"/>
        <w:gridCol w:w="1530"/>
        <w:gridCol w:w="180"/>
        <w:gridCol w:w="1530"/>
      </w:tblGrid>
      <w:tr w:rsidR="008F5318" w:rsidRPr="00CF1B32" w14:paraId="44B6A5EE" w14:textId="77777777" w:rsidTr="008D4F67">
        <w:trPr>
          <w:cantSplit/>
          <w:trHeight w:val="289"/>
          <w:tblHeader/>
        </w:trPr>
        <w:tc>
          <w:tcPr>
            <w:tcW w:w="4500" w:type="dxa"/>
            <w:vAlign w:val="bottom"/>
          </w:tcPr>
          <w:p w14:paraId="0D291A83" w14:textId="77777777" w:rsidR="008F5318" w:rsidRPr="00CF1B32" w:rsidRDefault="008F5318" w:rsidP="008F5318">
            <w:pPr>
              <w:spacing w:line="240" w:lineRule="auto"/>
              <w:ind w:left="175" w:right="8" w:hanging="17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CEACCAF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  <w:vAlign w:val="bottom"/>
          </w:tcPr>
          <w:p w14:paraId="56BB3F26" w14:textId="77777777" w:rsidR="008F5318" w:rsidRPr="00CF1B32" w:rsidRDefault="008F5318" w:rsidP="008F5318">
            <w:pPr>
              <w:spacing w:line="240" w:lineRule="auto"/>
              <w:ind w:left="175" w:right="8" w:hanging="175"/>
              <w:jc w:val="center"/>
              <w:rPr>
                <w:rFonts w:ascii="Angsana New" w:hAnsi="Angsana New"/>
                <w:sz w:val="30"/>
                <w:szCs w:val="30"/>
                <w:shd w:val="clear" w:color="auto" w:fill="FFFFFF"/>
                <w:cs/>
              </w:rPr>
            </w:pPr>
            <w:r w:rsidRPr="00CF1B32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80" w:type="dxa"/>
            <w:vAlign w:val="bottom"/>
          </w:tcPr>
          <w:p w14:paraId="68726C18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8A9C604" w14:textId="77777777" w:rsidR="008F5318" w:rsidRPr="00CF1B32" w:rsidRDefault="008F5318" w:rsidP="008F5318">
            <w:pPr>
              <w:spacing w:line="240" w:lineRule="auto"/>
              <w:ind w:left="175" w:right="8" w:hanging="175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</w:t>
            </w:r>
          </w:p>
          <w:p w14:paraId="741E2D24" w14:textId="77777777" w:rsidR="008F5318" w:rsidRPr="00CF1B32" w:rsidRDefault="008F5318" w:rsidP="008F5318">
            <w:pPr>
              <w:spacing w:line="240" w:lineRule="auto"/>
              <w:ind w:left="175" w:right="8" w:hanging="17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8F5318" w:rsidRPr="00CF1B32" w14:paraId="6722B0E4" w14:textId="77777777" w:rsidTr="008D4F67">
        <w:trPr>
          <w:cantSplit/>
          <w:trHeight w:val="19"/>
          <w:tblHeader/>
        </w:trPr>
        <w:tc>
          <w:tcPr>
            <w:tcW w:w="4500" w:type="dxa"/>
            <w:vAlign w:val="bottom"/>
          </w:tcPr>
          <w:p w14:paraId="2E086C03" w14:textId="77777777" w:rsidR="008F5318" w:rsidRPr="00CF1B32" w:rsidRDefault="006E1B3C" w:rsidP="008F5318">
            <w:pPr>
              <w:spacing w:line="240" w:lineRule="auto"/>
              <w:ind w:left="175" w:right="8" w:hanging="17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CF1B32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1350" w:type="dxa"/>
            <w:vAlign w:val="bottom"/>
          </w:tcPr>
          <w:p w14:paraId="14246CAF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  <w:vAlign w:val="bottom"/>
          </w:tcPr>
          <w:p w14:paraId="546A34E3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657"/>
              </w:tabs>
              <w:spacing w:line="240" w:lineRule="auto"/>
              <w:ind w:left="-77" w:right="-81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กำไรสะสม</w:t>
            </w:r>
          </w:p>
        </w:tc>
        <w:tc>
          <w:tcPr>
            <w:tcW w:w="180" w:type="dxa"/>
            <w:vAlign w:val="bottom"/>
          </w:tcPr>
          <w:p w14:paraId="097BD4F7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6EA5BBCE" w14:textId="77777777" w:rsidR="008F5318" w:rsidRPr="00CF1B32" w:rsidRDefault="008F5318" w:rsidP="008F5318">
            <w:pPr>
              <w:pStyle w:val="acctfourfigures"/>
              <w:tabs>
                <w:tab w:val="clear" w:pos="765"/>
              </w:tabs>
              <w:spacing w:line="240" w:lineRule="auto"/>
              <w:ind w:left="-85" w:right="-8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กำไรสะสม</w:t>
            </w:r>
          </w:p>
        </w:tc>
      </w:tr>
      <w:tr w:rsidR="008F5318" w:rsidRPr="00CF1B32" w14:paraId="7F15E8B9" w14:textId="77777777" w:rsidTr="008D4F67">
        <w:trPr>
          <w:cantSplit/>
          <w:trHeight w:val="19"/>
          <w:tblHeader/>
        </w:trPr>
        <w:tc>
          <w:tcPr>
            <w:tcW w:w="4500" w:type="dxa"/>
            <w:vAlign w:val="bottom"/>
          </w:tcPr>
          <w:p w14:paraId="38E8F9C3" w14:textId="77777777" w:rsidR="008F5318" w:rsidRPr="00CF1B32" w:rsidRDefault="008F5318" w:rsidP="008F5318">
            <w:pPr>
              <w:spacing w:line="240" w:lineRule="auto"/>
              <w:ind w:left="175" w:hanging="17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5CC28CFF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CF1B3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3240" w:type="dxa"/>
            <w:gridSpan w:val="3"/>
            <w:vAlign w:val="bottom"/>
          </w:tcPr>
          <w:p w14:paraId="2EA806B4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283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CF1B3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8F5318" w:rsidRPr="00CF1B32" w14:paraId="6CBF7BDE" w14:textId="77777777" w:rsidTr="008D4F67">
        <w:trPr>
          <w:cantSplit/>
          <w:trHeight w:val="19"/>
        </w:trPr>
        <w:tc>
          <w:tcPr>
            <w:tcW w:w="4500" w:type="dxa"/>
            <w:vAlign w:val="bottom"/>
          </w:tcPr>
          <w:p w14:paraId="068E1066" w14:textId="1F5AFF18" w:rsidR="008F5318" w:rsidRPr="00CF1B32" w:rsidRDefault="008F5318" w:rsidP="008F5318">
            <w:pPr>
              <w:spacing w:line="240" w:lineRule="auto"/>
              <w:ind w:left="175" w:hanging="175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CF1B3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CF1B32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ตามที่รายงาน</w:t>
            </w:r>
          </w:p>
        </w:tc>
        <w:tc>
          <w:tcPr>
            <w:tcW w:w="1350" w:type="dxa"/>
            <w:vAlign w:val="bottom"/>
          </w:tcPr>
          <w:p w14:paraId="1317D107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3BAC752" w14:textId="164C1E90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50</w:t>
            </w:r>
            <w:r w:rsidR="008F5318"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802</w:t>
            </w:r>
            <w:r w:rsidR="008F5318"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260</w:t>
            </w:r>
          </w:p>
        </w:tc>
        <w:tc>
          <w:tcPr>
            <w:tcW w:w="180" w:type="dxa"/>
            <w:vAlign w:val="bottom"/>
          </w:tcPr>
          <w:p w14:paraId="7F7D5D17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769466D" w14:textId="625AF4BA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37</w:t>
            </w:r>
            <w:r w:rsidR="008F5318"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887</w:t>
            </w:r>
            <w:r w:rsidR="008F5318"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722</w:t>
            </w:r>
          </w:p>
        </w:tc>
      </w:tr>
      <w:tr w:rsidR="008F5318" w:rsidRPr="00CF1B32" w14:paraId="2E95D1BA" w14:textId="77777777" w:rsidTr="008D4F67">
        <w:trPr>
          <w:cantSplit/>
          <w:trHeight w:val="246"/>
        </w:trPr>
        <w:tc>
          <w:tcPr>
            <w:tcW w:w="4500" w:type="dxa"/>
            <w:vAlign w:val="bottom"/>
          </w:tcPr>
          <w:p w14:paraId="08FFDD4D" w14:textId="77777777" w:rsidR="008F5318" w:rsidRPr="00CF1B32" w:rsidRDefault="008F5318" w:rsidP="008F5318">
            <w:pPr>
              <w:spacing w:line="240" w:lineRule="auto"/>
              <w:ind w:left="175" w:right="8" w:hanging="175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เพิ่มขึ้น (ลดลง) เนื่องจาก</w:t>
            </w:r>
          </w:p>
        </w:tc>
        <w:tc>
          <w:tcPr>
            <w:tcW w:w="1350" w:type="dxa"/>
            <w:vAlign w:val="bottom"/>
          </w:tcPr>
          <w:p w14:paraId="5AD98AF1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66B433B0" w14:textId="77777777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A2FD59C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8228004" w14:textId="77777777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F5318" w:rsidRPr="00CF1B32" w14:paraId="53CB7586" w14:textId="77777777" w:rsidTr="008D4F67">
        <w:trPr>
          <w:cantSplit/>
          <w:trHeight w:val="246"/>
        </w:trPr>
        <w:tc>
          <w:tcPr>
            <w:tcW w:w="4500" w:type="dxa"/>
            <w:vAlign w:val="bottom"/>
          </w:tcPr>
          <w:p w14:paraId="449B8FDB" w14:textId="77777777" w:rsidR="008F5318" w:rsidRPr="00CF1B32" w:rsidRDefault="008F5318" w:rsidP="008F5318">
            <w:pPr>
              <w:tabs>
                <w:tab w:val="clear" w:pos="227"/>
              </w:tabs>
              <w:spacing w:line="240" w:lineRule="auto"/>
              <w:ind w:left="188" w:right="8" w:hanging="188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การถือปฏิบัติตามมาตรฐานการรายงานทางการเงิ</w:t>
            </w:r>
            <w:r w:rsidR="00CE6FBB" w:rsidRPr="00CF1B32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กลุ่มเครื่องมือทางการเงิน</w:t>
            </w:r>
          </w:p>
        </w:tc>
        <w:tc>
          <w:tcPr>
            <w:tcW w:w="1350" w:type="dxa"/>
            <w:vAlign w:val="bottom"/>
          </w:tcPr>
          <w:p w14:paraId="1EEAA2BF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A72393A" w14:textId="77777777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B0A369D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51DE2F5A" w14:textId="77777777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F5318" w:rsidRPr="00CF1B32" w14:paraId="0D94BF57" w14:textId="77777777" w:rsidTr="008D4F67">
        <w:trPr>
          <w:cantSplit/>
          <w:trHeight w:val="19"/>
        </w:trPr>
        <w:tc>
          <w:tcPr>
            <w:tcW w:w="4500" w:type="dxa"/>
            <w:vAlign w:val="bottom"/>
          </w:tcPr>
          <w:p w14:paraId="3F6869C0" w14:textId="77777777" w:rsidR="008F5318" w:rsidRPr="00CF1B32" w:rsidRDefault="008F5318" w:rsidP="004C60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90"/>
              </w:tabs>
              <w:spacing w:line="240" w:lineRule="auto"/>
              <w:ind w:left="190" w:right="8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ผลขาดทุนจากการด้อยค่าของสินทรัพย์ทางการเงิน</w:t>
            </w:r>
          </w:p>
        </w:tc>
        <w:tc>
          <w:tcPr>
            <w:tcW w:w="1350" w:type="dxa"/>
            <w:vAlign w:val="bottom"/>
          </w:tcPr>
          <w:p w14:paraId="23ADBCF3" w14:textId="02FAD815" w:rsidR="008F5318" w:rsidRPr="00CF1B32" w:rsidRDefault="001F4A53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  <w:r w:rsidRPr="00CF1B3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(ก</w:t>
            </w:r>
            <w:r w:rsidRPr="00CF1B32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.</w:t>
            </w:r>
            <w:r w:rsidR="00DB71A4" w:rsidRPr="00DB71A4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2</w:t>
            </w:r>
            <w:r w:rsidRPr="00CF1B32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530" w:type="dxa"/>
            <w:vAlign w:val="bottom"/>
          </w:tcPr>
          <w:p w14:paraId="5B3673B8" w14:textId="2D6CF314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15</w:t>
            </w: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498</w:t>
            </w: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53023195" w14:textId="77777777" w:rsidR="008F5318" w:rsidRPr="00CF1B32" w:rsidRDefault="008F5318" w:rsidP="008F5318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63515DF" w14:textId="69479D60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0C6296">
              <w:rPr>
                <w:rFonts w:ascii="Angsana New" w:hAnsi="Angsana New" w:hint="cs"/>
                <w:color w:val="000000"/>
                <w:sz w:val="30"/>
                <w:szCs w:val="30"/>
              </w:rPr>
              <w:t>(</w:t>
            </w:r>
            <w:r w:rsidR="00DB71A4" w:rsidRPr="000C6296">
              <w:rPr>
                <w:rFonts w:ascii="Angsana New" w:hAnsi="Angsana New" w:hint="cs"/>
                <w:color w:val="000000"/>
                <w:sz w:val="30"/>
                <w:szCs w:val="30"/>
              </w:rPr>
              <w:t>15</w:t>
            </w:r>
            <w:r w:rsidRPr="000C6296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="00DB71A4" w:rsidRPr="000C6296">
              <w:rPr>
                <w:rFonts w:ascii="Angsana New" w:hAnsi="Angsana New" w:hint="cs"/>
                <w:color w:val="000000"/>
                <w:sz w:val="30"/>
                <w:szCs w:val="30"/>
              </w:rPr>
              <w:t>68</w:t>
            </w:r>
            <w:r w:rsidR="000C6296" w:rsidRPr="000C6296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Pr="000C6296">
              <w:rPr>
                <w:rFonts w:ascii="Angsana New" w:hAnsi="Angsana New" w:hint="cs"/>
                <w:color w:val="000000"/>
                <w:sz w:val="30"/>
                <w:szCs w:val="30"/>
              </w:rPr>
              <w:t>)</w:t>
            </w:r>
          </w:p>
        </w:tc>
      </w:tr>
      <w:tr w:rsidR="008F5318" w:rsidRPr="00CF1B32" w14:paraId="7CB9AB03" w14:textId="77777777" w:rsidTr="008D4F67">
        <w:trPr>
          <w:cantSplit/>
          <w:trHeight w:val="19"/>
        </w:trPr>
        <w:tc>
          <w:tcPr>
            <w:tcW w:w="4500" w:type="dxa"/>
            <w:vAlign w:val="bottom"/>
          </w:tcPr>
          <w:p w14:paraId="1E7D3058" w14:textId="77777777" w:rsidR="008F5318" w:rsidRPr="00CF1B32" w:rsidRDefault="008F5318" w:rsidP="004C60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90"/>
              </w:tabs>
              <w:spacing w:line="240" w:lineRule="auto"/>
              <w:ind w:left="190" w:right="8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ภาษีเงินได้ที่เกี่ยวข้อง</w:t>
            </w:r>
          </w:p>
        </w:tc>
        <w:tc>
          <w:tcPr>
            <w:tcW w:w="1350" w:type="dxa"/>
            <w:vAlign w:val="bottom"/>
          </w:tcPr>
          <w:p w14:paraId="43B45B3D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791D00A2" w14:textId="60C34F92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3</w:t>
            </w:r>
            <w:r w:rsidR="008F5318"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099</w:t>
            </w:r>
          </w:p>
        </w:tc>
        <w:tc>
          <w:tcPr>
            <w:tcW w:w="180" w:type="dxa"/>
            <w:vAlign w:val="bottom"/>
          </w:tcPr>
          <w:p w14:paraId="68AE4002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7FDA81FC" w14:textId="37E1FA54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E5F45">
              <w:rPr>
                <w:rFonts w:ascii="Angsana New" w:hAnsi="Angsana New" w:hint="cs"/>
                <w:color w:val="000000"/>
                <w:sz w:val="30"/>
                <w:szCs w:val="30"/>
              </w:rPr>
              <w:t>3</w:t>
            </w:r>
            <w:r w:rsidR="008F5318" w:rsidRPr="002E5F45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Pr="002E5F45">
              <w:rPr>
                <w:rFonts w:ascii="Angsana New" w:hAnsi="Angsana New" w:hint="cs"/>
                <w:color w:val="000000"/>
                <w:sz w:val="30"/>
                <w:szCs w:val="30"/>
              </w:rPr>
              <w:t>13</w:t>
            </w:r>
            <w:r w:rsidR="002E5F45" w:rsidRPr="002E5F45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</w:p>
        </w:tc>
      </w:tr>
      <w:tr w:rsidR="008F5318" w:rsidRPr="00CF1B32" w14:paraId="1BCA3007" w14:textId="77777777" w:rsidTr="008D4F67">
        <w:trPr>
          <w:cantSplit/>
          <w:trHeight w:val="19"/>
        </w:trPr>
        <w:tc>
          <w:tcPr>
            <w:tcW w:w="4500" w:type="dxa"/>
            <w:vAlign w:val="bottom"/>
          </w:tcPr>
          <w:p w14:paraId="79E285B3" w14:textId="041830D9" w:rsidR="008F5318" w:rsidRPr="00CF1B32" w:rsidRDefault="008F5318" w:rsidP="008F5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0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การถือปฏิบัติตาม</w:t>
            </w:r>
            <w:r w:rsidRPr="00CF1B32">
              <w:rPr>
                <w:rFonts w:ascii="Angsana New" w:hAnsi="Angsana New" w:hint="cs"/>
                <w:sz w:val="30"/>
                <w:szCs w:val="30"/>
              </w:rPr>
              <w:t xml:space="preserve"> TFRS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16</w:t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 - สุทธิภาษีเงินได้</w:t>
            </w:r>
          </w:p>
        </w:tc>
        <w:tc>
          <w:tcPr>
            <w:tcW w:w="1350" w:type="dxa"/>
            <w:vAlign w:val="bottom"/>
          </w:tcPr>
          <w:p w14:paraId="02302EB9" w14:textId="64049F20" w:rsidR="008F5318" w:rsidRPr="00CF1B32" w:rsidRDefault="00324C6C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  <w:r w:rsidRPr="00CF1B32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(</w:t>
            </w:r>
            <w:r w:rsidR="008F5318" w:rsidRPr="00CF1B3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ข</w:t>
            </w:r>
            <w:r w:rsidRPr="00CF1B32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530" w:type="dxa"/>
            <w:vAlign w:val="bottom"/>
          </w:tcPr>
          <w:p w14:paraId="0D7D2B14" w14:textId="3F5565E3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10</w:t>
            </w: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color w:val="000000"/>
                <w:sz w:val="30"/>
                <w:szCs w:val="30"/>
              </w:rPr>
              <w:t>892</w:t>
            </w: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15EA56C4" w14:textId="77777777" w:rsidR="008F5318" w:rsidRPr="00CF1B32" w:rsidRDefault="008F5318" w:rsidP="008F5318">
            <w:pPr>
              <w:pStyle w:val="acctfourfigures"/>
              <w:tabs>
                <w:tab w:val="decimal" w:pos="1001"/>
                <w:tab w:val="decimal" w:pos="1642"/>
              </w:tabs>
              <w:spacing w:line="240" w:lineRule="auto"/>
              <w:ind w:right="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5A0F6608" w14:textId="77777777" w:rsidR="008F5318" w:rsidRPr="00CF1B32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tLeast"/>
              <w:ind w:left="-126" w:right="-115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color w:val="000000"/>
                <w:sz w:val="30"/>
                <w:szCs w:val="30"/>
              </w:rPr>
              <w:t>-</w:t>
            </w:r>
          </w:p>
        </w:tc>
      </w:tr>
      <w:tr w:rsidR="008F5318" w:rsidRPr="00CF1B32" w14:paraId="3C8DE0A3" w14:textId="77777777" w:rsidTr="008D4F67">
        <w:trPr>
          <w:cantSplit/>
          <w:trHeight w:val="19"/>
        </w:trPr>
        <w:tc>
          <w:tcPr>
            <w:tcW w:w="4500" w:type="dxa"/>
            <w:vAlign w:val="bottom"/>
          </w:tcPr>
          <w:p w14:paraId="36A13E55" w14:textId="1312D293" w:rsidR="008F5318" w:rsidRPr="00CF1B32" w:rsidRDefault="008F5318" w:rsidP="008F5318">
            <w:pPr>
              <w:spacing w:line="240" w:lineRule="auto"/>
              <w:ind w:left="178" w:right="8" w:hanging="17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2563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CF1B3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ปรับปรุงใหม่</w:t>
            </w:r>
          </w:p>
        </w:tc>
        <w:tc>
          <w:tcPr>
            <w:tcW w:w="1350" w:type="dxa"/>
            <w:vAlign w:val="bottom"/>
          </w:tcPr>
          <w:p w14:paraId="62E108C9" w14:textId="77777777" w:rsidR="008F5318" w:rsidRPr="00CF1B32" w:rsidRDefault="008F5318" w:rsidP="008F5318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1AF2EA" w14:textId="2CE33A85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50</w:t>
            </w:r>
            <w:r w:rsidR="008F5318" w:rsidRPr="00CF1B32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778</w:t>
            </w:r>
            <w:r w:rsidR="008F5318" w:rsidRPr="00CF1B32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969</w:t>
            </w:r>
          </w:p>
        </w:tc>
        <w:tc>
          <w:tcPr>
            <w:tcW w:w="180" w:type="dxa"/>
            <w:vAlign w:val="bottom"/>
          </w:tcPr>
          <w:p w14:paraId="1AE5EA6E" w14:textId="77777777" w:rsidR="008F5318" w:rsidRPr="00CF1B32" w:rsidRDefault="008F5318" w:rsidP="008F5318">
            <w:pPr>
              <w:pStyle w:val="acctfourfigures"/>
              <w:tabs>
                <w:tab w:val="clear" w:pos="765"/>
                <w:tab w:val="decimal" w:pos="731"/>
                <w:tab w:val="decimal" w:pos="118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5F3556" w14:textId="76536A97" w:rsidR="008F5318" w:rsidRPr="00CF1B32" w:rsidRDefault="00DB71A4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spacing w:line="240" w:lineRule="atLeast"/>
              <w:ind w:left="-126" w:right="-115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0C6296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37</w:t>
            </w:r>
            <w:r w:rsidR="008F5318" w:rsidRPr="000C6296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,</w:t>
            </w:r>
            <w:r w:rsidRPr="000C6296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875</w:t>
            </w:r>
            <w:r w:rsidR="008F5318" w:rsidRPr="000C6296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,</w:t>
            </w:r>
            <w:r w:rsidRPr="000C6296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</w:rPr>
              <w:t>17</w:t>
            </w:r>
            <w:r w:rsidR="002E5F45" w:rsidRPr="000C6296"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  <w:t>5</w:t>
            </w:r>
          </w:p>
        </w:tc>
      </w:tr>
    </w:tbl>
    <w:p w14:paraId="0A4FC462" w14:textId="77777777" w:rsidR="00984F81" w:rsidRPr="00CF1B32" w:rsidRDefault="00984F81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14:paraId="667908CB" w14:textId="4F444D21" w:rsidR="008F5318" w:rsidRPr="00CF1B32" w:rsidRDefault="008F5318" w:rsidP="008F5318">
      <w:pPr>
        <w:pStyle w:val="ListParagraph"/>
        <w:numPr>
          <w:ilvl w:val="0"/>
          <w:numId w:val="32"/>
        </w:num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b/>
          <w:bCs/>
          <w:i/>
          <w:iCs/>
          <w:color w:val="000000"/>
          <w:sz w:val="30"/>
          <w:szCs w:val="30"/>
        </w:rPr>
      </w:pPr>
      <w:r w:rsidRPr="00CF1B32">
        <w:rPr>
          <w:rFonts w:ascii="Angsana New" w:hAnsi="Angsana New" w:hint="cs"/>
          <w:b/>
          <w:bCs/>
          <w:i/>
          <w:iCs/>
          <w:color w:val="000000"/>
          <w:sz w:val="30"/>
          <w:szCs w:val="30"/>
          <w:cs/>
        </w:rPr>
        <w:t>มาตรฐานการรายงานทางการเงินกลุ่มเครื่องมือทางการเงิน</w:t>
      </w:r>
    </w:p>
    <w:p w14:paraId="4C534689" w14:textId="77777777" w:rsidR="008F5318" w:rsidRPr="00CF1B32" w:rsidRDefault="008F5318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14:paraId="31C5DA1A" w14:textId="0731E133" w:rsidR="008F5318" w:rsidRPr="00CF1B32" w:rsidRDefault="008F5318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 xml:space="preserve">กลุ่มบริษัทได้ถือปฏิบัติตามมาตรฐานการรายงานทางการเงินกลุ่มเครื่องมือทางการเงินด้วยวิธีปรับปรุงผลกระทบสะสมกับกำไรสะสม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ดังนั้น กลุ่มบริษัทจึงไม่ปรับปรุงข้อมูลที่นำเสนอในปี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  <w:r w:rsidR="001F4A53" w:rsidRPr="00CF1B32">
        <w:rPr>
          <w:rFonts w:ascii="Angsana New" w:hAnsi="Angsana New"/>
          <w:sz w:val="30"/>
          <w:szCs w:val="30"/>
        </w:rPr>
        <w:t xml:space="preserve"> </w:t>
      </w:r>
      <w:r w:rsidR="001F4A53" w:rsidRPr="00CF1B32">
        <w:rPr>
          <w:rFonts w:ascii="Angsana New" w:hAnsi="Angsana New"/>
          <w:sz w:val="30"/>
          <w:szCs w:val="30"/>
          <w:cs/>
        </w:rPr>
        <w:t>และไม่นำข้อกำหนดเกี่ยวกับการเปิดเผยข้อมูลตามมาตรฐานการรายงานทางการเงินที่เกี่ยวข้องกับเครื่องมือทางการเงินมาถือปฏิบัติกับข้อมูลเปรียบเทียบ</w:t>
      </w:r>
    </w:p>
    <w:p w14:paraId="0E4CD33E" w14:textId="71A2BFC6" w:rsidR="002C697E" w:rsidRPr="00CF1B32" w:rsidRDefault="002C697E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  <w:cs/>
        </w:rPr>
      </w:pPr>
    </w:p>
    <w:p w14:paraId="3450A30D" w14:textId="0160067B" w:rsidR="008F5318" w:rsidRPr="00CF1B32" w:rsidRDefault="001F4A53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กลุ่มเครื่องมือทางการเงินนี้ให้ข้อกำหนดเกี่ยวกับนิยามสินทรัพย์ทางการเงินและหนี้สินทางการเงินตลอดจนการรับรู้ การวัดมูลค่า การด้อยค่าและการตัดรายการ รวมถึงหลักการบัญชีของอนุพันธ์และการบัญชีป้องกันความเสี่ยง โดยรายละเอียดของนโยบายการบัญชีเปิดเผยในหมายเหตุข้อ </w:t>
      </w:r>
      <w:r w:rsidR="00DB71A4" w:rsidRPr="00DB71A4">
        <w:rPr>
          <w:rFonts w:ascii="Angsana New" w:hAnsi="Angsana New"/>
          <w:sz w:val="30"/>
          <w:szCs w:val="30"/>
        </w:rPr>
        <w:t>4</w:t>
      </w:r>
      <w:r w:rsidRPr="00CF1B32">
        <w:rPr>
          <w:rFonts w:ascii="Angsana New" w:hAnsi="Angsana New"/>
          <w:sz w:val="30"/>
          <w:szCs w:val="30"/>
          <w:cs/>
        </w:rPr>
        <w:t xml:space="preserve">(ง) และข้อ </w:t>
      </w:r>
      <w:r w:rsidR="00DB71A4" w:rsidRPr="00DB71A4">
        <w:rPr>
          <w:rFonts w:ascii="Angsana New" w:hAnsi="Angsana New"/>
          <w:sz w:val="30"/>
          <w:szCs w:val="30"/>
        </w:rPr>
        <w:t>4</w:t>
      </w:r>
      <w:r w:rsidRPr="00CF1B32">
        <w:rPr>
          <w:rFonts w:ascii="Angsana New" w:hAnsi="Angsana New"/>
          <w:sz w:val="30"/>
          <w:szCs w:val="30"/>
          <w:cs/>
        </w:rPr>
        <w:t>(</w:t>
      </w:r>
      <w:r w:rsidR="004C60B7" w:rsidRPr="00CF1B32">
        <w:rPr>
          <w:rFonts w:ascii="Angsana New" w:hAnsi="Angsana New" w:hint="cs"/>
          <w:sz w:val="30"/>
          <w:szCs w:val="30"/>
          <w:cs/>
        </w:rPr>
        <w:t>ฏ</w:t>
      </w:r>
      <w:r w:rsidRPr="00CF1B32">
        <w:rPr>
          <w:rFonts w:ascii="Angsana New" w:hAnsi="Angsana New"/>
          <w:sz w:val="30"/>
          <w:szCs w:val="30"/>
          <w:cs/>
        </w:rPr>
        <w:t>) ผลกระทบจากการถือปฏิบัติตามมาตรฐานการรายงานทางการเงินกลุ่มเครื่องมือทางการเงิน มีดังนี้</w:t>
      </w:r>
    </w:p>
    <w:p w14:paraId="148C060A" w14:textId="77777777" w:rsidR="001F4A53" w:rsidRPr="00CF1B32" w:rsidRDefault="001F4A53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14:paraId="3B4C1FFC" w14:textId="77777777" w:rsidR="00984F81" w:rsidRDefault="00984F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05E84F55" w14:textId="4AA36355" w:rsidR="008F5318" w:rsidRPr="00D246FB" w:rsidRDefault="00845E5B" w:rsidP="00845E5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 w:hanging="36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/>
          <w:sz w:val="30"/>
          <w:szCs w:val="30"/>
        </w:rPr>
        <w:lastRenderedPageBreak/>
        <w:t>(</w:t>
      </w:r>
      <w:r w:rsidRPr="00D246FB">
        <w:rPr>
          <w:rFonts w:ascii="Angsana New" w:hAnsi="Angsana New" w:hint="cs"/>
          <w:sz w:val="30"/>
          <w:szCs w:val="30"/>
          <w:cs/>
        </w:rPr>
        <w:t>ก</w:t>
      </w:r>
      <w:r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/>
          <w:sz w:val="30"/>
          <w:szCs w:val="30"/>
        </w:rPr>
        <w:t xml:space="preserve">) </w:t>
      </w:r>
      <w:r w:rsidR="008F5318" w:rsidRPr="00D246FB">
        <w:rPr>
          <w:rFonts w:ascii="Angsana New" w:hAnsi="Angsana New" w:hint="cs"/>
          <w:sz w:val="30"/>
          <w:szCs w:val="30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3C38241B" w14:textId="77777777" w:rsidR="008F5318" w:rsidRPr="00D246FB" w:rsidRDefault="008F5318" w:rsidP="00223E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z w:val="30"/>
          <w:szCs w:val="30"/>
        </w:rPr>
      </w:pPr>
    </w:p>
    <w:p w14:paraId="50CDEA70" w14:textId="66F7026F" w:rsidR="008F5318" w:rsidRPr="00D246FB" w:rsidRDefault="00A60477" w:rsidP="00845E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="004C60B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845E5B" w:rsidRPr="00D246FB">
        <w:rPr>
          <w:rFonts w:ascii="Angsana New" w:hAnsi="Angsana New"/>
          <w:sz w:val="30"/>
          <w:szCs w:val="30"/>
          <w:cs/>
        </w:rPr>
        <w:t xml:space="preserve">กำหนดการจัดประเภทสินทรัพย์ทางการเงินเป็น 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="00845E5B" w:rsidRPr="00D246FB">
        <w:rPr>
          <w:rFonts w:ascii="Angsana New" w:hAnsi="Angsana New"/>
          <w:sz w:val="30"/>
          <w:szCs w:val="30"/>
          <w:cs/>
        </w:rPr>
        <w:t xml:space="preserve"> ประเภท ได้แก่ ราคาทุนตัดจำหน่าย มูลค่ายุติธรรมผ่านกำไรขาดทุนเบ็ดเสร็จอื่น (</w:t>
      </w:r>
      <w:r w:rsidR="00845E5B" w:rsidRPr="00D246FB">
        <w:rPr>
          <w:rFonts w:ascii="Angsana New" w:hAnsi="Angsana New"/>
          <w:sz w:val="30"/>
          <w:szCs w:val="30"/>
        </w:rPr>
        <w:t xml:space="preserve">FVOCI) </w:t>
      </w:r>
      <w:r w:rsidR="00845E5B" w:rsidRPr="00D246FB">
        <w:rPr>
          <w:rFonts w:ascii="Angsana New" w:hAnsi="Angsana New"/>
          <w:sz w:val="30"/>
          <w:szCs w:val="30"/>
          <w:cs/>
        </w:rPr>
        <w:t>และมูลค่ายุติธรรมผ่านกำไรหรือขาดทุน (</w:t>
      </w:r>
      <w:r w:rsidR="00845E5B" w:rsidRPr="00D246FB">
        <w:rPr>
          <w:rFonts w:ascii="Angsana New" w:hAnsi="Angsana New"/>
          <w:sz w:val="30"/>
          <w:szCs w:val="30"/>
        </w:rPr>
        <w:t xml:space="preserve">FVTPL) </w:t>
      </w:r>
      <w:r w:rsidR="00845E5B" w:rsidRPr="00D246FB">
        <w:rPr>
          <w:rFonts w:ascii="Angsana New" w:hAnsi="Angsana New"/>
          <w:sz w:val="30"/>
          <w:szCs w:val="30"/>
          <w:cs/>
        </w:rPr>
        <w:t xml:space="preserve">โดยจัดประเภทตามลักษณะของกระแสเงินสดของสินทรัพย์ทางการเงินและโมเดลธุรกิจในการบริหารจัดการสินทรัพย์ทางการเงินนั้น อย่างไรก็ตาม กลุ่มบริษัทอาจเลือกกำหนดให้วัดมูลค่าเมื่อเริ่มแรกด้วยมูลค่ายุติธรรมผ่านกำไรหรือขาดทุนทั้งนี้เมื่อกำหนดแล้วไม่สามารถยกเลิกได้ </w:t>
      </w:r>
      <w:r w:rsidR="00845E5B" w:rsidRPr="00D246FB">
        <w:rPr>
          <w:rFonts w:ascii="Angsana New" w:hAnsi="Angsana New"/>
          <w:sz w:val="30"/>
          <w:szCs w:val="30"/>
        </w:rPr>
        <w:t xml:space="preserve">TFRS </w:t>
      </w:r>
      <w:r w:rsidR="00DB71A4" w:rsidRPr="00DB71A4">
        <w:rPr>
          <w:rFonts w:ascii="Angsana New" w:hAnsi="Angsana New"/>
          <w:sz w:val="30"/>
          <w:szCs w:val="30"/>
        </w:rPr>
        <w:t>9</w:t>
      </w:r>
      <w:r w:rsidR="00845E5B" w:rsidRPr="00D246FB">
        <w:rPr>
          <w:rFonts w:ascii="Angsana New" w:hAnsi="Angsana New"/>
          <w:sz w:val="30"/>
          <w:szCs w:val="30"/>
          <w:cs/>
        </w:rPr>
        <w:t xml:space="preserve"> ยกเลิกการจัดประเภทตราสารหนี้ที่จะถือจนครบกำหนด หลักทรัพย์เผื่อขาย หลักทรัพย์เพื่อค้า และเงินลงทุนทั่วไปตามที่กำหนดโดยมาตรฐานการบัญชี ฉบับที่ </w:t>
      </w:r>
      <w:r w:rsidR="00DB71A4" w:rsidRPr="00DB71A4">
        <w:rPr>
          <w:rFonts w:ascii="Angsana New" w:hAnsi="Angsana New"/>
          <w:sz w:val="30"/>
          <w:szCs w:val="30"/>
        </w:rPr>
        <w:t>105</w:t>
      </w:r>
      <w:r w:rsidR="00845E5B" w:rsidRPr="00D246FB">
        <w:rPr>
          <w:rFonts w:ascii="Angsana New" w:hAnsi="Angsana New"/>
          <w:sz w:val="30"/>
          <w:szCs w:val="30"/>
          <w:cs/>
        </w:rPr>
        <w:t xml:space="preserve"> (</w:t>
      </w:r>
      <w:r w:rsidR="00845E5B" w:rsidRPr="00D246FB">
        <w:rPr>
          <w:rFonts w:ascii="Angsana New" w:hAnsi="Angsana New"/>
          <w:sz w:val="30"/>
          <w:szCs w:val="30"/>
        </w:rPr>
        <w:t xml:space="preserve">TAS </w:t>
      </w:r>
      <w:r w:rsidR="00DB71A4" w:rsidRPr="00DB71A4">
        <w:rPr>
          <w:rFonts w:ascii="Angsana New" w:hAnsi="Angsana New"/>
          <w:sz w:val="30"/>
          <w:szCs w:val="30"/>
        </w:rPr>
        <w:t>105</w:t>
      </w:r>
      <w:r w:rsidR="00845E5B" w:rsidRPr="00D246FB">
        <w:rPr>
          <w:rFonts w:ascii="Angsana New" w:hAnsi="Angsana New"/>
          <w:sz w:val="30"/>
          <w:szCs w:val="30"/>
          <w:cs/>
        </w:rPr>
        <w:t>)</w:t>
      </w:r>
    </w:p>
    <w:p w14:paraId="06A7A13C" w14:textId="77777777" w:rsidR="00845E5B" w:rsidRPr="00D246FB" w:rsidRDefault="00845E5B" w:rsidP="00845E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z w:val="30"/>
          <w:szCs w:val="30"/>
        </w:rPr>
      </w:pPr>
    </w:p>
    <w:p w14:paraId="67E12667" w14:textId="0C30862B" w:rsidR="00845E5B" w:rsidRPr="00D246FB" w:rsidRDefault="00845E5B" w:rsidP="00845E5B">
      <w:pPr>
        <w:pStyle w:val="ListParagraph"/>
        <w:tabs>
          <w:tab w:val="clear" w:pos="680"/>
          <w:tab w:val="clear" w:pos="907"/>
          <w:tab w:val="left" w:pos="1080"/>
        </w:tabs>
        <w:autoSpaceDE w:val="0"/>
        <w:autoSpaceDN w:val="0"/>
        <w:adjustRightInd w:val="0"/>
        <w:spacing w:line="240" w:lineRule="auto"/>
        <w:ind w:left="1350"/>
        <w:jc w:val="thaiDistribute"/>
        <w:rPr>
          <w:rFonts w:ascii="Angsana New" w:hAnsi="Angsana New"/>
          <w:sz w:val="30"/>
          <w:szCs w:val="30"/>
          <w:shd w:val="clear" w:color="auto" w:fill="D9D9D9" w:themeFill="background1" w:themeFillShade="D9"/>
        </w:rPr>
      </w:pPr>
      <w:r w:rsidRPr="00D246FB">
        <w:rPr>
          <w:rFonts w:ascii="Angsana New" w:hAnsi="Angsana New" w:hint="cs"/>
          <w:sz w:val="30"/>
          <w:szCs w:val="30"/>
          <w:cs/>
        </w:rPr>
        <w:t>ตาม</w:t>
      </w:r>
      <w:r w:rsidRPr="00D246FB">
        <w:rPr>
          <w:rFonts w:ascii="Angsana New" w:hAnsi="Angsana New" w:hint="cs"/>
          <w:sz w:val="30"/>
          <w:szCs w:val="30"/>
        </w:rPr>
        <w:t xml:space="preserve"> TFRS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ินทรัพย์และหนี้สินทางการเงินที่วัดมูลค่าด้วยวิธีราคาทุนตัดจำหน่ายจะรับรู้ดอกเบี้ยรับและดอกเบี้ยจ่ายด้วยอัตร</w:t>
      </w:r>
      <w:r w:rsidRPr="005F5D12">
        <w:rPr>
          <w:rFonts w:ascii="Angsana New" w:hAnsi="Angsana New" w:hint="cs"/>
          <w:sz w:val="30"/>
          <w:szCs w:val="30"/>
          <w:cs/>
        </w:rPr>
        <w:t>าดอกเบี้ย</w:t>
      </w:r>
      <w:r w:rsidRPr="00D246FB">
        <w:rPr>
          <w:rFonts w:ascii="Angsana New" w:hAnsi="Angsana New" w:hint="cs"/>
          <w:sz w:val="30"/>
          <w:szCs w:val="30"/>
          <w:cs/>
        </w:rPr>
        <w:t>ที่</w:t>
      </w:r>
      <w:r w:rsidRPr="005F5D12">
        <w:rPr>
          <w:rFonts w:ascii="Angsana New" w:hAnsi="Angsana New" w:hint="cs"/>
          <w:sz w:val="30"/>
          <w:szCs w:val="30"/>
          <w:cs/>
        </w:rPr>
        <w:t>แท้จริง เดิม</w:t>
      </w:r>
      <w:r w:rsidRPr="005F5D12">
        <w:rPr>
          <w:rFonts w:ascii="Angsana New" w:hAnsi="Angsana New"/>
          <w:sz w:val="30"/>
          <w:szCs w:val="30"/>
          <w:cs/>
        </w:rPr>
        <w:t>กลุ่มบริษัทรับรู้</w:t>
      </w:r>
      <w:r w:rsidRPr="00D246FB">
        <w:rPr>
          <w:rFonts w:ascii="Angsana New" w:hAnsi="Angsana New"/>
          <w:sz w:val="30"/>
          <w:szCs w:val="30"/>
          <w:cs/>
        </w:rPr>
        <w:t>ดอกเบี้ยรับและดอกเบี้ยจ่ายด้วยอัตราดอกเบี้ยตามสัญญา</w:t>
      </w:r>
    </w:p>
    <w:p w14:paraId="5347D56B" w14:textId="77777777" w:rsidR="00A04924" w:rsidRDefault="00A04924" w:rsidP="009D1977">
      <w:pPr>
        <w:pStyle w:val="ListParagraph"/>
        <w:tabs>
          <w:tab w:val="clear" w:pos="680"/>
          <w:tab w:val="clear" w:pos="907"/>
          <w:tab w:val="left" w:pos="108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E242151" w14:textId="2875ED27" w:rsidR="00845E5B" w:rsidRPr="00D246FB" w:rsidRDefault="00845E5B" w:rsidP="009D1977">
      <w:pPr>
        <w:pStyle w:val="ListParagraph"/>
        <w:tabs>
          <w:tab w:val="clear" w:pos="680"/>
          <w:tab w:val="clear" w:pos="907"/>
          <w:tab w:val="left" w:pos="108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ตารางดังต่อไปนี้แสดงเปรียบเทียบการจัดประเภทและการวัดมูลค่าของเงินลงทุนตาม </w:t>
      </w:r>
      <w:r w:rsidRPr="00D246FB">
        <w:rPr>
          <w:rFonts w:ascii="Angsana New" w:hAnsi="Angsana New"/>
          <w:sz w:val="30"/>
          <w:szCs w:val="30"/>
        </w:rPr>
        <w:t xml:space="preserve">TAS </w:t>
      </w:r>
      <w:r w:rsidR="00DB71A4" w:rsidRPr="00DB71A4">
        <w:rPr>
          <w:rFonts w:ascii="Angsana New" w:hAnsi="Angsana New"/>
          <w:sz w:val="30"/>
          <w:szCs w:val="30"/>
        </w:rPr>
        <w:t>105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246FB">
        <w:rPr>
          <w:rFonts w:ascii="Angsana New" w:hAnsi="Angsana New"/>
          <w:sz w:val="30"/>
          <w:szCs w:val="30"/>
        </w:rPr>
        <w:t xml:space="preserve">TFRS </w:t>
      </w:r>
      <w:r w:rsidR="00DB71A4" w:rsidRPr="00DB71A4">
        <w:rPr>
          <w:rFonts w:ascii="Angsana New" w:hAnsi="Angsana New"/>
          <w:sz w:val="30"/>
          <w:szCs w:val="30"/>
        </w:rPr>
        <w:t>9</w:t>
      </w:r>
    </w:p>
    <w:p w14:paraId="5B1EEDAD" w14:textId="77777777" w:rsidR="006A04C5" w:rsidRPr="00D246FB" w:rsidRDefault="006A04C5" w:rsidP="00647E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548" w:type="dxa"/>
        <w:tblInd w:w="4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1"/>
        <w:gridCol w:w="1167"/>
        <w:gridCol w:w="251"/>
        <w:gridCol w:w="1217"/>
        <w:gridCol w:w="243"/>
        <w:gridCol w:w="1217"/>
        <w:gridCol w:w="235"/>
        <w:gridCol w:w="1167"/>
        <w:gridCol w:w="233"/>
        <w:gridCol w:w="1167"/>
      </w:tblGrid>
      <w:tr w:rsidR="006A04C5" w:rsidRPr="00D246FB" w14:paraId="6E71C2A1" w14:textId="77777777" w:rsidTr="006C21E0">
        <w:trPr>
          <w:tblHeader/>
        </w:trPr>
        <w:tc>
          <w:tcPr>
            <w:tcW w:w="9548" w:type="dxa"/>
            <w:gridSpan w:val="10"/>
            <w:vAlign w:val="bottom"/>
          </w:tcPr>
          <w:p w14:paraId="4C90EA1A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bookmarkStart w:id="3" w:name="_Hlk49278226"/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  <w:t>งบการเงินรวม</w:t>
            </w:r>
          </w:p>
        </w:tc>
      </w:tr>
      <w:tr w:rsidR="006A04C5" w:rsidRPr="00D246FB" w14:paraId="2CE69F17" w14:textId="77777777" w:rsidTr="00A72F1D">
        <w:trPr>
          <w:tblHeader/>
        </w:trPr>
        <w:tc>
          <w:tcPr>
            <w:tcW w:w="3818" w:type="dxa"/>
            <w:gridSpan w:val="2"/>
            <w:tcBorders>
              <w:bottom w:val="single" w:sz="4" w:space="0" w:color="auto"/>
            </w:tcBorders>
            <w:vAlign w:val="bottom"/>
          </w:tcPr>
          <w:p w14:paraId="463D0778" w14:textId="7DEB64AF" w:rsid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การจัดประเภทตาม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TAS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105</w:t>
            </w:r>
          </w:p>
          <w:p w14:paraId="1D449CDE" w14:textId="064F3136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31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2562</w:t>
            </w:r>
          </w:p>
        </w:tc>
        <w:tc>
          <w:tcPr>
            <w:tcW w:w="251" w:type="dxa"/>
            <w:vAlign w:val="bottom"/>
          </w:tcPr>
          <w:p w14:paraId="6C42A638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5479" w:type="dxa"/>
            <w:gridSpan w:val="7"/>
            <w:tcBorders>
              <w:bottom w:val="single" w:sz="4" w:space="0" w:color="auto"/>
            </w:tcBorders>
            <w:vAlign w:val="bottom"/>
          </w:tcPr>
          <w:p w14:paraId="3C1CC6D5" w14:textId="5A1C93B7" w:rsid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การจัดประเภทตาม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TFRS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9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</w:p>
          <w:p w14:paraId="53EFADAD" w14:textId="67F16D5F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 มกราคม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2563</w:t>
            </w:r>
          </w:p>
        </w:tc>
      </w:tr>
      <w:tr w:rsidR="00CF1B32" w:rsidRPr="00CF1B32" w14:paraId="41417A27" w14:textId="77777777" w:rsidTr="00A72F1D">
        <w:trPr>
          <w:tblHeader/>
        </w:trPr>
        <w:tc>
          <w:tcPr>
            <w:tcW w:w="2651" w:type="dxa"/>
            <w:tcBorders>
              <w:top w:val="single" w:sz="4" w:space="0" w:color="auto"/>
            </w:tcBorders>
            <w:vAlign w:val="bottom"/>
          </w:tcPr>
          <w:p w14:paraId="2671F5A5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7" w:type="dxa"/>
            <w:tcBorders>
              <w:top w:val="single" w:sz="4" w:space="0" w:color="auto"/>
            </w:tcBorders>
            <w:vAlign w:val="bottom"/>
          </w:tcPr>
          <w:p w14:paraId="7CE98EEF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มูลค่าตามบัญชี</w:t>
            </w:r>
          </w:p>
        </w:tc>
        <w:tc>
          <w:tcPr>
            <w:tcW w:w="251" w:type="dxa"/>
            <w:vAlign w:val="bottom"/>
          </w:tcPr>
          <w:p w14:paraId="271D586B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2BD5C26F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1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มูลค่ายุติธรรมผ่านกำไร</w:t>
            </w:r>
          </w:p>
          <w:p w14:paraId="4290F3B1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1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หรือขาดทุน</w:t>
            </w:r>
          </w:p>
        </w:tc>
        <w:tc>
          <w:tcPr>
            <w:tcW w:w="243" w:type="dxa"/>
            <w:vAlign w:val="bottom"/>
          </w:tcPr>
          <w:p w14:paraId="4DE19F32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63A52F75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</w:t>
            </w:r>
          </w:p>
          <w:p w14:paraId="531A83BA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ผ่าน</w:t>
            </w:r>
          </w:p>
          <w:p w14:paraId="3B3C69D0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กำไรขาดทุนเบ็ดเสร็จอื่น</w:t>
            </w:r>
          </w:p>
        </w:tc>
        <w:tc>
          <w:tcPr>
            <w:tcW w:w="235" w:type="dxa"/>
            <w:vAlign w:val="bottom"/>
          </w:tcPr>
          <w:p w14:paraId="17B411FA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72226D3F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ราคาทุน</w:t>
            </w:r>
          </w:p>
          <w:p w14:paraId="2DC60A64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  <w:p w14:paraId="21896596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สุทธิ</w:t>
            </w:r>
          </w:p>
        </w:tc>
        <w:tc>
          <w:tcPr>
            <w:tcW w:w="233" w:type="dxa"/>
            <w:vAlign w:val="bottom"/>
          </w:tcPr>
          <w:p w14:paraId="2F0AFB5E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535A10C0" w14:textId="77777777" w:rsidR="008E74B1" w:rsidRPr="00CF1B32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F1B32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รวม</w:t>
            </w:r>
          </w:p>
        </w:tc>
      </w:tr>
      <w:tr w:rsidR="00CF1B32" w:rsidRPr="00CF1B32" w14:paraId="1A1F8E24" w14:textId="77777777" w:rsidTr="00A72F1D">
        <w:trPr>
          <w:tblHeader/>
        </w:trPr>
        <w:tc>
          <w:tcPr>
            <w:tcW w:w="2651" w:type="dxa"/>
            <w:vAlign w:val="bottom"/>
          </w:tcPr>
          <w:p w14:paraId="07F8134C" w14:textId="77777777" w:rsidR="001A60F9" w:rsidRPr="00CF1B32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897" w:type="dxa"/>
            <w:gridSpan w:val="9"/>
            <w:vAlign w:val="bottom"/>
          </w:tcPr>
          <w:p w14:paraId="5308F804" w14:textId="77777777" w:rsidR="001A60F9" w:rsidRPr="00CF1B32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CF1B3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A60F9" w:rsidRPr="00D246FB" w14:paraId="4DC273C5" w14:textId="77777777" w:rsidTr="00A72F1D">
        <w:trPr>
          <w:tblHeader/>
        </w:trPr>
        <w:tc>
          <w:tcPr>
            <w:tcW w:w="2651" w:type="dxa"/>
            <w:vAlign w:val="bottom"/>
          </w:tcPr>
          <w:p w14:paraId="479CC901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6897" w:type="dxa"/>
            <w:gridSpan w:val="9"/>
            <w:vAlign w:val="bottom"/>
          </w:tcPr>
          <w:p w14:paraId="64D8019B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1A60F9" w:rsidRPr="00D246FB" w14:paraId="41201870" w14:textId="77777777" w:rsidTr="00A72F1D">
        <w:tc>
          <w:tcPr>
            <w:tcW w:w="2651" w:type="dxa"/>
            <w:vAlign w:val="bottom"/>
          </w:tcPr>
          <w:p w14:paraId="37E02BF3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  <w:cs/>
              </w:rPr>
              <w:t>เงินลงทุนชั่วคราว</w:t>
            </w:r>
          </w:p>
        </w:tc>
        <w:tc>
          <w:tcPr>
            <w:tcW w:w="6897" w:type="dxa"/>
            <w:gridSpan w:val="9"/>
            <w:vAlign w:val="bottom"/>
          </w:tcPr>
          <w:p w14:paraId="2E02EBE2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8E74B1" w:rsidRPr="00D246FB" w14:paraId="04445188" w14:textId="77777777" w:rsidTr="00A72F1D">
        <w:tc>
          <w:tcPr>
            <w:tcW w:w="2651" w:type="dxa"/>
            <w:vAlign w:val="bottom"/>
          </w:tcPr>
          <w:p w14:paraId="07566AA4" w14:textId="03814499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เงินฝากระยะสั้นกับสถาบัน</w:t>
            </w:r>
            <w:r w:rsidR="008D4F67">
              <w:rPr>
                <w:rFonts w:asciiTheme="majorBidi" w:hAnsiTheme="majorBidi" w:cstheme="majorBidi"/>
                <w:color w:val="000000"/>
                <w:sz w:val="28"/>
                <w:szCs w:val="28"/>
              </w:rPr>
              <w:br/>
              <w:t xml:space="preserve">  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การเงิน</w:t>
            </w:r>
          </w:p>
        </w:tc>
        <w:tc>
          <w:tcPr>
            <w:tcW w:w="1167" w:type="dxa"/>
            <w:vAlign w:val="bottom"/>
          </w:tcPr>
          <w:p w14:paraId="1945C2EA" w14:textId="3B4B922A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888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740</w:t>
            </w:r>
          </w:p>
        </w:tc>
        <w:tc>
          <w:tcPr>
            <w:tcW w:w="251" w:type="dxa"/>
            <w:vAlign w:val="bottom"/>
          </w:tcPr>
          <w:p w14:paraId="24533A5D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27F2D3D5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29B5684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2F6D18DF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075FF0A4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069F7DF3" w14:textId="205B3CC4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888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740</w:t>
            </w:r>
          </w:p>
        </w:tc>
        <w:tc>
          <w:tcPr>
            <w:tcW w:w="233" w:type="dxa"/>
            <w:vAlign w:val="bottom"/>
          </w:tcPr>
          <w:p w14:paraId="2FAF99DC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7EAE6ACE" w14:textId="02E79DAC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888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740</w:t>
            </w:r>
          </w:p>
        </w:tc>
      </w:tr>
      <w:tr w:rsidR="008E74B1" w:rsidRPr="00D246FB" w14:paraId="13FE224C" w14:textId="77777777" w:rsidTr="00A72F1D">
        <w:tc>
          <w:tcPr>
            <w:tcW w:w="2651" w:type="dxa"/>
            <w:vAlign w:val="bottom"/>
          </w:tcPr>
          <w:p w14:paraId="4BF88913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eastAsia="Calibri" w:hAnsiTheme="majorBidi" w:cstheme="majorBidi"/>
                <w:sz w:val="28"/>
                <w:szCs w:val="28"/>
                <w:shd w:val="clear" w:color="auto" w:fill="D9D9D9" w:themeFill="background1" w:themeFillShade="D9"/>
                <w:lang w:val="en-GB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ตราสารหนี้ถือไว้เพื่อค้า</w:t>
            </w:r>
          </w:p>
        </w:tc>
        <w:tc>
          <w:tcPr>
            <w:tcW w:w="1167" w:type="dxa"/>
            <w:vAlign w:val="bottom"/>
          </w:tcPr>
          <w:p w14:paraId="18AF805C" w14:textId="79B02D79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503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251" w:type="dxa"/>
            <w:vAlign w:val="bottom"/>
          </w:tcPr>
          <w:p w14:paraId="1FDC16D3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5964687B" w14:textId="450E993A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503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243" w:type="dxa"/>
            <w:vAlign w:val="bottom"/>
          </w:tcPr>
          <w:p w14:paraId="7C0909A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01C34241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3AD1664B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0E4E2B4F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3" w:type="dxa"/>
            <w:vAlign w:val="bottom"/>
          </w:tcPr>
          <w:p w14:paraId="67E03AEE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2041B65F" w14:textId="4A1B08A1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503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109</w:t>
            </w:r>
          </w:p>
        </w:tc>
      </w:tr>
      <w:tr w:rsidR="008E74B1" w:rsidRPr="00D246FB" w14:paraId="5969D56F" w14:textId="77777777" w:rsidTr="00A72F1D">
        <w:tc>
          <w:tcPr>
            <w:tcW w:w="2651" w:type="dxa"/>
            <w:vAlign w:val="bottom"/>
          </w:tcPr>
          <w:p w14:paraId="1776718A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ตราสารหนี้อื่นที่จะถือจนครบ   </w:t>
            </w:r>
          </w:p>
          <w:p w14:paraId="35EE69E4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   กำหนด</w:t>
            </w:r>
          </w:p>
        </w:tc>
        <w:tc>
          <w:tcPr>
            <w:tcW w:w="1167" w:type="dxa"/>
            <w:tcBorders>
              <w:bottom w:val="single" w:sz="4" w:space="0" w:color="auto"/>
            </w:tcBorders>
            <w:vAlign w:val="bottom"/>
          </w:tcPr>
          <w:p w14:paraId="1661107E" w14:textId="2C1F1D9A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51" w:type="dxa"/>
            <w:vAlign w:val="bottom"/>
          </w:tcPr>
          <w:p w14:paraId="24C2824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  <w:vAlign w:val="bottom"/>
          </w:tcPr>
          <w:p w14:paraId="550B87DF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36685FD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  <w:vAlign w:val="bottom"/>
          </w:tcPr>
          <w:p w14:paraId="5D307452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26EB4BC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vAlign w:val="bottom"/>
          </w:tcPr>
          <w:p w14:paraId="2BC5D60C" w14:textId="0A82229C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3" w:type="dxa"/>
            <w:vAlign w:val="bottom"/>
          </w:tcPr>
          <w:p w14:paraId="5FB16745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vAlign w:val="bottom"/>
          </w:tcPr>
          <w:p w14:paraId="33D3A4E6" w14:textId="067A564E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</w:tr>
      <w:tr w:rsidR="008E74B1" w:rsidRPr="00D246FB" w14:paraId="2359415F" w14:textId="77777777" w:rsidTr="00A72F1D">
        <w:tc>
          <w:tcPr>
            <w:tcW w:w="2651" w:type="dxa"/>
            <w:vAlign w:val="bottom"/>
          </w:tcPr>
          <w:p w14:paraId="4C2DE0E9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1A1F77" w14:textId="0F2D548E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451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849</w:t>
            </w:r>
          </w:p>
        </w:tc>
        <w:tc>
          <w:tcPr>
            <w:tcW w:w="251" w:type="dxa"/>
            <w:vAlign w:val="bottom"/>
          </w:tcPr>
          <w:p w14:paraId="6035E362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610790" w14:textId="10A8CA73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503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109</w:t>
            </w:r>
          </w:p>
        </w:tc>
        <w:tc>
          <w:tcPr>
            <w:tcW w:w="243" w:type="dxa"/>
            <w:vAlign w:val="bottom"/>
          </w:tcPr>
          <w:p w14:paraId="3B6BD47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C19E36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48DF4912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030E02" w14:textId="51F0100E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3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948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740</w:t>
            </w:r>
          </w:p>
        </w:tc>
        <w:tc>
          <w:tcPr>
            <w:tcW w:w="233" w:type="dxa"/>
            <w:vAlign w:val="bottom"/>
          </w:tcPr>
          <w:p w14:paraId="453D2DBB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1031F4" w14:textId="2A46BF38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451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849</w:t>
            </w:r>
          </w:p>
        </w:tc>
      </w:tr>
      <w:tr w:rsidR="00A72F1D" w:rsidRPr="00D246FB" w14:paraId="360D524A" w14:textId="77777777" w:rsidTr="00A72F1D">
        <w:tc>
          <w:tcPr>
            <w:tcW w:w="2651" w:type="dxa"/>
            <w:vAlign w:val="bottom"/>
          </w:tcPr>
          <w:p w14:paraId="18B97D55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1F09E379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1" w:type="dxa"/>
            <w:vAlign w:val="bottom"/>
          </w:tcPr>
          <w:p w14:paraId="59685845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double" w:sz="4" w:space="0" w:color="auto"/>
            </w:tcBorders>
            <w:vAlign w:val="bottom"/>
          </w:tcPr>
          <w:p w14:paraId="130F3B91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43" w:type="dxa"/>
            <w:vAlign w:val="bottom"/>
          </w:tcPr>
          <w:p w14:paraId="4A6CDDC0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double" w:sz="4" w:space="0" w:color="auto"/>
            </w:tcBorders>
            <w:vAlign w:val="bottom"/>
          </w:tcPr>
          <w:p w14:paraId="4D83F1CE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35" w:type="dxa"/>
            <w:vAlign w:val="bottom"/>
          </w:tcPr>
          <w:p w14:paraId="59E04A9E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0C9B86FD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33" w:type="dxa"/>
            <w:vAlign w:val="bottom"/>
          </w:tcPr>
          <w:p w14:paraId="4596477D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31416D5D" w14:textId="77777777" w:rsidR="00A72F1D" w:rsidRPr="006C21E0" w:rsidRDefault="00A72F1D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8E74B1" w:rsidRPr="00D246FB" w14:paraId="34D18445" w14:textId="77777777" w:rsidTr="00A72F1D">
        <w:tc>
          <w:tcPr>
            <w:tcW w:w="2651" w:type="dxa"/>
            <w:vAlign w:val="bottom"/>
          </w:tcPr>
          <w:p w14:paraId="0716A88F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  <w:cs/>
              </w:rPr>
              <w:lastRenderedPageBreak/>
              <w:t>เงินลงทุนระยะยาวอื่น</w:t>
            </w:r>
          </w:p>
        </w:tc>
        <w:tc>
          <w:tcPr>
            <w:tcW w:w="1167" w:type="dxa"/>
            <w:vAlign w:val="bottom"/>
          </w:tcPr>
          <w:p w14:paraId="0B4D2E26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51" w:type="dxa"/>
            <w:vAlign w:val="bottom"/>
          </w:tcPr>
          <w:p w14:paraId="2AF02FA0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5B5FD7B7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43" w:type="dxa"/>
            <w:vAlign w:val="bottom"/>
          </w:tcPr>
          <w:p w14:paraId="06E36DB9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5DF51318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35" w:type="dxa"/>
            <w:vAlign w:val="bottom"/>
          </w:tcPr>
          <w:p w14:paraId="1DEA6519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443540B4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33" w:type="dxa"/>
            <w:vAlign w:val="bottom"/>
          </w:tcPr>
          <w:p w14:paraId="4A002450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027DF2A0" w14:textId="77777777" w:rsidR="008E74B1" w:rsidRPr="006C21E0" w:rsidRDefault="008E74B1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8E74B1" w:rsidRPr="00D246FB" w14:paraId="7ABE8C54" w14:textId="77777777" w:rsidTr="00A72F1D">
        <w:tc>
          <w:tcPr>
            <w:tcW w:w="2651" w:type="dxa"/>
            <w:vAlign w:val="bottom"/>
          </w:tcPr>
          <w:p w14:paraId="64CC21FC" w14:textId="6BE411E6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ตราสารทุนที่เป็นหลักทรัพย์</w:t>
            </w:r>
            <w:r w:rsidR="008D4F67">
              <w:rPr>
                <w:rFonts w:asciiTheme="majorBidi" w:hAnsiTheme="majorBidi" w:cstheme="majorBidi"/>
                <w:color w:val="000000"/>
                <w:sz w:val="28"/>
                <w:szCs w:val="28"/>
              </w:rPr>
              <w:br/>
              <w:t xml:space="preserve">  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เผื่อขาย</w:t>
            </w:r>
          </w:p>
        </w:tc>
        <w:tc>
          <w:tcPr>
            <w:tcW w:w="1167" w:type="dxa"/>
            <w:vAlign w:val="bottom"/>
          </w:tcPr>
          <w:p w14:paraId="0640A601" w14:textId="022D57B0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942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552</w:t>
            </w:r>
          </w:p>
        </w:tc>
        <w:tc>
          <w:tcPr>
            <w:tcW w:w="251" w:type="dxa"/>
            <w:vAlign w:val="bottom"/>
          </w:tcPr>
          <w:p w14:paraId="792D2597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5407F8A8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50DB26F6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027294B8" w14:textId="5E7BD898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942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552</w:t>
            </w:r>
          </w:p>
        </w:tc>
        <w:tc>
          <w:tcPr>
            <w:tcW w:w="235" w:type="dxa"/>
            <w:vAlign w:val="bottom"/>
          </w:tcPr>
          <w:p w14:paraId="00C01929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6491E3DB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3" w:type="dxa"/>
            <w:vAlign w:val="bottom"/>
          </w:tcPr>
          <w:p w14:paraId="4BDF2E9B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4C0BC62D" w14:textId="067B878C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942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552</w:t>
            </w:r>
          </w:p>
        </w:tc>
      </w:tr>
      <w:tr w:rsidR="008E74B1" w:rsidRPr="00D246FB" w14:paraId="5F09A877" w14:textId="77777777" w:rsidTr="00A72F1D">
        <w:tc>
          <w:tcPr>
            <w:tcW w:w="2651" w:type="dxa"/>
            <w:vAlign w:val="bottom"/>
          </w:tcPr>
          <w:p w14:paraId="7B1A6680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167" w:type="dxa"/>
            <w:vAlign w:val="bottom"/>
          </w:tcPr>
          <w:p w14:paraId="3EDB4399" w14:textId="3EE12CF2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51" w:type="dxa"/>
            <w:vAlign w:val="bottom"/>
          </w:tcPr>
          <w:p w14:paraId="7CBD0B3C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7B650803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6DF147CF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5C5CBF9E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6D2FEE22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62CF711B" w14:textId="36C1F0D9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3" w:type="dxa"/>
            <w:vAlign w:val="bottom"/>
          </w:tcPr>
          <w:p w14:paraId="4B33023B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7EE98113" w14:textId="6F763769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</w:tr>
      <w:tr w:rsidR="008E74B1" w:rsidRPr="00D246FB" w14:paraId="5B7B5F63" w14:textId="77777777" w:rsidTr="00A72F1D">
        <w:tc>
          <w:tcPr>
            <w:tcW w:w="2651" w:type="dxa"/>
            <w:vAlign w:val="bottom"/>
          </w:tcPr>
          <w:p w14:paraId="1090D319" w14:textId="5728D0AE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เงินลงทุนในกิจการอื่น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="00514E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**</w:t>
            </w:r>
          </w:p>
        </w:tc>
        <w:tc>
          <w:tcPr>
            <w:tcW w:w="1167" w:type="dxa"/>
            <w:vAlign w:val="bottom"/>
          </w:tcPr>
          <w:p w14:paraId="1EFF0ED8" w14:textId="4A599741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51" w:type="dxa"/>
            <w:vAlign w:val="bottom"/>
          </w:tcPr>
          <w:p w14:paraId="39E9471E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455A0AC9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2A5CA666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3F6867AE" w14:textId="7864A832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8E74B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35" w:type="dxa"/>
            <w:vAlign w:val="bottom"/>
          </w:tcPr>
          <w:p w14:paraId="235E42C6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7234611F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3" w:type="dxa"/>
            <w:vAlign w:val="bottom"/>
          </w:tcPr>
          <w:p w14:paraId="5E7ECF22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41DD2258" w14:textId="730DB214" w:rsidR="008E74B1" w:rsidRPr="006C21E0" w:rsidRDefault="00DB71A4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A61B87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</w:tr>
      <w:tr w:rsidR="008E74B1" w:rsidRPr="00D246FB" w14:paraId="23592F8D" w14:textId="77777777" w:rsidTr="00A72F1D">
        <w:tc>
          <w:tcPr>
            <w:tcW w:w="2651" w:type="dxa"/>
            <w:vAlign w:val="bottom"/>
          </w:tcPr>
          <w:p w14:paraId="27073581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9C55DA" w14:textId="6B5506E8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437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852</w:t>
            </w:r>
          </w:p>
        </w:tc>
        <w:tc>
          <w:tcPr>
            <w:tcW w:w="251" w:type="dxa"/>
            <w:vAlign w:val="bottom"/>
          </w:tcPr>
          <w:p w14:paraId="3A966AAE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8770ED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43" w:type="dxa"/>
            <w:vAlign w:val="bottom"/>
          </w:tcPr>
          <w:p w14:paraId="6203F429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BAAE59" w14:textId="09E05BCC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384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852</w:t>
            </w:r>
          </w:p>
        </w:tc>
        <w:tc>
          <w:tcPr>
            <w:tcW w:w="235" w:type="dxa"/>
            <w:vAlign w:val="bottom"/>
          </w:tcPr>
          <w:p w14:paraId="30BF63ED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693B89" w14:textId="7E1129C8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53</w:t>
            </w:r>
            <w:r w:rsidR="008E74B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3" w:type="dxa"/>
            <w:vAlign w:val="bottom"/>
          </w:tcPr>
          <w:p w14:paraId="151DD8B4" w14:textId="77777777" w:rsidR="008E74B1" w:rsidRPr="006C21E0" w:rsidRDefault="008E74B1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0F3461" w14:textId="2EE016A2" w:rsidR="008E74B1" w:rsidRPr="006C21E0" w:rsidRDefault="00DB71A4" w:rsidP="008E74B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</w:t>
            </w:r>
            <w:r w:rsidR="00A61B87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437</w:t>
            </w:r>
            <w:r w:rsidR="00A61B87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852</w:t>
            </w:r>
          </w:p>
        </w:tc>
      </w:tr>
      <w:tr w:rsidR="001A60F9" w:rsidRPr="00D246FB" w14:paraId="11A18183" w14:textId="77777777" w:rsidTr="00A72F1D">
        <w:tc>
          <w:tcPr>
            <w:tcW w:w="2651" w:type="dxa"/>
            <w:vAlign w:val="bottom"/>
          </w:tcPr>
          <w:p w14:paraId="2F82048C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29F53DE9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251" w:type="dxa"/>
            <w:vAlign w:val="bottom"/>
          </w:tcPr>
          <w:p w14:paraId="4054DF53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double" w:sz="4" w:space="0" w:color="auto"/>
            </w:tcBorders>
            <w:vAlign w:val="bottom"/>
          </w:tcPr>
          <w:p w14:paraId="1308382A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243" w:type="dxa"/>
            <w:vAlign w:val="bottom"/>
          </w:tcPr>
          <w:p w14:paraId="3D5F61E6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tcBorders>
              <w:top w:val="double" w:sz="4" w:space="0" w:color="auto"/>
            </w:tcBorders>
            <w:vAlign w:val="bottom"/>
          </w:tcPr>
          <w:p w14:paraId="0F3B88B4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235" w:type="dxa"/>
            <w:vAlign w:val="bottom"/>
          </w:tcPr>
          <w:p w14:paraId="79F81430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3D2B7B7C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233" w:type="dxa"/>
            <w:vAlign w:val="bottom"/>
          </w:tcPr>
          <w:p w14:paraId="482D1C3D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tcBorders>
              <w:top w:val="double" w:sz="4" w:space="0" w:color="auto"/>
            </w:tcBorders>
            <w:vAlign w:val="bottom"/>
          </w:tcPr>
          <w:p w14:paraId="05A121FC" w14:textId="77777777" w:rsidR="001A60F9" w:rsidRPr="006C21E0" w:rsidRDefault="001A60F9" w:rsidP="001A60F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</w:tr>
      <w:tr w:rsidR="00A61B87" w:rsidRPr="00D246FB" w14:paraId="71C16BDC" w14:textId="77777777" w:rsidTr="00A72F1D">
        <w:tc>
          <w:tcPr>
            <w:tcW w:w="2651" w:type="dxa"/>
            <w:vAlign w:val="bottom"/>
          </w:tcPr>
          <w:p w14:paraId="7BF24492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สินทรัพย์อนุพันธ์</w:t>
            </w:r>
          </w:p>
        </w:tc>
        <w:tc>
          <w:tcPr>
            <w:tcW w:w="1167" w:type="dxa"/>
            <w:vAlign w:val="bottom"/>
          </w:tcPr>
          <w:p w14:paraId="183D87E8" w14:textId="4420240C" w:rsidR="00A61B87" w:rsidRPr="006C21E0" w:rsidRDefault="00DB71A4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266</w:t>
            </w:r>
            <w:r w:rsidR="00A61B87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637</w:t>
            </w:r>
          </w:p>
        </w:tc>
        <w:tc>
          <w:tcPr>
            <w:tcW w:w="251" w:type="dxa"/>
            <w:vAlign w:val="bottom"/>
          </w:tcPr>
          <w:p w14:paraId="0B93944B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37ACBFE3" w14:textId="2D430613" w:rsidR="00A61B87" w:rsidRPr="006C21E0" w:rsidRDefault="00DB71A4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266</w:t>
            </w:r>
            <w:r w:rsidR="00A61B87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637</w:t>
            </w:r>
          </w:p>
        </w:tc>
        <w:tc>
          <w:tcPr>
            <w:tcW w:w="243" w:type="dxa"/>
            <w:vAlign w:val="bottom"/>
          </w:tcPr>
          <w:p w14:paraId="794A3B9B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2FDDA8D6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5" w:type="dxa"/>
            <w:vAlign w:val="bottom"/>
          </w:tcPr>
          <w:p w14:paraId="65A2F993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384D6275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3" w:type="dxa"/>
            <w:vAlign w:val="bottom"/>
          </w:tcPr>
          <w:p w14:paraId="0BC6E51E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685075BB" w14:textId="423457C2" w:rsidR="00A61B87" w:rsidRPr="006C21E0" w:rsidRDefault="00DB71A4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4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266</w:t>
            </w:r>
            <w:r w:rsidR="00A61B87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637</w:t>
            </w:r>
          </w:p>
        </w:tc>
      </w:tr>
      <w:tr w:rsidR="00A61B87" w:rsidRPr="00D246FB" w14:paraId="5A0BBDE0" w14:textId="77777777" w:rsidTr="00A72F1D">
        <w:tc>
          <w:tcPr>
            <w:tcW w:w="2651" w:type="dxa"/>
            <w:vAlign w:val="bottom"/>
          </w:tcPr>
          <w:p w14:paraId="2453CA77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หนี้สินอนุพันธ์</w:t>
            </w:r>
          </w:p>
        </w:tc>
        <w:tc>
          <w:tcPr>
            <w:tcW w:w="1167" w:type="dxa"/>
            <w:vAlign w:val="bottom"/>
          </w:tcPr>
          <w:p w14:paraId="3D8AEE4E" w14:textId="3CC7A18E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888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606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)</w:t>
            </w:r>
          </w:p>
        </w:tc>
        <w:tc>
          <w:tcPr>
            <w:tcW w:w="251" w:type="dxa"/>
            <w:vAlign w:val="bottom"/>
          </w:tcPr>
          <w:p w14:paraId="15E4ED39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0A6D50BE" w14:textId="5D306D2A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128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368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)</w:t>
            </w:r>
          </w:p>
        </w:tc>
        <w:tc>
          <w:tcPr>
            <w:tcW w:w="243" w:type="dxa"/>
            <w:vAlign w:val="bottom"/>
          </w:tcPr>
          <w:p w14:paraId="1EBF42DF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217" w:type="dxa"/>
            <w:vAlign w:val="bottom"/>
          </w:tcPr>
          <w:p w14:paraId="2A75212E" w14:textId="0B4025DF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760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238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)</w:t>
            </w:r>
          </w:p>
        </w:tc>
        <w:tc>
          <w:tcPr>
            <w:tcW w:w="235" w:type="dxa"/>
            <w:vAlign w:val="bottom"/>
          </w:tcPr>
          <w:p w14:paraId="6A86B614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4D040B56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3" w:type="dxa"/>
            <w:vAlign w:val="bottom"/>
          </w:tcPr>
          <w:p w14:paraId="2F33B590" w14:textId="77777777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Align w:val="bottom"/>
          </w:tcPr>
          <w:p w14:paraId="6DC92E8D" w14:textId="3A06D164" w:rsidR="00A61B87" w:rsidRPr="006C21E0" w:rsidRDefault="00A61B87" w:rsidP="00A61B87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888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606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)</w:t>
            </w:r>
          </w:p>
        </w:tc>
      </w:tr>
      <w:bookmarkEnd w:id="3"/>
    </w:tbl>
    <w:p w14:paraId="0F800E86" w14:textId="2B5180F4" w:rsidR="005F5D12" w:rsidRPr="008D4F67" w:rsidRDefault="005F5D12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  <w:cs/>
        </w:rPr>
      </w:pPr>
    </w:p>
    <w:tbl>
      <w:tblPr>
        <w:tblStyle w:val="TableGrid"/>
        <w:tblW w:w="955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6"/>
        <w:gridCol w:w="1169"/>
        <w:gridCol w:w="255"/>
        <w:gridCol w:w="1185"/>
        <w:gridCol w:w="255"/>
        <w:gridCol w:w="1142"/>
        <w:gridCol w:w="237"/>
        <w:gridCol w:w="1159"/>
        <w:gridCol w:w="238"/>
        <w:gridCol w:w="1112"/>
      </w:tblGrid>
      <w:tr w:rsidR="006A04C5" w:rsidRPr="00D246FB" w14:paraId="7B72975D" w14:textId="77777777" w:rsidTr="006C21E0">
        <w:trPr>
          <w:tblHeader/>
        </w:trPr>
        <w:tc>
          <w:tcPr>
            <w:tcW w:w="9558" w:type="dxa"/>
            <w:gridSpan w:val="10"/>
            <w:vAlign w:val="bottom"/>
          </w:tcPr>
          <w:p w14:paraId="3EB9DD7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04C5" w:rsidRPr="00D246FB" w14:paraId="0A2E85C1" w14:textId="77777777" w:rsidTr="006C21E0">
        <w:trPr>
          <w:tblHeader/>
        </w:trPr>
        <w:tc>
          <w:tcPr>
            <w:tcW w:w="3975" w:type="dxa"/>
            <w:gridSpan w:val="2"/>
            <w:tcBorders>
              <w:bottom w:val="single" w:sz="4" w:space="0" w:color="auto"/>
            </w:tcBorders>
            <w:vAlign w:val="bottom"/>
          </w:tcPr>
          <w:p w14:paraId="363FCFF9" w14:textId="006FC791" w:rsid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การจัดประเภทตาม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TAS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105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</w:p>
          <w:p w14:paraId="7625C943" w14:textId="0940DCDB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31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2562</w:t>
            </w:r>
          </w:p>
        </w:tc>
        <w:tc>
          <w:tcPr>
            <w:tcW w:w="255" w:type="dxa"/>
            <w:vAlign w:val="bottom"/>
          </w:tcPr>
          <w:p w14:paraId="22A7008F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5328" w:type="dxa"/>
            <w:gridSpan w:val="7"/>
            <w:tcBorders>
              <w:bottom w:val="single" w:sz="4" w:space="0" w:color="auto"/>
            </w:tcBorders>
            <w:vAlign w:val="bottom"/>
          </w:tcPr>
          <w:p w14:paraId="4B7BB015" w14:textId="79CBFEA9" w:rsid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การจัดประเภทตาม 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TFRS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9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</w:p>
          <w:p w14:paraId="7BCD331B" w14:textId="07E1CA1B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 xml:space="preserve"> มกราคม</w:t>
            </w: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2563</w:t>
            </w:r>
          </w:p>
        </w:tc>
      </w:tr>
      <w:tr w:rsidR="00CF1B32" w:rsidRPr="00CF1B32" w14:paraId="0225E132" w14:textId="77777777" w:rsidTr="006C21E0">
        <w:trPr>
          <w:tblHeader/>
        </w:trPr>
        <w:tc>
          <w:tcPr>
            <w:tcW w:w="2806" w:type="dxa"/>
            <w:tcBorders>
              <w:top w:val="single" w:sz="4" w:space="0" w:color="auto"/>
            </w:tcBorders>
            <w:vAlign w:val="bottom"/>
          </w:tcPr>
          <w:p w14:paraId="35CDE2CE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69" w:type="dxa"/>
            <w:tcBorders>
              <w:top w:val="single" w:sz="4" w:space="0" w:color="auto"/>
            </w:tcBorders>
            <w:vAlign w:val="bottom"/>
          </w:tcPr>
          <w:p w14:paraId="3682BA53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มูลค่าตามบัญชี</w:t>
            </w:r>
          </w:p>
        </w:tc>
        <w:tc>
          <w:tcPr>
            <w:tcW w:w="255" w:type="dxa"/>
            <w:vAlign w:val="bottom"/>
          </w:tcPr>
          <w:p w14:paraId="5032D28D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85" w:type="dxa"/>
            <w:vAlign w:val="bottom"/>
          </w:tcPr>
          <w:p w14:paraId="48C4413D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1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มูลค่ายุติธรรมผ่านกำไร</w:t>
            </w:r>
          </w:p>
          <w:p w14:paraId="2C07AF15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1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หรือขาดทุน</w:t>
            </w:r>
          </w:p>
        </w:tc>
        <w:tc>
          <w:tcPr>
            <w:tcW w:w="255" w:type="dxa"/>
            <w:vAlign w:val="bottom"/>
          </w:tcPr>
          <w:p w14:paraId="3DD47E03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42" w:type="dxa"/>
            <w:vAlign w:val="bottom"/>
          </w:tcPr>
          <w:p w14:paraId="1BF31A93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</w:t>
            </w:r>
          </w:p>
          <w:p w14:paraId="584F38F1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ผ่าน</w:t>
            </w:r>
          </w:p>
          <w:p w14:paraId="72485096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กำไรขาดทุนเบ็ดเสร็จอื่น</w:t>
            </w:r>
          </w:p>
        </w:tc>
        <w:tc>
          <w:tcPr>
            <w:tcW w:w="237" w:type="dxa"/>
            <w:vAlign w:val="bottom"/>
          </w:tcPr>
          <w:p w14:paraId="5B487EEE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9" w:type="dxa"/>
            <w:vAlign w:val="bottom"/>
          </w:tcPr>
          <w:p w14:paraId="073A54CB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ราคาทุน</w:t>
            </w:r>
          </w:p>
          <w:p w14:paraId="63D3AB89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ตัดจำหน่าย</w:t>
            </w:r>
          </w:p>
          <w:p w14:paraId="4A68A506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="008E74B1" w:rsidRPr="00CF1B3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สุทธิ</w:t>
            </w:r>
          </w:p>
        </w:tc>
        <w:tc>
          <w:tcPr>
            <w:tcW w:w="238" w:type="dxa"/>
            <w:vAlign w:val="bottom"/>
          </w:tcPr>
          <w:p w14:paraId="2B8FB37E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2" w:type="dxa"/>
            <w:vAlign w:val="bottom"/>
          </w:tcPr>
          <w:p w14:paraId="42E5BA38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F1B32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CF1B32" w:rsidRPr="00CF1B32" w14:paraId="22F7398C" w14:textId="77777777" w:rsidTr="006C21E0">
        <w:trPr>
          <w:tblHeader/>
        </w:trPr>
        <w:tc>
          <w:tcPr>
            <w:tcW w:w="2806" w:type="dxa"/>
            <w:vAlign w:val="bottom"/>
          </w:tcPr>
          <w:p w14:paraId="023CEF65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52" w:type="dxa"/>
            <w:gridSpan w:val="9"/>
            <w:vAlign w:val="bottom"/>
          </w:tcPr>
          <w:p w14:paraId="76B899F5" w14:textId="77777777" w:rsidR="006A04C5" w:rsidRPr="00CF1B32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CF1B3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</w:t>
            </w:r>
            <w:r w:rsidR="002D356E" w:rsidRPr="00CF1B3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</w:t>
            </w:r>
            <w:r w:rsidRPr="00CF1B3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นบาท)</w:t>
            </w:r>
          </w:p>
        </w:tc>
      </w:tr>
      <w:tr w:rsidR="006A04C5" w:rsidRPr="00D246FB" w14:paraId="2EAAF910" w14:textId="77777777" w:rsidTr="006C21E0">
        <w:trPr>
          <w:tblHeader/>
        </w:trPr>
        <w:tc>
          <w:tcPr>
            <w:tcW w:w="2806" w:type="dxa"/>
            <w:vAlign w:val="bottom"/>
          </w:tcPr>
          <w:p w14:paraId="01677147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6752" w:type="dxa"/>
            <w:gridSpan w:val="9"/>
            <w:vAlign w:val="bottom"/>
          </w:tcPr>
          <w:p w14:paraId="787153D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6A04C5" w:rsidRPr="00D246FB" w14:paraId="5068CD46" w14:textId="77777777" w:rsidTr="006C21E0">
        <w:tc>
          <w:tcPr>
            <w:tcW w:w="2806" w:type="dxa"/>
            <w:vAlign w:val="bottom"/>
          </w:tcPr>
          <w:p w14:paraId="7021AD9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  <w:cs/>
              </w:rPr>
              <w:t>เงินลงทุนชั่วคราว</w:t>
            </w:r>
          </w:p>
        </w:tc>
        <w:tc>
          <w:tcPr>
            <w:tcW w:w="6752" w:type="dxa"/>
            <w:gridSpan w:val="9"/>
            <w:vAlign w:val="bottom"/>
          </w:tcPr>
          <w:p w14:paraId="570E087F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4" w:right="-115"/>
              <w:jc w:val="center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6A04C5" w:rsidRPr="00D246FB" w14:paraId="64D41403" w14:textId="77777777" w:rsidTr="006C21E0">
        <w:tc>
          <w:tcPr>
            <w:tcW w:w="2806" w:type="dxa"/>
            <w:vAlign w:val="bottom"/>
          </w:tcPr>
          <w:p w14:paraId="5F97C7CD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eastAsia="Calibri" w:hAnsiTheme="majorBidi" w:cstheme="majorBidi"/>
                <w:sz w:val="28"/>
                <w:szCs w:val="28"/>
                <w:shd w:val="clear" w:color="auto" w:fill="D9D9D9" w:themeFill="background1" w:themeFillShade="D9"/>
                <w:lang w:val="en-GB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ตราสารหนี้ถือไว้เพื่อค้า</w:t>
            </w:r>
          </w:p>
        </w:tc>
        <w:tc>
          <w:tcPr>
            <w:tcW w:w="1169" w:type="dxa"/>
            <w:vAlign w:val="bottom"/>
          </w:tcPr>
          <w:p w14:paraId="5CD8E75A" w14:textId="1B30EA97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482</w:t>
            </w:r>
            <w:r w:rsidR="00C64A88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065</w:t>
            </w:r>
          </w:p>
        </w:tc>
        <w:tc>
          <w:tcPr>
            <w:tcW w:w="255" w:type="dxa"/>
            <w:vAlign w:val="bottom"/>
          </w:tcPr>
          <w:p w14:paraId="08304669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vAlign w:val="bottom"/>
          </w:tcPr>
          <w:p w14:paraId="3F09CE09" w14:textId="449329E4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482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065</w:t>
            </w:r>
          </w:p>
        </w:tc>
        <w:tc>
          <w:tcPr>
            <w:tcW w:w="255" w:type="dxa"/>
            <w:vAlign w:val="bottom"/>
          </w:tcPr>
          <w:p w14:paraId="7632095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vAlign w:val="bottom"/>
          </w:tcPr>
          <w:p w14:paraId="789CE874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7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7" w:type="dxa"/>
            <w:vAlign w:val="bottom"/>
          </w:tcPr>
          <w:p w14:paraId="368E9D9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vAlign w:val="bottom"/>
          </w:tcPr>
          <w:p w14:paraId="184119B4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8" w:type="dxa"/>
            <w:vAlign w:val="bottom"/>
          </w:tcPr>
          <w:p w14:paraId="1483D26E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vAlign w:val="bottom"/>
          </w:tcPr>
          <w:p w14:paraId="202C76BE" w14:textId="0AC8499B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8"/>
              </w:tabs>
              <w:ind w:left="-64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482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065</w:t>
            </w:r>
          </w:p>
        </w:tc>
      </w:tr>
      <w:tr w:rsidR="006A04C5" w:rsidRPr="00D246FB" w14:paraId="6D2DCF16" w14:textId="77777777" w:rsidTr="006C21E0">
        <w:tc>
          <w:tcPr>
            <w:tcW w:w="2806" w:type="dxa"/>
            <w:vAlign w:val="bottom"/>
          </w:tcPr>
          <w:p w14:paraId="3710B1C0" w14:textId="77777777" w:rsidR="006A04C5" w:rsidRPr="00F5614F" w:rsidRDefault="006A04C5" w:rsidP="00F5614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color w:val="000000"/>
                <w:spacing w:val="-6"/>
                <w:sz w:val="28"/>
                <w:szCs w:val="28"/>
                <w:cs/>
              </w:rPr>
            </w:pPr>
            <w:r w:rsidRPr="00F5614F">
              <w:rPr>
                <w:rFonts w:asciiTheme="majorBidi" w:hAnsiTheme="majorBidi" w:cstheme="majorBidi"/>
                <w:color w:val="000000"/>
                <w:spacing w:val="-6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169" w:type="dxa"/>
            <w:tcBorders>
              <w:bottom w:val="single" w:sz="4" w:space="0" w:color="auto"/>
            </w:tcBorders>
            <w:vAlign w:val="bottom"/>
          </w:tcPr>
          <w:p w14:paraId="167FD37E" w14:textId="3B2B97D9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55" w:type="dxa"/>
            <w:vAlign w:val="bottom"/>
          </w:tcPr>
          <w:p w14:paraId="40E139DA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vAlign w:val="bottom"/>
          </w:tcPr>
          <w:p w14:paraId="1B753910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55" w:type="dxa"/>
            <w:vAlign w:val="bottom"/>
          </w:tcPr>
          <w:p w14:paraId="7B1ADE9F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bottom"/>
          </w:tcPr>
          <w:p w14:paraId="50DB625C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7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7" w:type="dxa"/>
            <w:vAlign w:val="bottom"/>
          </w:tcPr>
          <w:p w14:paraId="0B59532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tcBorders>
              <w:bottom w:val="single" w:sz="4" w:space="0" w:color="auto"/>
            </w:tcBorders>
            <w:vAlign w:val="bottom"/>
          </w:tcPr>
          <w:p w14:paraId="7CD75F3F" w14:textId="021F5A9C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8" w:type="dxa"/>
            <w:vAlign w:val="bottom"/>
          </w:tcPr>
          <w:p w14:paraId="6D6DE58D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  <w:vAlign w:val="bottom"/>
          </w:tcPr>
          <w:p w14:paraId="2C0C4131" w14:textId="492126E0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8"/>
              </w:tabs>
              <w:ind w:left="-64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60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</w:tr>
      <w:tr w:rsidR="006A04C5" w:rsidRPr="00D246FB" w14:paraId="0A57A55E" w14:textId="77777777" w:rsidTr="00F5614F">
        <w:tc>
          <w:tcPr>
            <w:tcW w:w="2806" w:type="dxa"/>
            <w:vAlign w:val="bottom"/>
          </w:tcPr>
          <w:p w14:paraId="116E7A7A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116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5D5AFB" w14:textId="1BA39742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542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065</w:t>
            </w:r>
          </w:p>
        </w:tc>
        <w:tc>
          <w:tcPr>
            <w:tcW w:w="255" w:type="dxa"/>
            <w:vAlign w:val="bottom"/>
          </w:tcPr>
          <w:p w14:paraId="5678460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230ACD" w14:textId="18BA58A0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482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065</w:t>
            </w:r>
          </w:p>
        </w:tc>
        <w:tc>
          <w:tcPr>
            <w:tcW w:w="255" w:type="dxa"/>
            <w:vAlign w:val="bottom"/>
          </w:tcPr>
          <w:p w14:paraId="5E62444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E1F72F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7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37" w:type="dxa"/>
            <w:vAlign w:val="bottom"/>
          </w:tcPr>
          <w:p w14:paraId="49D4CA66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657C81" w14:textId="04E68F51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7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60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8" w:type="dxa"/>
            <w:vAlign w:val="bottom"/>
          </w:tcPr>
          <w:p w14:paraId="67662558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B3A1EB" w14:textId="665B8006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ind w:left="-64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542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065</w:t>
            </w:r>
          </w:p>
        </w:tc>
      </w:tr>
      <w:tr w:rsidR="00F5614F" w:rsidRPr="00D246FB" w14:paraId="66602062" w14:textId="77777777" w:rsidTr="00F5614F">
        <w:tc>
          <w:tcPr>
            <w:tcW w:w="2806" w:type="dxa"/>
            <w:vAlign w:val="bottom"/>
          </w:tcPr>
          <w:p w14:paraId="694B5EB0" w14:textId="77777777" w:rsidR="00F5614F" w:rsidRPr="006C21E0" w:rsidRDefault="00F5614F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1169" w:type="dxa"/>
            <w:tcBorders>
              <w:top w:val="double" w:sz="4" w:space="0" w:color="auto"/>
            </w:tcBorders>
            <w:vAlign w:val="bottom"/>
          </w:tcPr>
          <w:p w14:paraId="0B7C6746" w14:textId="77777777" w:rsidR="00F5614F" w:rsidRPr="00DB71A4" w:rsidRDefault="00F5614F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" w:type="dxa"/>
            <w:vAlign w:val="bottom"/>
          </w:tcPr>
          <w:p w14:paraId="3E929A08" w14:textId="77777777" w:rsidR="00F5614F" w:rsidRPr="006C21E0" w:rsidRDefault="00F5614F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tcBorders>
              <w:top w:val="double" w:sz="4" w:space="0" w:color="auto"/>
            </w:tcBorders>
            <w:vAlign w:val="bottom"/>
          </w:tcPr>
          <w:p w14:paraId="192C0830" w14:textId="77777777" w:rsidR="00F5614F" w:rsidRPr="00DB71A4" w:rsidRDefault="00F5614F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55" w:type="dxa"/>
            <w:vAlign w:val="bottom"/>
          </w:tcPr>
          <w:p w14:paraId="4942E6C3" w14:textId="77777777" w:rsidR="00F5614F" w:rsidRPr="006C21E0" w:rsidRDefault="00F5614F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tcBorders>
              <w:top w:val="double" w:sz="4" w:space="0" w:color="auto"/>
            </w:tcBorders>
            <w:vAlign w:val="bottom"/>
          </w:tcPr>
          <w:p w14:paraId="269BB210" w14:textId="77777777" w:rsidR="00F5614F" w:rsidRPr="006C21E0" w:rsidRDefault="00F5614F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7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37" w:type="dxa"/>
            <w:vAlign w:val="bottom"/>
          </w:tcPr>
          <w:p w14:paraId="3E0AE6E1" w14:textId="77777777" w:rsidR="00F5614F" w:rsidRPr="006C21E0" w:rsidRDefault="00F5614F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tcBorders>
              <w:top w:val="double" w:sz="4" w:space="0" w:color="auto"/>
            </w:tcBorders>
            <w:vAlign w:val="bottom"/>
          </w:tcPr>
          <w:p w14:paraId="43482220" w14:textId="77777777" w:rsidR="00F5614F" w:rsidRPr="00DB71A4" w:rsidRDefault="00F5614F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7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38" w:type="dxa"/>
            <w:vAlign w:val="bottom"/>
          </w:tcPr>
          <w:p w14:paraId="4151FE0A" w14:textId="77777777" w:rsidR="00F5614F" w:rsidRPr="006C21E0" w:rsidRDefault="00F5614F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double" w:sz="4" w:space="0" w:color="auto"/>
            </w:tcBorders>
            <w:vAlign w:val="bottom"/>
          </w:tcPr>
          <w:p w14:paraId="018BAC5D" w14:textId="77777777" w:rsidR="00F5614F" w:rsidRPr="00DB71A4" w:rsidRDefault="00F5614F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ind w:left="-64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6A04C5" w:rsidRPr="00D246FB" w14:paraId="1AE435E9" w14:textId="77777777" w:rsidTr="00F5614F">
        <w:tc>
          <w:tcPr>
            <w:tcW w:w="2806" w:type="dxa"/>
            <w:vAlign w:val="bottom"/>
          </w:tcPr>
          <w:p w14:paraId="37C83854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8"/>
              </w:tabs>
              <w:ind w:right="-115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6C21E0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szCs w:val="28"/>
                <w:cs/>
              </w:rPr>
              <w:lastRenderedPageBreak/>
              <w:t>เงินลงทุนระยะยาวอื่น</w:t>
            </w:r>
          </w:p>
        </w:tc>
        <w:tc>
          <w:tcPr>
            <w:tcW w:w="1169" w:type="dxa"/>
            <w:vAlign w:val="bottom"/>
          </w:tcPr>
          <w:p w14:paraId="1725CE80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55" w:type="dxa"/>
            <w:vAlign w:val="bottom"/>
          </w:tcPr>
          <w:p w14:paraId="206FD221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vAlign w:val="bottom"/>
          </w:tcPr>
          <w:p w14:paraId="7CDCF65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55" w:type="dxa"/>
            <w:vAlign w:val="bottom"/>
          </w:tcPr>
          <w:p w14:paraId="43E3EE01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vAlign w:val="bottom"/>
          </w:tcPr>
          <w:p w14:paraId="1A2E7A67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37" w:type="dxa"/>
            <w:vAlign w:val="bottom"/>
          </w:tcPr>
          <w:p w14:paraId="041A7353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vAlign w:val="bottom"/>
          </w:tcPr>
          <w:p w14:paraId="05C6E99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  <w:tc>
          <w:tcPr>
            <w:tcW w:w="238" w:type="dxa"/>
            <w:vAlign w:val="bottom"/>
          </w:tcPr>
          <w:p w14:paraId="3AFBB5F9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vAlign w:val="bottom"/>
          </w:tcPr>
          <w:p w14:paraId="6580D7D0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6"/>
              </w:tabs>
              <w:ind w:left="-64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</w:p>
        </w:tc>
      </w:tr>
      <w:tr w:rsidR="006A04C5" w:rsidRPr="00D246FB" w14:paraId="3CD8A14B" w14:textId="77777777" w:rsidTr="006C21E0">
        <w:tc>
          <w:tcPr>
            <w:tcW w:w="2806" w:type="dxa"/>
            <w:vAlign w:val="bottom"/>
          </w:tcPr>
          <w:p w14:paraId="3FF4DBF9" w14:textId="77777777" w:rsidR="006A04C5" w:rsidRPr="00F5614F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b/>
                <w:bCs/>
                <w:spacing w:val="-6"/>
                <w:sz w:val="28"/>
                <w:szCs w:val="28"/>
                <w:cs/>
              </w:rPr>
            </w:pPr>
            <w:r w:rsidRPr="00F5614F">
              <w:rPr>
                <w:rFonts w:asciiTheme="majorBidi" w:hAnsiTheme="majorBidi" w:cstheme="majorBidi"/>
                <w:color w:val="000000"/>
                <w:spacing w:val="-6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169" w:type="dxa"/>
            <w:vAlign w:val="bottom"/>
          </w:tcPr>
          <w:p w14:paraId="2FA7BF5E" w14:textId="71E1E7C8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55" w:type="dxa"/>
            <w:vAlign w:val="bottom"/>
          </w:tcPr>
          <w:p w14:paraId="51653FCE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vAlign w:val="bottom"/>
          </w:tcPr>
          <w:p w14:paraId="344DA6B1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55" w:type="dxa"/>
            <w:vAlign w:val="bottom"/>
          </w:tcPr>
          <w:p w14:paraId="22009A83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vAlign w:val="bottom"/>
          </w:tcPr>
          <w:p w14:paraId="0C344EA3" w14:textId="77777777" w:rsidR="006A04C5" w:rsidRPr="006C21E0" w:rsidRDefault="00BA5381" w:rsidP="00AE56E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7" w:type="dxa"/>
            <w:vAlign w:val="bottom"/>
          </w:tcPr>
          <w:p w14:paraId="4DB97BC9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vAlign w:val="bottom"/>
          </w:tcPr>
          <w:p w14:paraId="5FCEAD2D" w14:textId="64F0A730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8" w:type="dxa"/>
            <w:vAlign w:val="bottom"/>
          </w:tcPr>
          <w:p w14:paraId="16D68B6A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vAlign w:val="bottom"/>
          </w:tcPr>
          <w:p w14:paraId="3FAF22D8" w14:textId="72EEAB8E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ind w:left="-64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53</w:t>
            </w:r>
            <w:r w:rsidR="00BA5381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000</w:t>
            </w:r>
          </w:p>
        </w:tc>
      </w:tr>
      <w:tr w:rsidR="00A2040F" w:rsidRPr="00D246FB" w14:paraId="2752F309" w14:textId="77777777" w:rsidTr="006C21E0">
        <w:tc>
          <w:tcPr>
            <w:tcW w:w="2806" w:type="dxa"/>
            <w:vAlign w:val="bottom"/>
          </w:tcPr>
          <w:p w14:paraId="5DB09881" w14:textId="53DA950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  <w:t>เงินลงทุนในกิจการอื่น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 xml:space="preserve"> *</w:t>
            </w:r>
            <w:r w:rsidR="00514E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*</w:t>
            </w:r>
          </w:p>
        </w:tc>
        <w:tc>
          <w:tcPr>
            <w:tcW w:w="1169" w:type="dxa"/>
            <w:vAlign w:val="bottom"/>
          </w:tcPr>
          <w:p w14:paraId="5AD77A08" w14:textId="2FA4DB26" w:rsidR="00A2040F" w:rsidRPr="006C21E0" w:rsidRDefault="00DB71A4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ind w:left="-11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A2040F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55" w:type="dxa"/>
            <w:vAlign w:val="bottom"/>
          </w:tcPr>
          <w:p w14:paraId="177177B3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vAlign w:val="bottom"/>
          </w:tcPr>
          <w:p w14:paraId="7709CBFD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ind w:left="-10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55" w:type="dxa"/>
            <w:vAlign w:val="bottom"/>
          </w:tcPr>
          <w:p w14:paraId="4DE3B16E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vAlign w:val="bottom"/>
          </w:tcPr>
          <w:p w14:paraId="331AA101" w14:textId="52256247" w:rsidR="00A2040F" w:rsidRPr="006C21E0" w:rsidRDefault="00DB71A4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90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A2040F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37" w:type="dxa"/>
            <w:vAlign w:val="bottom"/>
          </w:tcPr>
          <w:p w14:paraId="1F9F6740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vAlign w:val="bottom"/>
          </w:tcPr>
          <w:p w14:paraId="4148CB75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ind w:left="-126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-</w:t>
            </w:r>
          </w:p>
        </w:tc>
        <w:tc>
          <w:tcPr>
            <w:tcW w:w="238" w:type="dxa"/>
            <w:vAlign w:val="bottom"/>
          </w:tcPr>
          <w:p w14:paraId="20B20CBD" w14:textId="77777777" w:rsidR="00A2040F" w:rsidRPr="006C21E0" w:rsidRDefault="00A2040F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vAlign w:val="bottom"/>
          </w:tcPr>
          <w:p w14:paraId="699F8234" w14:textId="5E0D737F" w:rsidR="00A2040F" w:rsidRPr="006C21E0" w:rsidRDefault="00DB71A4" w:rsidP="00555E1F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ind w:left="-64" w:right="-115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442</w:t>
            </w:r>
            <w:r w:rsidR="00A2040F" w:rsidRPr="006C21E0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300</w:t>
            </w:r>
          </w:p>
        </w:tc>
      </w:tr>
      <w:tr w:rsidR="006A04C5" w:rsidRPr="00D246FB" w14:paraId="0EFD010C" w14:textId="77777777" w:rsidTr="006C21E0">
        <w:tc>
          <w:tcPr>
            <w:tcW w:w="2806" w:type="dxa"/>
            <w:vAlign w:val="bottom"/>
          </w:tcPr>
          <w:p w14:paraId="34427A8F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8" w:right="-115" w:hanging="16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649511" w14:textId="78CF0C40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3"/>
              </w:tabs>
              <w:ind w:left="-11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495</w:t>
            </w:r>
            <w:r w:rsidR="005657F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55" w:type="dxa"/>
            <w:vAlign w:val="bottom"/>
          </w:tcPr>
          <w:p w14:paraId="2EB79434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BD5F70" w14:textId="77777777" w:rsidR="006A04C5" w:rsidRPr="006C21E0" w:rsidRDefault="00BA5381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7"/>
              </w:tabs>
              <w:ind w:left="-10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55" w:type="dxa"/>
            <w:vAlign w:val="bottom"/>
          </w:tcPr>
          <w:p w14:paraId="23032FA5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478C41" w14:textId="19721F19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6"/>
              </w:tabs>
              <w:ind w:left="-90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442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300</w:t>
            </w:r>
          </w:p>
        </w:tc>
        <w:tc>
          <w:tcPr>
            <w:tcW w:w="237" w:type="dxa"/>
            <w:vAlign w:val="bottom"/>
          </w:tcPr>
          <w:p w14:paraId="6FDC861B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11BA9B" w14:textId="7745FF8B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7"/>
              </w:tabs>
              <w:ind w:left="-126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53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000</w:t>
            </w:r>
          </w:p>
        </w:tc>
        <w:tc>
          <w:tcPr>
            <w:tcW w:w="238" w:type="dxa"/>
            <w:vAlign w:val="bottom"/>
          </w:tcPr>
          <w:p w14:paraId="1530D5CE" w14:textId="77777777" w:rsidR="006A04C5" w:rsidRPr="006C21E0" w:rsidRDefault="006A04C5" w:rsidP="00451645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86FF4E" w14:textId="49866E7B" w:rsidR="006A04C5" w:rsidRPr="006C21E0" w:rsidRDefault="00DB71A4" w:rsidP="00BA538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ind w:left="-64" w:right="-115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2</w:t>
            </w:r>
            <w:r w:rsidR="005657FB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495</w:t>
            </w:r>
            <w:r w:rsidR="00BA5381" w:rsidRPr="006C21E0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300</w:t>
            </w:r>
          </w:p>
        </w:tc>
      </w:tr>
    </w:tbl>
    <w:p w14:paraId="0E9E4C77" w14:textId="21EA33A3" w:rsidR="005657FB" w:rsidRPr="00223E3D" w:rsidRDefault="00514EE0" w:rsidP="00514E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 w:hanging="810"/>
        <w:jc w:val="thaiDistribute"/>
        <w:rPr>
          <w:rFonts w:ascii="Angsana New" w:hAnsi="Angsana New"/>
          <w:i/>
          <w:iCs/>
          <w:spacing w:val="-10"/>
          <w:sz w:val="30"/>
          <w:szCs w:val="30"/>
        </w:rPr>
      </w:pPr>
      <w:r w:rsidRPr="00223E3D">
        <w:rPr>
          <w:rFonts w:ascii="Angsana New" w:hAnsi="Angsana New"/>
          <w:i/>
          <w:iCs/>
          <w:spacing w:val="-10"/>
          <w:sz w:val="30"/>
          <w:szCs w:val="30"/>
        </w:rPr>
        <w:t>**</w:t>
      </w:r>
      <w:r w:rsidR="00DB71A4">
        <w:rPr>
          <w:rFonts w:ascii="Angsana New" w:hAnsi="Angsana New"/>
          <w:i/>
          <w:iCs/>
          <w:spacing w:val="-10"/>
          <w:sz w:val="30"/>
          <w:szCs w:val="30"/>
        </w:rPr>
        <w:t xml:space="preserve"> </w:t>
      </w:r>
      <w:r w:rsidR="00B62A98" w:rsidRPr="00223E3D">
        <w:rPr>
          <w:rFonts w:ascii="Angsana New" w:hAnsi="Angsana New" w:hint="cs"/>
          <w:i/>
          <w:iCs/>
          <w:spacing w:val="-10"/>
          <w:sz w:val="30"/>
          <w:szCs w:val="30"/>
          <w:cs/>
        </w:rPr>
        <w:t>ดู</w:t>
      </w:r>
      <w:r w:rsidRPr="00223E3D">
        <w:rPr>
          <w:rFonts w:ascii="Angsana New" w:hAnsi="Angsana New" w:hint="cs"/>
          <w:i/>
          <w:iCs/>
          <w:spacing w:val="-10"/>
          <w:sz w:val="30"/>
          <w:szCs w:val="30"/>
          <w:cs/>
        </w:rPr>
        <w:t xml:space="preserve">หมายเหตุข้อ </w:t>
      </w:r>
      <w:r w:rsidR="00DB71A4" w:rsidRPr="00DB71A4">
        <w:rPr>
          <w:rFonts w:ascii="Angsana New" w:hAnsi="Angsana New"/>
          <w:i/>
          <w:iCs/>
          <w:spacing w:val="-10"/>
          <w:sz w:val="30"/>
          <w:szCs w:val="30"/>
        </w:rPr>
        <w:t>10</w:t>
      </w:r>
    </w:p>
    <w:p w14:paraId="7425D12A" w14:textId="77777777" w:rsidR="00514EE0" w:rsidRPr="00223E3D" w:rsidRDefault="00514EE0" w:rsidP="00514E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236705E5" w14:textId="2A9F7706" w:rsidR="008F5318" w:rsidRPr="00223E3D" w:rsidRDefault="008F5318" w:rsidP="006C21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z w:val="30"/>
          <w:szCs w:val="30"/>
        </w:rPr>
      </w:pPr>
      <w:r w:rsidRPr="00223E3D">
        <w:rPr>
          <w:rFonts w:ascii="Angsana New" w:hAnsi="Angsana New" w:hint="cs"/>
          <w:spacing w:val="-10"/>
          <w:sz w:val="30"/>
          <w:szCs w:val="30"/>
          <w:cs/>
        </w:rPr>
        <w:t xml:space="preserve">กลุ่มบริษัทตั้งใจจะถือตราสารทุนที่ไม่อยู่ในความต้องการของตลาดจำนวน </w:t>
      </w:r>
      <w:r w:rsidR="00DB71A4" w:rsidRPr="00DB71A4">
        <w:rPr>
          <w:rFonts w:ascii="Angsana New" w:hAnsi="Angsana New"/>
          <w:spacing w:val="-10"/>
          <w:sz w:val="30"/>
          <w:szCs w:val="30"/>
        </w:rPr>
        <w:t>2</w:t>
      </w:r>
      <w:r w:rsidR="005657FB" w:rsidRPr="00223E3D">
        <w:rPr>
          <w:rFonts w:ascii="Angsana New" w:hAnsi="Angsana New"/>
          <w:spacing w:val="-10"/>
          <w:sz w:val="30"/>
          <w:szCs w:val="30"/>
        </w:rPr>
        <w:t>,</w:t>
      </w:r>
      <w:r w:rsidR="00DB71A4" w:rsidRPr="00DB71A4">
        <w:rPr>
          <w:rFonts w:ascii="Angsana New" w:hAnsi="Angsana New"/>
          <w:spacing w:val="-10"/>
          <w:sz w:val="30"/>
          <w:szCs w:val="30"/>
        </w:rPr>
        <w:t>442</w:t>
      </w:r>
      <w:r w:rsidRPr="00223E3D">
        <w:rPr>
          <w:rFonts w:ascii="Angsana New" w:hAnsi="Angsana New" w:hint="cs"/>
          <w:spacing w:val="-10"/>
          <w:sz w:val="30"/>
          <w:szCs w:val="30"/>
        </w:rPr>
        <w:t>.</w:t>
      </w:r>
      <w:r w:rsidR="00DB71A4" w:rsidRPr="00DB71A4">
        <w:rPr>
          <w:rFonts w:ascii="Angsana New" w:hAnsi="Angsana New" w:hint="cs"/>
          <w:spacing w:val="-10"/>
          <w:sz w:val="30"/>
          <w:szCs w:val="30"/>
        </w:rPr>
        <w:t>30</w:t>
      </w:r>
      <w:r w:rsidRPr="00223E3D">
        <w:rPr>
          <w:rFonts w:ascii="Angsana New" w:hAnsi="Angsana New" w:hint="cs"/>
          <w:spacing w:val="-10"/>
          <w:sz w:val="30"/>
          <w:szCs w:val="30"/>
        </w:rPr>
        <w:t xml:space="preserve"> </w:t>
      </w:r>
      <w:r w:rsidRPr="00223E3D">
        <w:rPr>
          <w:rFonts w:ascii="Angsana New" w:hAnsi="Angsana New" w:hint="cs"/>
          <w:spacing w:val="-10"/>
          <w:sz w:val="30"/>
          <w:szCs w:val="30"/>
          <w:cs/>
        </w:rPr>
        <w:t>ล้านบาท เพื่อ</w:t>
      </w:r>
      <w:r w:rsidRPr="00223E3D">
        <w:rPr>
          <w:rFonts w:ascii="Angsana New" w:hAnsi="Angsana New" w:hint="cs"/>
          <w:sz w:val="30"/>
          <w:szCs w:val="30"/>
          <w:cs/>
        </w:rPr>
        <w:t>วัตถุประสงค์ทางกลยุทธ์ในระยะยาว กลุ่มบริษัทเลือกกำหนดให้เงินลงทุนดังกล่าวเป็นเงินลงทุนที่วัดมูลค่าด้วยมูลค่ายุติธรรมผ่านกำไรขาดทุนเบ็ดเสร็จอื่น ทั้งนี้ ผลกำไร (ขาดทุน) สะสมจากการวัดมูลค่ายุติธรรมของ</w:t>
      </w:r>
      <w:r w:rsidR="00474BF3" w:rsidRPr="00223E3D">
        <w:rPr>
          <w:rFonts w:ascii="Angsana New" w:hAnsi="Angsana New"/>
          <w:sz w:val="30"/>
          <w:szCs w:val="30"/>
        </w:rPr>
        <w:br/>
      </w:r>
      <w:r w:rsidRPr="00223E3D">
        <w:rPr>
          <w:rFonts w:ascii="Angsana New" w:hAnsi="Angsana New" w:hint="cs"/>
          <w:sz w:val="30"/>
          <w:szCs w:val="30"/>
          <w:cs/>
        </w:rPr>
        <w:t>เงินลงทุนดังกล่าวจะไม่ถูกจัดประเภทไปยังกำไรหรือขาดทุนในภายหลัง</w:t>
      </w:r>
    </w:p>
    <w:p w14:paraId="4259F9EF" w14:textId="77777777" w:rsidR="006A04C5" w:rsidRPr="00223E3D" w:rsidRDefault="006A04C5" w:rsidP="006C21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10D61434" w14:textId="69E8308B" w:rsidR="00423DEA" w:rsidRPr="00223E3D" w:rsidRDefault="006A04C5" w:rsidP="006C21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  <w:r w:rsidRPr="00223E3D">
        <w:rPr>
          <w:rFonts w:ascii="Angsana New" w:hAnsi="Angsana New"/>
          <w:spacing w:val="-10"/>
          <w:sz w:val="30"/>
          <w:szCs w:val="30"/>
          <w:cs/>
        </w:rPr>
        <w:t>เงิน</w:t>
      </w:r>
      <w:r w:rsidRPr="00223E3D">
        <w:rPr>
          <w:rFonts w:ascii="Angsana New" w:hAnsi="Angsana New" w:hint="cs"/>
          <w:spacing w:val="-10"/>
          <w:sz w:val="30"/>
          <w:szCs w:val="30"/>
          <w:cs/>
        </w:rPr>
        <w:t>ลงทุนในตราสารหนี้ของ</w:t>
      </w:r>
      <w:r w:rsidRPr="00223E3D">
        <w:rPr>
          <w:rFonts w:ascii="Angsana New" w:hAnsi="Angsana New"/>
          <w:spacing w:val="-10"/>
          <w:sz w:val="30"/>
          <w:szCs w:val="30"/>
          <w:cs/>
        </w:rPr>
        <w:t>กลุ่มบริษัท</w:t>
      </w:r>
      <w:r w:rsidRPr="00223E3D">
        <w:rPr>
          <w:rFonts w:ascii="Angsana New" w:hAnsi="Angsana New" w:hint="cs"/>
          <w:spacing w:val="-10"/>
          <w:sz w:val="30"/>
          <w:szCs w:val="30"/>
          <w:cs/>
        </w:rPr>
        <w:t>ซึ่ง</w:t>
      </w:r>
      <w:r w:rsidRPr="00223E3D">
        <w:rPr>
          <w:rFonts w:ascii="Angsana New" w:hAnsi="Angsana New"/>
          <w:spacing w:val="-10"/>
          <w:sz w:val="30"/>
          <w:szCs w:val="30"/>
          <w:cs/>
        </w:rPr>
        <w:t>เดิม</w:t>
      </w:r>
      <w:r w:rsidRPr="00223E3D">
        <w:rPr>
          <w:rFonts w:ascii="Angsana New" w:hAnsi="Angsana New" w:hint="cs"/>
          <w:spacing w:val="-10"/>
          <w:sz w:val="30"/>
          <w:szCs w:val="30"/>
          <w:cs/>
        </w:rPr>
        <w:t>ถูกจัดประเภทเป็น</w:t>
      </w:r>
      <w:r w:rsidRPr="00223E3D">
        <w:rPr>
          <w:rFonts w:ascii="Angsana New" w:hAnsi="Angsana New"/>
          <w:spacing w:val="-10"/>
          <w:sz w:val="30"/>
          <w:szCs w:val="30"/>
          <w:cs/>
        </w:rPr>
        <w:t>เงินลงทุน</w:t>
      </w:r>
      <w:r w:rsidRPr="00223E3D">
        <w:rPr>
          <w:rFonts w:ascii="Angsana New" w:hAnsi="Angsana New" w:hint="cs"/>
          <w:spacing w:val="-10"/>
          <w:sz w:val="30"/>
          <w:szCs w:val="30"/>
          <w:cs/>
        </w:rPr>
        <w:t>เผื่อขายได้จัดประเภทเป็น</w:t>
      </w:r>
      <w:r w:rsidRPr="00223E3D">
        <w:rPr>
          <w:rFonts w:ascii="Angsana New" w:hAnsi="Angsana New"/>
          <w:spacing w:val="-10"/>
          <w:sz w:val="30"/>
          <w:szCs w:val="30"/>
          <w:cs/>
        </w:rPr>
        <w:t>เงินลงทุน</w:t>
      </w:r>
      <w:r w:rsidR="006C21E0" w:rsidRPr="00223E3D">
        <w:rPr>
          <w:rFonts w:ascii="Angsana New" w:hAnsi="Angsana New"/>
          <w:spacing w:val="-10"/>
          <w:sz w:val="30"/>
          <w:szCs w:val="30"/>
        </w:rPr>
        <w:br/>
      </w:r>
      <w:r w:rsidRPr="00223E3D">
        <w:rPr>
          <w:rFonts w:ascii="Angsana New" w:hAnsi="Angsana New"/>
          <w:spacing w:val="-10"/>
          <w:sz w:val="30"/>
          <w:szCs w:val="30"/>
          <w:cs/>
        </w:rPr>
        <w:t>ที่วัดมูลค่า</w:t>
      </w:r>
      <w:r w:rsidR="00474BF3" w:rsidRPr="00223E3D">
        <w:rPr>
          <w:rFonts w:ascii="Angsana New" w:hAnsi="Angsana New"/>
          <w:spacing w:val="-10"/>
          <w:sz w:val="30"/>
          <w:szCs w:val="30"/>
          <w:cs/>
        </w:rPr>
        <w:t>มูลค่ายุติธรรมผ่านกำไรขาดทุนเบ็ดเสร็จอื่น</w:t>
      </w:r>
      <w:r w:rsidR="00474BF3" w:rsidRPr="00223E3D">
        <w:rPr>
          <w:rFonts w:ascii="Angsana New" w:hAnsi="Angsana New"/>
          <w:spacing w:val="-10"/>
          <w:sz w:val="30"/>
          <w:szCs w:val="30"/>
        </w:rPr>
        <w:t xml:space="preserve"> </w:t>
      </w:r>
      <w:r w:rsidR="00474BF3" w:rsidRPr="00223E3D">
        <w:rPr>
          <w:rFonts w:ascii="Angsana New" w:hAnsi="Angsana New"/>
          <w:spacing w:val="-10"/>
          <w:sz w:val="30"/>
          <w:szCs w:val="30"/>
          <w:cs/>
        </w:rPr>
        <w:t>กลุ่มบริษัทตั้งใจจะถือเงินลงทุนดังกล่าวไปจนครบกำหน</w:t>
      </w:r>
      <w:r w:rsidR="00C51633" w:rsidRPr="00223E3D">
        <w:rPr>
          <w:rFonts w:ascii="Angsana New" w:hAnsi="Angsana New" w:hint="cs"/>
          <w:spacing w:val="-10"/>
          <w:sz w:val="30"/>
          <w:szCs w:val="30"/>
          <w:cs/>
        </w:rPr>
        <w:t>ด</w:t>
      </w:r>
      <w:r w:rsidR="00474BF3" w:rsidRPr="00223E3D">
        <w:rPr>
          <w:rFonts w:ascii="Angsana New" w:hAnsi="Angsana New"/>
          <w:spacing w:val="-10"/>
          <w:sz w:val="30"/>
          <w:szCs w:val="30"/>
          <w:cs/>
        </w:rPr>
        <w:t>เพื่อรับกระแสเงินสดตามสัญญา</w:t>
      </w:r>
      <w:r w:rsidR="00012344" w:rsidRPr="00223E3D">
        <w:rPr>
          <w:rFonts w:ascii="Angsana New" w:hAnsi="Angsana New"/>
          <w:spacing w:val="-10"/>
          <w:sz w:val="30"/>
          <w:szCs w:val="30"/>
        </w:rPr>
        <w:t xml:space="preserve"> </w:t>
      </w:r>
      <w:r w:rsidR="00012344" w:rsidRPr="00223E3D">
        <w:rPr>
          <w:rFonts w:ascii="Angsana New" w:hAnsi="Angsana New" w:hint="cs"/>
          <w:spacing w:val="-10"/>
          <w:sz w:val="30"/>
          <w:szCs w:val="30"/>
          <w:cs/>
        </w:rPr>
        <w:t>และกระแสเงินสดตามสัญญานี้</w:t>
      </w:r>
      <w:r w:rsidR="00474BF3" w:rsidRPr="00223E3D">
        <w:rPr>
          <w:rFonts w:ascii="Angsana New" w:hAnsi="Angsana New"/>
          <w:spacing w:val="-10"/>
          <w:sz w:val="30"/>
          <w:szCs w:val="30"/>
          <w:cs/>
        </w:rPr>
        <w:t>ประกอบด้วยการจ่ายเพียงเงินต้นและดอกเบี้ย</w:t>
      </w:r>
      <w:r w:rsidR="00012344" w:rsidRPr="00223E3D">
        <w:rPr>
          <w:rFonts w:ascii="Angsana New" w:hAnsi="Angsana New" w:hint="cs"/>
          <w:spacing w:val="-10"/>
          <w:sz w:val="30"/>
          <w:szCs w:val="30"/>
          <w:cs/>
        </w:rPr>
        <w:t>จากจำนวนเงินต้นที่คงค้างอยู่</w:t>
      </w:r>
    </w:p>
    <w:p w14:paraId="3C7BE666" w14:textId="0D113A82" w:rsidR="008D4F67" w:rsidRPr="00223E3D" w:rsidRDefault="008D4F67" w:rsidP="006C21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1790B434" w14:textId="77777777" w:rsidR="00223E3D" w:rsidRDefault="00223E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0B9ABAE7" w14:textId="6D5029F0" w:rsidR="008F5318" w:rsidRPr="00223E3D" w:rsidRDefault="00740BE2" w:rsidP="009B3D1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 w:hanging="360"/>
        <w:jc w:val="thaiDistribute"/>
        <w:rPr>
          <w:rFonts w:ascii="Angsana New" w:hAnsi="Angsana New"/>
          <w:sz w:val="30"/>
          <w:szCs w:val="30"/>
        </w:rPr>
      </w:pPr>
      <w:r w:rsidRPr="00223E3D">
        <w:rPr>
          <w:rFonts w:ascii="Angsana New" w:hAnsi="Angsana New"/>
          <w:sz w:val="30"/>
          <w:szCs w:val="30"/>
        </w:rPr>
        <w:lastRenderedPageBreak/>
        <w:t>(</w:t>
      </w:r>
      <w:r w:rsidRPr="00223E3D">
        <w:rPr>
          <w:rFonts w:ascii="Angsana New" w:hAnsi="Angsana New" w:hint="cs"/>
          <w:sz w:val="30"/>
          <w:szCs w:val="30"/>
          <w:cs/>
        </w:rPr>
        <w:t>ก</w:t>
      </w:r>
      <w:r w:rsidRPr="00223E3D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Pr="00223E3D">
        <w:rPr>
          <w:rFonts w:ascii="Angsana New" w:hAnsi="Angsana New"/>
          <w:sz w:val="30"/>
          <w:szCs w:val="30"/>
        </w:rPr>
        <w:t xml:space="preserve">) </w:t>
      </w:r>
      <w:r w:rsidRPr="00223E3D">
        <w:rPr>
          <w:rFonts w:ascii="Angsana New" w:hAnsi="Angsana New"/>
          <w:sz w:val="30"/>
          <w:szCs w:val="30"/>
          <w:cs/>
        </w:rPr>
        <w:t>การด้อยค่าของสินทรัพย์ทางการเงิน</w:t>
      </w:r>
    </w:p>
    <w:p w14:paraId="4A00D708" w14:textId="77777777" w:rsidR="008F5318" w:rsidRPr="00223E3D" w:rsidRDefault="008F5318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1D4620B4" w14:textId="5A879293" w:rsidR="008F5318" w:rsidRDefault="008F5318" w:rsidP="009B3D12">
      <w:pPr>
        <w:pStyle w:val="ListParagraph"/>
        <w:tabs>
          <w:tab w:val="clear" w:pos="907"/>
        </w:tabs>
        <w:autoSpaceDE w:val="0"/>
        <w:autoSpaceDN w:val="0"/>
        <w:adjustRightInd w:val="0"/>
        <w:spacing w:line="240" w:lineRule="auto"/>
        <w:ind w:left="1350"/>
        <w:jc w:val="thaiDistribute"/>
        <w:rPr>
          <w:rFonts w:ascii="Angsana New" w:hAnsi="Angsana New"/>
          <w:sz w:val="30"/>
          <w:szCs w:val="30"/>
        </w:rPr>
      </w:pPr>
      <w:r w:rsidRPr="00223E3D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223E3D">
        <w:rPr>
          <w:rFonts w:ascii="Angsana New" w:hAnsi="Angsana New" w:hint="cs"/>
          <w:sz w:val="30"/>
          <w:szCs w:val="30"/>
        </w:rPr>
        <w:t xml:space="preserve"> </w:t>
      </w:r>
      <w:r w:rsidRPr="00223E3D">
        <w:rPr>
          <w:rFonts w:ascii="Angsana New" w:hAnsi="Angsana New" w:hint="cs"/>
          <w:sz w:val="30"/>
          <w:szCs w:val="30"/>
          <w:cs/>
        </w:rPr>
        <w:t>แนะนำวิธีการพิจารณาผลขาดทุนด้านเครดิตที่คาดว่าจะเกิดขึ้นตลอดอายุของเครื่องมือทางการเงิน ในขณะที่เดิมกลุ่มบริษัทประมาณการค่าเผื่อหนี้สงสัยจะสูญโดยการวิเคราะห์ประวัติการชำระหนี้</w:t>
      </w:r>
      <w:r w:rsidR="00740BE2" w:rsidRPr="00223E3D">
        <w:rPr>
          <w:rFonts w:ascii="Angsana New" w:hAnsi="Angsana New"/>
          <w:sz w:val="30"/>
          <w:szCs w:val="30"/>
        </w:rPr>
        <w:t xml:space="preserve"> </w:t>
      </w:r>
      <w:r w:rsidRPr="00223E3D">
        <w:rPr>
          <w:rFonts w:ascii="Angsana New" w:hAnsi="Angsana New" w:hint="cs"/>
          <w:sz w:val="30"/>
          <w:szCs w:val="30"/>
          <w:cs/>
        </w:rPr>
        <w:t xml:space="preserve">และการคาดการณ์เกี่ยวกับการชำระหนี้ในอนาคตของลูกค้า </w:t>
      </w:r>
      <w:r w:rsidRPr="00223E3D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223E3D">
        <w:rPr>
          <w:rFonts w:ascii="Angsana New" w:hAnsi="Angsana New" w:hint="cs"/>
          <w:sz w:val="30"/>
          <w:szCs w:val="30"/>
        </w:rPr>
        <w:t xml:space="preserve"> </w:t>
      </w:r>
      <w:r w:rsidRPr="00223E3D">
        <w:rPr>
          <w:rFonts w:ascii="Angsana New" w:hAnsi="Angsana New" w:hint="cs"/>
          <w:sz w:val="30"/>
          <w:szCs w:val="30"/>
          <w:cs/>
        </w:rPr>
        <w:t>กำหนดให้ใช้วิจารณญาณในการประเมินว่าการเปลี่ยนแปลงของปัจจัยทางเศรษฐกิจนั้นมีผลกระทบต่อผลขาดทุนด้านเครดิตที่คาดว่าจะเกิดขึ้นอย่างไร</w:t>
      </w:r>
      <w:r w:rsidR="00740BE2" w:rsidRPr="00223E3D">
        <w:rPr>
          <w:rFonts w:ascii="Angsana New" w:hAnsi="Angsana New"/>
          <w:sz w:val="30"/>
          <w:szCs w:val="30"/>
        </w:rPr>
        <w:t xml:space="preserve"> </w:t>
      </w:r>
      <w:r w:rsidRPr="00223E3D">
        <w:rPr>
          <w:rFonts w:ascii="Angsana New" w:hAnsi="Angsana New" w:hint="cs"/>
          <w:sz w:val="30"/>
          <w:szCs w:val="30"/>
          <w:cs/>
        </w:rPr>
        <w:t>และพิจารณาความน่าจะเป็นถ่วงน้ำหนัก</w:t>
      </w:r>
      <w:r w:rsidRPr="00223E3D">
        <w:rPr>
          <w:rFonts w:ascii="Angsana New" w:hAnsi="Angsana New" w:hint="cs"/>
          <w:sz w:val="30"/>
          <w:szCs w:val="30"/>
        </w:rPr>
        <w:t xml:space="preserve"> </w:t>
      </w:r>
      <w:r w:rsidRPr="00223E3D">
        <w:rPr>
          <w:rFonts w:ascii="Angsana New" w:hAnsi="Angsana New" w:hint="cs"/>
          <w:sz w:val="30"/>
          <w:szCs w:val="30"/>
          <w:cs/>
        </w:rPr>
        <w:t>ทั้งนี้ การพิจารณาด้อยค่าดังกล่าวจะถือปฏิบัติกับ</w:t>
      </w:r>
      <w:r w:rsidRPr="00D246FB">
        <w:rPr>
          <w:rFonts w:ascii="Angsana New" w:hAnsi="Angsana New" w:hint="cs"/>
          <w:sz w:val="30"/>
          <w:szCs w:val="30"/>
          <w:cs/>
        </w:rPr>
        <w:t>สินทรัพย์ทางการเงินที่วัดมูลค่าด้วยวิธีราคาทุนตัดจำหน่ายและเงินลงทุนในตราสารหนี้ที่วัดมูลค่าด้วยมูลค่ายุติธรรมผ่านกำไรขาดทุนเบ็ดเสร็จอื่น ลูกหนี้ตามสัญญาเช่า ซึ่งไม่รวมเงินลงทุนในตราสารทุน</w:t>
      </w:r>
    </w:p>
    <w:p w14:paraId="1E0EEFE4" w14:textId="77777777" w:rsidR="006F002D" w:rsidRPr="006F002D" w:rsidRDefault="006F002D" w:rsidP="006F00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01E7E31F" w14:textId="51710162" w:rsidR="008F5318" w:rsidRPr="00D246FB" w:rsidRDefault="008F5318" w:rsidP="009B3D1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35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กลุ่มบริษัทได้ประเมินการด้อยค่าตาม </w:t>
      </w:r>
      <w:r w:rsidRPr="00D246FB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ส่งผลให้มีค่าเผื่อผลขาดทุนจากการด้อยค่าเพิ่มขึ้น ดังนี้</w:t>
      </w:r>
    </w:p>
    <w:p w14:paraId="3800C745" w14:textId="77777777" w:rsidR="008F5FD1" w:rsidRPr="008D4F67" w:rsidRDefault="008F5FD1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tbl>
      <w:tblPr>
        <w:tblW w:w="8550" w:type="dxa"/>
        <w:tblInd w:w="12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850"/>
        <w:gridCol w:w="1260"/>
        <w:gridCol w:w="180"/>
        <w:gridCol w:w="1260"/>
      </w:tblGrid>
      <w:tr w:rsidR="00CF1B32" w:rsidRPr="00CF1B32" w14:paraId="065372F5" w14:textId="77777777" w:rsidTr="008D4F67">
        <w:trPr>
          <w:cantSplit/>
          <w:tblHeader/>
        </w:trPr>
        <w:tc>
          <w:tcPr>
            <w:tcW w:w="5850" w:type="dxa"/>
            <w:shd w:val="clear" w:color="auto" w:fill="auto"/>
            <w:vAlign w:val="bottom"/>
          </w:tcPr>
          <w:p w14:paraId="69C48AA0" w14:textId="77777777" w:rsidR="00740BE2" w:rsidRPr="00CF1B32" w:rsidRDefault="00740BE2" w:rsidP="0045164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40703AD" w14:textId="77777777" w:rsidR="00740BE2" w:rsidRPr="00CF1B32" w:rsidRDefault="00740BE2" w:rsidP="00451645">
            <w:pPr>
              <w:pStyle w:val="acctmergecolhdg"/>
              <w:spacing w:line="240" w:lineRule="auto"/>
              <w:ind w:left="-77" w:right="-81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  <w:vAlign w:val="bottom"/>
          </w:tcPr>
          <w:p w14:paraId="0C24DEBD" w14:textId="77777777" w:rsidR="00740BE2" w:rsidRPr="00CF1B32" w:rsidRDefault="00740BE2" w:rsidP="00451645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D81B8CC" w14:textId="77777777" w:rsidR="00740BE2" w:rsidRPr="00CF1B32" w:rsidRDefault="00740BE2" w:rsidP="00451645">
            <w:pPr>
              <w:pStyle w:val="acctmergecolhdg"/>
              <w:spacing w:line="240" w:lineRule="auto"/>
              <w:ind w:left="-85" w:right="-82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CF1B32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749B5687" w14:textId="77777777" w:rsidR="00740BE2" w:rsidRPr="00CF1B32" w:rsidRDefault="00740BE2" w:rsidP="00451645">
            <w:pPr>
              <w:pStyle w:val="acctmergecolhdg"/>
              <w:spacing w:line="240" w:lineRule="auto"/>
              <w:ind w:left="-85" w:right="-82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CF1B32" w:rsidRPr="00CF1B32" w14:paraId="68B0EAB0" w14:textId="77777777" w:rsidTr="008D4F67">
        <w:trPr>
          <w:cantSplit/>
          <w:tblHeader/>
        </w:trPr>
        <w:tc>
          <w:tcPr>
            <w:tcW w:w="5850" w:type="dxa"/>
            <w:vAlign w:val="bottom"/>
          </w:tcPr>
          <w:p w14:paraId="4A6DC27F" w14:textId="77777777" w:rsidR="00740BE2" w:rsidRPr="00CF1B32" w:rsidRDefault="00740BE2" w:rsidP="00451645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6FCB6364" w14:textId="77777777" w:rsidR="00740BE2" w:rsidRPr="00CF1B32" w:rsidRDefault="00740BE2" w:rsidP="0045164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CF1B3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="0021019F" w:rsidRPr="00CF1B3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CF1B3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740BE2" w:rsidRPr="00D246FB" w14:paraId="71F34A51" w14:textId="77777777" w:rsidTr="008D4F67">
        <w:trPr>
          <w:cantSplit/>
          <w:trHeight w:val="191"/>
        </w:trPr>
        <w:tc>
          <w:tcPr>
            <w:tcW w:w="5850" w:type="dxa"/>
            <w:vAlign w:val="bottom"/>
          </w:tcPr>
          <w:p w14:paraId="66284969" w14:textId="7A6611FB" w:rsidR="00740BE2" w:rsidRPr="00D246FB" w:rsidRDefault="00371AEA" w:rsidP="008D4F67">
            <w:pPr>
              <w:spacing w:line="240" w:lineRule="auto"/>
              <w:ind w:left="173" w:right="14" w:hanging="173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2953B6E" w14:textId="77777777" w:rsidR="00740BE2" w:rsidRPr="00D246FB" w:rsidRDefault="00371AEA" w:rsidP="00371AEA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28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215AF39" w14:textId="77777777" w:rsidR="00740BE2" w:rsidRPr="00D246FB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4EFE364" w14:textId="77777777" w:rsidR="00740BE2" w:rsidRPr="00D246FB" w:rsidRDefault="00371AEA" w:rsidP="00D047F5">
            <w:pPr>
              <w:pStyle w:val="acctfourfigures"/>
              <w:tabs>
                <w:tab w:val="clear" w:pos="765"/>
                <w:tab w:val="decimal" w:pos="373"/>
              </w:tabs>
              <w:spacing w:line="240" w:lineRule="auto"/>
              <w:ind w:right="33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740BE2" w:rsidRPr="00D246FB" w14:paraId="2757CB1D" w14:textId="77777777" w:rsidTr="008D4F67">
        <w:trPr>
          <w:cantSplit/>
          <w:trHeight w:val="191"/>
        </w:trPr>
        <w:tc>
          <w:tcPr>
            <w:tcW w:w="5850" w:type="dxa"/>
            <w:vAlign w:val="bottom"/>
          </w:tcPr>
          <w:p w14:paraId="1D770136" w14:textId="77777777" w:rsidR="00740BE2" w:rsidRPr="0048178F" w:rsidRDefault="00740BE2" w:rsidP="00451645">
            <w:pPr>
              <w:spacing w:line="240" w:lineRule="auto"/>
              <w:ind w:left="175" w:right="-79" w:hanging="175"/>
              <w:rPr>
                <w:rFonts w:asciiTheme="majorBidi" w:hAnsiTheme="majorBidi" w:cstheme="majorBidi"/>
                <w:sz w:val="22"/>
                <w:szCs w:val="22"/>
              </w:rPr>
            </w:pPr>
            <w:r w:rsidRPr="0048178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79762ACA" w14:textId="77777777" w:rsidR="00740BE2" w:rsidRPr="0048178F" w:rsidRDefault="00740BE2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Cs w:val="22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5546DBC" w14:textId="77777777" w:rsidR="00740BE2" w:rsidRPr="0048178F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5302A3EE" w14:textId="77777777" w:rsidR="00740BE2" w:rsidRPr="0048178F" w:rsidRDefault="00740BE2" w:rsidP="00451645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</w:tr>
      <w:tr w:rsidR="00740BE2" w:rsidRPr="00D246FB" w14:paraId="3EC00C8D" w14:textId="77777777" w:rsidTr="008D4F67">
        <w:trPr>
          <w:cantSplit/>
          <w:trHeight w:val="191"/>
        </w:trPr>
        <w:tc>
          <w:tcPr>
            <w:tcW w:w="5850" w:type="dxa"/>
            <w:vAlign w:val="bottom"/>
          </w:tcPr>
          <w:p w14:paraId="6E17CF5B" w14:textId="232F6D21" w:rsidR="00740BE2" w:rsidRPr="00D246FB" w:rsidRDefault="00740BE2" w:rsidP="00451645">
            <w:pPr>
              <w:spacing w:line="240" w:lineRule="auto"/>
              <w:ind w:left="175" w:right="-79" w:hanging="175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ผลขาดทุนจากการด้อยค่าที่รับรู้เพิ่มเติม ณ วันที่ 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2563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="00D065F9"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สำ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หรับ</w:t>
            </w:r>
          </w:p>
        </w:tc>
        <w:tc>
          <w:tcPr>
            <w:tcW w:w="1260" w:type="dxa"/>
            <w:vAlign w:val="bottom"/>
          </w:tcPr>
          <w:p w14:paraId="227ABC43" w14:textId="77777777" w:rsidR="00740BE2" w:rsidRPr="00D246FB" w:rsidRDefault="00740BE2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599526E3" w14:textId="77777777" w:rsidR="00740BE2" w:rsidRPr="00D246FB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A01B66B" w14:textId="77777777" w:rsidR="00740BE2" w:rsidRPr="00D246FB" w:rsidRDefault="00740BE2" w:rsidP="00451645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40BE2" w:rsidRPr="00D246FB" w14:paraId="56739F1A" w14:textId="77777777" w:rsidTr="008D4F67">
        <w:trPr>
          <w:cantSplit/>
        </w:trPr>
        <w:tc>
          <w:tcPr>
            <w:tcW w:w="5850" w:type="dxa"/>
            <w:vAlign w:val="bottom"/>
          </w:tcPr>
          <w:p w14:paraId="68AE435A" w14:textId="77777777" w:rsidR="00740BE2" w:rsidRPr="00D246FB" w:rsidRDefault="00740BE2" w:rsidP="00740BE2">
            <w:pPr>
              <w:pStyle w:val="ListParagraph"/>
              <w:numPr>
                <w:ilvl w:val="0"/>
                <w:numId w:val="33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1260" w:type="dxa"/>
            <w:vAlign w:val="bottom"/>
          </w:tcPr>
          <w:p w14:paraId="005AD480" w14:textId="0D165ACA" w:rsidR="00740BE2" w:rsidRPr="00D246FB" w:rsidRDefault="00DB71A4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CE593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  <w:vAlign w:val="bottom"/>
          </w:tcPr>
          <w:p w14:paraId="3796EF31" w14:textId="77777777" w:rsidR="00740BE2" w:rsidRPr="00D246FB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4630996" w14:textId="4A5BABC7" w:rsidR="00740BE2" w:rsidRPr="00D246FB" w:rsidRDefault="00DB71A4" w:rsidP="00D047F5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right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CE593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</w:tr>
      <w:tr w:rsidR="00C7199F" w:rsidRPr="00D246FB" w14:paraId="5E83747E" w14:textId="77777777" w:rsidTr="008D4F67">
        <w:trPr>
          <w:cantSplit/>
        </w:trPr>
        <w:tc>
          <w:tcPr>
            <w:tcW w:w="5850" w:type="dxa"/>
            <w:vAlign w:val="bottom"/>
          </w:tcPr>
          <w:p w14:paraId="2CAB7998" w14:textId="77777777" w:rsidR="00C7199F" w:rsidRPr="00D246FB" w:rsidDel="00E07DF5" w:rsidRDefault="00C7199F" w:rsidP="00555E1F">
            <w:pPr>
              <w:pStyle w:val="ListParagraph"/>
              <w:numPr>
                <w:ilvl w:val="0"/>
                <w:numId w:val="33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</w:t>
            </w: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ระยะยาว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แก่กิจการที่เกี่ยวข้องกัน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49648B31" w14:textId="548ADBC1" w:rsidR="00C7199F" w:rsidRPr="00D246FB" w:rsidRDefault="00DB71A4" w:rsidP="00555E1F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  <w:r w:rsidR="00C7199F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120</w:t>
            </w:r>
          </w:p>
        </w:tc>
        <w:tc>
          <w:tcPr>
            <w:tcW w:w="180" w:type="dxa"/>
            <w:vAlign w:val="bottom"/>
          </w:tcPr>
          <w:p w14:paraId="313CC1E0" w14:textId="77777777" w:rsidR="00C7199F" w:rsidRPr="00D246FB" w:rsidRDefault="00C7199F" w:rsidP="00555E1F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2E67782" w14:textId="261AE26F" w:rsidR="00C7199F" w:rsidRPr="00D246FB" w:rsidRDefault="00DB71A4" w:rsidP="007169D7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</w:t>
            </w:r>
            <w:r w:rsidR="00C7199F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607</w:t>
            </w:r>
          </w:p>
        </w:tc>
      </w:tr>
      <w:tr w:rsidR="00C7199F" w:rsidRPr="00D246FB" w14:paraId="1909B14C" w14:textId="77777777" w:rsidTr="008D4F67">
        <w:trPr>
          <w:cantSplit/>
        </w:trPr>
        <w:tc>
          <w:tcPr>
            <w:tcW w:w="5850" w:type="dxa"/>
            <w:vAlign w:val="bottom"/>
          </w:tcPr>
          <w:p w14:paraId="7418DD70" w14:textId="77777777" w:rsidR="00C7199F" w:rsidRPr="00D246FB" w:rsidRDefault="00C7199F" w:rsidP="00740BE2">
            <w:pPr>
              <w:pStyle w:val="ListParagraph"/>
              <w:numPr>
                <w:ilvl w:val="0"/>
                <w:numId w:val="33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ลูกหนี้ตามสัญญาเช่ากิจการที่เกี่ยวข้องกัน</w:t>
            </w:r>
          </w:p>
        </w:tc>
        <w:tc>
          <w:tcPr>
            <w:tcW w:w="1260" w:type="dxa"/>
            <w:vAlign w:val="bottom"/>
          </w:tcPr>
          <w:p w14:paraId="78F41675" w14:textId="768E83C6" w:rsidR="00C7199F" w:rsidRPr="00D246FB" w:rsidRDefault="00DB71A4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C7199F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30</w:t>
            </w:r>
            <w:r w:rsidR="00CE593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180" w:type="dxa"/>
            <w:vAlign w:val="bottom"/>
          </w:tcPr>
          <w:p w14:paraId="470E819C" w14:textId="77777777" w:rsidR="00C7199F" w:rsidRPr="00D246FB" w:rsidRDefault="00C7199F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28F284C" w14:textId="77777777" w:rsidR="00C7199F" w:rsidRPr="00D246FB" w:rsidRDefault="00C7199F" w:rsidP="00D047F5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28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740BE2" w:rsidRPr="00D246FB" w14:paraId="0C1DE6A4" w14:textId="77777777" w:rsidTr="008D4F67">
        <w:trPr>
          <w:cantSplit/>
        </w:trPr>
        <w:tc>
          <w:tcPr>
            <w:tcW w:w="5850" w:type="dxa"/>
            <w:vAlign w:val="bottom"/>
          </w:tcPr>
          <w:p w14:paraId="23E3613D" w14:textId="77777777" w:rsidR="00740BE2" w:rsidRPr="00D246FB" w:rsidRDefault="00740BE2" w:rsidP="00740BE2">
            <w:pPr>
              <w:pStyle w:val="ListParagraph"/>
              <w:numPr>
                <w:ilvl w:val="0"/>
                <w:numId w:val="33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0" w:right="-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260" w:type="dxa"/>
            <w:vAlign w:val="bottom"/>
          </w:tcPr>
          <w:p w14:paraId="65163694" w14:textId="7445845D" w:rsidR="00740BE2" w:rsidRPr="00D246FB" w:rsidRDefault="00DB71A4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</w:t>
            </w:r>
          </w:p>
        </w:tc>
        <w:tc>
          <w:tcPr>
            <w:tcW w:w="180" w:type="dxa"/>
            <w:vAlign w:val="bottom"/>
          </w:tcPr>
          <w:p w14:paraId="2038A84E" w14:textId="77777777" w:rsidR="00740BE2" w:rsidRPr="00D246FB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89D7853" w14:textId="0DB4A4B1" w:rsidR="00740BE2" w:rsidRPr="00D246FB" w:rsidRDefault="00DB71A4" w:rsidP="00D047F5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</w:t>
            </w:r>
          </w:p>
        </w:tc>
      </w:tr>
      <w:tr w:rsidR="00740BE2" w:rsidRPr="00D246FB" w14:paraId="16AB533F" w14:textId="77777777" w:rsidTr="008D4F67">
        <w:trPr>
          <w:cantSplit/>
        </w:trPr>
        <w:tc>
          <w:tcPr>
            <w:tcW w:w="5850" w:type="dxa"/>
            <w:vAlign w:val="bottom"/>
          </w:tcPr>
          <w:p w14:paraId="7225D6ED" w14:textId="6717D80D" w:rsidR="00740BE2" w:rsidRPr="00D246FB" w:rsidRDefault="00740BE2" w:rsidP="00451645">
            <w:pPr>
              <w:spacing w:line="240" w:lineRule="auto"/>
              <w:ind w:left="190" w:hanging="1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ค่าเผื่อผลขาดทุนจากการด้อยค่า 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B32887" w14:textId="28C5F068" w:rsidR="00740BE2" w:rsidRPr="00D246FB" w:rsidRDefault="00DB71A4" w:rsidP="0045164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</w:t>
            </w:r>
            <w:r w:rsidR="001E1D80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498</w:t>
            </w:r>
          </w:p>
        </w:tc>
        <w:tc>
          <w:tcPr>
            <w:tcW w:w="180" w:type="dxa"/>
            <w:vAlign w:val="bottom"/>
          </w:tcPr>
          <w:p w14:paraId="64268235" w14:textId="77777777" w:rsidR="00740BE2" w:rsidRPr="00D246FB" w:rsidRDefault="00740BE2" w:rsidP="0045164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5E09D0" w14:textId="5900FDBC" w:rsidR="00740BE2" w:rsidRPr="00D246FB" w:rsidRDefault="00DB71A4" w:rsidP="00D047F5">
            <w:pPr>
              <w:pStyle w:val="acctfourfigures"/>
              <w:tabs>
                <w:tab w:val="clear" w:pos="765"/>
                <w:tab w:val="decimal" w:pos="109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</w:t>
            </w:r>
            <w:r w:rsidR="001E1D80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68</w:t>
            </w:r>
            <w:r w:rsidR="00CE593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</w:tr>
    </w:tbl>
    <w:p w14:paraId="45A553D4" w14:textId="77777777" w:rsidR="008F5318" w:rsidRPr="008D4F67" w:rsidRDefault="008F5318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728DD1D7" w14:textId="0A00A117" w:rsidR="008F5318" w:rsidRDefault="008F5318" w:rsidP="009B3D12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350"/>
        <w:jc w:val="thaiDistribute"/>
        <w:rPr>
          <w:rFonts w:ascii="Angsana New" w:hAnsi="Angsana New"/>
          <w:sz w:val="30"/>
          <w:szCs w:val="30"/>
        </w:rPr>
      </w:pPr>
      <w:r w:rsidRPr="008D4F67">
        <w:rPr>
          <w:rFonts w:ascii="Angsana New" w:hAnsi="Angsana New" w:hint="cs"/>
          <w:spacing w:val="-10"/>
          <w:sz w:val="30"/>
          <w:szCs w:val="30"/>
          <w:cs/>
        </w:rPr>
        <w:t xml:space="preserve">กลุ่มบริษัทเลือกที่จะรับรู้การเพิ่มขึ้นของผลขาดทุนจากการด้อยค่าโดยปรับปรุงกับกำไรสะสม ณ วันที่ </w:t>
      </w:r>
      <w:r w:rsidRPr="008D4F67">
        <w:rPr>
          <w:rFonts w:ascii="Angsana New" w:hAnsi="Angsana New" w:hint="cs"/>
          <w:spacing w:val="-10"/>
          <w:sz w:val="30"/>
          <w:szCs w:val="30"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</w:p>
    <w:p w14:paraId="0FCB2687" w14:textId="68FE44F9" w:rsidR="008D4F67" w:rsidRDefault="008D4F67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hAnsi="Angsana New"/>
          <w:spacing w:val="-10"/>
          <w:sz w:val="30"/>
          <w:szCs w:val="30"/>
        </w:rPr>
      </w:pPr>
    </w:p>
    <w:p w14:paraId="21AD34B0" w14:textId="77777777" w:rsidR="00223E3D" w:rsidRPr="00223E3D" w:rsidRDefault="00223E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/>
          <w:sz w:val="30"/>
          <w:szCs w:val="30"/>
        </w:rPr>
      </w:pPr>
      <w:r w:rsidRPr="00223E3D">
        <w:rPr>
          <w:rFonts w:ascii="Angsana New" w:hAnsi="Angsana New"/>
          <w:color w:val="000000"/>
          <w:sz w:val="30"/>
          <w:szCs w:val="30"/>
        </w:rPr>
        <w:br w:type="page"/>
      </w:r>
    </w:p>
    <w:p w14:paraId="439EC37B" w14:textId="45FA9604" w:rsidR="008F5318" w:rsidRPr="00D246FB" w:rsidRDefault="008F5318" w:rsidP="008F5318">
      <w:pPr>
        <w:pStyle w:val="ListParagraph"/>
        <w:numPr>
          <w:ilvl w:val="0"/>
          <w:numId w:val="32"/>
        </w:num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b/>
          <w:bCs/>
          <w:i/>
          <w:iCs/>
          <w:color w:val="000000"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color w:val="000000"/>
          <w:sz w:val="30"/>
          <w:szCs w:val="30"/>
        </w:rPr>
        <w:lastRenderedPageBreak/>
        <w:t xml:space="preserve">TFRS </w:t>
      </w:r>
      <w:r w:rsidR="00DB71A4" w:rsidRPr="00DB71A4">
        <w:rPr>
          <w:rFonts w:ascii="Angsana New" w:hAnsi="Angsana New" w:hint="cs"/>
          <w:b/>
          <w:bCs/>
          <w:i/>
          <w:iCs/>
          <w:color w:val="000000"/>
          <w:sz w:val="30"/>
          <w:szCs w:val="30"/>
        </w:rPr>
        <w:t>16</w:t>
      </w:r>
      <w:r w:rsidRPr="00D246FB">
        <w:rPr>
          <w:rFonts w:ascii="Angsana New" w:hAnsi="Angsana New" w:hint="cs"/>
          <w:b/>
          <w:bCs/>
          <w:i/>
          <w:iCs/>
          <w:color w:val="000000"/>
          <w:sz w:val="30"/>
          <w:szCs w:val="30"/>
        </w:rPr>
        <w:t xml:space="preserve"> </w:t>
      </w:r>
      <w:r w:rsidRPr="00D246FB">
        <w:rPr>
          <w:rFonts w:ascii="Angsana New" w:hAnsi="Angsana New" w:hint="cs"/>
          <w:b/>
          <w:bCs/>
          <w:i/>
          <w:iCs/>
          <w:color w:val="000000"/>
          <w:sz w:val="30"/>
          <w:szCs w:val="30"/>
          <w:cs/>
        </w:rPr>
        <w:t>สัญญาเช่า</w:t>
      </w:r>
    </w:p>
    <w:p w14:paraId="3CBE1110" w14:textId="77777777" w:rsidR="008F5318" w:rsidRPr="00A5180D" w:rsidRDefault="008F5318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14:paraId="62A1624F" w14:textId="2E748048" w:rsidR="008F5318" w:rsidRPr="008D4F67" w:rsidRDefault="008F5318" w:rsidP="008F53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0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ตั้งแต่วันที่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กลุ่มบริษัทถือปฏิบัติตาม </w:t>
      </w:r>
      <w:r w:rsidRPr="00D246FB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16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เป็นครั้งแรกกับสัญญาที่เคยระบุว่าเป็น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สัญญาเช่าตามมาตรฐานการบัญชี ฉบับที่ </w:t>
      </w:r>
      <w:r w:rsidR="00DB71A4" w:rsidRPr="00DB71A4">
        <w:rPr>
          <w:rFonts w:ascii="Angsana New" w:hAnsi="Angsana New" w:hint="cs"/>
          <w:sz w:val="30"/>
          <w:szCs w:val="30"/>
        </w:rPr>
        <w:t>17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เรื่อง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สัญญาเช่า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t xml:space="preserve">(TAS </w:t>
      </w:r>
      <w:r w:rsidR="00DB71A4" w:rsidRPr="00DB71A4">
        <w:rPr>
          <w:rFonts w:ascii="Angsana New" w:hAnsi="Angsana New" w:hint="cs"/>
          <w:sz w:val="30"/>
          <w:szCs w:val="30"/>
        </w:rPr>
        <w:t>17</w:t>
      </w:r>
      <w:r w:rsidRPr="00D246FB">
        <w:rPr>
          <w:rFonts w:ascii="Angsana New" w:hAnsi="Angsana New" w:hint="cs"/>
          <w:sz w:val="30"/>
          <w:szCs w:val="30"/>
        </w:rPr>
        <w:t xml:space="preserve">) </w:t>
      </w:r>
      <w:r w:rsidRPr="00D246FB">
        <w:rPr>
          <w:rFonts w:ascii="Angsana New" w:hAnsi="Angsana New" w:hint="cs"/>
          <w:sz w:val="30"/>
          <w:szCs w:val="30"/>
          <w:cs/>
        </w:rPr>
        <w:t xml:space="preserve">และการตีความมาตรฐานการรายงานทางการเงิน ฉบับที่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เรื่อง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การประเมินว่าข้อตกลงประกอบด้วยสัญญาเช่าหรือไม่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t xml:space="preserve">(TFRIC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</w:rPr>
        <w:t xml:space="preserve">) </w:t>
      </w:r>
      <w:r w:rsidRPr="00D246FB">
        <w:rPr>
          <w:rFonts w:ascii="Angsana New" w:hAnsi="Angsana New" w:hint="cs"/>
          <w:sz w:val="30"/>
          <w:szCs w:val="30"/>
          <w:cs/>
        </w:rPr>
        <w:t xml:space="preserve">ด้วยวิธีปรับปรุงย้อนหลังโดยรับรู้ผลกระทบสะสม </w:t>
      </w:r>
      <w:r w:rsidRPr="00D246FB">
        <w:rPr>
          <w:rFonts w:ascii="Angsana New" w:hAnsi="Angsana New" w:hint="cs"/>
          <w:sz w:val="30"/>
          <w:szCs w:val="30"/>
        </w:rPr>
        <w:t>(Modified retrospective approach)</w:t>
      </w:r>
    </w:p>
    <w:p w14:paraId="6445662F" w14:textId="249CF0CC" w:rsidR="008D4F67" w:rsidRPr="00A5180D" w:rsidRDefault="008D4F67" w:rsidP="008D4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14:paraId="556E1215" w14:textId="40981C60" w:rsidR="008F5318" w:rsidRPr="00D246FB" w:rsidRDefault="008F5318" w:rsidP="008F531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eastAsia="Calibri" w:hAnsi="Angsana New"/>
          <w:sz w:val="30"/>
          <w:szCs w:val="30"/>
        </w:rPr>
      </w:pPr>
      <w:r w:rsidRPr="00D246FB">
        <w:rPr>
          <w:rFonts w:ascii="Angsana New" w:eastAsia="Calibri" w:hAnsi="Angsana New" w:hint="cs"/>
          <w:sz w:val="30"/>
          <w:szCs w:val="30"/>
          <w:cs/>
        </w:rPr>
        <w:t>เดิมกลุ่มบริษัทในฐานะผู้เช่าจะรับรู้รายจ่ายภายใต้สัญญาเช่าดำเนินงานและประโยชน์ที่ได้รับที่เกี่ยวข้องกับสัญญาเช่าในกำไรหรือขาดทุนโดยวิธีเส้นตรงตลอดอายุสัญญาเช่าตาม</w:t>
      </w:r>
      <w:r w:rsidRPr="00D246FB">
        <w:rPr>
          <w:rFonts w:ascii="Angsana New" w:eastAsia="Calibri" w:hAnsi="Angsana New" w:hint="cs"/>
          <w:sz w:val="30"/>
          <w:szCs w:val="30"/>
        </w:rPr>
        <w:t xml:space="preserve"> TFRS</w:t>
      </w:r>
      <w:r w:rsidRPr="00D246FB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eastAsia="Calibri" w:hAnsi="Angsana New" w:hint="cs"/>
          <w:sz w:val="30"/>
          <w:szCs w:val="30"/>
        </w:rPr>
        <w:t>16</w:t>
      </w:r>
      <w:r w:rsidRPr="00D246FB">
        <w:rPr>
          <w:rFonts w:ascii="Angsana New" w:eastAsia="Calibri" w:hAnsi="Angsana New" w:hint="cs"/>
          <w:sz w:val="30"/>
          <w:szCs w:val="30"/>
        </w:rPr>
        <w:t xml:space="preserve"> </w:t>
      </w:r>
      <w:r w:rsidRPr="00D246FB">
        <w:rPr>
          <w:rFonts w:ascii="Angsana New" w:eastAsia="Calibri" w:hAnsi="Angsana New" w:hint="cs"/>
          <w:sz w:val="30"/>
          <w:szCs w:val="30"/>
          <w:cs/>
        </w:rPr>
        <w:t>กลุ่มบริษัทได้ประเมินว่าสัญญาเป็นสัญญาเช่าหรือประกอบด้วยสัญญาเช่าหรือไม่ หากสัญญาประกอบด้วยส่วนที่เป็นการเช่าและส่วนที่ไม่เป็นการเช่า กลุ่มบริษัท</w:t>
      </w:r>
      <w:r w:rsidR="00FC2D6F">
        <w:rPr>
          <w:rFonts w:ascii="Angsana New" w:eastAsia="Calibri" w:hAnsi="Angsana New" w:hint="cs"/>
          <w:sz w:val="30"/>
          <w:szCs w:val="30"/>
          <w:cs/>
        </w:rPr>
        <w:t xml:space="preserve">เลือกที่จะไม่แยกส่วนประกอบของสัญญาที่ไม่เป็นการเช่า และรับรู้รายการดังกล่าวเป็นส่วนหนึ่งของสัญญาเช่าเพียงอย่างเดียว </w:t>
      </w:r>
      <w:r w:rsidRPr="00D246FB">
        <w:rPr>
          <w:rFonts w:ascii="Angsana New" w:eastAsia="Calibri" w:hAnsi="Angsana New" w:hint="cs"/>
          <w:sz w:val="30"/>
          <w:szCs w:val="30"/>
          <w:cs/>
        </w:rPr>
        <w:t xml:space="preserve">ณ </w:t>
      </w:r>
      <w:r w:rsidRPr="00D246FB">
        <w:rPr>
          <w:rFonts w:ascii="Angsana New" w:hAnsi="Angsana New" w:hint="cs"/>
          <w:sz w:val="30"/>
          <w:szCs w:val="30"/>
          <w:cs/>
        </w:rPr>
        <w:t>วันที่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eastAsia="Calibri" w:hAnsi="Angsana New" w:hint="cs"/>
          <w:sz w:val="30"/>
          <w:szCs w:val="30"/>
        </w:rPr>
        <w:t xml:space="preserve"> </w:t>
      </w:r>
      <w:r w:rsidRPr="00D246FB">
        <w:rPr>
          <w:rFonts w:ascii="Angsana New" w:eastAsia="Calibri" w:hAnsi="Angsana New" w:hint="cs"/>
          <w:sz w:val="30"/>
          <w:szCs w:val="30"/>
          <w:cs/>
        </w:rPr>
        <w:t>กลุ่มบริษัทและบริษัทรับรู้สินทรัพย์สิทธิการใช้และหนี้สินตามสัญญาเช่า</w:t>
      </w:r>
      <w:r w:rsidRPr="00D246FB">
        <w:rPr>
          <w:rFonts w:ascii="Angsana New" w:eastAsia="Calibri" w:hAnsi="Angsana New" w:hint="cs"/>
          <w:sz w:val="30"/>
          <w:szCs w:val="30"/>
        </w:rPr>
        <w:t xml:space="preserve"> </w:t>
      </w:r>
      <w:r w:rsidRPr="00D246FB">
        <w:rPr>
          <w:rFonts w:ascii="Angsana New" w:eastAsia="Calibri" w:hAnsi="Angsana New" w:hint="cs"/>
          <w:sz w:val="30"/>
          <w:szCs w:val="30"/>
          <w:cs/>
        </w:rPr>
        <w:t>ส่งผลให้ลักษณะของค่าใช้จ่ายที่เกี่ยวข้องกับสัญญาเช่าดังกล่าวเปลี่ยนแปลงไปโดยกลุ่มบริษัทรับรู้ค่าเสื่อมราคาของสินทรัพย์สิทธิการใช้และดอกเบี้ยจ่ายของหนี้สินตามสัญญาเช่า</w:t>
      </w:r>
    </w:p>
    <w:p w14:paraId="425220C1" w14:textId="77777777" w:rsidR="004A1ECC" w:rsidRPr="00A5180D" w:rsidRDefault="004A1ECC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71FA1E98" w14:textId="0418B130" w:rsidR="008F5318" w:rsidRPr="00D246FB" w:rsidRDefault="008F5318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ในการปฏิบัติในช่วงเปลี่ยนแปลง กลุ่มบริษัทได้เลือกใช้ข้อยกเว้นต่อไปนี้</w:t>
      </w:r>
    </w:p>
    <w:p w14:paraId="23749F1D" w14:textId="77777777" w:rsidR="001C0438" w:rsidRPr="00A5180D" w:rsidRDefault="001C0438" w:rsidP="008F53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4C08D29B" w14:textId="2AA08932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ไม่รับรู้สินทรัพย์สิทธิการใช้และหนี้สินตามสัญญาเช่าสำหรับสัญญาเช่าที่อายุสัญญาเช่าสิ้นสุดภายใน</w:t>
      </w:r>
      <w:r w:rsidRPr="00D246FB">
        <w:rPr>
          <w:rFonts w:ascii="Angsana New" w:hAnsi="Angsana New" w:hint="cs"/>
          <w:sz w:val="30"/>
          <w:szCs w:val="30"/>
        </w:rPr>
        <w:br/>
        <w:t xml:space="preserve">   </w:t>
      </w:r>
      <w:r w:rsidR="00DB71A4" w:rsidRPr="00DB71A4">
        <w:rPr>
          <w:rFonts w:ascii="Angsana New" w:hAnsi="Angsana New" w:hint="cs"/>
          <w:sz w:val="30"/>
          <w:szCs w:val="30"/>
        </w:rPr>
        <w:t>12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เดือน</w:t>
      </w:r>
    </w:p>
    <w:p w14:paraId="0984718F" w14:textId="77777777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ไม่รับรู้สินทรัพย์สิทธิการใช้และหนี้สินตามสัญญาเช่าสำหรับสัญญาเช่าซึ่งสินทรัพย์อ้างอิงมีมูลค่าต่ำ</w:t>
      </w:r>
    </w:p>
    <w:p w14:paraId="390527FB" w14:textId="77777777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ใช้ข้อเท็จจริงที่ทราบภายหลังในการกำหนดอายุสัญญาเช่า</w:t>
      </w:r>
    </w:p>
    <w:p w14:paraId="15DBA865" w14:textId="77777777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ใช้อัตราคิดลดอัตราเดียวสำหรับกลุ่มสัญญาเช่าที่มีลักษณะคล้ายคลึงกันอย่างสมเหตุสมผล</w:t>
      </w:r>
    </w:p>
    <w:p w14:paraId="26D7E6DC" w14:textId="77777777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พิจารณาตามการประเมินก่อนหน้าว่าสัญญาเป็นสัญญาที่สร้างภาระหรือไม่ เพื่อเป็นทางเลือกในการทบทวน</w:t>
      </w:r>
      <w:r w:rsidRPr="00D246FB">
        <w:rPr>
          <w:rFonts w:ascii="Angsana New" w:hAnsi="Angsana New" w:hint="cs"/>
          <w:sz w:val="30"/>
          <w:szCs w:val="30"/>
          <w:cs/>
        </w:rPr>
        <w:br/>
        <w:t xml:space="preserve">   การด้อยค่า</w:t>
      </w:r>
      <w:r w:rsidR="001C0438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และ</w:t>
      </w:r>
    </w:p>
    <w:p w14:paraId="43C05A4B" w14:textId="77777777" w:rsidR="008F5318" w:rsidRPr="00D246FB" w:rsidRDefault="008F5318" w:rsidP="008F5318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ไม่รวมต้นทุนทางตรงเริ่มแรกในการวัดมูลค่าสินทรัพย์สิทธิการใช้</w:t>
      </w:r>
    </w:p>
    <w:p w14:paraId="4554B6F4" w14:textId="16189E20" w:rsidR="006F002D" w:rsidRDefault="006F002D" w:rsidP="00E35F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cs/>
        </w:rPr>
      </w:pPr>
      <w:r>
        <w:rPr>
          <w:rFonts w:ascii="Angsana New" w:hAnsi="Angsana New"/>
          <w:cs/>
        </w:rPr>
        <w:br w:type="page"/>
      </w:r>
    </w:p>
    <w:tbl>
      <w:tblPr>
        <w:tblW w:w="8550" w:type="dxa"/>
        <w:tblInd w:w="90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670"/>
        <w:gridCol w:w="1350"/>
        <w:gridCol w:w="180"/>
        <w:gridCol w:w="1350"/>
      </w:tblGrid>
      <w:tr w:rsidR="008F5318" w:rsidRPr="00D246FB" w14:paraId="7B4CE603" w14:textId="77777777" w:rsidTr="006F002D">
        <w:trPr>
          <w:cantSplit/>
          <w:trHeight w:val="20"/>
        </w:trPr>
        <w:tc>
          <w:tcPr>
            <w:tcW w:w="5670" w:type="dxa"/>
            <w:shd w:val="clear" w:color="auto" w:fill="auto"/>
            <w:vAlign w:val="bottom"/>
          </w:tcPr>
          <w:p w14:paraId="5DFB81F6" w14:textId="65123D0B" w:rsidR="008F5318" w:rsidRPr="00D246FB" w:rsidRDefault="008F5318" w:rsidP="001D79AC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  <w:lang w:bidi="th-TH"/>
              </w:rPr>
              <w:lastRenderedPageBreak/>
              <w:t xml:space="preserve">ผลกระทบจากการถือปฏิบัติตาม </w:t>
            </w: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</w:rPr>
              <w:t xml:space="preserve">TFRS </w:t>
            </w:r>
            <w:r w:rsidR="00DB71A4" w:rsidRPr="00DB71A4">
              <w:rPr>
                <w:rFonts w:ascii="Angsana New" w:hAnsi="Angsana New" w:hint="cs"/>
                <w:b/>
                <w:i/>
                <w:iCs/>
                <w:sz w:val="30"/>
                <w:szCs w:val="30"/>
                <w:lang w:val="en-US"/>
              </w:rPr>
              <w:t>16</w:t>
            </w:r>
          </w:p>
        </w:tc>
        <w:tc>
          <w:tcPr>
            <w:tcW w:w="1350" w:type="dxa"/>
            <w:vAlign w:val="bottom"/>
          </w:tcPr>
          <w:p w14:paraId="14B5939C" w14:textId="77777777" w:rsidR="008F5318" w:rsidRPr="00D246FB" w:rsidRDefault="008F5318" w:rsidP="008F5318">
            <w:pPr>
              <w:pStyle w:val="acctmergecolhdg"/>
              <w:spacing w:line="240" w:lineRule="auto"/>
              <w:ind w:left="-75" w:right="-7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  <w:vAlign w:val="bottom"/>
          </w:tcPr>
          <w:p w14:paraId="14EC87F7" w14:textId="77777777" w:rsidR="008F5318" w:rsidRPr="00D246FB" w:rsidRDefault="008F5318" w:rsidP="008F5318">
            <w:pPr>
              <w:pStyle w:val="acctmergecolhdg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128BC5C" w14:textId="77777777" w:rsidR="008F5318" w:rsidRPr="00D246FB" w:rsidRDefault="008F5318" w:rsidP="008F5318">
            <w:pPr>
              <w:pStyle w:val="acctmergecolhdg"/>
              <w:spacing w:line="240" w:lineRule="auto"/>
              <w:ind w:left="-85" w:right="-79"/>
              <w:rPr>
                <w:rFonts w:ascii="Angsana New" w:hAnsi="Angsana New"/>
                <w:b w:val="0"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22CF0704" w14:textId="77777777" w:rsidR="008F5318" w:rsidRPr="00D246FB" w:rsidRDefault="008F5318" w:rsidP="008F5318">
            <w:pPr>
              <w:pStyle w:val="acctmergecolhdg"/>
              <w:spacing w:line="240" w:lineRule="auto"/>
              <w:ind w:left="-85" w:right="-7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8F5318" w:rsidRPr="00D246FB" w14:paraId="549A091C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5020FED2" w14:textId="77777777" w:rsidR="008F5318" w:rsidRPr="00D246FB" w:rsidRDefault="008F5318" w:rsidP="008F5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1CDC9057" w14:textId="77777777" w:rsidR="008F5318" w:rsidRPr="00D246FB" w:rsidRDefault="008F5318" w:rsidP="008F531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8F5318" w:rsidRPr="00D246FB" w14:paraId="6CEA4A43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345C5728" w14:textId="6BA8CB48" w:rsidR="008F5318" w:rsidRPr="00D246FB" w:rsidRDefault="008F5318" w:rsidP="008F53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880" w:type="dxa"/>
            <w:gridSpan w:val="3"/>
            <w:vAlign w:val="bottom"/>
          </w:tcPr>
          <w:p w14:paraId="55886728" w14:textId="77777777" w:rsidR="008F5318" w:rsidRPr="00D246FB" w:rsidRDefault="008F5318" w:rsidP="008F531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F5318" w:rsidRPr="00D246FB" w14:paraId="1EE72DA5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732FD948" w14:textId="77777777" w:rsidR="008F5318" w:rsidRPr="00D246FB" w:rsidRDefault="008F5318" w:rsidP="008F5318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สินทรัพย์สิทธิการใช้เพิ่มขึ้น</w:t>
            </w:r>
          </w:p>
        </w:tc>
        <w:tc>
          <w:tcPr>
            <w:tcW w:w="1350" w:type="dxa"/>
            <w:vAlign w:val="bottom"/>
          </w:tcPr>
          <w:p w14:paraId="0DAFA38F" w14:textId="7121BD3D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003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756</w:t>
            </w:r>
          </w:p>
        </w:tc>
        <w:tc>
          <w:tcPr>
            <w:tcW w:w="180" w:type="dxa"/>
            <w:vAlign w:val="bottom"/>
          </w:tcPr>
          <w:p w14:paraId="262256EE" w14:textId="77777777" w:rsidR="008F5318" w:rsidRPr="00D246FB" w:rsidRDefault="008F5318" w:rsidP="008F5318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E6DA1DC" w14:textId="5F05D10A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096</w:t>
            </w:r>
          </w:p>
        </w:tc>
      </w:tr>
      <w:tr w:rsidR="008F5318" w:rsidRPr="00D246FB" w14:paraId="62518EE3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25CED9AD" w14:textId="77777777" w:rsidR="008F5318" w:rsidRPr="00D246FB" w:rsidRDefault="008F5318" w:rsidP="008F5318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ค่าเช่าจ่ายล่วงหน้าลดลง</w:t>
            </w:r>
          </w:p>
        </w:tc>
        <w:tc>
          <w:tcPr>
            <w:tcW w:w="1350" w:type="dxa"/>
            <w:vAlign w:val="bottom"/>
          </w:tcPr>
          <w:p w14:paraId="0B81874F" w14:textId="3269806E" w:rsidR="008F5318" w:rsidRPr="00D246FB" w:rsidRDefault="008F5318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564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188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0330A3CA" w14:textId="77777777" w:rsidR="008F5318" w:rsidRPr="00D246FB" w:rsidRDefault="008F5318" w:rsidP="008F5318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C0837CC" w14:textId="77777777" w:rsidR="008F5318" w:rsidRPr="00D246FB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tLeast"/>
              <w:ind w:left="-100" w:right="-1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8F5318" w:rsidRPr="00D246FB" w14:paraId="6975F688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6DE37C18" w14:textId="77777777" w:rsidR="008F5318" w:rsidRPr="00D246FB" w:rsidRDefault="008F5318" w:rsidP="008F5318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สินทรัพย์ภาษีเงินได้รอตัดบัญชีเพิ่มขึ้น</w:t>
            </w:r>
          </w:p>
        </w:tc>
        <w:tc>
          <w:tcPr>
            <w:tcW w:w="1350" w:type="dxa"/>
            <w:vAlign w:val="bottom"/>
          </w:tcPr>
          <w:p w14:paraId="4B1C988F" w14:textId="58BFF8ED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005</w:t>
            </w:r>
          </w:p>
        </w:tc>
        <w:tc>
          <w:tcPr>
            <w:tcW w:w="180" w:type="dxa"/>
            <w:vAlign w:val="bottom"/>
          </w:tcPr>
          <w:p w14:paraId="231578E6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9CBC5F5" w14:textId="77777777" w:rsidR="008F5318" w:rsidRPr="00D246FB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tLeast"/>
              <w:ind w:left="-100" w:right="-1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8F5318" w:rsidRPr="00D246FB" w14:paraId="10C743F2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6D7FB7E3" w14:textId="77777777" w:rsidR="008F5318" w:rsidRPr="00D246FB" w:rsidRDefault="008F5318" w:rsidP="008F5318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/>
                <w:i/>
                <w:iCs/>
                <w:sz w:val="30"/>
                <w:szCs w:val="30"/>
                <w:shd w:val="clear" w:color="auto" w:fill="D9D9D9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หนี้สินตามสัญญาเช่าเพิ่มขึ้น</w:t>
            </w:r>
          </w:p>
        </w:tc>
        <w:tc>
          <w:tcPr>
            <w:tcW w:w="1350" w:type="dxa"/>
            <w:vAlign w:val="bottom"/>
          </w:tcPr>
          <w:p w14:paraId="57BE82AA" w14:textId="1E7F7228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454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465</w:t>
            </w:r>
          </w:p>
        </w:tc>
        <w:tc>
          <w:tcPr>
            <w:tcW w:w="180" w:type="dxa"/>
            <w:vAlign w:val="bottom"/>
          </w:tcPr>
          <w:p w14:paraId="42A78FB2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14074A2" w14:textId="6A8B3209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096</w:t>
            </w:r>
          </w:p>
        </w:tc>
      </w:tr>
      <w:tr w:rsidR="008F5318" w:rsidRPr="00D246FB" w14:paraId="0997EBCF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47864D44" w14:textId="77777777" w:rsidR="008F5318" w:rsidRPr="00D246FB" w:rsidRDefault="008F5318" w:rsidP="008F5318">
            <w:pPr>
              <w:tabs>
                <w:tab w:val="clear" w:pos="227"/>
                <w:tab w:val="clear" w:pos="45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กำไรสะสมลดลง</w:t>
            </w:r>
          </w:p>
        </w:tc>
        <w:tc>
          <w:tcPr>
            <w:tcW w:w="1350" w:type="dxa"/>
            <w:vAlign w:val="bottom"/>
          </w:tcPr>
          <w:p w14:paraId="064F05F2" w14:textId="46A62E53" w:rsidR="008F5318" w:rsidRPr="00D246FB" w:rsidRDefault="008F5318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892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20A3B908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3FE3083" w14:textId="77777777" w:rsidR="008F5318" w:rsidRPr="00D246FB" w:rsidRDefault="008F5318" w:rsidP="008F5318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tLeast"/>
              <w:ind w:left="-100" w:right="-1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</w:tbl>
    <w:p w14:paraId="755918E9" w14:textId="77777777" w:rsidR="006F002D" w:rsidRPr="006F002D" w:rsidRDefault="006F002D" w:rsidP="006F00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tbl>
      <w:tblPr>
        <w:tblW w:w="8550" w:type="dxa"/>
        <w:tblInd w:w="88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670"/>
        <w:gridCol w:w="1350"/>
        <w:gridCol w:w="180"/>
        <w:gridCol w:w="1350"/>
      </w:tblGrid>
      <w:tr w:rsidR="008F5318" w:rsidRPr="00D246FB" w14:paraId="42EE8A23" w14:textId="77777777" w:rsidTr="006F002D">
        <w:trPr>
          <w:cantSplit/>
          <w:trHeight w:val="20"/>
        </w:trPr>
        <w:tc>
          <w:tcPr>
            <w:tcW w:w="5670" w:type="dxa"/>
            <w:shd w:val="clear" w:color="auto" w:fill="auto"/>
            <w:vAlign w:val="bottom"/>
          </w:tcPr>
          <w:p w14:paraId="7B5EADB1" w14:textId="142B154D" w:rsidR="008F5318" w:rsidRPr="00D246FB" w:rsidRDefault="008F5318" w:rsidP="008F5318">
            <w:pPr>
              <w:pStyle w:val="acctfourfigures"/>
              <w:tabs>
                <w:tab w:val="clear" w:pos="765"/>
                <w:tab w:val="decimal" w:pos="87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การวัดมูลค่าหนี้สินตามสัญญาเช่า</w:t>
            </w:r>
          </w:p>
        </w:tc>
        <w:tc>
          <w:tcPr>
            <w:tcW w:w="1350" w:type="dxa"/>
            <w:vAlign w:val="bottom"/>
          </w:tcPr>
          <w:p w14:paraId="7A3A55C2" w14:textId="77777777" w:rsidR="008F5318" w:rsidRPr="00D246FB" w:rsidRDefault="008F5318" w:rsidP="008F5318">
            <w:pPr>
              <w:pStyle w:val="acctmergecolhdg"/>
              <w:spacing w:line="240" w:lineRule="auto"/>
              <w:ind w:left="-75" w:right="-7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  <w:vAlign w:val="bottom"/>
          </w:tcPr>
          <w:p w14:paraId="2AF8FA6D" w14:textId="77777777" w:rsidR="008F5318" w:rsidRPr="00D246FB" w:rsidRDefault="008F5318" w:rsidP="008F5318">
            <w:pPr>
              <w:pStyle w:val="acctmergecolhdg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CABE052" w14:textId="77777777" w:rsidR="008F5318" w:rsidRPr="00D246FB" w:rsidRDefault="008F5318" w:rsidP="008F5318">
            <w:pPr>
              <w:pStyle w:val="acctmergecolhdg"/>
              <w:spacing w:line="240" w:lineRule="auto"/>
              <w:ind w:left="-85" w:right="-79"/>
              <w:rPr>
                <w:rFonts w:ascii="Angsana New" w:hAnsi="Angsana New"/>
                <w:b w:val="0"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</w:p>
          <w:p w14:paraId="58C97085" w14:textId="77777777" w:rsidR="008F5318" w:rsidRPr="00D246FB" w:rsidRDefault="008F5318" w:rsidP="008F5318">
            <w:pPr>
              <w:pStyle w:val="acctmergecolhdg"/>
              <w:spacing w:line="240" w:lineRule="auto"/>
              <w:ind w:left="-85" w:right="-7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8F5318" w:rsidRPr="00D246FB" w14:paraId="7338050B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5436492A" w14:textId="77777777" w:rsidR="008F5318" w:rsidRPr="00D246FB" w:rsidRDefault="008F5318" w:rsidP="008F5318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41A1B20A" w14:textId="77777777" w:rsidR="008F5318" w:rsidRPr="00D246FB" w:rsidRDefault="008F5318" w:rsidP="008F531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8F5318" w:rsidRPr="00D246FB" w14:paraId="33B1D543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472667EA" w14:textId="51E4803B" w:rsidR="008F5318" w:rsidRPr="00D246FB" w:rsidRDefault="008F5318" w:rsidP="008A088E">
            <w:pPr>
              <w:tabs>
                <w:tab w:val="clear" w:pos="227"/>
                <w:tab w:val="clear" w:pos="45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ภาระผูกพันตามสัญญาเช่าดำเนินงานที่เปิดเผยไว้ ณ วันที่</w:t>
            </w:r>
            <w:r w:rsidR="008A088E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A088E" w:rsidRPr="00D246FB">
              <w:rPr>
                <w:rFonts w:ascii="Angsana New" w:hAnsi="Angsana New"/>
                <w:sz w:val="30"/>
                <w:szCs w:val="30"/>
              </w:rPr>
              <w:br/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350" w:type="dxa"/>
            <w:vAlign w:val="bottom"/>
          </w:tcPr>
          <w:p w14:paraId="276D4BA9" w14:textId="6F2DC5FE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079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094</w:t>
            </w:r>
          </w:p>
        </w:tc>
        <w:tc>
          <w:tcPr>
            <w:tcW w:w="180" w:type="dxa"/>
            <w:vAlign w:val="bottom"/>
          </w:tcPr>
          <w:p w14:paraId="26FC4918" w14:textId="77777777" w:rsidR="008F5318" w:rsidRPr="00D246FB" w:rsidRDefault="008F5318" w:rsidP="008F5318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78CE820" w14:textId="1D7304DA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55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915</w:t>
            </w:r>
          </w:p>
        </w:tc>
      </w:tr>
      <w:tr w:rsidR="008F5318" w:rsidRPr="00D246FB" w14:paraId="30C876FA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484F49AD" w14:textId="77777777" w:rsidR="008F5318" w:rsidRPr="00D246FB" w:rsidRDefault="008F5318" w:rsidP="008F5318">
            <w:pPr>
              <w:tabs>
                <w:tab w:val="clear" w:pos="227"/>
                <w:tab w:val="clear" w:pos="45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ข้อยกเว้นในการรับรู้รายการสำหรับสัญญาเช่าระยะสั้นและสินทรัพย์</w:t>
            </w:r>
          </w:p>
          <w:p w14:paraId="24CA3FA0" w14:textId="77777777" w:rsidR="008F5318" w:rsidRPr="00D246FB" w:rsidRDefault="008F5318" w:rsidP="008F5318">
            <w:pPr>
              <w:tabs>
                <w:tab w:val="clear" w:pos="227"/>
                <w:tab w:val="clear" w:pos="45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อ้างอิงมีมูลค่าต่ำ</w:t>
            </w:r>
          </w:p>
        </w:tc>
        <w:tc>
          <w:tcPr>
            <w:tcW w:w="1350" w:type="dxa"/>
            <w:vAlign w:val="bottom"/>
          </w:tcPr>
          <w:p w14:paraId="7DF7A56D" w14:textId="3CFA3518" w:rsidR="008F5318" w:rsidRPr="00D246FB" w:rsidRDefault="008F5318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439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209251AB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853C565" w14:textId="0045E665" w:rsidR="008F5318" w:rsidRPr="00D246FB" w:rsidRDefault="008F5318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847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8F5318" w:rsidRPr="00D246FB" w14:paraId="692A3112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15893302" w14:textId="77777777" w:rsidR="008F5318" w:rsidRPr="00D246FB" w:rsidRDefault="008F5318" w:rsidP="008F5318">
            <w:pPr>
              <w:tabs>
                <w:tab w:val="clear" w:pos="227"/>
                <w:tab w:val="clear" w:pos="5387"/>
                <w:tab w:val="clear" w:pos="5613"/>
                <w:tab w:val="left" w:pos="550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4B769391" w14:textId="6FDC7876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067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655</w:t>
            </w:r>
          </w:p>
        </w:tc>
        <w:tc>
          <w:tcPr>
            <w:tcW w:w="180" w:type="dxa"/>
            <w:vAlign w:val="bottom"/>
          </w:tcPr>
          <w:p w14:paraId="1F07F23A" w14:textId="77777777" w:rsidR="008F5318" w:rsidRPr="00D246FB" w:rsidRDefault="008F5318" w:rsidP="008F5318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0EE458AA" w14:textId="02F6C80A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52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068</w:t>
            </w:r>
          </w:p>
        </w:tc>
      </w:tr>
      <w:tr w:rsidR="008F5318" w:rsidRPr="00D246FB" w14:paraId="7F0ED81E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4D799927" w14:textId="77777777" w:rsidR="008F5318" w:rsidRPr="00D246FB" w:rsidRDefault="008F5318" w:rsidP="008F5318">
            <w:pPr>
              <w:tabs>
                <w:tab w:val="clear" w:pos="227"/>
                <w:tab w:val="clear" w:pos="5387"/>
                <w:tab w:val="clear" w:pos="5613"/>
                <w:tab w:val="left" w:pos="550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มูลค่าปัจจุบันของค่าเช่าที่คิดลดโดยใช้อัตราดอกเบี้ยเงินกู้ยืมส่วนเพิ่ม </w:t>
            </w:r>
          </w:p>
          <w:p w14:paraId="4CF5395F" w14:textId="3F2D871D" w:rsidR="008F5318" w:rsidRPr="00D246FB" w:rsidRDefault="008F5318" w:rsidP="008F5318">
            <w:pPr>
              <w:tabs>
                <w:tab w:val="clear" w:pos="227"/>
                <w:tab w:val="clear" w:pos="5387"/>
                <w:tab w:val="clear" w:pos="5613"/>
                <w:tab w:val="left" w:pos="5504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350" w:type="dxa"/>
            <w:vAlign w:val="bottom"/>
          </w:tcPr>
          <w:p w14:paraId="76A6C0EF" w14:textId="6D028B20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454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465</w:t>
            </w:r>
          </w:p>
        </w:tc>
        <w:tc>
          <w:tcPr>
            <w:tcW w:w="180" w:type="dxa"/>
            <w:vAlign w:val="bottom"/>
          </w:tcPr>
          <w:p w14:paraId="76447F57" w14:textId="77777777" w:rsidR="008F5318" w:rsidRPr="00D246FB" w:rsidRDefault="008F5318" w:rsidP="008F5318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CD629D0" w14:textId="06685D71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096</w:t>
            </w:r>
          </w:p>
        </w:tc>
      </w:tr>
      <w:tr w:rsidR="008F5318" w:rsidRPr="00D246FB" w14:paraId="5EB7DF7C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7785E2A4" w14:textId="44B6D5B4" w:rsidR="008F5318" w:rsidRPr="00D246FB" w:rsidRDefault="008F5318" w:rsidP="008F5318">
            <w:pPr>
              <w:tabs>
                <w:tab w:val="clear" w:pos="227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หนี้สินตามสัญญาเช่าการเงินที่รับรู้ 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350" w:type="dxa"/>
            <w:vAlign w:val="bottom"/>
          </w:tcPr>
          <w:p w14:paraId="6654B592" w14:textId="3C00E95B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8F531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156</w:t>
            </w:r>
          </w:p>
        </w:tc>
        <w:tc>
          <w:tcPr>
            <w:tcW w:w="180" w:type="dxa"/>
            <w:vAlign w:val="bottom"/>
          </w:tcPr>
          <w:p w14:paraId="5AC695F4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F738B68" w14:textId="77777777" w:rsidR="008F5318" w:rsidRPr="00D246FB" w:rsidRDefault="008F5318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5"/>
              </w:tabs>
              <w:spacing w:after="0"/>
              <w:ind w:right="-196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8F5318" w:rsidRPr="00D246FB" w14:paraId="0F41D71B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4F05758F" w14:textId="01376EA3" w:rsidR="008F5318" w:rsidRPr="00D246FB" w:rsidRDefault="008F5318" w:rsidP="008F5318">
            <w:pPr>
              <w:spacing w:line="240" w:lineRule="auto"/>
              <w:ind w:left="175" w:hanging="17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หนี้สินตามสัญญาเช่าที่รับรู้ 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7BBCCD" w14:textId="6CF437E9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455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621</w:t>
            </w:r>
          </w:p>
        </w:tc>
        <w:tc>
          <w:tcPr>
            <w:tcW w:w="180" w:type="dxa"/>
            <w:vAlign w:val="bottom"/>
          </w:tcPr>
          <w:p w14:paraId="6906D3BF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F626F8" w14:textId="549EB3CA" w:rsidR="008F5318" w:rsidRPr="00D246FB" w:rsidRDefault="00DB71A4" w:rsidP="008F53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5"/>
              </w:tabs>
              <w:spacing w:after="0"/>
              <w:ind w:right="-196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50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096</w:t>
            </w:r>
          </w:p>
        </w:tc>
      </w:tr>
      <w:tr w:rsidR="008F5318" w:rsidRPr="00D246FB" w14:paraId="13088F77" w14:textId="77777777" w:rsidTr="006F002D">
        <w:trPr>
          <w:cantSplit/>
          <w:trHeight w:val="20"/>
        </w:trPr>
        <w:tc>
          <w:tcPr>
            <w:tcW w:w="5670" w:type="dxa"/>
            <w:vAlign w:val="bottom"/>
          </w:tcPr>
          <w:p w14:paraId="6BE5E692" w14:textId="77777777" w:rsidR="008F5318" w:rsidRPr="00D246FB" w:rsidRDefault="008F5318" w:rsidP="008F5318">
            <w:pPr>
              <w:tabs>
                <w:tab w:val="clear" w:pos="454"/>
                <w:tab w:val="clear" w:pos="907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อัตราดอกเบี้ยเงินกู้ยืมส่วนเพิ่มถัวเฉลี่ย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DCB5EFB" w14:textId="4669EF92" w:rsidR="008F5318" w:rsidRPr="00D246FB" w:rsidRDefault="00DB71A4" w:rsidP="008F531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5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85</w:t>
            </w:r>
          </w:p>
        </w:tc>
        <w:tc>
          <w:tcPr>
            <w:tcW w:w="180" w:type="dxa"/>
            <w:vAlign w:val="bottom"/>
          </w:tcPr>
          <w:p w14:paraId="2E07AB69" w14:textId="77777777" w:rsidR="008F5318" w:rsidRPr="00D246FB" w:rsidRDefault="008F5318" w:rsidP="008F5318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747A818" w14:textId="62BC4021" w:rsidR="008F5318" w:rsidRPr="00D246FB" w:rsidRDefault="00DB71A4" w:rsidP="008F531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05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</w:t>
            </w:r>
            <w:r w:rsidR="008F5318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20</w:t>
            </w:r>
          </w:p>
        </w:tc>
      </w:tr>
    </w:tbl>
    <w:p w14:paraId="4A748DB0" w14:textId="65554560" w:rsidR="00196D2B" w:rsidRDefault="00196D2B" w:rsidP="00CF1B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742507CE" w14:textId="7146CE1B" w:rsidR="00A04924" w:rsidRPr="00A04924" w:rsidRDefault="00A04924" w:rsidP="00CF1B32">
      <w:pPr>
        <w:pStyle w:val="BodyText2"/>
        <w:ind w:left="990" w:firstLine="0"/>
        <w:jc w:val="thaiDistribute"/>
        <w:rPr>
          <w:rFonts w:ascii="Angsana New" w:hAnsi="Angsana New"/>
          <w:sz w:val="30"/>
          <w:szCs w:val="30"/>
          <w:cs/>
        </w:rPr>
      </w:pPr>
      <w:r w:rsidRPr="00A04924">
        <w:rPr>
          <w:rFonts w:ascii="Angsana New" w:hAnsi="Angsana New" w:hint="cs"/>
          <w:sz w:val="30"/>
          <w:szCs w:val="30"/>
          <w:cs/>
        </w:rPr>
        <w:t>สินทรัพย์สิทธิการใช้และหนี้สินตามสัญญาเช่าข้างต้นแสดงเป็นส่วนหนึ่งของส่วนงาน</w:t>
      </w:r>
      <w:r w:rsidR="00C77B3C">
        <w:rPr>
          <w:rFonts w:ascii="Angsana New" w:hAnsi="Angsana New" w:hint="cs"/>
          <w:sz w:val="30"/>
          <w:szCs w:val="30"/>
          <w:cs/>
        </w:rPr>
        <w:t>กลุ่มธุรกิจผลิตไฟฟ้าในประเทศ กลุ่มธุรกิจผลิตไฟฟ้าในต่างประเทศ และ</w:t>
      </w:r>
      <w:r w:rsidR="00A879F1">
        <w:rPr>
          <w:rFonts w:ascii="Angsana New" w:hAnsi="Angsana New" w:hint="cs"/>
          <w:sz w:val="30"/>
          <w:szCs w:val="30"/>
          <w:cs/>
        </w:rPr>
        <w:t>กลุ่มธุรกิจ</w:t>
      </w:r>
      <w:r w:rsidR="00C77B3C">
        <w:rPr>
          <w:rFonts w:ascii="Angsana New" w:hAnsi="Angsana New" w:hint="cs"/>
          <w:sz w:val="30"/>
          <w:szCs w:val="30"/>
          <w:cs/>
        </w:rPr>
        <w:t>อื่น</w:t>
      </w:r>
      <w:r w:rsidR="00BC71AE">
        <w:rPr>
          <w:rFonts w:ascii="Angsana New" w:hAnsi="Angsana New"/>
          <w:sz w:val="30"/>
          <w:szCs w:val="30"/>
        </w:rPr>
        <w:t xml:space="preserve"> </w:t>
      </w:r>
      <w:r w:rsidR="00C77B3C">
        <w:rPr>
          <w:rFonts w:ascii="Angsana New" w:hAnsi="Angsana New" w:hint="cs"/>
          <w:sz w:val="30"/>
          <w:szCs w:val="30"/>
          <w:cs/>
        </w:rPr>
        <w:t>ๆ</w:t>
      </w:r>
    </w:p>
    <w:p w14:paraId="135364B8" w14:textId="71EBC517" w:rsidR="00991CDC" w:rsidRDefault="00991CDC" w:rsidP="00CF1B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746C8162" w14:textId="77777777" w:rsidR="00EA7434" w:rsidRPr="00D246FB" w:rsidRDefault="00EA7434" w:rsidP="00991CDC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นโยบายการบัญชีที่สำคัญ</w:t>
      </w:r>
    </w:p>
    <w:p w14:paraId="01AC94C0" w14:textId="77777777" w:rsidR="00EA7434" w:rsidRPr="00D246FB" w:rsidRDefault="00EA7434" w:rsidP="00AF5A01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4D33EE0" w14:textId="46C638CA" w:rsidR="00EA7434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 ยกเว้นที่ได้กล่าวไว้ในหมายเหตุข้อ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</w:p>
    <w:p w14:paraId="1AFB313D" w14:textId="30CBB089" w:rsidR="00B80E09" w:rsidRDefault="00B80E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2E36A203" w14:textId="77777777" w:rsidR="00EA7434" w:rsidRPr="00D246FB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เกณฑ์ในการจัดทำงบการเงินรวม</w:t>
      </w:r>
    </w:p>
    <w:p w14:paraId="00F21A7F" w14:textId="77777777" w:rsidR="00EA7434" w:rsidRPr="00B80E09" w:rsidRDefault="00EA7434" w:rsidP="00991CDC">
      <w:pPr>
        <w:ind w:left="540"/>
        <w:jc w:val="thaiDistribute"/>
        <w:rPr>
          <w:rFonts w:ascii="Angsana New" w:hAnsi="Angsana New"/>
          <w:sz w:val="28"/>
          <w:szCs w:val="28"/>
        </w:rPr>
      </w:pPr>
    </w:p>
    <w:p w14:paraId="62EF1F99" w14:textId="77777777" w:rsidR="00EA7434" w:rsidRPr="00D246FB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งบการเงินรวมประกอบด้วยงบการเงินของบริษัท และบริษัทย่อย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(รวมกันเรียกว่า </w:t>
      </w:r>
      <w:r w:rsidRPr="00D246FB">
        <w:rPr>
          <w:rFonts w:ascii="Angsana New" w:hAnsi="Angsana New" w:hint="cs"/>
          <w:sz w:val="30"/>
          <w:szCs w:val="30"/>
        </w:rPr>
        <w:t>“</w:t>
      </w:r>
      <w:r w:rsidRPr="00D246FB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sz w:val="30"/>
          <w:szCs w:val="30"/>
        </w:rPr>
        <w:t>”</w:t>
      </w:r>
      <w:r w:rsidRPr="00D246FB">
        <w:rPr>
          <w:rFonts w:ascii="Angsana New" w:hAnsi="Angsana New" w:hint="cs"/>
          <w:sz w:val="30"/>
          <w:szCs w:val="30"/>
          <w:cs/>
        </w:rPr>
        <w:t>) และส่วนได้เสียของกลุ่มบริษัทในบริษัทร่วมและการร่วมค้า</w:t>
      </w:r>
    </w:p>
    <w:p w14:paraId="0A9C29E5" w14:textId="77777777" w:rsidR="008849D4" w:rsidRPr="00B80E09" w:rsidRDefault="008849D4" w:rsidP="00991CDC">
      <w:pPr>
        <w:ind w:left="540"/>
        <w:jc w:val="thaiDistribute"/>
        <w:rPr>
          <w:rFonts w:ascii="Angsana New" w:hAnsi="Angsana New"/>
          <w:sz w:val="28"/>
          <w:szCs w:val="28"/>
        </w:rPr>
      </w:pPr>
    </w:p>
    <w:p w14:paraId="23FFF80E" w14:textId="77777777" w:rsidR="00EA7434" w:rsidRPr="00D246FB" w:rsidRDefault="00EA7434" w:rsidP="00EA7434">
      <w:pPr>
        <w:pStyle w:val="BodyText2"/>
        <w:tabs>
          <w:tab w:val="left" w:pos="540"/>
          <w:tab w:val="left" w:pos="3735"/>
        </w:tabs>
        <w:ind w:left="540" w:right="47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การรวมธุรกิจ</w:t>
      </w:r>
    </w:p>
    <w:p w14:paraId="2DDBFDF7" w14:textId="77777777" w:rsidR="00EA7434" w:rsidRPr="00B80E09" w:rsidRDefault="00EA7434" w:rsidP="00991CDC">
      <w:pPr>
        <w:ind w:left="540"/>
        <w:jc w:val="thaiDistribute"/>
        <w:rPr>
          <w:rFonts w:ascii="Angsana New" w:hAnsi="Angsana New"/>
          <w:sz w:val="28"/>
          <w:szCs w:val="28"/>
        </w:rPr>
      </w:pPr>
    </w:p>
    <w:p w14:paraId="6BAAAE24" w14:textId="0E1EE782" w:rsidR="003D1C13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กลุ่มบริษัทบันทึกบัญชีสำหรับการรวมธุรกิจตามวิธีซื้อ เมื่อการควบคุม (ตามที่กล่าวไว้ในส่วนของบริษัทย่อย)</w:t>
      </w:r>
      <w:r w:rsidR="00A21438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ถูกโอนไปยังกลุ่มบริษัท ยกเว้นในกรณีที่เป็นการรวมธุรกิจภายใต้การควบคุมเดียวกัน</w:t>
      </w:r>
    </w:p>
    <w:p w14:paraId="52A425D7" w14:textId="77777777" w:rsidR="006F002D" w:rsidRPr="00B80E09" w:rsidRDefault="006F002D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28"/>
          <w:szCs w:val="28"/>
          <w:cs/>
        </w:rPr>
      </w:pPr>
    </w:p>
    <w:p w14:paraId="06C76727" w14:textId="77777777" w:rsidR="003947FD" w:rsidRPr="00D246FB" w:rsidRDefault="003947FD" w:rsidP="003947FD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 xml:space="preserve">วันที่ซื้อกิจการคือวันที่อำนาจในการควบคุมนั้นได้ถูกโอนไปยังผู้ซื้อ </w:t>
      </w:r>
    </w:p>
    <w:p w14:paraId="2ACD0A5A" w14:textId="77777777" w:rsidR="00207F9A" w:rsidRPr="00B80E09" w:rsidRDefault="00207F9A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1712E79A" w14:textId="77777777" w:rsidR="00EA7434" w:rsidRPr="00D246FB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ของสินทรัพย์ที่ระบุได้ที่ได้มาและหนี้สินที่รับมาซึ่งวัดมูลค่า ณ วันที่ซื้อ กำไรจากการซื้อในราคาต่ำกว่ามูลค่ายุติธรรมรับรู้ในกำไรหรือขาดทุนทันที</w:t>
      </w:r>
    </w:p>
    <w:p w14:paraId="4B4BCEAB" w14:textId="77777777" w:rsidR="003947FD" w:rsidRPr="00B80E09" w:rsidRDefault="003947FD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77435073" w14:textId="77777777" w:rsidR="00EA7434" w:rsidRPr="00D246FB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สิ่งตอบแทนที่โอนให้ต้องวัดด้วยมูลค่ายุติธรรมของสินทรัพย์ที่โอนไป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หนี้สินที่กลุ่มบริษัทก่อขึ้นเพื่อจ่ายชำระให้แก่เจ้าของเดิม และส่วนได้เสียในส่วนของเจ้าของที่ออกโดยกลุ่มบริษัท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ทั้งนี้สิ่งตอบแทนที่โอนให้ยังรวมถึงมูลค่ายุติธรรมของหนี้สินที่อาจเกิดขึ้น</w:t>
      </w:r>
    </w:p>
    <w:p w14:paraId="6C723426" w14:textId="77777777" w:rsidR="002F276F" w:rsidRPr="00B80E09" w:rsidRDefault="002F276F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7447970E" w14:textId="77777777" w:rsidR="002F276F" w:rsidRPr="00D246FB" w:rsidRDefault="002F276F" w:rsidP="002F27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สิ่งตอบแทนที่คาดว่าจะต้องจ่ายวัดมูลค่าด้วยมูลค่ายุติธรรม ณ วันซื้อธุรกิจ และวัดมูลค่าภายหลังด้วยมูลค่ายุติธรรม</w:t>
      </w:r>
      <w:r w:rsidR="00207F9A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ณ ทุกวันที่รายงาน การเปลี่ยนแปลงในมูลค่ายุติธรรมรับรู้ในกำไรหรือขาดทุน</w:t>
      </w:r>
    </w:p>
    <w:p w14:paraId="797ADAA9" w14:textId="77777777" w:rsidR="002F276F" w:rsidRPr="00B80E09" w:rsidRDefault="002F276F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792378DB" w14:textId="77777777" w:rsidR="00EA7434" w:rsidRPr="00D246FB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</w:t>
      </w:r>
      <w:r w:rsidR="00207F9A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ซึ่งเกิดขึ้นจากเหตุการณ์ในอดีต และสามารถวัดมูลค่ายุติธรรมได้อย่างน่าเชื่อถือ</w:t>
      </w:r>
    </w:p>
    <w:p w14:paraId="60E06650" w14:textId="77777777" w:rsidR="006D7A82" w:rsidRPr="00B80E09" w:rsidRDefault="006D7A82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1BC1F58A" w14:textId="319C9F8B" w:rsidR="00EA7434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ต้นทุนที่เกี่ยวข้องกับการซื้อของกลุ่มบริษัทที่เกิดขึ้นซึ่งเป็นผลมาจากการรวมธุรกิจ เช่น ค่าที่ปรึกษากฎหมาย ค่าธรรมเนียมวิชาชีพและค่าที่ปรึกษาอื่น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 ถือเป็นค่าใช้จ่ายเมื่อเกิดขึ้น</w:t>
      </w:r>
    </w:p>
    <w:p w14:paraId="60A15BAE" w14:textId="77777777" w:rsidR="0048178F" w:rsidRPr="00B80E09" w:rsidRDefault="0048178F" w:rsidP="00991CDC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3378A4F9" w14:textId="77777777" w:rsidR="00EA7434" w:rsidRPr="00D246FB" w:rsidRDefault="00EA7434" w:rsidP="001C0438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 w:rsidR="00451645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</w:t>
      </w:r>
      <w:r w:rsidR="00451645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วัดมูลค่า</w:t>
      </w:r>
      <w:r w:rsidR="00233E70"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ซึ่งข้อมูลดังกล่าวมีผลต่อการวัดมูลค่าของจำนวนต่าง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 ที่เคยรับรู้ไว้ ณ วันที่ซื้อ</w:t>
      </w:r>
    </w:p>
    <w:p w14:paraId="4496C413" w14:textId="77777777" w:rsidR="00EA7434" w:rsidRPr="00D246FB" w:rsidRDefault="00EA7434" w:rsidP="00EA7434">
      <w:pPr>
        <w:pStyle w:val="BodyText2"/>
        <w:tabs>
          <w:tab w:val="left" w:pos="540"/>
          <w:tab w:val="left" w:pos="3735"/>
        </w:tabs>
        <w:ind w:left="540" w:right="47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การรวมธุรกิจภายใต้การควบคุมเดียวกัน</w:t>
      </w:r>
    </w:p>
    <w:p w14:paraId="66ECF1FB" w14:textId="77777777" w:rsidR="00EA7434" w:rsidRPr="00CF1B32" w:rsidRDefault="00EA7434" w:rsidP="00991CDC">
      <w:pPr>
        <w:ind w:left="540"/>
        <w:jc w:val="thaiDistribute"/>
        <w:rPr>
          <w:rFonts w:ascii="Angsana New" w:hAnsi="Angsana New"/>
          <w:sz w:val="28"/>
          <w:szCs w:val="28"/>
        </w:rPr>
      </w:pPr>
    </w:p>
    <w:p w14:paraId="2B0C054C" w14:textId="7A42D10B" w:rsidR="00EA7434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วิธีการดังกล่าวผู้ซื้อต้อง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รายการส่วนเกินหรือส่วนขาดจะถูกโอนไปยังกำไรสะสมเมื่อมีการขายเงินลงทุนในธุรกิจที่ซื้อดังกล่าวไป</w:t>
      </w:r>
    </w:p>
    <w:p w14:paraId="705A96F2" w14:textId="77777777" w:rsidR="00685D92" w:rsidRPr="00D246FB" w:rsidRDefault="00685D92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</w:p>
    <w:p w14:paraId="72632BB9" w14:textId="77777777" w:rsidR="00EA7434" w:rsidRPr="00D246FB" w:rsidRDefault="00EA7434" w:rsidP="00EA7434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จนถึงวันที่การควบคุมสิ้นสุด</w:t>
      </w:r>
    </w:p>
    <w:p w14:paraId="6191532A" w14:textId="59D2E59C" w:rsidR="006D7A82" w:rsidRPr="00D246FB" w:rsidRDefault="006D7A82" w:rsidP="00F03ECE">
      <w:pPr>
        <w:pStyle w:val="BodyText2"/>
        <w:tabs>
          <w:tab w:val="left" w:pos="540"/>
        </w:tabs>
        <w:ind w:left="540" w:firstLine="0"/>
        <w:jc w:val="thaiDistribute"/>
        <w:rPr>
          <w:rFonts w:ascii="Angsana New" w:hAnsi="Angsana New"/>
          <w:sz w:val="30"/>
          <w:szCs w:val="30"/>
        </w:rPr>
      </w:pPr>
    </w:p>
    <w:p w14:paraId="1F304EF2" w14:textId="77777777" w:rsidR="00EA7434" w:rsidRPr="00D246FB" w:rsidRDefault="00EA7434" w:rsidP="0015690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บริษัทย่อย</w:t>
      </w:r>
    </w:p>
    <w:p w14:paraId="1B5167D8" w14:textId="77777777" w:rsidR="00EA7434" w:rsidRPr="00D246FB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/>
          <w:sz w:val="30"/>
          <w:szCs w:val="30"/>
        </w:rPr>
      </w:pPr>
    </w:p>
    <w:p w14:paraId="1D09795A" w14:textId="12F9E197" w:rsidR="00EA7434" w:rsidRPr="00D246FB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บริษัทย่อยเป็นกิจการที่อยู่ภายใต้การควบคุมของกลุ่มบริษัท 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 งบการเงินของบริษัทย่อยได้รวมอยู่ในงบการเงินรวม</w:t>
      </w:r>
      <w:r w:rsidR="005A50DD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นับแต่วันที่มีการควบคุมจนถึงวันที่การควบคุมสิ้นสุดลง</w:t>
      </w:r>
    </w:p>
    <w:p w14:paraId="0F8127CC" w14:textId="2F1A6DF0" w:rsidR="00991CDC" w:rsidRDefault="00991CDC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68E07621" w14:textId="77777777" w:rsidR="00EA7434" w:rsidRPr="00D246FB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b/>
          <w:b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ส่วนได้เสียที่ไม่มีอำนาจควบคุม</w:t>
      </w:r>
    </w:p>
    <w:p w14:paraId="0620B299" w14:textId="77777777" w:rsidR="00EA7434" w:rsidRPr="00D246FB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2F704C8F" w14:textId="77777777" w:rsidR="00EA7434" w:rsidRPr="00D246FB" w:rsidRDefault="00EA7434" w:rsidP="00EA7434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</w:p>
    <w:p w14:paraId="0235CD8A" w14:textId="77777777" w:rsidR="00EA7434" w:rsidRPr="00D246FB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651AD476" w14:textId="670CB2F1" w:rsidR="00EA7434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จะบันทึกบัญชีโดยถือเป็นรายการในส่วนของเจ้าของ</w:t>
      </w:r>
    </w:p>
    <w:p w14:paraId="6D39C1FB" w14:textId="77777777" w:rsidR="00B80E09" w:rsidRPr="00D246FB" w:rsidRDefault="00B80E09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5155AEF3" w14:textId="5981A17D" w:rsidR="006F002D" w:rsidRDefault="006F002D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F258953" w14:textId="77777777" w:rsidR="00EA7434" w:rsidRPr="00D246FB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การสูญเสียการควบคุม</w:t>
      </w:r>
    </w:p>
    <w:p w14:paraId="3E122851" w14:textId="77777777" w:rsidR="00EA7434" w:rsidRPr="00D246FB" w:rsidRDefault="00EA7434" w:rsidP="00EA7434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59A18C3B" w14:textId="053454B8" w:rsidR="00EA7434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กำไรหรือขาดทุนที่เกิดขึ้นจากการสูญเสียการควบคุมในบริษัทย่อยรับรู้ในกำไรหรือขาดทุน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43A2CC6B" w14:textId="77777777" w:rsidR="00CF1B32" w:rsidRPr="00D246FB" w:rsidRDefault="00CF1B32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4659DB19" w14:textId="77777777" w:rsidR="00EA7434" w:rsidRPr="00D246FB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ส่วนได้เสียในเงินลงทุนที่บันทึกตามวิธีส่วนได้เสีย</w:t>
      </w:r>
    </w:p>
    <w:p w14:paraId="003718CA" w14:textId="77777777" w:rsidR="00EA7434" w:rsidRPr="00D246FB" w:rsidRDefault="00EA7434" w:rsidP="00EA7434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  <w:cs/>
        </w:rPr>
      </w:pPr>
    </w:p>
    <w:p w14:paraId="5CBEB487" w14:textId="4C5A04E1" w:rsidR="00EA7434" w:rsidRDefault="00EA7434" w:rsidP="00EA7434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ส่วนได้เสียของกลุ่มบริษัทในเงินลงทุนที่บันทึกตามวิธีส่วนได้เสีย ประกอบด้วยส่วนได้เสียในบริษัทร่วมและ</w:t>
      </w:r>
      <w:r w:rsidR="00A21438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การร่วมค้า</w:t>
      </w:r>
    </w:p>
    <w:p w14:paraId="347A07FA" w14:textId="77777777" w:rsidR="00CF1B32" w:rsidRPr="00D246FB" w:rsidRDefault="00CF1B32" w:rsidP="00EA7434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BBE28A3" w14:textId="77777777" w:rsidR="00EA7434" w:rsidRPr="00D246FB" w:rsidRDefault="00EA7434" w:rsidP="00EA7434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 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5929D100" w14:textId="4226D78D" w:rsidR="006D7A82" w:rsidRPr="00D246FB" w:rsidRDefault="006D7A82" w:rsidP="00F03ECE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3443DA65" w14:textId="2765F5CA" w:rsidR="00EA7434" w:rsidRPr="00D246FB" w:rsidRDefault="00EA7434" w:rsidP="00EA7434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ส่วนได้เสียในบริษัทร่วมและการร่วมค้าบันทึกบัญชีตามวิธีส่วนได้เสีย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โดยรับรู้รายการเมื่อเริ่มแรกด้วยราคาทุน</w:t>
      </w:r>
      <w:r w:rsidR="00A21438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ซึ่งรวมถึงต้นทุนการทำรายการ ภายหลังการรับรู้รายการเริ่มแรก 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 จะถูกบันทึกในงบการเงินรวมจนถึงวันที่</w:t>
      </w:r>
      <w:r w:rsidR="00253CE5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กลุ่มบริษัทสูญเสียความมีอิทธิพลอย่างมีนัยสำคัญ หรือการควบคุมร่วม</w:t>
      </w:r>
    </w:p>
    <w:p w14:paraId="2A1E3606" w14:textId="65BF8EA8" w:rsidR="00991CDC" w:rsidRDefault="00991CDC" w:rsidP="00EA7434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40B5C25" w14:textId="77777777" w:rsidR="00EA7434" w:rsidRPr="00D246FB" w:rsidRDefault="00EA7434" w:rsidP="0046331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การตัดรายการในงบการเงินรวม</w:t>
      </w:r>
    </w:p>
    <w:p w14:paraId="22DADAB9" w14:textId="77777777" w:rsidR="00EA7434" w:rsidRPr="00D246FB" w:rsidRDefault="00EA7434" w:rsidP="00EA7434">
      <w:pPr>
        <w:pStyle w:val="BodyText2"/>
        <w:spacing w:line="240" w:lineRule="atLeast"/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4105B889" w14:textId="5BD3B2BE" w:rsidR="00F03ECE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มาจากรายการกับบริษัทร่วมและการร่วมค้า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</w:t>
      </w:r>
      <w:r w:rsidRPr="00D246FB">
        <w:rPr>
          <w:rFonts w:ascii="Angsana New" w:eastAsia="EucrosiaUPCBold" w:hAnsi="Angsana New" w:hint="cs"/>
          <w:sz w:val="30"/>
          <w:szCs w:val="30"/>
          <w:cs/>
        </w:rPr>
        <w:t>เมื่อไม่มีหลักฐานการด้อยค่าเกิดขึ้น</w:t>
      </w:r>
    </w:p>
    <w:p w14:paraId="637D06E7" w14:textId="77777777" w:rsidR="00B80E09" w:rsidRDefault="00B80E09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30"/>
          <w:szCs w:val="30"/>
        </w:rPr>
      </w:pPr>
    </w:p>
    <w:p w14:paraId="7C78FADB" w14:textId="43ADB40C" w:rsidR="006F002D" w:rsidRDefault="006F002D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30"/>
          <w:szCs w:val="30"/>
          <w:cs/>
        </w:rPr>
      </w:pPr>
      <w:r>
        <w:rPr>
          <w:rFonts w:ascii="Angsana New" w:eastAsia="EucrosiaUPCBold" w:hAnsi="Angsana New"/>
          <w:sz w:val="30"/>
          <w:szCs w:val="30"/>
          <w:cs/>
        </w:rPr>
        <w:br w:type="page"/>
      </w:r>
    </w:p>
    <w:p w14:paraId="75DB0B8D" w14:textId="1F598686" w:rsidR="001E0E74" w:rsidRPr="00D246FB" w:rsidRDefault="001E0E7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เงินลงทุนในบริษัทย่อย บริษัทร่วมและการร่วมค้า</w:t>
      </w:r>
    </w:p>
    <w:p w14:paraId="6F5722F8" w14:textId="77777777" w:rsidR="001E0E74" w:rsidRPr="00A5180D" w:rsidRDefault="001E0E74" w:rsidP="001E0E7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24"/>
          <w:szCs w:val="24"/>
        </w:rPr>
      </w:pPr>
    </w:p>
    <w:p w14:paraId="7CE582F2" w14:textId="77777777" w:rsidR="001E0E74" w:rsidRPr="00D246FB" w:rsidRDefault="001E0E74" w:rsidP="001E0E7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30"/>
          <w:szCs w:val="30"/>
        </w:rPr>
      </w:pPr>
      <w:r w:rsidRPr="00D246FB">
        <w:rPr>
          <w:rFonts w:ascii="Angsana New" w:eastAsia="EucrosiaUPCBold" w:hAnsi="Angsana New"/>
          <w:sz w:val="30"/>
          <w:szCs w:val="30"/>
          <w:cs/>
        </w:rPr>
        <w:t>เงินลงทุนในบริษัทย่อย บริษัทร่วมและการร่วมค้า ในงบการเงินเฉพาะกิจการของบริษัท</w:t>
      </w:r>
      <w:r w:rsidR="004C5883" w:rsidRPr="00D246FB">
        <w:rPr>
          <w:rFonts w:ascii="Angsana New" w:eastAsia="EucrosiaUPCBold" w:hAnsi="Angsana New"/>
          <w:sz w:val="30"/>
          <w:szCs w:val="30"/>
        </w:rPr>
        <w:t xml:space="preserve"> </w:t>
      </w:r>
      <w:r w:rsidR="004C5883" w:rsidRPr="005A50DD">
        <w:rPr>
          <w:rFonts w:ascii="Angsana New" w:eastAsia="EucrosiaUPCBold" w:hAnsi="Angsana New"/>
          <w:sz w:val="30"/>
          <w:szCs w:val="30"/>
          <w:cs/>
        </w:rPr>
        <w:t>วัดมูลค่าด้วยราคาทุนหัก</w:t>
      </w:r>
      <w:r w:rsidR="004C5883" w:rsidRPr="005A50DD">
        <w:rPr>
          <w:rFonts w:ascii="Angsana New" w:eastAsia="EucrosiaUPCBold" w:hAnsi="Angsana New" w:hint="cs"/>
          <w:sz w:val="30"/>
          <w:szCs w:val="30"/>
          <w:cs/>
        </w:rPr>
        <w:t>ค่าเผื่อ</w:t>
      </w:r>
      <w:r w:rsidR="004C5883" w:rsidRPr="005A50DD">
        <w:rPr>
          <w:rFonts w:ascii="Angsana New" w:eastAsia="EucrosiaUPCBold" w:hAnsi="Angsana New"/>
          <w:sz w:val="30"/>
          <w:szCs w:val="30"/>
          <w:cs/>
        </w:rPr>
        <w:t>การด้อยค่า</w:t>
      </w:r>
    </w:p>
    <w:p w14:paraId="0BDD6BB0" w14:textId="77777777" w:rsidR="001E0E74" w:rsidRPr="00A5180D" w:rsidRDefault="001E0E74" w:rsidP="002704F7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eastAsia="EucrosiaUPCBold" w:hAnsi="Angsana New"/>
          <w:sz w:val="24"/>
          <w:szCs w:val="24"/>
        </w:rPr>
      </w:pPr>
    </w:p>
    <w:p w14:paraId="4878F676" w14:textId="77777777" w:rsidR="001E0E74" w:rsidRPr="00D246FB" w:rsidRDefault="001E0E74" w:rsidP="001E0E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  <w:r w:rsidRPr="00D246FB">
        <w:rPr>
          <w:rFonts w:asciiTheme="majorBidi" w:hAnsiTheme="majorBidi"/>
          <w:i/>
          <w:iCs/>
          <w:sz w:val="30"/>
          <w:szCs w:val="30"/>
          <w:cs/>
        </w:rPr>
        <w:t>การจำหน่ายเงินลงทุนในงบการเงินเฉพาะกิจการ</w:t>
      </w:r>
    </w:p>
    <w:p w14:paraId="6393D732" w14:textId="77777777" w:rsidR="001E0E74" w:rsidRPr="00A5180D" w:rsidRDefault="001E0E74" w:rsidP="001E0E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/>
          <w:sz w:val="22"/>
          <w:szCs w:val="22"/>
        </w:rPr>
      </w:pPr>
    </w:p>
    <w:p w14:paraId="39B37A32" w14:textId="77777777" w:rsidR="001E0E74" w:rsidRPr="00D246FB" w:rsidRDefault="001E0E74" w:rsidP="001E0E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เมื่อมีการจำหน่ายเงินลงทุน ผลต่างระหว่างจำนวนเงินสุทธิที่ได้รับและมูลค่าตามบัญชี จะถูกบันทึกในกำไรหรือขาดทุน</w:t>
      </w:r>
    </w:p>
    <w:p w14:paraId="3563B29F" w14:textId="77777777" w:rsidR="001E0E74" w:rsidRPr="00A5180D" w:rsidRDefault="001E0E74" w:rsidP="003C39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/>
          <w:sz w:val="22"/>
          <w:szCs w:val="22"/>
        </w:rPr>
      </w:pPr>
    </w:p>
    <w:p w14:paraId="4CC84B2A" w14:textId="0D930207" w:rsidR="001E0E74" w:rsidRPr="00D246FB" w:rsidRDefault="001E0E74" w:rsidP="001E0E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ในกรณีที่บริษัทจำหน่ายบางส่วนของเงินลงทุนที่ถืออยู่ การคำนวณต้นทุนสำหรับเงินลงทุนที่จำหน่ายไปและ</w:t>
      </w:r>
      <w:r w:rsidR="00253CE5">
        <w:rPr>
          <w:rFonts w:asciiTheme="majorBidi" w:hAnsiTheme="majorBidi" w:cstheme="majorBidi"/>
          <w:sz w:val="30"/>
          <w:szCs w:val="30"/>
        </w:rPr>
        <w:br/>
      </w:r>
      <w:r w:rsidRPr="00D246FB">
        <w:rPr>
          <w:rFonts w:asciiTheme="majorBidi" w:hAnsiTheme="majorBidi" w:cstheme="majorBidi"/>
          <w:sz w:val="30"/>
          <w:szCs w:val="30"/>
          <w:cs/>
        </w:rPr>
        <w:t>เงินลงทุนที่ยังถืออยู่ใช้วิธี</w:t>
      </w:r>
      <w:r w:rsidRPr="005A50DD">
        <w:rPr>
          <w:rFonts w:asciiTheme="majorBidi" w:hAnsiTheme="majorBidi" w:cstheme="majorBidi"/>
          <w:sz w:val="30"/>
          <w:szCs w:val="30"/>
          <w:cs/>
        </w:rPr>
        <w:t>ถัวเฉลี่ยถ่วงน้ำหนัก</w:t>
      </w:r>
      <w:r w:rsidRPr="00D246FB">
        <w:rPr>
          <w:rFonts w:asciiTheme="majorBidi" w:hAnsiTheme="majorBidi" w:cstheme="majorBidi"/>
          <w:sz w:val="30"/>
          <w:szCs w:val="30"/>
          <w:cs/>
        </w:rPr>
        <w:t>ปรับใช้กับมูลค่าตามบัญชีของเงินลงทุนที่เหลืออยู่ทั้งหมด</w:t>
      </w:r>
    </w:p>
    <w:p w14:paraId="3AF85616" w14:textId="77777777" w:rsidR="001E0E74" w:rsidRPr="00A5180D" w:rsidRDefault="001E0E74" w:rsidP="001E0E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640B5CF0" w14:textId="4890CC4D" w:rsidR="00EA7434" w:rsidRPr="00CF1B32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cs/>
          <w:lang w:val="en-GB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  <w:lang w:val="en-GB"/>
        </w:rPr>
        <w:t>เงินตราต่างประเทศ</w:t>
      </w:r>
    </w:p>
    <w:p w14:paraId="22F93FF3" w14:textId="77777777" w:rsidR="00EA7434" w:rsidRPr="00A5180D" w:rsidRDefault="00EA7434" w:rsidP="00EA7434">
      <w:pPr>
        <w:pStyle w:val="BodyText2"/>
        <w:tabs>
          <w:tab w:val="left" w:pos="540"/>
        </w:tabs>
        <w:spacing w:line="240" w:lineRule="atLeast"/>
        <w:ind w:left="540" w:right="47" w:firstLine="0"/>
        <w:jc w:val="thaiDistribute"/>
        <w:rPr>
          <w:rFonts w:ascii="Angsana New" w:hAnsi="Angsana New"/>
          <w:sz w:val="24"/>
          <w:szCs w:val="24"/>
        </w:rPr>
      </w:pPr>
    </w:p>
    <w:p w14:paraId="4F17222C" w14:textId="77777777" w:rsidR="00EA7434" w:rsidRPr="00CF1B32" w:rsidRDefault="00EA7434" w:rsidP="00EA7434">
      <w:pPr>
        <w:pStyle w:val="BodyText2"/>
        <w:tabs>
          <w:tab w:val="left" w:pos="540"/>
          <w:tab w:val="left" w:pos="3735"/>
        </w:tabs>
        <w:ind w:left="540" w:right="43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รายการบัญชีที่เป็นเงินตราต่างประเทศ</w:t>
      </w:r>
    </w:p>
    <w:p w14:paraId="4586C41B" w14:textId="77777777" w:rsidR="00EA7434" w:rsidRPr="00A5180D" w:rsidRDefault="00EA7434" w:rsidP="00EA7434">
      <w:pPr>
        <w:pStyle w:val="BodyText2"/>
        <w:tabs>
          <w:tab w:val="left" w:pos="540"/>
          <w:tab w:val="left" w:pos="3735"/>
        </w:tabs>
        <w:ind w:left="540" w:right="43" w:firstLine="0"/>
        <w:jc w:val="thaiDistribute"/>
        <w:rPr>
          <w:rFonts w:ascii="Angsana New" w:hAnsi="Angsana New"/>
          <w:sz w:val="24"/>
          <w:szCs w:val="24"/>
        </w:rPr>
      </w:pPr>
    </w:p>
    <w:p w14:paraId="5E1E1CA5" w14:textId="17501874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รายการบัญชีที่เป็นเงินตราต่างประเทศแปลงค่าเป็นสกุลเงินที่ใช้ในการดำเนินงานของแต่ละบริษัทในกลุ่มบริษัทโดยใช้อัตราแลกเปลี่ยน ณ วันที่เกิดรายการ</w:t>
      </w:r>
    </w:p>
    <w:p w14:paraId="76C6CF43" w14:textId="77777777" w:rsidR="005A50DD" w:rsidRPr="00A5180D" w:rsidRDefault="005A50DD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24"/>
          <w:szCs w:val="24"/>
        </w:rPr>
      </w:pPr>
    </w:p>
    <w:p w14:paraId="443DC1CE" w14:textId="77777777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สินทรัพย์และหนี้สินที่เป็นตัวเงินและเป็นเงินตราต่างประเทศ ณ วันที่รายงาน แปลงค่าเป็นสกุลเงินที่ใช้ในการดำเนินงานโดยใช้อัตราแลกเปลี่ยน ณ วันนั้น</w:t>
      </w:r>
    </w:p>
    <w:p w14:paraId="1040C9D7" w14:textId="00D0B3A7" w:rsidR="00991CDC" w:rsidRPr="00A5180D" w:rsidRDefault="00991CDC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24"/>
          <w:szCs w:val="24"/>
        </w:rPr>
      </w:pPr>
    </w:p>
    <w:p w14:paraId="208BF3F5" w14:textId="77777777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บันทึกตามเกณฑ์ราคาทุนเดิม แปลงค่าเป็นสกุลเงินที่ใช้ในการดำเนินงานโดยใช้อัตราแลกเปลี่ยน ณ วันที่เกิดรายการ</w:t>
      </w:r>
    </w:p>
    <w:p w14:paraId="341AAFFB" w14:textId="77777777" w:rsidR="00EA7434" w:rsidRPr="00A5180D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24"/>
          <w:szCs w:val="24"/>
        </w:rPr>
      </w:pPr>
    </w:p>
    <w:p w14:paraId="7EDE0FF0" w14:textId="77777777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 แต่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</w:p>
    <w:p w14:paraId="28166FA3" w14:textId="77777777" w:rsidR="00EA7434" w:rsidRPr="00A5180D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24"/>
          <w:szCs w:val="24"/>
        </w:rPr>
      </w:pPr>
    </w:p>
    <w:p w14:paraId="7FC58705" w14:textId="58A5153A" w:rsidR="001E0E74" w:rsidRPr="00CF1B32" w:rsidRDefault="001E0E74" w:rsidP="00544630">
      <w:pPr>
        <w:pStyle w:val="BodyText2"/>
        <w:numPr>
          <w:ilvl w:val="0"/>
          <w:numId w:val="27"/>
        </w:numPr>
        <w:spacing w:line="240" w:lineRule="atLeast"/>
        <w:ind w:left="810" w:right="43" w:hanging="27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/>
          <w:sz w:val="30"/>
          <w:szCs w:val="30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</w:r>
      <w:r w:rsidRPr="00CF1B32">
        <w:rPr>
          <w:rFonts w:ascii="Angsana New" w:hAnsi="Angsana New"/>
          <w:sz w:val="30"/>
          <w:szCs w:val="30"/>
        </w:rPr>
        <w:t xml:space="preserve"> </w:t>
      </w:r>
      <w:r w:rsidR="00530317" w:rsidRPr="00CF1B32">
        <w:rPr>
          <w:rFonts w:asciiTheme="majorBidi" w:hAnsiTheme="majorBidi" w:cstheme="majorBidi"/>
          <w:i/>
          <w:iCs/>
          <w:color w:val="000000" w:themeColor="text1"/>
          <w:sz w:val="30"/>
          <w:szCs w:val="30"/>
          <w:cs/>
        </w:rPr>
        <w:t>(</w:t>
      </w:r>
      <w:r w:rsidR="00DB71A4" w:rsidRPr="00DB71A4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2562</w:t>
      </w:r>
      <w:r w:rsidR="00530317" w:rsidRPr="00CF1B32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:</w:t>
      </w:r>
      <w:r w:rsidR="00544630" w:rsidRPr="00CF1B32">
        <w:rPr>
          <w:rFonts w:asciiTheme="majorBidi" w:hAnsiTheme="majorBidi" w:cstheme="majorBidi" w:hint="cs"/>
          <w:i/>
          <w:iCs/>
          <w:color w:val="000000" w:themeColor="text1"/>
          <w:sz w:val="30"/>
          <w:szCs w:val="30"/>
          <w:cs/>
        </w:rPr>
        <w:t xml:space="preserve"> </w:t>
      </w:r>
      <w:r w:rsidR="00530317" w:rsidRPr="00CF1B32">
        <w:rPr>
          <w:rFonts w:asciiTheme="majorBidi" w:hAnsiTheme="majorBidi" w:cstheme="majorBidi"/>
          <w:i/>
          <w:iCs/>
          <w:color w:val="000000" w:themeColor="text1"/>
          <w:sz w:val="30"/>
          <w:szCs w:val="30"/>
          <w:cs/>
        </w:rPr>
        <w:t>ตราสารทุนที่ถือไว้เผื่อขาย</w:t>
      </w:r>
      <w:r w:rsidR="00530317" w:rsidRPr="00CF1B32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)</w:t>
      </w:r>
      <w:r w:rsidR="00530317" w:rsidRPr="00CF1B32">
        <w:rPr>
          <w:rFonts w:asciiTheme="majorBidi" w:hAnsiTheme="majorBidi" w:cstheme="majorBidi"/>
          <w:color w:val="000000" w:themeColor="text1"/>
          <w:sz w:val="30"/>
          <w:szCs w:val="30"/>
          <w:cs/>
        </w:rPr>
        <w:t xml:space="preserve"> </w:t>
      </w:r>
      <w:r w:rsidR="00EA7434" w:rsidRPr="00CF1B32">
        <w:rPr>
          <w:rFonts w:ascii="Angsana New" w:hAnsi="Angsana New" w:hint="cs"/>
          <w:sz w:val="30"/>
          <w:szCs w:val="30"/>
          <w:cs/>
        </w:rPr>
        <w:t>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  <w:r w:rsidR="005114CF" w:rsidRPr="00CF1B32">
        <w:rPr>
          <w:rFonts w:ascii="Angsana New" w:hAnsi="Angsana New" w:hint="cs"/>
          <w:sz w:val="30"/>
          <w:szCs w:val="30"/>
          <w:cs/>
        </w:rPr>
        <w:t xml:space="preserve"> </w:t>
      </w:r>
      <w:r w:rsidR="00544630" w:rsidRPr="00CF1B32">
        <w:rPr>
          <w:rFonts w:ascii="Angsana New" w:hAnsi="Angsana New" w:hint="cs"/>
          <w:sz w:val="30"/>
          <w:szCs w:val="30"/>
          <w:cs/>
        </w:rPr>
        <w:t>และ</w:t>
      </w:r>
    </w:p>
    <w:p w14:paraId="57D9BD9B" w14:textId="067B75B9" w:rsidR="00A5180D" w:rsidRDefault="00EA7434" w:rsidP="00544630">
      <w:pPr>
        <w:pStyle w:val="BodyText2"/>
        <w:numPr>
          <w:ilvl w:val="0"/>
          <w:numId w:val="27"/>
        </w:numPr>
        <w:spacing w:line="240" w:lineRule="atLeast"/>
        <w:ind w:left="810" w:right="43" w:hanging="270"/>
        <w:jc w:val="thaiDistribute"/>
        <w:rPr>
          <w:rFonts w:ascii="Angsana New" w:hAnsi="Angsana New"/>
          <w:color w:val="000000" w:themeColor="text1"/>
          <w:sz w:val="30"/>
          <w:szCs w:val="30"/>
          <w:cs/>
        </w:rPr>
      </w:pPr>
      <w:r w:rsidRPr="00CF1B32">
        <w:rPr>
          <w:rFonts w:ascii="Angsana New" w:hAnsi="Angsana New" w:hint="cs"/>
          <w:color w:val="000000" w:themeColor="text1"/>
          <w:sz w:val="30"/>
          <w:szCs w:val="30"/>
          <w:cs/>
        </w:rPr>
        <w:t>การป้องกันความเสี่ยงกระแสเงินสด เฉพาะส่วนที่มีประสิทธิผล</w:t>
      </w:r>
      <w:r w:rsidR="00A5180D">
        <w:rPr>
          <w:rFonts w:ascii="Angsana New" w:hAnsi="Angsana New"/>
          <w:color w:val="000000" w:themeColor="text1"/>
          <w:sz w:val="30"/>
          <w:szCs w:val="30"/>
          <w:cs/>
        </w:rPr>
        <w:br w:type="page"/>
      </w:r>
    </w:p>
    <w:p w14:paraId="11369A60" w14:textId="79EF40CE" w:rsidR="00EA7434" w:rsidRPr="00CF1B32" w:rsidRDefault="00EA7434" w:rsidP="00EA7434">
      <w:pPr>
        <w:pStyle w:val="BodyText2"/>
        <w:tabs>
          <w:tab w:val="left" w:pos="540"/>
          <w:tab w:val="left" w:pos="3735"/>
        </w:tabs>
        <w:ind w:left="540" w:right="43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lastRenderedPageBreak/>
        <w:t>หน่วยงานในต่างประเทศ</w:t>
      </w:r>
    </w:p>
    <w:p w14:paraId="76CD0666" w14:textId="77777777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</w:p>
    <w:p w14:paraId="327B79BB" w14:textId="77777777" w:rsidR="00EA7434" w:rsidRPr="00CF1B32" w:rsidRDefault="00EA7434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สินทรัพย์และหนี้สินของหน่วยงานในต่างประเทศ รวมถึงค่าความนิยมและรายการปรับปรุงมูลค่ายุติธรรมที่เกิดขึ้นจากการซื้อหน่วยงานในต่างประเทศ แปลงค่าเป็นเงินบาทโดยใช้อัตราแลกเปลี่ยน ณ วันที่รายงาน</w:t>
      </w:r>
    </w:p>
    <w:p w14:paraId="45F9CC61" w14:textId="77777777" w:rsidR="00A76A31" w:rsidRPr="00CF1B32" w:rsidRDefault="00A76A31" w:rsidP="00EA7434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  <w:cs/>
        </w:rPr>
      </w:pPr>
    </w:p>
    <w:p w14:paraId="1B229017" w14:textId="77777777" w:rsidR="00EA7434" w:rsidRPr="00CF1B32" w:rsidRDefault="00EA7434" w:rsidP="00EA7434">
      <w:pPr>
        <w:pStyle w:val="BodyText2"/>
        <w:tabs>
          <w:tab w:val="left" w:pos="540"/>
          <w:tab w:val="left" w:pos="3735"/>
        </w:tabs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ที่ใกล้เคียงกับอัตรา</w:t>
      </w:r>
      <w:r w:rsidR="008F4372" w:rsidRPr="00CF1B32">
        <w:rPr>
          <w:rFonts w:ascii="Angsana New" w:hAnsi="Angsana New" w:hint="cs"/>
          <w:sz w:val="30"/>
          <w:szCs w:val="30"/>
          <w:cs/>
        </w:rPr>
        <w:t>แลกเปลี่ยน</w:t>
      </w:r>
      <w:r w:rsidRPr="00CF1B32">
        <w:rPr>
          <w:rFonts w:ascii="Angsana New" w:hAnsi="Angsana New" w:hint="cs"/>
          <w:sz w:val="30"/>
          <w:szCs w:val="30"/>
          <w:cs/>
        </w:rPr>
        <w:t xml:space="preserve"> ณ วันที่เกิดรายการ</w:t>
      </w:r>
    </w:p>
    <w:p w14:paraId="17FE7695" w14:textId="77777777" w:rsidR="00EA7434" w:rsidRPr="00CF1B32" w:rsidRDefault="00EA7434" w:rsidP="00991CDC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</w:p>
    <w:p w14:paraId="1817FCC3" w14:textId="6B879AA8" w:rsidR="00EA7434" w:rsidRDefault="00EA7434" w:rsidP="00EA7434">
      <w:pPr>
        <w:pStyle w:val="BodyText2"/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ผลต่างจากอัตราแลกเปลี่ยนที่เกิดจากการแปลงค่า บันทึกในกำไรขาดทุนเบ็ดเสร็จอื่น และแสดงเป็นรายการผลต่างจากอัตราแลกเปลี่ยนในส่วนของผู้ถือหุ้น จนกว่ามีการจำหน่ายเงินลงทุนนั้นออกไป ยกเว้นผลต่างจากการ</w:t>
      </w:r>
      <w:r w:rsidR="00CD1609" w:rsidRPr="00CF1B32">
        <w:rPr>
          <w:rFonts w:ascii="Angsana New" w:hAnsi="Angsana New"/>
          <w:sz w:val="30"/>
          <w:szCs w:val="30"/>
          <w:cs/>
        </w:rPr>
        <w:br/>
      </w:r>
      <w:r w:rsidRPr="00CF1B32">
        <w:rPr>
          <w:rFonts w:ascii="Angsana New" w:hAnsi="Angsana New" w:hint="cs"/>
          <w:sz w:val="30"/>
          <w:szCs w:val="30"/>
          <w:cs/>
        </w:rPr>
        <w:t>แปลงค่าที่ถูกปันส่วนให้ส่วนได้เสียที่ไม่มีอำนาจควบคุม</w:t>
      </w:r>
    </w:p>
    <w:p w14:paraId="4C450A1A" w14:textId="77777777" w:rsidR="00685D92" w:rsidRPr="00CF1B32" w:rsidRDefault="00685D92" w:rsidP="00EA7434">
      <w:pPr>
        <w:pStyle w:val="BodyText2"/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</w:p>
    <w:p w14:paraId="77E39E6E" w14:textId="77777777" w:rsidR="00EA7434" w:rsidRPr="00D246FB" w:rsidRDefault="00EA7434" w:rsidP="006E2599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หรือ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7241D400" w14:textId="6188C15E" w:rsidR="00991CDC" w:rsidRDefault="00991CDC" w:rsidP="00991CDC">
      <w:pPr>
        <w:pStyle w:val="BodyText2"/>
        <w:tabs>
          <w:tab w:val="left" w:pos="540"/>
        </w:tabs>
        <w:spacing w:line="240" w:lineRule="atLeast"/>
        <w:ind w:left="540" w:right="43" w:firstLine="0"/>
        <w:jc w:val="thaiDistribute"/>
        <w:rPr>
          <w:rFonts w:ascii="Angsana New" w:hAnsi="Angsana New"/>
          <w:sz w:val="30"/>
          <w:szCs w:val="30"/>
        </w:rPr>
      </w:pPr>
    </w:p>
    <w:p w14:paraId="626EEF85" w14:textId="4E7EAAA0" w:rsidR="00EA7434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และแสดงเป็นรายการผลต่างจากอัตราแลกเปลี่ยนในส่วนของผู้ถือหุ้น จนกว่ามีการจำหน่ายเงินลงทุนนั้นออกไป</w:t>
      </w:r>
    </w:p>
    <w:p w14:paraId="6C64ACBD" w14:textId="77777777" w:rsidR="00B80E09" w:rsidRDefault="00B80E09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599CBF00" w14:textId="0ECB7154" w:rsidR="006F002D" w:rsidRDefault="006F002D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7FDF3C0" w14:textId="77777777" w:rsidR="00EA7434" w:rsidRPr="00D246FB" w:rsidRDefault="004F0F0C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cs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เครื่องมือทางการเงิน</w:t>
      </w:r>
    </w:p>
    <w:p w14:paraId="447CE28B" w14:textId="77777777" w:rsidR="00EA7434" w:rsidRPr="00D246FB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60BC784" w14:textId="49C59981" w:rsidR="004F0F0C" w:rsidRPr="00D246FB" w:rsidRDefault="004F0F0C" w:rsidP="004F0F0C">
      <w:pPr>
        <w:pStyle w:val="BodyText2"/>
        <w:ind w:left="0" w:right="47"/>
        <w:jc w:val="thaiDistribute"/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DB71A4" w:rsidRPr="00DB71A4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1</w:t>
      </w:r>
      <w:r w:rsidRPr="00D246FB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 xml:space="preserve"> </w:t>
      </w:r>
      <w:r w:rsidRPr="00D246FB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B71A4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2563</w:t>
      </w:r>
    </w:p>
    <w:p w14:paraId="0CF1BE57" w14:textId="77777777" w:rsidR="004F0F0C" w:rsidRPr="00D246FB" w:rsidRDefault="004F0F0C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11FC99A" w14:textId="07C3B0A3" w:rsidR="004F0F0C" w:rsidRPr="00D246FB" w:rsidRDefault="004F0F0C" w:rsidP="004F0F0C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0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D246FB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การรับรู้รายการและการวัดมูลค่าเมื่อเริ่มแรก </w:t>
      </w:r>
    </w:p>
    <w:p w14:paraId="2B85E30D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4A6435D9" w14:textId="77777777" w:rsidR="004F0F0C" w:rsidRPr="00D246FB" w:rsidRDefault="004F0F0C" w:rsidP="002467D7">
      <w:pPr>
        <w:pStyle w:val="BodyText"/>
        <w:shd w:val="clear" w:color="auto" w:fill="FFFFFF"/>
        <w:tabs>
          <w:tab w:val="clear" w:pos="907"/>
          <w:tab w:val="left" w:pos="99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ลูกหนี้</w:t>
      </w:r>
      <w:r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การค้า ตราสารหนี้ที่กลุ่มบริษัทเป็นผู้ออก</w:t>
      </w:r>
      <w:r w:rsidRPr="003D74F8">
        <w:rPr>
          <w:rFonts w:asciiTheme="majorBidi" w:hAnsiTheme="majorBidi" w:cstheme="majorBidi"/>
          <w:color w:val="000000"/>
          <w:sz w:val="30"/>
          <w:szCs w:val="30"/>
          <w:lang w:val="en-GB"/>
        </w:rPr>
        <w:t xml:space="preserve"> </w:t>
      </w:r>
      <w:r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และเจ้าหนี้การค้ารับรู้รายการเมื่อเริ่มแรกเมื่อมีการออก</w:t>
      </w:r>
      <w:r w:rsidR="004F73A7"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br/>
      </w:r>
      <w:r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ตราสารเหล่านั้น สินทรัพย์ทางการเงินและหนี้สินทางการเงินอื่น</w:t>
      </w:r>
      <w:r w:rsidR="002704F7" w:rsidRPr="003D74F8">
        <w:rPr>
          <w:rFonts w:asciiTheme="majorBidi" w:hAnsiTheme="majorBidi" w:cstheme="majorBidi" w:hint="cs"/>
          <w:color w:val="000000"/>
          <w:sz w:val="30"/>
          <w:szCs w:val="30"/>
          <w:cs/>
          <w:lang w:val="en-GB"/>
        </w:rPr>
        <w:t xml:space="preserve"> </w:t>
      </w:r>
      <w:r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ๆ ทั้งหมดรับรู้รายการเมื่อเริ่มแรกเมื่อ</w:t>
      </w:r>
      <w:r w:rsidR="004F73A7"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br/>
      </w:r>
      <w:r w:rsidRPr="003D74F8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กลุ่มบริษัทเป็น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  <w:lang w:val="en-GB"/>
        </w:rPr>
        <w:t>คู่สัญญาตามข้อกำหนดของเครื่องมือทางการเงินนั้น</w:t>
      </w:r>
    </w:p>
    <w:p w14:paraId="0172B4A8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88936F2" w14:textId="77777777" w:rsidR="004F0F0C" w:rsidRPr="00D246FB" w:rsidRDefault="004F0F0C" w:rsidP="002467D7">
      <w:pPr>
        <w:pStyle w:val="BodyText"/>
        <w:shd w:val="clear" w:color="auto" w:fill="FFFFFF"/>
        <w:tabs>
          <w:tab w:val="clear" w:pos="907"/>
        </w:tabs>
        <w:spacing w:after="0"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สินทรัพย์ทางการเงินและหนี้สินทางการเงิน 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นอกเหนือจากลูกหนี้การค้าที่ไม่มีองค์ประกอบเกี่ยวกับการจัดหาเงินที่มีนัยสำคัญ</w:t>
      </w:r>
      <w:r w:rsidRPr="00D246FB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หรือวัด</w:t>
      </w:r>
      <w:r w:rsidRPr="00D246FB">
        <w:rPr>
          <w:rFonts w:asciiTheme="majorBidi" w:hAnsiTheme="majorBidi" w:cstheme="majorBidi" w:hint="cs"/>
          <w:color w:val="000000"/>
          <w:sz w:val="30"/>
          <w:szCs w:val="30"/>
          <w:cs/>
        </w:rPr>
        <w:t>มูลค่าด้วย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มูลค่ายุติธรรมผ่านกำไรหรือขาดทุน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>)</w:t>
      </w:r>
      <w:r w:rsidRPr="00D246FB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จะ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เมื่อเริ่มแรกด้วยมูลค่ายุติธรรมบวกต้นทุนการทำรายการซึ่งเกี่ยวข้องโดยตรงกับการได้มาหรือการออกตราสาร ลูกหนี้การค้าที่ไม่มีองค์ประกอบเกี่ยวกับการจัดหาเงินที่มีนัยสำคัญวัดมูลค่าเมื่อเริ่มแรกด้วยราคาของการทำรายการ สินทรัพย์ทางการเงิน</w:t>
      </w:r>
      <w:r w:rsidRPr="00D246FB">
        <w:rPr>
          <w:rFonts w:asciiTheme="majorBidi" w:hAnsiTheme="majorBidi" w:cstheme="majorBidi" w:hint="cs"/>
          <w:color w:val="000000"/>
          <w:sz w:val="30"/>
          <w:szCs w:val="30"/>
          <w:cs/>
        </w:rPr>
        <w:t>และหนี้สินทางการเงินที่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วัด</w:t>
      </w:r>
      <w:r w:rsidRPr="00D246FB">
        <w:rPr>
          <w:rFonts w:asciiTheme="majorBidi" w:hAnsiTheme="majorBidi" w:cstheme="majorBidi" w:hint="cs"/>
          <w:color w:val="000000"/>
          <w:sz w:val="30"/>
          <w:szCs w:val="30"/>
          <w:cs/>
        </w:rPr>
        <w:t>มูลค่าด้วย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มูลค่ายุติธรรมผ่านกำไรหรือขาดทุน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วัดมูลค่าเมื่อเริ่มแรกด้วยมูลค่ายุติธรรม</w:t>
      </w:r>
    </w:p>
    <w:p w14:paraId="330DB84F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1A4BA997" w14:textId="36F51B4A" w:rsidR="004F0F0C" w:rsidRPr="00D246FB" w:rsidRDefault="004F0F0C" w:rsidP="004F0F0C">
      <w:pPr>
        <w:pStyle w:val="BodyText2"/>
        <w:tabs>
          <w:tab w:val="left" w:pos="990"/>
        </w:tabs>
        <w:ind w:left="900" w:right="47" w:hanging="367"/>
        <w:jc w:val="thaiDistribute"/>
        <w:rPr>
          <w:rFonts w:asciiTheme="majorBidi" w:eastAsia="EucrosiaUPCBold" w:hAnsiTheme="majorBidi" w:cstheme="majorBidi"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D246FB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2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การจัดประเภทรายการและการวัดมูลค่าภายหลัง</w:t>
      </w:r>
    </w:p>
    <w:p w14:paraId="63B5C342" w14:textId="77777777" w:rsidR="003034D4" w:rsidRPr="00D246FB" w:rsidRDefault="003034D4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4F10A26A" w14:textId="77777777" w:rsidR="004F0F0C" w:rsidRPr="00D246FB" w:rsidRDefault="004F0F0C" w:rsidP="002467D7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spacing w:after="0" w:line="240" w:lineRule="auto"/>
        <w:ind w:left="907" w:firstLine="83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สินทรัพย์ทางการเงิน</w:t>
      </w: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 - </w:t>
      </w: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การจัดประเภท</w:t>
      </w:r>
    </w:p>
    <w:p w14:paraId="4C33A029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7394350F" w14:textId="77777777" w:rsidR="004F0F0C" w:rsidRPr="00D246FB" w:rsidRDefault="004F0F0C" w:rsidP="002467D7">
      <w:pPr>
        <w:tabs>
          <w:tab w:val="clear" w:pos="907"/>
          <w:tab w:val="left" w:pos="1080"/>
          <w:tab w:val="left" w:pos="144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มูลค่ายุติธรรมผ่านกำไรขาดทุนเบ็ดเสร็จอื่นหรือมูลค่ายุติธรรมผ่านกำไรหรือขาดทุน</w:t>
      </w:r>
    </w:p>
    <w:p w14:paraId="17C47D6F" w14:textId="566F19BA" w:rsidR="00991CDC" w:rsidRDefault="00991CD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680CBDE6" w14:textId="77777777" w:rsidR="004F0F0C" w:rsidRPr="00D246FB" w:rsidRDefault="004F0F0C" w:rsidP="002467D7">
      <w:pPr>
        <w:tabs>
          <w:tab w:val="clear" w:pos="907"/>
          <w:tab w:val="left" w:pos="1080"/>
          <w:tab w:val="left" w:pos="1440"/>
        </w:tabs>
        <w:spacing w:line="240" w:lineRule="auto"/>
        <w:ind w:left="990"/>
        <w:jc w:val="thaiDistribute"/>
        <w:rPr>
          <w:rFonts w:asciiTheme="majorBidi" w:hAnsi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สินทรัพย์ทางการเงินจะไม่ถูกจัดประเภทรายการใหม่ภายหลังการรับรู้รายการเมื่อเริ่มแรกเว้นแต่</w:t>
      </w:r>
      <w:r w:rsidRPr="003D74F8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มีการเปลี่ยนแปลงโมเดลธุรกิจในการบริหารสินทรัพย์ทางการเงิน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โดยทันทีเป็นต้นไปนับจาก</w:t>
      </w:r>
      <w:r w:rsidRPr="00D246FB">
        <w:rPr>
          <w:rFonts w:asciiTheme="majorBidi" w:hAnsiTheme="majorBidi" w:cstheme="majorBidi"/>
          <w:sz w:val="30"/>
          <w:szCs w:val="30"/>
          <w:cs/>
        </w:rPr>
        <w:t>วั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นที่มีการเปลี่ยนแปลงการจัดประเภท</w:t>
      </w:r>
    </w:p>
    <w:p w14:paraId="4BDE11B2" w14:textId="77777777" w:rsidR="004F0F0C" w:rsidRPr="00991CDC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159BE25" w14:textId="77777777" w:rsidR="004F0F0C" w:rsidRPr="00D246FB" w:rsidRDefault="004F0F0C" w:rsidP="002467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ที่ไม่ได้ถูกกำหนดให้วัดมูลค่ายุติธรรมผ่านกำไรหรือขาดทุนจะถูกวัดมูลค่าด้วยราคาทุนตัดจำหน่ายหากเข้าเงื่อนไขทั้งสองข้อดังต่อไปนี้</w:t>
      </w:r>
    </w:p>
    <w:p w14:paraId="0AE05B2D" w14:textId="77777777" w:rsidR="004F0F0C" w:rsidRPr="00D246FB" w:rsidRDefault="004F0F0C" w:rsidP="002467D7">
      <w:pPr>
        <w:pStyle w:val="ListParagraph"/>
        <w:numPr>
          <w:ilvl w:val="0"/>
          <w:numId w:val="3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lastRenderedPageBreak/>
        <w:t>ถือครองสินทรัพย์ทางการเงินนั้นตามโมเดลธุรกิจที่มีวัตถุประสงค์เพื่อรับกระแสเงินสดตามสัญญา และ</w:t>
      </w:r>
    </w:p>
    <w:p w14:paraId="5C1676A2" w14:textId="77777777" w:rsidR="004F0F0C" w:rsidRPr="00D246FB" w:rsidRDefault="004F0F0C" w:rsidP="002467D7">
      <w:pPr>
        <w:pStyle w:val="ListParagraph"/>
        <w:numPr>
          <w:ilvl w:val="0"/>
          <w:numId w:val="3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</w:t>
      </w:r>
    </w:p>
    <w:p w14:paraId="64D201E9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67A03869" w14:textId="77777777" w:rsidR="004F0F0C" w:rsidRPr="00D246FB" w:rsidRDefault="004F0F0C" w:rsidP="002467D7">
      <w:pPr>
        <w:tabs>
          <w:tab w:val="clear" w:pos="907"/>
          <w:tab w:val="left" w:pos="720"/>
          <w:tab w:val="left" w:pos="108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ตราสารหนี้ที่ไม่ได้ถูกกำหนดให้วัดมูลค่ายุติธรรมผ่านกำไรหรือขาดทุนจะวัดมูลค่าด้วยมูลค่ายุติธรรมผ่านกำไรขาดทุนเบ็ดเสร็จอื่นได้หากเข้าเงื่อนไขทั้งสองข้อดังต่อไปนี้</w:t>
      </w:r>
    </w:p>
    <w:p w14:paraId="08A0FC26" w14:textId="77777777" w:rsidR="004F0F0C" w:rsidRPr="00D246FB" w:rsidRDefault="004F0F0C" w:rsidP="002467D7">
      <w:pPr>
        <w:pStyle w:val="ListParagraph"/>
        <w:numPr>
          <w:ilvl w:val="0"/>
          <w:numId w:val="3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ถือครองสินทรัพย์ทางการเงินนั้นตามโมเดลธุรกิจที่มีวัตถุประสงค์เพื่อรับกระแสเงินสดตามสัญญาและเพื่อขายสินทรัพย์ทางการเงิน และ</w:t>
      </w:r>
    </w:p>
    <w:p w14:paraId="22F5F5C7" w14:textId="77777777" w:rsidR="004F0F0C" w:rsidRPr="00D246FB" w:rsidRDefault="004F0F0C" w:rsidP="002467D7">
      <w:pPr>
        <w:pStyle w:val="ListParagraph"/>
        <w:numPr>
          <w:ilvl w:val="0"/>
          <w:numId w:val="3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</w:t>
      </w:r>
    </w:p>
    <w:p w14:paraId="50E2A111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149F7D9" w14:textId="77777777" w:rsidR="004F0F0C" w:rsidRPr="00D246FB" w:rsidRDefault="004F0F0C" w:rsidP="002467D7">
      <w:pPr>
        <w:pStyle w:val="BodyText"/>
        <w:tabs>
          <w:tab w:val="clear" w:pos="907"/>
          <w:tab w:val="left" w:pos="108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ของ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เงินลงทุนในตราสารทุนที่ไม่ได้ถือไว้เพื่อค้า </w:t>
      </w:r>
      <w:r w:rsidRPr="008940D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อาจ</w:t>
      </w:r>
      <w:r w:rsidRPr="00D246FB">
        <w:rPr>
          <w:rFonts w:asciiTheme="majorBidi" w:hAnsiTheme="majorBidi" w:cstheme="majorBidi"/>
          <w:sz w:val="30"/>
          <w:szCs w:val="30"/>
          <w:cs/>
        </w:rPr>
        <w:t>เลือก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ให้</w:t>
      </w:r>
      <w:r w:rsidRPr="00D246FB">
        <w:rPr>
          <w:rFonts w:asciiTheme="majorBidi" w:hAnsiTheme="majorBidi" w:cstheme="majorBidi"/>
          <w:sz w:val="30"/>
          <w:szCs w:val="30"/>
        </w:rPr>
        <w:br/>
      </w:r>
      <w:r w:rsidRPr="00D246FB">
        <w:rPr>
          <w:rFonts w:asciiTheme="majorBidi" w:hAnsiTheme="majorBidi" w:cstheme="majorBidi" w:hint="cs"/>
          <w:sz w:val="30"/>
          <w:szCs w:val="30"/>
          <w:cs/>
        </w:rPr>
        <w:t>เงินลงทุนดังกล่าวแสดงกา</w:t>
      </w:r>
      <w:r w:rsidRPr="00D246FB">
        <w:rPr>
          <w:rFonts w:asciiTheme="majorBidi" w:hAnsiTheme="majorBidi" w:cstheme="majorBidi"/>
          <w:sz w:val="30"/>
          <w:szCs w:val="30"/>
          <w:cs/>
        </w:rPr>
        <w:t>รเปลี่ยนแปลงในมูลค่ายุติธรรมในภายหลังในกำไรขาดทุนเบ็ดเสร็จอื่น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 xml:space="preserve"> ซึ่งการเลือกนี้สามารถเลือกได้เป็นรายเงินลงทุนและเมื่อเลือกแล้วไม่สามารถ</w:t>
      </w:r>
      <w:r w:rsidRPr="00D246FB">
        <w:rPr>
          <w:rFonts w:asciiTheme="majorBidi" w:hAnsiTheme="majorBidi" w:cstheme="majorBidi"/>
          <w:sz w:val="30"/>
          <w:szCs w:val="30"/>
          <w:cs/>
        </w:rPr>
        <w:t>แล้วไม่สามารถยกเลิกได้</w:t>
      </w:r>
    </w:p>
    <w:p w14:paraId="2DB5FE2C" w14:textId="77777777" w:rsidR="004F0F0C" w:rsidRPr="00CF1B32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1724E30D" w14:textId="3B9280F1" w:rsidR="004F0F0C" w:rsidRPr="00D246FB" w:rsidRDefault="004F0F0C" w:rsidP="002467D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99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 xml:space="preserve">สินทรัพย์ทางการเงินทั้งหมดที่ไม่ได้จัดประเภทให้วัดมูลค่าด้วยราคาทุนตัดจำหน่ายหรือมูลค่ายุติธรรมผ่านกำไรขาดทุนเบ็ดเสร็จอื่นตามที่ได้อธิบายไว้ข้างต้นจะวัดมูลค่าด้วยมูลค่ายุติธรรมผ่านกำไรหรือขาดทุน 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 xml:space="preserve">ซึ่งรวมถึงสินทรัพย์อนุพันธ์ทั้งหมด 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ณ วันที่รับรู้รายการเมื่อเริ่มแรก </w:t>
      </w:r>
      <w:r w:rsidRPr="008940D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สามารถเลือกให้สินทรัพย์ทางการเงินที่เข้าข้อกำหนดในการวัดมูลค่าด้วยราคาทุนตัดจำหน่ายหรือมูลค่ายุติธรรมผ่านกำไรขาดทุนเบ็ดเสร็จอื่น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ถูก</w:t>
      </w:r>
      <w:r w:rsidRPr="00D246FB">
        <w:rPr>
          <w:rFonts w:asciiTheme="majorBidi" w:hAnsiTheme="majorBidi" w:cstheme="majorBidi"/>
          <w:sz w:val="30"/>
          <w:szCs w:val="30"/>
          <w:cs/>
        </w:rPr>
        <w:t>วัด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มูลค่าด้วย</w:t>
      </w:r>
      <w:r w:rsidRPr="00D246FB">
        <w:rPr>
          <w:rFonts w:asciiTheme="majorBidi" w:hAnsiTheme="majorBidi" w:cstheme="majorBidi"/>
          <w:sz w:val="30"/>
          <w:szCs w:val="30"/>
          <w:cs/>
        </w:rPr>
        <w:t>มูลค่ายุติธรรมผ่านกำไรหรือขาดทุนหากการกำหนดดังกล่าวช่วยขจัดหรือลดความไม่สอดคล้องอย่างมีนัยสำคัญซึ่งอาจเกิดขึ้นซึ่งเมื่อเลือกแล้วไม่สามารถยกเลิกได้</w:t>
      </w:r>
    </w:p>
    <w:p w14:paraId="7D27218A" w14:textId="77777777" w:rsidR="0046083F" w:rsidRPr="00D246FB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613EB7B2" w14:textId="5D801D41" w:rsidR="0046083F" w:rsidRPr="00D246FB" w:rsidRDefault="0046083F" w:rsidP="002467D7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530"/>
        </w:tabs>
        <w:spacing w:after="0" w:line="240" w:lineRule="auto"/>
        <w:ind w:left="1440" w:hanging="45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สินทรัพย์ทางการเงิน </w:t>
      </w: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- </w:t>
      </w: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การประเมินโมเดลธุรกิจ</w:t>
      </w:r>
    </w:p>
    <w:p w14:paraId="3E1A1E93" w14:textId="77777777" w:rsidR="0046083F" w:rsidRPr="00D246FB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0B13D15C" w14:textId="77777777" w:rsidR="0046083F" w:rsidRPr="00D246FB" w:rsidRDefault="0046083F" w:rsidP="005041D0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8940D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ได้ประเมินโมเดลธุรกิจของสินทรัพย์ทางการเงินที่ถือไว้ในระดับพอร์ตโฟลิโอ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เนื่องจากเป็นวิธีที่ดีที่สุดที่จะสะท้อนวิธีการจัดการธุรกิจและเป็นข้อมูลที่นำเสนอให้แก่ผู้บริหาร ข้อมูลที่ใช้ในการพิจารณารวมถึง</w:t>
      </w:r>
    </w:p>
    <w:p w14:paraId="125375BD" w14:textId="77777777" w:rsidR="0046083F" w:rsidRPr="00D246FB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6D899CB" w14:textId="77777777" w:rsidR="0046083F" w:rsidRPr="00D246FB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นโยบายและวัตถุประสงค์ของพอร์ตโฟลิโอและการดำเนินงานตามนโยบายดังกล่าวในทางปฏิบัติ โดยเฉพาะอย่างยิ่งกลยุทธ์ของผู้บริหารเกี่ยวกับการรับดอกเบี้ยรับตามสัญญา การดำรงระดับอัตราดอกเบี้ย การจับคู่ระหว่างระยะเวลาของสินทรัพย์ทางการเงินกับระยะเวลาของหนี้สินที่เกี่ยวข้อง หรือกระแสเงินสดออกที่คาดการณ์หรือรับรู้กระแสเงินสดผ่านการขายสินทรัพย์ทางการเงิน</w:t>
      </w:r>
    </w:p>
    <w:p w14:paraId="5E90DB2F" w14:textId="77777777" w:rsidR="0046083F" w:rsidRPr="00D246FB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วิธีการประเมินผลการดำเนินงานของพอร์ตโฟลิโอและการรายงานให้ผู้บริหารของ</w:t>
      </w:r>
      <w:r w:rsidRPr="008940D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</w:p>
    <w:p w14:paraId="76357D20" w14:textId="77777777" w:rsidR="0046083F" w:rsidRPr="00D246FB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lastRenderedPageBreak/>
        <w:t>ความเสี่ยงที่มีผลกระทบต่อผลการดำเนินงานของโมเดลธุรกิจ (และสินทรัพย์ทางการเงินที่ถือตามโมเดลธุรกิจ) และกลยุทธ์ในการบริหารจัดการความเสี่ยง</w:t>
      </w:r>
    </w:p>
    <w:p w14:paraId="7D0E39C5" w14:textId="77777777" w:rsidR="0046083F" w:rsidRPr="00D246FB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วิธีการประมาณผลตอบแทนให้ผู้จัดการเงินลงทุน (เช่น ผลตอบแทนอ้างอิงจากมูลค่ายุติธรรมของสินทรัพย์ที่บริหารจัดการหรืออ้างอิงตามการรับกระแสเงินสดตามสัญญา) และ</w:t>
      </w:r>
    </w:p>
    <w:p w14:paraId="25CB323B" w14:textId="77777777" w:rsidR="0046083F" w:rsidRPr="00D246FB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ความถี่ ปริมาณและเวลาที่ขายในงวดก่อน เหตุผลที่ขายและการคาดการณ์การขายในอนาคต</w:t>
      </w:r>
    </w:p>
    <w:p w14:paraId="7F52B80E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36BDAE3" w14:textId="77777777" w:rsidR="0046083F" w:rsidRPr="00D246FB" w:rsidRDefault="0046083F" w:rsidP="005041D0">
      <w:pPr>
        <w:pStyle w:val="BodyText"/>
        <w:tabs>
          <w:tab w:val="clear" w:pos="907"/>
          <w:tab w:val="left" w:pos="1260"/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การโอนสินทรัพย์ทางการเงินไปยังบุคคลที่สามที่ไม่เข้าเงื่อนไขการตัดรายการออกจากบัญชีจะไม่ถือเป็นการขายซึ่งสอดคล้องกับการรับรู้รายการสินทรัพย์อย่างต่อเนื่องของ</w:t>
      </w:r>
      <w:r w:rsidRPr="008940D7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</w:p>
    <w:p w14:paraId="7BB8FC38" w14:textId="77777777" w:rsidR="0046083F" w:rsidRPr="00D246FB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02B0F4AC" w14:textId="77777777" w:rsidR="0046083F" w:rsidRPr="00D246FB" w:rsidRDefault="0046083F" w:rsidP="005041D0">
      <w:pPr>
        <w:pStyle w:val="BodyText"/>
        <w:tabs>
          <w:tab w:val="clear" w:pos="907"/>
          <w:tab w:val="left" w:pos="1350"/>
          <w:tab w:val="left" w:pos="1440"/>
        </w:tabs>
        <w:spacing w:after="0" w:line="240" w:lineRule="auto"/>
        <w:ind w:left="99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ที่ถือไว้เพื่อค้าหรือใช้ในการบริหารและประเมินผลงานด้วยมูลค่ายุติธรรมจะถูกวัดมูลค่าด้วยมูลค่ายุติธรรมผ่านกำไรหรือขาดทุน</w:t>
      </w:r>
    </w:p>
    <w:p w14:paraId="59A71591" w14:textId="77777777" w:rsidR="0046083F" w:rsidRPr="00D246FB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04E57446" w14:textId="2B7872A5" w:rsidR="0046083F" w:rsidRPr="00CF1B32" w:rsidRDefault="0046083F" w:rsidP="005041D0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620"/>
        </w:tabs>
        <w:spacing w:after="0" w:line="240" w:lineRule="auto"/>
        <w:ind w:left="99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CF1B32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สินทรัพย์ทางการเงิน </w:t>
      </w:r>
      <w:r w:rsidRPr="00CF1B32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- </w:t>
      </w:r>
      <w:r w:rsidRPr="00CF1B32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>การประเมินว่ากระแสเงินสดตามสัญญาเป็นการจ่ายเพียงเงินต้นและดอกเบี้ยจากยอดคงเหลือของเงินต้นหรือไม่</w:t>
      </w:r>
      <w:r w:rsidRPr="00CF1B32">
        <w:rPr>
          <w:rFonts w:asciiTheme="majorBidi" w:hAnsiTheme="majorBidi" w:cstheme="majorBidi"/>
          <w:i/>
          <w:iCs/>
          <w:color w:val="000000"/>
          <w:sz w:val="30"/>
          <w:szCs w:val="30"/>
        </w:rPr>
        <w:t xml:space="preserve"> </w:t>
      </w:r>
    </w:p>
    <w:p w14:paraId="71AA62FD" w14:textId="77777777" w:rsidR="0046083F" w:rsidRPr="00CF1B32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</w:rPr>
      </w:pPr>
    </w:p>
    <w:p w14:paraId="30A481A4" w14:textId="77777777" w:rsidR="0046083F" w:rsidRPr="00CF1B32" w:rsidRDefault="0046083F" w:rsidP="005041D0">
      <w:pPr>
        <w:tabs>
          <w:tab w:val="clear" w:pos="907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B32">
        <w:rPr>
          <w:rFonts w:asciiTheme="majorBidi" w:hAnsiTheme="majorBidi" w:cstheme="majorBidi"/>
          <w:color w:val="000000"/>
          <w:sz w:val="30"/>
          <w:szCs w:val="30"/>
          <w:cs/>
        </w:rPr>
        <w:t>สำหรับวัตถุประสงค์ของการประเมินนี้</w:t>
      </w:r>
    </w:p>
    <w:p w14:paraId="320E42A0" w14:textId="77777777" w:rsidR="0046083F" w:rsidRPr="00CF1B32" w:rsidRDefault="0046083F" w:rsidP="005041D0">
      <w:pPr>
        <w:tabs>
          <w:tab w:val="clear" w:pos="907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F1B32">
        <w:rPr>
          <w:rFonts w:asciiTheme="majorBidi" w:hAnsiTheme="majorBidi" w:cstheme="majorBidi"/>
          <w:color w:val="000000"/>
          <w:sz w:val="30"/>
          <w:szCs w:val="30"/>
          <w:cs/>
        </w:rPr>
        <w:t>“เงินต้น” หมายถึง มูลค่ายุติธรรมของสินทรัพย์ทางการเงิน ณ วันที่รับรู้รายการเมื่อเริ่มแรก</w:t>
      </w:r>
    </w:p>
    <w:p w14:paraId="681EC9FE" w14:textId="77777777" w:rsidR="0046083F" w:rsidRPr="00CF1B32" w:rsidRDefault="0046083F" w:rsidP="005041D0">
      <w:pPr>
        <w:pStyle w:val="BodyText"/>
        <w:tabs>
          <w:tab w:val="clear" w:pos="907"/>
          <w:tab w:val="left" w:pos="1170"/>
        </w:tabs>
        <w:spacing w:after="0"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color w:val="000000"/>
          <w:sz w:val="30"/>
          <w:szCs w:val="30"/>
          <w:cs/>
        </w:rPr>
        <w:t>“ดอกเบี้ย” หมายถึง สิ่งตอบแทนจากมูลค่าเงินตามเวลาและความเสี่ยงด้านเครดิตที่เกี่ยวข้องกับจำนวนเงินต้นที่ค้างชำระในช่วงระยะเวลาใดระยะเวลาหนึ่งและความเสี่ยงในการกู้ยืมโดยทั่วไป และต้นทุน (เช่น ความเสี่ยงด้านสภาพคล่องและค่าใช้จ่ายในการบริหาร) รวมถึงอัตรากำไรขั้นต้น</w:t>
      </w:r>
    </w:p>
    <w:p w14:paraId="0037F543" w14:textId="77777777" w:rsidR="0046083F" w:rsidRPr="00CF1B32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</w:rPr>
      </w:pPr>
    </w:p>
    <w:p w14:paraId="525D97D4" w14:textId="6B96720F" w:rsidR="008940D7" w:rsidRPr="00CF1B32" w:rsidRDefault="0046083F" w:rsidP="005041D0">
      <w:pPr>
        <w:tabs>
          <w:tab w:val="clear" w:pos="907"/>
          <w:tab w:val="left" w:pos="1080"/>
          <w:tab w:val="left" w:pos="126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color w:val="000000"/>
          <w:sz w:val="30"/>
          <w:szCs w:val="30"/>
          <w:cs/>
        </w:rPr>
        <w:t>ในการประเมินว่ากระแสเงินสดตามสัญญาเป็นการจ่ายเพียงเงินต้นและดอกเบี้ยหรือไม่ กลุ่มบริษัทพิจารณาข้อกำหนดตามสัญญาของเครื่องมือทางการเงิน ซึ่งรวมถึงการประเมินว่าสินทรัพย์ทางการเงินประกอบด้วยข้อกำหนดตามสัญญาที่สามารถเปลี่ยนแปลงระยะเวลาและจำนวนเงินของกระแสเงินสดตามสัญญาซึ่งอาจทำให้ไม่เข้าเงื่อนไขในการประเมิน กลุ่มบริษัทพิจารณา</w:t>
      </w:r>
      <w:r w:rsidRPr="00CF1B32">
        <w:rPr>
          <w:rFonts w:asciiTheme="majorBidi" w:hAnsiTheme="majorBidi" w:cstheme="majorBidi"/>
          <w:sz w:val="30"/>
          <w:szCs w:val="30"/>
          <w:cs/>
        </w:rPr>
        <w:t>ถึง</w:t>
      </w:r>
    </w:p>
    <w:p w14:paraId="17789EAF" w14:textId="77777777" w:rsidR="0046083F" w:rsidRPr="00CF1B32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sz w:val="30"/>
          <w:szCs w:val="30"/>
          <w:cs/>
        </w:rPr>
        <w:t>เหตุการณ์ที่อาจเกิดขึ้นซึ่งเป็นเหตุให้มีการเปลี่ยนแปลงจำนวนเงินและเวลาของกระแสเงินสด</w:t>
      </w:r>
    </w:p>
    <w:p w14:paraId="096C4E42" w14:textId="77777777" w:rsidR="0046083F" w:rsidRPr="00CF1B32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sz w:val="30"/>
          <w:szCs w:val="30"/>
          <w:cs/>
        </w:rPr>
        <w:t>เงื่อนไขที่อาจเปลี่ยนแปลงอัตราดอกเบี้ยตามสัญญา ซึ่งรวมถึงอัตราดอกเบี้ยผันแปร และ</w:t>
      </w:r>
    </w:p>
    <w:p w14:paraId="1B02F3AD" w14:textId="77777777" w:rsidR="0046083F" w:rsidRPr="00CF1B32" w:rsidRDefault="0046083F" w:rsidP="005041D0">
      <w:pPr>
        <w:pStyle w:val="ListParagraph"/>
        <w:numPr>
          <w:ilvl w:val="0"/>
          <w:numId w:val="3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autoSpaceDE w:val="0"/>
        <w:autoSpaceDN w:val="0"/>
        <w:adjustRightInd w:val="0"/>
        <w:spacing w:line="240" w:lineRule="auto"/>
        <w:ind w:left="1170" w:hanging="180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sz w:val="30"/>
          <w:szCs w:val="30"/>
          <w:cs/>
        </w:rPr>
        <w:t>เงื่อนไขเมื่อสิทธิเรียกร้องของกลุ่มบริษัทถูกจำกัดเฉพาะกระแสเงินสดจากสินทรัพย์ตามที่กำหนด (เช่น สินทรัพย์ทางการเงินที่ผู้ให้กู้ไม่มีสิทธิไล่เบี้ย)</w:t>
      </w:r>
    </w:p>
    <w:p w14:paraId="45EDB5FA" w14:textId="77777777" w:rsidR="0048178F" w:rsidRPr="00CF1B32" w:rsidRDefault="0048178F" w:rsidP="00991CDC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</w:rPr>
      </w:pPr>
    </w:p>
    <w:p w14:paraId="23233E0B" w14:textId="77777777" w:rsidR="001D602E" w:rsidRDefault="001D602E" w:rsidP="005041D0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spacing w:after="0" w:line="240" w:lineRule="auto"/>
        <w:ind w:left="1267" w:hanging="277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>
        <w:rPr>
          <w:rFonts w:asciiTheme="majorBidi" w:hAnsiTheme="majorBidi" w:cstheme="majorBidi"/>
          <w:i/>
          <w:iCs/>
          <w:sz w:val="30"/>
          <w:szCs w:val="30"/>
          <w:cs/>
        </w:rPr>
        <w:br w:type="page"/>
      </w:r>
    </w:p>
    <w:p w14:paraId="62CFF5E0" w14:textId="0C4A8D81" w:rsidR="0046083F" w:rsidRPr="00CF1B32" w:rsidRDefault="0046083F" w:rsidP="005041D0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spacing w:after="0" w:line="240" w:lineRule="auto"/>
        <w:ind w:left="1267" w:hanging="277"/>
        <w:jc w:val="thaiDistribute"/>
        <w:rPr>
          <w:rFonts w:asciiTheme="majorBidi" w:hAnsiTheme="majorBidi" w:cstheme="majorBidi"/>
          <w:sz w:val="30"/>
          <w:szCs w:val="30"/>
        </w:rPr>
      </w:pPr>
      <w:r w:rsidRPr="00CF1B32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 xml:space="preserve">สินทรัพย์ทางการเงิน </w:t>
      </w:r>
      <w:r w:rsidRPr="00CF1B32">
        <w:rPr>
          <w:rFonts w:asciiTheme="majorBidi" w:hAnsiTheme="majorBidi" w:cstheme="majorBidi"/>
          <w:i/>
          <w:iCs/>
          <w:sz w:val="30"/>
          <w:szCs w:val="30"/>
        </w:rPr>
        <w:t xml:space="preserve">- </w:t>
      </w:r>
      <w:r w:rsidRPr="00CF1B32">
        <w:rPr>
          <w:rFonts w:asciiTheme="majorBidi" w:hAnsiTheme="majorBidi" w:cstheme="majorBidi"/>
          <w:i/>
          <w:iCs/>
          <w:sz w:val="30"/>
          <w:szCs w:val="30"/>
          <w:cs/>
        </w:rPr>
        <w:t>การวัดมูลค่าภายหลังและกำไรและขาดทุน</w:t>
      </w:r>
    </w:p>
    <w:p w14:paraId="5F187FB2" w14:textId="77777777" w:rsidR="0046083F" w:rsidRPr="003F700C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873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236"/>
        <w:gridCol w:w="6334"/>
      </w:tblGrid>
      <w:tr w:rsidR="0046083F" w:rsidRPr="00CF1B32" w14:paraId="1C89848B" w14:textId="77777777" w:rsidTr="00CF1B32">
        <w:tc>
          <w:tcPr>
            <w:tcW w:w="2160" w:type="dxa"/>
          </w:tcPr>
          <w:p w14:paraId="49E7AA07" w14:textId="77777777" w:rsidR="0046083F" w:rsidRPr="00CF1B32" w:rsidRDefault="0046083F" w:rsidP="00FA57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36" w:type="dxa"/>
            <w:vAlign w:val="bottom"/>
          </w:tcPr>
          <w:p w14:paraId="5772AAA1" w14:textId="77777777" w:rsidR="0046083F" w:rsidRPr="00CF1B32" w:rsidRDefault="0046083F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34" w:type="dxa"/>
            <w:vAlign w:val="bottom"/>
          </w:tcPr>
          <w:p w14:paraId="6508C564" w14:textId="348F81FE" w:rsidR="0046083F" w:rsidRPr="00CF1B32" w:rsidRDefault="0046083F" w:rsidP="005C5CD1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สินทรัพย์เหล่านี้วัดมูลค่าในภายหลังด้วยมูลค่ายุติธรรม กำไรและขาดทุนสุทธิรวมถึงรายได้ดอกเบี้ยและเงินปันผลรับบันทึกในกำไรหรือขาดทุน อย่างไรก็ตาม</w:t>
            </w:r>
            <w:r w:rsidR="005C5CD1" w:rsidRPr="00CF1B32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สำหรับอนุพันธ์ที่กำหนดให้เป็นเครื่องมือที่ใช้ในการป้องกันความเสี่ยงให้ดูหมายเหตุข้อ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(ง.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CF1B32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F03ECE" w:rsidRPr="00CF1B32" w14:paraId="1F8D9093" w14:textId="77777777" w:rsidTr="00CF1B32">
        <w:tc>
          <w:tcPr>
            <w:tcW w:w="2160" w:type="dxa"/>
          </w:tcPr>
          <w:p w14:paraId="36627174" w14:textId="77777777" w:rsidR="00F03ECE" w:rsidRPr="00CF1B32" w:rsidRDefault="00F03ECE" w:rsidP="00FA57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236" w:type="dxa"/>
            <w:vAlign w:val="bottom"/>
          </w:tcPr>
          <w:p w14:paraId="79A74D66" w14:textId="77777777" w:rsidR="00F03ECE" w:rsidRPr="00CF1B32" w:rsidRDefault="00F03ECE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6334" w:type="dxa"/>
            <w:vAlign w:val="bottom"/>
          </w:tcPr>
          <w:p w14:paraId="22512F3A" w14:textId="77777777" w:rsidR="00F03ECE" w:rsidRPr="00CF1B32" w:rsidRDefault="00F03ECE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cs/>
              </w:rPr>
            </w:pPr>
          </w:p>
        </w:tc>
      </w:tr>
      <w:tr w:rsidR="0046083F" w:rsidRPr="00CF1B32" w14:paraId="30B3CF38" w14:textId="77777777" w:rsidTr="00CF1B32">
        <w:tc>
          <w:tcPr>
            <w:tcW w:w="2160" w:type="dxa"/>
          </w:tcPr>
          <w:p w14:paraId="17247F24" w14:textId="1E2807AF" w:rsidR="0046083F" w:rsidRPr="00CF1B32" w:rsidRDefault="0046083F" w:rsidP="00FA57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vAlign w:val="bottom"/>
          </w:tcPr>
          <w:p w14:paraId="6E2E47FD" w14:textId="77777777" w:rsidR="0046083F" w:rsidRPr="00CF1B32" w:rsidRDefault="0046083F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34" w:type="dxa"/>
            <w:vAlign w:val="bottom"/>
          </w:tcPr>
          <w:p w14:paraId="008CB2CB" w14:textId="77777777" w:rsidR="0046083F" w:rsidRPr="00CF1B32" w:rsidRDefault="0046083F" w:rsidP="005C5CD1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สินทรัพย์เหล่านี้วัดมูลค่าในภายหลังด้วยราคาทุนตัดจำหน่ายโดยวิธีอัตราดอกเบี้ยที่แท้จริง ราคาทุนตัดจำหน่ายลดลงด้วยผลขาดทุนจากการด้อยค่า รายได้ดอกเบี้ย กำไรและขาดทุนจากอัตราแลกเปลี่ยนและผลขาดทุนจากการด้อยค่ารับรู้ในกำไรหรือขาดทุน กำไรหรือขาดทุนที่เกิดจากการตัดรายการออกจากบัญชีรับรู้ในกำไรหรือขาดทุน</w:t>
            </w:r>
          </w:p>
        </w:tc>
      </w:tr>
      <w:tr w:rsidR="005C5CD1" w:rsidRPr="00CF1B32" w14:paraId="472290F7" w14:textId="77777777" w:rsidTr="00CF1B32">
        <w:tc>
          <w:tcPr>
            <w:tcW w:w="2160" w:type="dxa"/>
          </w:tcPr>
          <w:p w14:paraId="18ABE9C1" w14:textId="77777777" w:rsidR="005C5CD1" w:rsidRPr="00CF1B32" w:rsidRDefault="005C5CD1" w:rsidP="00FA57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236" w:type="dxa"/>
            <w:vAlign w:val="bottom"/>
          </w:tcPr>
          <w:p w14:paraId="16334857" w14:textId="77777777" w:rsidR="005C5CD1" w:rsidRPr="00CF1B32" w:rsidRDefault="005C5CD1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6334" w:type="dxa"/>
            <w:vAlign w:val="bottom"/>
          </w:tcPr>
          <w:p w14:paraId="486AE010" w14:textId="77777777" w:rsidR="005C5CD1" w:rsidRPr="00CF1B32" w:rsidRDefault="005C5CD1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cs/>
              </w:rPr>
            </w:pPr>
          </w:p>
        </w:tc>
      </w:tr>
      <w:tr w:rsidR="0046083F" w:rsidRPr="00CF1B32" w14:paraId="7F0FF2B6" w14:textId="77777777" w:rsidTr="00CF1B32">
        <w:tc>
          <w:tcPr>
            <w:tcW w:w="2160" w:type="dxa"/>
          </w:tcPr>
          <w:p w14:paraId="142034B1" w14:textId="77777777" w:rsidR="0046083F" w:rsidRPr="00CF1B32" w:rsidRDefault="0046083F" w:rsidP="00FA57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เงินลงทุนในตราสารทุนที่วัดมูลค่าด้วยมูลค่ายุติธรรมผ่านกำไรขาดทุนเบ็ดเสร็จอื่น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  <w:vAlign w:val="bottom"/>
          </w:tcPr>
          <w:p w14:paraId="32921F6D" w14:textId="77777777" w:rsidR="0046083F" w:rsidRPr="00CF1B32" w:rsidRDefault="0046083F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34" w:type="dxa"/>
          </w:tcPr>
          <w:p w14:paraId="2ACC6A1F" w14:textId="77777777" w:rsidR="0046083F" w:rsidRPr="00CF1B32" w:rsidRDefault="0046083F" w:rsidP="00FA57BC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CF1B32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สินทรัพย์เหล่านี้วัดมูลค่าในภายหลังด้วยมูลค่ายุติธรรม เงินปันผลรับรู้เป็นรายได้ในกำไรหรือขาดทุนเว้นแต่เงินปันผลดังกล่าวเป็นการคืนทุนของเงินลงทุน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จัดประเภทรายการใหม่ไปยังกำไรหรือขาดทุน</w:t>
            </w:r>
          </w:p>
        </w:tc>
      </w:tr>
    </w:tbl>
    <w:p w14:paraId="569F37E8" w14:textId="77777777" w:rsidR="003F700C" w:rsidRPr="003F700C" w:rsidRDefault="003F700C" w:rsidP="003F700C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09CC316F" w14:textId="5E21ED73" w:rsidR="0046083F" w:rsidRPr="00D246FB" w:rsidRDefault="0046083F" w:rsidP="008A088E">
      <w:pPr>
        <w:pStyle w:val="BodyText"/>
        <w:shd w:val="clear" w:color="auto" w:fill="FFFFFF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350" w:hanging="360"/>
        <w:jc w:val="thaiDistribute"/>
        <w:rPr>
          <w:rFonts w:ascii="Angsana New" w:hAnsi="Angsana New"/>
          <w:color w:val="000000"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หนี้สินทางการเงิน 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-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การจัดประเภทรายการ การวัดมูลค่าในภายหลังและกำไรและขาดทุน</w:t>
      </w:r>
      <w:r w:rsidRPr="00D246FB">
        <w:rPr>
          <w:rFonts w:ascii="Angsana New" w:hAnsi="Angsana New" w:hint="cs"/>
          <w:i/>
          <w:iCs/>
          <w:color w:val="000000"/>
          <w:sz w:val="30"/>
          <w:szCs w:val="30"/>
        </w:rPr>
        <w:t xml:space="preserve"> </w:t>
      </w:r>
    </w:p>
    <w:p w14:paraId="799129EA" w14:textId="77777777" w:rsidR="0046083F" w:rsidRPr="00991CDC" w:rsidRDefault="0046083F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5101F7DC" w14:textId="7D756066" w:rsidR="0046083F" w:rsidRPr="00D246FB" w:rsidRDefault="0046083F" w:rsidP="008A088E">
      <w:pPr>
        <w:tabs>
          <w:tab w:val="clear" w:pos="907"/>
          <w:tab w:val="left" w:pos="1080"/>
          <w:tab w:val="left" w:pos="135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D246FB">
        <w:rPr>
          <w:rFonts w:ascii="Angsana New" w:hAnsi="Angsana New" w:hint="cs"/>
          <w:color w:val="000000"/>
          <w:sz w:val="30"/>
          <w:szCs w:val="30"/>
          <w:cs/>
        </w:rPr>
        <w:t>หนี้สินทางการเงินจัดประเภทรายการตามการวัดมูลค่าด้วยราคาทุนตัดจำหน่ายหรือมูลค่ายุติธรรมผ่านกำไรหรือขาดทุน หนี้สินทางการเงินจะถูกจัดประเภทให้วัดมูลค่ายุติธรรมผ่านกำไรหรือขาดทุนหากให้ถือไว้</w:t>
      </w:r>
      <w:r w:rsidR="00253CE5">
        <w:rPr>
          <w:rFonts w:ascii="Angsana New" w:hAnsi="Angsana New"/>
          <w:color w:val="000000"/>
          <w:sz w:val="30"/>
          <w:szCs w:val="30"/>
        </w:rPr>
        <w:br/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 xml:space="preserve">เพื่อค้า ถือเป็นอนุพันธ์หรือกำหนดให้วัดมูลค่าเมื่อเริ่มแรกด้วยวิธีดังกล่าว หนี้สินทางการเงินที่วัดมูลค่าด้วยมูลค่ายุติธรรมผ่านกำไรหรือขาดทุนจะวัดมูลค่าด้วยมูลค่ายุติธรรมและรับรู้กำไรและขาดทุนสุทธิ รวมถึงดอกเบี้ยจ่ายในกำไรหรือขาดทุน หนี้สินทางการเงินอื่นที่วัดมูลค่าภายหลังด้วยราคาทุนตัดจำหน่ายด้วยวิธีดอกเบี้ยที่แท้จริง ดอกเบี้ยจ่ายและกำไรและขาดทุนจากอัตราแลกเปลี่ยนรับรู้ในกำไรหรือขาดทุน กำไรหรือขาดทุนที่เกิดจากการตัดรายการออกจากบัญชีให้รับรู้ในกำไรหรือขาดทุน (ดูหมายเหตุข้อ 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4</w:t>
      </w:r>
      <w:r w:rsidRPr="00D246FB">
        <w:rPr>
          <w:rFonts w:ascii="Angsana New" w:hAnsi="Angsana New" w:hint="cs"/>
          <w:color w:val="000000"/>
          <w:sz w:val="30"/>
          <w:szCs w:val="30"/>
        </w:rPr>
        <w:t>(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ง.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6</w:t>
      </w:r>
      <w:r w:rsidRPr="00D246FB">
        <w:rPr>
          <w:rFonts w:ascii="Angsana New" w:hAnsi="Angsana New" w:hint="cs"/>
          <w:color w:val="000000"/>
          <w:sz w:val="30"/>
          <w:szCs w:val="30"/>
        </w:rPr>
        <w:t xml:space="preserve">) 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สำหรับหนี้สินทางการเงินที่กำหนดให้เป็นเครื่องมือที่ใช้ในการป้องกันความเสี่ยง)</w:t>
      </w:r>
    </w:p>
    <w:p w14:paraId="4E641283" w14:textId="77777777" w:rsidR="0048178F" w:rsidRPr="00991CDC" w:rsidRDefault="0048178F" w:rsidP="00991CDC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6E80B160" w14:textId="77777777" w:rsidR="001D602E" w:rsidRDefault="001D602E" w:rsidP="00E8466C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>
        <w:rPr>
          <w:rFonts w:asciiTheme="majorBidi" w:eastAsia="EucrosiaUPCBold" w:hAnsiTheme="majorBidi" w:cstheme="majorBidi"/>
          <w:i/>
          <w:iCs/>
          <w:sz w:val="30"/>
          <w:szCs w:val="30"/>
        </w:rPr>
        <w:br w:type="page"/>
      </w:r>
    </w:p>
    <w:p w14:paraId="20E88902" w14:textId="728EE1FE" w:rsidR="00DA1A6D" w:rsidRPr="00D246FB" w:rsidRDefault="00DA1A6D" w:rsidP="00E8466C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lastRenderedPageBreak/>
        <w:t>(</w:t>
      </w:r>
      <w:r w:rsidRPr="00D246FB">
        <w:rPr>
          <w:rFonts w:asciiTheme="majorBidi" w:eastAsia="EucrosiaUPCBold" w:hAnsiTheme="majorBidi" w:cstheme="majorBidi" w:hint="cs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3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การตัดรายการออกจากบัญชี</w:t>
      </w:r>
    </w:p>
    <w:p w14:paraId="13DCDD1C" w14:textId="77777777" w:rsidR="004F0F0C" w:rsidRPr="00D246FB" w:rsidRDefault="004F0F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1B1B244F" w14:textId="77777777" w:rsidR="00DA1A6D" w:rsidRPr="00D246FB" w:rsidRDefault="00DA1A6D" w:rsidP="008A088E">
      <w:pPr>
        <w:pStyle w:val="BodyText"/>
        <w:spacing w:after="0" w:line="240" w:lineRule="auto"/>
        <w:ind w:left="1260" w:hanging="27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สินทรัพย์ทางการเงิน</w:t>
      </w:r>
    </w:p>
    <w:p w14:paraId="7B4CB9D2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4981A64C" w14:textId="77777777" w:rsidR="00DA1A6D" w:rsidRPr="00D246FB" w:rsidRDefault="00DA1A6D" w:rsidP="008A088E">
      <w:pPr>
        <w:tabs>
          <w:tab w:val="clear" w:pos="907"/>
          <w:tab w:val="left" w:pos="1080"/>
          <w:tab w:val="left" w:pos="1260"/>
          <w:tab w:val="left" w:pos="1440"/>
          <w:tab w:val="left" w:pos="1530"/>
        </w:tabs>
        <w:suppressAutoHyphens/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8940D7">
        <w:rPr>
          <w:rFonts w:ascii="Angsana New" w:hAnsi="Angsana New" w:hint="cs"/>
          <w:color w:val="000000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8940D7">
        <w:rPr>
          <w:rFonts w:ascii="Angsana New" w:hAnsi="Angsana New" w:hint="cs"/>
          <w:color w:val="000000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</w:t>
      </w:r>
    </w:p>
    <w:p w14:paraId="0DD598F0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5658F52B" w14:textId="77777777" w:rsidR="00DA1A6D" w:rsidRPr="00D246FB" w:rsidRDefault="00DA1A6D" w:rsidP="008A088E">
      <w:pPr>
        <w:pStyle w:val="BodyText"/>
        <w:tabs>
          <w:tab w:val="clear" w:pos="907"/>
          <w:tab w:val="left" w:pos="108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b/>
          <w:bCs/>
          <w:sz w:val="30"/>
          <w:szCs w:val="30"/>
        </w:rPr>
      </w:pPr>
      <w:r w:rsidRPr="008940D7">
        <w:rPr>
          <w:rFonts w:ascii="Angsana New" w:hAnsi="Angsana New" w:hint="cs"/>
          <w:sz w:val="30"/>
          <w:szCs w:val="30"/>
          <w:cs/>
        </w:rPr>
        <w:t>กลุ่มบริษัทเข้าทำ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ธุรกรรมซึ่งมีการโอนสินทรัพย์ที่รับรู้ในงบแสดงฐานะการเงินแต่ยังคงความเสี่ยงและผลตอบแทนของความเป็นเจ้าของทั้งหมดหรือเกือบทั้งหมดในสินทรัพย์ที่โอนหรือบางส่วนของสินทรัพย์ ในกรณีนี้ สินทรั</w:t>
      </w:r>
      <w:r w:rsidRPr="00D246FB">
        <w:rPr>
          <w:rFonts w:ascii="Angsana New" w:hAnsi="Angsana New" w:hint="cs"/>
          <w:sz w:val="30"/>
          <w:szCs w:val="30"/>
          <w:cs/>
        </w:rPr>
        <w:t>พย์ที่โอนจะไม่ถูกตัดรายการออกจากบัญชี</w:t>
      </w:r>
    </w:p>
    <w:p w14:paraId="2DC2657D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15BC3159" w14:textId="77777777" w:rsidR="00DA1A6D" w:rsidRPr="00D246FB" w:rsidRDefault="00DA1A6D" w:rsidP="008A088E">
      <w:pPr>
        <w:pStyle w:val="BodyText"/>
        <w:spacing w:after="0" w:line="240" w:lineRule="auto"/>
        <w:ind w:left="1260" w:hanging="27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หนี้สินทางการเงิน</w:t>
      </w:r>
    </w:p>
    <w:p w14:paraId="6FBDDB00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61878DA1" w14:textId="6BA91E85" w:rsidR="00DA1A6D" w:rsidRDefault="00DA1A6D" w:rsidP="008A088E">
      <w:pPr>
        <w:pStyle w:val="BodyText"/>
        <w:tabs>
          <w:tab w:val="clear" w:pos="907"/>
          <w:tab w:val="left" w:pos="1080"/>
          <w:tab w:val="left" w:pos="153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  <w:r w:rsidRPr="008940D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sz w:val="30"/>
          <w:szCs w:val="30"/>
          <w:cs/>
        </w:rPr>
        <w:t xml:space="preserve">ตัดรายการหนี้สินทางการเงินออกจากบัญชีเมื่อภาระผูกพันตามสัญญาสิ้นสุดลง ยกเลิก หรือหมดอายุ </w:t>
      </w:r>
      <w:r w:rsidRPr="008940D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sz w:val="30"/>
          <w:szCs w:val="30"/>
          <w:cs/>
        </w:rPr>
        <w:t>ตัดรายการหนี้สินทางการเงินออกจากบัญชีหากมีการเปลี่ยนแปลงเงื่อนไขและกระแส</w:t>
      </w:r>
      <w:r w:rsidR="009B7898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2851326E" w14:textId="5A21A37D" w:rsidR="00991CDC" w:rsidRDefault="00991CD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4E0870BD" w14:textId="77777777" w:rsidR="00DA1A6D" w:rsidRPr="00D246FB" w:rsidRDefault="00DA1A6D" w:rsidP="008A088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53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D246FB">
        <w:rPr>
          <w:rFonts w:ascii="Angsana New" w:hAnsi="Angsana New" w:hint="cs"/>
          <w:color w:val="000000"/>
          <w:sz w:val="30"/>
          <w:szCs w:val="30"/>
          <w:cs/>
        </w:rPr>
        <w:t>การตัดรายการหนี้สินทางการเงินออกจากบัญชี ผลต่างระหว่างมูลค่าตามบัญชีที่ตัดรายการและสิ่งตอบแทนที่ต้องจ่าย (รวมถึงสินทรัพย์ที่ไม่ใช่เงินสดที่ได้โอนไปหรือหนี้สินที่รับมา) รับรู้ในกำไรหรือขาดทุน</w:t>
      </w:r>
    </w:p>
    <w:p w14:paraId="34D9E724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68519CF" w14:textId="54CF38DE" w:rsidR="00DA1A6D" w:rsidRPr="00D246FB" w:rsidRDefault="00DA1A6D" w:rsidP="008A088E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4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การหักกลบ</w:t>
      </w:r>
    </w:p>
    <w:p w14:paraId="5B3BE9D9" w14:textId="77777777" w:rsidR="00DA1A6D" w:rsidRPr="00D246FB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248706E5" w14:textId="77777777" w:rsidR="00DA1A6D" w:rsidRPr="00D246FB" w:rsidRDefault="00DA1A6D" w:rsidP="008A088E">
      <w:pPr>
        <w:tabs>
          <w:tab w:val="clear" w:pos="907"/>
          <w:tab w:val="left" w:pos="1260"/>
        </w:tabs>
        <w:spacing w:line="240" w:lineRule="auto"/>
        <w:ind w:left="990" w:right="29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ก็ต่อเมื่อ</w:t>
      </w:r>
      <w:r w:rsidRPr="008940D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มีสิทธิบังคับใช้ตามกฎหมายในการหักกลบจำนวนเงินที่รับรู้และ</w:t>
      </w:r>
      <w:r w:rsidRPr="008940D7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6466E7F6" w14:textId="77777777" w:rsidR="0048178F" w:rsidRPr="00991CDC" w:rsidRDefault="0048178F" w:rsidP="00991CDC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</w:rPr>
      </w:pPr>
    </w:p>
    <w:p w14:paraId="3F1313D1" w14:textId="77777777" w:rsidR="001D602E" w:rsidRPr="00B80E09" w:rsidRDefault="001D602E" w:rsidP="00DA1A6D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sz w:val="30"/>
          <w:szCs w:val="30"/>
        </w:rPr>
      </w:pPr>
      <w:r w:rsidRPr="00B80E09">
        <w:rPr>
          <w:rFonts w:asciiTheme="majorBidi" w:eastAsia="EucrosiaUPCBold" w:hAnsiTheme="majorBidi" w:cstheme="majorBidi"/>
          <w:sz w:val="30"/>
          <w:szCs w:val="30"/>
        </w:rPr>
        <w:br w:type="page"/>
      </w:r>
    </w:p>
    <w:p w14:paraId="2C4426AE" w14:textId="5DFFF2D1" w:rsidR="00DA1A6D" w:rsidRPr="00D246FB" w:rsidRDefault="00DA1A6D" w:rsidP="00DA1A6D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lastRenderedPageBreak/>
        <w:t>(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5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อนุพันธ์</w:t>
      </w:r>
    </w:p>
    <w:p w14:paraId="4D8CAEFC" w14:textId="77777777" w:rsidR="00DA1A6D" w:rsidRPr="00B80E09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28"/>
          <w:szCs w:val="28"/>
        </w:rPr>
      </w:pPr>
    </w:p>
    <w:p w14:paraId="2921E838" w14:textId="6F782F0E" w:rsidR="00DA1A6D" w:rsidRPr="00D246FB" w:rsidRDefault="00DA1A6D" w:rsidP="008A088E">
      <w:pPr>
        <w:tabs>
          <w:tab w:val="clear" w:pos="907"/>
          <w:tab w:val="left" w:pos="1170"/>
        </w:tabs>
        <w:spacing w:line="240" w:lineRule="auto"/>
        <w:ind w:left="990" w:right="29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 xml:space="preserve"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 เว้นแต่อนุพันธ์นั้นมีไว้เพื่อป้องกันความเสี่ยงในกระแสเงินสด กรณีดังกล่าวการรับรู้ผลกำไรหรือขาดทุนจะขึ้นอยู่กับลักษณะของรายการที่มีการป้องกันความเสี่ยง (ดูหมายเหตุข้อ </w:t>
      </w:r>
      <w:r w:rsidR="00DB71A4" w:rsidRPr="00DB71A4">
        <w:rPr>
          <w:rFonts w:asciiTheme="majorBidi" w:hAnsiTheme="majorBidi" w:cstheme="majorBidi"/>
          <w:sz w:val="30"/>
          <w:szCs w:val="30"/>
        </w:rPr>
        <w:t>4</w:t>
      </w:r>
      <w:r w:rsidRPr="00D246FB">
        <w:rPr>
          <w:rFonts w:asciiTheme="majorBidi" w:hAnsiTheme="majorBidi" w:cstheme="majorBidi"/>
          <w:sz w:val="30"/>
          <w:szCs w:val="30"/>
        </w:rPr>
        <w:t>(</w:t>
      </w:r>
      <w:r w:rsidRPr="00D246FB">
        <w:rPr>
          <w:rFonts w:asciiTheme="majorBidi" w:hAnsiTheme="majorBidi" w:cstheme="majorBidi"/>
          <w:sz w:val="30"/>
          <w:szCs w:val="30"/>
          <w:cs/>
        </w:rPr>
        <w:t>ง.</w:t>
      </w:r>
      <w:r w:rsidR="00DB71A4" w:rsidRPr="00DB71A4">
        <w:rPr>
          <w:rFonts w:asciiTheme="majorBidi" w:hAnsiTheme="majorBidi" w:cstheme="majorBidi"/>
          <w:sz w:val="30"/>
          <w:szCs w:val="30"/>
        </w:rPr>
        <w:t>6</w:t>
      </w:r>
      <w:r w:rsidRPr="00D246FB">
        <w:rPr>
          <w:rFonts w:asciiTheme="majorBidi" w:hAnsiTheme="majorBidi" w:cstheme="majorBidi"/>
          <w:sz w:val="30"/>
          <w:szCs w:val="30"/>
        </w:rPr>
        <w:t>))</w:t>
      </w:r>
    </w:p>
    <w:p w14:paraId="14D66AB0" w14:textId="77777777" w:rsidR="00DA1A6D" w:rsidRPr="00B80E09" w:rsidRDefault="00DA1A6D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28"/>
          <w:szCs w:val="28"/>
        </w:rPr>
      </w:pPr>
    </w:p>
    <w:p w14:paraId="00C79A36" w14:textId="7B2C6927" w:rsidR="00313E65" w:rsidRPr="00D246FB" w:rsidRDefault="00313E65" w:rsidP="00313E65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eastAsia="EucrosiaUPCBold" w:hAnsiTheme="majorBidi" w:cstheme="majorBidi"/>
          <w:i/>
          <w:iCs/>
          <w:sz w:val="30"/>
          <w:szCs w:val="30"/>
        </w:rPr>
        <w:t>6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D246FB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การป้องกันความเสี่ยง</w:t>
      </w:r>
    </w:p>
    <w:p w14:paraId="0473CCE8" w14:textId="77777777" w:rsidR="00313E65" w:rsidRPr="00B80E09" w:rsidRDefault="00313E65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28"/>
          <w:szCs w:val="28"/>
        </w:rPr>
      </w:pPr>
    </w:p>
    <w:p w14:paraId="6988981A" w14:textId="77777777" w:rsidR="00313E65" w:rsidRPr="00D246FB" w:rsidRDefault="00313E65" w:rsidP="008A08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8940D7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ถืออนุพันธ์บางรายการเป็นเครื่องมือป้องกันความเสี่ยงเพื่อการป้องกันความเสี่ยงในฐานะเปิดเงินตราต่างประเทศและอัตราดอกเบี้ย อนุพันธ์แฝงแยกออกจากสัญญาหลักและมีการบันทึกบัญชีแยกต่างหาก หากสัญญาหลักที่ไม่ใช่สินทรัพย์ทางการเงินและเข้าเงื่อนไขที่กำหนดไว้</w:t>
      </w:r>
    </w:p>
    <w:p w14:paraId="38400F25" w14:textId="77777777" w:rsidR="00313E65" w:rsidRPr="00B80E09" w:rsidRDefault="00313E65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28"/>
          <w:szCs w:val="28"/>
        </w:rPr>
      </w:pPr>
    </w:p>
    <w:p w14:paraId="0C91D609" w14:textId="10B7535F" w:rsidR="00313E65" w:rsidRDefault="00313E65" w:rsidP="008A08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</w:t>
      </w:r>
      <w:r w:rsidRPr="00D246FB">
        <w:rPr>
          <w:rFonts w:asciiTheme="majorBidi" w:hAnsiTheme="majorBidi" w:cstheme="majorBidi"/>
          <w:sz w:val="30"/>
          <w:szCs w:val="30"/>
          <w:cs/>
        </w:rPr>
        <w:t>ครั้ง</w:t>
      </w:r>
      <w:r w:rsidRPr="008940D7">
        <w:rPr>
          <w:rFonts w:asciiTheme="majorBidi" w:hAnsiTheme="majorBidi" w:cstheme="majorBidi"/>
          <w:color w:val="000000"/>
          <w:sz w:val="30"/>
          <w:szCs w:val="30"/>
          <w:cs/>
        </w:rPr>
        <w:t>แรก กลุ่มบริษัทได้จัดทำ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พิจารณาการเปลี่ยนแปลงในกระแสเงินสดของรายการที่มีการป้องกันความเสี่ยงและเครื่องมือที่ใช้ในการป้องกันความเสี่ยงว่าจะหักกลบกันหรือไม่</w:t>
      </w:r>
    </w:p>
    <w:p w14:paraId="64062F6A" w14:textId="77777777" w:rsidR="00CF1B32" w:rsidRPr="00B80E09" w:rsidRDefault="00CF1B32" w:rsidP="008A08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jc w:val="thaiDistribute"/>
        <w:rPr>
          <w:rFonts w:asciiTheme="majorBidi" w:hAnsiTheme="majorBidi" w:cstheme="majorBidi"/>
          <w:sz w:val="28"/>
          <w:szCs w:val="28"/>
        </w:rPr>
      </w:pPr>
    </w:p>
    <w:p w14:paraId="3A7C1CB0" w14:textId="77777777" w:rsidR="00313E65" w:rsidRPr="00D246FB" w:rsidRDefault="00313E65" w:rsidP="008A088E">
      <w:pPr>
        <w:spacing w:line="240" w:lineRule="auto"/>
        <w:ind w:left="900" w:firstLine="9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D246FB">
        <w:rPr>
          <w:rFonts w:ascii="Angsana New" w:hAnsi="Angsana New" w:hint="cs"/>
          <w:i/>
          <w:iCs/>
          <w:color w:val="000000"/>
          <w:sz w:val="30"/>
          <w:szCs w:val="30"/>
          <w:cs/>
        </w:rPr>
        <w:t>การป้องกันความเสี่ยงในกระแสเงินสด</w:t>
      </w:r>
    </w:p>
    <w:p w14:paraId="46654EEC" w14:textId="77777777" w:rsidR="00313E65" w:rsidRPr="00B80E09" w:rsidRDefault="00313E65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28"/>
          <w:szCs w:val="28"/>
        </w:rPr>
      </w:pPr>
    </w:p>
    <w:p w14:paraId="37919C69" w14:textId="77777777" w:rsidR="00313E65" w:rsidRPr="00D246FB" w:rsidRDefault="00313E65" w:rsidP="008A088E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D246FB">
        <w:rPr>
          <w:rFonts w:ascii="Angsana New" w:hAnsi="Angsana New" w:hint="cs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ความเสี่ยง ส่วนที่มีประสิทธิผลของการเปลี่ยนแปลงในมูลค่ายุติธรรมของอนุพันธ์ที่รับรู้ในกำไรขาดทุนเบ็ดเสร็จอื่นนั้นจำกัดเพียงผลสะสมของการเปลี่ยนแปลงในมูลค่ายุติธรรมของรายการที่มีการป้องกันความเสี่ยงเท่านั้น ซึ่งพิจารณาโดยใช้มูลค่าปัจจุบันนับจากวันที่เริ่มต้นการป้องกันความเสี่ยง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</w:t>
      </w:r>
    </w:p>
    <w:p w14:paraId="072E1431" w14:textId="77777777" w:rsidR="0048178F" w:rsidRPr="00B80E09" w:rsidRDefault="0048178F" w:rsidP="008A088E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28"/>
          <w:szCs w:val="28"/>
        </w:rPr>
      </w:pPr>
    </w:p>
    <w:p w14:paraId="43CEDF9E" w14:textId="5ADDB9CF" w:rsidR="00313E65" w:rsidRPr="00D246FB" w:rsidRDefault="00313E65" w:rsidP="008A088E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565621">
        <w:rPr>
          <w:rFonts w:ascii="Angsana New" w:hAnsi="Angsana New" w:hint="cs"/>
          <w:color w:val="000000"/>
          <w:sz w:val="30"/>
          <w:szCs w:val="30"/>
          <w:cs/>
        </w:rPr>
        <w:t>กลุ่มบริษัท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 xml:space="preserve">กำหนดให้การเปลี่ยนแปลงในมูลค่ายุติธรรมของราคาปัจจุบัน </w:t>
      </w:r>
      <w:r w:rsidRPr="00D246FB">
        <w:rPr>
          <w:rFonts w:ascii="Angsana New" w:hAnsi="Angsana New" w:hint="cs"/>
          <w:color w:val="000000"/>
          <w:sz w:val="30"/>
          <w:szCs w:val="30"/>
        </w:rPr>
        <w:t xml:space="preserve">(Spot element) </w:t>
      </w:r>
      <w:r w:rsidRPr="00D246FB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บันทึกบัญชีแยกต่างหากในส่วนของต้นทุนการป้องกันความเสี่ยงรับรู้ในสำรองต้นทุนการป้องกันความเสี่ยงในส่วนของเจ้าของ</w:t>
      </w:r>
    </w:p>
    <w:p w14:paraId="3630E63D" w14:textId="77777777" w:rsidR="00313E65" w:rsidRPr="00B80E09" w:rsidRDefault="00313E65" w:rsidP="008A088E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B80E09">
        <w:rPr>
          <w:rFonts w:ascii="Angsana New" w:hAnsi="Angsana New" w:hint="cs"/>
          <w:color w:val="000000"/>
          <w:sz w:val="30"/>
          <w:szCs w:val="30"/>
          <w:cs/>
        </w:rPr>
        <w:lastRenderedPageBreak/>
        <w:t>สำหรับการป้องกันความเสี่ยงรายการคาดการณ์อื่น จำนวนเงินที่สะสมไว้ในสำรองการป้องกันความเสี่ยงและสำรองต้นทุนการป้องกันความเสี่ยง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0CFD91D9" w14:textId="77777777" w:rsidR="00B5086E" w:rsidRPr="00B80E09" w:rsidRDefault="00B5086E" w:rsidP="008A088E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76D0E395" w14:textId="50F7969B" w:rsidR="00313E65" w:rsidRPr="00B80E09" w:rsidRDefault="00313E65" w:rsidP="008A088E">
      <w:pPr>
        <w:tabs>
          <w:tab w:val="clear" w:pos="907"/>
          <w:tab w:val="left" w:pos="108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B80E09">
        <w:rPr>
          <w:rFonts w:ascii="Angsana New" w:hAnsi="Angsana New" w:hint="cs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B80E09">
        <w:rPr>
          <w:rFonts w:ascii="Angsana New" w:eastAsia="Calibri" w:hAnsi="Angsana New" w:hint="cs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B80E09">
        <w:rPr>
          <w:rFonts w:ascii="Angsana New" w:hAnsi="Angsana New" w:hint="cs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จะยังคงอยู่ในส่วนของเจ้าของจนกระทั่งมีการรับรู้รายการที่ไม่ใช่ตัวเงินจากรายการป้องกัน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</w:t>
      </w:r>
    </w:p>
    <w:p w14:paraId="4559A328" w14:textId="77777777" w:rsidR="001D602E" w:rsidRPr="00B80E09" w:rsidRDefault="001D602E" w:rsidP="008A088E">
      <w:pPr>
        <w:tabs>
          <w:tab w:val="clear" w:pos="907"/>
          <w:tab w:val="left" w:pos="108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1C1677E" w14:textId="77777777" w:rsidR="00313E65" w:rsidRPr="00B80E09" w:rsidRDefault="00313E65" w:rsidP="008A088E">
      <w:pPr>
        <w:tabs>
          <w:tab w:val="clear" w:pos="907"/>
          <w:tab w:val="left" w:pos="1260"/>
        </w:tabs>
        <w:spacing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  <w:r w:rsidRPr="00B80E09">
        <w:rPr>
          <w:rFonts w:ascii="Angsana New" w:hAnsi="Angsana New" w:hint="cs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และสำรองต้นทุนการป้องกันความเสี่ยงจะได้รับการจัดประเภทรายการใหม่ไปยังกำไรหรือขาดทุนทันที</w:t>
      </w:r>
    </w:p>
    <w:p w14:paraId="43AC195A" w14:textId="4031334D" w:rsidR="0056400C" w:rsidRPr="00B80E09" w:rsidRDefault="0056400C" w:rsidP="008A088E">
      <w:pPr>
        <w:pStyle w:val="BodyText"/>
        <w:tabs>
          <w:tab w:val="clear" w:pos="907"/>
          <w:tab w:val="left" w:pos="990"/>
          <w:tab w:val="left" w:pos="1440"/>
        </w:tabs>
        <w:spacing w:after="0" w:line="240" w:lineRule="auto"/>
        <w:ind w:left="990"/>
        <w:jc w:val="thaiDistribute"/>
        <w:rPr>
          <w:rFonts w:ascii="Angsana New" w:hAnsi="Angsana New"/>
          <w:sz w:val="30"/>
          <w:szCs w:val="30"/>
          <w:cs/>
        </w:rPr>
      </w:pPr>
    </w:p>
    <w:p w14:paraId="31F4907F" w14:textId="0FE61F9D" w:rsidR="00B26B38" w:rsidRPr="00B80E09" w:rsidRDefault="00B26B38" w:rsidP="00B26B38">
      <w:pPr>
        <w:pStyle w:val="BodyText2"/>
        <w:tabs>
          <w:tab w:val="left" w:pos="540"/>
        </w:tabs>
        <w:spacing w:line="240" w:lineRule="atLeast"/>
        <w:ind w:left="547" w:right="43" w:firstLine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B80E09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DB71A4" w:rsidRPr="00B80E09">
        <w:rPr>
          <w:rFonts w:ascii="Angsana New" w:hAnsi="Angsana New" w:hint="cs"/>
          <w:b/>
          <w:bCs/>
          <w:i/>
          <w:iCs/>
          <w:sz w:val="30"/>
          <w:szCs w:val="30"/>
        </w:rPr>
        <w:t>1</w:t>
      </w:r>
      <w:r w:rsidRPr="00B80E09">
        <w:rPr>
          <w:rFonts w:ascii="Angsana New" w:hAnsi="Angsana New" w:hint="cs"/>
          <w:b/>
          <w:bCs/>
          <w:i/>
          <w:iCs/>
          <w:sz w:val="30"/>
          <w:szCs w:val="30"/>
        </w:rPr>
        <w:t xml:space="preserve"> </w:t>
      </w:r>
      <w:r w:rsidRPr="00B80E09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B80E09">
        <w:rPr>
          <w:rFonts w:ascii="Angsana New" w:hAnsi="Angsana New" w:hint="cs"/>
          <w:b/>
          <w:bCs/>
          <w:i/>
          <w:iCs/>
          <w:sz w:val="30"/>
          <w:szCs w:val="30"/>
        </w:rPr>
        <w:t>2563</w:t>
      </w:r>
    </w:p>
    <w:p w14:paraId="0E5830C8" w14:textId="77777777" w:rsidR="00B26B38" w:rsidRPr="00B80E09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6854178F" w14:textId="77777777" w:rsidR="00B26B38" w:rsidRPr="00B80E09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B80E09">
        <w:rPr>
          <w:rFonts w:ascii="Angsana New" w:hAnsi="Angsana New" w:hint="cs"/>
          <w:i/>
          <w:iCs/>
          <w:sz w:val="30"/>
          <w:szCs w:val="30"/>
          <w:cs/>
        </w:rPr>
        <w:t>เงินลงทุนในตราสารหนี้และตราสารทุนอื่น</w:t>
      </w:r>
    </w:p>
    <w:p w14:paraId="7D18BDE9" w14:textId="77777777" w:rsidR="00B26B38" w:rsidRPr="00B80E09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393A823D" w14:textId="77777777" w:rsidR="00B26B38" w:rsidRPr="00B80E09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80E09">
        <w:rPr>
          <w:rFonts w:ascii="Angsana New" w:hAnsi="Angsana New" w:hint="cs"/>
          <w:sz w:val="30"/>
          <w:szCs w:val="30"/>
          <w:cs/>
        </w:rPr>
        <w:t>ตราสารหนี้และตราสารทุนซึ่งเป็นหลักทรัพย์ในความต้องการของตลาดซึ่งถือไว้เพื่อค้า จัดประเภทเป็นสินทรัพย์หมุนเวียนและแสดงในมูลค่ายุติธรรม กำไรหรือขาดทุนจากการตีราคาหลักทรัพย์ได้บันทึกในกำไรหรือขาดทุน</w:t>
      </w:r>
    </w:p>
    <w:p w14:paraId="790D134D" w14:textId="77777777" w:rsidR="00685D92" w:rsidRPr="00B80E09" w:rsidRDefault="00685D92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553DA2F2" w14:textId="2C3C2458" w:rsidR="00B26B38" w:rsidRPr="00B80E09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B80E09">
        <w:rPr>
          <w:rFonts w:ascii="Angsana New" w:hAnsi="Angsana New" w:hint="cs"/>
          <w:sz w:val="30"/>
          <w:szCs w:val="30"/>
          <w:cs/>
        </w:rPr>
        <w:t>ตราสารหนี้ซึ่งกลุ่มบริษัทตั้งใจและสามารถถือจนครบกำหนดจัดประเภทเป็นเงินลงทุนที่จะถือจนครบกำหนดเงินลงทุนที่จะถือจนครบกำหนดแสดงในราคาทุนตัดจำหน่ายหักด้วยขาดทุนจากการด้อยค่าของเงินลงทุน ผลต่างระหว่างราคาทุนที่ซื้อมากับมูลค่าไถ่ถอนของตราสารหนี้จะถูกตัดจ่ายโดยวิธีอัตราดอกเบี้ยที่แท้จริงตลอดอายุของตราสารหนี้ที่เหลือ</w:t>
      </w:r>
    </w:p>
    <w:p w14:paraId="1A4AFC51" w14:textId="77777777" w:rsidR="00685D92" w:rsidRPr="00D246FB" w:rsidRDefault="00685D92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38A10730" w14:textId="2F3BDCDB" w:rsidR="00685D92" w:rsidRDefault="00685D92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149D9E26" w14:textId="77777777" w:rsidR="00B26B38" w:rsidRPr="00D246FB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>ตราสารหนี้และตราสารทุนซึ่งเป็นหลักทรัพย์ในความต้องการของตลาด นอกเหนือจากที่ถือไว้เพื่อค้าหรือตั้งใจถือไว้จนครบกำหนดจัดประเภทเป็นเงินลงทุนเผื่อขาย ภายหลังการรับรู้มูลค่าในครั้งแรกเงินลงทุนเผื่อขายแสดงในมูลค่ายุติธรรม และการเปลี่ยนแปลงที่ไม่ใช่ผลขาดทุนจากการด้อยค่าและผลต่างจากสกุลเงินตราต่างประเทศของรายการที่เป็นตัวเงิน บันทึกโดยตรงในส่วนของผู้ถือหุ้น ส่วนผลขาดทุนจากการด้อยค่าและผลต่างจากการแลกเปลี่ยนเงินตราต่างประเทศรับรู้ในกำไรหรือขาดทุน เมื่อมีการตัดจำหน่ายเงินลงทุน จะรับรู้ผลกำไรหรือขาดทุนสะสมที่เคยบันทึกในส่วนของผู้ถือหุ้นโดยตรงเข้ากำไรหรือขาดทุน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ในกรณีที่เป็นเงินลงทุนประเภทที่มีดอกเบี้ย จะต้องบันทึกดอกเบี้ยในกำไรหรือขาดทุนโดยวิธีอัตราดอกเบี้ยที่แท้จริง</w:t>
      </w:r>
    </w:p>
    <w:p w14:paraId="7DC8C5E2" w14:textId="77777777" w:rsidR="00B26B38" w:rsidRPr="00D246FB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1A5C6424" w14:textId="77777777" w:rsidR="00B26B38" w:rsidRPr="00D246FB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เงินลงทุนในตราสารทุนซึ่งไม่ใช่หลักทรัพย์ในความต้องการของตลาดแสดงในราคาทุนหักขาดทุนจากการด้อยค่า</w:t>
      </w:r>
    </w:p>
    <w:p w14:paraId="3A43898B" w14:textId="77777777" w:rsidR="00C16CB2" w:rsidRDefault="00C16CB2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57A886D" w14:textId="7F103CB9" w:rsidR="00B26B38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มูลค่ายุติธรรมของเครื่องมือทางการเงินสำหรับหลักทรัพย์เพื่อค้าและหลักทรัพย์เผื่อขายจะใช้ราคาเสนอซื้อ ณ วันที่รายงาน</w:t>
      </w:r>
    </w:p>
    <w:p w14:paraId="2CF6894F" w14:textId="77777777" w:rsidR="00CF1B32" w:rsidRPr="00D246FB" w:rsidRDefault="00CF1B32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75C7DB1" w14:textId="77777777" w:rsidR="00B26B38" w:rsidRPr="001D79AC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การจำหน่ายเงินลงทุน</w:t>
      </w:r>
    </w:p>
    <w:p w14:paraId="624ED5CD" w14:textId="77777777" w:rsidR="00B26B38" w:rsidRPr="001D79AC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56D05E6" w14:textId="77777777" w:rsidR="00B26B38" w:rsidRPr="001D79AC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เมื่อมีการจำหน่ายเงินลงทุน ผลต่างระหว่างจำนวนเงินสุทธิที่ได้รับและมูลค่าตามบัญชีและรวมถึงกำไรหรือขาดทุนสะสมจากการตีราคาหลักทรัพย์ที่เกี่ยวข้องที่เคยบันทึกในส่วนของผู้ถือหุ้นจะถูกบันทึกในกำไรหรือขาดทุน</w:t>
      </w:r>
    </w:p>
    <w:p w14:paraId="4287F5A9" w14:textId="77777777" w:rsidR="00B26B38" w:rsidRPr="001D79AC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9589CAC" w14:textId="277F1F4B" w:rsidR="0048178F" w:rsidRPr="001D79AC" w:rsidRDefault="00B26B38" w:rsidP="00B26B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ในกรณีที่กลุ่มบริษัทจำหน่ายบางส่วนของเงินลงทุนที่ถืออยู่ การคำนวณต้นทุนสำหรับเงินลงทุนที่จำหน่ายไปและเงินลงทุนที่ยังถืออยู่ใช้วิธีถัวเฉลี่ยถ่วงน้ำหนักปรับใช้กับมูลค่าตามบัญชีของเงินลงทุนที่เหลืออยู่ทั้งหมด</w:t>
      </w:r>
    </w:p>
    <w:p w14:paraId="52E04B8C" w14:textId="77777777" w:rsidR="0048178F" w:rsidRPr="001D79AC" w:rsidRDefault="0048178F" w:rsidP="00CF1B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61FCC685" w14:textId="77777777" w:rsidR="0087564C" w:rsidRPr="001D79AC" w:rsidRDefault="0087564C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cs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เงินสดและรายการเทียบเท่าเงินสด</w:t>
      </w:r>
    </w:p>
    <w:p w14:paraId="3958C6DD" w14:textId="77777777" w:rsidR="0087564C" w:rsidRPr="001D79AC" w:rsidRDefault="0087564C" w:rsidP="0087564C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1DD1F15E" w14:textId="22871EE2" w:rsidR="0087564C" w:rsidRDefault="0087564C" w:rsidP="0087564C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เงินสดและรายการเทียบเท่าเงินสดในงบกระแสเงินสดประกอบด้วย ยอดเงินสด ยอดเงินฝากธนาคารประเภท</w:t>
      </w:r>
      <w:r w:rsidR="00B26B38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เผื่อเรียก และเงินลงทุนระยะสั้นที่มีสภาพคล่องสูง</w:t>
      </w:r>
    </w:p>
    <w:p w14:paraId="34B8922E" w14:textId="77777777" w:rsidR="00B80E09" w:rsidRPr="001D79AC" w:rsidRDefault="00B80E09" w:rsidP="0087564C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1A2557E7" w14:textId="7FBBFAE8" w:rsidR="001D602E" w:rsidRDefault="001D602E" w:rsidP="00D53A45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25A9E79A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ลูกหนี้การค้าและลูกหนี้อื่น</w:t>
      </w:r>
    </w:p>
    <w:p w14:paraId="0226B8A5" w14:textId="77777777" w:rsidR="00EA7434" w:rsidRPr="001D79AC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2286402D" w14:textId="77777777" w:rsidR="00EA7434" w:rsidRPr="001D79AC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ลูกหนี้รับรู้เมื่อกลุ่มบริษัทมีสิทธิที่ปราศจากเงื่อนไขในการได้รับสิ่งตอบแทนตามสัญญา หากกลุ่มบริษัทรับรู้รายได้ก่อนที่จะมีสิทธิที่ปราศจากเงื่อนไขในการได้รับสิ่งตอบแทน จำนวนสิ่งตอบแทนนั้นจะรับรู้เป็นสินทรัพย์ที่เกิดจากสัญญา</w:t>
      </w:r>
    </w:p>
    <w:p w14:paraId="1358B49A" w14:textId="77777777" w:rsidR="005F4987" w:rsidRPr="001D79AC" w:rsidRDefault="005F4987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4D152F8B" w14:textId="57AAF0F4" w:rsidR="00EA7434" w:rsidRPr="001D79AC" w:rsidRDefault="00D53A45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ลูกหนี้</w:t>
      </w:r>
      <w:r w:rsidR="002141A3" w:rsidRPr="001D79AC">
        <w:rPr>
          <w:rFonts w:asciiTheme="majorBidi" w:hAnsiTheme="majorBidi" w:cstheme="majorBidi"/>
          <w:sz w:val="30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</w:t>
      </w:r>
      <w:r w:rsidR="002141A3" w:rsidRPr="001D79AC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DB71A4" w:rsidRPr="00DB71A4">
        <w:rPr>
          <w:rFonts w:asciiTheme="majorBidi" w:hAnsiTheme="majorBidi" w:cstheme="majorBidi"/>
          <w:i/>
          <w:iCs/>
          <w:sz w:val="30"/>
          <w:szCs w:val="30"/>
        </w:rPr>
        <w:t>2562</w:t>
      </w:r>
      <w:r w:rsidR="002141A3" w:rsidRPr="001D79AC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2141A3" w:rsidRPr="001D79AC">
        <w:rPr>
          <w:rFonts w:ascii="Angsana New" w:hAnsi="Angsana New"/>
          <w:i/>
          <w:iCs/>
          <w:sz w:val="30"/>
          <w:szCs w:val="30"/>
          <w:cs/>
        </w:rPr>
        <w:t>ค่าเผื่อหนี้สงสัยจะสูญ)</w:t>
      </w:r>
      <w:r w:rsidRPr="001D79AC">
        <w:rPr>
          <w:rFonts w:ascii="Angsana New" w:hAnsi="Angsana New" w:hint="cs"/>
          <w:sz w:val="30"/>
          <w:szCs w:val="30"/>
          <w:cs/>
        </w:rPr>
        <w:t xml:space="preserve"> ซึ่งประเมินโดยการวิเคราะห์ประวัติการชำระหนี้ และการคาดการณ์เกี่ยวกับการชำระหนี้ในอนาคตของลูกค้า หนี้สูญจะถูกตัดจำหน่ายเมื่อเกิดขึ้น</w:t>
      </w:r>
    </w:p>
    <w:p w14:paraId="40CDB8CB" w14:textId="77777777" w:rsidR="00D53A45" w:rsidRPr="001D79AC" w:rsidRDefault="00D53A45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2F3720A9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วัสดุสำรองคลัง</w:t>
      </w:r>
    </w:p>
    <w:p w14:paraId="70ECAFDC" w14:textId="77777777" w:rsidR="00EA7434" w:rsidRPr="001D79AC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43237B2A" w14:textId="77777777" w:rsidR="00A60266" w:rsidRPr="001D79AC" w:rsidRDefault="00EA7434" w:rsidP="00A60266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วัสดุสำรองคลังวัดมูลค่าด้วยราคาทุนหรือมูลค่าสุทธิที่จะได้รับแล้วแต่ราคาใดจะต่ำกว่า</w:t>
      </w:r>
    </w:p>
    <w:p w14:paraId="4338D7FE" w14:textId="77777777" w:rsidR="00A60266" w:rsidRPr="001D79AC" w:rsidRDefault="00A60266" w:rsidP="00A60266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76C30E07" w14:textId="77777777" w:rsidR="00EA7434" w:rsidRPr="001D79AC" w:rsidRDefault="00EA7434" w:rsidP="00A60266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วัสดุสำรองคลังประกอบด้วยน้ำมันเชื้อเพลิงและวัสดุสำรองซึ่งเป็นวัสดุที่ใช้สำหรับอุปกรณ์เฉพาะในโรงไฟฟ้า</w:t>
      </w:r>
    </w:p>
    <w:p w14:paraId="33FE0BD1" w14:textId="77777777" w:rsidR="00EA7434" w:rsidRPr="001D79AC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341832B5" w14:textId="64938EA3" w:rsidR="00EA7434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ต้นทุนของวัสดุสำรองคลังคำนวณโดยใช้วิธีถัวเฉลี่ยเคลื่อนที่ ต้นทุนวัสดุสำรองคลังประกอบด้วยราคาทุนที่ซื้อหรือต้นทุนอื่นเพื่อให้วัสดุสำรองคลังอยู่ในสถานที่และสภาพปัจจุบัน</w:t>
      </w:r>
    </w:p>
    <w:p w14:paraId="0BD3FA21" w14:textId="28E659CD" w:rsidR="001D79AC" w:rsidRDefault="001D79AC" w:rsidP="001D602E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</w:p>
    <w:p w14:paraId="79C4AD2C" w14:textId="77777777" w:rsidR="00EA7434" w:rsidRPr="00CF1B32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โดยประมาณในการขาย</w:t>
      </w:r>
    </w:p>
    <w:p w14:paraId="093466ED" w14:textId="77777777" w:rsidR="00EA7434" w:rsidRPr="00CF1B32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28"/>
          <w:szCs w:val="28"/>
        </w:rPr>
      </w:pPr>
    </w:p>
    <w:p w14:paraId="3A5D41FA" w14:textId="77777777" w:rsidR="00EA7434" w:rsidRPr="00CF1B32" w:rsidRDefault="00EA7434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การตั้งสำรองค่าเผื่อวัสดุสำรองคลังล้าสมัยคำนวณจากยอดคงเหลือของวัสดุสำรองคลัง ณ วันสิ้นปีโดยใช้วิธีเส้นตรงเพื่อลดมูลค่าตามบัญชีของวัสดุสำรองคลังตามอายุการให้ประโยชน์ที่เหลือของโรงไฟฟ้า</w:t>
      </w:r>
    </w:p>
    <w:p w14:paraId="26B8F049" w14:textId="7664D82F" w:rsidR="0056400C" w:rsidRPr="00CF1B32" w:rsidRDefault="0056400C" w:rsidP="00EA7434">
      <w:pPr>
        <w:pStyle w:val="BodyText2"/>
        <w:tabs>
          <w:tab w:val="left" w:pos="540"/>
        </w:tabs>
        <w:ind w:left="540" w:right="47" w:firstLine="0"/>
        <w:jc w:val="thaiDistribute"/>
        <w:rPr>
          <w:rFonts w:ascii="Angsana New" w:hAnsi="Angsana New"/>
          <w:sz w:val="28"/>
          <w:szCs w:val="28"/>
          <w:cs/>
        </w:rPr>
      </w:pPr>
    </w:p>
    <w:p w14:paraId="763465BC" w14:textId="77777777" w:rsidR="00EA7434" w:rsidRPr="00CF1B32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  <w:lang w:val="en-GB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  <w:lang w:val="en-GB"/>
        </w:rPr>
        <w:t>ที่ดิน อาคารและอุปกรณ์</w:t>
      </w:r>
    </w:p>
    <w:p w14:paraId="532FDEFF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6E8AC6A8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การรับรู้และการวัดมูลค่า</w:t>
      </w:r>
    </w:p>
    <w:p w14:paraId="5CF41C0E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1BE53D33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สินทรัพย์ที่เป็นกรรมสิทธิ์ของกิจการ</w:t>
      </w:r>
    </w:p>
    <w:p w14:paraId="44698786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1F80E9C9" w14:textId="1C7DB3CC" w:rsidR="001D602E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F1B32">
        <w:rPr>
          <w:rFonts w:ascii="Angsana New" w:hAnsi="Angsana New" w:hint="cs"/>
          <w:sz w:val="30"/>
          <w:szCs w:val="30"/>
          <w:cs/>
        </w:rPr>
        <w:t>ที่ดิน อาคารและอุปกรณ์วัดมูลค่าด้วยราคาทุนหักค่าเสื่อมราคาสะสมและขาดทุนจากการด้อยค่า</w:t>
      </w:r>
      <w:r w:rsidR="001D602E">
        <w:rPr>
          <w:rFonts w:ascii="Angsana New" w:hAnsi="Angsana New"/>
          <w:sz w:val="30"/>
          <w:szCs w:val="30"/>
          <w:cs/>
        </w:rPr>
        <w:br w:type="page"/>
      </w:r>
    </w:p>
    <w:p w14:paraId="17C7CA43" w14:textId="4C006194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lastRenderedPageBreak/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รวมถึงต้นทุนของวัสดุ แรงงานทางตรง และต้นทุนทางตรงอื่น</w:t>
      </w:r>
      <w:r w:rsidR="002704F7" w:rsidRPr="00CF1B32">
        <w:rPr>
          <w:rFonts w:ascii="Angsana New" w:hAnsi="Angsana New" w:hint="cs"/>
          <w:sz w:val="30"/>
          <w:szCs w:val="30"/>
          <w:cs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ๆ ที่เกี่ยวข้องกับการจัดหาสินทรัพย์เพื่อให้สินทรัพย์นั้นอยู่ในสภาพที่พร้อมจะใช้งานได้ตามความประสงค์ ต้นทุนในการรื้อถอน การขนย้าย การบูรณะสถานที่ตั้งของสินทรัพย์และต้นทุนการกู้ยืม 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</w:t>
      </w:r>
      <w:r w:rsidR="00747D19" w:rsidRPr="00CF1B32">
        <w:rPr>
          <w:rFonts w:ascii="Angsana New" w:hAnsi="Angsana New" w:hint="cs"/>
          <w:sz w:val="30"/>
          <w:szCs w:val="30"/>
          <w:cs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ลิขสิทธิ์ซอฟต์แวร์ดังกล่าวเป็นส่วนหนึ่งของอุปกรณ์</w:t>
      </w:r>
    </w:p>
    <w:p w14:paraId="66A7389D" w14:textId="77777777" w:rsidR="00FC645C" w:rsidRPr="00344CC8" w:rsidRDefault="00FC645C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3833DBCB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ส่วนประกอบของรายการที่ดิน อาคารและอุปกรณ์แต่ละรายการที่มีอายุการให้ประโยชน์ไม่เท่ากันต้องบันทึกแต่ละส่วนประกอบที่มีนัยสำคัญแยกต่างหากจากกัน</w:t>
      </w:r>
    </w:p>
    <w:p w14:paraId="3883BEC8" w14:textId="77777777" w:rsidR="00EA7434" w:rsidRPr="00344CC8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313AD5CD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กำไรหรือขาดทุนจากการจำหน่ายที่ดิน อาคารและอุปกรณ์ คือผลต่างระหว่างสิ่งตอบแทนสุทธิที่ได้รับจากการจำหน่ายกับมูลค่าตามบัญชีของที่ดิน อาคารและอุปกรณ์ โดยรับรู้ในกำไรหรือขาดทุน</w:t>
      </w:r>
    </w:p>
    <w:p w14:paraId="3928D677" w14:textId="339533A3" w:rsidR="00A72F1D" w:rsidRPr="00344CC8" w:rsidRDefault="00A72F1D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6EB86786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ต้นทุนที่เกิดขึ้นในภายหลัง</w:t>
      </w:r>
    </w:p>
    <w:p w14:paraId="336866C8" w14:textId="77777777" w:rsidR="00EA7434" w:rsidRPr="00344CC8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473BDE19" w14:textId="23A931D9" w:rsidR="00EA7434" w:rsidRDefault="00EA7434" w:rsidP="000F2D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ต้นทุนในการเปลี่ยนแทนส่วนประกอบจะรับรู้เป็นส่วนหนึ่งของมูลค่าตามบัญชีของรายการที่ดิน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อาคารและอุปกรณ์ ถ้ามีความเป็นไปได้ค่อนข้างแน่ที่กลุ่มบริษัทจะได้รับประโยชน์เชิงเศรษฐกิจในอนาคตจากรายการนั้น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ชิ้นส่วนที่ถูกเปลี่ยนแทนจะถูกตัดจำหน่ายตามมูลค่าตามบัญชี ต้นทุนที่เกิดขึ้นในการซ่อมบำรุงที่ดิน อาคารและอุปกรณ์ที่เกิดขึ้นเป็นประจำจะรับรู้ในกำไรหรือขาดทุนเมื่อเกิดขึ้น</w:t>
      </w:r>
    </w:p>
    <w:p w14:paraId="2CEA26BA" w14:textId="77777777" w:rsidR="001D602E" w:rsidRPr="00344CC8" w:rsidRDefault="001D602E" w:rsidP="000F2D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4DECF98" w14:textId="77777777" w:rsidR="00EA7434" w:rsidRPr="00CF1B32" w:rsidRDefault="00EA7434" w:rsidP="00A602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ค่าเสื่อมราคา</w:t>
      </w:r>
    </w:p>
    <w:p w14:paraId="42CEC393" w14:textId="77777777" w:rsidR="00EA7434" w:rsidRPr="00344CC8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31B193" w14:textId="0775CF08" w:rsidR="0056400C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ค่าเสื่อมราคาคำนวณจากมูลค่าเสื่อมสภาพของรายการอาคาร</w:t>
      </w:r>
      <w:r w:rsidR="001A7B6D" w:rsidRPr="00CF1B32">
        <w:rPr>
          <w:rFonts w:ascii="Angsana New" w:hAnsi="Angsana New" w:hint="cs"/>
          <w:sz w:val="30"/>
          <w:szCs w:val="30"/>
          <w:cs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และอุปกรณ์ ซึ่งประกอบด้วยราคาทุนของสินทรัพย์หรือต้นทุนในการเปลี่ยนแทนอื่น หักด้วยมูลค่าคงเหลือของสินทรัพย์</w:t>
      </w:r>
    </w:p>
    <w:p w14:paraId="4D9415EF" w14:textId="77777777" w:rsidR="00A72F1D" w:rsidRPr="00344CC8" w:rsidRDefault="00A72F1D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  <w:cs/>
        </w:rPr>
      </w:pPr>
    </w:p>
    <w:p w14:paraId="59B89DFE" w14:textId="77777777" w:rsidR="00344CC8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 xml:space="preserve">ค่าเสื่อมราคาบันทึกเป็นค่าใช้จ่ายในกำไรหรือขาดทุน คำนวณโดยวิธีเส้นตรงตามเกณฑ์อายุการให้ประโยชน์โดยประมาณของส่วนประกอบของสินทรัพย์แต่ละรายการ </w:t>
      </w:r>
    </w:p>
    <w:p w14:paraId="6E16DAF6" w14:textId="77777777" w:rsidR="00344CC8" w:rsidRPr="00344CC8" w:rsidRDefault="00344CC8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60AB2B48" w14:textId="1A920001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p w14:paraId="21A862C4" w14:textId="77777777" w:rsidR="00EA7434" w:rsidRPr="00344CC8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9072" w:type="dxa"/>
        <w:tblInd w:w="450" w:type="dxa"/>
        <w:tblLook w:val="0000" w:firstRow="0" w:lastRow="0" w:firstColumn="0" w:lastColumn="0" w:noHBand="0" w:noVBand="0"/>
      </w:tblPr>
      <w:tblGrid>
        <w:gridCol w:w="7218"/>
        <w:gridCol w:w="1073"/>
        <w:gridCol w:w="781"/>
      </w:tblGrid>
      <w:tr w:rsidR="00EA7434" w:rsidRPr="00CF1B32" w14:paraId="0F6C4E57" w14:textId="77777777" w:rsidTr="00CF1B32">
        <w:tc>
          <w:tcPr>
            <w:tcW w:w="7218" w:type="dxa"/>
          </w:tcPr>
          <w:p w14:paraId="53E1CB79" w14:textId="77777777" w:rsidR="00EA7434" w:rsidRPr="00CF1B32" w:rsidRDefault="00EA7434" w:rsidP="00BD3D91">
            <w:pPr>
              <w:tabs>
                <w:tab w:val="clear" w:pos="227"/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อาคารและสิ่งปลูกสร้าง</w:t>
            </w:r>
            <w:r w:rsidR="00A60266" w:rsidRPr="00CF1B32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1073" w:type="dxa"/>
          </w:tcPr>
          <w:p w14:paraId="1847CBBC" w14:textId="7E358B8F" w:rsidR="00EA7434" w:rsidRPr="00CF1B32" w:rsidRDefault="00DB71A4" w:rsidP="00BD3D91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="00EA7434"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 -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40</w:t>
            </w:r>
          </w:p>
        </w:tc>
        <w:tc>
          <w:tcPr>
            <w:tcW w:w="781" w:type="dxa"/>
          </w:tcPr>
          <w:p w14:paraId="155F988E" w14:textId="77777777" w:rsidR="00EA7434" w:rsidRPr="00CF1B32" w:rsidRDefault="00EA7434" w:rsidP="00BD3D91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CF1B32" w14:paraId="16E7A914" w14:textId="77777777" w:rsidTr="00CF1B32">
        <w:tc>
          <w:tcPr>
            <w:tcW w:w="7218" w:type="dxa"/>
          </w:tcPr>
          <w:p w14:paraId="49060F69" w14:textId="77777777" w:rsidR="00EA7434" w:rsidRPr="00CF1B32" w:rsidRDefault="00EA7434" w:rsidP="00BD3D91">
            <w:pPr>
              <w:tabs>
                <w:tab w:val="clear" w:pos="227"/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ส่วนปรับปรุงอาคาร</w:t>
            </w:r>
          </w:p>
        </w:tc>
        <w:tc>
          <w:tcPr>
            <w:tcW w:w="1073" w:type="dxa"/>
          </w:tcPr>
          <w:p w14:paraId="088A04A4" w14:textId="64B67DE1" w:rsidR="00EA7434" w:rsidRPr="00CF1B32" w:rsidRDefault="00DB71A4" w:rsidP="00BD3D91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781" w:type="dxa"/>
          </w:tcPr>
          <w:p w14:paraId="31E0C4B9" w14:textId="77777777" w:rsidR="00EA7434" w:rsidRPr="00CF1B32" w:rsidRDefault="00EA7434" w:rsidP="00BD3D91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CF1B32" w14:paraId="40D31FE6" w14:textId="77777777" w:rsidTr="00CF1B32">
        <w:tc>
          <w:tcPr>
            <w:tcW w:w="7218" w:type="dxa"/>
          </w:tcPr>
          <w:p w14:paraId="504E1CC3" w14:textId="77777777" w:rsidR="00EA7434" w:rsidRPr="00CF1B32" w:rsidRDefault="00EA7434" w:rsidP="00BD3D91">
            <w:pPr>
              <w:tabs>
                <w:tab w:val="clear" w:pos="227"/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br w:type="page"/>
            </w: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br w:type="page"/>
              <w:t>โรงไฟฟ้าและระบบส่งพลังงานไฟฟ้า</w:t>
            </w:r>
          </w:p>
        </w:tc>
        <w:tc>
          <w:tcPr>
            <w:tcW w:w="1073" w:type="dxa"/>
          </w:tcPr>
          <w:p w14:paraId="5FB23D07" w14:textId="7874CB49" w:rsidR="00EA7434" w:rsidRPr="00CF1B32" w:rsidRDefault="00DB71A4" w:rsidP="00BD3D91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  <w:r w:rsidR="00EA7434" w:rsidRPr="00CF1B32">
              <w:rPr>
                <w:rFonts w:ascii="Angsana New" w:hAnsi="Angsana New" w:hint="cs"/>
                <w:sz w:val="30"/>
                <w:szCs w:val="30"/>
                <w:cs/>
              </w:rPr>
              <w:t xml:space="preserve"> -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45</w:t>
            </w:r>
          </w:p>
        </w:tc>
        <w:tc>
          <w:tcPr>
            <w:tcW w:w="781" w:type="dxa"/>
          </w:tcPr>
          <w:p w14:paraId="53DC2DBA" w14:textId="77777777" w:rsidR="00EA7434" w:rsidRPr="00CF1B32" w:rsidRDefault="00EA7434" w:rsidP="00BD3D91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CF1B32" w14:paraId="7BC8E3B5" w14:textId="77777777" w:rsidTr="00CF1B32">
        <w:tc>
          <w:tcPr>
            <w:tcW w:w="7218" w:type="dxa"/>
          </w:tcPr>
          <w:p w14:paraId="7E7B8089" w14:textId="77777777" w:rsidR="00EA7434" w:rsidRPr="00CF1B32" w:rsidRDefault="00EA7434" w:rsidP="00BD3D91">
            <w:pPr>
              <w:tabs>
                <w:tab w:val="clear" w:pos="227"/>
                <w:tab w:val="left" w:pos="425"/>
                <w:tab w:val="left" w:pos="851"/>
                <w:tab w:val="left" w:pos="1134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เครื่องมือเครื่องใช้ในการผลิตและบำรุงรักษา</w:t>
            </w:r>
          </w:p>
        </w:tc>
        <w:tc>
          <w:tcPr>
            <w:tcW w:w="1073" w:type="dxa"/>
          </w:tcPr>
          <w:p w14:paraId="62FEFAA2" w14:textId="3F052C4F" w:rsidR="00EA7434" w:rsidRPr="00CF1B32" w:rsidRDefault="00DB71A4" w:rsidP="00BD3D91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781" w:type="dxa"/>
          </w:tcPr>
          <w:p w14:paraId="6AE20439" w14:textId="77777777" w:rsidR="00EA7434" w:rsidRPr="00CF1B32" w:rsidRDefault="00EA7434" w:rsidP="00BD3D91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CA778A" w:rsidRPr="00CF1B32" w14:paraId="3FD130DE" w14:textId="77777777" w:rsidTr="00CF1B32">
        <w:tc>
          <w:tcPr>
            <w:tcW w:w="7218" w:type="dxa"/>
          </w:tcPr>
          <w:p w14:paraId="64D49142" w14:textId="77777777" w:rsidR="00CA778A" w:rsidRPr="00E45A50" w:rsidRDefault="00CA778A" w:rsidP="00BD3D91">
            <w:pPr>
              <w:tabs>
                <w:tab w:val="clear" w:pos="227"/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45A50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073" w:type="dxa"/>
          </w:tcPr>
          <w:p w14:paraId="49D59094" w14:textId="3B32B96C" w:rsidR="00CA778A" w:rsidRPr="00E45A50" w:rsidRDefault="00DB71A4" w:rsidP="00FE337B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CA778A" w:rsidRPr="00E45A50">
              <w:rPr>
                <w:rFonts w:ascii="Angsana New" w:hAnsi="Angsana New" w:hint="cs"/>
                <w:sz w:val="30"/>
                <w:szCs w:val="30"/>
                <w:cs/>
              </w:rPr>
              <w:t xml:space="preserve"> - </w:t>
            </w: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781" w:type="dxa"/>
          </w:tcPr>
          <w:p w14:paraId="2118646B" w14:textId="77777777" w:rsidR="00CA778A" w:rsidRPr="00E45A50" w:rsidRDefault="00CA778A" w:rsidP="00FE337B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45A50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CF1B32" w14:paraId="23E39481" w14:textId="77777777" w:rsidTr="00CF1B32">
        <w:tc>
          <w:tcPr>
            <w:tcW w:w="7218" w:type="dxa"/>
          </w:tcPr>
          <w:p w14:paraId="574C7FE0" w14:textId="77777777" w:rsidR="00EA7434" w:rsidRPr="00CF1B32" w:rsidRDefault="00EA743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ind w:left="-1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73" w:type="dxa"/>
          </w:tcPr>
          <w:p w14:paraId="2CD29C4D" w14:textId="35FBABDD" w:rsidR="00EA7434" w:rsidRPr="00CF1B32" w:rsidRDefault="00DB71A4" w:rsidP="00BD3D91">
            <w:pPr>
              <w:tabs>
                <w:tab w:val="right" w:pos="8280"/>
              </w:tabs>
              <w:spacing w:line="240" w:lineRule="auto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781" w:type="dxa"/>
          </w:tcPr>
          <w:p w14:paraId="26C30D57" w14:textId="77777777" w:rsidR="00EA7434" w:rsidRPr="00CF1B32" w:rsidRDefault="00EA7434" w:rsidP="00BD3D91">
            <w:pPr>
              <w:tabs>
                <w:tab w:val="clear" w:pos="3742"/>
                <w:tab w:val="left" w:pos="425"/>
                <w:tab w:val="left" w:pos="851"/>
                <w:tab w:val="left" w:pos="1134"/>
                <w:tab w:val="left" w:pos="3735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F1B32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57F0B3F8" w14:textId="1BE894D0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lastRenderedPageBreak/>
        <w:t>กลุ่มบริษัทไม่คิดค่าเสื่อมราคาสำหรับที่ดินและสินทรัพย์ที่อยู่ระหว่างการก่อสร้าง</w:t>
      </w:r>
      <w:r w:rsidR="00C16CB2" w:rsidRPr="00CF1B32">
        <w:rPr>
          <w:rFonts w:ascii="Angsana New" w:hAnsi="Angsana New" w:hint="cs"/>
          <w:sz w:val="30"/>
          <w:szCs w:val="30"/>
          <w:cs/>
        </w:rPr>
        <w:t>และติดตั้ง</w:t>
      </w:r>
    </w:p>
    <w:p w14:paraId="48352469" w14:textId="77777777" w:rsidR="009E0E03" w:rsidRPr="00CF1B32" w:rsidRDefault="009E0E03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9C29887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วิธีการคิดค่าเสื่อมราคา อายุการให้ประโยชน์ของสินทรัพย์ และมูลค่าคงเหลือ ถูกทบทวนอย่างน้อยที่สุดทุกสิ้นรอบปีบัญชี และปรับปรุงตามความเหมาะสม</w:t>
      </w:r>
    </w:p>
    <w:p w14:paraId="79623859" w14:textId="7DEAD17F" w:rsidR="00A72F1D" w:rsidRPr="00CF1B32" w:rsidRDefault="00A72F1D" w:rsidP="00D53A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818AF35" w14:textId="77777777" w:rsidR="00EA7434" w:rsidRPr="00CF1B32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  <w:lang w:val="en-GB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  <w:lang w:val="en-GB"/>
        </w:rPr>
        <w:t>สินทรัพย์ไม่มีตัวตน</w:t>
      </w:r>
    </w:p>
    <w:p w14:paraId="76066E46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FC17474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F1B32">
        <w:rPr>
          <w:rFonts w:ascii="Angsana New" w:hAnsi="Angsana New" w:hint="cs"/>
          <w:i/>
          <w:iCs/>
          <w:sz w:val="30"/>
          <w:szCs w:val="30"/>
          <w:cs/>
        </w:rPr>
        <w:t>ค่าความนิยม</w:t>
      </w:r>
    </w:p>
    <w:p w14:paraId="6B9D7E40" w14:textId="77777777" w:rsidR="00EA7434" w:rsidRPr="00CF1B32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4013DB0" w14:textId="3B95F421" w:rsidR="00D74DA5" w:rsidRDefault="00EA7434" w:rsidP="00D74DA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CF1B32">
        <w:rPr>
          <w:rFonts w:ascii="Angsana New" w:hAnsi="Angsana New" w:hint="cs"/>
          <w:sz w:val="30"/>
          <w:szCs w:val="30"/>
          <w:cs/>
        </w:rPr>
        <w:t>ค่าความนิยมที่เกิดจากการซื้อกิจการของบริษัทย่อยรับรู้ในสินทรัพย์ไม่มีตัวตน การรับรู้มูลค่าเริ่มแรกของ</w:t>
      </w:r>
      <w:r w:rsidR="002141A3" w:rsidRPr="00CF1B32">
        <w:rPr>
          <w:rFonts w:ascii="Angsana New" w:hAnsi="Angsana New"/>
          <w:sz w:val="30"/>
          <w:szCs w:val="30"/>
        </w:rPr>
        <w:br/>
      </w:r>
      <w:r w:rsidRPr="00CF1B32">
        <w:rPr>
          <w:rFonts w:ascii="Angsana New" w:hAnsi="Angsana New" w:hint="cs"/>
          <w:sz w:val="30"/>
          <w:szCs w:val="30"/>
          <w:cs/>
        </w:rPr>
        <w:t>ค่าความนิยม</w:t>
      </w:r>
      <w:r w:rsidR="00F5278D"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 xml:space="preserve">ได้อธิบายในหมายเหตุข้อ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CF1B32">
        <w:rPr>
          <w:rFonts w:ascii="Angsana New" w:hAnsi="Angsana New" w:hint="cs"/>
          <w:sz w:val="30"/>
          <w:szCs w:val="30"/>
          <w:cs/>
        </w:rPr>
        <w:t>(ก)</w:t>
      </w:r>
      <w:r w:rsidRPr="00CF1B32">
        <w:rPr>
          <w:rFonts w:ascii="Angsana New" w:hAnsi="Angsana New" w:hint="cs"/>
          <w:sz w:val="30"/>
          <w:szCs w:val="30"/>
        </w:rPr>
        <w:t xml:space="preserve"> </w:t>
      </w:r>
      <w:r w:rsidRPr="00CF1B32">
        <w:rPr>
          <w:rFonts w:ascii="Angsana New" w:hAnsi="Angsana New" w:hint="cs"/>
          <w:sz w:val="30"/>
          <w:szCs w:val="30"/>
          <w:cs/>
        </w:rPr>
        <w:t>ภายหลังจากการรับรู้เริ่มแรก ค่าความนิยมจะถูกวัดมูลค่าด้วยวิธีราคาทุนหักผลขาดทุนจากการด้อยค่าสะสม</w:t>
      </w:r>
      <w:r w:rsidR="00D74DA5" w:rsidRPr="00CF1B32">
        <w:rPr>
          <w:rFonts w:ascii="Angsana New" w:hAnsi="Angsana New" w:hint="cs"/>
          <w:sz w:val="30"/>
          <w:szCs w:val="30"/>
        </w:rPr>
        <w:t xml:space="preserve"> </w:t>
      </w:r>
      <w:r w:rsidR="00D74DA5" w:rsidRPr="00CF1B32">
        <w:rPr>
          <w:rFonts w:ascii="Angsana New" w:hAnsi="Angsana New" w:hint="cs"/>
          <w:sz w:val="30"/>
          <w:szCs w:val="30"/>
          <w:cs/>
        </w:rPr>
        <w:t>สำหรับเงินลงทุนที่บันทึกตามวิธีส่วนได้เสีย มูลค่าตามบัญชีของ</w:t>
      </w:r>
      <w:r w:rsidR="002141A3" w:rsidRPr="00CF1B32">
        <w:rPr>
          <w:rFonts w:ascii="Angsana New" w:hAnsi="Angsana New"/>
          <w:sz w:val="30"/>
          <w:szCs w:val="30"/>
        </w:rPr>
        <w:br/>
      </w:r>
      <w:r w:rsidR="00D74DA5" w:rsidRPr="00CF1B32">
        <w:rPr>
          <w:rFonts w:ascii="Angsana New" w:hAnsi="Angsana New" w:hint="cs"/>
          <w:sz w:val="30"/>
          <w:szCs w:val="30"/>
          <w:cs/>
        </w:rPr>
        <w:t>ค่าความนิยมรวมอยู่ในมูลค่าตามบัญชีของเงินลงทุน</w:t>
      </w:r>
      <w:r w:rsidR="00D74DA5" w:rsidRPr="00CF1B32">
        <w:rPr>
          <w:rFonts w:ascii="Angsana New" w:hAnsi="Angsana New" w:hint="cs"/>
          <w:sz w:val="30"/>
          <w:szCs w:val="30"/>
        </w:rPr>
        <w:t xml:space="preserve"> </w:t>
      </w:r>
      <w:r w:rsidR="00D74DA5" w:rsidRPr="00CF1B32">
        <w:rPr>
          <w:rFonts w:ascii="Angsana New" w:hAnsi="Angsana New" w:hint="cs"/>
          <w:sz w:val="30"/>
          <w:szCs w:val="30"/>
          <w:cs/>
        </w:rPr>
        <w:t>และผลขาดทุนจากการด้อยค่าในเงินลงทุนต้องไม่ถูกปันส่วนให้สินทรัพย์ใด</w:t>
      </w:r>
      <w:r w:rsidR="002704F7" w:rsidRPr="00CF1B32">
        <w:rPr>
          <w:rFonts w:ascii="Angsana New" w:hAnsi="Angsana New" w:hint="cs"/>
          <w:sz w:val="30"/>
          <w:szCs w:val="30"/>
          <w:cs/>
        </w:rPr>
        <w:t xml:space="preserve"> </w:t>
      </w:r>
      <w:r w:rsidR="00D74DA5" w:rsidRPr="00CF1B32">
        <w:rPr>
          <w:rFonts w:ascii="Angsana New" w:hAnsi="Angsana New" w:hint="cs"/>
          <w:sz w:val="30"/>
          <w:szCs w:val="30"/>
          <w:cs/>
        </w:rPr>
        <w:t>ๆ</w:t>
      </w:r>
      <w:r w:rsidR="00D74DA5" w:rsidRPr="00CF1B32">
        <w:rPr>
          <w:rFonts w:ascii="Angsana New" w:hAnsi="Angsana New" w:hint="cs"/>
          <w:sz w:val="30"/>
          <w:szCs w:val="30"/>
        </w:rPr>
        <w:t xml:space="preserve"> </w:t>
      </w:r>
      <w:r w:rsidR="00D74DA5" w:rsidRPr="00CF1B32">
        <w:rPr>
          <w:rFonts w:ascii="Angsana New" w:hAnsi="Angsana New" w:hint="cs"/>
          <w:sz w:val="30"/>
          <w:szCs w:val="30"/>
          <w:cs/>
        </w:rPr>
        <w:t>ที่เป็นส่วนหนึ่งของมูลค่าตามบัญชีของเงินลงทุนรวมถึงค่าความนิยม</w:t>
      </w:r>
    </w:p>
    <w:p w14:paraId="02C36EEF" w14:textId="77777777" w:rsidR="00DC5E6A" w:rsidRPr="00CF1B32" w:rsidRDefault="00DC5E6A" w:rsidP="00D74DA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9B442C9" w14:textId="53C84D73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สินทรัพย์ไม่มีตัวตนอื่น</w:t>
      </w:r>
      <w:r w:rsidR="00991CDC" w:rsidRPr="001D79AC">
        <w:rPr>
          <w:rFonts w:ascii="Angsana New" w:hAnsi="Angsana New"/>
          <w:i/>
          <w:iCs/>
          <w:sz w:val="30"/>
          <w:szCs w:val="30"/>
        </w:rPr>
        <w:t xml:space="preserve"> </w:t>
      </w:r>
      <w:r w:rsidRPr="001D79AC">
        <w:rPr>
          <w:rFonts w:ascii="Angsana New" w:hAnsi="Angsana New" w:hint="cs"/>
          <w:i/>
          <w:iCs/>
          <w:sz w:val="30"/>
          <w:szCs w:val="30"/>
          <w:cs/>
        </w:rPr>
        <w:t>ๆ</w:t>
      </w:r>
    </w:p>
    <w:p w14:paraId="5372E226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95AB06E" w14:textId="3BDCE3EB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สินทรัพย์ไม่มีตัวตนอื่น</w:t>
      </w:r>
      <w:r w:rsidR="00273B18" w:rsidRPr="001D79AC">
        <w:rPr>
          <w:rFonts w:ascii="Angsana New" w:hAnsi="Angsana New"/>
          <w:sz w:val="30"/>
          <w:szCs w:val="30"/>
        </w:rPr>
        <w:t xml:space="preserve"> </w:t>
      </w:r>
      <w:r w:rsidR="00273B18" w:rsidRPr="001D79AC">
        <w:rPr>
          <w:rFonts w:ascii="Angsana New" w:hAnsi="Angsana New" w:hint="cs"/>
          <w:sz w:val="30"/>
          <w:szCs w:val="30"/>
          <w:cs/>
        </w:rPr>
        <w:t>ๆ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ที่กลุ่มบริษัทซื้อมาและมีอายุการใช้งานจำกัด วัดมูลค่าด้วยราคาทุนหักค่าตัดจำหน่ายสะสมและผลขาดทุนจากการด้อยค่าสะสม</w:t>
      </w:r>
    </w:p>
    <w:p w14:paraId="272F69FE" w14:textId="68CCC2BB" w:rsidR="0056400C" w:rsidRPr="001D79AC" w:rsidRDefault="0056400C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101FCD4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รายจ่ายภายหลังการรับรู้รายการ</w:t>
      </w:r>
    </w:p>
    <w:p w14:paraId="244D3CC4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220E652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  <w:r w:rsidRPr="001D79AC">
        <w:rPr>
          <w:rFonts w:ascii="Angsana New" w:eastAsia="Calibri" w:hAnsi="Angsana New" w:hint="cs"/>
          <w:sz w:val="30"/>
          <w:szCs w:val="30"/>
          <w:cs/>
        </w:rPr>
        <w:t>รายจ่ายภายหลังการรับรู้รายการจะรับรู้เป็นสินทรัพย์เมื่อก่อให้เกิดประโยชน์เชิงเศรษฐกิจในอนาคต</w:t>
      </w:r>
      <w:r w:rsidRPr="001D79AC">
        <w:rPr>
          <w:rFonts w:ascii="Angsana New" w:eastAsia="Calibri" w:hAnsi="Angsana New" w:hint="cs"/>
          <w:sz w:val="30"/>
          <w:szCs w:val="30"/>
        </w:rPr>
        <w:t xml:space="preserve"> </w:t>
      </w:r>
      <w:r w:rsidRPr="001D79AC">
        <w:rPr>
          <w:rFonts w:ascii="Angsana New" w:eastAsia="Calibri" w:hAnsi="Angsana New" w:hint="cs"/>
          <w:sz w:val="30"/>
          <w:szCs w:val="30"/>
          <w:cs/>
        </w:rPr>
        <w:t>โดยรวมเป็นสินทรัพย์ที่สามารถระบุได้ที่เกี่ยวข้องนั้น ค่าใช้จ่ายอื่น รวมถึงค่าความนิยมและตราผลิตภัณฑ์ที่เกิดขึ้นภายในรับรู้ในกำไรหรือขาดทุนเมื่อเกิดขึ้น</w:t>
      </w:r>
    </w:p>
    <w:p w14:paraId="0330BDB2" w14:textId="77777777" w:rsidR="00D53A45" w:rsidRPr="001D79AC" w:rsidRDefault="00D53A45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7FEA0A56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shd w:val="clear" w:color="auto" w:fill="E0E0E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ค่าตัดจำหน่าย</w:t>
      </w:r>
    </w:p>
    <w:p w14:paraId="509B79AF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7980377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ค่าตัดจำหน่ายคำนวณจาก</w:t>
      </w:r>
      <w:r w:rsidRPr="001D79AC">
        <w:rPr>
          <w:rFonts w:ascii="Angsana New" w:eastAsia="Calibri" w:hAnsi="Angsana New" w:hint="cs"/>
          <w:sz w:val="30"/>
          <w:szCs w:val="30"/>
          <w:cs/>
        </w:rPr>
        <w:t>ราคาทุนของสินทรัพย์หรือจำนวนอื่นที่ใช้แทนราคาทุนหักด้วยมูลค่าคงเหลือ</w:t>
      </w:r>
    </w:p>
    <w:p w14:paraId="1DC9E4B8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91CA3EB" w14:textId="77777777" w:rsidR="001D602E" w:rsidRDefault="001D602E" w:rsidP="00B757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65581D51" w14:textId="5DF5C893" w:rsidR="00EA7434" w:rsidRPr="001D79AC" w:rsidRDefault="00EA7434" w:rsidP="00B757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lastRenderedPageBreak/>
        <w:t>ค่าตัดจำหน่ายรับรู้ในกำไรหรือขาดทุนโดยวิธีเส้นตรงซึ่งโดยส่วนใหญ่จะสะท้อนรูปแบบที่คาดว่าจะได้รับประโยชน์เชิงเศรษฐกิจในอนาคตจากสินทรัพย์นั้นตามระยะเวลาที่คาดว่าจะได้รับประโยชน์จากสินทรัพย์ไม่มีตัวตนซึ่งไม่รวมค่าความนิยม โดยเริ่มตัดจำหน่ายสินทรัพย์ไม่มีตัวตนเมื่อสินทรัพย์นั้นพร้อมที่จะให้ประโยชน์</w:t>
      </w:r>
      <w:r w:rsidR="00B7570E" w:rsidRPr="001D79AC">
        <w:rPr>
          <w:rFonts w:ascii="Angsana New" w:hAnsi="Angsana New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ระยะเวลาที่คาดว่าจะได้รับประโยชน์สำหรับปีปัจจุบันแสดงได้ดังนี้</w:t>
      </w:r>
    </w:p>
    <w:p w14:paraId="0069884B" w14:textId="781FD093" w:rsidR="005D61E4" w:rsidRPr="001D79AC" w:rsidRDefault="005D61E4" w:rsidP="00B757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0" w:type="auto"/>
        <w:tblInd w:w="450" w:type="dxa"/>
        <w:tblLook w:val="01E0" w:firstRow="1" w:lastRow="1" w:firstColumn="1" w:lastColumn="1" w:noHBand="0" w:noVBand="0"/>
      </w:tblPr>
      <w:tblGrid>
        <w:gridCol w:w="7488"/>
        <w:gridCol w:w="1023"/>
        <w:gridCol w:w="479"/>
      </w:tblGrid>
      <w:tr w:rsidR="00EA7434" w:rsidRPr="001D79AC" w14:paraId="6B1EE658" w14:textId="77777777" w:rsidTr="001D79AC">
        <w:tc>
          <w:tcPr>
            <w:tcW w:w="7488" w:type="dxa"/>
          </w:tcPr>
          <w:p w14:paraId="6B9E4CE1" w14:textId="77777777" w:rsidR="00EA7434" w:rsidRPr="001D79AC" w:rsidRDefault="00EA7434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1023" w:type="dxa"/>
          </w:tcPr>
          <w:p w14:paraId="32F85751" w14:textId="67A4595C" w:rsidR="00EA7434" w:rsidRPr="001D79AC" w:rsidRDefault="00DB71A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EA7434" w:rsidRPr="001D79AC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 -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479" w:type="dxa"/>
          </w:tcPr>
          <w:p w14:paraId="7C3A7EC9" w14:textId="77777777" w:rsidR="00EA7434" w:rsidRPr="001D79AC" w:rsidRDefault="00EA743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1D79AC" w14:paraId="76B30A10" w14:textId="77777777" w:rsidTr="001D79AC">
        <w:tc>
          <w:tcPr>
            <w:tcW w:w="7488" w:type="dxa"/>
          </w:tcPr>
          <w:p w14:paraId="1B77AB97" w14:textId="77777777" w:rsidR="00EA7434" w:rsidRPr="001D79AC" w:rsidRDefault="00EA7434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สิทธิในการพัฒนาโครงการ</w:t>
            </w:r>
          </w:p>
        </w:tc>
        <w:tc>
          <w:tcPr>
            <w:tcW w:w="1023" w:type="dxa"/>
          </w:tcPr>
          <w:p w14:paraId="58FE8FCE" w14:textId="10702F31" w:rsidR="00EA7434" w:rsidRPr="001D79AC" w:rsidRDefault="00DB71A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479" w:type="dxa"/>
          </w:tcPr>
          <w:p w14:paraId="38DFA468" w14:textId="77777777" w:rsidR="00EA7434" w:rsidRPr="001D79AC" w:rsidRDefault="00EA743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EA7434" w:rsidRPr="001D79AC" w14:paraId="7457963D" w14:textId="77777777" w:rsidTr="001D79AC">
        <w:tc>
          <w:tcPr>
            <w:tcW w:w="7488" w:type="dxa"/>
          </w:tcPr>
          <w:p w14:paraId="4D95F150" w14:textId="77777777" w:rsidR="00EA7434" w:rsidRPr="001D79AC" w:rsidRDefault="00EA7434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สิทธิในสัญญาซื้อขายไฟฟ้า</w:t>
            </w:r>
          </w:p>
        </w:tc>
        <w:tc>
          <w:tcPr>
            <w:tcW w:w="1023" w:type="dxa"/>
          </w:tcPr>
          <w:p w14:paraId="0C575A50" w14:textId="36CC3B56" w:rsidR="00EA7434" w:rsidRPr="001D79AC" w:rsidRDefault="00DB71A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="00EA7434"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-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</w:t>
            </w:r>
          </w:p>
        </w:tc>
        <w:tc>
          <w:tcPr>
            <w:tcW w:w="479" w:type="dxa"/>
          </w:tcPr>
          <w:p w14:paraId="0E307726" w14:textId="77777777" w:rsidR="00EA7434" w:rsidRPr="001D79AC" w:rsidRDefault="00EA7434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4C5F6723" w14:textId="77777777" w:rsidR="003D1C13" w:rsidRPr="001D79AC" w:rsidRDefault="003D1C13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4D3200F" w14:textId="76FC6945" w:rsidR="00424D33" w:rsidRPr="001D79AC" w:rsidRDefault="00EA7434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วิธีการตัดจำหน่าย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ระยะเวลาที่คาดว่าจะได้รับประโยชน์และมูลค่าคงเหลือ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จะได้รับการทบทวนทุกสิ้นรอบปีบัญชีและปรับปรุงตามความเหมาะสม</w:t>
      </w:r>
    </w:p>
    <w:p w14:paraId="5281A1D6" w14:textId="77777777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F993233" w14:textId="2199ED9E" w:rsidR="00D2403C" w:rsidRPr="001D79AC" w:rsidRDefault="00D2403C" w:rsidP="00D2403C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ค่าพัฒนาโครงการ</w:t>
      </w:r>
    </w:p>
    <w:p w14:paraId="73279A94" w14:textId="77777777" w:rsidR="00D2403C" w:rsidRPr="001D79AC" w:rsidRDefault="00D2403C" w:rsidP="00D240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62079E" w14:textId="01BF28C2" w:rsidR="00D2403C" w:rsidRPr="001D79AC" w:rsidRDefault="00D2403C" w:rsidP="00D2403C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ค่าพัฒนาโครงการรับรู้ในกำไรหรือขาดทุนเมื่อเกิดขึ้น ต้นทุนค่าพัฒนาโครงการรับรู้เป็นสินทรัพย์ได้ก็ต่อเมื่อสามารถวัดมูลค่าของรายการต้นทุนการพัฒนาได้อย่างน่าเชื่อถือ และเมื่อโครงการนั้นมีความเป็นไปได้ทางเทคนิคและทางการค้า ซึ่งมีความเป็นไปได้ที่จะก่อให้เกิดประโยชน์เชิงเศรษฐกิจในอนาคต และกลุ่มบริษัทมีความตั้งใจ</w:t>
      </w:r>
      <w:r w:rsidRPr="001D79AC">
        <w:rPr>
          <w:rFonts w:ascii="Angsana New" w:hAnsi="Angsana New" w:hint="cs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ที่จะนำสินทรัพย์มาใช้ประโยชน์หรือนำมาขายได้ ต้นทุนการกู้ยืมสามารถนำมารวมเป็นส่วนหนึ่งของราคาทุนของสินทรัพย์ ต้นทุนค่าพัฒนาโครงการอื่นรับรู้ในกำไรหรือขาดทุนเมื่อเกิดขึ้น</w:t>
      </w:r>
    </w:p>
    <w:p w14:paraId="1D8B475C" w14:textId="77777777" w:rsidR="0048178F" w:rsidRPr="001D79AC" w:rsidRDefault="0048178F" w:rsidP="00D2403C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230FDE" w14:textId="77777777" w:rsidR="00D2403C" w:rsidRPr="001D79AC" w:rsidRDefault="00D2403C" w:rsidP="00D2403C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ต้นทุนค่าพัฒนาโครงการซึ่งรับรู้เป็นสินทรัพย์วัดมูลค่าด้วยราคาทุนหักผลขาดทุนจากการด้อยค่าสะสม ต้นทุน</w:t>
      </w:r>
      <w:r w:rsidRPr="001D79AC">
        <w:rPr>
          <w:rFonts w:ascii="Angsana New" w:hAnsi="Angsana New" w:hint="cs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ค่าพัฒนาโครงการที่รับรู้เป็นสินทรัพย์จะเริ่มตัดจำหน่ายเมื่อสินทรัพย์นั้นสามารถนำมาใช้ประโยชน์ได้ตามวัตถุประสงค์</w:t>
      </w:r>
    </w:p>
    <w:p w14:paraId="3C249D54" w14:textId="77777777" w:rsidR="00D2403C" w:rsidRPr="001D79AC" w:rsidRDefault="00D2403C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3B465A6" w14:textId="77777777" w:rsidR="00EA7434" w:rsidRPr="001D79AC" w:rsidRDefault="00424D33" w:rsidP="00424D33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สัญญาเช่า</w:t>
      </w:r>
    </w:p>
    <w:p w14:paraId="1AAC6BBF" w14:textId="77777777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3AE3B14" w14:textId="6B37E6B7" w:rsidR="00424D33" w:rsidRPr="001D79AC" w:rsidRDefault="00424D33" w:rsidP="00424D33">
      <w:pPr>
        <w:ind w:left="540"/>
        <w:jc w:val="thaiDistribute"/>
        <w:rPr>
          <w:rFonts w:ascii="Angsana New" w:hAnsi="Angsana New"/>
          <w:b/>
          <w:bCs/>
          <w:sz w:val="30"/>
          <w:szCs w:val="30"/>
        </w:rPr>
      </w:pP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DB71A4" w:rsidRPr="00DB71A4">
        <w:rPr>
          <w:rFonts w:ascii="Angsana New" w:hAnsi="Angsana New" w:hint="cs"/>
          <w:b/>
          <w:bCs/>
          <w:i/>
          <w:iCs/>
          <w:sz w:val="30"/>
          <w:szCs w:val="30"/>
        </w:rPr>
        <w:t>1</w:t>
      </w:r>
      <w:r w:rsidRPr="001D79AC">
        <w:rPr>
          <w:rFonts w:ascii="Angsana New" w:hAnsi="Angsana New" w:hint="cs"/>
          <w:b/>
          <w:bCs/>
          <w:i/>
          <w:iCs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b/>
          <w:bCs/>
          <w:i/>
          <w:iCs/>
          <w:sz w:val="30"/>
          <w:szCs w:val="30"/>
        </w:rPr>
        <w:t>2563</w:t>
      </w:r>
    </w:p>
    <w:p w14:paraId="2E1D4D0D" w14:textId="77777777" w:rsidR="00424D33" w:rsidRPr="001D79AC" w:rsidRDefault="00424D33" w:rsidP="00424D33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  <w:shd w:val="clear" w:color="auto" w:fill="CCCCCC"/>
        </w:rPr>
      </w:pPr>
    </w:p>
    <w:p w14:paraId="3521BCF2" w14:textId="02A78A55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ณ วันเริ่มต้นของสัญญา กลุ่มบริษัทจะประเมินว่าสัญญาเป็นสัญญาเช่าหรือประกอบด้วยสัญญาเช่าหรือไม่ </w:t>
      </w:r>
      <w:r w:rsidR="00E331AA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 xml:space="preserve">กลุ่มบริษัทนำคำนิยามของสัญญาเช่าตาม </w:t>
      </w:r>
      <w:r w:rsidRPr="001D79AC">
        <w:rPr>
          <w:rFonts w:ascii="Angsana New" w:hAnsi="Angsana New" w:hint="cs"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sz w:val="30"/>
          <w:szCs w:val="30"/>
        </w:rPr>
        <w:t>16</w:t>
      </w:r>
      <w:r w:rsidRPr="001D79AC">
        <w:rPr>
          <w:rFonts w:ascii="Angsana New" w:hAnsi="Angsana New" w:hint="cs"/>
          <w:sz w:val="30"/>
          <w:szCs w:val="30"/>
          <w:cs/>
        </w:rPr>
        <w:t xml:space="preserve"> มาใช้ในการประเมินว่าสัญญานั้นให้สิทธิในการควบคุมการใช้สินทรัพย์ที่ระบุหรือไม่</w:t>
      </w:r>
    </w:p>
    <w:p w14:paraId="6A5A65DB" w14:textId="5B2DE1FF" w:rsidR="001D602E" w:rsidRDefault="001D602E" w:rsidP="00424D33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  <w:shd w:val="clear" w:color="auto" w:fill="CCCCCC"/>
        </w:rPr>
      </w:pPr>
      <w:r>
        <w:rPr>
          <w:rFonts w:ascii="Angsana New" w:hAnsi="Angsana New"/>
          <w:sz w:val="30"/>
          <w:szCs w:val="30"/>
          <w:shd w:val="clear" w:color="auto" w:fill="CCCCCC"/>
        </w:rPr>
        <w:br w:type="page"/>
      </w:r>
    </w:p>
    <w:p w14:paraId="29026983" w14:textId="77777777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lastRenderedPageBreak/>
        <w:t>ในฐานะผู้เช่า</w:t>
      </w:r>
    </w:p>
    <w:p w14:paraId="5C969018" w14:textId="77777777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722C9D4" w14:textId="074A7939" w:rsidR="00424D33" w:rsidRPr="001D79AC" w:rsidRDefault="00424D33" w:rsidP="00424D33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ณ วันที่สัญญาเช่าเริ่มมีผลหรือวันที่มีการเปลี่ยนแปลงสัญญาเช่า สัญญาที่มีส่วนประกอบที่เป็นสัญญาเช่า </w:t>
      </w:r>
      <w:r w:rsidR="005D61E4" w:rsidRPr="001D79AC">
        <w:rPr>
          <w:rFonts w:ascii="Angsana New" w:hAnsi="Angsana New" w:hint="cs"/>
          <w:sz w:val="30"/>
          <w:szCs w:val="30"/>
          <w:cs/>
        </w:rPr>
        <w:t>และ</w:t>
      </w:r>
      <w:r w:rsidRPr="001D79AC">
        <w:rPr>
          <w:rFonts w:ascii="Angsana New" w:hAnsi="Angsana New" w:hint="cs"/>
          <w:sz w:val="30"/>
          <w:szCs w:val="30"/>
          <w:cs/>
        </w:rPr>
        <w:t xml:space="preserve"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เพียงอย่างเดียว </w:t>
      </w:r>
    </w:p>
    <w:p w14:paraId="2CA58D14" w14:textId="77777777" w:rsidR="00424D33" w:rsidRPr="001D79AC" w:rsidRDefault="00424D33" w:rsidP="002625FE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622018B" w14:textId="77777777" w:rsidR="00424D33" w:rsidRPr="001D79AC" w:rsidRDefault="00424D33" w:rsidP="00424D33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41A22410" w14:textId="77777777" w:rsidR="00E331AA" w:rsidRPr="001D79AC" w:rsidRDefault="00E331AA" w:rsidP="002625FE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A5C7151" w14:textId="3AEE84B5" w:rsidR="00424D33" w:rsidRPr="001D79AC" w:rsidRDefault="00424D33" w:rsidP="00424D33">
      <w:pPr>
        <w:pStyle w:val="BodyText"/>
        <w:spacing w:after="0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จำนวนเงินที่จ่ายชำระตามสัญญาเช่า ณ วันที่สัญญาเช่าเริ่มมีผลหรือก่อนวันที่สัญญาเริ่มมีผลรวมกับต้นทุนทางตรงเริ่มแรกและประมาณการต้นทุนในการบูรณะและสุทธิจากสิ่งจูงใจในสัญญาเช่าที่ได้รับ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ของอายุสัญญาเช่าเว้นแต่สัญญาเช่าดังกล่าวมีการโอนกรรมสิทธิ์ในสินทรัพย์ที่เช่าให้กับกลุ่มบริษัทเมื่อสิ้นสุดสัญญาเช่า หรือต้นทุนของสินทรัพย์สิทธิการใช้สะท้อนว่ากลุ่มบริษัทจะมีการใช้สิทธิในการซื้อสินทรัพย์ ในกรณีนี้สินทรัพย์สิทธิการใช้จะบันทึกค่าเสื่อมราคาตลอดอายุการใช้ประโยชน์ของสินทรัพย์ที่เช่า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57740731" w14:textId="77777777" w:rsidR="00424D33" w:rsidRPr="001D79AC" w:rsidRDefault="00424D33" w:rsidP="002625FE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944C9AE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หนี้สินตามสัญญาเช่าวัดมูลค่าเมื่อเริ่มแรกด้วยมูลค่าปัจจุบันของค่าเช่าที่ยังไม่ได้จ่ายชำระ ณ วันที่สัญญาเช่าเริ่มมีผล คิดลดด้วยอัตราดอกเบี้ยตามนัยของสัญญาเช่า เว้นแต่อัตรานั้นไม่สามารถกำหนดได้</w:t>
      </w:r>
      <w:r w:rsidRPr="001D79AC">
        <w:rPr>
          <w:rFonts w:ascii="Angsana New" w:hAnsi="Angsana New" w:hint="cs"/>
          <w:b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>กลุ่มบริษัทใช้อัตราดอกเบี้ย</w:t>
      </w:r>
      <w:r w:rsidR="00D2403C" w:rsidRPr="001D79AC">
        <w:rPr>
          <w:rFonts w:ascii="Angsana New" w:hAnsi="Angsana New"/>
          <w:b/>
          <w:sz w:val="30"/>
          <w:szCs w:val="30"/>
        </w:rPr>
        <w:br/>
      </w:r>
      <w:r w:rsidRPr="001D79AC">
        <w:rPr>
          <w:rFonts w:ascii="Angsana New" w:hAnsi="Angsana New" w:hint="cs"/>
          <w:b/>
          <w:sz w:val="30"/>
          <w:szCs w:val="30"/>
          <w:cs/>
        </w:rPr>
        <w:t>เงินกู้ยืมส่วนเพิ่มของกลุ่มบริษัท ค่าเช่ารวมถึงค่าเช่าคงที่หักสิ่งจูงใจตามสัญญาเช่าค้างรับ</w:t>
      </w:r>
      <w:r w:rsidR="00D2403C" w:rsidRPr="001D79AC">
        <w:rPr>
          <w:rFonts w:ascii="Angsana New" w:hAnsi="Angsana New"/>
          <w:b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>ค่าเช่าผันแปรที่ขึ้นอยู่กับดัชนีหรืออัตรา และจำนวนเงินที่คาดว่าต้องจ่ายภายใต้การรับประกันมูลค่าคงเหลือ ค่าเช่ายังรวมถึงจำนวนเงินที่ต้องจ่ายตามสิทธิเลือกซื้อ สิทธิเลือกในการขยายอายุสัญญาเช่าหรือสิทธิเลือกในการยกเลิกสัญญาเช่า</w:t>
      </w:r>
      <w:r w:rsidR="00D2403C" w:rsidRPr="001D79AC">
        <w:rPr>
          <w:rFonts w:ascii="Angsana New" w:hAnsi="Angsana New"/>
          <w:b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>หากกลุ่มบริษัทมีความแน่นอนอย่างสมเหตุสมผลที่จะใช้สิทธิ ค่าเช่าผันแปรที่ไม่ขึ้นอยู่กับดัชนีหรืออัตราจะรับรู้เป็นค่าใช้จ่ายในรอบระยะเวลาบัญชีที่เกิดรายการ</w:t>
      </w:r>
    </w:p>
    <w:p w14:paraId="7EF9DABE" w14:textId="77777777" w:rsidR="00424D33" w:rsidRPr="001D79AC" w:rsidRDefault="00424D33" w:rsidP="002625FE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49B69D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70EF8E28" w14:textId="24052E94" w:rsidR="005D61E4" w:rsidRPr="001D79AC" w:rsidRDefault="005D61E4" w:rsidP="002625FE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25C8133" w14:textId="77777777" w:rsidR="001D602E" w:rsidRDefault="001D602E" w:rsidP="00424D33">
      <w:pPr>
        <w:pStyle w:val="BodyText"/>
        <w:spacing w:after="0"/>
        <w:ind w:left="540"/>
        <w:jc w:val="thaiDistribute"/>
        <w:rPr>
          <w:rFonts w:ascii="Angsana New" w:hAnsi="Angsana New"/>
          <w:b/>
          <w:sz w:val="30"/>
          <w:szCs w:val="30"/>
          <w:cs/>
        </w:rPr>
      </w:pPr>
      <w:r>
        <w:rPr>
          <w:rFonts w:ascii="Angsana New" w:hAnsi="Angsana New"/>
          <w:b/>
          <w:sz w:val="30"/>
          <w:szCs w:val="30"/>
          <w:cs/>
        </w:rPr>
        <w:br w:type="page"/>
      </w:r>
    </w:p>
    <w:p w14:paraId="312D8EAA" w14:textId="0686F473" w:rsidR="00424D33" w:rsidRPr="001D79AC" w:rsidRDefault="00424D33" w:rsidP="00424D33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lastRenderedPageBreak/>
        <w:t xml:space="preserve">หนี้สินตามสัญญาเช่าวัดมูลค่าด้วยวิธีราคาทุนตัดจำหน่ายตามอัตราดอกเบี้ยที่แท้จริง และหนี้สินตามสัญญาเช่าจะถูกวัดมูลค่าใหม่เมื่อมีการเปลี่ยนแปลงอายุสัญญาเช่า การเปลี่ยนแปลงค่าเช่า การเปลี่ยนแปลงประมาณการจำนวนเงินที่คาดว่าต้องจ่ายภายใต้การรับประกันมูลค่าคงเหลือ หรือการเปลี่ยนแปลงการประเมินการใช้สิทธิเลือกซื้อ </w:t>
      </w:r>
      <w:r w:rsidR="005D61E4" w:rsidRPr="001D79AC">
        <w:rPr>
          <w:rFonts w:ascii="Angsana New" w:hAnsi="Angsana New"/>
          <w:b/>
          <w:sz w:val="30"/>
          <w:szCs w:val="30"/>
          <w:cs/>
        </w:rPr>
        <w:br/>
      </w:r>
      <w:r w:rsidRPr="001D79AC">
        <w:rPr>
          <w:rFonts w:ascii="Angsana New" w:hAnsi="Angsana New" w:hint="cs"/>
          <w:b/>
          <w:sz w:val="30"/>
          <w:szCs w:val="30"/>
          <w:cs/>
        </w:rPr>
        <w:t>สิทธิเลือกในการขยายอายุสัญญาเช่าหรือสิทธิเลือกในการยกเลิกสัญญาเช่า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</w:t>
      </w:r>
    </w:p>
    <w:p w14:paraId="3BC6EC98" w14:textId="0304994A" w:rsidR="00A72F1D" w:rsidRPr="001D79AC" w:rsidRDefault="00A72F1D" w:rsidP="00650CD0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09F76A2" w14:textId="3C8FFD79" w:rsidR="00424D33" w:rsidRPr="001D79AC" w:rsidRDefault="00424D33" w:rsidP="00424D33">
      <w:pPr>
        <w:pStyle w:val="BodyText"/>
        <w:spacing w:after="0"/>
        <w:ind w:left="540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1D79AC">
        <w:rPr>
          <w:rFonts w:ascii="Angsana New" w:hAnsi="Angsana New" w:hint="cs"/>
          <w:b/>
          <w:i/>
          <w:iCs/>
          <w:sz w:val="30"/>
          <w:szCs w:val="30"/>
          <w:cs/>
        </w:rPr>
        <w:t>ในฐานะผู้ให้เช่า</w:t>
      </w:r>
    </w:p>
    <w:p w14:paraId="2096DBB4" w14:textId="77777777" w:rsidR="00424D33" w:rsidRPr="001D79AC" w:rsidRDefault="00424D33" w:rsidP="00650CD0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6773A5E" w14:textId="77777777" w:rsidR="00424D33" w:rsidRPr="001D79AC" w:rsidRDefault="00424D33" w:rsidP="00424D33">
      <w:pPr>
        <w:pStyle w:val="BodyText"/>
        <w:spacing w:after="0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ณ วันที่เริ่มต้นของสัญญาเช่าหรือวันที่มีการเปลี่ยนแปลงสัญญาเช่า สัญญาที่มีส่วนประกอบที่เป็นสัญญาเช่ารายการหนึ่งหรือมากกว่าหรือมีส่วนประกอบที่ไม่เป็นการเช่า กลุ่มบริษัทจะปันส่วนสิ่งตอบแทนที่จะได้รับตามสัญญาให้กับ แต่ละส่วนประกอบตามเกณฑ์ราคาขายที่เป็นเอกเทศ</w:t>
      </w:r>
    </w:p>
    <w:p w14:paraId="370707E8" w14:textId="77777777" w:rsidR="00424D33" w:rsidRPr="001D79AC" w:rsidRDefault="00424D33" w:rsidP="00650CD0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3C72E5E" w14:textId="64A98470" w:rsidR="00424D33" w:rsidRPr="001D79AC" w:rsidRDefault="00424D33" w:rsidP="00424D33">
      <w:pPr>
        <w:pStyle w:val="ListParagraph"/>
        <w:tabs>
          <w:tab w:val="clear" w:pos="680"/>
          <w:tab w:val="clear" w:pos="907"/>
          <w:tab w:val="clear" w:pos="1871"/>
          <w:tab w:val="left" w:pos="1890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เมื่อกลุ่มบริษัทเป็นผู้ให้เช่า กลุ่มบริษัทจะพิจารณา ณ วันเริ่มต้นของสัญญาเช่าว่า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หรือไม่ หากมี สัญญาเช่าดังกล่าวจะจัดประเภทเป็นสัญญาเช่าเงินทุน หากไม่มี</w:t>
      </w:r>
      <w:r w:rsidR="005D61E4" w:rsidRPr="001D79AC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>สัญญาเช่าดังกล่าวจะจัดประเภทเป็นสัญญาเช่าดำเนินงาน</w:t>
      </w:r>
    </w:p>
    <w:p w14:paraId="2B4A92E2" w14:textId="77777777" w:rsidR="00424D33" w:rsidRPr="001D79AC" w:rsidRDefault="00424D33" w:rsidP="00650CD0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6F1AD8F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กลุ่มบริษัทรับรู้ค่าเช่าที่ได้รับจากสัญญาเช่าดำเนินงานเป็นรายได้ค่าเช่าด้วยวิธีเส้นตรงตลอดอายุสัญญาเช่า และแสดงเป็นส่วนหนึ่งของรายได้อื่น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1D79AC">
        <w:rPr>
          <w:rFonts w:ascii="Angsana New" w:hAnsi="Angsana New" w:hint="cs"/>
          <w:b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 xml:space="preserve">ค่าเช่าที่อาจเกิดขึ้นรับรู้เป็นรายได้ในรอบระยะเวลาบัญชีที่ได้รับ </w:t>
      </w:r>
    </w:p>
    <w:p w14:paraId="609C2F66" w14:textId="77777777" w:rsidR="00AD2347" w:rsidRPr="001D79AC" w:rsidRDefault="00AD2347" w:rsidP="00650CD0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2D33DD6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 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 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</w:t>
      </w:r>
      <w:r w:rsidR="00AD2347" w:rsidRPr="001D79AC">
        <w:rPr>
          <w:rFonts w:ascii="Angsana New" w:hAnsi="Angsana New"/>
          <w:b/>
          <w:sz w:val="30"/>
          <w:szCs w:val="30"/>
        </w:rPr>
        <w:br/>
      </w:r>
      <w:r w:rsidRPr="001D79AC">
        <w:rPr>
          <w:rFonts w:ascii="Angsana New" w:hAnsi="Angsana New" w:hint="cs"/>
          <w:b/>
          <w:sz w:val="30"/>
          <w:szCs w:val="30"/>
          <w:cs/>
        </w:rPr>
        <w:t>กลุ่มบริษัทที่ได้จากเงินลงทุนสุทธิคงเหลือตามสัญญาเช่า</w:t>
      </w:r>
    </w:p>
    <w:p w14:paraId="5CF81627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p w14:paraId="3476C716" w14:textId="08C7A29F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 xml:space="preserve">กลุ่มบริษัทถือปฏิบัติตามข้อกำหนดการตัดรายการและการด้อยค่าตาม </w:t>
      </w:r>
      <w:r w:rsidRPr="001D79AC">
        <w:rPr>
          <w:rFonts w:ascii="Angsana New" w:hAnsi="Angsana New" w:hint="cs"/>
          <w:bCs/>
          <w:sz w:val="30"/>
          <w:szCs w:val="30"/>
        </w:rPr>
        <w:t xml:space="preserve">TFRS </w:t>
      </w:r>
      <w:r w:rsidR="00DB71A4" w:rsidRPr="00DB71A4">
        <w:rPr>
          <w:rFonts w:ascii="Angsana New" w:hAnsi="Angsana New" w:hint="cs"/>
          <w:bCs/>
          <w:sz w:val="30"/>
          <w:szCs w:val="30"/>
        </w:rPr>
        <w:t>9</w:t>
      </w:r>
      <w:r w:rsidRPr="001D79AC">
        <w:rPr>
          <w:rFonts w:ascii="Angsana New" w:hAnsi="Angsana New" w:hint="cs"/>
          <w:bCs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sz w:val="30"/>
          <w:szCs w:val="30"/>
          <w:cs/>
        </w:rPr>
        <w:t xml:space="preserve">กับเงินลงทุนสุทธิตามสัญญาเช่า </w:t>
      </w:r>
      <w:r w:rsidR="00AD2347" w:rsidRPr="001D79AC">
        <w:rPr>
          <w:rFonts w:ascii="Angsana New" w:hAnsi="Angsana New"/>
          <w:b/>
          <w:sz w:val="30"/>
          <w:szCs w:val="30"/>
        </w:rPr>
        <w:br/>
      </w:r>
      <w:r w:rsidRPr="001D79AC">
        <w:rPr>
          <w:rFonts w:ascii="Angsana New" w:hAnsi="Angsana New" w:hint="cs"/>
          <w:b/>
          <w:sz w:val="30"/>
          <w:szCs w:val="30"/>
          <w:cs/>
        </w:rPr>
        <w:t xml:space="preserve">(ดูหมายเหตุข้อ </w:t>
      </w:r>
      <w:r w:rsidR="00DB71A4" w:rsidRPr="00DB71A4">
        <w:rPr>
          <w:rFonts w:ascii="Angsana New" w:hAnsi="Angsana New" w:hint="cs"/>
          <w:bCs/>
          <w:sz w:val="30"/>
          <w:szCs w:val="30"/>
        </w:rPr>
        <w:t>4</w:t>
      </w:r>
      <w:r w:rsidRPr="001D79AC">
        <w:rPr>
          <w:rFonts w:ascii="Angsana New" w:hAnsi="Angsana New" w:hint="cs"/>
          <w:b/>
          <w:sz w:val="30"/>
          <w:szCs w:val="30"/>
          <w:cs/>
        </w:rPr>
        <w:t>(</w:t>
      </w:r>
      <w:r w:rsidR="001C5AD2" w:rsidRPr="001D79AC">
        <w:rPr>
          <w:rFonts w:ascii="Angsana New" w:hAnsi="Angsana New" w:hint="cs"/>
          <w:b/>
          <w:sz w:val="30"/>
          <w:szCs w:val="30"/>
          <w:cs/>
        </w:rPr>
        <w:t>ฏ</w:t>
      </w:r>
      <w:r w:rsidRPr="001D79AC">
        <w:rPr>
          <w:rFonts w:ascii="Angsana New" w:hAnsi="Angsana New" w:hint="cs"/>
          <w:b/>
          <w:sz w:val="30"/>
          <w:szCs w:val="30"/>
          <w:cs/>
        </w:rPr>
        <w:t xml:space="preserve">)) กลุ่มบริษัทสอบทานมูลค่าคงเหลือที่ไม่ได้รับประกันที่ประมาณการไว้ ซึ่งใช้ในการคำนวณ </w:t>
      </w:r>
      <w:r w:rsidR="00AD2347" w:rsidRPr="001D79AC">
        <w:rPr>
          <w:rFonts w:ascii="Angsana New" w:hAnsi="Angsana New"/>
          <w:b/>
          <w:sz w:val="30"/>
          <w:szCs w:val="30"/>
        </w:rPr>
        <w:br/>
      </w:r>
      <w:r w:rsidRPr="001D79AC">
        <w:rPr>
          <w:rFonts w:ascii="Angsana New" w:hAnsi="Angsana New" w:hint="cs"/>
          <w:b/>
          <w:sz w:val="30"/>
          <w:szCs w:val="30"/>
          <w:cs/>
        </w:rPr>
        <w:t>เงินลงทุนขั้นต้นตามสัญญาเช่าอย่างสม่ำเสมอ</w:t>
      </w:r>
    </w:p>
    <w:p w14:paraId="4BC06691" w14:textId="75D89BBC" w:rsidR="00565621" w:rsidRPr="001D79AC" w:rsidRDefault="00565621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  <w:cs/>
        </w:rPr>
      </w:pPr>
    </w:p>
    <w:p w14:paraId="04C27A03" w14:textId="77777777" w:rsidR="001D602E" w:rsidRDefault="001D602E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2F2B9EC5" w14:textId="5B707843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 xml:space="preserve">นโยบายการบัญชีที่ถือปฏิบัติก่อนวันที่ </w:t>
      </w:r>
      <w:r w:rsidR="00DB71A4" w:rsidRPr="00DB71A4">
        <w:rPr>
          <w:rFonts w:ascii="Angsana New" w:hAnsi="Angsana New" w:hint="cs"/>
          <w:b/>
          <w:bCs/>
          <w:i/>
          <w:iCs/>
          <w:sz w:val="30"/>
          <w:szCs w:val="30"/>
        </w:rPr>
        <w:t>1</w:t>
      </w:r>
      <w:r w:rsidRPr="001D79AC">
        <w:rPr>
          <w:rFonts w:ascii="Angsana New" w:hAnsi="Angsana New" w:hint="cs"/>
          <w:b/>
          <w:bCs/>
          <w:i/>
          <w:iCs/>
          <w:sz w:val="30"/>
          <w:szCs w:val="30"/>
        </w:rPr>
        <w:t xml:space="preserve"> </w:t>
      </w: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 w:hint="cs"/>
          <w:b/>
          <w:bCs/>
          <w:i/>
          <w:iCs/>
          <w:sz w:val="30"/>
          <w:szCs w:val="30"/>
        </w:rPr>
        <w:t>2563</w:t>
      </w:r>
    </w:p>
    <w:p w14:paraId="3776BA18" w14:textId="77777777" w:rsidR="00424D33" w:rsidRPr="001D79AC" w:rsidRDefault="00424D33" w:rsidP="00424D33">
      <w:pPr>
        <w:pStyle w:val="ListParagraph"/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p w14:paraId="60CDEBFB" w14:textId="33CF6622" w:rsidR="00424D33" w:rsidRDefault="00424D33" w:rsidP="00424D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b/>
          <w:sz w:val="30"/>
          <w:szCs w:val="30"/>
          <w:cs/>
        </w:rPr>
        <w:t xml:space="preserve">ในฐานะผู้เช่า </w:t>
      </w:r>
      <w:r w:rsidRPr="001D79AC">
        <w:rPr>
          <w:rFonts w:ascii="Angsana New" w:hAnsi="Angsana New" w:hint="cs"/>
          <w:sz w:val="30"/>
          <w:szCs w:val="30"/>
          <w:cs/>
        </w:rPr>
        <w:t>สัญญาเช่าซึ่งกลุ่มบริษัทได้รับส่วนใหญ่ของความเสี่ยงและผลตอบแทนจากการครอบครองทรัพย์สินที่เช่านั้น</w:t>
      </w:r>
      <w:r w:rsidR="002704F7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 ให้จัดประเภทเป็นสัญญาเช่าการเงิน ส่วนที่ดิน อาคารและอุปกรณ์ที่ได้มาโดยทำสัญญาเช่าการเงินบันทึกเป็นสินทรัพย์ด้วยมูลค่ายุติธรรมหรือมูลค่าปัจจุบันของจำนวนเงินขั้นต่ำที่ต้องจ่ายตามสัญญาเช่าแล้วแต่จำนวนใดจะต่ำกว่า หักด้วยค่าเสื่อมราคาสะสมและขาดทุนจากการด้อยค่า ค่าเช่าที่ชำระจะแยกเป็นส่วนที่เป็นค่าใช้จ่ายทางการเงิน และส่วนที่จะหักจากหนี้ตามสัญญา เพื่อทำให้อัตราดอกเบี้ยแต่ละงวดเป็นอัตราคงที่สำหรับยอดคงเหลือของหนี้สิน ค่าใช้จ่ายทางการเงินจะบันทึกโดยตรงในกำไรหรือขาดทุน</w:t>
      </w:r>
    </w:p>
    <w:p w14:paraId="368E042A" w14:textId="77777777" w:rsidR="001D602E" w:rsidRPr="001D79AC" w:rsidRDefault="001D602E" w:rsidP="00424D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56E2DE0A" w14:textId="77777777" w:rsidR="00424D33" w:rsidRPr="00D246FB" w:rsidRDefault="00424D33" w:rsidP="00424D33">
      <w:pPr>
        <w:ind w:left="540"/>
        <w:jc w:val="thaiDistribute"/>
        <w:rPr>
          <w:rFonts w:ascii="Angsana New" w:eastAsia="Calibri" w:hAnsi="Angsana New"/>
          <w:sz w:val="30"/>
          <w:szCs w:val="30"/>
        </w:rPr>
      </w:pPr>
      <w:r w:rsidRPr="00D246FB">
        <w:rPr>
          <w:rFonts w:ascii="Angsana New" w:hAnsi="Angsana New" w:hint="cs"/>
          <w:b/>
          <w:sz w:val="30"/>
          <w:szCs w:val="30"/>
          <w:cs/>
        </w:rPr>
        <w:t>สินทรัพย์ภายใต้สัญญาเช่าอื่นได้จัดประเภทเป็นสัญญาเช่าดำเนินงานและค่าเช่าจ่าย</w:t>
      </w:r>
      <w:r w:rsidRPr="00D246FB">
        <w:rPr>
          <w:rFonts w:ascii="Angsana New" w:eastAsia="Calibri" w:hAnsi="Angsana New" w:hint="cs"/>
          <w:sz w:val="30"/>
          <w:szCs w:val="30"/>
          <w:cs/>
        </w:rPr>
        <w:t>บันทึกในกำไรหรือขาดทุนโดยวิธีเส้นตรงตลอดอายุสัญญา</w:t>
      </w:r>
      <w:r w:rsidRPr="00565621">
        <w:rPr>
          <w:rFonts w:ascii="Angsana New" w:hAnsi="Angsana New" w:hint="cs"/>
          <w:sz w:val="30"/>
          <w:szCs w:val="30"/>
          <w:cs/>
        </w:rPr>
        <w:t>เช่า ประโยชน์ที่ได้รับตามสัญญาเช่า</w:t>
      </w:r>
      <w:r w:rsidRPr="00565621">
        <w:rPr>
          <w:rFonts w:ascii="Angsana New" w:hAnsi="Angsana New" w:hint="cs"/>
          <w:sz w:val="30"/>
          <w:szCs w:val="30"/>
        </w:rPr>
        <w:t xml:space="preserve"> </w:t>
      </w:r>
      <w:r w:rsidRPr="00565621">
        <w:rPr>
          <w:rFonts w:ascii="Angsana New" w:hAnsi="Angsana New" w:hint="cs"/>
          <w:sz w:val="30"/>
          <w:szCs w:val="30"/>
          <w:cs/>
        </w:rPr>
        <w:t>จะรับรู้ในกำไรหรือขาดทุนเป็นส่วนหนึ่งของ</w:t>
      </w:r>
      <w:r w:rsidR="001C5AD2" w:rsidRPr="00565621">
        <w:rPr>
          <w:rFonts w:ascii="Angsana New" w:hAnsi="Angsana New"/>
          <w:sz w:val="30"/>
          <w:szCs w:val="30"/>
          <w:cs/>
        </w:rPr>
        <w:br/>
      </w:r>
      <w:r w:rsidRPr="00565621">
        <w:rPr>
          <w:rFonts w:ascii="Angsana New" w:hAnsi="Angsana New" w:hint="cs"/>
          <w:sz w:val="30"/>
          <w:szCs w:val="30"/>
          <w:cs/>
        </w:rPr>
        <w:t>ค่าเช่าทั้งสิ้นตามสัญญาตลอดอายุสัญญาเช่า ค่าเช่าที่อาจ</w:t>
      </w:r>
      <w:r w:rsidRPr="00D246FB">
        <w:rPr>
          <w:rFonts w:ascii="Angsana New" w:eastAsia="Calibri" w:hAnsi="Angsana New" w:hint="cs"/>
          <w:sz w:val="30"/>
          <w:szCs w:val="30"/>
          <w:cs/>
        </w:rPr>
        <w:t>เกิดขึ้นต้องนำมารวมคำนวณจำนวนเงินขั้นต่ำที่ต้องจ่ายตามระยะเวลาที่คงเหลือของสัญญาเช่า เมื่อได้รับการยืนยันการปรับค่าเช่า</w:t>
      </w:r>
    </w:p>
    <w:p w14:paraId="586D0803" w14:textId="77777777" w:rsidR="00424D33" w:rsidRPr="00D246FB" w:rsidRDefault="00424D33" w:rsidP="00424D33">
      <w:pPr>
        <w:ind w:left="540"/>
        <w:rPr>
          <w:rFonts w:ascii="Angsana New" w:eastAsia="Calibri" w:hAnsi="Angsana New"/>
          <w:sz w:val="30"/>
          <w:szCs w:val="30"/>
        </w:rPr>
      </w:pPr>
    </w:p>
    <w:p w14:paraId="69D947E2" w14:textId="1ACD4B1A" w:rsidR="00424D33" w:rsidRPr="001D79AC" w:rsidRDefault="00424D33" w:rsidP="00424D3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b/>
          <w:bCs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ในฐานะผู้ให้เช่า รายได้ค่าเช่ารับรู้ในกำไรหรือขาดทุนโดยวิธีเส้นตรงตลอดอายุสัญญาเช่า ค่าใช้จ่ายเริ่มแรกที่เกิดขึ้นเป็นการเฉพาะเพื่อให้เกิดสัญญาเช่ารับรู้เป็นส่วนหนึ่งของรายได้ค่าเช่าทั้งสิ้นตามสัญญ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</w:t>
      </w:r>
      <w:r w:rsidRPr="001D79AC">
        <w:rPr>
          <w:rFonts w:ascii="Angsana New" w:hAnsi="Angsana New" w:hint="cs"/>
          <w:sz w:val="30"/>
          <w:szCs w:val="30"/>
          <w:cs/>
        </w:rPr>
        <w:t>รายได้ในรอบระยะเวลาบัญชีซึ่งค่าเช่านั้นเกิดขึ้น</w:t>
      </w:r>
    </w:p>
    <w:p w14:paraId="64428F2C" w14:textId="77777777" w:rsidR="001D79AC" w:rsidRDefault="001D79AC" w:rsidP="00991CDC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77BD054" w14:textId="033D66B3" w:rsidR="002F5FF9" w:rsidRPr="00D246FB" w:rsidRDefault="002F5FF9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D246FB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การด้อยค่าสินทรัพย์ทางการเงิน</w:t>
      </w:r>
    </w:p>
    <w:p w14:paraId="03F3D413" w14:textId="77777777" w:rsidR="002F5FF9" w:rsidRPr="00D246FB" w:rsidRDefault="002F5FF9" w:rsidP="002F5FF9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C1BA12A" w14:textId="7FF0E950" w:rsidR="002F5FF9" w:rsidRPr="00D246FB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</w:rPr>
        <w:t>2563</w:t>
      </w:r>
    </w:p>
    <w:p w14:paraId="0B028DF2" w14:textId="77777777" w:rsidR="002F5FF9" w:rsidRPr="00D246FB" w:rsidRDefault="002F5FF9" w:rsidP="002F5F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C0C2D8A" w14:textId="3C01083D" w:rsidR="002F5FF9" w:rsidRPr="00D246FB" w:rsidRDefault="002F5FF9" w:rsidP="002F5FF9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shd w:val="clear" w:color="auto" w:fill="CCCCCC"/>
        </w:rPr>
      </w:pPr>
      <w:r w:rsidRPr="00565621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(รวมถึง เงินสดและรายการเทียบเท่าเงินสด ลูกหนี้การค้าและลูกหนี้อื่น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รวมถึงเงินให้กู้ยืมแก่กิจการอื่นและกิจการที่เกี่ยวข้องกัน) ลูกหนี้ตามสัญญาเช่าและวงเงินให้สินเชื่อที่อนุมัติและไม่ได้วัดมูลค่าด้วยมูลค่ายุติธรรมผ่านกำไรหรือขาดทุน</w:t>
      </w:r>
    </w:p>
    <w:p w14:paraId="7A3C02E9" w14:textId="15005B3D" w:rsidR="009E0E03" w:rsidRPr="00D246FB" w:rsidRDefault="009E0E03" w:rsidP="00565621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7A491F4D" w14:textId="77777777" w:rsidR="001D602E" w:rsidRPr="00B80E09" w:rsidRDefault="001D602E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  <w:r w:rsidRPr="00B80E09">
        <w:rPr>
          <w:rFonts w:asciiTheme="majorBidi" w:hAnsiTheme="majorBidi" w:cstheme="majorBidi"/>
          <w:color w:val="000000"/>
          <w:sz w:val="30"/>
          <w:szCs w:val="30"/>
          <w:cs/>
        </w:rPr>
        <w:br w:type="page"/>
      </w:r>
    </w:p>
    <w:p w14:paraId="6B48A78B" w14:textId="6F99CC8D" w:rsidR="002F5FF9" w:rsidRPr="00D246FB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lastRenderedPageBreak/>
        <w:t xml:space="preserve">การวัดมูลค่าผลขาดทุนด้านเครดิตที่คาดว่าจะเกิดขึ้น </w:t>
      </w:r>
    </w:p>
    <w:p w14:paraId="5D5065EC" w14:textId="77777777" w:rsidR="002F5FF9" w:rsidRPr="00D246FB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062F442" w14:textId="0A30E54F" w:rsidR="002F5FF9" w:rsidRPr="00D246FB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 ผลขาดทุนด้านเครดิตคำนวณโดยใช้มูลค่าปัจจุบันของจำนวนเงินที่คาดว่าจะไม่ได้รับ (เช่น ผลต่างระหว่างกระแส</w:t>
      </w:r>
      <w:r w:rsidR="0056400C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เงินสดที่กิจการจะต้องจ่ายตามสัญญาและกระแสเงินสดที่</w:t>
      </w:r>
      <w:r w:rsidRPr="00565621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คาดว่าจะได้รับ) ผลขาดทุนด้านเครดิตที่คาดว่าจะเกิดขึ้นคิดลดด้วยอัตราดอกเบี้ยที่แท้จริงของสินทรัพย์ทางการเงิน</w:t>
      </w:r>
    </w:p>
    <w:p w14:paraId="1F418CE7" w14:textId="77777777" w:rsidR="002F5FF9" w:rsidRPr="00D246FB" w:rsidRDefault="002F5FF9" w:rsidP="002F5FF9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0C73663" w14:textId="77777777" w:rsidR="002F5FF9" w:rsidRPr="00D246FB" w:rsidRDefault="002F5FF9" w:rsidP="002F5FF9">
      <w:pPr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การวัดมูลค่าผลขาดทุนด้านเครดิตนั้นคำนวณดังต่อไปนี้</w:t>
      </w:r>
    </w:p>
    <w:p w14:paraId="657E3DD8" w14:textId="5BBBEB8F" w:rsidR="002F5FF9" w:rsidRPr="00D246FB" w:rsidRDefault="002F5FF9" w:rsidP="002F5FF9">
      <w:pPr>
        <w:pStyle w:val="ListParagraph"/>
        <w:numPr>
          <w:ilvl w:val="0"/>
          <w:numId w:val="4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ผลขาดทุนด้านเครดิตที่คาดว่าจะเกิดขึ้นในอีก </w:t>
      </w:r>
      <w:r w:rsidR="00DB71A4" w:rsidRPr="00DB71A4">
        <w:rPr>
          <w:rFonts w:asciiTheme="majorBidi" w:hAnsiTheme="majorBidi" w:cstheme="majorBidi"/>
          <w:color w:val="000000"/>
          <w:sz w:val="30"/>
          <w:szCs w:val="30"/>
        </w:rPr>
        <w:t>12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เดือนข้างหน้า ผลขาดทุนดังกล่าวประมาณจากผลขาดทุนที่คาดว่าจะเกิดขึ้นจากการผิดเงื่อนไขตามสัญญาที่คาดว่าจะเกิดขึ้นในอีก </w:t>
      </w:r>
      <w:r w:rsidR="00DB71A4" w:rsidRPr="00DB71A4">
        <w:rPr>
          <w:rFonts w:asciiTheme="majorBidi" w:hAnsiTheme="majorBidi" w:cstheme="majorBidi"/>
          <w:color w:val="000000"/>
          <w:sz w:val="30"/>
          <w:szCs w:val="30"/>
        </w:rPr>
        <w:t>12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เดือนข้างหน้าภายหลังวันสิ้นรอบระยะเวลาที่รายงาน</w:t>
      </w:r>
      <w:r w:rsidRPr="00D246FB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หรือ</w:t>
      </w:r>
    </w:p>
    <w:p w14:paraId="3717650E" w14:textId="77777777" w:rsidR="002F5FF9" w:rsidRPr="00D246FB" w:rsidRDefault="002F5FF9" w:rsidP="002F5FF9">
      <w:pPr>
        <w:pStyle w:val="ListParagraph"/>
        <w:numPr>
          <w:ilvl w:val="0"/>
          <w:numId w:val="4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ผลขาดทุนด้านเครดิตที่คาดว่าจะเกิดขึ้นตลอดอายุของสัญญา ผลขาดทุนดังกล่าวประมาณจากผลขาดทุนที่คาดว่าจะเกิดขึ้นจากการผิดเงื่อนไขตามสัญญาที่คาดว่าจะเกิดขึ้นในช่วงระยะเวลาทั้งหมดที่เหลืออยู่ของสัญญา</w:t>
      </w:r>
    </w:p>
    <w:p w14:paraId="178C9EE8" w14:textId="6242CFDF" w:rsidR="001D79AC" w:rsidRDefault="001D79AC" w:rsidP="001D602E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8B8F570" w14:textId="0D5B8E99" w:rsidR="002F5FF9" w:rsidRPr="00D246FB" w:rsidRDefault="002F5FF9" w:rsidP="002F5FF9">
      <w:pPr>
        <w:pStyle w:val="ListParagraph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ค่าเผื่อผลขาดทุนสำหรับลูกหนี้การค้าวัดมูลค่าผลขาดทุนด้วยผลขาดทุนด้านเครดิตที่คาดว่าจะเกิดขึ้นตลอดอายุของสัญญา ผลขาดทุนด้านเครดิตที่คาดว่าจะเกิดขึ้นของสินทรัพย์ทางการเงินเหล่านี้ประมาณการโดยใช้ตารางการตั้งสำรอง ซึ่งวิธีดังกล่าวมีการนำข้อมูลผลขาดทุนที่เกิดขึ้นในอดีต การปรับปรุงปัจจัยที่มีความเฉพาะเจาะจงกับลูกหนี้นั้น ๆ และการประเมินทั้ง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FB91A33" w14:textId="77777777" w:rsidR="0048178F" w:rsidRDefault="0048178F" w:rsidP="002F5FF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75B99A6" w14:textId="29C8304B" w:rsidR="002F5FF9" w:rsidRPr="00D246FB" w:rsidRDefault="002F5FF9" w:rsidP="002F5FF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eastAsia="Calibri" w:hAnsiTheme="majorBidi" w:cstheme="majorBidi"/>
          <w:b/>
          <w:bCs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ค่าเผื่อผลขาดทุนด้านเครดิตสำหรับ</w:t>
      </w:r>
      <w:r w:rsidR="0056400C">
        <w:rPr>
          <w:rFonts w:asciiTheme="majorBidi" w:hAnsiTheme="majorBidi" w:cstheme="majorBidi" w:hint="cs"/>
          <w:sz w:val="30"/>
          <w:szCs w:val="30"/>
          <w:cs/>
        </w:rPr>
        <w:t>ลูกหนี้ตามสัญญาเช่า และ</w:t>
      </w:r>
      <w:r w:rsidRPr="00D246FB">
        <w:rPr>
          <w:rFonts w:asciiTheme="majorBidi" w:hAnsiTheme="majorBidi" w:cstheme="majorBidi"/>
          <w:sz w:val="30"/>
          <w:szCs w:val="30"/>
          <w:cs/>
        </w:rPr>
        <w:t>สินทรัพย์ทางการเงิน</w:t>
      </w:r>
      <w:r w:rsidRPr="00565621">
        <w:rPr>
          <w:rFonts w:asciiTheme="majorBidi" w:hAnsiTheme="majorBidi" w:cstheme="majorBidi"/>
          <w:color w:val="000000"/>
          <w:sz w:val="30"/>
          <w:szCs w:val="30"/>
          <w:cs/>
        </w:rPr>
        <w:t>อื่น</w:t>
      </w:r>
      <w:r w:rsidRPr="00565621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565621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กลุ่มบริษัทรับรู้ผลขาดทุน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ด้านเครดิตที่คาดว่าจะเกิดขึ้นด้วยผลขาดทุนด้านเครดิตที่คาดว่าจะเกิดขึ้นในอีก </w:t>
      </w:r>
      <w:r w:rsidR="00DB71A4" w:rsidRPr="00DB71A4">
        <w:rPr>
          <w:rFonts w:asciiTheme="majorBidi" w:hAnsiTheme="majorBidi" w:cstheme="majorBidi"/>
          <w:sz w:val="30"/>
          <w:szCs w:val="30"/>
        </w:rPr>
        <w:t>12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D246FB">
        <w:rPr>
          <w:rFonts w:asciiTheme="majorBidi" w:eastAsia="EucrosiaUPCBold" w:hAnsiTheme="majorBidi" w:cstheme="majorBidi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60222076" w14:textId="77777777" w:rsidR="002F5FF9" w:rsidRPr="00D246FB" w:rsidRDefault="002F5FF9" w:rsidP="002F5FF9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Theme="majorBidi" w:eastAsia="Calibri" w:hAnsiTheme="majorBidi" w:cstheme="majorBidi"/>
          <w:sz w:val="30"/>
          <w:szCs w:val="30"/>
        </w:rPr>
      </w:pPr>
    </w:p>
    <w:p w14:paraId="184440B0" w14:textId="77777777" w:rsidR="002F5FF9" w:rsidRPr="00D246FB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ระยะเวลาสูงสุดที่ใช้ในการประมาณผลขาดทุนด้านเครดิตที่คาดว่าจะเกิดขึ้นพิจารณาจากระยะเวลาที่ยาวที่สุดตามสัญญาที่</w:t>
      </w:r>
      <w:r w:rsidRPr="00BC2C1A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มีฐานะเปิดต่อความเสี่ยงด้านเครดิต</w:t>
      </w:r>
    </w:p>
    <w:p w14:paraId="0D72500B" w14:textId="77777777" w:rsidR="002F5FF9" w:rsidRPr="00D246FB" w:rsidRDefault="002F5FF9" w:rsidP="002F5FF9">
      <w:pPr>
        <w:pStyle w:val="ListParagraph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57580FF" w14:textId="24C47354" w:rsidR="002F5FF9" w:rsidRPr="000F2D83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BC2C1A">
        <w:rPr>
          <w:rFonts w:asciiTheme="majorBidi" w:hAnsiTheme="majorBidi" w:cstheme="majorBidi"/>
          <w:sz w:val="30"/>
          <w:szCs w:val="30"/>
          <w:cs/>
        </w:rPr>
        <w:t>กลุ่มบริษัทพิจารณาว่าสินทรัพย์ทางการเงินมีความเสี่ยงด้านเครดิตต่ำ</w:t>
      </w:r>
      <w:r w:rsidRPr="00D246FB">
        <w:rPr>
          <w:rFonts w:asciiTheme="majorBidi" w:hAnsiTheme="majorBidi" w:cstheme="majorBidi"/>
          <w:sz w:val="30"/>
          <w:szCs w:val="30"/>
          <w:cs/>
        </w:rPr>
        <w:t>เมื่อ</w:t>
      </w:r>
      <w:r w:rsidRPr="000F2D83">
        <w:rPr>
          <w:rFonts w:asciiTheme="majorBidi" w:hAnsiTheme="majorBidi" w:cstheme="majorBidi"/>
          <w:sz w:val="30"/>
          <w:szCs w:val="30"/>
          <w:cs/>
        </w:rPr>
        <w:t>มีอันดับความน่าเชื่อถืออยู่ใน</w:t>
      </w:r>
      <w:r w:rsidRPr="000F2D83">
        <w:rPr>
          <w:rFonts w:asciiTheme="majorBidi" w:hAnsiTheme="majorBidi" w:cstheme="majorBidi"/>
          <w:sz w:val="30"/>
          <w:szCs w:val="30"/>
        </w:rPr>
        <w:t xml:space="preserve"> ‘</w:t>
      </w:r>
      <w:r w:rsidRPr="000F2D83">
        <w:rPr>
          <w:rFonts w:asciiTheme="majorBidi" w:hAnsiTheme="majorBidi" w:cstheme="majorBidi"/>
          <w:sz w:val="30"/>
          <w:szCs w:val="30"/>
          <w:cs/>
        </w:rPr>
        <w:t>ระดับที่น่าลงทุน</w:t>
      </w:r>
      <w:r w:rsidRPr="000F2D83">
        <w:rPr>
          <w:rFonts w:asciiTheme="majorBidi" w:hAnsiTheme="majorBidi" w:cstheme="majorBidi"/>
          <w:sz w:val="30"/>
          <w:szCs w:val="30"/>
        </w:rPr>
        <w:t>’</w:t>
      </w:r>
      <w:r w:rsidRPr="000F2D83">
        <w:rPr>
          <w:rFonts w:asciiTheme="majorBidi" w:hAnsiTheme="majorBidi" w:cstheme="majorBidi"/>
          <w:sz w:val="30"/>
          <w:szCs w:val="30"/>
          <w:cs/>
        </w:rPr>
        <w:t xml:space="preserve"> ซึ่งเป็นการจัดอันดับที่เข้าใจในระดับสากล</w:t>
      </w:r>
      <w:r w:rsidR="00D97649" w:rsidRPr="000F2D83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37E2B005" w14:textId="0A10B659" w:rsidR="001D602E" w:rsidRDefault="001D602E" w:rsidP="002F5FF9">
      <w:pPr>
        <w:pStyle w:val="ListParagraph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>
        <w:rPr>
          <w:rFonts w:asciiTheme="majorBidi" w:hAnsiTheme="majorBidi" w:cstheme="majorBidi"/>
          <w:color w:val="000000"/>
          <w:sz w:val="30"/>
          <w:szCs w:val="30"/>
        </w:rPr>
        <w:br w:type="page"/>
      </w:r>
    </w:p>
    <w:p w14:paraId="0E87938D" w14:textId="1B1AC734" w:rsidR="002F5FF9" w:rsidRPr="000F2D83" w:rsidRDefault="002F5FF9" w:rsidP="002F5FF9">
      <w:pPr>
        <w:tabs>
          <w:tab w:val="left" w:pos="63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F2D83">
        <w:rPr>
          <w:rFonts w:asciiTheme="majorBidi" w:hAnsiTheme="majorBidi" w:cstheme="majorBidi"/>
          <w:color w:val="000000"/>
          <w:sz w:val="30"/>
          <w:szCs w:val="30"/>
          <w:cs/>
        </w:rPr>
        <w:lastRenderedPageBreak/>
        <w:t>กลุ่มบริษัท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พิจารณาว่าความเสี่ยงด้านเครดิตของสินทรัพย์ทางการเงินเพิ่มขึ้นอย่างมีนัยสำคัญหากเกิน</w:t>
      </w:r>
      <w:r w:rsidR="000F2D83">
        <w:rPr>
          <w:rFonts w:asciiTheme="majorBidi" w:hAnsiTheme="majorBidi" w:cstheme="majorBidi" w:hint="cs"/>
          <w:color w:val="000000"/>
          <w:sz w:val="30"/>
          <w:szCs w:val="30"/>
          <w:cs/>
        </w:rPr>
        <w:t>กว่า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กำหนดชำระ</w:t>
      </w:r>
      <w:r w:rsidR="0056400C">
        <w:rPr>
          <w:rFonts w:asciiTheme="majorBidi" w:hAnsiTheme="majorBidi" w:cstheme="majorBidi" w:hint="cs"/>
          <w:color w:val="000000"/>
          <w:sz w:val="30"/>
          <w:szCs w:val="30"/>
          <w:cs/>
        </w:rPr>
        <w:t>ตามที่ระบุในสัญญา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</w:t>
      </w:r>
      <w:r w:rsidR="00A25860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หรือกฎหมายที่ส่งผลในทางลบอย่างมีนัยสำคัญต่อความสามารถของลูกหนี้ในการจ่ายชำระภาระผูกพันให้กับ</w:t>
      </w:r>
      <w:r w:rsidRPr="000F2D83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</w:p>
    <w:p w14:paraId="023432A3" w14:textId="77777777" w:rsidR="00813EB2" w:rsidRPr="00D246FB" w:rsidRDefault="00813EB2" w:rsidP="002F5FF9">
      <w:pPr>
        <w:tabs>
          <w:tab w:val="left" w:pos="63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27874359" w14:textId="77777777" w:rsidR="00813EB2" w:rsidRPr="00D246FB" w:rsidRDefault="002F5FF9" w:rsidP="002F5FF9">
      <w:pPr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C85E9B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พิจารณาว่าสินทรัพย์ทางการเงินจะเกิดการผิดสัญญาเมื่อ </w:t>
      </w:r>
    </w:p>
    <w:p w14:paraId="0B2F86A7" w14:textId="092DE4A1" w:rsidR="00813EB2" w:rsidRPr="00D246FB" w:rsidRDefault="00813EB2" w:rsidP="00813EB2">
      <w:pPr>
        <w:pStyle w:val="ListParagraph"/>
        <w:numPr>
          <w:ilvl w:val="0"/>
          <w:numId w:val="4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ผู้กู้ไม่สามารถจ่ายชำระภาระผูกพันด้านเครดิตให้แก่กลุ่มบริษัทได้เต็มจำนวน อีกทั้งกลุ่มบริษัทไม่มีสิทธิในการไล่เบี้ย เช่น การยึดหลักประกัน (หากมีการวางหลักประกัน) หรือ </w:t>
      </w:r>
    </w:p>
    <w:p w14:paraId="394D6C91" w14:textId="37674F82" w:rsidR="002F5FF9" w:rsidRPr="00D246FB" w:rsidRDefault="002F5FF9" w:rsidP="002F5FF9">
      <w:pPr>
        <w:pStyle w:val="ListParagraph"/>
        <w:numPr>
          <w:ilvl w:val="0"/>
          <w:numId w:val="4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</w:rPr>
      </w:pPr>
      <w:r w:rsidRPr="00D246FB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สินทรัพย์ทางการเงิน</w:t>
      </w:r>
      <w:r w:rsidR="0056400C">
        <w:rPr>
          <w:rFonts w:asciiTheme="majorBidi" w:hAnsiTheme="majorBidi" w:cstheme="majorBidi" w:hint="cs"/>
          <w:color w:val="000000"/>
          <w:sz w:val="30"/>
          <w:szCs w:val="30"/>
          <w:cs/>
        </w:rPr>
        <w:t>เกินกำหนดชำระตามที่ระบุในสัญญา</w:t>
      </w:r>
    </w:p>
    <w:p w14:paraId="6A4ABD7B" w14:textId="765848EE" w:rsidR="00A72F1D" w:rsidRDefault="00A72F1D" w:rsidP="002F5FF9">
      <w:pPr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0540A79" w14:textId="657F4A3E" w:rsidR="002F5FF9" w:rsidRPr="001D79AC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การประเมินการเพิ่มขึ้นของความเสี่ยงด้านเครดิตอย่างมีนัยสำคัญนั้นมีการประเมินทั้งแบบเป็นรายลูกหนี้หรือแบบกลุ่ม ขึ้นอยู่กับลักษณะของเครื่องมือทางการเงิน หากการประเมินความเสี่ยงเป็นการประเมินแบบกลุ่มต้องมีการจัดกลุ่มเครื่องมือทางการเงินตามลักษณะความเสี่ยงด้านเครดิตที่คล้ายคลึงกัน เช่น สถานการณ์ค้างชำระและอันดับความน่าเชื่อถือ</w:t>
      </w:r>
    </w:p>
    <w:p w14:paraId="5F16625E" w14:textId="77777777" w:rsidR="0048178F" w:rsidRPr="001D79AC" w:rsidRDefault="0048178F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239EDAAD" w14:textId="4B2ED7B7" w:rsidR="002F5FF9" w:rsidRPr="001D79AC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ผลขาดทุนด้านเครดิตที่คาดว่าจะเกิดขึ้นมีการประเมินใหม่ ณ สิ้นรอบระยะเวลาที่รายงาน เพื่อสะท้อนการเปลี่ยนแปลงของความเสี่ยงด้านเครดิตของเครื่องมือทางการเงินนับจากวันที่รับรู้รายการเมื่อเริ่มแรก</w:t>
      </w:r>
      <w:r w:rsidRPr="001D79AC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การเพิ่มขึ้นของค่าเผื่อผลขาดทุนแสดงเป็นขาดทุนจากการด้อยค่าในกำไรหรือขาดทุน ค่าเผื่อผลขาดทุนแสดงเป็นรายการหักออกจากมูลค่าตามบัญชีขั้นต้นของสินทรัพย์ทางการเงิน เงินลงทุนในตราสาร</w:t>
      </w:r>
      <w:r w:rsidR="0056400C" w:rsidRPr="001D79AC">
        <w:rPr>
          <w:rFonts w:asciiTheme="majorBidi" w:hAnsiTheme="majorBidi" w:cstheme="majorBidi" w:hint="cs"/>
          <w:color w:val="000000"/>
          <w:sz w:val="30"/>
          <w:szCs w:val="30"/>
          <w:cs/>
        </w:rPr>
        <w:t>ทุน</w:t>
      </w: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ที่วัดมูลค่าด้วยมูลค่ายุติธรรมผ่านกำไรขาดทุนเบ็ดเสร็จอื่นซึ่งกลุ่มบริษัทรับรู้ผลขาดทุนจากการด้อยค่าในกำไรหรือขาดทุนซึ่งเป็นรายการเกี่ยวเนื่องกับกำไรขาดทุนเบ็ดเสร็จอื่น</w:t>
      </w:r>
    </w:p>
    <w:p w14:paraId="2037F6BE" w14:textId="77777777" w:rsidR="002F5FF9" w:rsidRPr="001D79AC" w:rsidRDefault="002F5FF9" w:rsidP="00813EB2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E018CF9" w14:textId="77777777" w:rsidR="002F5FF9" w:rsidRPr="001D79AC" w:rsidRDefault="002F5FF9" w:rsidP="002F5FF9">
      <w:pPr>
        <w:pStyle w:val="ListParagraph"/>
        <w:tabs>
          <w:tab w:val="left" w:pos="630"/>
          <w:tab w:val="left" w:pos="720"/>
        </w:tabs>
        <w:ind w:left="540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1D79AC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สินทรัพย์ทางการเงินที่มีการด้อยค่าด้านเครดิต</w:t>
      </w:r>
    </w:p>
    <w:p w14:paraId="3C89FDE8" w14:textId="77777777" w:rsidR="002F5FF9" w:rsidRPr="001D79AC" w:rsidRDefault="002F5FF9" w:rsidP="002F5FF9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4DE71C5" w14:textId="303317E5" w:rsidR="002F5FF9" w:rsidRPr="001D79AC" w:rsidRDefault="002F5FF9" w:rsidP="002F5FF9">
      <w:pPr>
        <w:pStyle w:val="Default"/>
        <w:tabs>
          <w:tab w:val="left" w:pos="630"/>
          <w:tab w:val="left" w:pos="720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ณ วันที่รายงาน กลุ่มบริษัทประเมินว่าสินทรัพย์ทางการเงินที่วัดมูลค่าด้วยราคาทุนตัดจำหน่ายและตราสาร</w:t>
      </w:r>
      <w:r w:rsidR="0056400C" w:rsidRPr="001D79AC">
        <w:rPr>
          <w:rFonts w:asciiTheme="majorBidi" w:hAnsiTheme="majorBidi" w:cstheme="majorBidi" w:hint="cs"/>
          <w:sz w:val="30"/>
          <w:szCs w:val="30"/>
          <w:cs/>
        </w:rPr>
        <w:t>ทุน</w:t>
      </w:r>
      <w:r w:rsidRPr="001D79AC">
        <w:rPr>
          <w:rFonts w:asciiTheme="majorBidi" w:hAnsiTheme="majorBidi" w:cstheme="majorBidi"/>
          <w:sz w:val="30"/>
          <w:szCs w:val="30"/>
          <w:cs/>
        </w:rPr>
        <w:t>ที่วัดมูลค่าด้วยมูลค่าด้วยมูลค่ายุติธรรมผ่านกำไรขาดทุนเบ็ดเสร็จอื่นเกิดการด้อยค่าด้านเครดิตหรือไม่ สินทรัพย์ทางการเงินมีการด้อยค่าด้านเครดิตเมื่อเกิดเหตุการณ์ใดเหตุการณ์หนึ่งหรือมากกว่าหนึ่งเหตุการณ์ซึ่งส่งผลกระทบ</w:t>
      </w:r>
      <w:r w:rsidR="0056400C" w:rsidRPr="001D79AC">
        <w:rPr>
          <w:rFonts w:asciiTheme="majorBidi" w:hAnsiTheme="majorBidi" w:cstheme="majorBidi"/>
          <w:sz w:val="30"/>
          <w:szCs w:val="30"/>
          <w:cs/>
        </w:rPr>
        <w:br/>
      </w:r>
      <w:r w:rsidRPr="001D79AC">
        <w:rPr>
          <w:rFonts w:asciiTheme="majorBidi" w:hAnsiTheme="majorBidi" w:cstheme="majorBidi"/>
          <w:sz w:val="30"/>
          <w:szCs w:val="30"/>
          <w:cs/>
        </w:rPr>
        <w:t>เชิงลบต่อกระแสเงินสดที่คาดว่าจะเกิดขึ้นในอนาคตของสินทรัพย์ทางการเงิน</w:t>
      </w:r>
      <w:r w:rsidRPr="001D79AC">
        <w:rPr>
          <w:rFonts w:asciiTheme="majorBidi" w:hAnsiTheme="majorBidi" w:cstheme="majorBidi"/>
          <w:sz w:val="30"/>
          <w:szCs w:val="30"/>
        </w:rPr>
        <w:t xml:space="preserve"> </w:t>
      </w:r>
    </w:p>
    <w:p w14:paraId="34BF46CB" w14:textId="10765D72" w:rsidR="009E0E03" w:rsidRPr="001D79AC" w:rsidRDefault="009E0E03" w:rsidP="00BC2C1A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6C9280A4" w14:textId="77777777" w:rsidR="001D602E" w:rsidRDefault="001D602E" w:rsidP="002F5FF9">
      <w:pPr>
        <w:pStyle w:val="BodyText2"/>
        <w:tabs>
          <w:tab w:val="left" w:pos="630"/>
          <w:tab w:val="left" w:pos="720"/>
        </w:tabs>
        <w:ind w:left="540" w:right="47" w:firstLine="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  <w:cs/>
        </w:rPr>
      </w:pPr>
      <w:r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br w:type="page"/>
      </w:r>
    </w:p>
    <w:p w14:paraId="290BA460" w14:textId="6178A659" w:rsidR="002F5FF9" w:rsidRPr="001D79AC" w:rsidRDefault="002F5FF9" w:rsidP="002F5FF9">
      <w:pPr>
        <w:pStyle w:val="BodyText2"/>
        <w:tabs>
          <w:tab w:val="left" w:pos="630"/>
          <w:tab w:val="left" w:pos="720"/>
        </w:tabs>
        <w:ind w:left="540" w:right="47" w:firstLine="0"/>
        <w:jc w:val="thaiDistribute"/>
        <w:rPr>
          <w:rFonts w:asciiTheme="majorBidi" w:eastAsia="Calibri" w:hAnsiTheme="majorBidi" w:cstheme="majorBidi"/>
          <w:b/>
          <w:bCs/>
          <w:sz w:val="30"/>
          <w:szCs w:val="30"/>
        </w:rPr>
      </w:pPr>
      <w:r w:rsidRPr="001D79AC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lastRenderedPageBreak/>
        <w:t>การตัดจำหน่าย</w:t>
      </w:r>
    </w:p>
    <w:p w14:paraId="3EADCD6B" w14:textId="77777777" w:rsidR="002F5FF9" w:rsidRPr="001D79AC" w:rsidRDefault="002F5FF9" w:rsidP="00412F02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CAE53D8" w14:textId="77777777" w:rsidR="002F5FF9" w:rsidRPr="001D79AC" w:rsidRDefault="002F5FF9" w:rsidP="002F5FF9">
      <w:pPr>
        <w:pStyle w:val="ListParagraph"/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1D79AC">
        <w:rPr>
          <w:rFonts w:asciiTheme="majorBidi" w:eastAsia="Calibri" w:hAnsiTheme="majorBidi" w:cstheme="majorBidi"/>
          <w:sz w:val="30"/>
          <w:szCs w:val="30"/>
          <w:cs/>
        </w:rPr>
        <w:t>มูลค่าตามบัญชีขั้นต้นของ</w:t>
      </w:r>
      <w:r w:rsidRPr="001D79AC">
        <w:rPr>
          <w:rFonts w:asciiTheme="majorBidi" w:hAnsiTheme="majorBidi" w:cstheme="majorBidi"/>
          <w:sz w:val="30"/>
          <w:szCs w:val="30"/>
          <w:cs/>
        </w:rPr>
        <w:t>สินทรัพย์ทางการเงินจะถูกตัดจำหน่ายเมื่อกลุ่มบริษัทไม่</w:t>
      </w: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สามารถคาดการณ์ได้อย่างสมเหตุสมผลว่าจะได้รับคืนเงิน</w:t>
      </w:r>
      <w:r w:rsidRPr="001D79AC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1D79AC">
        <w:rPr>
          <w:rFonts w:asciiTheme="majorBidi" w:hAnsiTheme="majorBidi" w:cstheme="majorBidi"/>
          <w:color w:val="000000"/>
          <w:sz w:val="30"/>
          <w:szCs w:val="30"/>
          <w:cs/>
        </w:rPr>
        <w:t>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36D3545E" w14:textId="77777777" w:rsidR="009E0E03" w:rsidRPr="001D79AC" w:rsidRDefault="009E0E03" w:rsidP="002F5FF9">
      <w:pPr>
        <w:pStyle w:val="ListParagraph"/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64587E40" w14:textId="4F1305F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1D79A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1D79AC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1D79AC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</w:rPr>
        <w:t>2563</w:t>
      </w:r>
    </w:p>
    <w:p w14:paraId="31F050DE" w14:textId="77777777" w:rsidR="002F5FF9" w:rsidRPr="001D79AC" w:rsidRDefault="002F5FF9" w:rsidP="002F5FF9">
      <w:pPr>
        <w:tabs>
          <w:tab w:val="clear" w:pos="454"/>
          <w:tab w:val="left" w:pos="63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5B1289" w14:textId="77777777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 xml:space="preserve"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ในกรณีที่มีข้อบ่งชี้จะทำการประมาณมูลค่าสินทรัพย์ที่คาดว่าจะได้รับคืน </w:t>
      </w:r>
    </w:p>
    <w:p w14:paraId="1FE31353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5690CE0" w14:textId="78E2642F" w:rsidR="00A72F1D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ขาดทุนจากการด้อยค่ารับรู้เมื่อมูลค่าตามบัญชีของสินทรัพย์สูงกว่ามูลค่าที่จะได้รับคืน ขาดทุนจากการด้อยค่าบันทึกในกำไรหรือขาดทุน</w:t>
      </w:r>
    </w:p>
    <w:p w14:paraId="202A5A2F" w14:textId="77777777" w:rsidR="00685D92" w:rsidRPr="001D79AC" w:rsidRDefault="00685D92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1862B02" w14:textId="78C896A6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เมื่อมีการลดลงในมูลค่ายุติธรรมของสินทรัพย์ทางการเงินเผื่อขาย ซึ่งได้บันทึกในส่วนของผู้ถือหุ้น และมีความชัดเจนว่าสินทรัพย์ดังกล่าวมีการด้อยค่า ขาดทุนซึ่งเคยบันทึกในส่วนของผู้ถือหุ้นจะถูกบันทึกในกำไรหรือขาดทุนโดยไม่ต้องปรับกับสินทรัพย์ทางการเงินดังกล่าว ขาดทุนที่บันทึกในกำไรหรือขาดทุนเป็นผลต่างระหว่างราคาทุนที่ซื้อกับมูลค่ายุติธรรมในปัจจุบันของสินทรัพย์หักขาดทุนจากการด้อยค่าของสินทรัพย์ทางการเงินนั้น</w:t>
      </w:r>
      <w:r w:rsidR="00412F02" w:rsidRPr="001D79AC">
        <w:rPr>
          <w:rFonts w:asciiTheme="majorBidi" w:hAnsiTheme="majorBidi" w:cstheme="majorBidi"/>
          <w:sz w:val="30"/>
          <w:szCs w:val="30"/>
        </w:rPr>
        <w:t xml:space="preserve"> </w:t>
      </w:r>
      <w:r w:rsidRPr="001D79AC">
        <w:rPr>
          <w:rFonts w:asciiTheme="majorBidi" w:hAnsiTheme="majorBidi" w:cstheme="majorBidi"/>
          <w:sz w:val="30"/>
          <w:szCs w:val="30"/>
          <w:cs/>
        </w:rPr>
        <w:t>ๆ ซึ่งเคยรับรู้แล้วในกำไรหรือขาดทุน</w:t>
      </w:r>
    </w:p>
    <w:p w14:paraId="132C9ED5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  <w:cs/>
        </w:rPr>
      </w:pPr>
    </w:p>
    <w:p w14:paraId="31D60036" w14:textId="77777777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1D79AC">
        <w:rPr>
          <w:rFonts w:asciiTheme="majorBidi" w:hAnsiTheme="majorBidi" w:cstheme="majorBidi"/>
          <w:iCs/>
          <w:sz w:val="30"/>
          <w:szCs w:val="30"/>
          <w:cs/>
        </w:rPr>
        <w:t>การคำนวณมูลค่าที่คาดว่าจะได้รับคืน</w:t>
      </w:r>
    </w:p>
    <w:p w14:paraId="79D2EABF" w14:textId="77777777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</w:p>
    <w:p w14:paraId="2B84A2C1" w14:textId="77777777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มูลค่าที่คาดว่าจะได้รับคืนของหลักทรัพย์ที่ถือไว้จนกว่าจะครบกำหนดที่บันทึกโดยวิธีราคาทุนตัดจำหน่าย คำนวณโดยการหามูลค่าปัจจุบันของประมาณการกระแสเงินสดที่จะได้รับในอนาคต คิดลดด้วยอัตราดอกเบี้ยที่แท้จริง</w:t>
      </w:r>
      <w:r w:rsidRPr="001D79AC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1A647DA3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1C34A08C" w14:textId="77777777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มูลค่าที่คาดว่าจะได้รับคืนของสินทรัพย์ทางการเงินสำหรับหลักทรัพย์เผื่อขาย คำนวณโดยอ้างอิงถึงมูลค่ายุติธรรม</w:t>
      </w:r>
    </w:p>
    <w:p w14:paraId="29FFD588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2B94905" w14:textId="77777777" w:rsidR="001D602E" w:rsidRDefault="001D602E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  <w:cs/>
        </w:rPr>
      </w:pPr>
      <w:r>
        <w:rPr>
          <w:rFonts w:asciiTheme="majorBidi" w:hAnsiTheme="majorBidi" w:cstheme="majorBidi"/>
          <w:iCs/>
          <w:sz w:val="30"/>
          <w:szCs w:val="30"/>
          <w:cs/>
        </w:rPr>
        <w:br w:type="page"/>
      </w:r>
    </w:p>
    <w:p w14:paraId="2594C1E7" w14:textId="71E7BFE3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1D79AC">
        <w:rPr>
          <w:rFonts w:asciiTheme="majorBidi" w:hAnsiTheme="majorBidi" w:cstheme="majorBidi"/>
          <w:iCs/>
          <w:sz w:val="30"/>
          <w:szCs w:val="30"/>
          <w:cs/>
        </w:rPr>
        <w:lastRenderedPageBreak/>
        <w:t>การกลับรายการด้อยค่า</w:t>
      </w:r>
    </w:p>
    <w:p w14:paraId="56DF86BF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58412055" w14:textId="1AA8064B" w:rsidR="002F5FF9" w:rsidRPr="001D79AC" w:rsidRDefault="002F5FF9" w:rsidP="002F5FF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 xml:space="preserve">ขาดทุนจากการด้อยค่าของสินทรัพย์ทางการเงินจะถูกกลับรายการ เมื่อมูลค่าที่คาดว่าจะได้รับคืนเพิ่มขึ้นในภายหลังและการเพิ่มขึ้นนั้นสัมพันธ์โดยตรงกับขาดทุนจากการด้อยค่าที่เคยรับรู้ในกำไรหรือขาดทุนสำหรับสินทรัพย์ทางการเงินที่บันทึกโดยวิธีราคาทุนตัดจำหน่ายและตราสารหนี้ที่จัดประเภทเป็นหลักทรัพย์เผื่อขาย การกลับรายการจะถูกบันทึกในกำไรหรือขาดทุน ส่วนสินทรัพย์ทางการเงินที่เป็นตราสารทุนที่จัดประเภทเป็นหลักทรัพย์เผื่อขาย </w:t>
      </w:r>
      <w:r w:rsidR="0056400C" w:rsidRPr="001D79AC">
        <w:rPr>
          <w:rFonts w:asciiTheme="majorBidi" w:hAnsiTheme="majorBidi" w:cstheme="majorBidi"/>
          <w:sz w:val="30"/>
          <w:szCs w:val="30"/>
          <w:cs/>
        </w:rPr>
        <w:br/>
      </w:r>
      <w:r w:rsidRPr="001D79AC">
        <w:rPr>
          <w:rFonts w:asciiTheme="majorBidi" w:hAnsiTheme="majorBidi" w:cstheme="majorBidi"/>
          <w:sz w:val="30"/>
          <w:szCs w:val="30"/>
          <w:cs/>
        </w:rPr>
        <w:t>การกลับรายการจะถูกรับรู้โดยตรงในกำไรขาดทุนเบ็ดเสร็จอื่น</w:t>
      </w:r>
    </w:p>
    <w:p w14:paraId="558239A4" w14:textId="77777777" w:rsidR="002F5FF9" w:rsidRPr="001D79AC" w:rsidRDefault="002F5FF9" w:rsidP="002F5FF9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EA1D78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การด้อยค่า</w:t>
      </w:r>
      <w:r w:rsidR="00216C3F"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สินทรัพย์ที่ไม่ใช่สินทรัพย์ทางการเงิน</w:t>
      </w:r>
    </w:p>
    <w:p w14:paraId="53797D14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C04519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</w:t>
      </w:r>
      <w:r w:rsidRPr="001D79AC">
        <w:rPr>
          <w:rFonts w:ascii="Angsana New" w:hAnsi="Angsana New" w:hint="cs"/>
          <w:spacing w:val="-2"/>
          <w:sz w:val="30"/>
          <w:szCs w:val="30"/>
          <w:cs/>
        </w:rPr>
        <w:t>หรือไม่</w:t>
      </w:r>
      <w:r w:rsidR="00216C3F" w:rsidRPr="001D79AC">
        <w:rPr>
          <w:rFonts w:ascii="Angsana New" w:hAnsi="Angsana New"/>
          <w:spacing w:val="-2"/>
          <w:sz w:val="30"/>
          <w:szCs w:val="30"/>
          <w:cs/>
        </w:rPr>
        <w:br/>
      </w:r>
      <w:r w:rsidRPr="001D79AC">
        <w:rPr>
          <w:rFonts w:ascii="Angsana New" w:hAnsi="Angsana New" w:hint="cs"/>
          <w:spacing w:val="-2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สำหรับค่าความนิยมและสินทรัพย์</w:t>
      </w:r>
      <w:r w:rsidRPr="001D79AC">
        <w:rPr>
          <w:rFonts w:ascii="Angsana New" w:hAnsi="Angsana New" w:hint="cs"/>
          <w:sz w:val="30"/>
          <w:szCs w:val="30"/>
          <w:cs/>
        </w:rPr>
        <w:t>ไม่มีตัวตนที่มีอายุการให้ประโยชน์ไม่ทราบแน่นอน หรือยังไม่พร้อมใช้งาน จะประมาณมูลค่าที่คาดว่าจะได้รับคืนทุกปี ในช่วงเวลาเดียวกัน</w:t>
      </w:r>
    </w:p>
    <w:p w14:paraId="4927D24F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7BBEEDA" w14:textId="0ACA201A" w:rsidR="00A72F1D" w:rsidRDefault="00EA7434" w:rsidP="00216C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pacing w:val="-4"/>
          <w:sz w:val="30"/>
          <w:szCs w:val="30"/>
          <w:cs/>
        </w:rPr>
        <w:t>ขาดทุนจากการด้อยค่ารับรู้เมื่อมูลค่าตามบัญชีของสินทรัพย์หรือมูลค่าตามบัญชีของหน่วยสินทรัพย์ที่ก่อให้เกิดเงินสด</w:t>
      </w:r>
      <w:r w:rsidRPr="001D79AC">
        <w:rPr>
          <w:rFonts w:ascii="Angsana New" w:hAnsi="Angsana New" w:hint="cs"/>
          <w:sz w:val="30"/>
          <w:szCs w:val="30"/>
          <w:cs/>
        </w:rPr>
        <w:t>สูงกว่ามูลค่าที่จะได้รับคืน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ขาดทุนจากการด้อยค่าบันทึกในกำไรหรือขาดทุน</w:t>
      </w:r>
      <w:r w:rsidR="00216C3F" w:rsidRPr="001D79AC">
        <w:rPr>
          <w:rFonts w:ascii="Angsana New" w:hAnsi="Angsana New" w:hint="cs"/>
          <w:sz w:val="30"/>
          <w:szCs w:val="30"/>
          <w:cs/>
        </w:rPr>
        <w:t xml:space="preserve">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</w:p>
    <w:p w14:paraId="073E3EFE" w14:textId="77777777" w:rsidR="001D602E" w:rsidRPr="001D79AC" w:rsidRDefault="001D602E" w:rsidP="00216C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C719E49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firstLine="540"/>
        <w:jc w:val="thaiDistribute"/>
        <w:rPr>
          <w:rFonts w:ascii="Angsana New" w:hAnsi="Angsana New"/>
          <w:iCs/>
          <w:sz w:val="30"/>
          <w:szCs w:val="30"/>
        </w:rPr>
      </w:pPr>
      <w:r w:rsidRPr="001D79AC">
        <w:rPr>
          <w:rFonts w:ascii="Angsana New" w:hAnsi="Angsana New" w:hint="cs"/>
          <w:iCs/>
          <w:sz w:val="30"/>
          <w:szCs w:val="30"/>
          <w:cs/>
        </w:rPr>
        <w:t>การคำนวณมูลค่าที่คาดว่าจะได้รับคืน</w:t>
      </w:r>
    </w:p>
    <w:p w14:paraId="1DD210AB" w14:textId="77777777" w:rsidR="00EA7434" w:rsidRPr="001D79AC" w:rsidRDefault="00EA7434" w:rsidP="00EA7434">
      <w:pPr>
        <w:spacing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</w:p>
    <w:p w14:paraId="1ED621CD" w14:textId="383945EC" w:rsidR="00A50830" w:rsidRPr="001D79AC" w:rsidRDefault="00216C3F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มูลค่าที่คาดว่าจะได้รับคืนของสินทรัพย์ที่ไม่ใช่สินทรัพย์ทางการเงิน 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4E3CBF4B" w14:textId="77777777" w:rsidR="001D79AC" w:rsidRPr="001D79AC" w:rsidRDefault="001D79AC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C8618C9" w14:textId="77777777" w:rsidR="001D602E" w:rsidRDefault="001D602E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iCs/>
          <w:sz w:val="30"/>
          <w:szCs w:val="30"/>
          <w:cs/>
        </w:rPr>
      </w:pPr>
      <w:r>
        <w:rPr>
          <w:rFonts w:ascii="Angsana New" w:hAnsi="Angsana New"/>
          <w:iCs/>
          <w:sz w:val="30"/>
          <w:szCs w:val="30"/>
          <w:cs/>
        </w:rPr>
        <w:br w:type="page"/>
      </w:r>
    </w:p>
    <w:p w14:paraId="701EF0B8" w14:textId="6E10FB50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1D79AC">
        <w:rPr>
          <w:rFonts w:ascii="Angsana New" w:hAnsi="Angsana New" w:hint="cs"/>
          <w:iCs/>
          <w:sz w:val="30"/>
          <w:szCs w:val="30"/>
          <w:cs/>
        </w:rPr>
        <w:lastRenderedPageBreak/>
        <w:t>การกลับรายการด้อยค่า</w:t>
      </w:r>
    </w:p>
    <w:p w14:paraId="6E05BCC0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6D26FFF8" w14:textId="77777777" w:rsidR="00216C3F" w:rsidRPr="001D79AC" w:rsidRDefault="00216C3F" w:rsidP="00216C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ขาดทุนจากการด้อยค่าของค่าความนิยมจะไม่มีการปรับปรุงกลับรายการ ขาดทุนจากการด้อยค่าของสินทรัพย์ที่ไม่ใช่สินทรัพย์ทางการเงินอื่น</w:t>
      </w:r>
      <w:r w:rsidR="002704F7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 ที่เคยรับรู้ในงวดก่อนจะถูกประเมิน ณ ทุกวันที่ที่ออกรายงานว่ามีข้อบ่งชี้เรื่อง</w:t>
      </w:r>
      <w:r w:rsidR="00EE4D32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การด้อยค่าหรือไม่ ขาดทุนจากการด้อยค่าจะถูกกลับรายการ หากมีการเปลี่ยนแปลงประมาณการที่ใช้ในการคำนวณมูลค่าที่คาดว่าจะได้รับคืน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</w:t>
      </w:r>
      <w:r w:rsidR="00EE4D32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ด้อยค่ามาก่อน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</w:p>
    <w:p w14:paraId="0C36AE6E" w14:textId="77777777" w:rsidR="00901F93" w:rsidRPr="001D602E" w:rsidRDefault="00901F93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28CE63A4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ผลประโยชน์ของพนักงาน</w:t>
      </w:r>
    </w:p>
    <w:p w14:paraId="10D14E77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48BBF46F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โครงการสมทบเงิน</w:t>
      </w:r>
    </w:p>
    <w:p w14:paraId="6D9D31EB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79F3B244" w14:textId="77777777" w:rsidR="00192A62" w:rsidRPr="001D79AC" w:rsidRDefault="00192A62" w:rsidP="00192A62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Theme="majorBidi" w:hAnsiTheme="majorBidi" w:cstheme="majorBidi"/>
          <w:iCs/>
          <w:color w:val="000000" w:themeColor="text1"/>
          <w:sz w:val="30"/>
          <w:szCs w:val="30"/>
          <w:highlight w:val="cyan"/>
        </w:rPr>
      </w:pPr>
      <w:r w:rsidRPr="001D79AC">
        <w:rPr>
          <w:rFonts w:ascii="Angsana New" w:hAnsi="Angsana New"/>
          <w:sz w:val="30"/>
          <w:szCs w:val="30"/>
          <w:cs/>
        </w:rPr>
        <w:t>โครงการสมทบเงินเป็นโครงการผลประโยชน์พนักงานหลังออกจากงาน</w:t>
      </w:r>
      <w:r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/>
          <w:sz w:val="30"/>
          <w:szCs w:val="30"/>
          <w:cs/>
        </w:rPr>
        <w:t>ซึ่งกิจการจ่ายสมทบเป็นจำนวนเงินที</w:t>
      </w:r>
      <w:r w:rsidRPr="001D79AC">
        <w:rPr>
          <w:rFonts w:ascii="Angsana New" w:hAnsi="Angsana New" w:hint="cs"/>
          <w:sz w:val="30"/>
          <w:szCs w:val="30"/>
          <w:cs/>
        </w:rPr>
        <w:t>่</w:t>
      </w:r>
      <w:r w:rsidRPr="001D79AC">
        <w:rPr>
          <w:rFonts w:ascii="Angsana New" w:hAnsi="Angsana New"/>
          <w:sz w:val="30"/>
          <w:szCs w:val="30"/>
          <w:cs/>
        </w:rPr>
        <w:t>แน่นอนไปอีกกิจการหนึ่งแยกต่างหาก (“กองทุนสำรองเลี้ยงชีพ”) และจะไม่มีภาระผูกพันตามกฎหมายหรือภาระผูกพันโดยอนุมานที่จะต้องจ่ายสมทบเพิ่มเติม</w:t>
      </w:r>
      <w:r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/>
          <w:sz w:val="30"/>
          <w:szCs w:val="30"/>
          <w:cs/>
        </w:rPr>
        <w:t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48169E24" w14:textId="77777777" w:rsidR="000F2D83" w:rsidRPr="001D602E" w:rsidRDefault="000F2D83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43A6CC59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70FA4354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4BF5D4EB" w14:textId="5F71A013" w:rsidR="0056400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แยกต่างหากเป็นรายโครงการจากการประมาณผลประโยชน์ในอนาคตที่เกิดจากการทำงานของพนักงานในงวดปัจจุบันและงวดก่อน</w:t>
      </w:r>
      <w:r w:rsidR="00412F02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 ผลประโยชน์ดังกล่าวได้มีการคิดลดกระแสเงินสดเพื่อให้เป็นมูลค่าปัจจุบัน</w:t>
      </w:r>
    </w:p>
    <w:p w14:paraId="2516D691" w14:textId="77777777" w:rsidR="001D602E" w:rsidRPr="001D602E" w:rsidRDefault="001D602E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69AA2088" w14:textId="764EF39E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การคำนวณภาระผูกพันของโครงการผลประโยชน์ที่กำหนดไว้นั้นจัดทำโดยนักคณิตศาสตร์ประกันภัยที่ได้รับอนุญาตเป็นประจำทุกปี โดยวิธีคิดลดแต่ละหน่วยที่ประมาณการไว้ </w:t>
      </w:r>
    </w:p>
    <w:p w14:paraId="3EAEED14" w14:textId="77777777" w:rsidR="00EA7434" w:rsidRPr="001D602E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7973A650" w14:textId="381F627A" w:rsidR="001D602E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1D79AC">
        <w:rPr>
          <w:rFonts w:ascii="Angsana New" w:hAnsi="Angsana New" w:hint="cs"/>
          <w:sz w:val="30"/>
          <w:szCs w:val="30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 กลุ่ม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</w:t>
      </w:r>
      <w:r w:rsidR="00412F02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="00412F02" w:rsidRPr="001D79AC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ณ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ต้นปี โดยคำนึงถึงการเปลี่ยนแปลงใด</w:t>
      </w:r>
      <w:r w:rsidR="00412F02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</w:t>
      </w:r>
      <w:r w:rsidR="00412F02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 ที่เกี่ยวข้องกับโครงการผลประโยชน์รับรู้รายการในกำไรหรือขาดทุน</w:t>
      </w:r>
      <w:r w:rsidR="001D602E">
        <w:rPr>
          <w:rFonts w:ascii="Angsana New" w:hAnsi="Angsana New"/>
          <w:sz w:val="30"/>
          <w:szCs w:val="30"/>
          <w:cs/>
        </w:rPr>
        <w:br w:type="page"/>
      </w:r>
    </w:p>
    <w:p w14:paraId="4033E01A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lastRenderedPageBreak/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</w:t>
      </w:r>
      <w:r w:rsidR="00F756D2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212925CE" w14:textId="77777777" w:rsidR="009E0E03" w:rsidRPr="001D79AC" w:rsidRDefault="009E0E03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29C19F1" w14:textId="60E96618" w:rsidR="00EA7434" w:rsidRPr="001D79AC" w:rsidRDefault="00EA7434" w:rsidP="00EA743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1D79AC">
        <w:rPr>
          <w:rFonts w:ascii="Angsana New" w:hAnsi="Angsana New" w:hint="cs"/>
          <w:iCs/>
          <w:sz w:val="30"/>
          <w:szCs w:val="30"/>
          <w:cs/>
        </w:rPr>
        <w:t>ผลประโยชน์ระยะสั้นของพนักงาน</w:t>
      </w:r>
    </w:p>
    <w:p w14:paraId="799BFEAD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</w:p>
    <w:p w14:paraId="708621AA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1D79AC">
        <w:rPr>
          <w:rFonts w:ascii="Angsana New" w:hAnsi="Angsana New" w:hint="cs"/>
          <w:i/>
          <w:sz w:val="30"/>
          <w:szCs w:val="30"/>
        </w:rPr>
        <w:t xml:space="preserve"> </w:t>
      </w:r>
      <w:r w:rsidRPr="001D79AC">
        <w:rPr>
          <w:rFonts w:ascii="Angsana New" w:hAnsi="Angsana New" w:hint="cs"/>
          <w:i/>
          <w:sz w:val="30"/>
          <w:szCs w:val="30"/>
          <w:cs/>
        </w:rPr>
        <w:t>หนี้สินรับรู้ด้วยมูลค่าที่คาดว่าจะจ่าย</w:t>
      </w:r>
      <w:r w:rsidRPr="001D79AC">
        <w:rPr>
          <w:rFonts w:ascii="Angsana New" w:hAnsi="Angsana New" w:hint="cs"/>
          <w:sz w:val="30"/>
          <w:szCs w:val="30"/>
          <w:cs/>
        </w:rPr>
        <w:t>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</w:t>
      </w:r>
      <w:r w:rsidRPr="001D79AC">
        <w:rPr>
          <w:rFonts w:ascii="Angsana New" w:hAnsi="Angsana New" w:hint="cs"/>
          <w:i/>
          <w:sz w:val="30"/>
          <w:szCs w:val="30"/>
          <w:cs/>
        </w:rPr>
        <w:t>พนักงานได้ทำงานให้ในอดีตและภาระผูกพันนี้สามารถประมาณได้อย่างสมเหตุสมผล</w:t>
      </w:r>
    </w:p>
    <w:p w14:paraId="64C66979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AC92465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ประมาณการหนี้สิน</w:t>
      </w:r>
    </w:p>
    <w:p w14:paraId="0185FD94" w14:textId="77777777" w:rsidR="00EA7434" w:rsidRPr="001D79AC" w:rsidRDefault="00EA7434" w:rsidP="00EA74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50BF891" w14:textId="77777777" w:rsidR="0048178F" w:rsidRPr="001D79AC" w:rsidRDefault="00EA7434" w:rsidP="0048178F">
      <w:pPr>
        <w:pStyle w:val="BodyText"/>
        <w:spacing w:after="0" w:line="240" w:lineRule="auto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 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 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2EFD806B" w14:textId="14AC4C33" w:rsidR="00A72F1D" w:rsidRPr="001D79AC" w:rsidRDefault="00A72F1D" w:rsidP="0048178F">
      <w:pPr>
        <w:pStyle w:val="BodyText"/>
        <w:spacing w:after="0" w:line="240" w:lineRule="auto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58629675" w14:textId="0B838E05" w:rsidR="000D58D1" w:rsidRPr="001D79AC" w:rsidRDefault="000F2CB4" w:rsidP="000F28DA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t>การวัดมูลค่ายุติธรรม</w:t>
      </w:r>
    </w:p>
    <w:p w14:paraId="5932E985" w14:textId="77777777" w:rsidR="000F2CB4" w:rsidRPr="001D79AC" w:rsidRDefault="000F2CB4" w:rsidP="000F2CB4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13581C4" w14:textId="67A31946" w:rsidR="00C17C09" w:rsidRPr="001D79AC" w:rsidRDefault="00C17C09" w:rsidP="00C17C09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 กลุ่มบริษัทสามารถเข้าถึงได้ในวันดังกล่าว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770D8451" w14:textId="77777777" w:rsidR="00BC2C1A" w:rsidRPr="001D79AC" w:rsidRDefault="00BC2C1A" w:rsidP="00C17C09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CBFE5A3" w14:textId="77777777" w:rsidR="00C17C09" w:rsidRPr="001D79AC" w:rsidRDefault="00C17C09" w:rsidP="00C17C09">
      <w:pPr>
        <w:pStyle w:val="BodyText"/>
        <w:shd w:val="clear" w:color="auto" w:fill="FFFFFF"/>
        <w:spacing w:after="0" w:line="240" w:lineRule="auto"/>
        <w:ind w:left="540"/>
        <w:jc w:val="both"/>
        <w:rPr>
          <w:rFonts w:ascii="Angsana New" w:hAnsi="Angsana New"/>
          <w:b/>
          <w:bCs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นโยบายการบัญชีและการเปิดเผยข้อมูลของกลุ่มบริษัทหลายข้อกำหนดให้มีการวัดมูลค่ายุติธรรมของสินทรัพย์และหนี้สินทางการเงิน และสินทรัพย์และหนี้สินที่ไม่ใช่ทางการเงิน</w:t>
      </w:r>
    </w:p>
    <w:p w14:paraId="78D98936" w14:textId="77777777" w:rsidR="00C17C09" w:rsidRPr="001D79AC" w:rsidRDefault="00C17C09" w:rsidP="00C17C0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4C71C524" w14:textId="5DC3EB21" w:rsidR="001D602E" w:rsidRDefault="00C17C09" w:rsidP="00C17C09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กลุ่มบริษัทวัดมูลค่ายุติธรรมของเครื่องมือทางการเงินโดยใช้ราคาเสนอซื้อขายในตลาดที่มีสภาพคล่อง หากสามารถหาได้ ตลาดจะถือว่ามี </w:t>
      </w:r>
      <w:r w:rsidRPr="001D79AC">
        <w:rPr>
          <w:rFonts w:ascii="Angsana New" w:hAnsi="Angsana New" w:hint="cs"/>
          <w:sz w:val="30"/>
          <w:szCs w:val="30"/>
        </w:rPr>
        <w:t>‘</w:t>
      </w:r>
      <w:r w:rsidRPr="001D79AC">
        <w:rPr>
          <w:rFonts w:ascii="Angsana New" w:hAnsi="Angsana New" w:hint="cs"/>
          <w:sz w:val="30"/>
          <w:szCs w:val="30"/>
          <w:cs/>
        </w:rPr>
        <w:t>สภาพคล่อง</w:t>
      </w:r>
      <w:r w:rsidRPr="001D79AC">
        <w:rPr>
          <w:rFonts w:ascii="Angsana New" w:hAnsi="Angsana New" w:hint="cs"/>
          <w:sz w:val="30"/>
          <w:szCs w:val="30"/>
        </w:rPr>
        <w:t xml:space="preserve">’ </w:t>
      </w:r>
      <w:r w:rsidRPr="001D79AC">
        <w:rPr>
          <w:rFonts w:ascii="Angsana New" w:hAnsi="Angsana New" w:hint="cs"/>
          <w:sz w:val="30"/>
          <w:szCs w:val="30"/>
          <w:cs/>
        </w:rPr>
        <w:t>หากรายการของสินทรัพย์หรือหนี้สินเกิดขึ้นอย่างสม่ำเสมอในจำนวนที่เพียงพอซึ่งสามารถให้ข้อมูลราคาได้อย่างต่อเนื่อง</w:t>
      </w:r>
      <w:r w:rsidR="001D602E">
        <w:rPr>
          <w:rFonts w:ascii="Angsana New" w:hAnsi="Angsana New"/>
          <w:sz w:val="30"/>
          <w:szCs w:val="30"/>
          <w:cs/>
        </w:rPr>
        <w:br w:type="page"/>
      </w:r>
    </w:p>
    <w:p w14:paraId="2708222E" w14:textId="77777777" w:rsidR="00C17C09" w:rsidRPr="001D79AC" w:rsidRDefault="00C17C09" w:rsidP="00C17C09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lastRenderedPageBreak/>
        <w:t>หากไม่มีราคาเสนอซื้อขายในตลาดที่มีสภาพคล่องกลุ่มบริษัทใช้เทคนิคการประเมินมูลค่าที่ใช้ข้อมูลที่สามารถสังเกตได้ที่มีความเกี่ยวข้องให้มากที่สุด และลดการใช้ข้อมูลที่ไม่สามารถสังเกตได้ให้น้อยที่สุด การเลือกเทคนิคการประเมินมูลค่าจะพิจารณาปัจจัยทั้งหมดที่ผู้ร่วมตลาดคำนึงถึงในการกำหนดราคาของรายการ</w:t>
      </w:r>
    </w:p>
    <w:p w14:paraId="7E140584" w14:textId="77777777" w:rsidR="00C17C09" w:rsidRPr="001D79AC" w:rsidRDefault="00C17C09" w:rsidP="00C17C0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2B9109A9" w14:textId="19E025CC" w:rsidR="008C2643" w:rsidRPr="001D79AC" w:rsidRDefault="00C17C09" w:rsidP="008C2643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การณ์เป็นสินทรัพย์ด้วยราคาเสนอซื้อ และวัดมูลค่าหนี้สินและสถานะการเป็นหนี้สินด้วยราคาเสนอขาย</w:t>
      </w:r>
    </w:p>
    <w:p w14:paraId="4716C32C" w14:textId="77777777" w:rsidR="00A72F1D" w:rsidRPr="001D79AC" w:rsidRDefault="00A72F1D" w:rsidP="008C2643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23F4ADB" w14:textId="17BC3D86" w:rsidR="000F2CB4" w:rsidRPr="001D79AC" w:rsidRDefault="00C17C09" w:rsidP="00A97D7D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color w:val="000000"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 หากกลุ่มบริษัทพิจารณาว่ามูลค่ายุติธรรม ณ วันที่รับรู้รายการเมื่อเริ่มแรกแตกต่างจากราคาของการทำรายการและมูลค่ายุติธรรมไม่ว่าจะได้มาจากราคาเสนอซื้อเสนอขายในตลาดที่มีสภาพคล่องสำหรับสินทรัพย์หรือหนี้สินที่เหมือนกันหรือโดยใช้เทคนิคการวัดมูลค่าซึ่งใช้ข้อมูลที่ไม่สามารถสังเกตได้ซึ่งตัดสินว่าไม่มีนัยสำคัญต่อการวัดมูลค่า 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 ณ วันที่รับรู้รายการเมื่อเริ่มแรกและราคาของการทำรายการ แล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แต่ต้องไม่ช้ากว่าการวัดมูลค่ายุติธรรมที่ใช้หลักฐานสนับสนุนทั้งหมดจากข้อมูลที่สังเกตได้ในตลาดหรือเมื่อรายการดังกล่าวสิ้นสุดลง</w:t>
      </w:r>
    </w:p>
    <w:p w14:paraId="21276517" w14:textId="30FA6BF1" w:rsidR="001D79AC" w:rsidRDefault="001D79AC" w:rsidP="001D602E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5DD94D" w14:textId="77777777" w:rsidR="000F2CB4" w:rsidRPr="001D79AC" w:rsidRDefault="00FA53F6" w:rsidP="000F2CB4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การ</w:t>
      </w:r>
      <w:r w:rsidR="000F2CB4" w:rsidRPr="001D79AC">
        <w:rPr>
          <w:rFonts w:ascii="Angsana New" w:hAnsi="Angsana New" w:hint="cs"/>
          <w:sz w:val="30"/>
          <w:szCs w:val="30"/>
          <w:cs/>
        </w:rPr>
        <w:t>วัดมูลค่ายุติธรรมของสินทรัพย์หรือหนี้สิน</w:t>
      </w:r>
      <w:r w:rsidR="000F2CB4" w:rsidRPr="001D79AC">
        <w:rPr>
          <w:rFonts w:ascii="Angsana New" w:hAnsi="Angsana New" w:hint="cs"/>
          <w:sz w:val="30"/>
          <w:szCs w:val="30"/>
        </w:rPr>
        <w:t xml:space="preserve"> </w:t>
      </w:r>
      <w:r w:rsidR="000F2CB4" w:rsidRPr="001D79AC">
        <w:rPr>
          <w:rFonts w:ascii="Angsana New" w:hAnsi="Angsana New" w:hint="cs"/>
          <w:sz w:val="30"/>
          <w:szCs w:val="30"/>
          <w:cs/>
        </w:rPr>
        <w:t>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="000F2CB4" w:rsidRPr="001D79AC">
        <w:rPr>
          <w:rFonts w:ascii="Angsana New" w:hAnsi="Angsana New" w:hint="cs"/>
          <w:sz w:val="30"/>
          <w:szCs w:val="30"/>
        </w:rPr>
        <w:t xml:space="preserve"> </w:t>
      </w:r>
      <w:r w:rsidR="000F2CB4" w:rsidRPr="001D79AC">
        <w:rPr>
          <w:rFonts w:ascii="Angsana New" w:hAnsi="Angsana New" w:hint="cs"/>
          <w:sz w:val="30"/>
          <w:szCs w:val="30"/>
          <w:cs/>
        </w:rPr>
        <w:t>ดังนี้</w:t>
      </w:r>
    </w:p>
    <w:p w14:paraId="4E6656C8" w14:textId="77777777" w:rsidR="000F2CB4" w:rsidRPr="001D79AC" w:rsidRDefault="000F2CB4" w:rsidP="000F2CB4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71C2194" w14:textId="19EB5FE4" w:rsidR="000F2CB4" w:rsidRPr="001D79AC" w:rsidRDefault="000F2CB4" w:rsidP="00D708B2">
      <w:pPr>
        <w:pStyle w:val="block"/>
        <w:numPr>
          <w:ilvl w:val="0"/>
          <w:numId w:val="41"/>
        </w:numPr>
        <w:tabs>
          <w:tab w:val="left" w:pos="900"/>
        </w:tabs>
        <w:spacing w:after="0" w:line="240" w:lineRule="atLeast"/>
        <w:ind w:right="-7" w:hanging="720"/>
        <w:jc w:val="thaiDistribute"/>
        <w:rPr>
          <w:rFonts w:ascii="Angsana New" w:hAnsi="Angsana New"/>
          <w:sz w:val="30"/>
          <w:szCs w:val="30"/>
          <w:lang w:bidi="th-TH"/>
        </w:rPr>
      </w:pPr>
      <w:r w:rsidRPr="001D79AC">
        <w:rPr>
          <w:rFonts w:ascii="Angsana New" w:hAnsi="Angsana New" w:hint="cs"/>
          <w:sz w:val="30"/>
          <w:szCs w:val="30"/>
          <w:cs/>
          <w:lang w:bidi="th-TH"/>
        </w:rPr>
        <w:t xml:space="preserve">ข้อมูลระดับ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1</w:t>
      </w:r>
      <w:r w:rsidRPr="001D79AC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1D410C53" w14:textId="5C6157EA" w:rsidR="000F2CB4" w:rsidRPr="001D79AC" w:rsidRDefault="000F2CB4" w:rsidP="00C55D86">
      <w:pPr>
        <w:pStyle w:val="block"/>
        <w:numPr>
          <w:ilvl w:val="0"/>
          <w:numId w:val="41"/>
        </w:numPr>
        <w:tabs>
          <w:tab w:val="left" w:pos="900"/>
        </w:tabs>
        <w:spacing w:after="0" w:line="240" w:lineRule="atLeast"/>
        <w:ind w:left="900" w:right="-7"/>
        <w:jc w:val="thaiDistribute"/>
        <w:rPr>
          <w:rFonts w:ascii="Angsana New" w:hAnsi="Angsana New"/>
          <w:spacing w:val="-2"/>
          <w:sz w:val="30"/>
          <w:szCs w:val="30"/>
          <w:lang w:bidi="th-TH"/>
        </w:rPr>
      </w:pPr>
      <w:r w:rsidRPr="001D79AC">
        <w:rPr>
          <w:rFonts w:ascii="Angsana New" w:hAnsi="Angsana New" w:hint="cs"/>
          <w:spacing w:val="-2"/>
          <w:sz w:val="30"/>
          <w:szCs w:val="30"/>
          <w:cs/>
          <w:lang w:bidi="th-TH"/>
        </w:rPr>
        <w:t xml:space="preserve">ข้อมูลระดับ </w:t>
      </w:r>
      <w:r w:rsidR="00DB71A4" w:rsidRPr="00DB71A4">
        <w:rPr>
          <w:rFonts w:ascii="Angsana New" w:hAnsi="Angsana New" w:hint="cs"/>
          <w:spacing w:val="-2"/>
          <w:sz w:val="30"/>
          <w:szCs w:val="30"/>
          <w:lang w:val="en-US" w:bidi="th-TH"/>
        </w:rPr>
        <w:t>2</w:t>
      </w:r>
      <w:r w:rsidRPr="001D79AC">
        <w:rPr>
          <w:rFonts w:ascii="Angsana New" w:hAnsi="Angsana New" w:hint="cs"/>
          <w:spacing w:val="-2"/>
          <w:sz w:val="30"/>
          <w:szCs w:val="30"/>
          <w:cs/>
          <w:lang w:bidi="th-TH"/>
        </w:rPr>
        <w:t xml:space="preserve"> เป็นข้อมูลอื่นที่สังเกตได้โดยตรงหรือโดย</w:t>
      </w:r>
      <w:r w:rsidR="00CA58AD" w:rsidRPr="001D79AC">
        <w:rPr>
          <w:rFonts w:ascii="Angsana New" w:hAnsi="Angsana New" w:hint="cs"/>
          <w:spacing w:val="-2"/>
          <w:sz w:val="30"/>
          <w:szCs w:val="30"/>
          <w:cs/>
          <w:lang w:bidi="th-TH"/>
        </w:rPr>
        <w:t>อ้อม</w:t>
      </w:r>
      <w:r w:rsidRPr="001D79AC">
        <w:rPr>
          <w:rFonts w:ascii="Angsana New" w:hAnsi="Angsana New" w:hint="cs"/>
          <w:spacing w:val="-2"/>
          <w:sz w:val="30"/>
          <w:szCs w:val="30"/>
          <w:cs/>
          <w:lang w:bidi="th-TH"/>
        </w:rPr>
        <w:t xml:space="preserve">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="00DB71A4" w:rsidRPr="00DB71A4">
        <w:rPr>
          <w:rFonts w:ascii="Angsana New" w:hAnsi="Angsana New" w:hint="cs"/>
          <w:spacing w:val="-2"/>
          <w:sz w:val="30"/>
          <w:szCs w:val="30"/>
          <w:lang w:val="en-US" w:bidi="th-TH"/>
        </w:rPr>
        <w:t>1</w:t>
      </w:r>
    </w:p>
    <w:p w14:paraId="638292A8" w14:textId="708B2882" w:rsidR="000F2CB4" w:rsidRPr="001D79AC" w:rsidRDefault="000F2CB4" w:rsidP="00D708B2">
      <w:pPr>
        <w:pStyle w:val="block"/>
        <w:numPr>
          <w:ilvl w:val="0"/>
          <w:numId w:val="41"/>
        </w:numPr>
        <w:tabs>
          <w:tab w:val="left" w:pos="900"/>
        </w:tabs>
        <w:spacing w:after="0" w:line="240" w:lineRule="atLeast"/>
        <w:ind w:right="-7" w:hanging="720"/>
        <w:jc w:val="thaiDistribute"/>
        <w:rPr>
          <w:rFonts w:ascii="Angsana New" w:hAnsi="Angsana New"/>
          <w:sz w:val="30"/>
          <w:szCs w:val="30"/>
          <w:lang w:bidi="th-TH"/>
        </w:rPr>
      </w:pPr>
      <w:r w:rsidRPr="001D79AC">
        <w:rPr>
          <w:rFonts w:ascii="Angsana New" w:hAnsi="Angsana New" w:hint="cs"/>
          <w:sz w:val="30"/>
          <w:szCs w:val="30"/>
          <w:cs/>
          <w:lang w:bidi="th-TH"/>
        </w:rPr>
        <w:t xml:space="preserve">ข้อมูลระดับ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3</w:t>
      </w:r>
      <w:r w:rsidRPr="001D79AC">
        <w:rPr>
          <w:rFonts w:ascii="Angsana New" w:hAnsi="Angsana New" w:hint="cs"/>
          <w:sz w:val="30"/>
          <w:szCs w:val="30"/>
          <w:cs/>
          <w:lang w:bidi="th-TH"/>
        </w:rPr>
        <w:t xml:space="preserve"> </w:t>
      </w:r>
      <w:r w:rsidR="00CA58AD" w:rsidRPr="001D79AC">
        <w:rPr>
          <w:rFonts w:ascii="Angsana New" w:hAnsi="Angsana New" w:hint="cs"/>
          <w:sz w:val="30"/>
          <w:szCs w:val="30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61CE4252" w14:textId="77777777" w:rsidR="008377DB" w:rsidRPr="001D79AC" w:rsidRDefault="008377DB" w:rsidP="008377D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3413450" w14:textId="27C263EB" w:rsidR="000F2CB4" w:rsidRDefault="000F2CB4" w:rsidP="000F2CB4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หากข้อมูลที่นำมาใช้ในการวัดมูลค่ายุติธรรมของสินทรัพย์หรือหนี้สินถูกจัดประเภทลำดับชั้นของมูลค่ายุติธรรมที่แตกต่างกัน การวัดมูลค่ายุติธรรมโดยรวมจะถูกจัดประเภทในภาพรวมในระดับเดียวกันตามลำดับชั้นของมูลค่ายุติธรรมของข้อมูลที่อยู่ในระดับต่ำสุดที่มีนัยสำคัญสำหรับการวัดมูลค่ายุติธรรมโดยรวม</w:t>
      </w:r>
    </w:p>
    <w:p w14:paraId="677FE7C4" w14:textId="77777777" w:rsidR="001D602E" w:rsidRPr="001D79AC" w:rsidRDefault="001D602E" w:rsidP="000F2CB4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EF1A87C" w14:textId="63AB29CD" w:rsidR="001D602E" w:rsidRDefault="001D602E" w:rsidP="000F2CB4">
      <w:pPr>
        <w:ind w:left="540"/>
        <w:jc w:val="thaiDistribute"/>
        <w:rPr>
          <w:rFonts w:ascii="Angsana New" w:hAnsi="Angsana New"/>
          <w:sz w:val="30"/>
          <w:szCs w:val="30"/>
          <w:lang w:val="en-GB"/>
        </w:rPr>
      </w:pPr>
      <w:r>
        <w:rPr>
          <w:rFonts w:ascii="Angsana New" w:hAnsi="Angsana New"/>
          <w:sz w:val="30"/>
          <w:szCs w:val="30"/>
          <w:lang w:val="en-GB"/>
        </w:rPr>
        <w:br w:type="page"/>
      </w:r>
    </w:p>
    <w:p w14:paraId="3EDA153F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รายได้</w:t>
      </w:r>
    </w:p>
    <w:p w14:paraId="4F6DF7DD" w14:textId="77777777" w:rsidR="007C32EE" w:rsidRPr="001D79AC" w:rsidRDefault="007C32EE" w:rsidP="005410DE">
      <w:pPr>
        <w:tabs>
          <w:tab w:val="clear" w:pos="227"/>
        </w:tabs>
        <w:ind w:left="540" w:right="72"/>
        <w:jc w:val="thaiDistribute"/>
        <w:rPr>
          <w:rFonts w:ascii="Angsana New" w:hAnsi="Angsana New"/>
          <w:sz w:val="30"/>
          <w:szCs w:val="30"/>
        </w:rPr>
      </w:pPr>
    </w:p>
    <w:p w14:paraId="48CABB4B" w14:textId="77777777" w:rsidR="00DB158F" w:rsidRPr="001D79AC" w:rsidRDefault="004859C7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  <w:r w:rsidRPr="001D79AC">
        <w:rPr>
          <w:rFonts w:ascii="Angsana New" w:hAnsi="Angsana New" w:hint="cs"/>
          <w:spacing w:val="2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ภาษีมูลค่าเพิ่ม และแสดงสุทธิจากส่วน</w:t>
      </w:r>
      <w:r w:rsidR="00E07011" w:rsidRPr="001D79AC">
        <w:rPr>
          <w:rFonts w:ascii="Angsana New" w:hAnsi="Angsana New"/>
          <w:spacing w:val="2"/>
          <w:sz w:val="30"/>
          <w:szCs w:val="30"/>
          <w:cs/>
        </w:rPr>
        <w:br/>
      </w:r>
      <w:r w:rsidRPr="001D79AC">
        <w:rPr>
          <w:rFonts w:ascii="Angsana New" w:hAnsi="Angsana New" w:hint="cs"/>
          <w:spacing w:val="2"/>
          <w:sz w:val="30"/>
          <w:szCs w:val="30"/>
          <w:cs/>
        </w:rPr>
        <w:t>ลดการค้า</w:t>
      </w:r>
    </w:p>
    <w:p w14:paraId="247FF634" w14:textId="77777777" w:rsidR="0004199D" w:rsidRPr="001D79AC" w:rsidRDefault="0004199D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</w:p>
    <w:p w14:paraId="5C14E714" w14:textId="77777777" w:rsidR="00E07011" w:rsidRPr="001D79AC" w:rsidRDefault="00E07011" w:rsidP="00E070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t>รายได้จากการขายไฟฟ้า</w:t>
      </w:r>
    </w:p>
    <w:p w14:paraId="28F1E154" w14:textId="77777777" w:rsidR="00E07011" w:rsidRPr="001D79AC" w:rsidRDefault="00E07011" w:rsidP="00E070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25E1F0B" w14:textId="77777777" w:rsidR="00E07011" w:rsidRPr="001D79AC" w:rsidRDefault="00E07011" w:rsidP="00E070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รายได้จากการขายไฟฟ้าประกอบด้วยรายได้จากค่าพลังงานไฟฟ้า และรายได้ค่าความพร้อมจ่ายพลังไฟฟ้าส่วนที่เป็นค่าใช้จ่ายดำเนินงาน</w:t>
      </w:r>
    </w:p>
    <w:p w14:paraId="4FD9C66E" w14:textId="77777777" w:rsidR="00E07011" w:rsidRPr="001D79AC" w:rsidRDefault="00E07011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</w:p>
    <w:p w14:paraId="709E5734" w14:textId="4B394294" w:rsidR="00E07011" w:rsidRPr="001D79AC" w:rsidRDefault="00E07011" w:rsidP="00E07011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รายได้ค่าความพร้อมจ่ายพลังไฟฟ้าส่วนที่เป็นค่าใช้จ่ายดำเนินงานเป็นรายได้ที่สะท้อนถึงค่าใช้จ่ายคงที่ใน</w:t>
      </w:r>
      <w:r w:rsidR="00C70126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การเดินเครื่องและบำรุงรักษา ค่าอะไหล่ในการบำรุงรักษา และค่าใช้จ่ายในการบริหาร โดยอัตราค่าความพร้อมจ่ายพลังไฟฟ้าส่วนที่เป็นค่าใช้จ่ายดำเนินงานจะถูกกำหนดเป็นจำนวนเงินต่อกิโลวัตต์ ตามชั่วโมงความพร้อมจ่ายในแต่ละปีตลอดอายุของสัญญาซื้อขายไฟฟ้า ทั้งนี้ สัญญาซื้อขายไฟฟ้าแต่ละสัญญาของกลุ่มบริษัทมีข้อตกลงและเงื่อนไขในการได้รับรายได้ค่าความพร้อมจ่ายพลังไฟฟ้าส่วนที่เป็นค่าใช้จ่ายดำเนินงานที่แตกต่างกัน</w:t>
      </w:r>
    </w:p>
    <w:p w14:paraId="05845FA7" w14:textId="77777777" w:rsidR="00E07011" w:rsidRPr="001D79AC" w:rsidRDefault="00E07011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</w:p>
    <w:p w14:paraId="42564396" w14:textId="30EB294A" w:rsidR="008377DB" w:rsidRDefault="00E07011" w:rsidP="00E07011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735E81" w:rsidRPr="001D79AC">
        <w:rPr>
          <w:rFonts w:ascii="Angsana New" w:hAnsi="Angsana New"/>
          <w:sz w:val="30"/>
          <w:szCs w:val="30"/>
          <w:cs/>
        </w:rPr>
        <w:t>รับรู้รายได้ค่าความพร้อมจ่ายพลังไฟฟ้าส่วนที่เป็นค่าใช้จ่ายดำเนินงาน</w:t>
      </w:r>
      <w:r w:rsidRPr="001D79AC">
        <w:rPr>
          <w:rFonts w:ascii="Angsana New" w:hAnsi="Angsana New" w:hint="cs"/>
          <w:sz w:val="30"/>
          <w:szCs w:val="30"/>
          <w:cs/>
        </w:rPr>
        <w:t>โดยผันแปรตามจำนวนชั่วโมงความพร้อมจ่ายตามสัญญา</w:t>
      </w:r>
      <w:r w:rsidRPr="001D79AC">
        <w:rPr>
          <w:rFonts w:ascii="Angsana New" w:hAnsi="Angsana New" w:hint="cs"/>
          <w:sz w:val="30"/>
          <w:szCs w:val="30"/>
        </w:rPr>
        <w:t xml:space="preserve"> (</w:t>
      </w:r>
      <w:r w:rsidR="00427B32" w:rsidRPr="001D79AC">
        <w:rPr>
          <w:rFonts w:ascii="Angsana New" w:hAnsi="Angsana New"/>
          <w:sz w:val="30"/>
          <w:szCs w:val="30"/>
        </w:rPr>
        <w:t>Contracted Available Hours  “</w:t>
      </w:r>
      <w:r w:rsidRPr="001D79AC">
        <w:rPr>
          <w:rFonts w:ascii="Angsana New" w:hAnsi="Angsana New" w:hint="cs"/>
          <w:sz w:val="30"/>
          <w:szCs w:val="30"/>
        </w:rPr>
        <w:t>CAH</w:t>
      </w:r>
      <w:r w:rsidR="00427B32" w:rsidRPr="001D79AC">
        <w:rPr>
          <w:rFonts w:ascii="Angsana New" w:hAnsi="Angsana New"/>
          <w:sz w:val="30"/>
          <w:szCs w:val="30"/>
        </w:rPr>
        <w:t>”</w:t>
      </w:r>
      <w:r w:rsidRPr="001D79AC">
        <w:rPr>
          <w:rFonts w:ascii="Angsana New" w:hAnsi="Angsana New" w:hint="cs"/>
          <w:sz w:val="30"/>
          <w:szCs w:val="30"/>
        </w:rPr>
        <w:t xml:space="preserve">) </w:t>
      </w:r>
      <w:r w:rsidRPr="001D79AC">
        <w:rPr>
          <w:rFonts w:ascii="Angsana New" w:hAnsi="Angsana New" w:hint="cs"/>
          <w:sz w:val="30"/>
          <w:szCs w:val="30"/>
          <w:cs/>
        </w:rPr>
        <w:t>เป็นรายปี และอัตราค่าความพร้อมจ่ายพื้นฐาน</w:t>
      </w:r>
      <w:r w:rsidRPr="001D79AC">
        <w:rPr>
          <w:rFonts w:ascii="Angsana New" w:hAnsi="Angsana New" w:hint="cs"/>
          <w:sz w:val="30"/>
          <w:szCs w:val="30"/>
        </w:rPr>
        <w:t xml:space="preserve"> (</w:t>
      </w:r>
      <w:r w:rsidR="00427B32" w:rsidRPr="001D79AC">
        <w:rPr>
          <w:rFonts w:ascii="Angsana New" w:hAnsi="Angsana New"/>
          <w:sz w:val="30"/>
          <w:szCs w:val="30"/>
        </w:rPr>
        <w:t>Base Availability Credit</w:t>
      </w:r>
      <w:r w:rsidR="00427B32" w:rsidRPr="001D79AC">
        <w:rPr>
          <w:rFonts w:ascii="Angsana New" w:hAnsi="Angsana New" w:hint="cs"/>
          <w:sz w:val="30"/>
          <w:szCs w:val="30"/>
        </w:rPr>
        <w:t xml:space="preserve"> </w:t>
      </w:r>
      <w:r w:rsidR="00427B32" w:rsidRPr="001D79AC">
        <w:rPr>
          <w:rFonts w:ascii="Angsana New" w:hAnsi="Angsana New"/>
          <w:sz w:val="30"/>
          <w:szCs w:val="30"/>
        </w:rPr>
        <w:t>“</w:t>
      </w:r>
      <w:r w:rsidRPr="001D79AC">
        <w:rPr>
          <w:rFonts w:ascii="Angsana New" w:hAnsi="Angsana New" w:hint="cs"/>
          <w:sz w:val="30"/>
          <w:szCs w:val="30"/>
        </w:rPr>
        <w:t>BAC</w:t>
      </w:r>
      <w:r w:rsidR="00427B32" w:rsidRPr="001D79AC">
        <w:rPr>
          <w:rFonts w:ascii="Angsana New" w:hAnsi="Angsana New"/>
          <w:sz w:val="30"/>
          <w:szCs w:val="30"/>
        </w:rPr>
        <w:t>”</w:t>
      </w:r>
      <w:r w:rsidRPr="001D79AC">
        <w:rPr>
          <w:rFonts w:ascii="Angsana New" w:hAnsi="Angsana New" w:hint="cs"/>
          <w:sz w:val="30"/>
          <w:szCs w:val="30"/>
        </w:rPr>
        <w:t>)</w:t>
      </w:r>
    </w:p>
    <w:p w14:paraId="489BC29D" w14:textId="77777777" w:rsidR="001D602E" w:rsidRPr="001D79AC" w:rsidRDefault="001D602E" w:rsidP="00E07011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9F17285" w14:textId="77777777" w:rsidR="004859C7" w:rsidRPr="001D79AC" w:rsidRDefault="00F369CE" w:rsidP="004859C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1D79AC">
        <w:rPr>
          <w:rFonts w:ascii="Angsana New" w:hAnsi="Angsana New" w:hint="cs"/>
          <w:iCs/>
          <w:sz w:val="30"/>
          <w:szCs w:val="30"/>
          <w:cs/>
        </w:rPr>
        <w:t>รายได้จาก</w:t>
      </w:r>
      <w:r w:rsidR="004859C7" w:rsidRPr="001D79AC">
        <w:rPr>
          <w:rFonts w:ascii="Angsana New" w:hAnsi="Angsana New" w:hint="cs"/>
          <w:iCs/>
          <w:sz w:val="30"/>
          <w:szCs w:val="30"/>
          <w:cs/>
        </w:rPr>
        <w:t>การ</w:t>
      </w:r>
      <w:r w:rsidRPr="001D79AC">
        <w:rPr>
          <w:rFonts w:ascii="Angsana New" w:hAnsi="Angsana New" w:hint="cs"/>
          <w:iCs/>
          <w:sz w:val="30"/>
          <w:szCs w:val="30"/>
          <w:cs/>
        </w:rPr>
        <w:t>ให้</w:t>
      </w:r>
      <w:r w:rsidR="004859C7" w:rsidRPr="001D79AC">
        <w:rPr>
          <w:rFonts w:ascii="Angsana New" w:hAnsi="Angsana New" w:hint="cs"/>
          <w:iCs/>
          <w:sz w:val="30"/>
          <w:szCs w:val="30"/>
          <w:cs/>
        </w:rPr>
        <w:t>บริการ</w:t>
      </w:r>
    </w:p>
    <w:p w14:paraId="3EC346C3" w14:textId="77777777" w:rsidR="004859C7" w:rsidRPr="001D79AC" w:rsidRDefault="004859C7" w:rsidP="004859C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trike/>
          <w:sz w:val="30"/>
          <w:szCs w:val="30"/>
        </w:rPr>
      </w:pPr>
    </w:p>
    <w:p w14:paraId="647E8DB7" w14:textId="77777777" w:rsidR="004859C7" w:rsidRPr="001D79AC" w:rsidRDefault="004859C7" w:rsidP="004859C7">
      <w:pPr>
        <w:pStyle w:val="ListParagraph"/>
        <w:autoSpaceDE w:val="0"/>
        <w:autoSpaceDN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1D79AC">
        <w:rPr>
          <w:rFonts w:ascii="Angsana New" w:hAnsi="Angsana New" w:hint="cs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</w:t>
      </w:r>
      <w:r w:rsidR="00F369CE" w:rsidRPr="001D79AC">
        <w:rPr>
          <w:rFonts w:ascii="Angsana New" w:hAnsi="Angsana New" w:hint="cs"/>
          <w:sz w:val="30"/>
          <w:szCs w:val="30"/>
          <w:cs/>
        </w:rPr>
        <w:t>ร ต้นทุนที่เกี่ยวข้องรับรู้ในกำไรขาดทุนเมื่อเกิดขึ้น</w:t>
      </w:r>
    </w:p>
    <w:p w14:paraId="660F8E61" w14:textId="77777777" w:rsidR="004859C7" w:rsidRPr="001D79AC" w:rsidRDefault="004859C7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trike/>
          <w:sz w:val="30"/>
          <w:szCs w:val="30"/>
        </w:rPr>
      </w:pPr>
    </w:p>
    <w:p w14:paraId="7DD60477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1D79AC">
        <w:rPr>
          <w:rFonts w:ascii="Angsana New" w:hAnsi="Angsana New" w:hint="cs"/>
          <w:iCs/>
          <w:sz w:val="30"/>
          <w:szCs w:val="30"/>
          <w:cs/>
        </w:rPr>
        <w:t>รายได้ตามสัญญาเช่า</w:t>
      </w:r>
    </w:p>
    <w:p w14:paraId="16763248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="Angsana New" w:hAnsi="Angsana New"/>
          <w:strike/>
          <w:sz w:val="30"/>
          <w:szCs w:val="30"/>
        </w:rPr>
      </w:pPr>
    </w:p>
    <w:p w14:paraId="4F73C11B" w14:textId="5BFC066E" w:rsidR="00EA7434" w:rsidRPr="001D79AC" w:rsidRDefault="00EA7434" w:rsidP="001378F1">
      <w:pPr>
        <w:pStyle w:val="ListParagraph"/>
        <w:autoSpaceDE w:val="0"/>
        <w:autoSpaceDN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รายได้ตามสัญญาเช่ารับรู้ในกำไรหรือขาดทุนโดยวิธีอัตราดอกเบี้ยที่แท้จริงตลอดอายุสัญญาซื้อขายไฟฟ้า</w:t>
      </w:r>
    </w:p>
    <w:p w14:paraId="25760822" w14:textId="77777777" w:rsidR="001D602E" w:rsidRDefault="001D602E" w:rsidP="001378F1">
      <w:pPr>
        <w:pStyle w:val="ListParagraph"/>
        <w:autoSpaceDE w:val="0"/>
        <w:autoSpaceDN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E8F8752" w14:textId="6BF4B2A3" w:rsidR="001D602E" w:rsidRDefault="001D602E" w:rsidP="001378F1">
      <w:pPr>
        <w:pStyle w:val="ListParagraph"/>
        <w:autoSpaceDE w:val="0"/>
        <w:autoSpaceDN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26C4178E" w14:textId="77777777" w:rsidR="0004199D" w:rsidRPr="001D79AC" w:rsidRDefault="0004199D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1D79AC">
        <w:rPr>
          <w:rFonts w:ascii="Angsana New" w:hAnsi="Angsana New" w:hint="cs"/>
          <w:i/>
          <w:iCs/>
          <w:sz w:val="30"/>
          <w:szCs w:val="30"/>
          <w:cs/>
        </w:rPr>
        <w:lastRenderedPageBreak/>
        <w:t>รายได้อื่น</w:t>
      </w:r>
    </w:p>
    <w:p w14:paraId="4BC867E5" w14:textId="77777777" w:rsidR="0004199D" w:rsidRPr="001D79AC" w:rsidRDefault="0004199D" w:rsidP="00041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624696B4" w14:textId="6EBBF64A" w:rsidR="0004199D" w:rsidRPr="001D79AC" w:rsidRDefault="0004199D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iCs/>
          <w:sz w:val="30"/>
          <w:szCs w:val="30"/>
        </w:rPr>
      </w:pPr>
      <w:r w:rsidRPr="001D79AC">
        <w:rPr>
          <w:rFonts w:asciiTheme="majorBidi" w:hAnsiTheme="majorBidi" w:cstheme="majorBidi"/>
          <w:i/>
          <w:sz w:val="30"/>
          <w:szCs w:val="30"/>
          <w:cs/>
        </w:rPr>
        <w:t>รายได้อื่นประกอบด้วยเงินปันผล ดอกเบี้ยรับและอื่น</w:t>
      </w:r>
      <w:r w:rsidR="002704F7" w:rsidRPr="001D79AC">
        <w:rPr>
          <w:rFonts w:asciiTheme="majorBidi" w:hAnsiTheme="majorBidi" w:cstheme="majorBidi" w:hint="cs"/>
          <w:i/>
          <w:sz w:val="30"/>
          <w:szCs w:val="30"/>
          <w:cs/>
        </w:rPr>
        <w:t xml:space="preserve"> </w:t>
      </w:r>
      <w:r w:rsidRPr="001D79AC">
        <w:rPr>
          <w:rFonts w:asciiTheme="majorBidi" w:hAnsiTheme="majorBidi" w:cstheme="majorBidi"/>
          <w:i/>
          <w:sz w:val="30"/>
          <w:szCs w:val="30"/>
          <w:cs/>
        </w:rPr>
        <w:t>ๆ โดยเงินปันผลรับบันทึกในกำไรหรือขาดทุนในวันที่</w:t>
      </w:r>
      <w:r w:rsidR="00C70126" w:rsidRPr="001D79AC">
        <w:rPr>
          <w:rFonts w:asciiTheme="majorBidi" w:hAnsiTheme="majorBidi" w:cstheme="majorBidi"/>
          <w:i/>
          <w:sz w:val="30"/>
          <w:szCs w:val="30"/>
        </w:rPr>
        <w:br/>
      </w:r>
      <w:r w:rsidRPr="001D79AC">
        <w:rPr>
          <w:rFonts w:asciiTheme="majorBidi" w:hAnsiTheme="majorBidi" w:cstheme="majorBidi"/>
          <w:i/>
          <w:sz w:val="30"/>
          <w:szCs w:val="30"/>
          <w:cs/>
        </w:rPr>
        <w:t xml:space="preserve">กลุ่มบริษัทมีสิทธิได้รับเงินปันผล </w:t>
      </w:r>
    </w:p>
    <w:p w14:paraId="4910616A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475FA2D" w14:textId="0EEF1846" w:rsidR="0004199D" w:rsidRPr="001D79AC" w:rsidRDefault="0004199D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1D79AC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ดอกเบี้ย</w:t>
      </w:r>
    </w:p>
    <w:p w14:paraId="0D0B3B96" w14:textId="77777777" w:rsidR="0004199D" w:rsidRPr="001D79AC" w:rsidRDefault="0004199D" w:rsidP="0099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02F9958E" w14:textId="3FCA7BE8" w:rsidR="0004199D" w:rsidRPr="00B80E09" w:rsidRDefault="0004199D" w:rsidP="0004199D">
      <w:pPr>
        <w:pStyle w:val="Pa18"/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shd w:val="clear" w:color="auto" w:fill="E0E0E0"/>
        </w:rPr>
      </w:pPr>
      <w:r w:rsidRPr="00B80E0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DB71A4" w:rsidRPr="00B80E09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B80E09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B80E0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B80E09">
        <w:rPr>
          <w:rFonts w:asciiTheme="majorBidi" w:hAnsiTheme="majorBidi" w:cstheme="majorBidi"/>
          <w:b/>
          <w:bCs/>
          <w:i/>
          <w:iCs/>
          <w:sz w:val="30"/>
          <w:szCs w:val="30"/>
        </w:rPr>
        <w:t>2563</w:t>
      </w:r>
      <w:r w:rsidRPr="00B80E09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</w:p>
    <w:p w14:paraId="3BEB1492" w14:textId="77777777" w:rsidR="0004199D" w:rsidRPr="001D79AC" w:rsidRDefault="0004199D" w:rsidP="0099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4480F06B" w14:textId="77777777" w:rsidR="0004199D" w:rsidRPr="001D79AC" w:rsidRDefault="0004199D" w:rsidP="0004199D">
      <w:pPr>
        <w:pStyle w:val="Pa18"/>
        <w:spacing w:line="240" w:lineRule="auto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1D79AC">
        <w:rPr>
          <w:rFonts w:asciiTheme="majorBidi" w:hAnsiTheme="majorBidi" w:cstheme="majorBidi"/>
          <w:i/>
          <w:iCs/>
          <w:sz w:val="30"/>
          <w:szCs w:val="30"/>
          <w:cs/>
        </w:rPr>
        <w:t>อัตราดอกเบี้ยที่แท้จริง</w:t>
      </w:r>
    </w:p>
    <w:p w14:paraId="21941F60" w14:textId="77777777" w:rsidR="0004199D" w:rsidRPr="001D79AC" w:rsidRDefault="0004199D" w:rsidP="0099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4A846BEF" w14:textId="77777777" w:rsidR="0004199D" w:rsidRPr="001D79AC" w:rsidRDefault="0004199D" w:rsidP="0004199D">
      <w:pPr>
        <w:pStyle w:val="NoSpacing"/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ดอกเบี้ยรับและดอกเบี้ยจ่ายรับรู้ในกำไรหรือขาดทุนด้วยอัตราดอกเบี้ยที่แท้จริง อัตราดอกเบี้ยที่แท้จริงคืออัตราที่ใช้คิดลดประมาณการการจ่ายชำระเงินหรือรับเงินในอนาคตตลอดอายุที่คาดการณ์ไว้ของเครื่องมือทางการเงินของ</w:t>
      </w:r>
    </w:p>
    <w:p w14:paraId="552D834B" w14:textId="77777777" w:rsidR="0004199D" w:rsidRPr="001D79AC" w:rsidRDefault="0004199D" w:rsidP="0004199D">
      <w:pPr>
        <w:pStyle w:val="NoSpacing"/>
        <w:numPr>
          <w:ilvl w:val="0"/>
          <w:numId w:val="37"/>
        </w:numPr>
        <w:tabs>
          <w:tab w:val="clear" w:pos="454"/>
          <w:tab w:val="clear" w:pos="680"/>
          <w:tab w:val="left" w:pos="810"/>
        </w:tabs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มูลค่าตามบัญชีขั้นต้นของสินทรัพย์ทางการเงิน หรือ</w:t>
      </w:r>
    </w:p>
    <w:p w14:paraId="4E12BB6C" w14:textId="77777777" w:rsidR="0004199D" w:rsidRPr="001D79AC" w:rsidRDefault="0004199D" w:rsidP="0004199D">
      <w:pPr>
        <w:pStyle w:val="NoSpacing"/>
        <w:numPr>
          <w:ilvl w:val="0"/>
          <w:numId w:val="37"/>
        </w:numPr>
        <w:tabs>
          <w:tab w:val="clear" w:pos="454"/>
          <w:tab w:val="clear" w:pos="680"/>
          <w:tab w:val="left" w:pos="810"/>
        </w:tabs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ราคาทุนตัดจำหน่ายของหนี้สินทางการเงิน</w:t>
      </w:r>
    </w:p>
    <w:p w14:paraId="3FACFCA5" w14:textId="77777777" w:rsidR="0004199D" w:rsidRPr="001D79AC" w:rsidRDefault="0004199D" w:rsidP="0099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6A651AAF" w14:textId="3BE467F9" w:rsidR="0004199D" w:rsidRPr="001D79AC" w:rsidRDefault="0004199D" w:rsidP="0004199D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</w:t>
      </w:r>
      <w:r w:rsidR="00C70126" w:rsidRPr="001D79AC">
        <w:rPr>
          <w:rFonts w:asciiTheme="majorBidi" w:hAnsiTheme="majorBidi" w:cstheme="majorBidi"/>
          <w:sz w:val="30"/>
          <w:szCs w:val="30"/>
        </w:rPr>
        <w:br/>
      </w:r>
      <w:r w:rsidRPr="001D79AC">
        <w:rPr>
          <w:rFonts w:asciiTheme="majorBidi" w:hAnsiTheme="majorBidi" w:cstheme="majorBidi"/>
          <w:sz w:val="30"/>
          <w:szCs w:val="30"/>
          <w:cs/>
        </w:rPr>
        <w:t>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 หากสินทรัพย์ไม่มีการด้อยค่าเครดิตอีกต่อไป 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3D6B87D9" w14:textId="7EE8F5DE" w:rsidR="00991CDC" w:rsidRPr="001D79AC" w:rsidRDefault="00991CDC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pacing w:val="2"/>
          <w:sz w:val="30"/>
          <w:szCs w:val="30"/>
        </w:rPr>
      </w:pPr>
    </w:p>
    <w:p w14:paraId="5B350857" w14:textId="66A3B886" w:rsidR="0004199D" w:rsidRPr="00DC5E6A" w:rsidRDefault="0004199D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shd w:val="clear" w:color="auto" w:fill="E0E0E0"/>
        </w:rPr>
      </w:pPr>
      <w:r w:rsidRPr="00DC5E6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นโยบายการบัญชีที่ถือปฏิบัติก่อนวันที่ </w:t>
      </w:r>
      <w:r w:rsidR="00DB71A4" w:rsidRPr="00DC5E6A">
        <w:rPr>
          <w:rFonts w:asciiTheme="majorBidi" w:hAnsiTheme="majorBidi" w:cstheme="majorBidi"/>
          <w:b/>
          <w:bCs/>
          <w:i/>
          <w:iCs/>
          <w:sz w:val="30"/>
          <w:szCs w:val="30"/>
        </w:rPr>
        <w:t>1</w:t>
      </w:r>
      <w:r w:rsidRPr="00DC5E6A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Pr="00DC5E6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มกราคม </w:t>
      </w:r>
      <w:r w:rsidR="00DB71A4" w:rsidRPr="00DC5E6A">
        <w:rPr>
          <w:rFonts w:asciiTheme="majorBidi" w:hAnsiTheme="majorBidi" w:cstheme="majorBidi"/>
          <w:b/>
          <w:bCs/>
          <w:i/>
          <w:iCs/>
          <w:sz w:val="30"/>
          <w:szCs w:val="30"/>
        </w:rPr>
        <w:t>2563</w:t>
      </w:r>
    </w:p>
    <w:p w14:paraId="1C8DCCB9" w14:textId="77777777" w:rsidR="0004199D" w:rsidRPr="001D79AC" w:rsidRDefault="0004199D" w:rsidP="0004199D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6F383E4" w14:textId="0B23C35E" w:rsidR="00FA54A2" w:rsidRPr="001D79AC" w:rsidRDefault="0004199D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ดอกเบี้ยรับรับรู้ในกำไรหรือขาดทุนในอัตราที่ระบุในสัญญา</w:t>
      </w:r>
    </w:p>
    <w:p w14:paraId="760AA62A" w14:textId="77777777" w:rsidR="00991CDC" w:rsidRPr="001D79AC" w:rsidRDefault="00991CDC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6AEA9845" w14:textId="2FBFBD85" w:rsidR="0004199D" w:rsidRDefault="0004199D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D79AC">
        <w:rPr>
          <w:rFonts w:asciiTheme="majorBidi" w:hAnsiTheme="majorBidi" w:cstheme="majorBidi"/>
          <w:sz w:val="30"/>
          <w:szCs w:val="30"/>
          <w:cs/>
        </w:rPr>
        <w:t>ดอกเบี้ยจ่ายและค่าใช้จ่ายในทำนองเดียวกันบันทึกในกำไรหรือขาดทุนในงวด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</w:t>
      </w:r>
    </w:p>
    <w:p w14:paraId="69D66517" w14:textId="77777777" w:rsidR="001D602E" w:rsidRPr="001D79AC" w:rsidRDefault="001D602E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4E0920B" w14:textId="726EC937" w:rsidR="001D602E" w:rsidRDefault="001D602E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61934901" w14:textId="77777777" w:rsidR="00AB43F3" w:rsidRPr="001D79AC" w:rsidRDefault="00AB43F3" w:rsidP="00AB43F3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1D79AC">
        <w:rPr>
          <w:rFonts w:asciiTheme="majorBidi" w:hAnsiTheme="majorBidi" w:cstheme="majorBidi" w:hint="cs"/>
          <w:i/>
          <w:iCs/>
          <w:sz w:val="30"/>
          <w:szCs w:val="30"/>
          <w:cs/>
          <w:lang w:val="en-GB"/>
        </w:rPr>
        <w:lastRenderedPageBreak/>
        <w:t>ค่าธรรมเนียมในการจัดหาเงินกู้ยืม</w:t>
      </w:r>
    </w:p>
    <w:p w14:paraId="6A648799" w14:textId="77777777" w:rsidR="00AB43F3" w:rsidRPr="001D79AC" w:rsidRDefault="00AB43F3" w:rsidP="00AB43F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spacing w:after="0" w:line="240" w:lineRule="auto"/>
        <w:ind w:firstLine="540"/>
        <w:jc w:val="thaiDistribute"/>
        <w:rPr>
          <w:rFonts w:ascii="Angsana New" w:hAnsi="Angsana New"/>
          <w:sz w:val="30"/>
          <w:szCs w:val="30"/>
        </w:rPr>
      </w:pPr>
    </w:p>
    <w:p w14:paraId="2DB2E96D" w14:textId="6E7C1188" w:rsidR="00AB43F3" w:rsidRPr="001D79AC" w:rsidRDefault="00AB43F3" w:rsidP="00AB43F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ค่าธรรมเนียมในการจัดหาเงินกู้ยืมรับรู้รายการเมื่อเริ่มแรกด้วยราคาทุน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และแสดงเป็นค่าธรรมเนียมในการจัดหา</w:t>
      </w:r>
      <w:r w:rsidRPr="001D79AC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 xml:space="preserve">เงินกู้ยืมรอตัดบัญชีและตัดจำหน่ายโดยใช้วิธีอัตราดอกเบี้ยที่แท้จริงตลอดอายุของสัญญาเงินกู้ยืมระยะยาว </w:t>
      </w:r>
      <w:r w:rsidR="00917C51" w:rsidRPr="001D79AC">
        <w:rPr>
          <w:rFonts w:ascii="Angsana New" w:hAnsi="Angsana New"/>
          <w:sz w:val="30"/>
          <w:szCs w:val="30"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โดยบันทึกเป็นต้นทุนของสินทรัพย์ตลอดระยะเวลาการก่อสร้าง และบันทึกในกำไรหรือขาดทุนหลังจาก</w:t>
      </w:r>
      <w:r w:rsidR="004F1E31" w:rsidRPr="001D79AC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 xml:space="preserve">การก่อสร้างสิ้นสุด </w:t>
      </w:r>
      <w:r w:rsidRPr="001D79AC">
        <w:rPr>
          <w:rFonts w:ascii="Angsana New" w:hAnsi="Angsana New" w:hint="cs"/>
          <w:spacing w:val="-2"/>
          <w:sz w:val="30"/>
          <w:szCs w:val="30"/>
          <w:cs/>
        </w:rPr>
        <w:t>ค่าธรรมเนียมในการจัดหาเงินกู้ยืมถือเป็นส่วนหนึ่งของต้นทุนเงินกู้ยืมโดยแสดงเป็นรายการหักจากเงินกู้ยืมระยะยาว</w:t>
      </w:r>
    </w:p>
    <w:p w14:paraId="43B1C334" w14:textId="77777777" w:rsidR="00AB43F3" w:rsidRPr="001D79AC" w:rsidRDefault="00AB43F3" w:rsidP="0004199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59A7C1B" w14:textId="77777777" w:rsidR="00EA7434" w:rsidRPr="001D79AC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jc w:val="thaiDistribute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1D79AC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ภาษีเงินได้</w:t>
      </w:r>
    </w:p>
    <w:p w14:paraId="6297E5F5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85DD326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 ภาษีเงินได้ของงวดปัจจุบันและภาษีเงินได้รอการตัดบัญชีรับรู้ในกำไรหรือขาดทุนเว้นแต่ในส่วนที่เกี่ยวกับ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427A4F44" w14:textId="77777777" w:rsidR="00EA7434" w:rsidRPr="001D79AC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93FC449" w14:textId="62B9C118" w:rsidR="00EA7434" w:rsidRPr="001D79AC" w:rsidRDefault="00EA7434" w:rsidP="002901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ภาษีเงินได้ของงวดปัจจุบันได้แก่ภาษีที่คาดว่าจะจ่ายชำระหรือได้รับชำระ</w:t>
      </w:r>
      <w:r w:rsidR="002901B8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</w:t>
      </w:r>
      <w:r w:rsidR="00A73E83">
        <w:rPr>
          <w:rFonts w:ascii="Angsana New" w:hAnsi="Angsana New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</w:t>
      </w:r>
    </w:p>
    <w:p w14:paraId="4E5A0387" w14:textId="77777777" w:rsidR="000631EF" w:rsidRPr="001D79AC" w:rsidRDefault="000631EF" w:rsidP="004859C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E46382B" w14:textId="60F11206" w:rsidR="00EA7434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ภาษีเงินได้รอการตัดบัญชีจะไม่ถูกรับรู้เมื่อเกิดจากผลแตกต่างชั่วคราวต่อไปนี้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การรับรู้ค่าความนิยมในครั้งแรก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และผลแตกต่างที่เกี่ยวข้องกับเงินลงทุนในบริษัทย่อย บริษัทร่วมและการร่วมค้าหากเป็นไปได้ว่าจะไม่มีการกลับรายการในอนาคตอันใกล้ </w:t>
      </w:r>
    </w:p>
    <w:p w14:paraId="1B4D54E3" w14:textId="77777777" w:rsidR="001D602E" w:rsidRPr="001D79AC" w:rsidRDefault="001D602E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60CB18B" w14:textId="77777777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</w:t>
      </w:r>
      <w:r w:rsidR="0004199D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กลุ่มบริษัทคาดว่าจะได้รับผลประโยชน์จากสินทรัพย์หรือจะจ่ายชำระหนี้สินตามมูลค่าตามบัญชี ณ วันที่สิ้นรอบระยะเวลาที่รายงาน</w:t>
      </w:r>
    </w:p>
    <w:p w14:paraId="3003C803" w14:textId="77777777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C1CDC81" w14:textId="77777777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อัตราภาษีที่ประกาศใช้หรือที่คาดว่ามีผลบังคับใช้ ณ วันที่รายงาน</w:t>
      </w:r>
    </w:p>
    <w:p w14:paraId="1A440A4C" w14:textId="5CDC0319" w:rsidR="001D602E" w:rsidRDefault="001D602E" w:rsidP="00917C5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3F4BB963" w14:textId="77777777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>ในการกำหนดมูลค่าของภาษีเงินได้ของงวดปัจจุบันและภาษีเงินได้รอการตัดบัญชี กลุ่มบริษัทคำนึงถึงผลกระทบของสถานการณ์ทางภาษีที่ไม่แน่นอนและอาจทำให้จำนวนภาษีที่ต้องจ่ายเพิ่มขึ้น และมีดอกเบี้ยที่ต้องชำระ</w:t>
      </w:r>
      <w:r w:rsidR="0004199D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กลุ่มบริษัทเชื่อว่าได้ตั้งภาษีเงินได้ค้างจ่ายเพียงพอสำหรับภาษีเงินได้ที่จะจ่ายในอนาคต ซึ่งเกิดจากการประเมินผลกระทบจากหลายปัจจัย </w:t>
      </w:r>
      <w:r w:rsidR="000631EF" w:rsidRPr="00D246FB">
        <w:rPr>
          <w:rFonts w:ascii="Angsana New" w:hAnsi="Angsana New" w:hint="cs"/>
          <w:sz w:val="30"/>
          <w:szCs w:val="30"/>
          <w:cs/>
        </w:rPr>
        <w:t>รวมถึง</w:t>
      </w:r>
      <w:r w:rsidR="00902045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0631EF" w:rsidRPr="00D246FB">
        <w:rPr>
          <w:rFonts w:ascii="Angsana New" w:hAnsi="Angsana New" w:hint="cs"/>
          <w:sz w:val="30"/>
          <w:szCs w:val="30"/>
          <w:cs/>
        </w:rPr>
        <w:t xml:space="preserve">การตีความทางกฎหมายภาษี </w:t>
      </w:r>
      <w:r w:rsidRPr="00D246FB">
        <w:rPr>
          <w:rFonts w:ascii="Angsana New" w:hAnsi="Angsana New" w:hint="cs"/>
          <w:sz w:val="30"/>
          <w:szCs w:val="30"/>
          <w:cs/>
        </w:rPr>
        <w:t>และจากประสบการณ์ในอดีต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การประเมินนี้อยู่บนพื้นฐานการประมาณการและข้อสมมติ และอาจจะเกี่ยวข้องกับการตัดสินใจเกี่ยวกับเหตุการณ์ในอนาคต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ข้อมูล</w:t>
      </w:r>
      <w:r w:rsidR="002704F7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ใหม่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 อาจจะทำให้กลุ่มบริษัทเปลี่ยนการตัดสินใจโดยขึ้นอยู่กับความเพียงพอของภาษีเงินได้ค้างจ่ายที่มีอยู่</w:t>
      </w:r>
      <w:r w:rsidR="0004199D" w:rsidRPr="00D246FB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การเปลี่ยนแปลงในภาษีเงินได้ค้างจ่ายจะกระทบต่อค่าใช้จ่ายภาษีเงินได้ในงวดที่เกิดการเปลี่ยนแปลง</w:t>
      </w:r>
    </w:p>
    <w:p w14:paraId="5713D225" w14:textId="77777777" w:rsidR="00AB43F3" w:rsidRPr="001D602E" w:rsidRDefault="00AB43F3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2E71C4B6" w14:textId="6CDB1F74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และ</w:t>
      </w:r>
      <w:r w:rsidR="004F1E31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ภาษีเงินได้นี้ประเมินโดยหน่วยงานจัดเก็บภาษีหน่วยงานเดียวกันสำหรับหน่วยภาษีเดียวกันหรือหน่วยภาษีต่างกัน สำหรับหน่วยภาษีต่างกันนั้นกิจการมีความตั้งใจจะจ่ายชำระหนี้สินและสินทรัพย์ภาษีเงินได้ของงวดปัจจุบันด้วยยอดสุทธิหรือตั้งใจจะรับคืนสินทรัพย์และจ่ายชำระหนี้สินในเวลาเดียวกัน</w:t>
      </w:r>
    </w:p>
    <w:p w14:paraId="5D9449D7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  <w:cs/>
        </w:rPr>
      </w:pPr>
    </w:p>
    <w:p w14:paraId="1CE1A123" w14:textId="2D52A592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 กำไรเพื่อเสียภาษีในอนาคตต้องพิจารณาถึงการกลับรายการผลแตกต่างชั่วคราวที่เกี่ยวข้อง ดังนั้น กำไรเพื่อเสียภาษีในอนาคตหลังปรับปรุงการกลับรายการ</w:t>
      </w:r>
      <w:r w:rsidR="004F1E31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ผลแตกต่างชั่วคราวที่พิจารณาจากแผนธุรกิจของแต่ละบริษัทย่อยในกลุ่มบริษัทแล้วอาจมีจำนวนไม่เพียงพอที่จะบันทึกสินทรัพย์ภาษีเงินได้ทั้งจำนวน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16EF8200" w14:textId="4A2D30CC" w:rsidR="00991CDC" w:rsidRPr="001D602E" w:rsidRDefault="00991CDC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7D5AFC02" w14:textId="77777777" w:rsidR="00EA7434" w:rsidRPr="00D246FB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t>กำไรต่อหุ้น</w:t>
      </w:r>
    </w:p>
    <w:p w14:paraId="2682D9E8" w14:textId="77777777" w:rsidR="00EA7434" w:rsidRPr="001D602E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6DF8FC0F" w14:textId="7E50492D" w:rsidR="0048178F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กลุ่มบริษัทแสดงกำไรต่อหุ้นขั้นพื้นฐานสำหรับหุ้นสามัญ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ด้วยจำนวนหุ้นสามัญถัวเฉลี่ยถ่วงน้ำหนักที่ออกจำหน่ายระหว่างปี</w:t>
      </w:r>
    </w:p>
    <w:p w14:paraId="6914378F" w14:textId="77777777" w:rsidR="001D602E" w:rsidRPr="001D602E" w:rsidRDefault="001D602E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715A1ACC" w14:textId="154F03B2" w:rsidR="00E66A7E" w:rsidRPr="00D246FB" w:rsidRDefault="00E66A7E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cs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t>บุคคลหรือกิจการที่เกี่ยวข้องกัน</w:t>
      </w:r>
    </w:p>
    <w:p w14:paraId="28C2F720" w14:textId="77777777" w:rsidR="00E66A7E" w:rsidRPr="001D602E" w:rsidRDefault="00E66A7E" w:rsidP="00E66A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8"/>
          <w:szCs w:val="28"/>
        </w:rPr>
      </w:pPr>
    </w:p>
    <w:p w14:paraId="5A8F5992" w14:textId="56A69267" w:rsidR="00E66A7E" w:rsidRPr="00D246FB" w:rsidRDefault="00E66A7E" w:rsidP="00E66A7E">
      <w:pPr>
        <w:spacing w:line="240" w:lineRule="auto"/>
        <w:ind w:left="540" w:right="-108"/>
        <w:jc w:val="thaiDistribute"/>
        <w:rPr>
          <w:rFonts w:ascii="Angsana New" w:hAnsi="Angsana New"/>
          <w:b/>
          <w:sz w:val="30"/>
          <w:szCs w:val="30"/>
        </w:rPr>
      </w:pPr>
      <w:r w:rsidRPr="00D246FB">
        <w:rPr>
          <w:rFonts w:ascii="Angsana New" w:hAnsi="Angsana New" w:hint="cs"/>
          <w:b/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 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 หรือ</w:t>
      </w:r>
      <w:r w:rsidR="004F1E31">
        <w:rPr>
          <w:rFonts w:ascii="Angsana New" w:hAnsi="Angsana New"/>
          <w:b/>
          <w:sz w:val="30"/>
          <w:szCs w:val="30"/>
          <w:cs/>
        </w:rPr>
        <w:br/>
      </w:r>
      <w:r w:rsidRPr="00D246FB">
        <w:rPr>
          <w:rFonts w:ascii="Angsana New" w:hAnsi="Angsana New" w:hint="cs"/>
          <w:b/>
          <w:sz w:val="30"/>
          <w:szCs w:val="30"/>
          <w:cs/>
        </w:rPr>
        <w:t>กลุ่มบริษัทมีอำนาจควบคุมหรือควบคุมร่วมกันทั้งทางตรงและทางอ้อม 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751A175D" w14:textId="77777777" w:rsidR="00EA7434" w:rsidRPr="00D246FB" w:rsidRDefault="00EA7434" w:rsidP="00714A11">
      <w:pPr>
        <w:pStyle w:val="Heading2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</w:tabs>
        <w:spacing w:line="240" w:lineRule="auto"/>
        <w:ind w:left="540" w:hanging="540"/>
        <w:rPr>
          <w:rFonts w:ascii="Angsana New" w:hAnsi="Angsana New"/>
          <w:i/>
          <w:iCs/>
          <w:sz w:val="30"/>
          <w:szCs w:val="30"/>
          <w:cs/>
          <w:lang w:val="en-GB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val="en-GB"/>
        </w:rPr>
        <w:lastRenderedPageBreak/>
        <w:t>รายงานทางการเงินจำแนกตามส่วนงาน</w:t>
      </w:r>
    </w:p>
    <w:p w14:paraId="04FF4346" w14:textId="77777777" w:rsidR="00EA7434" w:rsidRPr="00D246FB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FC48AE7" w14:textId="316D6F26" w:rsidR="00EA7434" w:rsidRDefault="00EA7434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ผลการดำเนินงานของส่วนงานที่รายงานต่อผู้มีอำนาจตัดสินใจสูงสุดด้านการดำเนินงาน</w:t>
      </w:r>
      <w:r w:rsidR="003335AF" w:rsidRPr="00D246FB">
        <w:rPr>
          <w:rFonts w:ascii="Angsana New" w:hAnsi="Angsana New" w:hint="cs"/>
          <w:sz w:val="30"/>
          <w:szCs w:val="30"/>
          <w:cs/>
        </w:rPr>
        <w:t xml:space="preserve">ของกลุ่มบริษัท </w:t>
      </w:r>
      <w:r w:rsidRPr="00D246FB">
        <w:rPr>
          <w:rFonts w:ascii="Angsana New" w:hAnsi="Angsana New" w:hint="cs"/>
          <w:sz w:val="30"/>
          <w:szCs w:val="30"/>
          <w:cs/>
        </w:rPr>
        <w:t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4E4DC338" w14:textId="77777777" w:rsidR="001D79AC" w:rsidRPr="00D246FB" w:rsidRDefault="001D79AC" w:rsidP="00EA743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89215A8" w14:textId="35ADA043" w:rsidR="008B61AD" w:rsidRPr="00D246FB" w:rsidRDefault="008B61AD" w:rsidP="00167C80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บุคคลหรือกิจการที่เกี่ยวข้องกัน</w:t>
      </w:r>
    </w:p>
    <w:p w14:paraId="5755AB3E" w14:textId="77777777" w:rsidR="00E13D18" w:rsidRPr="00D246FB" w:rsidRDefault="00E13D18" w:rsidP="00AF5A01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C9741DE" w14:textId="0BDC4EE2" w:rsidR="00A37451" w:rsidRPr="00D246FB" w:rsidRDefault="000F5F15" w:rsidP="00286F70">
      <w:pPr>
        <w:ind w:left="540" w:right="45"/>
        <w:jc w:val="thaiDistribute"/>
        <w:rPr>
          <w:rFonts w:ascii="Angsana New" w:hAnsi="Angsana New"/>
          <w:b/>
          <w:sz w:val="30"/>
          <w:szCs w:val="30"/>
        </w:rPr>
      </w:pPr>
      <w:r w:rsidRPr="00D246FB">
        <w:rPr>
          <w:rFonts w:ascii="Angsana New" w:hAnsi="Angsana New" w:hint="cs"/>
          <w:b/>
          <w:sz w:val="30"/>
          <w:szCs w:val="30"/>
          <w:cs/>
        </w:rPr>
        <w:t>ความสัมพันธ์ที่มีกับ</w:t>
      </w:r>
      <w:r w:rsidR="00286F70" w:rsidRPr="00D246FB">
        <w:rPr>
          <w:rFonts w:ascii="Angsana New" w:hAnsi="Angsana New" w:hint="cs"/>
          <w:b/>
          <w:sz w:val="30"/>
          <w:szCs w:val="30"/>
          <w:cs/>
        </w:rPr>
        <w:t>บริษัทย่อย บริษัทร่วมและการร่วมค้า</w:t>
      </w:r>
      <w:r w:rsidR="002C2E68" w:rsidRPr="00D246FB">
        <w:rPr>
          <w:rFonts w:ascii="Angsana New" w:hAnsi="Angsana New"/>
          <w:b/>
          <w:sz w:val="30"/>
          <w:szCs w:val="30"/>
          <w:cs/>
        </w:rPr>
        <w:t xml:space="preserve">ได้เปิดเผยในหมายเหตุข้อ </w:t>
      </w:r>
      <w:r w:rsidR="00DB71A4" w:rsidRPr="00DB71A4">
        <w:rPr>
          <w:rFonts w:ascii="Angsana New" w:hAnsi="Angsana New"/>
          <w:bCs/>
          <w:sz w:val="30"/>
          <w:szCs w:val="30"/>
        </w:rPr>
        <w:t>8</w:t>
      </w:r>
      <w:r w:rsidR="002C2E68" w:rsidRPr="00D246FB">
        <w:rPr>
          <w:rFonts w:ascii="Angsana New" w:hAnsi="Angsana New"/>
          <w:b/>
          <w:sz w:val="30"/>
          <w:szCs w:val="30"/>
          <w:cs/>
        </w:rPr>
        <w:t xml:space="preserve"> และ </w:t>
      </w:r>
      <w:r w:rsidR="00DB71A4" w:rsidRPr="00DB71A4">
        <w:rPr>
          <w:rFonts w:ascii="Angsana New" w:hAnsi="Angsana New"/>
          <w:bCs/>
          <w:sz w:val="30"/>
          <w:szCs w:val="30"/>
        </w:rPr>
        <w:t>9</w:t>
      </w:r>
      <w:r w:rsidR="00173342" w:rsidRPr="00D246FB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286F70" w:rsidRPr="00D246FB">
        <w:rPr>
          <w:rFonts w:ascii="Angsana New" w:hAnsi="Angsana New" w:hint="cs"/>
          <w:b/>
          <w:sz w:val="30"/>
          <w:szCs w:val="30"/>
          <w:cs/>
        </w:rPr>
        <w:t>บุคคลหรือกิจการอื่นที่เกี่ยวข้องกัน</w:t>
      </w:r>
      <w:r w:rsidR="00BC71AE">
        <w:rPr>
          <w:rFonts w:ascii="Angsana New" w:hAnsi="Angsana New" w:hint="cs"/>
          <w:b/>
          <w:sz w:val="30"/>
          <w:szCs w:val="30"/>
          <w:cs/>
        </w:rPr>
        <w:t>ของ</w:t>
      </w:r>
      <w:r w:rsidR="00286F70" w:rsidRPr="00D246FB">
        <w:rPr>
          <w:rFonts w:ascii="Angsana New" w:hAnsi="Angsana New" w:hint="cs"/>
          <w:b/>
          <w:sz w:val="30"/>
          <w:szCs w:val="30"/>
          <w:cs/>
        </w:rPr>
        <w:t xml:space="preserve">กลุ่มบริษัทในระหว่างปี มีดังต่อไปนี้ </w:t>
      </w:r>
    </w:p>
    <w:p w14:paraId="21C69B0C" w14:textId="77777777" w:rsidR="00286F70" w:rsidRPr="00991CDC" w:rsidRDefault="00286F70" w:rsidP="00991CD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420"/>
        <w:gridCol w:w="1620"/>
        <w:gridCol w:w="4320"/>
      </w:tblGrid>
      <w:tr w:rsidR="001A307F" w:rsidRPr="00D246FB" w14:paraId="4B06293D" w14:textId="77777777" w:rsidTr="00991CDC">
        <w:trPr>
          <w:trHeight w:val="20"/>
          <w:tblHeader/>
        </w:trPr>
        <w:tc>
          <w:tcPr>
            <w:tcW w:w="3420" w:type="dxa"/>
            <w:shd w:val="clear" w:color="auto" w:fill="auto"/>
          </w:tcPr>
          <w:p w14:paraId="5B36D414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  <w:r w:rsidRPr="00D246FB">
              <w:rPr>
                <w:rFonts w:ascii="Angsana New" w:hAnsi="Angsana New" w:hint="cs"/>
                <w:b/>
                <w:sz w:val="30"/>
                <w:szCs w:val="30"/>
                <w:cs/>
              </w:rPr>
              <w:br w:type="page"/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ชื่อกิจการ</w:t>
            </w:r>
          </w:p>
          <w:p w14:paraId="6172F05C" w14:textId="77777777" w:rsidR="00167C80" w:rsidRPr="00D246FB" w:rsidRDefault="00167C80" w:rsidP="00167C80">
            <w:pPr>
              <w:ind w:firstLine="70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117BE53F" w14:textId="77777777" w:rsidR="001A307F" w:rsidRPr="00D246FB" w:rsidRDefault="001A307F" w:rsidP="006713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ประเทศที่จัดตั้ง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/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สัญชาติ</w:t>
            </w:r>
          </w:p>
        </w:tc>
        <w:tc>
          <w:tcPr>
            <w:tcW w:w="4320" w:type="dxa"/>
            <w:shd w:val="clear" w:color="auto" w:fill="auto"/>
          </w:tcPr>
          <w:p w14:paraId="591663F9" w14:textId="77777777" w:rsidR="001A307F" w:rsidRPr="00D246FB" w:rsidRDefault="001A307F" w:rsidP="006713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" w:righ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1A307F" w:rsidRPr="00D246FB" w14:paraId="05D43EDD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4668E493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การไฟฟ้าฝ่ายผลิตแห่งประเทศไทย</w:t>
            </w:r>
          </w:p>
        </w:tc>
        <w:tc>
          <w:tcPr>
            <w:tcW w:w="1620" w:type="dxa"/>
            <w:shd w:val="clear" w:color="auto" w:fill="auto"/>
          </w:tcPr>
          <w:p w14:paraId="4115A5F5" w14:textId="77777777" w:rsidR="001A307F" w:rsidRPr="00D246FB" w:rsidRDefault="001A307F" w:rsidP="006713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768C7793" w14:textId="77777777" w:rsidR="001A307F" w:rsidRPr="00D246FB" w:rsidRDefault="001A307F" w:rsidP="006713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trike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เป็นผู้ถือหุ้นรายใหญ่ และมีกรรมการร่วมกันกับบริษัท</w:t>
            </w:r>
          </w:p>
        </w:tc>
      </w:tr>
      <w:tr w:rsidR="008F0C44" w:rsidRPr="00DA379B" w14:paraId="40A33637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2A7E6030" w14:textId="77777777" w:rsidR="008F0C44" w:rsidRPr="002901B8" w:rsidRDefault="008F0C44" w:rsidP="008F0C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2901B8"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  <w:t>บริษัท กฟผ. อินเตอร์เนชั่นแนล จำกัด</w:t>
            </w:r>
          </w:p>
        </w:tc>
        <w:tc>
          <w:tcPr>
            <w:tcW w:w="1620" w:type="dxa"/>
            <w:shd w:val="clear" w:color="auto" w:fill="auto"/>
          </w:tcPr>
          <w:p w14:paraId="4D3CCC08" w14:textId="77777777" w:rsidR="008F0C44" w:rsidRPr="002901B8" w:rsidRDefault="008F0C44" w:rsidP="008F0C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901B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306C2A65" w14:textId="2AF713A0" w:rsidR="008F0C44" w:rsidRPr="002901B8" w:rsidRDefault="008F0C44" w:rsidP="008F0C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901B8">
              <w:rPr>
                <w:rFonts w:ascii="Angsana New" w:hAnsi="Angsana New" w:hint="cs"/>
                <w:sz w:val="30"/>
                <w:szCs w:val="30"/>
                <w:cs/>
              </w:rPr>
              <w:t xml:space="preserve">เป็นบริษัทที่การไฟฟ้าฝ่ายผลิตแห่งประเทศไทยถือหุ้นร้อยละ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Pr="002901B8">
              <w:rPr>
                <w:rFonts w:ascii="Angsana New" w:hAnsi="Angsana New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Pr="002901B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901B8">
              <w:rPr>
                <w:rFonts w:ascii="Angsana New" w:hAnsi="Angsana New" w:hint="cs"/>
                <w:sz w:val="30"/>
                <w:szCs w:val="30"/>
                <w:cs/>
              </w:rPr>
              <w:t>และมีกรรมการร่วมกันกับบริษัท</w:t>
            </w:r>
          </w:p>
        </w:tc>
      </w:tr>
      <w:tr w:rsidR="001A307F" w:rsidRPr="00D246FB" w14:paraId="3ED0AC3C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29AB47B7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อาร์เอช อินเตอร์เนชั่นแนล</w:t>
            </w:r>
          </w:p>
          <w:p w14:paraId="2AEAF73F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   (มอริเชียส) คอร์ปอเรชั่น จำกัด</w:t>
            </w:r>
          </w:p>
        </w:tc>
        <w:tc>
          <w:tcPr>
            <w:tcW w:w="1620" w:type="dxa"/>
            <w:shd w:val="clear" w:color="auto" w:fill="auto"/>
          </w:tcPr>
          <w:p w14:paraId="131BF578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มอริเชียส</w:t>
            </w:r>
          </w:p>
        </w:tc>
        <w:tc>
          <w:tcPr>
            <w:tcW w:w="4320" w:type="dxa"/>
            <w:shd w:val="clear" w:color="auto" w:fill="auto"/>
          </w:tcPr>
          <w:p w14:paraId="32A4BE4F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บริษัทย่อยทางตรง</w:t>
            </w:r>
          </w:p>
          <w:p w14:paraId="75259BA3" w14:textId="1FCA46E4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1A307F" w:rsidRPr="00D246FB" w14:paraId="7DC7803C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666C428D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อาร์เอช อินเตอร์เนชั่นแนล</w:t>
            </w:r>
          </w:p>
          <w:p w14:paraId="6242035F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   (สิงคโปร์) คอร์ปอเรชั่น จำกัด</w:t>
            </w:r>
          </w:p>
        </w:tc>
        <w:tc>
          <w:tcPr>
            <w:tcW w:w="1620" w:type="dxa"/>
            <w:shd w:val="clear" w:color="auto" w:fill="auto"/>
          </w:tcPr>
          <w:p w14:paraId="19883FC9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  <w:shd w:val="clear" w:color="auto" w:fill="auto"/>
          </w:tcPr>
          <w:p w14:paraId="1B03C78E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บริษัทย่อยทางอ้อม</w:t>
            </w:r>
          </w:p>
          <w:p w14:paraId="7B0B5BA3" w14:textId="795232CF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1A307F" w:rsidRPr="00D246FB" w14:paraId="0D8BC3C2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698F8018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ราช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>-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ออสเตรเลีย คอร์ปอเรชั่น  </w:t>
            </w:r>
          </w:p>
          <w:p w14:paraId="41321420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   จำกัด</w:t>
            </w:r>
            <w:r w:rsidR="002B7493" w:rsidRPr="00D246FB"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t xml:space="preserve"> </w:t>
            </w:r>
            <w:r w:rsidR="002B7493"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และบริษัทย่อย</w:t>
            </w:r>
          </w:p>
        </w:tc>
        <w:tc>
          <w:tcPr>
            <w:tcW w:w="1620" w:type="dxa"/>
            <w:shd w:val="clear" w:color="auto" w:fill="auto"/>
          </w:tcPr>
          <w:p w14:paraId="393AEFAF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ออสเตรเลีย</w:t>
            </w:r>
          </w:p>
        </w:tc>
        <w:tc>
          <w:tcPr>
            <w:tcW w:w="4320" w:type="dxa"/>
            <w:shd w:val="clear" w:color="auto" w:fill="auto"/>
          </w:tcPr>
          <w:p w14:paraId="2509E12C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บริษัทย่อยทางอ้อม</w:t>
            </w:r>
          </w:p>
          <w:p w14:paraId="07100B3C" w14:textId="41EC4CEC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pacing w:val="-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 xml:space="preserve">ถือหุ้นร้อยละ </w:t>
            </w:r>
            <w:r w:rsidR="00DB71A4" w:rsidRPr="00DB71A4">
              <w:rPr>
                <w:rFonts w:ascii="Angsana New" w:hAnsi="Angsana New" w:hint="cs"/>
                <w:spacing w:val="-2"/>
                <w:sz w:val="30"/>
                <w:szCs w:val="30"/>
              </w:rPr>
              <w:t>100</w:t>
            </w:r>
            <w:r w:rsidRPr="00D246FB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 xml:space="preserve"> และมีกรรมการร่วมกันกับบริษัท</w:t>
            </w:r>
          </w:p>
        </w:tc>
      </w:tr>
      <w:tr w:rsidR="001A307F" w:rsidRPr="00D246FB" w14:paraId="1A91817D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45E19D7A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ราช ไชน่า พาวเวอร์ จำกัด</w:t>
            </w:r>
          </w:p>
        </w:tc>
        <w:tc>
          <w:tcPr>
            <w:tcW w:w="1620" w:type="dxa"/>
            <w:shd w:val="clear" w:color="auto" w:fill="auto"/>
          </w:tcPr>
          <w:p w14:paraId="7B632D67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ฮ่องกง</w:t>
            </w:r>
          </w:p>
        </w:tc>
        <w:tc>
          <w:tcPr>
            <w:tcW w:w="4320" w:type="dxa"/>
            <w:shd w:val="clear" w:color="auto" w:fill="auto"/>
          </w:tcPr>
          <w:p w14:paraId="26D1D1B0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บริษัทย่อยทางอ้อม</w:t>
            </w:r>
          </w:p>
          <w:p w14:paraId="5A661DC9" w14:textId="0F5795DC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ถือหุ้นร้อยละ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100</w:t>
            </w:r>
          </w:p>
        </w:tc>
      </w:tr>
      <w:tr w:rsidR="001A307F" w:rsidRPr="00D246FB" w14:paraId="06F76F26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5B21473D" w14:textId="24BCF57E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อาร์อี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โซลาร์ </w:t>
            </w:r>
            <w:r w:rsidR="00DB71A4" w:rsidRPr="00DB71A4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>1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จำกัด</w:t>
            </w:r>
          </w:p>
        </w:tc>
        <w:tc>
          <w:tcPr>
            <w:tcW w:w="1620" w:type="dxa"/>
            <w:shd w:val="clear" w:color="auto" w:fill="auto"/>
          </w:tcPr>
          <w:p w14:paraId="26B6DD28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504F13E2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บริษัทย่อยทางตรง</w:t>
            </w:r>
          </w:p>
          <w:p w14:paraId="04BAA277" w14:textId="6CC7240D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1A307F" w:rsidRPr="00D246FB" w14:paraId="7B34A509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5D6FB5F5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ซีเอ็นไบโอแมส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จำกัด</w:t>
            </w:r>
          </w:p>
        </w:tc>
        <w:tc>
          <w:tcPr>
            <w:tcW w:w="1620" w:type="dxa"/>
            <w:shd w:val="clear" w:color="auto" w:fill="auto"/>
          </w:tcPr>
          <w:p w14:paraId="21A457D7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38CA92CC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บริษัทย่อยทางตรง</w:t>
            </w:r>
          </w:p>
          <w:p w14:paraId="4E6E5EB8" w14:textId="73F7F81D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1A307F" w:rsidRPr="00D246FB" w14:paraId="77DC9D4B" w14:textId="77777777" w:rsidTr="00991CDC">
        <w:trPr>
          <w:trHeight w:val="80"/>
        </w:trPr>
        <w:tc>
          <w:tcPr>
            <w:tcW w:w="3420" w:type="dxa"/>
            <w:shd w:val="clear" w:color="auto" w:fill="auto"/>
          </w:tcPr>
          <w:p w14:paraId="2DAC5590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พีบีไบโอแมส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จำกัด</w:t>
            </w:r>
          </w:p>
        </w:tc>
        <w:tc>
          <w:tcPr>
            <w:tcW w:w="1620" w:type="dxa"/>
            <w:shd w:val="clear" w:color="auto" w:fill="auto"/>
          </w:tcPr>
          <w:p w14:paraId="475B4290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13157292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บริษัทย่อยทางตรง</w:t>
            </w:r>
          </w:p>
          <w:p w14:paraId="38D8FFDD" w14:textId="6C3284AC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1A307F" w:rsidRPr="00D246FB" w14:paraId="1D24F61F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658B488B" w14:textId="77777777" w:rsidR="001A307F" w:rsidRPr="00D246FB" w:rsidRDefault="001A307F" w:rsidP="00167C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แอลพีไบโอแมส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จำกัด</w:t>
            </w:r>
          </w:p>
        </w:tc>
        <w:tc>
          <w:tcPr>
            <w:tcW w:w="1620" w:type="dxa"/>
            <w:shd w:val="clear" w:color="auto" w:fill="auto"/>
          </w:tcPr>
          <w:p w14:paraId="2B6AF7E8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41B538FA" w14:textId="77777777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เป็นบริษัทย่อยทางอ้อม บริษัทย่อยทางตรง</w:t>
            </w:r>
          </w:p>
          <w:p w14:paraId="6057A36A" w14:textId="7D3243BC" w:rsidR="001A307F" w:rsidRPr="00D246FB" w:rsidRDefault="001A307F" w:rsidP="001A3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99</w:t>
            </w:r>
          </w:p>
        </w:tc>
      </w:tr>
      <w:tr w:rsidR="00157A41" w:rsidRPr="00D246FB" w14:paraId="50A543D7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2456F7CB" w14:textId="77777777" w:rsidR="00157A41" w:rsidRPr="00D246FB" w:rsidRDefault="00157A41" w:rsidP="00BD6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lastRenderedPageBreak/>
              <w:t>T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hang Long Power Plant Joint</w:t>
            </w:r>
          </w:p>
          <w:p w14:paraId="376CFCB1" w14:textId="1B0CE3E6" w:rsidR="00157A41" w:rsidRPr="00D246FB" w:rsidRDefault="00157A41" w:rsidP="00BD6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="00E8466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/>
                <w:sz w:val="30"/>
                <w:szCs w:val="30"/>
              </w:rPr>
              <w:t>Stock Company</w:t>
            </w:r>
          </w:p>
        </w:tc>
        <w:tc>
          <w:tcPr>
            <w:tcW w:w="1620" w:type="dxa"/>
            <w:shd w:val="clear" w:color="auto" w:fill="auto"/>
          </w:tcPr>
          <w:p w14:paraId="6B26D2E3" w14:textId="6D68FB89" w:rsidR="00157A41" w:rsidRPr="00D246FB" w:rsidRDefault="00157A41" w:rsidP="00E846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  <w:p w14:paraId="4B753E55" w14:textId="77777777" w:rsidR="00157A41" w:rsidRPr="00D246FB" w:rsidRDefault="00157A41" w:rsidP="00BD6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shd w:val="clear" w:color="auto" w:fill="auto"/>
          </w:tcPr>
          <w:p w14:paraId="6BE5240F" w14:textId="7D299E7E" w:rsidR="00157A41" w:rsidRPr="00D246FB" w:rsidRDefault="00157A41" w:rsidP="00BD65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เป็นการร่วมค้า</w:t>
            </w:r>
            <w:r w:rsidR="00D03DDC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ของการร่วมค้า</w:t>
            </w: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 xml:space="preserve">ทางอ้อม </w:t>
            </w:r>
            <w:r w:rsidR="00D03DDC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การร่วมค้า</w:t>
            </w: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ทางอ้อมถือ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45</w:t>
            </w:r>
          </w:p>
        </w:tc>
      </w:tr>
      <w:tr w:rsidR="00157A41" w:rsidRPr="00D246FB" w14:paraId="6C778D68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6F287AA0" w14:textId="77777777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 จํากัด</w:t>
            </w:r>
          </w:p>
          <w:p w14:paraId="7EF53F10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77"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620" w:type="dxa"/>
            <w:shd w:val="clear" w:color="auto" w:fill="auto"/>
          </w:tcPr>
          <w:p w14:paraId="21813B3B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5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  <w:p w14:paraId="75CA07FE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shd w:val="clear" w:color="auto" w:fill="auto"/>
          </w:tcPr>
          <w:p w14:paraId="62A19900" w14:textId="4A7A28AF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เป็นบริษัทย่อยของการร่วมค้าทางตรง การร่วมค้าทางตรงถือหุ้นร้อยละ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และมีกรรมการร่วมกันกับบริษัท</w:t>
            </w:r>
          </w:p>
        </w:tc>
      </w:tr>
      <w:tr w:rsidR="00157A41" w:rsidRPr="00D246FB" w14:paraId="5408B85B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4178CB03" w14:textId="77777777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เน็กส์ซิฟ ราช เอ็นเนอร์จี</w:t>
            </w:r>
          </w:p>
          <w:p w14:paraId="52111239" w14:textId="77777777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   ระยอง จำกัด</w:t>
            </w:r>
          </w:p>
        </w:tc>
        <w:tc>
          <w:tcPr>
            <w:tcW w:w="1620" w:type="dxa"/>
            <w:shd w:val="clear" w:color="auto" w:fill="auto"/>
          </w:tcPr>
          <w:p w14:paraId="73F4F044" w14:textId="6F86A24A" w:rsidR="00157A41" w:rsidRPr="00D246FB" w:rsidRDefault="00157A41" w:rsidP="00E846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16B25F8F" w14:textId="22CA358F" w:rsidR="00157A41" w:rsidRPr="00D246FB" w:rsidRDefault="00157A41" w:rsidP="00A904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เป็นบริษัทย่อยของการร่วมค้าทางตรง การร่วมค้าทางตรงถือหุ้นร้อยละ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</w:p>
        </w:tc>
      </w:tr>
      <w:tr w:rsidR="00157A41" w:rsidRPr="00D246FB" w14:paraId="14CD0EB6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6D9558DE" w14:textId="5397A625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บริษัท ไฟฟ้าน้ำงึม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="00DB71A4" w:rsidRPr="00DB71A4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>2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จำกัด</w:t>
            </w:r>
          </w:p>
        </w:tc>
        <w:tc>
          <w:tcPr>
            <w:tcW w:w="1620" w:type="dxa"/>
            <w:shd w:val="clear" w:color="auto" w:fill="auto"/>
          </w:tcPr>
          <w:p w14:paraId="157F2660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สปป.ลาว</w:t>
            </w:r>
          </w:p>
        </w:tc>
        <w:tc>
          <w:tcPr>
            <w:tcW w:w="4320" w:type="dxa"/>
            <w:shd w:val="clear" w:color="auto" w:fill="auto"/>
          </w:tcPr>
          <w:p w14:paraId="49EFEFBD" w14:textId="2057D7F3" w:rsidR="00157A41" w:rsidRPr="00D246FB" w:rsidRDefault="00157A41" w:rsidP="007D1A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เป็นบริษัทย่อยของการร่วมค้าทางตรง</w:t>
            </w:r>
            <w:r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การร่วมค้าทางตรงถือหุ้นร้อยละ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7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</w:tr>
      <w:tr w:rsidR="00157A41" w:rsidRPr="00D246FB" w14:paraId="1707C24C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19BA28EC" w14:textId="77777777" w:rsidR="00157A41" w:rsidRPr="00D246FB" w:rsidRDefault="00157A41" w:rsidP="004950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lang w:eastAsia="th-TH"/>
              </w:rPr>
              <w:t>PT Bajradaya Sentranusa</w:t>
            </w:r>
          </w:p>
          <w:p w14:paraId="15C0A02E" w14:textId="77777777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620" w:type="dxa"/>
            <w:shd w:val="clear" w:color="auto" w:fill="auto"/>
          </w:tcPr>
          <w:p w14:paraId="19CDD244" w14:textId="77777777" w:rsidR="00157A41" w:rsidRPr="00D246FB" w:rsidRDefault="00157A41" w:rsidP="004950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สาธารณรัฐ</w:t>
            </w:r>
          </w:p>
          <w:p w14:paraId="08082E1C" w14:textId="77777777" w:rsidR="00157A41" w:rsidRPr="00D246FB" w:rsidRDefault="00157A41" w:rsidP="009757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4320" w:type="dxa"/>
            <w:shd w:val="clear" w:color="auto" w:fill="auto"/>
          </w:tcPr>
          <w:p w14:paraId="1A645B1A" w14:textId="5B93396B" w:rsidR="00157A41" w:rsidRPr="00D246FB" w:rsidRDefault="00157A41" w:rsidP="00D03D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เป็นบริษัทย่อยของการร่วมค้าทางอ้อม</w:t>
            </w:r>
            <w:r w:rsidR="00D03DD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การร่วมค้าทางอ้อมถือหุ้นร้อยละ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21</w:t>
            </w:r>
          </w:p>
        </w:tc>
      </w:tr>
      <w:tr w:rsidR="00D03DDC" w:rsidRPr="00D246FB" w14:paraId="255EDBE4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55BEE091" w14:textId="77777777" w:rsidR="00D03DDC" w:rsidRPr="00D246FB" w:rsidRDefault="00D03DDC" w:rsidP="00A049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t xml:space="preserve">An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Binh Investment Group Joint</w:t>
            </w:r>
          </w:p>
          <w:p w14:paraId="16BA0FDE" w14:textId="77777777" w:rsidR="00D03DDC" w:rsidRPr="00D246FB" w:rsidRDefault="00D03DDC" w:rsidP="00A049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t xml:space="preserve">  </w:t>
            </w:r>
            <w:r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hAnsi="Angsana New"/>
                <w:sz w:val="30"/>
                <w:szCs w:val="30"/>
              </w:rPr>
              <w:t>Stock Company</w:t>
            </w:r>
          </w:p>
        </w:tc>
        <w:tc>
          <w:tcPr>
            <w:tcW w:w="1620" w:type="dxa"/>
            <w:shd w:val="clear" w:color="auto" w:fill="auto"/>
          </w:tcPr>
          <w:p w14:paraId="7AFF6E6B" w14:textId="77777777" w:rsidR="00D03DDC" w:rsidRPr="00D246FB" w:rsidRDefault="00D03DDC" w:rsidP="00A049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วียดนาม</w:t>
            </w:r>
          </w:p>
          <w:p w14:paraId="343BF69C" w14:textId="77777777" w:rsidR="00D03DDC" w:rsidRPr="00D246FB" w:rsidRDefault="00D03DDC" w:rsidP="00A049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shd w:val="clear" w:color="auto" w:fill="auto"/>
          </w:tcPr>
          <w:p w14:paraId="7B707C56" w14:textId="32332BFA" w:rsidR="00D03DDC" w:rsidRPr="00D246FB" w:rsidRDefault="00D03DDC" w:rsidP="00A049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เป็นบริษัทย่อยของการร่วมค้าทางอ้อม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ทางอ้อมถือหุ้นร้อยละ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  <w:r>
              <w:rPr>
                <w:rFonts w:ascii="Angsana New" w:hAnsi="Angsana New"/>
                <w:sz w:val="30"/>
                <w:szCs w:val="30"/>
              </w:rPr>
              <w:t>.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99</w:t>
            </w:r>
          </w:p>
        </w:tc>
      </w:tr>
      <w:tr w:rsidR="00157A41" w:rsidRPr="00D246FB" w14:paraId="2E2664AA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1FB5ACE3" w14:textId="2F740D71" w:rsidR="00157A41" w:rsidRPr="00D246FB" w:rsidRDefault="00157A41" w:rsidP="004950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hAnsi="Angsana New"/>
                <w:spacing w:val="-4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Ecowin Energy Corporation</w:t>
            </w:r>
          </w:p>
          <w:p w14:paraId="17B63AB0" w14:textId="77777777" w:rsidR="00157A41" w:rsidRPr="00D246FB" w:rsidRDefault="00157A41" w:rsidP="00CA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</w:p>
        </w:tc>
        <w:tc>
          <w:tcPr>
            <w:tcW w:w="1620" w:type="dxa"/>
            <w:shd w:val="clear" w:color="auto" w:fill="auto"/>
          </w:tcPr>
          <w:p w14:paraId="44F62A95" w14:textId="04480F6B" w:rsidR="00157A41" w:rsidRPr="00D246FB" w:rsidRDefault="00157A41" w:rsidP="00E846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  <w:p w14:paraId="32CC7C42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shd w:val="clear" w:color="auto" w:fill="auto"/>
          </w:tcPr>
          <w:p w14:paraId="69C7B98E" w14:textId="67FF3E78" w:rsidR="00157A41" w:rsidRPr="00D03DDC" w:rsidRDefault="00157A41" w:rsidP="00A667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</w:t>
            </w:r>
            <w:r w:rsidRPr="00D246FB">
              <w:rPr>
                <w:rFonts w:ascii="Angsana New" w:hAnsi="Angsana New" w:hint="cs"/>
                <w:color w:val="000000" w:themeColor="text1"/>
                <w:sz w:val="30"/>
                <w:szCs w:val="30"/>
                <w:cs/>
              </w:rPr>
              <w:t>บริษัทย่อยของการร่วม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ค้าทางอ้อม </w:t>
            </w:r>
            <w:r w:rsidR="00D03DDC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ทางอ้อมถือหุ้นร้อยละ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80</w:t>
            </w:r>
          </w:p>
        </w:tc>
      </w:tr>
      <w:tr w:rsidR="00157A41" w:rsidRPr="00D246FB" w14:paraId="38E6F082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4729A8A1" w14:textId="77777777" w:rsidR="00157A41" w:rsidRPr="00D246FB" w:rsidRDefault="00157A41" w:rsidP="00CA3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  <w:t>บริษัท อีแกท ไดมอนด์</w:t>
            </w: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lang w:eastAsia="th-TH"/>
              </w:rPr>
              <w:t xml:space="preserve"> </w:t>
            </w:r>
            <w:r w:rsidRPr="00D246FB"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  <w:t>เซอร์วิส จำกัด</w:t>
            </w:r>
          </w:p>
        </w:tc>
        <w:tc>
          <w:tcPr>
            <w:tcW w:w="1620" w:type="dxa"/>
            <w:shd w:val="clear" w:color="auto" w:fill="auto"/>
          </w:tcPr>
          <w:p w14:paraId="2436F4D8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6B5BB977" w14:textId="361D50C7" w:rsidR="00157A41" w:rsidRPr="00D246FB" w:rsidRDefault="00157A41" w:rsidP="009A6C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34" w:righ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เป็น</w:t>
            </w:r>
            <w:r w:rsidRPr="00D246FB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  <w:r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บริษัทถือหุ้นร้อยละ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157A41" w:rsidRPr="00D246FB" w14:paraId="056FB6EE" w14:textId="77777777" w:rsidTr="00991CDC">
        <w:trPr>
          <w:trHeight w:val="20"/>
        </w:trPr>
        <w:tc>
          <w:tcPr>
            <w:tcW w:w="3420" w:type="dxa"/>
            <w:shd w:val="clear" w:color="auto" w:fill="auto"/>
          </w:tcPr>
          <w:p w14:paraId="0EA582D2" w14:textId="77777777" w:rsidR="00157A41" w:rsidRPr="00D246FB" w:rsidRDefault="00157A4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both"/>
              <w:rPr>
                <w:rFonts w:ascii="Angsana New" w:eastAsia="Cordia New" w:hAnsi="Angsana New"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30"/>
                <w:szCs w:val="30"/>
                <w:cs/>
                <w:lang w:eastAsia="th-TH"/>
              </w:rPr>
              <w:t>ผู้บริหารสำคัญ</w:t>
            </w:r>
          </w:p>
        </w:tc>
        <w:tc>
          <w:tcPr>
            <w:tcW w:w="1620" w:type="dxa"/>
            <w:shd w:val="clear" w:color="auto" w:fill="auto"/>
          </w:tcPr>
          <w:p w14:paraId="7E9872B9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39762B81" w14:textId="77777777" w:rsidR="00157A41" w:rsidRPr="00D246FB" w:rsidRDefault="00157A41" w:rsidP="006235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" w:righ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บุคคลที่มีอำนาจและความรับผิดชอบการวางแผน 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0F07F1F0" w14:textId="77777777" w:rsidR="00273B18" w:rsidRPr="003D1C13" w:rsidRDefault="00273B18" w:rsidP="006B35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24"/>
          <w:szCs w:val="24"/>
        </w:rPr>
      </w:pPr>
    </w:p>
    <w:p w14:paraId="2F293471" w14:textId="242087D6" w:rsidR="006B358E" w:rsidRPr="00D246FB" w:rsidRDefault="006B358E" w:rsidP="006B35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  <w:r w:rsidRPr="00D246FB">
        <w:rPr>
          <w:rFonts w:ascii="Angsana New" w:hAnsi="Angsana New" w:hint="cs"/>
          <w:spacing w:val="4"/>
          <w:sz w:val="30"/>
          <w:szCs w:val="30"/>
          <w:cs/>
        </w:rPr>
        <w:t>นโยบายการกำหนดราคาสำหรับรายการแต่ละประเภท</w:t>
      </w:r>
      <w:r w:rsidR="00D853B4" w:rsidRPr="00D246FB">
        <w:rPr>
          <w:rFonts w:ascii="Angsana New" w:hAnsi="Angsana New" w:hint="cs"/>
          <w:spacing w:val="4"/>
          <w:sz w:val="30"/>
          <w:szCs w:val="30"/>
          <w:cs/>
        </w:rPr>
        <w:t>มี</w:t>
      </w:r>
      <w:r w:rsidRPr="00D246FB">
        <w:rPr>
          <w:rFonts w:ascii="Angsana New" w:hAnsi="Angsana New" w:hint="cs"/>
          <w:spacing w:val="4"/>
          <w:sz w:val="30"/>
          <w:szCs w:val="30"/>
          <w:cs/>
        </w:rPr>
        <w:t>ดังต่อไปนี้</w:t>
      </w:r>
    </w:p>
    <w:p w14:paraId="5ACDA279" w14:textId="77777777" w:rsidR="006B358E" w:rsidRPr="001D79AC" w:rsidRDefault="006B358E" w:rsidP="006B35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24"/>
          <w:szCs w:val="24"/>
        </w:rPr>
      </w:pPr>
    </w:p>
    <w:tbl>
      <w:tblPr>
        <w:tblW w:w="0" w:type="auto"/>
        <w:tblInd w:w="450" w:type="dxa"/>
        <w:tblLook w:val="01E0" w:firstRow="1" w:lastRow="1" w:firstColumn="1" w:lastColumn="1" w:noHBand="0" w:noVBand="0"/>
      </w:tblPr>
      <w:tblGrid>
        <w:gridCol w:w="5307"/>
        <w:gridCol w:w="3738"/>
      </w:tblGrid>
      <w:tr w:rsidR="006B358E" w:rsidRPr="00D246FB" w14:paraId="30C02FDF" w14:textId="77777777" w:rsidTr="00AD3375">
        <w:trPr>
          <w:tblHeader/>
        </w:trPr>
        <w:tc>
          <w:tcPr>
            <w:tcW w:w="5307" w:type="dxa"/>
            <w:vAlign w:val="center"/>
          </w:tcPr>
          <w:p w14:paraId="1DDEEA7B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รายการ</w:t>
            </w:r>
          </w:p>
        </w:tc>
        <w:tc>
          <w:tcPr>
            <w:tcW w:w="3738" w:type="dxa"/>
            <w:vAlign w:val="center"/>
          </w:tcPr>
          <w:p w14:paraId="0BD62117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นโยบายการกำหนดราคา</w:t>
            </w:r>
          </w:p>
        </w:tc>
      </w:tr>
      <w:tr w:rsidR="006B358E" w:rsidRPr="00D246FB" w14:paraId="5491D50A" w14:textId="77777777" w:rsidTr="00AD3375">
        <w:tc>
          <w:tcPr>
            <w:tcW w:w="5307" w:type="dxa"/>
            <w:vAlign w:val="center"/>
          </w:tcPr>
          <w:p w14:paraId="57F9408C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รายได้จากการขายไฟฟ้า</w:t>
            </w:r>
          </w:p>
        </w:tc>
        <w:tc>
          <w:tcPr>
            <w:tcW w:w="3738" w:type="dxa"/>
            <w:vAlign w:val="center"/>
          </w:tcPr>
          <w:p w14:paraId="102E2017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07A719ED" w14:textId="77777777" w:rsidTr="00AD3375">
        <w:tc>
          <w:tcPr>
            <w:tcW w:w="5307" w:type="dxa"/>
            <w:vAlign w:val="center"/>
          </w:tcPr>
          <w:p w14:paraId="79A6D3CB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รายได้ค่าบริการเดินเครื่องและบำรุงรักษา</w:t>
            </w:r>
          </w:p>
        </w:tc>
        <w:tc>
          <w:tcPr>
            <w:tcW w:w="3738" w:type="dxa"/>
            <w:vAlign w:val="center"/>
          </w:tcPr>
          <w:p w14:paraId="101819EC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7BE9C966" w14:textId="77777777" w:rsidTr="00AD3375">
        <w:tc>
          <w:tcPr>
            <w:tcW w:w="5307" w:type="dxa"/>
            <w:vAlign w:val="center"/>
          </w:tcPr>
          <w:p w14:paraId="309A4C80" w14:textId="77777777" w:rsidR="006B358E" w:rsidRPr="00D246FB" w:rsidRDefault="006B358E" w:rsidP="00BD3D91">
            <w:pPr>
              <w:pStyle w:val="block"/>
              <w:spacing w:after="0" w:line="240" w:lineRule="atLeast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รายได้ตามสัญญาเช่า</w:t>
            </w:r>
          </w:p>
        </w:tc>
        <w:tc>
          <w:tcPr>
            <w:tcW w:w="3738" w:type="dxa"/>
            <w:vAlign w:val="center"/>
          </w:tcPr>
          <w:p w14:paraId="2A759535" w14:textId="77777777" w:rsidR="006B358E" w:rsidRPr="00D246FB" w:rsidRDefault="006B358E" w:rsidP="00BD3D91">
            <w:pPr>
              <w:pStyle w:val="block"/>
              <w:spacing w:after="0" w:line="240" w:lineRule="atLeast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42F76A0F" w14:textId="77777777" w:rsidTr="00AD3375">
        <w:tc>
          <w:tcPr>
            <w:tcW w:w="5307" w:type="dxa"/>
            <w:vAlign w:val="center"/>
          </w:tcPr>
          <w:p w14:paraId="52E04245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ค่า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บริการการจัดการ</w:t>
            </w:r>
          </w:p>
        </w:tc>
        <w:tc>
          <w:tcPr>
            <w:tcW w:w="3738" w:type="dxa"/>
            <w:vAlign w:val="center"/>
          </w:tcPr>
          <w:p w14:paraId="005B206B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0C37CD9E" w14:textId="77777777" w:rsidTr="00AD3375">
        <w:tc>
          <w:tcPr>
            <w:tcW w:w="5307" w:type="dxa"/>
            <w:vAlign w:val="center"/>
          </w:tcPr>
          <w:p w14:paraId="28AC9C57" w14:textId="083CEEE1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ซื้อสินค้า</w:t>
            </w:r>
            <w:r w:rsidR="00DA379B">
              <w:rPr>
                <w:rFonts w:ascii="Angsana New" w:hAnsi="Angsana New"/>
                <w:sz w:val="30"/>
                <w:szCs w:val="30"/>
                <w:lang w:bidi="th-TH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/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วัตถุดิบ</w:t>
            </w:r>
          </w:p>
        </w:tc>
        <w:tc>
          <w:tcPr>
            <w:tcW w:w="3738" w:type="dxa"/>
            <w:vAlign w:val="center"/>
          </w:tcPr>
          <w:p w14:paraId="00F68422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0D707C3D" w14:textId="77777777" w:rsidTr="00AD3375">
        <w:tc>
          <w:tcPr>
            <w:tcW w:w="5307" w:type="dxa"/>
            <w:vAlign w:val="center"/>
          </w:tcPr>
          <w:p w14:paraId="53D7E1E4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ค่าปฏิบัติการและบำรุงรักษา</w:t>
            </w:r>
          </w:p>
        </w:tc>
        <w:tc>
          <w:tcPr>
            <w:tcW w:w="3738" w:type="dxa"/>
            <w:vAlign w:val="center"/>
          </w:tcPr>
          <w:p w14:paraId="1C01D5B7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74466B9C" w14:textId="77777777" w:rsidTr="00AD3375">
        <w:tc>
          <w:tcPr>
            <w:tcW w:w="5307" w:type="dxa"/>
            <w:vAlign w:val="center"/>
          </w:tcPr>
          <w:p w14:paraId="2F5AF0D3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lastRenderedPageBreak/>
              <w:t>รายได้ดอกเบี้ย</w:t>
            </w:r>
          </w:p>
        </w:tc>
        <w:tc>
          <w:tcPr>
            <w:tcW w:w="3738" w:type="dxa"/>
            <w:vAlign w:val="center"/>
          </w:tcPr>
          <w:p w14:paraId="4ED59F20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อัตราตามสัญญา</w:t>
            </w:r>
          </w:p>
        </w:tc>
      </w:tr>
      <w:tr w:rsidR="006B358E" w:rsidRPr="00D246FB" w14:paraId="635B4622" w14:textId="77777777" w:rsidTr="00AD3375">
        <w:tc>
          <w:tcPr>
            <w:tcW w:w="5307" w:type="dxa"/>
            <w:vAlign w:val="center"/>
          </w:tcPr>
          <w:p w14:paraId="6A9ACE7F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รายได้อื่น</w:t>
            </w:r>
          </w:p>
        </w:tc>
        <w:tc>
          <w:tcPr>
            <w:tcW w:w="3738" w:type="dxa"/>
            <w:vAlign w:val="center"/>
          </w:tcPr>
          <w:p w14:paraId="4FF0C8FC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ราคาตามสัญญา</w:t>
            </w:r>
          </w:p>
        </w:tc>
      </w:tr>
      <w:tr w:rsidR="006B358E" w:rsidRPr="00D246FB" w14:paraId="0ABF1091" w14:textId="77777777" w:rsidTr="00AD3375">
        <w:tc>
          <w:tcPr>
            <w:tcW w:w="5307" w:type="dxa"/>
            <w:vAlign w:val="center"/>
          </w:tcPr>
          <w:p w14:paraId="3F9E7758" w14:textId="77777777" w:rsidR="006B358E" w:rsidRPr="00D246FB" w:rsidRDefault="006B358E" w:rsidP="00BD3D91">
            <w:pPr>
              <w:pStyle w:val="block"/>
              <w:spacing w:after="0" w:line="240" w:lineRule="auto"/>
              <w:ind w:left="-18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3738" w:type="dxa"/>
            <w:vAlign w:val="center"/>
          </w:tcPr>
          <w:p w14:paraId="3D554183" w14:textId="77777777" w:rsidR="006B358E" w:rsidRPr="00D246FB" w:rsidRDefault="006B358E" w:rsidP="00BD3D91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อัตราตามสัญญา</w:t>
            </w:r>
          </w:p>
        </w:tc>
      </w:tr>
    </w:tbl>
    <w:p w14:paraId="7BC7C970" w14:textId="77777777" w:rsidR="001D79AC" w:rsidRPr="00B80E09" w:rsidRDefault="001D79AC" w:rsidP="006B35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001882BA" w14:textId="07C642AA" w:rsidR="006B358E" w:rsidRPr="00D246FB" w:rsidRDefault="006B358E" w:rsidP="006B35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  <w:r w:rsidRPr="00D246FB">
        <w:rPr>
          <w:rFonts w:ascii="Angsana New" w:hAnsi="Angsana New" w:hint="cs"/>
          <w:spacing w:val="4"/>
          <w:sz w:val="30"/>
          <w:szCs w:val="30"/>
          <w:cs/>
        </w:rPr>
        <w:t xml:space="preserve">รายการที่สำคัญกับบุคคลหรือกิจการที่เกี่ยวข้องกันสำหรับแต่ละปีสิ้นสุดวันที่ </w:t>
      </w:r>
      <w:r w:rsidR="00DB71A4" w:rsidRPr="00DB71A4">
        <w:rPr>
          <w:rFonts w:ascii="Angsana New" w:hAnsi="Angsana New" w:hint="cs"/>
          <w:spacing w:val="4"/>
          <w:sz w:val="30"/>
          <w:szCs w:val="30"/>
        </w:rPr>
        <w:t>31</w:t>
      </w:r>
      <w:r w:rsidRPr="00D246FB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4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4"/>
          <w:sz w:val="30"/>
          <w:szCs w:val="30"/>
          <w:cs/>
        </w:rPr>
        <w:t>สรุปได้ดังนี้</w:t>
      </w:r>
    </w:p>
    <w:p w14:paraId="475BC075" w14:textId="77777777" w:rsidR="00BF3991" w:rsidRPr="00B80E09" w:rsidRDefault="00BF3991" w:rsidP="00BF399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540"/>
        </w:tabs>
        <w:ind w:left="540"/>
        <w:jc w:val="thaiDistribute"/>
        <w:rPr>
          <w:rFonts w:ascii="Angsana New" w:hAnsi="Angsana New"/>
          <w:spacing w:val="-2"/>
          <w:sz w:val="30"/>
          <w:szCs w:val="30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74"/>
        <w:gridCol w:w="241"/>
        <w:gridCol w:w="1198"/>
        <w:gridCol w:w="243"/>
        <w:gridCol w:w="1116"/>
        <w:gridCol w:w="247"/>
        <w:gridCol w:w="9"/>
        <w:gridCol w:w="1172"/>
      </w:tblGrid>
      <w:tr w:rsidR="00F813C9" w:rsidRPr="00D246FB" w14:paraId="1740757B" w14:textId="77777777" w:rsidTr="00AD3375">
        <w:trPr>
          <w:tblHeader/>
        </w:trPr>
        <w:tc>
          <w:tcPr>
            <w:tcW w:w="2115" w:type="pct"/>
            <w:vAlign w:val="bottom"/>
          </w:tcPr>
          <w:p w14:paraId="25F32CC3" w14:textId="77777777" w:rsidR="00647E5B" w:rsidRPr="00D246FB" w:rsidRDefault="00647E5B" w:rsidP="005F41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pacing w:val="-6"/>
                <w:sz w:val="30"/>
                <w:szCs w:val="30"/>
              </w:rPr>
              <w:br w:type="page"/>
            </w:r>
          </w:p>
        </w:tc>
        <w:tc>
          <w:tcPr>
            <w:tcW w:w="1396" w:type="pct"/>
            <w:gridSpan w:val="3"/>
            <w:vAlign w:val="bottom"/>
          </w:tcPr>
          <w:p w14:paraId="7D08F74C" w14:textId="77777777" w:rsidR="00647E5B" w:rsidRPr="00D246FB" w:rsidRDefault="00647E5B" w:rsidP="005F41EC">
            <w:pPr>
              <w:pStyle w:val="BodyText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0" w:type="pct"/>
            <w:vAlign w:val="bottom"/>
          </w:tcPr>
          <w:p w14:paraId="5C04233B" w14:textId="77777777" w:rsidR="00647E5B" w:rsidRPr="00D246FB" w:rsidRDefault="00647E5B" w:rsidP="005F41EC">
            <w:pPr>
              <w:pStyle w:val="BodyText"/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9" w:type="pct"/>
            <w:gridSpan w:val="4"/>
            <w:vAlign w:val="bottom"/>
          </w:tcPr>
          <w:p w14:paraId="25C87BC2" w14:textId="77777777" w:rsidR="00647E5B" w:rsidRPr="00D246FB" w:rsidRDefault="00647E5B" w:rsidP="005F41EC">
            <w:pPr>
              <w:pStyle w:val="BodyText"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813C9" w:rsidRPr="00D246FB" w14:paraId="5A86E725" w14:textId="77777777" w:rsidTr="00AD3375">
        <w:trPr>
          <w:tblHeader/>
        </w:trPr>
        <w:tc>
          <w:tcPr>
            <w:tcW w:w="2115" w:type="pct"/>
            <w:vAlign w:val="bottom"/>
          </w:tcPr>
          <w:p w14:paraId="1EE7A569" w14:textId="5B33CCE3" w:rsidR="00647E5B" w:rsidRPr="00D246FB" w:rsidRDefault="005D2813" w:rsidP="000C7B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627" w:type="pct"/>
            <w:shd w:val="clear" w:color="auto" w:fill="auto"/>
            <w:vAlign w:val="bottom"/>
          </w:tcPr>
          <w:p w14:paraId="37C169B0" w14:textId="19F0A9E9" w:rsidR="00647E5B" w:rsidRPr="00D246FB" w:rsidRDefault="00DB71A4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29" w:type="pct"/>
            <w:vAlign w:val="bottom"/>
          </w:tcPr>
          <w:p w14:paraId="120055CA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shd w:val="clear" w:color="auto" w:fill="auto"/>
            <w:vAlign w:val="bottom"/>
          </w:tcPr>
          <w:p w14:paraId="31E7D97C" w14:textId="2EA56CC5" w:rsidR="00647E5B" w:rsidRPr="00D246FB" w:rsidRDefault="00DB71A4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130" w:type="pct"/>
            <w:vAlign w:val="bottom"/>
          </w:tcPr>
          <w:p w14:paraId="268F3F3E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shd w:val="clear" w:color="auto" w:fill="auto"/>
            <w:vAlign w:val="bottom"/>
          </w:tcPr>
          <w:p w14:paraId="6079F527" w14:textId="18585509" w:rsidR="00647E5B" w:rsidRPr="00D246FB" w:rsidRDefault="00DB71A4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37" w:type="pct"/>
            <w:gridSpan w:val="2"/>
            <w:vAlign w:val="bottom"/>
          </w:tcPr>
          <w:p w14:paraId="41BECBE2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6" w:type="pct"/>
            <w:shd w:val="clear" w:color="auto" w:fill="auto"/>
            <w:vAlign w:val="bottom"/>
          </w:tcPr>
          <w:p w14:paraId="4FA07A76" w14:textId="430AF6DD" w:rsidR="00647E5B" w:rsidRPr="00D246FB" w:rsidRDefault="00DB71A4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</w:tr>
      <w:tr w:rsidR="00F813C9" w:rsidRPr="00D246FB" w14:paraId="5857EACB" w14:textId="77777777" w:rsidTr="00AD3375">
        <w:trPr>
          <w:trHeight w:val="255"/>
          <w:tblHeader/>
        </w:trPr>
        <w:tc>
          <w:tcPr>
            <w:tcW w:w="2115" w:type="pct"/>
            <w:vAlign w:val="bottom"/>
          </w:tcPr>
          <w:p w14:paraId="045E4DF6" w14:textId="77777777" w:rsidR="00647E5B" w:rsidRPr="00D246FB" w:rsidRDefault="00647E5B" w:rsidP="00F961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90" w:right="-131" w:firstLine="9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5" w:type="pct"/>
            <w:gridSpan w:val="8"/>
            <w:vAlign w:val="bottom"/>
          </w:tcPr>
          <w:p w14:paraId="30E18FD7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813C9" w:rsidRPr="00D246FB" w14:paraId="7F4B8CCA" w14:textId="77777777" w:rsidTr="00AD3375">
        <w:tc>
          <w:tcPr>
            <w:tcW w:w="2115" w:type="pct"/>
            <w:vAlign w:val="bottom"/>
          </w:tcPr>
          <w:p w14:paraId="3FD756B9" w14:textId="77777777" w:rsidR="00647E5B" w:rsidRPr="00D246FB" w:rsidRDefault="00647E5B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ผู้ถือหุ้นรายใหญ่</w:t>
            </w:r>
          </w:p>
        </w:tc>
        <w:tc>
          <w:tcPr>
            <w:tcW w:w="627" w:type="pct"/>
            <w:vAlign w:val="bottom"/>
          </w:tcPr>
          <w:p w14:paraId="4326BD0A" w14:textId="77777777" w:rsidR="00647E5B" w:rsidRPr="00D246FB" w:rsidRDefault="00647E5B" w:rsidP="005F41EC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29" w:type="pct"/>
            <w:vAlign w:val="bottom"/>
          </w:tcPr>
          <w:p w14:paraId="402F0D90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8281A7D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658D0AB2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EE02DF8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2" w:type="pct"/>
            <w:vAlign w:val="bottom"/>
          </w:tcPr>
          <w:p w14:paraId="29508519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110EC941" w14:textId="77777777" w:rsidR="00647E5B" w:rsidRPr="00D246FB" w:rsidRDefault="00647E5B" w:rsidP="005F41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0944F3" w:rsidRPr="00D246FB" w14:paraId="11CEC0C6" w14:textId="77777777" w:rsidTr="00AD3375">
        <w:tc>
          <w:tcPr>
            <w:tcW w:w="2115" w:type="pct"/>
            <w:vAlign w:val="bottom"/>
          </w:tcPr>
          <w:p w14:paraId="10651AD8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รายได้จากการขายไฟฟ้า</w:t>
            </w:r>
          </w:p>
        </w:tc>
        <w:tc>
          <w:tcPr>
            <w:tcW w:w="627" w:type="pct"/>
            <w:shd w:val="clear" w:color="auto" w:fill="auto"/>
            <w:vAlign w:val="bottom"/>
          </w:tcPr>
          <w:p w14:paraId="11C394E2" w14:textId="75F2C486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28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672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488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17334F5C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shd w:val="clear" w:color="auto" w:fill="auto"/>
            <w:vAlign w:val="bottom"/>
          </w:tcPr>
          <w:p w14:paraId="26784B2C" w14:textId="6510F56A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350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467</w:t>
            </w:r>
          </w:p>
        </w:tc>
        <w:tc>
          <w:tcPr>
            <w:tcW w:w="130" w:type="pct"/>
            <w:vAlign w:val="bottom"/>
          </w:tcPr>
          <w:p w14:paraId="6FE8AD26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4C4786A9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6F05E4F9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02E0DA8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944F3" w:rsidRPr="00D246FB" w14:paraId="270E29D7" w14:textId="77777777" w:rsidTr="00AD3375">
        <w:tc>
          <w:tcPr>
            <w:tcW w:w="2115" w:type="pct"/>
            <w:vAlign w:val="bottom"/>
          </w:tcPr>
          <w:p w14:paraId="43C61E22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รายได้ค่าบริการเดินเครื่องและบำรุงรักษา</w:t>
            </w:r>
          </w:p>
        </w:tc>
        <w:tc>
          <w:tcPr>
            <w:tcW w:w="627" w:type="pct"/>
            <w:shd w:val="clear" w:color="auto" w:fill="auto"/>
            <w:vAlign w:val="bottom"/>
          </w:tcPr>
          <w:p w14:paraId="227ECCA7" w14:textId="3BBBBFB0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035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757DF563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shd w:val="clear" w:color="auto" w:fill="auto"/>
            <w:vAlign w:val="bottom"/>
          </w:tcPr>
          <w:p w14:paraId="7C3BC52E" w14:textId="38954AF3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53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193</w:t>
            </w:r>
          </w:p>
        </w:tc>
        <w:tc>
          <w:tcPr>
            <w:tcW w:w="130" w:type="pct"/>
            <w:vAlign w:val="bottom"/>
          </w:tcPr>
          <w:p w14:paraId="1C087D69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0CBFD6D3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36A1208A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E6A1756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944F3" w:rsidRPr="00D246FB" w14:paraId="166FDB9B" w14:textId="77777777" w:rsidTr="00AD3375">
        <w:tc>
          <w:tcPr>
            <w:tcW w:w="2115" w:type="pct"/>
            <w:vAlign w:val="bottom"/>
          </w:tcPr>
          <w:p w14:paraId="6567F0A6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รายได้ตามสัญญาเช่า</w:t>
            </w:r>
          </w:p>
        </w:tc>
        <w:tc>
          <w:tcPr>
            <w:tcW w:w="627" w:type="pct"/>
            <w:shd w:val="clear" w:color="auto" w:fill="auto"/>
            <w:vAlign w:val="bottom"/>
          </w:tcPr>
          <w:p w14:paraId="5F87FE73" w14:textId="2505344D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553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209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7F395C10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shd w:val="clear" w:color="auto" w:fill="auto"/>
            <w:vAlign w:val="bottom"/>
          </w:tcPr>
          <w:p w14:paraId="568DCD4B" w14:textId="40A7C81F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923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233</w:t>
            </w:r>
          </w:p>
        </w:tc>
        <w:tc>
          <w:tcPr>
            <w:tcW w:w="130" w:type="pct"/>
            <w:vAlign w:val="bottom"/>
          </w:tcPr>
          <w:p w14:paraId="19099D46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0E356E8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4C89B8E7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A875FB7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944F3" w:rsidRPr="00D246FB" w14:paraId="15C135B8" w14:textId="77777777" w:rsidTr="00AD3375">
        <w:tc>
          <w:tcPr>
            <w:tcW w:w="2115" w:type="pct"/>
            <w:vAlign w:val="bottom"/>
          </w:tcPr>
          <w:p w14:paraId="5C4880E7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ซื้อไฟฟ้า</w:t>
            </w:r>
          </w:p>
        </w:tc>
        <w:tc>
          <w:tcPr>
            <w:tcW w:w="627" w:type="pct"/>
            <w:shd w:val="clear" w:color="auto" w:fill="FFFFFF"/>
            <w:vAlign w:val="bottom"/>
          </w:tcPr>
          <w:p w14:paraId="64861594" w14:textId="6B1B5DE5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838</w:t>
            </w:r>
          </w:p>
        </w:tc>
        <w:tc>
          <w:tcPr>
            <w:tcW w:w="129" w:type="pct"/>
            <w:vAlign w:val="bottom"/>
          </w:tcPr>
          <w:p w14:paraId="06F6ABAE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4024EEAE" w14:textId="4CEABFDF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160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023</w:t>
            </w:r>
          </w:p>
        </w:tc>
        <w:tc>
          <w:tcPr>
            <w:tcW w:w="130" w:type="pct"/>
            <w:vAlign w:val="bottom"/>
          </w:tcPr>
          <w:p w14:paraId="63E55317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FB176F0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062CD060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04297AB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944F3" w:rsidRPr="00D246FB" w14:paraId="52649BF5" w14:textId="77777777" w:rsidTr="00AD3375">
        <w:tc>
          <w:tcPr>
            <w:tcW w:w="2115" w:type="pct"/>
            <w:vAlign w:val="bottom"/>
          </w:tcPr>
          <w:p w14:paraId="303688F8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ค่าปฏิบัติการและบำรุงรักษา</w:t>
            </w:r>
          </w:p>
        </w:tc>
        <w:tc>
          <w:tcPr>
            <w:tcW w:w="627" w:type="pct"/>
            <w:shd w:val="clear" w:color="auto" w:fill="FFFFFF"/>
            <w:vAlign w:val="bottom"/>
          </w:tcPr>
          <w:p w14:paraId="373171FC" w14:textId="63FA5E7F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196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613</w:t>
            </w:r>
          </w:p>
        </w:tc>
        <w:tc>
          <w:tcPr>
            <w:tcW w:w="129" w:type="pct"/>
            <w:vAlign w:val="bottom"/>
          </w:tcPr>
          <w:p w14:paraId="7EEE9F11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3595D2B" w14:textId="2A0FD487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249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128</w:t>
            </w:r>
          </w:p>
        </w:tc>
        <w:tc>
          <w:tcPr>
            <w:tcW w:w="130" w:type="pct"/>
            <w:vAlign w:val="bottom"/>
          </w:tcPr>
          <w:p w14:paraId="3657F631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78C78C9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13029FB3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6B53FFC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944F3" w:rsidRPr="00D246FB" w14:paraId="3E5DBF07" w14:textId="77777777" w:rsidTr="00AD3375">
        <w:tc>
          <w:tcPr>
            <w:tcW w:w="2115" w:type="pct"/>
            <w:vAlign w:val="bottom"/>
          </w:tcPr>
          <w:p w14:paraId="78BFF80B" w14:textId="77777777" w:rsidR="000944F3" w:rsidRPr="00D246FB" w:rsidRDefault="000944F3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ค่าบริการจัดการเชื้อเพลิง</w:t>
            </w:r>
          </w:p>
        </w:tc>
        <w:tc>
          <w:tcPr>
            <w:tcW w:w="627" w:type="pct"/>
            <w:vAlign w:val="bottom"/>
          </w:tcPr>
          <w:p w14:paraId="779BA95E" w14:textId="67C575E6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175</w:t>
            </w:r>
          </w:p>
        </w:tc>
        <w:tc>
          <w:tcPr>
            <w:tcW w:w="129" w:type="pct"/>
            <w:vAlign w:val="bottom"/>
          </w:tcPr>
          <w:p w14:paraId="29BD603A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1216C42" w14:textId="5E5B7BED" w:rsidR="000944F3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0944F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155</w:t>
            </w:r>
          </w:p>
        </w:tc>
        <w:tc>
          <w:tcPr>
            <w:tcW w:w="130" w:type="pct"/>
            <w:vAlign w:val="bottom"/>
          </w:tcPr>
          <w:p w14:paraId="5A42FBFD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56C9F4D9" w14:textId="77777777" w:rsidR="000944F3" w:rsidRPr="00D246FB" w:rsidRDefault="000944F3" w:rsidP="00162B34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1CC2FDCE" w14:textId="77777777" w:rsidR="000944F3" w:rsidRPr="00D246FB" w:rsidRDefault="000944F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7F8F7A8F" w14:textId="77777777" w:rsidR="000944F3" w:rsidRPr="00D246FB" w:rsidRDefault="000944F3" w:rsidP="00E263D9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40085497" w14:textId="77777777" w:rsidTr="00AD3375">
        <w:tc>
          <w:tcPr>
            <w:tcW w:w="2115" w:type="pct"/>
            <w:vAlign w:val="bottom"/>
          </w:tcPr>
          <w:p w14:paraId="2D764BC8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ค่าบริการอื่น</w:t>
            </w:r>
          </w:p>
        </w:tc>
        <w:tc>
          <w:tcPr>
            <w:tcW w:w="627" w:type="pct"/>
            <w:vAlign w:val="bottom"/>
          </w:tcPr>
          <w:p w14:paraId="2E460223" w14:textId="403C31DC" w:rsidR="00E263D9" w:rsidRPr="00CE4BE7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E34F3A" w:rsidRPr="00CE4BE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911</w:t>
            </w:r>
          </w:p>
        </w:tc>
        <w:tc>
          <w:tcPr>
            <w:tcW w:w="129" w:type="pct"/>
            <w:vAlign w:val="bottom"/>
          </w:tcPr>
          <w:p w14:paraId="4ECCC152" w14:textId="77777777" w:rsidR="00E263D9" w:rsidRPr="00CE4BE7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0214101" w14:textId="47364EC4" w:rsidR="00E263D9" w:rsidRPr="00CE4BE7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E263D9" w:rsidRPr="00CE4BE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328</w:t>
            </w:r>
          </w:p>
        </w:tc>
        <w:tc>
          <w:tcPr>
            <w:tcW w:w="130" w:type="pct"/>
            <w:vAlign w:val="bottom"/>
          </w:tcPr>
          <w:p w14:paraId="36C79184" w14:textId="77777777" w:rsidR="00E263D9" w:rsidRPr="00CE4BE7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12639BD" w14:textId="6EC16570" w:rsidR="00E263D9" w:rsidRPr="00CE4BE7" w:rsidRDefault="00DB71A4" w:rsidP="007D7835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E34F3A" w:rsidRPr="00CE4BE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586</w:t>
            </w:r>
          </w:p>
        </w:tc>
        <w:tc>
          <w:tcPr>
            <w:tcW w:w="132" w:type="pct"/>
            <w:vAlign w:val="bottom"/>
          </w:tcPr>
          <w:p w14:paraId="5281D7C2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55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A3F0DFC" w14:textId="3860D833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</w:tr>
      <w:tr w:rsidR="00E263D9" w:rsidRPr="00B80E09" w14:paraId="14611F9C" w14:textId="77777777" w:rsidTr="00AD3375">
        <w:tc>
          <w:tcPr>
            <w:tcW w:w="2115" w:type="pct"/>
            <w:vAlign w:val="bottom"/>
          </w:tcPr>
          <w:p w14:paraId="1AA1E8BE" w14:textId="77777777" w:rsidR="00E263D9" w:rsidRPr="00B80E09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7" w:type="pct"/>
            <w:vAlign w:val="bottom"/>
          </w:tcPr>
          <w:p w14:paraId="506A8A3A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2"/>
                <w:tab w:val="decimal" w:pos="865"/>
              </w:tabs>
              <w:spacing w:after="0" w:line="240" w:lineRule="auto"/>
              <w:ind w:right="7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" w:type="pct"/>
            <w:vAlign w:val="bottom"/>
          </w:tcPr>
          <w:p w14:paraId="2245BEAB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8B079AA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2"/>
                <w:tab w:val="decimal" w:pos="865"/>
              </w:tabs>
              <w:spacing w:after="0" w:line="240" w:lineRule="auto"/>
              <w:ind w:right="7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0" w:type="pct"/>
            <w:vAlign w:val="bottom"/>
          </w:tcPr>
          <w:p w14:paraId="55385CE7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E50E434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2" w:type="pct"/>
            <w:vAlign w:val="bottom"/>
          </w:tcPr>
          <w:p w14:paraId="304F9A60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78E21589" w14:textId="77777777" w:rsidR="00E263D9" w:rsidRPr="00B80E09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E263D9" w:rsidRPr="00D246FB" w14:paraId="64E6A2BC" w14:textId="77777777" w:rsidTr="00AD3375">
        <w:tc>
          <w:tcPr>
            <w:tcW w:w="2115" w:type="pct"/>
            <w:vAlign w:val="bottom"/>
          </w:tcPr>
          <w:p w14:paraId="6D065A71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627" w:type="pct"/>
            <w:vAlign w:val="bottom"/>
          </w:tcPr>
          <w:p w14:paraId="27C898C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2"/>
                <w:tab w:val="decimal" w:pos="865"/>
              </w:tabs>
              <w:spacing w:after="0" w:line="240" w:lineRule="auto"/>
              <w:ind w:right="7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" w:type="pct"/>
            <w:vAlign w:val="bottom"/>
          </w:tcPr>
          <w:p w14:paraId="559A3B0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18D82802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2"/>
                <w:tab w:val="decimal" w:pos="865"/>
              </w:tabs>
              <w:spacing w:after="0" w:line="240" w:lineRule="auto"/>
              <w:ind w:right="7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0" w:type="pct"/>
            <w:vAlign w:val="bottom"/>
          </w:tcPr>
          <w:p w14:paraId="378396B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4E3AAB79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2" w:type="pct"/>
            <w:vAlign w:val="bottom"/>
          </w:tcPr>
          <w:p w14:paraId="3BD1207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0D84BF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E34F3A" w:rsidRPr="00D246FB" w14:paraId="5DB6DE6A" w14:textId="77777777" w:rsidTr="00AD3375">
        <w:tc>
          <w:tcPr>
            <w:tcW w:w="2115" w:type="pct"/>
            <w:vAlign w:val="bottom"/>
          </w:tcPr>
          <w:p w14:paraId="7EFDF0FE" w14:textId="77777777" w:rsidR="00E34F3A" w:rsidRPr="00D246FB" w:rsidRDefault="00E34F3A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รายได้ค่าบริการการจัดการ</w:t>
            </w:r>
          </w:p>
        </w:tc>
        <w:tc>
          <w:tcPr>
            <w:tcW w:w="627" w:type="pct"/>
            <w:vAlign w:val="bottom"/>
          </w:tcPr>
          <w:p w14:paraId="6F133349" w14:textId="77777777" w:rsidR="00E34F3A" w:rsidRPr="00D246FB" w:rsidRDefault="00E34F3A" w:rsidP="00162B3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4EA370D4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F2C51D9" w14:textId="77777777" w:rsidR="00E34F3A" w:rsidRPr="00D246FB" w:rsidRDefault="00E34F3A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124CF40F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D3BB19A" w14:textId="66919387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164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197</w:t>
            </w:r>
          </w:p>
        </w:tc>
        <w:tc>
          <w:tcPr>
            <w:tcW w:w="132" w:type="pct"/>
            <w:vAlign w:val="bottom"/>
          </w:tcPr>
          <w:p w14:paraId="661925BA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DC94708" w14:textId="74A4C4FD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238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762</w:t>
            </w:r>
          </w:p>
        </w:tc>
      </w:tr>
      <w:tr w:rsidR="00E34F3A" w:rsidRPr="00D246FB" w14:paraId="626545AC" w14:textId="77777777" w:rsidTr="00AD3375">
        <w:tc>
          <w:tcPr>
            <w:tcW w:w="2115" w:type="pct"/>
            <w:vAlign w:val="bottom"/>
          </w:tcPr>
          <w:p w14:paraId="4B7F608C" w14:textId="77777777" w:rsidR="00E34F3A" w:rsidRPr="00D246FB" w:rsidRDefault="00E34F3A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627" w:type="pct"/>
            <w:vAlign w:val="bottom"/>
          </w:tcPr>
          <w:p w14:paraId="70A7C51B" w14:textId="77777777" w:rsidR="00E34F3A" w:rsidRPr="00D246FB" w:rsidRDefault="00E34F3A" w:rsidP="00162B3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6F418C60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40B32A8C" w14:textId="77777777" w:rsidR="00E34F3A" w:rsidRPr="00D246FB" w:rsidRDefault="00E34F3A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34741773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4B46167" w14:textId="102645F2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50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196</w:t>
            </w:r>
          </w:p>
        </w:tc>
        <w:tc>
          <w:tcPr>
            <w:tcW w:w="132" w:type="pct"/>
            <w:vAlign w:val="bottom"/>
          </w:tcPr>
          <w:p w14:paraId="7709A952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48B1A720" w14:textId="015B307E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44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128</w:t>
            </w:r>
          </w:p>
        </w:tc>
      </w:tr>
      <w:tr w:rsidR="00E34F3A" w:rsidRPr="00D246FB" w14:paraId="0D0A29A4" w14:textId="77777777" w:rsidTr="00AD3375">
        <w:tc>
          <w:tcPr>
            <w:tcW w:w="2115" w:type="pct"/>
            <w:vAlign w:val="bottom"/>
          </w:tcPr>
          <w:p w14:paraId="622EC986" w14:textId="77777777" w:rsidR="00E34F3A" w:rsidRPr="00D246FB" w:rsidRDefault="00E34F3A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27" w:type="pct"/>
            <w:vAlign w:val="bottom"/>
          </w:tcPr>
          <w:p w14:paraId="37F6050E" w14:textId="77777777" w:rsidR="00E34F3A" w:rsidRPr="00D246FB" w:rsidRDefault="00E34F3A" w:rsidP="00162B3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42CA8B9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051BBB6" w14:textId="77777777" w:rsidR="00E34F3A" w:rsidRPr="00D246FB" w:rsidRDefault="00E34F3A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0A9B34B9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7F425D91" w14:textId="559CDD9E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283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271</w:t>
            </w:r>
          </w:p>
        </w:tc>
        <w:tc>
          <w:tcPr>
            <w:tcW w:w="132" w:type="pct"/>
            <w:vAlign w:val="bottom"/>
          </w:tcPr>
          <w:p w14:paraId="300C8501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B573E9E" w14:textId="2CA91DB0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068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049</w:t>
            </w:r>
          </w:p>
        </w:tc>
      </w:tr>
      <w:tr w:rsidR="00E34F3A" w:rsidRPr="00D246FB" w14:paraId="5F63873C" w14:textId="77777777" w:rsidTr="00AD3375">
        <w:tc>
          <w:tcPr>
            <w:tcW w:w="2115" w:type="pct"/>
            <w:vAlign w:val="bottom"/>
          </w:tcPr>
          <w:p w14:paraId="59EC1DF7" w14:textId="77777777" w:rsidR="00E34F3A" w:rsidRPr="00D246FB" w:rsidRDefault="00E34F3A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627" w:type="pct"/>
            <w:vAlign w:val="bottom"/>
          </w:tcPr>
          <w:p w14:paraId="52467F12" w14:textId="77777777" w:rsidR="00E34F3A" w:rsidRPr="00D246FB" w:rsidRDefault="00E34F3A" w:rsidP="00162B3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585B66B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5B421C1" w14:textId="77777777" w:rsidR="00E34F3A" w:rsidRPr="00D246FB" w:rsidRDefault="00E34F3A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0A7FBEC3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1C5E38E" w14:textId="57E06BAC" w:rsidR="00E34F3A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</w:t>
            </w:r>
            <w:r w:rsidR="00E34F3A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872</w:t>
            </w:r>
          </w:p>
        </w:tc>
        <w:tc>
          <w:tcPr>
            <w:tcW w:w="132" w:type="pct"/>
            <w:vAlign w:val="bottom"/>
          </w:tcPr>
          <w:p w14:paraId="7FB79892" w14:textId="77777777" w:rsidR="00E34F3A" w:rsidRPr="00D246FB" w:rsidRDefault="00E34F3A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41651F03" w14:textId="77777777" w:rsidR="00E34F3A" w:rsidRPr="00D246FB" w:rsidRDefault="00E34F3A" w:rsidP="00E34F3A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BC71AE" w:rsidRPr="00D246FB" w14:paraId="58577200" w14:textId="77777777" w:rsidTr="00AD3375">
        <w:tc>
          <w:tcPr>
            <w:tcW w:w="2115" w:type="pct"/>
            <w:vAlign w:val="bottom"/>
          </w:tcPr>
          <w:p w14:paraId="52393B7E" w14:textId="77777777" w:rsidR="00BC71AE" w:rsidRPr="00D246FB" w:rsidRDefault="00BC71AE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78AC30C1" w14:textId="77777777" w:rsidR="00BC71AE" w:rsidRPr="00D246FB" w:rsidRDefault="00BC71AE" w:rsidP="00162B34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00D7501B" w14:textId="77777777" w:rsidR="00BC71AE" w:rsidRPr="00D246FB" w:rsidRDefault="00BC71AE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5F28D62D" w14:textId="77777777" w:rsidR="00BC71AE" w:rsidRPr="00D246FB" w:rsidRDefault="00BC71AE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3CAD694C" w14:textId="77777777" w:rsidR="00BC71AE" w:rsidRPr="00D246FB" w:rsidRDefault="00BC71AE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3AD4B98" w14:textId="77777777" w:rsidR="00BC71AE" w:rsidRPr="00D43133" w:rsidRDefault="00BC71AE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" w:type="pct"/>
            <w:vAlign w:val="bottom"/>
          </w:tcPr>
          <w:p w14:paraId="0A39EEE6" w14:textId="77777777" w:rsidR="00BC71AE" w:rsidRPr="00D246FB" w:rsidRDefault="00BC71AE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B8E9783" w14:textId="77777777" w:rsidR="00BC71AE" w:rsidRPr="00D246FB" w:rsidRDefault="00BC71AE" w:rsidP="00E34F3A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0AEBDF50" w14:textId="77777777" w:rsidTr="00AD3375">
        <w:tc>
          <w:tcPr>
            <w:tcW w:w="2115" w:type="pct"/>
            <w:vAlign w:val="bottom"/>
          </w:tcPr>
          <w:p w14:paraId="5226C89C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27" w:type="pct"/>
            <w:vAlign w:val="bottom"/>
          </w:tcPr>
          <w:p w14:paraId="34EAFBD6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35CC218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32FEBC5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1074E4B2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F764B8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283BF267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1ECF1F2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4DFA57DE" w14:textId="77777777" w:rsidTr="00AD3375">
        <w:trPr>
          <w:trHeight w:val="167"/>
        </w:trPr>
        <w:tc>
          <w:tcPr>
            <w:tcW w:w="2115" w:type="pct"/>
            <w:vAlign w:val="bottom"/>
          </w:tcPr>
          <w:p w14:paraId="15E2AB00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รายได้ค่าบริการการจัดการ</w:t>
            </w:r>
          </w:p>
        </w:tc>
        <w:tc>
          <w:tcPr>
            <w:tcW w:w="627" w:type="pct"/>
            <w:vAlign w:val="bottom"/>
          </w:tcPr>
          <w:p w14:paraId="33C6D58D" w14:textId="55C7A634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276</w:t>
            </w:r>
          </w:p>
        </w:tc>
        <w:tc>
          <w:tcPr>
            <w:tcW w:w="129" w:type="pct"/>
            <w:vAlign w:val="bottom"/>
          </w:tcPr>
          <w:p w14:paraId="6DFB3EB0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5AA0D62E" w14:textId="694940F4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232</w:t>
            </w:r>
          </w:p>
        </w:tc>
        <w:tc>
          <w:tcPr>
            <w:tcW w:w="130" w:type="pct"/>
            <w:vAlign w:val="bottom"/>
          </w:tcPr>
          <w:p w14:paraId="67458072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705D782B" w14:textId="1EF5F794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276</w:t>
            </w:r>
          </w:p>
        </w:tc>
        <w:tc>
          <w:tcPr>
            <w:tcW w:w="132" w:type="pct"/>
            <w:vAlign w:val="bottom"/>
          </w:tcPr>
          <w:p w14:paraId="4CD7F2E5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138E1CFA" w14:textId="56322190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232</w:t>
            </w:r>
          </w:p>
        </w:tc>
      </w:tr>
      <w:tr w:rsidR="00E263D9" w:rsidRPr="00D246FB" w14:paraId="2FE35DC5" w14:textId="77777777" w:rsidTr="00AD3375">
        <w:tc>
          <w:tcPr>
            <w:tcW w:w="2115" w:type="pct"/>
            <w:vAlign w:val="bottom"/>
          </w:tcPr>
          <w:p w14:paraId="1809D091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27" w:type="pct"/>
            <w:vAlign w:val="bottom"/>
          </w:tcPr>
          <w:p w14:paraId="4B931A40" w14:textId="77777777" w:rsidR="00E263D9" w:rsidRPr="00D246FB" w:rsidRDefault="0074401B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6562DF57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1D1F017F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4989266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D92F8EA" w14:textId="7B69B0CC" w:rsidR="00E263D9" w:rsidRPr="00D246FB" w:rsidRDefault="00DB71A4" w:rsidP="00E263D9">
            <w:pPr>
              <w:pStyle w:val="acctfourfigures"/>
              <w:tabs>
                <w:tab w:val="clear" w:pos="765"/>
                <w:tab w:val="decimal" w:pos="89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200</w:t>
            </w:r>
          </w:p>
        </w:tc>
        <w:tc>
          <w:tcPr>
            <w:tcW w:w="132" w:type="pct"/>
            <w:vAlign w:val="bottom"/>
          </w:tcPr>
          <w:p w14:paraId="7A63E50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55603F9" w14:textId="7618B726" w:rsidR="00E263D9" w:rsidRPr="00D246FB" w:rsidRDefault="00DB71A4" w:rsidP="00E263D9">
            <w:pPr>
              <w:pStyle w:val="acctfourfigures"/>
              <w:tabs>
                <w:tab w:val="clear" w:pos="765"/>
                <w:tab w:val="decimal" w:pos="89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44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993</w:t>
            </w:r>
          </w:p>
        </w:tc>
      </w:tr>
      <w:tr w:rsidR="00E263D9" w:rsidRPr="00D246FB" w14:paraId="72FA7BD8" w14:textId="77777777" w:rsidTr="00AD3375">
        <w:tc>
          <w:tcPr>
            <w:tcW w:w="2115" w:type="pct"/>
            <w:vAlign w:val="bottom"/>
          </w:tcPr>
          <w:p w14:paraId="40912123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1AB11C00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178BEF2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E61E1F6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3C2688D0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D5B6383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" w:type="pct"/>
            <w:vAlign w:val="bottom"/>
          </w:tcPr>
          <w:p w14:paraId="26056B2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38ECE42E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480E3D" w:rsidRPr="00D246FB" w14:paraId="67863386" w14:textId="77777777" w:rsidTr="00AD3375">
        <w:tc>
          <w:tcPr>
            <w:tcW w:w="2115" w:type="pct"/>
            <w:vAlign w:val="bottom"/>
          </w:tcPr>
          <w:p w14:paraId="1663AE80" w14:textId="77777777" w:rsidR="00480E3D" w:rsidRPr="00D246FB" w:rsidRDefault="00480E3D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092A1189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2DEF6E9E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55735F91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4626120C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3D8F1E11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" w:type="pct"/>
            <w:vAlign w:val="bottom"/>
          </w:tcPr>
          <w:p w14:paraId="3681457F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1853F261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480E3D" w:rsidRPr="00D246FB" w14:paraId="00F16CE3" w14:textId="77777777" w:rsidTr="00AD3375">
        <w:tc>
          <w:tcPr>
            <w:tcW w:w="2115" w:type="pct"/>
            <w:vAlign w:val="bottom"/>
          </w:tcPr>
          <w:p w14:paraId="131A4169" w14:textId="77777777" w:rsidR="00480E3D" w:rsidRPr="00D246FB" w:rsidRDefault="00480E3D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714C171C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0F1F6F55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43FEC18E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1F544ED6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006130F4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" w:type="pct"/>
            <w:vAlign w:val="bottom"/>
          </w:tcPr>
          <w:p w14:paraId="2B9F9F83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25B73823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480E3D" w:rsidRPr="00D246FB" w14:paraId="6D48CEAC" w14:textId="77777777" w:rsidTr="00AD3375">
        <w:tc>
          <w:tcPr>
            <w:tcW w:w="2115" w:type="pct"/>
            <w:vAlign w:val="bottom"/>
          </w:tcPr>
          <w:p w14:paraId="7482E539" w14:textId="77777777" w:rsidR="00480E3D" w:rsidRPr="00D246FB" w:rsidRDefault="00480E3D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5CA0BDDB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1DA06808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DC3BCD8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49307E50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646AA6B7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" w:type="pct"/>
            <w:vAlign w:val="bottom"/>
          </w:tcPr>
          <w:p w14:paraId="6A8AAAA5" w14:textId="77777777" w:rsidR="00480E3D" w:rsidRPr="00D246FB" w:rsidRDefault="00480E3D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4C178EB" w14:textId="77777777" w:rsidR="00480E3D" w:rsidRPr="00D246FB" w:rsidRDefault="00480E3D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263D9" w:rsidRPr="00D246FB" w14:paraId="0E334467" w14:textId="77777777" w:rsidTr="00AD3375">
        <w:tc>
          <w:tcPr>
            <w:tcW w:w="2115" w:type="pct"/>
            <w:vAlign w:val="bottom"/>
          </w:tcPr>
          <w:p w14:paraId="0E6E0415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การร่วมค้า</w:t>
            </w:r>
          </w:p>
        </w:tc>
        <w:tc>
          <w:tcPr>
            <w:tcW w:w="627" w:type="pct"/>
            <w:vAlign w:val="bottom"/>
          </w:tcPr>
          <w:p w14:paraId="2D9F61C9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" w:type="pct"/>
            <w:vAlign w:val="bottom"/>
          </w:tcPr>
          <w:p w14:paraId="567732C9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35E42FE6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0E0E4D18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55B05095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68104D2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46DAA83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4801FB9E" w14:textId="77777777" w:rsidTr="00AD3375">
        <w:tc>
          <w:tcPr>
            <w:tcW w:w="2115" w:type="pct"/>
            <w:vAlign w:val="bottom"/>
          </w:tcPr>
          <w:p w14:paraId="5FD3CA9B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รายได้ค่าบริการเดินเครื่องและบำรุงรักษา</w:t>
            </w:r>
          </w:p>
        </w:tc>
        <w:tc>
          <w:tcPr>
            <w:tcW w:w="627" w:type="pct"/>
            <w:vAlign w:val="bottom"/>
          </w:tcPr>
          <w:p w14:paraId="5B107612" w14:textId="7F885756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990</w:t>
            </w:r>
          </w:p>
        </w:tc>
        <w:tc>
          <w:tcPr>
            <w:tcW w:w="129" w:type="pct"/>
            <w:vAlign w:val="bottom"/>
          </w:tcPr>
          <w:p w14:paraId="218E819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30EF4D1" w14:textId="5411E327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517</w:t>
            </w:r>
          </w:p>
        </w:tc>
        <w:tc>
          <w:tcPr>
            <w:tcW w:w="130" w:type="pct"/>
            <w:vAlign w:val="bottom"/>
          </w:tcPr>
          <w:p w14:paraId="1FD2EA2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796D366D" w14:textId="77777777" w:rsidR="00E263D9" w:rsidRPr="00D246FB" w:rsidRDefault="0074401B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6DCDDB2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D5D1BD9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026D9DFB" w14:textId="77777777" w:rsidTr="00AD3375">
        <w:tc>
          <w:tcPr>
            <w:tcW w:w="2115" w:type="pct"/>
            <w:vAlign w:val="bottom"/>
          </w:tcPr>
          <w:p w14:paraId="0F1EC78D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รายได้ค่าบริการการจัดการ</w:t>
            </w:r>
          </w:p>
        </w:tc>
        <w:tc>
          <w:tcPr>
            <w:tcW w:w="627" w:type="pct"/>
            <w:vAlign w:val="bottom"/>
          </w:tcPr>
          <w:p w14:paraId="2ADA15F6" w14:textId="7B8390F3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230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242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0B89388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A49D1A2" w14:textId="2D2A76B4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241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130" w:type="pct"/>
            <w:vAlign w:val="bottom"/>
          </w:tcPr>
          <w:p w14:paraId="6CFBF7B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195BD6DE" w14:textId="0013FADB" w:rsidR="0074401B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229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186</w:t>
            </w:r>
          </w:p>
        </w:tc>
        <w:tc>
          <w:tcPr>
            <w:tcW w:w="132" w:type="pct"/>
            <w:vAlign w:val="bottom"/>
          </w:tcPr>
          <w:p w14:paraId="734EC7F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3059DC85" w14:textId="73035CBB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241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613</w:t>
            </w:r>
          </w:p>
        </w:tc>
      </w:tr>
      <w:tr w:rsidR="00E263D9" w:rsidRPr="00D246FB" w14:paraId="371BF237" w14:textId="77777777" w:rsidTr="00AD3375">
        <w:tc>
          <w:tcPr>
            <w:tcW w:w="2115" w:type="pct"/>
            <w:vAlign w:val="bottom"/>
          </w:tcPr>
          <w:p w14:paraId="42525A7C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627" w:type="pct"/>
            <w:vAlign w:val="bottom"/>
          </w:tcPr>
          <w:p w14:paraId="6C6618A5" w14:textId="10ADF06C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695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23CC5B5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1D9EE80" w14:textId="6B8437E8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416</w:t>
            </w:r>
          </w:p>
        </w:tc>
        <w:tc>
          <w:tcPr>
            <w:tcW w:w="130" w:type="pct"/>
            <w:vAlign w:val="bottom"/>
          </w:tcPr>
          <w:p w14:paraId="509F9E08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167E8ABA" w14:textId="513676C8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695</w:t>
            </w:r>
          </w:p>
        </w:tc>
        <w:tc>
          <w:tcPr>
            <w:tcW w:w="132" w:type="pct"/>
            <w:vAlign w:val="bottom"/>
          </w:tcPr>
          <w:p w14:paraId="0F9CB1A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95904DB" w14:textId="21525CF0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416</w:t>
            </w:r>
          </w:p>
        </w:tc>
      </w:tr>
      <w:tr w:rsidR="00E263D9" w:rsidRPr="00D246FB" w14:paraId="2D16933E" w14:textId="77777777" w:rsidTr="00AD3375">
        <w:tc>
          <w:tcPr>
            <w:tcW w:w="2115" w:type="pct"/>
            <w:vAlign w:val="bottom"/>
          </w:tcPr>
          <w:p w14:paraId="46280BB6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27" w:type="pct"/>
            <w:vAlign w:val="bottom"/>
          </w:tcPr>
          <w:p w14:paraId="095615E5" w14:textId="77777777" w:rsidR="00E263D9" w:rsidRPr="00D246FB" w:rsidRDefault="0074401B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46929E5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01D0AF79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3DE855D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596" w:type="pct"/>
            <w:vAlign w:val="bottom"/>
          </w:tcPr>
          <w:p w14:paraId="15325C13" w14:textId="2CAFA4BF" w:rsidR="00E263D9" w:rsidRPr="00D246FB" w:rsidRDefault="00DB71A4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163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146</w:t>
            </w:r>
          </w:p>
        </w:tc>
        <w:tc>
          <w:tcPr>
            <w:tcW w:w="132" w:type="pct"/>
            <w:vAlign w:val="bottom"/>
          </w:tcPr>
          <w:p w14:paraId="4803012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364FC3C8" w14:textId="510AE4E7" w:rsidR="00E263D9" w:rsidRPr="00D246FB" w:rsidRDefault="00DB71A4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228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023</w:t>
            </w:r>
          </w:p>
        </w:tc>
      </w:tr>
      <w:tr w:rsidR="00A91CD7" w:rsidRPr="00D246FB" w14:paraId="0E19900A" w14:textId="77777777" w:rsidTr="00AD3375">
        <w:tc>
          <w:tcPr>
            <w:tcW w:w="2115" w:type="pct"/>
            <w:vAlign w:val="bottom"/>
          </w:tcPr>
          <w:p w14:paraId="4ABCDA68" w14:textId="77777777" w:rsidR="00A91CD7" w:rsidRPr="00D246FB" w:rsidRDefault="00A91CD7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627" w:type="pct"/>
            <w:vAlign w:val="bottom"/>
          </w:tcPr>
          <w:p w14:paraId="4A13A524" w14:textId="49BDF0B8" w:rsidR="00A91CD7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34</w:t>
            </w:r>
            <w:r w:rsidR="00A91CD7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746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6EB33C5A" w14:textId="77777777" w:rsidR="00A91CD7" w:rsidRPr="00D246FB" w:rsidRDefault="00A91CD7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D1F4693" w14:textId="5ABEF5CF" w:rsidR="00A91CD7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42</w:t>
            </w:r>
            <w:r w:rsidR="00A91CD7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005</w:t>
            </w:r>
          </w:p>
        </w:tc>
        <w:tc>
          <w:tcPr>
            <w:tcW w:w="130" w:type="pct"/>
            <w:vAlign w:val="bottom"/>
          </w:tcPr>
          <w:p w14:paraId="63E3553C" w14:textId="77777777" w:rsidR="00A91CD7" w:rsidRPr="00D246FB" w:rsidRDefault="00A91CD7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349C4ED" w14:textId="77777777" w:rsidR="00A91CD7" w:rsidRPr="00D246FB" w:rsidRDefault="00A91CD7" w:rsidP="00162B3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  <w:vAlign w:val="bottom"/>
          </w:tcPr>
          <w:p w14:paraId="601481AD" w14:textId="77777777" w:rsidR="00A91CD7" w:rsidRPr="00D246FB" w:rsidRDefault="00A91CD7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DBFB1ED" w14:textId="77777777" w:rsidR="00A91CD7" w:rsidRPr="00D246FB" w:rsidRDefault="00A91CD7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D1C13" w:rsidRPr="00D246FB" w14:paraId="79AC3B76" w14:textId="77777777" w:rsidTr="00AD3375">
        <w:tc>
          <w:tcPr>
            <w:tcW w:w="2115" w:type="pct"/>
            <w:vAlign w:val="bottom"/>
          </w:tcPr>
          <w:p w14:paraId="6E9F11AD" w14:textId="77777777" w:rsidR="003D1C13" w:rsidRPr="00D246FB" w:rsidRDefault="003D1C13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6775FFC0" w14:textId="77777777" w:rsidR="003D1C13" w:rsidRPr="00D246FB" w:rsidRDefault="003D1C13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34E143CA" w14:textId="77777777" w:rsidR="003D1C13" w:rsidRPr="00D246FB" w:rsidRDefault="003D1C1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40F26A75" w14:textId="77777777" w:rsidR="003D1C13" w:rsidRPr="00D246FB" w:rsidRDefault="003D1C13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30" w:type="pct"/>
            <w:vAlign w:val="bottom"/>
          </w:tcPr>
          <w:p w14:paraId="2EEAEEAF" w14:textId="77777777" w:rsidR="003D1C13" w:rsidRPr="00D246FB" w:rsidRDefault="003D1C1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05D383CC" w14:textId="77777777" w:rsidR="003D1C13" w:rsidRPr="00D246FB" w:rsidRDefault="003D1C1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1E73E2E2" w14:textId="77777777" w:rsidR="003D1C13" w:rsidRPr="00D246FB" w:rsidRDefault="003D1C1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ED3AD4D" w14:textId="77777777" w:rsidR="003D1C13" w:rsidRPr="00D246FB" w:rsidRDefault="003D1C13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7ABB736D" w14:textId="77777777" w:rsidTr="00AD3375">
        <w:tc>
          <w:tcPr>
            <w:tcW w:w="2115" w:type="pct"/>
            <w:vAlign w:val="bottom"/>
          </w:tcPr>
          <w:p w14:paraId="0B9B1540" w14:textId="66C13EB8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บริษัทย่อยของการร่วมค้า</w:t>
            </w:r>
          </w:p>
        </w:tc>
        <w:tc>
          <w:tcPr>
            <w:tcW w:w="627" w:type="pct"/>
            <w:vAlign w:val="bottom"/>
          </w:tcPr>
          <w:p w14:paraId="578AF384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08AD02C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050F88A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30" w:type="pct"/>
            <w:vAlign w:val="bottom"/>
          </w:tcPr>
          <w:p w14:paraId="6D5BBB51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732E15E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4A0BF68B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47FE1D6B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124CB" w:rsidRPr="00D246FB" w14:paraId="0B66EE70" w14:textId="77777777" w:rsidTr="00AD3375">
        <w:tc>
          <w:tcPr>
            <w:tcW w:w="2115" w:type="pct"/>
            <w:vAlign w:val="bottom"/>
          </w:tcPr>
          <w:p w14:paraId="04480979" w14:textId="77777777" w:rsidR="001124CB" w:rsidRPr="00D246FB" w:rsidRDefault="001124CB" w:rsidP="00112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รายได้ค่าบริการการจัดการ</w:t>
            </w:r>
          </w:p>
        </w:tc>
        <w:tc>
          <w:tcPr>
            <w:tcW w:w="627" w:type="pct"/>
            <w:vAlign w:val="bottom"/>
          </w:tcPr>
          <w:p w14:paraId="5AA01796" w14:textId="65D80C0E" w:rsidR="001124CB" w:rsidRPr="00D246FB" w:rsidRDefault="00DB71A4" w:rsidP="001124CB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644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4AB5AAE9" w14:textId="77777777" w:rsidR="001124CB" w:rsidRPr="00D246FB" w:rsidRDefault="001124CB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366A892F" w14:textId="77777777" w:rsidR="001124CB" w:rsidRPr="00D246FB" w:rsidRDefault="001124CB" w:rsidP="001124CB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301D9010" w14:textId="77777777" w:rsidR="001124CB" w:rsidRPr="00D246FB" w:rsidRDefault="001124CB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596" w:type="pct"/>
            <w:vAlign w:val="bottom"/>
          </w:tcPr>
          <w:p w14:paraId="792C944B" w14:textId="13BCC3A0" w:rsidR="001124CB" w:rsidRPr="00D246FB" w:rsidRDefault="00DB71A4" w:rsidP="007440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43</w:t>
            </w:r>
            <w:r w:rsidR="0074401B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644</w:t>
            </w:r>
          </w:p>
        </w:tc>
        <w:tc>
          <w:tcPr>
            <w:tcW w:w="132" w:type="pct"/>
            <w:vAlign w:val="bottom"/>
          </w:tcPr>
          <w:p w14:paraId="3E420352" w14:textId="77777777" w:rsidR="001124CB" w:rsidRPr="00D246FB" w:rsidRDefault="001124CB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5864738" w14:textId="77777777" w:rsidR="001124CB" w:rsidRPr="00D246FB" w:rsidRDefault="001124CB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15BFE" w:rsidRPr="00D246FB" w14:paraId="63D1C71C" w14:textId="77777777" w:rsidTr="00AD3375">
        <w:tc>
          <w:tcPr>
            <w:tcW w:w="2115" w:type="pct"/>
            <w:vAlign w:val="bottom"/>
          </w:tcPr>
          <w:p w14:paraId="104F6713" w14:textId="0D994D80" w:rsidR="00F15BFE" w:rsidRPr="00D246FB" w:rsidRDefault="00F15BFE" w:rsidP="00112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627" w:type="pct"/>
            <w:vAlign w:val="bottom"/>
          </w:tcPr>
          <w:p w14:paraId="51320ADC" w14:textId="4295AB01" w:rsidR="00F15BFE" w:rsidRPr="00D43133" w:rsidRDefault="00DB71A4" w:rsidP="001124CB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363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07D7744A" w14:textId="77777777" w:rsidR="00F15BFE" w:rsidRPr="00D246FB" w:rsidRDefault="00F15BFE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F94F09B" w14:textId="237111B6" w:rsidR="00F15BFE" w:rsidRPr="00D246FB" w:rsidRDefault="00F15BFE" w:rsidP="001124CB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3FDF4D37" w14:textId="77777777" w:rsidR="00F15BFE" w:rsidRPr="00D246FB" w:rsidRDefault="00F15BFE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74A207D3" w14:textId="37B28985" w:rsidR="00F15BFE" w:rsidRPr="00D43133" w:rsidRDefault="00DB71A4" w:rsidP="007440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363</w:t>
            </w:r>
          </w:p>
        </w:tc>
        <w:tc>
          <w:tcPr>
            <w:tcW w:w="132" w:type="pct"/>
            <w:vAlign w:val="bottom"/>
          </w:tcPr>
          <w:p w14:paraId="0713297C" w14:textId="77777777" w:rsidR="00F15BFE" w:rsidRPr="00D246FB" w:rsidRDefault="00F15BFE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52B2908" w14:textId="40018F4C" w:rsidR="00F15BFE" w:rsidRPr="00D246FB" w:rsidRDefault="00F15BFE" w:rsidP="001124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10E2" w:rsidRPr="00D246FB" w14:paraId="2AA292E8" w14:textId="77777777" w:rsidTr="00AD3375">
        <w:tc>
          <w:tcPr>
            <w:tcW w:w="2115" w:type="pct"/>
            <w:vAlign w:val="bottom"/>
          </w:tcPr>
          <w:p w14:paraId="06D5EFEB" w14:textId="77777777" w:rsidR="004A10E2" w:rsidRPr="00D246FB" w:rsidRDefault="004A10E2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5861CACF" w14:textId="77777777" w:rsidR="004A10E2" w:rsidRPr="00D246FB" w:rsidRDefault="004A10E2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3AAE4922" w14:textId="77777777" w:rsidR="004A10E2" w:rsidRPr="00D246FB" w:rsidRDefault="004A10E2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4B386056" w14:textId="77777777" w:rsidR="004A10E2" w:rsidRPr="00D246FB" w:rsidRDefault="004A10E2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</w:p>
        </w:tc>
        <w:tc>
          <w:tcPr>
            <w:tcW w:w="130" w:type="pct"/>
            <w:vAlign w:val="bottom"/>
          </w:tcPr>
          <w:p w14:paraId="4CD4ABEB" w14:textId="77777777" w:rsidR="004A10E2" w:rsidRPr="00D246FB" w:rsidRDefault="004A10E2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15D426B2" w14:textId="77777777" w:rsidR="004A10E2" w:rsidRPr="00D246FB" w:rsidRDefault="004A10E2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06DD49B8" w14:textId="77777777" w:rsidR="004A10E2" w:rsidRPr="00D246FB" w:rsidRDefault="004A10E2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7261BD28" w14:textId="77777777" w:rsidR="004A10E2" w:rsidRPr="00D246FB" w:rsidRDefault="004A10E2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4F8F6D67" w14:textId="77777777" w:rsidTr="00AD3375">
        <w:trPr>
          <w:trHeight w:val="317"/>
        </w:trPr>
        <w:tc>
          <w:tcPr>
            <w:tcW w:w="2115" w:type="pct"/>
            <w:vAlign w:val="bottom"/>
          </w:tcPr>
          <w:p w14:paraId="39EA8CFF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27" w:type="pct"/>
            <w:vAlign w:val="bottom"/>
          </w:tcPr>
          <w:p w14:paraId="762FEDBF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27C0B3C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6BE52E2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</w:p>
        </w:tc>
        <w:tc>
          <w:tcPr>
            <w:tcW w:w="130" w:type="pct"/>
            <w:vAlign w:val="bottom"/>
          </w:tcPr>
          <w:p w14:paraId="6E7E5D4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00CE2B78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00663BA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D0ABA0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38E672E7" w14:textId="77777777" w:rsidTr="00AD3375">
        <w:tc>
          <w:tcPr>
            <w:tcW w:w="2115" w:type="pct"/>
            <w:vAlign w:val="bottom"/>
          </w:tcPr>
          <w:p w14:paraId="4C64E81A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27" w:type="pct"/>
            <w:vAlign w:val="bottom"/>
          </w:tcPr>
          <w:p w14:paraId="5629058F" w14:textId="3B676B1B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62B34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013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7EC7302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3A8FA6B5" w14:textId="591F39C5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</w:p>
        </w:tc>
        <w:tc>
          <w:tcPr>
            <w:tcW w:w="130" w:type="pct"/>
            <w:vAlign w:val="bottom"/>
          </w:tcPr>
          <w:p w14:paraId="33FB338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46F4068D" w14:textId="464ABC89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62B34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013</w:t>
            </w:r>
          </w:p>
        </w:tc>
        <w:tc>
          <w:tcPr>
            <w:tcW w:w="132" w:type="pct"/>
            <w:vAlign w:val="bottom"/>
          </w:tcPr>
          <w:p w14:paraId="1AAC208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58686B3A" w14:textId="550ABF39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</w:p>
        </w:tc>
      </w:tr>
      <w:tr w:rsidR="00BA3A38" w:rsidRPr="00BA3A38" w14:paraId="68C424BF" w14:textId="77777777" w:rsidTr="00AD3375">
        <w:tc>
          <w:tcPr>
            <w:tcW w:w="2115" w:type="pct"/>
            <w:vAlign w:val="bottom"/>
          </w:tcPr>
          <w:p w14:paraId="0D64B448" w14:textId="67053B26" w:rsidR="00BA3A38" w:rsidRPr="00F120FD" w:rsidRDefault="00BA3A38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120FD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ค่าบริการอื่น</w:t>
            </w:r>
          </w:p>
        </w:tc>
        <w:tc>
          <w:tcPr>
            <w:tcW w:w="627" w:type="pct"/>
            <w:vAlign w:val="bottom"/>
          </w:tcPr>
          <w:p w14:paraId="6B64F7CF" w14:textId="55A206FA" w:rsidR="00BA3A38" w:rsidRPr="00F120FD" w:rsidRDefault="00DB71A4" w:rsidP="007D7835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7D7835" w:rsidRPr="00F120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449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1B83AF3F" w14:textId="77777777" w:rsidR="00BA3A38" w:rsidRPr="00F120FD" w:rsidRDefault="00BA3A38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5E6BEDB" w14:textId="79E2F2EF" w:rsidR="00BA3A38" w:rsidRPr="00F120FD" w:rsidRDefault="00BA3A38" w:rsidP="00BA3A38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7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120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30" w:type="pct"/>
            <w:vAlign w:val="bottom"/>
          </w:tcPr>
          <w:p w14:paraId="2034AF87" w14:textId="77777777" w:rsidR="00BA3A38" w:rsidRPr="00F120FD" w:rsidRDefault="00BA3A38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203E8AF6" w14:textId="4A509B4A" w:rsidR="00BA3A38" w:rsidRPr="00F120FD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BA3A38" w:rsidRPr="00F120FD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449</w:t>
            </w:r>
          </w:p>
        </w:tc>
        <w:tc>
          <w:tcPr>
            <w:tcW w:w="132" w:type="pct"/>
            <w:vAlign w:val="bottom"/>
          </w:tcPr>
          <w:p w14:paraId="1A65CCB2" w14:textId="77777777" w:rsidR="00BA3A38" w:rsidRPr="00F120FD" w:rsidRDefault="00BA3A38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4E6A8D86" w14:textId="7F265D35" w:rsidR="00BA3A38" w:rsidRPr="00F120FD" w:rsidRDefault="00BA3A38" w:rsidP="00BA3A38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120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AD3375" w:rsidRPr="00D246FB" w14:paraId="0BA63D83" w14:textId="77777777" w:rsidTr="00AD3375">
        <w:tc>
          <w:tcPr>
            <w:tcW w:w="2115" w:type="pct"/>
            <w:vAlign w:val="bottom"/>
          </w:tcPr>
          <w:p w14:paraId="71C95044" w14:textId="77777777" w:rsidR="00AD3375" w:rsidRPr="00D246FB" w:rsidRDefault="00AD3375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firstLine="9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27" w:type="pct"/>
            <w:vAlign w:val="bottom"/>
          </w:tcPr>
          <w:p w14:paraId="5319306C" w14:textId="77777777" w:rsidR="00AD3375" w:rsidRPr="00D246FB" w:rsidRDefault="00AD3375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0863727C" w14:textId="77777777" w:rsidR="00AD3375" w:rsidRPr="00D246FB" w:rsidRDefault="00AD3375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6A2BAAF4" w14:textId="77777777" w:rsidR="00AD3375" w:rsidRPr="00D246FB" w:rsidRDefault="00AD3375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30" w:type="pct"/>
            <w:vAlign w:val="bottom"/>
          </w:tcPr>
          <w:p w14:paraId="284A3D6A" w14:textId="77777777" w:rsidR="00AD3375" w:rsidRPr="00D246FB" w:rsidRDefault="00AD3375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4322DF21" w14:textId="77777777" w:rsidR="00AD3375" w:rsidRPr="00D246FB" w:rsidRDefault="00AD3375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2BD6C3BD" w14:textId="77777777" w:rsidR="00AD3375" w:rsidRPr="00D246FB" w:rsidRDefault="00AD3375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691FFFD3" w14:textId="77777777" w:rsidR="00AD3375" w:rsidRPr="00D246FB" w:rsidRDefault="00AD3375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6F06D934" w14:textId="77777777" w:rsidTr="00AD3375">
        <w:tc>
          <w:tcPr>
            <w:tcW w:w="2115" w:type="pct"/>
            <w:vAlign w:val="bottom"/>
          </w:tcPr>
          <w:p w14:paraId="0CC7236F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627" w:type="pct"/>
            <w:vAlign w:val="bottom"/>
          </w:tcPr>
          <w:p w14:paraId="4EA723E1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7D183E4F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261B5928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30" w:type="pct"/>
            <w:vAlign w:val="bottom"/>
          </w:tcPr>
          <w:p w14:paraId="0238222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3E823A9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  <w:vAlign w:val="bottom"/>
          </w:tcPr>
          <w:p w14:paraId="250E43D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7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2F4E6F0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78BFF8EE" w14:textId="77777777" w:rsidTr="00AD3375">
        <w:tc>
          <w:tcPr>
            <w:tcW w:w="2115" w:type="pct"/>
            <w:vAlign w:val="bottom"/>
          </w:tcPr>
          <w:p w14:paraId="74C7826B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  <w:vAlign w:val="bottom"/>
          </w:tcPr>
          <w:p w14:paraId="24E33DAE" w14:textId="396264B0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144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124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3CC20AF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7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7B2B5588" w14:textId="228F6691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152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843</w:t>
            </w:r>
          </w:p>
        </w:tc>
        <w:tc>
          <w:tcPr>
            <w:tcW w:w="130" w:type="pct"/>
            <w:vAlign w:val="bottom"/>
          </w:tcPr>
          <w:p w14:paraId="487D3E4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07CA73EC" w14:textId="297D53C2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145</w:t>
            </w:r>
          </w:p>
        </w:tc>
        <w:tc>
          <w:tcPr>
            <w:tcW w:w="132" w:type="pct"/>
            <w:vAlign w:val="bottom"/>
          </w:tcPr>
          <w:p w14:paraId="7CCDE791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0239A6C8" w14:textId="58E0957D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214</w:t>
            </w:r>
          </w:p>
        </w:tc>
      </w:tr>
      <w:tr w:rsidR="00E263D9" w:rsidRPr="00D246FB" w14:paraId="1789AC25" w14:textId="77777777" w:rsidTr="00AD3375">
        <w:tc>
          <w:tcPr>
            <w:tcW w:w="2115" w:type="pct"/>
            <w:vAlign w:val="bottom"/>
          </w:tcPr>
          <w:p w14:paraId="77BDBE18" w14:textId="2BC7053F" w:rsidR="00E263D9" w:rsidRPr="007C4635" w:rsidRDefault="007C4635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C4635">
              <w:rPr>
                <w:rFonts w:asciiTheme="majorBidi" w:hAnsiTheme="majorBidi" w:cstheme="majorBidi" w:hint="cs"/>
                <w:sz w:val="30"/>
                <w:szCs w:val="30"/>
                <w:cs/>
              </w:rPr>
              <w:t>โครงการสมทบเงิน</w:t>
            </w:r>
            <w:r w:rsidR="009D6280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ที่กำหนดไว้</w:t>
            </w:r>
          </w:p>
        </w:tc>
        <w:tc>
          <w:tcPr>
            <w:tcW w:w="627" w:type="pct"/>
            <w:vAlign w:val="bottom"/>
          </w:tcPr>
          <w:p w14:paraId="45328465" w14:textId="0086F5A5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966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3E0E034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vAlign w:val="bottom"/>
          </w:tcPr>
          <w:p w14:paraId="3AA002BF" w14:textId="6C5A9F29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757</w:t>
            </w:r>
          </w:p>
        </w:tc>
        <w:tc>
          <w:tcPr>
            <w:tcW w:w="130" w:type="pct"/>
            <w:vAlign w:val="bottom"/>
          </w:tcPr>
          <w:p w14:paraId="2796385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48FB80F3" w14:textId="5A79360C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792</w:t>
            </w:r>
          </w:p>
        </w:tc>
        <w:tc>
          <w:tcPr>
            <w:tcW w:w="132" w:type="pct"/>
            <w:vAlign w:val="bottom"/>
          </w:tcPr>
          <w:p w14:paraId="738EB7F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  <w:tab w:val="decimal" w:pos="89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vAlign w:val="bottom"/>
          </w:tcPr>
          <w:p w14:paraId="4534D985" w14:textId="3C9CBACC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430</w:t>
            </w:r>
          </w:p>
        </w:tc>
      </w:tr>
      <w:tr w:rsidR="00E263D9" w:rsidRPr="00D246FB" w14:paraId="6C0F9049" w14:textId="77777777" w:rsidTr="00AD3375">
        <w:tc>
          <w:tcPr>
            <w:tcW w:w="2115" w:type="pct"/>
            <w:vAlign w:val="bottom"/>
          </w:tcPr>
          <w:p w14:paraId="179DBF57" w14:textId="38BA44DA" w:rsidR="00E263D9" w:rsidRPr="00D246FB" w:rsidRDefault="00A82607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627" w:type="pct"/>
            <w:tcBorders>
              <w:bottom w:val="single" w:sz="4" w:space="0" w:color="auto"/>
            </w:tcBorders>
            <w:vAlign w:val="bottom"/>
          </w:tcPr>
          <w:p w14:paraId="19C2336A" w14:textId="333D02C0" w:rsidR="00E263D9" w:rsidRPr="00D246FB" w:rsidRDefault="00DB71A4" w:rsidP="00D27C98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681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4A3B35EF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0" w:type="pct"/>
            <w:tcBorders>
              <w:bottom w:val="single" w:sz="4" w:space="0" w:color="auto"/>
            </w:tcBorders>
            <w:vAlign w:val="bottom"/>
          </w:tcPr>
          <w:p w14:paraId="5C90F627" w14:textId="66AAB0A7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428</w:t>
            </w:r>
          </w:p>
        </w:tc>
        <w:tc>
          <w:tcPr>
            <w:tcW w:w="130" w:type="pct"/>
            <w:vAlign w:val="bottom"/>
          </w:tcPr>
          <w:p w14:paraId="4040185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  <w:tcBorders>
              <w:bottom w:val="single" w:sz="4" w:space="0" w:color="auto"/>
            </w:tcBorders>
            <w:vAlign w:val="bottom"/>
          </w:tcPr>
          <w:p w14:paraId="75F2000A" w14:textId="56496BF9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D27C9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053</w:t>
            </w:r>
          </w:p>
        </w:tc>
        <w:tc>
          <w:tcPr>
            <w:tcW w:w="132" w:type="pct"/>
            <w:vAlign w:val="bottom"/>
          </w:tcPr>
          <w:p w14:paraId="5FF8824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tcBorders>
              <w:bottom w:val="single" w:sz="4" w:space="0" w:color="auto"/>
            </w:tcBorders>
            <w:vAlign w:val="bottom"/>
          </w:tcPr>
          <w:p w14:paraId="5BABE225" w14:textId="07F15313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187</w:t>
            </w:r>
          </w:p>
        </w:tc>
      </w:tr>
      <w:tr w:rsidR="00E263D9" w:rsidRPr="00D246FB" w14:paraId="325037AD" w14:textId="77777777" w:rsidTr="00AD3375">
        <w:tc>
          <w:tcPr>
            <w:tcW w:w="2115" w:type="pct"/>
            <w:vAlign w:val="bottom"/>
          </w:tcPr>
          <w:p w14:paraId="2C1F4179" w14:textId="77777777" w:rsidR="00E263D9" w:rsidRPr="00D246FB" w:rsidRDefault="00E263D9" w:rsidP="000C7BC8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1F89A9" w14:textId="7CC4CB67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153</w:t>
            </w:r>
            <w:r w:rsidR="00D27C98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771</w:t>
            </w:r>
          </w:p>
        </w:tc>
        <w:tc>
          <w:tcPr>
            <w:tcW w:w="129" w:type="pct"/>
            <w:tcBorders>
              <w:left w:val="nil"/>
            </w:tcBorders>
            <w:vAlign w:val="bottom"/>
          </w:tcPr>
          <w:p w14:paraId="42F0F5E8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4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169322" w14:textId="1147AD8D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165</w:t>
            </w:r>
            <w:r w:rsidR="00E263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028</w:t>
            </w:r>
          </w:p>
        </w:tc>
        <w:tc>
          <w:tcPr>
            <w:tcW w:w="130" w:type="pct"/>
            <w:vAlign w:val="bottom"/>
          </w:tcPr>
          <w:p w14:paraId="4A174EA0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3030B4" w14:textId="771BC629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75</w:t>
            </w:r>
            <w:r w:rsidR="00D27C98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990</w:t>
            </w:r>
          </w:p>
        </w:tc>
        <w:tc>
          <w:tcPr>
            <w:tcW w:w="132" w:type="pct"/>
            <w:vAlign w:val="bottom"/>
          </w:tcPr>
          <w:p w14:paraId="02C96EC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4"/>
                <w:tab w:val="decimal" w:pos="873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31" w:type="pct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AB14F9" w14:textId="65D3BC39" w:rsidR="00E263D9" w:rsidRPr="00D246FB" w:rsidRDefault="00DB71A4" w:rsidP="00E263D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84</w:t>
            </w:r>
            <w:r w:rsidR="00E263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831</w:t>
            </w:r>
          </w:p>
        </w:tc>
      </w:tr>
    </w:tbl>
    <w:p w14:paraId="3561E39F" w14:textId="23FC728C" w:rsidR="00FA54A2" w:rsidRDefault="00FA54A2" w:rsidP="008A42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761F09D5" w14:textId="77777777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  <w:cs/>
        </w:rPr>
      </w:pPr>
      <w:r>
        <w:rPr>
          <w:rFonts w:ascii="Angsana New" w:hAnsi="Angsana New"/>
          <w:spacing w:val="4"/>
          <w:sz w:val="30"/>
          <w:szCs w:val="30"/>
          <w:cs/>
        </w:rPr>
        <w:br w:type="page"/>
      </w:r>
    </w:p>
    <w:p w14:paraId="7C0BD492" w14:textId="54C951B1" w:rsidR="005D2813" w:rsidRPr="00D246FB" w:rsidRDefault="00246D7B" w:rsidP="008A42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  <w:r w:rsidRPr="00D246FB">
        <w:rPr>
          <w:rFonts w:ascii="Angsana New" w:hAnsi="Angsana New" w:hint="cs"/>
          <w:spacing w:val="4"/>
          <w:sz w:val="30"/>
          <w:szCs w:val="30"/>
          <w:cs/>
        </w:rPr>
        <w:lastRenderedPageBreak/>
        <w:t xml:space="preserve">ยอดคงเหลือกับกิจการที่เกี่ยวข้องกัน </w:t>
      </w:r>
      <w:r w:rsidR="005D2813" w:rsidRPr="00D246FB">
        <w:rPr>
          <w:rFonts w:ascii="Angsana New" w:hAnsi="Angsana New" w:hint="cs"/>
          <w:spacing w:val="4"/>
          <w:sz w:val="30"/>
          <w:szCs w:val="30"/>
          <w:cs/>
        </w:rPr>
        <w:t>ณ วันที่</w:t>
      </w:r>
      <w:r w:rsidR="005D2813" w:rsidRPr="00D246FB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pacing w:val="4"/>
          <w:sz w:val="30"/>
          <w:szCs w:val="30"/>
        </w:rPr>
        <w:t>31</w:t>
      </w:r>
      <w:r w:rsidR="005D2813" w:rsidRPr="00D246FB">
        <w:rPr>
          <w:rFonts w:ascii="Angsana New" w:hAnsi="Angsana New" w:hint="cs"/>
          <w:spacing w:val="4"/>
          <w:sz w:val="30"/>
          <w:szCs w:val="30"/>
        </w:rPr>
        <w:t xml:space="preserve"> </w:t>
      </w:r>
      <w:r w:rsidR="005D2813" w:rsidRPr="00D246FB">
        <w:rPr>
          <w:rFonts w:ascii="Angsana New" w:hAnsi="Angsana New" w:hint="cs"/>
          <w:spacing w:val="4"/>
          <w:sz w:val="30"/>
          <w:szCs w:val="30"/>
          <w:cs/>
        </w:rPr>
        <w:t>ธันวาคม มีดังนี้</w:t>
      </w:r>
    </w:p>
    <w:p w14:paraId="6CE6EA69" w14:textId="77777777" w:rsidR="008B61AD" w:rsidRPr="00D246FB" w:rsidRDefault="008B61AD" w:rsidP="008A42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W w:w="935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1"/>
        <w:gridCol w:w="1164"/>
        <w:gridCol w:w="273"/>
        <w:gridCol w:w="1177"/>
        <w:gridCol w:w="241"/>
        <w:gridCol w:w="1110"/>
        <w:gridCol w:w="275"/>
        <w:gridCol w:w="1157"/>
      </w:tblGrid>
      <w:tr w:rsidR="00F813C9" w:rsidRPr="00D246FB" w14:paraId="42BE7A0B" w14:textId="77777777" w:rsidTr="009D6280">
        <w:trPr>
          <w:trHeight w:val="405"/>
        </w:trPr>
        <w:tc>
          <w:tcPr>
            <w:tcW w:w="2116" w:type="pct"/>
            <w:vAlign w:val="bottom"/>
          </w:tcPr>
          <w:p w14:paraId="71BBA445" w14:textId="77777777" w:rsidR="003921F5" w:rsidRPr="00D246FB" w:rsidRDefault="003921F5" w:rsidP="000C7BC8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ลูกหนี้การค้า 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-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กิจการที่เกี่ยวข้องกัน</w:t>
            </w:r>
          </w:p>
        </w:tc>
        <w:tc>
          <w:tcPr>
            <w:tcW w:w="1397" w:type="pct"/>
            <w:gridSpan w:val="3"/>
            <w:shd w:val="clear" w:color="auto" w:fill="auto"/>
            <w:vAlign w:val="bottom"/>
          </w:tcPr>
          <w:p w14:paraId="4699DB16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26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1776A3C0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7" w:type="pct"/>
            <w:gridSpan w:val="3"/>
            <w:shd w:val="clear" w:color="auto" w:fill="auto"/>
            <w:vAlign w:val="bottom"/>
          </w:tcPr>
          <w:p w14:paraId="3D74BE8A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F813C9" w:rsidRPr="00D246FB" w14:paraId="2C8608CD" w14:textId="77777777" w:rsidTr="009D6280">
        <w:trPr>
          <w:trHeight w:val="405"/>
        </w:trPr>
        <w:tc>
          <w:tcPr>
            <w:tcW w:w="2116" w:type="pct"/>
            <w:vAlign w:val="bottom"/>
          </w:tcPr>
          <w:p w14:paraId="205CBD88" w14:textId="77777777" w:rsidR="008B61AD" w:rsidRPr="00D246FB" w:rsidRDefault="008B61AD" w:rsidP="00DD22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2" w:type="pct"/>
            <w:shd w:val="clear" w:color="auto" w:fill="auto"/>
            <w:vAlign w:val="bottom"/>
          </w:tcPr>
          <w:p w14:paraId="20DFD377" w14:textId="303CE778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45C03387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shd w:val="clear" w:color="auto" w:fill="auto"/>
            <w:vAlign w:val="bottom"/>
          </w:tcPr>
          <w:p w14:paraId="79859DD4" w14:textId="358AF3AF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1604BB6A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3" w:type="pct"/>
            <w:shd w:val="clear" w:color="auto" w:fill="auto"/>
            <w:vAlign w:val="bottom"/>
          </w:tcPr>
          <w:p w14:paraId="4E968C7A" w14:textId="2DA3F417" w:rsidR="008B61AD" w:rsidRPr="00D246FB" w:rsidRDefault="00DB71A4" w:rsidP="00FA6B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47" w:type="pct"/>
            <w:shd w:val="clear" w:color="auto" w:fill="auto"/>
            <w:vAlign w:val="bottom"/>
          </w:tcPr>
          <w:p w14:paraId="0097FC4A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shd w:val="clear" w:color="auto" w:fill="auto"/>
            <w:vAlign w:val="bottom"/>
          </w:tcPr>
          <w:p w14:paraId="61B65FCC" w14:textId="48DB97B0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</w:tr>
      <w:tr w:rsidR="00F813C9" w:rsidRPr="00D246FB" w14:paraId="07AF1D93" w14:textId="77777777" w:rsidTr="009D6280">
        <w:trPr>
          <w:trHeight w:val="405"/>
        </w:trPr>
        <w:tc>
          <w:tcPr>
            <w:tcW w:w="2116" w:type="pct"/>
            <w:vAlign w:val="bottom"/>
          </w:tcPr>
          <w:p w14:paraId="2D0C70CC" w14:textId="77777777" w:rsidR="008B61AD" w:rsidRPr="00D246FB" w:rsidRDefault="008B61AD" w:rsidP="00DD22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4" w:type="pct"/>
            <w:gridSpan w:val="7"/>
            <w:vAlign w:val="bottom"/>
          </w:tcPr>
          <w:p w14:paraId="51501128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263D9" w:rsidRPr="00D246FB" w14:paraId="32F0AE0C" w14:textId="77777777" w:rsidTr="009D6280">
        <w:trPr>
          <w:trHeight w:val="389"/>
        </w:trPr>
        <w:tc>
          <w:tcPr>
            <w:tcW w:w="2116" w:type="pct"/>
            <w:vAlign w:val="bottom"/>
          </w:tcPr>
          <w:p w14:paraId="71B0A670" w14:textId="08853F81" w:rsidR="00E263D9" w:rsidRPr="00E62768" w:rsidRDefault="00E62768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62768">
              <w:rPr>
                <w:rFonts w:asciiTheme="majorBidi" w:hAnsiTheme="majorBidi" w:cstheme="majorBidi"/>
                <w:sz w:val="30"/>
                <w:szCs w:val="30"/>
                <w:cs/>
              </w:rPr>
              <w:t>ผู้ถือหุ้นรายใหญ่</w:t>
            </w:r>
          </w:p>
        </w:tc>
        <w:tc>
          <w:tcPr>
            <w:tcW w:w="622" w:type="pct"/>
            <w:vAlign w:val="bottom"/>
          </w:tcPr>
          <w:p w14:paraId="20EE1CBD" w14:textId="08CD146A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1150EC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982</w:t>
            </w:r>
            <w:r w:rsidR="001150EC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071</w:t>
            </w:r>
          </w:p>
        </w:tc>
        <w:tc>
          <w:tcPr>
            <w:tcW w:w="146" w:type="pct"/>
            <w:vAlign w:val="bottom"/>
          </w:tcPr>
          <w:p w14:paraId="69D1307C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vAlign w:val="bottom"/>
          </w:tcPr>
          <w:p w14:paraId="193DFD3C" w14:textId="6B1ED211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277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450</w:t>
            </w:r>
          </w:p>
        </w:tc>
        <w:tc>
          <w:tcPr>
            <w:tcW w:w="129" w:type="pct"/>
            <w:vAlign w:val="bottom"/>
          </w:tcPr>
          <w:p w14:paraId="7A28A7C2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3" w:type="pct"/>
            <w:vAlign w:val="bottom"/>
          </w:tcPr>
          <w:p w14:paraId="04B8A9D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3B57D04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32DF133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645FF5ED" w14:textId="77777777" w:rsidTr="009D6280">
        <w:trPr>
          <w:trHeight w:val="389"/>
        </w:trPr>
        <w:tc>
          <w:tcPr>
            <w:tcW w:w="2116" w:type="pct"/>
            <w:vAlign w:val="bottom"/>
          </w:tcPr>
          <w:p w14:paraId="7CFF8E86" w14:textId="63BB30AF" w:rsidR="00E263D9" w:rsidRPr="00D246FB" w:rsidRDefault="00E62768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62768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การร่วมค้าทางอ้อม</w:t>
            </w:r>
          </w:p>
        </w:tc>
        <w:tc>
          <w:tcPr>
            <w:tcW w:w="622" w:type="pct"/>
            <w:tcBorders>
              <w:bottom w:val="single" w:sz="4" w:space="0" w:color="auto"/>
            </w:tcBorders>
            <w:vAlign w:val="bottom"/>
          </w:tcPr>
          <w:p w14:paraId="730BA8DB" w14:textId="4602F8CD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175</w:t>
            </w:r>
          </w:p>
        </w:tc>
        <w:tc>
          <w:tcPr>
            <w:tcW w:w="146" w:type="pct"/>
            <w:vAlign w:val="bottom"/>
          </w:tcPr>
          <w:p w14:paraId="2159D54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tcBorders>
              <w:bottom w:val="single" w:sz="4" w:space="0" w:color="auto"/>
            </w:tcBorders>
            <w:vAlign w:val="bottom"/>
          </w:tcPr>
          <w:p w14:paraId="0E576759" w14:textId="72164C36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29" w:type="pct"/>
            <w:vAlign w:val="bottom"/>
          </w:tcPr>
          <w:p w14:paraId="4A248C69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vAlign w:val="bottom"/>
          </w:tcPr>
          <w:p w14:paraId="772B7221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58C661F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tcBorders>
              <w:bottom w:val="single" w:sz="4" w:space="0" w:color="auto"/>
            </w:tcBorders>
            <w:vAlign w:val="bottom"/>
          </w:tcPr>
          <w:p w14:paraId="4DA8EB8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393DBF11" w14:textId="77777777" w:rsidTr="009D6280">
        <w:trPr>
          <w:trHeight w:val="389"/>
        </w:trPr>
        <w:tc>
          <w:tcPr>
            <w:tcW w:w="2116" w:type="pct"/>
            <w:vAlign w:val="bottom"/>
          </w:tcPr>
          <w:p w14:paraId="506A702B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2" w:type="pct"/>
            <w:tcBorders>
              <w:top w:val="single" w:sz="4" w:space="0" w:color="auto"/>
            </w:tcBorders>
            <w:vAlign w:val="bottom"/>
          </w:tcPr>
          <w:p w14:paraId="1E5E111E" w14:textId="513F0CA3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1150EC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982</w:t>
            </w:r>
            <w:r w:rsidR="001150EC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246</w:t>
            </w:r>
          </w:p>
        </w:tc>
        <w:tc>
          <w:tcPr>
            <w:tcW w:w="146" w:type="pct"/>
            <w:vAlign w:val="bottom"/>
          </w:tcPr>
          <w:p w14:paraId="19C36A2B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</w:tcBorders>
            <w:vAlign w:val="bottom"/>
          </w:tcPr>
          <w:p w14:paraId="78CCA4EC" w14:textId="4D79DF7C" w:rsidR="00E263D9" w:rsidRPr="00D246FB" w:rsidRDefault="00DB71A4" w:rsidP="00E263D9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277</w:t>
            </w:r>
            <w:r w:rsidR="00E263D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659</w:t>
            </w:r>
          </w:p>
        </w:tc>
        <w:tc>
          <w:tcPr>
            <w:tcW w:w="129" w:type="pct"/>
            <w:vAlign w:val="bottom"/>
          </w:tcPr>
          <w:p w14:paraId="5DDFDF81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3" w:type="pct"/>
            <w:tcBorders>
              <w:top w:val="single" w:sz="4" w:space="0" w:color="auto"/>
            </w:tcBorders>
            <w:vAlign w:val="bottom"/>
          </w:tcPr>
          <w:p w14:paraId="708E35BF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1AB0D11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tcBorders>
              <w:top w:val="single" w:sz="4" w:space="0" w:color="auto"/>
            </w:tcBorders>
            <w:vAlign w:val="bottom"/>
          </w:tcPr>
          <w:p w14:paraId="0C51CD4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3A108C71" w14:textId="77777777" w:rsidTr="009D6280">
        <w:trPr>
          <w:trHeight w:val="389"/>
        </w:trPr>
        <w:tc>
          <w:tcPr>
            <w:tcW w:w="2116" w:type="pct"/>
            <w:vAlign w:val="bottom"/>
          </w:tcPr>
          <w:p w14:paraId="10D7BC94" w14:textId="0BA1DDAB" w:rsidR="00E263D9" w:rsidRPr="00D246FB" w:rsidRDefault="00E263D9" w:rsidP="00D428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ค่าเผื่อผลขาดทุนจากการด้อยค่า</w:t>
            </w:r>
            <w:r w:rsidR="00A8260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="00D4288A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D4288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555E1F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2562</w:t>
            </w:r>
            <w:r w:rsidR="00555E1F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  <w:r w:rsidR="00C43963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 </w:t>
            </w:r>
            <w:r w:rsidR="00555E1F"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ค่าเผื่อหนี้สงสัยจะสูญ)</w:t>
            </w:r>
          </w:p>
        </w:tc>
        <w:tc>
          <w:tcPr>
            <w:tcW w:w="622" w:type="pct"/>
            <w:tcBorders>
              <w:bottom w:val="single" w:sz="4" w:space="0" w:color="auto"/>
            </w:tcBorders>
            <w:vAlign w:val="bottom"/>
          </w:tcPr>
          <w:p w14:paraId="3F6A4598" w14:textId="77777777" w:rsidR="00E263D9" w:rsidRPr="00D246FB" w:rsidRDefault="001150EC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AFCAB29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tcBorders>
              <w:bottom w:val="single" w:sz="4" w:space="0" w:color="auto"/>
            </w:tcBorders>
            <w:vAlign w:val="bottom"/>
          </w:tcPr>
          <w:p w14:paraId="7A3F4704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68945FD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vAlign w:val="bottom"/>
          </w:tcPr>
          <w:p w14:paraId="1F2E5B0F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506803A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tcBorders>
              <w:bottom w:val="single" w:sz="4" w:space="0" w:color="auto"/>
            </w:tcBorders>
            <w:vAlign w:val="bottom"/>
          </w:tcPr>
          <w:p w14:paraId="4160CFCC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263D9" w:rsidRPr="00D246FB" w14:paraId="7687401A" w14:textId="77777777" w:rsidTr="009D6280">
        <w:trPr>
          <w:trHeight w:val="405"/>
        </w:trPr>
        <w:tc>
          <w:tcPr>
            <w:tcW w:w="2116" w:type="pct"/>
            <w:vAlign w:val="bottom"/>
          </w:tcPr>
          <w:p w14:paraId="27E8A1E5" w14:textId="77777777" w:rsidR="00E263D9" w:rsidRPr="00D246FB" w:rsidRDefault="00E263D9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62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9795AD" w14:textId="5243407A" w:rsidR="00E263D9" w:rsidRPr="00D246FB" w:rsidRDefault="00DB71A4" w:rsidP="00E263D9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</w:t>
            </w:r>
            <w:r w:rsidR="001150EC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982</w:t>
            </w:r>
            <w:r w:rsidR="001150EC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246</w:t>
            </w:r>
          </w:p>
        </w:tc>
        <w:tc>
          <w:tcPr>
            <w:tcW w:w="146" w:type="pct"/>
            <w:vAlign w:val="bottom"/>
          </w:tcPr>
          <w:p w14:paraId="2C55CC44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8A0BF1" w14:textId="12A0C361" w:rsidR="00E263D9" w:rsidRPr="00D246FB" w:rsidRDefault="00DB71A4" w:rsidP="00E263D9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</w:t>
            </w:r>
            <w:r w:rsidR="00E263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277</w:t>
            </w:r>
            <w:r w:rsidR="00E263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659</w:t>
            </w:r>
          </w:p>
        </w:tc>
        <w:tc>
          <w:tcPr>
            <w:tcW w:w="129" w:type="pct"/>
            <w:vAlign w:val="bottom"/>
          </w:tcPr>
          <w:p w14:paraId="34F9021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D197E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36BD3C3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BB7514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E263D9" w:rsidRPr="00D246FB" w14:paraId="18E0B730" w14:textId="77777777" w:rsidTr="009D6280">
        <w:trPr>
          <w:trHeight w:val="152"/>
        </w:trPr>
        <w:tc>
          <w:tcPr>
            <w:tcW w:w="2116" w:type="pct"/>
            <w:vAlign w:val="bottom"/>
          </w:tcPr>
          <w:p w14:paraId="3DB31C5B" w14:textId="77777777" w:rsidR="00E263D9" w:rsidRPr="00D246FB" w:rsidRDefault="00E263D9" w:rsidP="00E263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22" w:type="pct"/>
            <w:tcBorders>
              <w:top w:val="double" w:sz="4" w:space="0" w:color="auto"/>
            </w:tcBorders>
            <w:vAlign w:val="bottom"/>
          </w:tcPr>
          <w:p w14:paraId="1B53B317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46" w:type="pct"/>
            <w:vAlign w:val="bottom"/>
          </w:tcPr>
          <w:p w14:paraId="750A3FA3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29" w:type="pct"/>
            <w:tcBorders>
              <w:top w:val="double" w:sz="4" w:space="0" w:color="auto"/>
            </w:tcBorders>
            <w:vAlign w:val="bottom"/>
          </w:tcPr>
          <w:p w14:paraId="25383898" w14:textId="77777777" w:rsidR="00E263D9" w:rsidRPr="00D246FB" w:rsidRDefault="00E263D9" w:rsidP="00E263D9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9" w:type="pct"/>
            <w:vAlign w:val="bottom"/>
          </w:tcPr>
          <w:p w14:paraId="78DFD3BE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593" w:type="pct"/>
            <w:tcBorders>
              <w:top w:val="double" w:sz="4" w:space="0" w:color="auto"/>
            </w:tcBorders>
            <w:vAlign w:val="bottom"/>
          </w:tcPr>
          <w:p w14:paraId="3DCB0687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30C62F1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tcBorders>
              <w:top w:val="double" w:sz="4" w:space="0" w:color="auto"/>
            </w:tcBorders>
            <w:vAlign w:val="bottom"/>
          </w:tcPr>
          <w:p w14:paraId="3E09CBEA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263D9" w:rsidRPr="00D246FB" w14:paraId="5D3E5739" w14:textId="77777777" w:rsidTr="009D6280">
        <w:trPr>
          <w:trHeight w:val="389"/>
        </w:trPr>
        <w:tc>
          <w:tcPr>
            <w:tcW w:w="2116" w:type="pct"/>
            <w:shd w:val="clear" w:color="auto" w:fill="auto"/>
            <w:vAlign w:val="bottom"/>
          </w:tcPr>
          <w:p w14:paraId="5E7BBDCA" w14:textId="027A4DF8" w:rsidR="00E263D9" w:rsidRPr="00D246FB" w:rsidRDefault="00E263D9" w:rsidP="00D428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  <w:r w:rsidR="004012B2"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012B2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2562</w:t>
            </w:r>
            <w:r w:rsidR="004012B2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4012B2"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หนี้สูญ</w:t>
            </w:r>
            <w:r w:rsidR="00D4288A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br/>
            </w:r>
            <w:r w:rsidR="00DB71A4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  </w:t>
            </w:r>
            <w:r w:rsidR="004012B2"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และหนี</w:t>
            </w:r>
            <w:r w:rsidR="00D4288A">
              <w:rPr>
                <w:rFonts w:asciiTheme="majorBidi" w:hAnsiTheme="majorBidi" w:hint="cs"/>
                <w:i/>
                <w:iCs/>
                <w:sz w:val="30"/>
                <w:szCs w:val="30"/>
                <w:cs/>
              </w:rPr>
              <w:t>้</w:t>
            </w:r>
            <w:r w:rsidR="004012B2"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 xml:space="preserve">สงสัยจะสูญ) </w:t>
            </w:r>
            <w:r w:rsidR="004012B2" w:rsidRPr="00D246FB">
              <w:rPr>
                <w:rFonts w:asciiTheme="majorBidi" w:hAnsiTheme="majorBidi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622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C2CD901" w14:textId="77777777" w:rsidR="00E263D9" w:rsidRPr="00D246FB" w:rsidRDefault="001150EC" w:rsidP="005D5F82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F8DE768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29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1F37E23" w14:textId="77777777" w:rsidR="00E263D9" w:rsidRPr="00D246FB" w:rsidRDefault="00E263D9" w:rsidP="005D5F8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  <w:t>-</w:t>
            </w:r>
          </w:p>
        </w:tc>
        <w:tc>
          <w:tcPr>
            <w:tcW w:w="129" w:type="pct"/>
            <w:vAlign w:val="bottom"/>
          </w:tcPr>
          <w:p w14:paraId="653ADA35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3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DD206C3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1D5A22B6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5F2589D" w14:textId="77777777" w:rsidR="00E263D9" w:rsidRPr="00D246FB" w:rsidRDefault="00E263D9" w:rsidP="00E263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0CA84D41" w14:textId="77777777" w:rsidR="003D1C13" w:rsidRDefault="003D1C13" w:rsidP="006730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W w:w="9354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67"/>
        <w:gridCol w:w="268"/>
        <w:gridCol w:w="1180"/>
        <w:gridCol w:w="275"/>
        <w:gridCol w:w="1078"/>
        <w:gridCol w:w="277"/>
        <w:gridCol w:w="1149"/>
      </w:tblGrid>
      <w:tr w:rsidR="00F813C9" w:rsidRPr="00D246FB" w14:paraId="5028B893" w14:textId="77777777" w:rsidTr="00AD3375">
        <w:tc>
          <w:tcPr>
            <w:tcW w:w="2117" w:type="pct"/>
            <w:vAlign w:val="bottom"/>
          </w:tcPr>
          <w:p w14:paraId="07B732BA" w14:textId="77777777" w:rsidR="003921F5" w:rsidRPr="00D246FB" w:rsidRDefault="00A3745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  <w:r w:rsidR="003921F5" w:rsidRPr="00D246FB">
              <w:rPr>
                <w:rFonts w:ascii="Angsana New" w:hAnsi="Angsana New" w:hint="cs"/>
                <w:spacing w:val="4"/>
                <w:sz w:val="30"/>
                <w:szCs w:val="30"/>
              </w:rPr>
              <w:br w:type="page"/>
            </w:r>
            <w:r w:rsidR="003921F5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เงินปันผลค้างรับ</w:t>
            </w:r>
          </w:p>
        </w:tc>
        <w:tc>
          <w:tcPr>
            <w:tcW w:w="1398" w:type="pct"/>
            <w:gridSpan w:val="3"/>
            <w:vAlign w:val="bottom"/>
          </w:tcPr>
          <w:p w14:paraId="1A21BB7A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  <w:vAlign w:val="bottom"/>
          </w:tcPr>
          <w:p w14:paraId="1B21E9C0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8" w:type="pct"/>
            <w:gridSpan w:val="3"/>
            <w:vAlign w:val="bottom"/>
          </w:tcPr>
          <w:p w14:paraId="7F112797" w14:textId="77777777" w:rsidR="003921F5" w:rsidRPr="00D246FB" w:rsidRDefault="003921F5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813C9" w:rsidRPr="00D246FB" w14:paraId="279F5D19" w14:textId="77777777" w:rsidTr="00AD3375">
        <w:tc>
          <w:tcPr>
            <w:tcW w:w="2117" w:type="pct"/>
            <w:vAlign w:val="bottom"/>
          </w:tcPr>
          <w:p w14:paraId="453DCED2" w14:textId="77777777" w:rsidR="00A033D0" w:rsidRPr="00D246FB" w:rsidRDefault="00A033D0" w:rsidP="004002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7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24" w:type="pct"/>
            <w:vAlign w:val="bottom"/>
          </w:tcPr>
          <w:p w14:paraId="6F342BF2" w14:textId="1146E3BA" w:rsidR="00A033D0" w:rsidRPr="00D246FB" w:rsidRDefault="00DB71A4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3" w:type="pct"/>
            <w:vAlign w:val="bottom"/>
          </w:tcPr>
          <w:p w14:paraId="3F86E511" w14:textId="77777777" w:rsidR="00A033D0" w:rsidRPr="00D246FB" w:rsidRDefault="00A033D0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1" w:type="pct"/>
            <w:vAlign w:val="bottom"/>
          </w:tcPr>
          <w:p w14:paraId="350E8449" w14:textId="440AE6F1" w:rsidR="00A033D0" w:rsidRPr="00D246FB" w:rsidRDefault="00DB71A4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7" w:type="pct"/>
            <w:vAlign w:val="bottom"/>
          </w:tcPr>
          <w:p w14:paraId="08F5A676" w14:textId="77777777" w:rsidR="00A033D0" w:rsidRPr="00D246FB" w:rsidRDefault="00A033D0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vAlign w:val="bottom"/>
          </w:tcPr>
          <w:p w14:paraId="52FFAA59" w14:textId="53C6952C" w:rsidR="00A033D0" w:rsidRPr="00D246FB" w:rsidRDefault="00DB71A4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8" w:type="pct"/>
            <w:vAlign w:val="bottom"/>
          </w:tcPr>
          <w:p w14:paraId="3536FBFD" w14:textId="77777777" w:rsidR="00A033D0" w:rsidRPr="00D246FB" w:rsidRDefault="00A033D0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196DE2B8" w14:textId="60F185B4" w:rsidR="00A033D0" w:rsidRPr="00D246FB" w:rsidRDefault="00DB71A4" w:rsidP="00A033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D246FB" w14:paraId="4D4EB47B" w14:textId="77777777" w:rsidTr="00AD3375">
        <w:tc>
          <w:tcPr>
            <w:tcW w:w="2117" w:type="pct"/>
            <w:vAlign w:val="bottom"/>
          </w:tcPr>
          <w:p w14:paraId="27C36106" w14:textId="77777777" w:rsidR="00860F75" w:rsidRPr="00D246FB" w:rsidRDefault="00860F75" w:rsidP="004002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7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83" w:type="pct"/>
            <w:gridSpan w:val="7"/>
            <w:vAlign w:val="bottom"/>
          </w:tcPr>
          <w:p w14:paraId="0D6DEDF6" w14:textId="77777777" w:rsidR="00860F75" w:rsidRPr="00D246FB" w:rsidRDefault="00860F75" w:rsidP="00860F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spacing w:after="0" w:line="240" w:lineRule="auto"/>
              <w:ind w:left="-108" w:right="-9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712A9" w:rsidRPr="00D246FB" w14:paraId="54BCFCD8" w14:textId="77777777" w:rsidTr="00AD3375">
        <w:tc>
          <w:tcPr>
            <w:tcW w:w="2117" w:type="pct"/>
            <w:vAlign w:val="bottom"/>
          </w:tcPr>
          <w:p w14:paraId="0D20E0A8" w14:textId="58FE75CE" w:rsidR="003712A9" w:rsidRPr="00D246FB" w:rsidRDefault="00E62768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7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62768">
              <w:rPr>
                <w:rFonts w:ascii="Angsana New" w:hAnsi="Angsana New" w:hint="cs"/>
                <w:sz w:val="30"/>
                <w:szCs w:val="30"/>
                <w:cs/>
              </w:rPr>
              <w:t>บริษัทร่วมทางตรง</w:t>
            </w:r>
          </w:p>
        </w:tc>
        <w:tc>
          <w:tcPr>
            <w:tcW w:w="624" w:type="pct"/>
            <w:tcBorders>
              <w:bottom w:val="double" w:sz="4" w:space="0" w:color="auto"/>
            </w:tcBorders>
            <w:vAlign w:val="bottom"/>
          </w:tcPr>
          <w:p w14:paraId="41574C6C" w14:textId="77777777" w:rsidR="003712A9" w:rsidRPr="00D246FB" w:rsidRDefault="003712A9" w:rsidP="003712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vAlign w:val="bottom"/>
          </w:tcPr>
          <w:p w14:paraId="4D1B9856" w14:textId="77777777" w:rsidR="003712A9" w:rsidRPr="00D246FB" w:rsidRDefault="003712A9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1" w:type="pct"/>
            <w:tcBorders>
              <w:bottom w:val="double" w:sz="4" w:space="0" w:color="auto"/>
            </w:tcBorders>
            <w:vAlign w:val="bottom"/>
          </w:tcPr>
          <w:p w14:paraId="36AFF18F" w14:textId="0C3B5FE2" w:rsidR="003712A9" w:rsidRPr="00D246FB" w:rsidRDefault="00DB71A4" w:rsidP="00460B82">
            <w:pPr>
              <w:pStyle w:val="acctfourfigures"/>
              <w:tabs>
                <w:tab w:val="clear" w:pos="765"/>
                <w:tab w:val="decimal" w:pos="96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600</w:t>
            </w:r>
          </w:p>
        </w:tc>
        <w:tc>
          <w:tcPr>
            <w:tcW w:w="147" w:type="pct"/>
            <w:vAlign w:val="bottom"/>
          </w:tcPr>
          <w:p w14:paraId="16D2DE62" w14:textId="77777777" w:rsidR="003712A9" w:rsidRPr="00D246FB" w:rsidRDefault="003712A9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576" w:type="pct"/>
            <w:tcBorders>
              <w:bottom w:val="double" w:sz="4" w:space="0" w:color="auto"/>
            </w:tcBorders>
            <w:vAlign w:val="bottom"/>
          </w:tcPr>
          <w:p w14:paraId="32AA0A81" w14:textId="77777777" w:rsidR="003712A9" w:rsidRPr="00D246FB" w:rsidRDefault="003712A9" w:rsidP="003712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8" w:type="pct"/>
            <w:vAlign w:val="bottom"/>
          </w:tcPr>
          <w:p w14:paraId="4061B37B" w14:textId="77777777" w:rsidR="003712A9" w:rsidRPr="00D246FB" w:rsidRDefault="003712A9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4" w:type="pct"/>
            <w:tcBorders>
              <w:bottom w:val="double" w:sz="4" w:space="0" w:color="auto"/>
            </w:tcBorders>
            <w:vAlign w:val="bottom"/>
          </w:tcPr>
          <w:p w14:paraId="7F2F4D7F" w14:textId="33AAD694" w:rsidR="003712A9" w:rsidRPr="00D246FB" w:rsidRDefault="00DB71A4" w:rsidP="00460B82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600</w:t>
            </w:r>
          </w:p>
        </w:tc>
      </w:tr>
    </w:tbl>
    <w:p w14:paraId="713CC01C" w14:textId="2FA875C7" w:rsidR="00AD3375" w:rsidRDefault="00AD3375" w:rsidP="008A42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W w:w="935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169"/>
        <w:gridCol w:w="267"/>
        <w:gridCol w:w="1178"/>
        <w:gridCol w:w="275"/>
        <w:gridCol w:w="1072"/>
        <w:gridCol w:w="275"/>
        <w:gridCol w:w="1154"/>
      </w:tblGrid>
      <w:tr w:rsidR="00BD3D91" w:rsidRPr="00D246FB" w14:paraId="7FB97386" w14:textId="77777777" w:rsidTr="001D79AC">
        <w:trPr>
          <w:tblHeader/>
        </w:trPr>
        <w:tc>
          <w:tcPr>
            <w:tcW w:w="2118" w:type="pct"/>
            <w:vAlign w:val="bottom"/>
          </w:tcPr>
          <w:p w14:paraId="42A2E39D" w14:textId="77777777" w:rsidR="00BD3D91" w:rsidRPr="00D246FB" w:rsidRDefault="00BD3D9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เงินจ่ายล่วงหน้าและลูกหนี้หมุนเวียนอื่น</w:t>
            </w:r>
          </w:p>
        </w:tc>
        <w:tc>
          <w:tcPr>
            <w:tcW w:w="1398" w:type="pct"/>
            <w:gridSpan w:val="3"/>
            <w:vAlign w:val="bottom"/>
          </w:tcPr>
          <w:p w14:paraId="7E02D82C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  <w:vAlign w:val="bottom"/>
          </w:tcPr>
          <w:p w14:paraId="4E2BFD87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37" w:type="pct"/>
            <w:gridSpan w:val="3"/>
            <w:vAlign w:val="bottom"/>
          </w:tcPr>
          <w:p w14:paraId="08AA1377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D3D91" w:rsidRPr="00D246FB" w14:paraId="775DC138" w14:textId="77777777" w:rsidTr="001D79AC">
        <w:trPr>
          <w:tblHeader/>
        </w:trPr>
        <w:tc>
          <w:tcPr>
            <w:tcW w:w="2118" w:type="pct"/>
            <w:vAlign w:val="bottom"/>
          </w:tcPr>
          <w:p w14:paraId="0891DDD5" w14:textId="77777777" w:rsidR="00BD3D91" w:rsidRPr="00D246FB" w:rsidRDefault="00BD3D91" w:rsidP="000C7B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-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กิจการที่เกี่ยวข้องกัน</w:t>
            </w:r>
          </w:p>
        </w:tc>
        <w:tc>
          <w:tcPr>
            <w:tcW w:w="625" w:type="pct"/>
            <w:vAlign w:val="bottom"/>
          </w:tcPr>
          <w:p w14:paraId="5EF7FB7C" w14:textId="0460E47C" w:rsidR="00BD3D91" w:rsidRPr="00D246FB" w:rsidRDefault="00DB71A4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43" w:type="pct"/>
            <w:vAlign w:val="bottom"/>
          </w:tcPr>
          <w:p w14:paraId="6A77AC58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0C1BA62E" w14:textId="2FD703DE" w:rsidR="00BD3D91" w:rsidRPr="00D246FB" w:rsidRDefault="00DB71A4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147" w:type="pct"/>
            <w:vAlign w:val="bottom"/>
          </w:tcPr>
          <w:p w14:paraId="1BC2F001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3" w:type="pct"/>
            <w:vAlign w:val="bottom"/>
          </w:tcPr>
          <w:p w14:paraId="207E202B" w14:textId="5D1D90ED" w:rsidR="00BD3D91" w:rsidRPr="00D246FB" w:rsidRDefault="00DB71A4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47" w:type="pct"/>
            <w:vAlign w:val="bottom"/>
          </w:tcPr>
          <w:p w14:paraId="21A4E83E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4E6E4519" w14:textId="0B1C0A96" w:rsidR="00BD3D91" w:rsidRPr="00D246FB" w:rsidRDefault="00DB71A4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</w:tr>
      <w:tr w:rsidR="00BD3D91" w:rsidRPr="00D246FB" w14:paraId="76FE3C23" w14:textId="77777777" w:rsidTr="001D79AC">
        <w:trPr>
          <w:tblHeader/>
        </w:trPr>
        <w:tc>
          <w:tcPr>
            <w:tcW w:w="2118" w:type="pct"/>
            <w:vAlign w:val="bottom"/>
          </w:tcPr>
          <w:p w14:paraId="62CA8C2F" w14:textId="77777777" w:rsidR="00BD3D91" w:rsidRPr="00D246FB" w:rsidRDefault="00BD3D91" w:rsidP="00BD3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firstLine="72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882" w:type="pct"/>
            <w:gridSpan w:val="7"/>
            <w:vAlign w:val="bottom"/>
          </w:tcPr>
          <w:p w14:paraId="0F70D73F" w14:textId="77777777" w:rsidR="00BD3D91" w:rsidRPr="00D246FB" w:rsidRDefault="00BD3D91" w:rsidP="00BD3D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spacing w:after="0" w:line="240" w:lineRule="auto"/>
              <w:ind w:left="-108" w:right="-9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60B82" w:rsidRPr="00D246FB" w14:paraId="42BC455D" w14:textId="77777777" w:rsidTr="001D79AC">
        <w:tc>
          <w:tcPr>
            <w:tcW w:w="2118" w:type="pct"/>
            <w:vAlign w:val="bottom"/>
          </w:tcPr>
          <w:p w14:paraId="1E058184" w14:textId="35A37144" w:rsidR="00460B82" w:rsidRPr="00D246FB" w:rsidRDefault="003F76C9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F76C9">
              <w:rPr>
                <w:rFonts w:asciiTheme="majorBidi" w:hAnsiTheme="majorBidi" w:cstheme="majorBidi"/>
                <w:sz w:val="30"/>
                <w:szCs w:val="30"/>
                <w:cs/>
              </w:rPr>
              <w:t>ผู้ถือหุ้นรายใหญ่</w:t>
            </w:r>
          </w:p>
        </w:tc>
        <w:tc>
          <w:tcPr>
            <w:tcW w:w="625" w:type="pct"/>
            <w:vAlign w:val="bottom"/>
          </w:tcPr>
          <w:p w14:paraId="544676B3" w14:textId="037838E3" w:rsidR="00460B82" w:rsidRPr="00D246FB" w:rsidRDefault="00DB71A4" w:rsidP="00460B82">
            <w:pPr>
              <w:pStyle w:val="acctfourfigures"/>
              <w:tabs>
                <w:tab w:val="clear" w:pos="765"/>
                <w:tab w:val="decimal" w:pos="96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D97549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215</w:t>
            </w:r>
          </w:p>
        </w:tc>
        <w:tc>
          <w:tcPr>
            <w:tcW w:w="143" w:type="pct"/>
            <w:vAlign w:val="bottom"/>
          </w:tcPr>
          <w:p w14:paraId="2E449163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178A4D12" w14:textId="75D8FC14" w:rsidR="00460B82" w:rsidRPr="00D246FB" w:rsidRDefault="00DB71A4" w:rsidP="00460B82">
            <w:pPr>
              <w:pStyle w:val="acctfourfigures"/>
              <w:tabs>
                <w:tab w:val="clear" w:pos="765"/>
                <w:tab w:val="decimal" w:pos="961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460B82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434</w:t>
            </w:r>
          </w:p>
        </w:tc>
        <w:tc>
          <w:tcPr>
            <w:tcW w:w="147" w:type="pct"/>
            <w:vAlign w:val="bottom"/>
          </w:tcPr>
          <w:p w14:paraId="2FBB77AB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45EAA394" w14:textId="77777777" w:rsidR="00460B82" w:rsidRPr="00D246FB" w:rsidRDefault="00D97549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5592310B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64704963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60B82" w:rsidRPr="00D246FB" w14:paraId="357AD233" w14:textId="77777777" w:rsidTr="001D79AC">
        <w:tc>
          <w:tcPr>
            <w:tcW w:w="2118" w:type="pct"/>
            <w:vAlign w:val="bottom"/>
          </w:tcPr>
          <w:p w14:paraId="4BBDD7ED" w14:textId="328D649D" w:rsidR="00460B82" w:rsidRPr="00D246FB" w:rsidRDefault="003F76C9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 w:firstLine="4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F76C9">
              <w:rPr>
                <w:rFonts w:asciiTheme="majorBidi" w:hAnsiTheme="majorBidi"/>
                <w:sz w:val="30"/>
                <w:szCs w:val="30"/>
                <w:cs/>
              </w:rPr>
              <w:t>บริษัทย่อยทางตรง</w:t>
            </w:r>
          </w:p>
        </w:tc>
        <w:tc>
          <w:tcPr>
            <w:tcW w:w="625" w:type="pct"/>
            <w:vAlign w:val="bottom"/>
          </w:tcPr>
          <w:p w14:paraId="4D118274" w14:textId="1ADD4143" w:rsidR="00460B82" w:rsidRPr="00D246FB" w:rsidRDefault="003F76C9" w:rsidP="003F76C9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0" w:right="-16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43" w:type="pct"/>
            <w:vAlign w:val="bottom"/>
          </w:tcPr>
          <w:p w14:paraId="33C67070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5ED4396D" w14:textId="2BC72D51" w:rsidR="00460B82" w:rsidRPr="00D246FB" w:rsidRDefault="003F76C9" w:rsidP="00395D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0EABE20B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730B727F" w14:textId="603EC1E6" w:rsidR="00460B82" w:rsidRPr="00D246FB" w:rsidRDefault="00DB71A4" w:rsidP="003F76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="003F76C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827</w:t>
            </w:r>
          </w:p>
        </w:tc>
        <w:tc>
          <w:tcPr>
            <w:tcW w:w="147" w:type="pct"/>
            <w:vAlign w:val="bottom"/>
          </w:tcPr>
          <w:p w14:paraId="19345C50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08C62B61" w14:textId="5A1C7755" w:rsidR="00460B82" w:rsidRPr="00D246FB" w:rsidRDefault="00DB71A4" w:rsidP="003F76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="003F76C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858</w:t>
            </w:r>
          </w:p>
        </w:tc>
      </w:tr>
      <w:tr w:rsidR="00460B82" w:rsidRPr="00D246FB" w14:paraId="7DB113D9" w14:textId="77777777" w:rsidTr="001D79AC">
        <w:tc>
          <w:tcPr>
            <w:tcW w:w="2118" w:type="pct"/>
            <w:vAlign w:val="bottom"/>
          </w:tcPr>
          <w:p w14:paraId="17BD4B37" w14:textId="77777777" w:rsidR="00460B82" w:rsidRPr="003F76C9" w:rsidRDefault="00460B82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F76C9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บริษัทย่อยทางอ้อม</w:t>
            </w:r>
          </w:p>
        </w:tc>
        <w:tc>
          <w:tcPr>
            <w:tcW w:w="625" w:type="pct"/>
            <w:vAlign w:val="bottom"/>
          </w:tcPr>
          <w:p w14:paraId="53FB376C" w14:textId="50D27D4A" w:rsidR="00460B82" w:rsidRPr="00D246FB" w:rsidRDefault="003F76C9" w:rsidP="003F76C9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9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43" w:type="pct"/>
            <w:vAlign w:val="bottom"/>
          </w:tcPr>
          <w:p w14:paraId="678A1E25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38B37192" w14:textId="264718D7" w:rsidR="00460B82" w:rsidRPr="00D246FB" w:rsidRDefault="003F76C9" w:rsidP="00395D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5718B8BE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6A742E88" w14:textId="4C532315" w:rsidR="00460B82" w:rsidRPr="00D246FB" w:rsidRDefault="00DB71A4" w:rsidP="003F76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71</w:t>
            </w:r>
            <w:r w:rsidR="003F76C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297</w:t>
            </w:r>
          </w:p>
        </w:tc>
        <w:tc>
          <w:tcPr>
            <w:tcW w:w="147" w:type="pct"/>
            <w:vAlign w:val="bottom"/>
          </w:tcPr>
          <w:p w14:paraId="062A0BA0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160CA20A" w14:textId="4EB27D15" w:rsidR="00460B82" w:rsidRPr="00D246FB" w:rsidRDefault="00DB71A4" w:rsidP="003F76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48</w:t>
            </w:r>
            <w:r w:rsidR="003F76C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675</w:t>
            </w:r>
          </w:p>
        </w:tc>
      </w:tr>
      <w:tr w:rsidR="00460B82" w:rsidRPr="00D246FB" w14:paraId="568E7D70" w14:textId="77777777" w:rsidTr="001D79AC">
        <w:tc>
          <w:tcPr>
            <w:tcW w:w="2118" w:type="pct"/>
            <w:vAlign w:val="bottom"/>
          </w:tcPr>
          <w:p w14:paraId="3E2AFDC8" w14:textId="77777777" w:rsidR="00460B82" w:rsidRPr="00485699" w:rsidRDefault="00460B82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85699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บริษัทร่วมทางตรง</w:t>
            </w:r>
          </w:p>
        </w:tc>
        <w:tc>
          <w:tcPr>
            <w:tcW w:w="625" w:type="pct"/>
            <w:vAlign w:val="bottom"/>
          </w:tcPr>
          <w:p w14:paraId="1256C1CB" w14:textId="3F6B7640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202</w:t>
            </w:r>
          </w:p>
        </w:tc>
        <w:tc>
          <w:tcPr>
            <w:tcW w:w="143" w:type="pct"/>
            <w:vAlign w:val="bottom"/>
          </w:tcPr>
          <w:p w14:paraId="25553DF2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52364567" w14:textId="3C72996B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198</w:t>
            </w:r>
          </w:p>
        </w:tc>
        <w:tc>
          <w:tcPr>
            <w:tcW w:w="147" w:type="pct"/>
            <w:vAlign w:val="bottom"/>
          </w:tcPr>
          <w:p w14:paraId="07116E1E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42BA2561" w14:textId="3518032E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202</w:t>
            </w:r>
          </w:p>
        </w:tc>
        <w:tc>
          <w:tcPr>
            <w:tcW w:w="147" w:type="pct"/>
            <w:vAlign w:val="bottom"/>
          </w:tcPr>
          <w:p w14:paraId="7A38C1B7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6E6C949F" w14:textId="7712C7EC" w:rsidR="00460B82" w:rsidRPr="00D246FB" w:rsidRDefault="00DB71A4" w:rsidP="004856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198</w:t>
            </w:r>
          </w:p>
        </w:tc>
      </w:tr>
      <w:tr w:rsidR="00460B82" w:rsidRPr="00D246FB" w14:paraId="22C4B92D" w14:textId="77777777" w:rsidTr="001D79AC">
        <w:tc>
          <w:tcPr>
            <w:tcW w:w="2118" w:type="pct"/>
            <w:vAlign w:val="bottom"/>
          </w:tcPr>
          <w:p w14:paraId="7C618D97" w14:textId="77777777" w:rsidR="00460B82" w:rsidRPr="00485699" w:rsidRDefault="00460B82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85699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การร่วมค้าทางตรง</w:t>
            </w:r>
          </w:p>
        </w:tc>
        <w:tc>
          <w:tcPr>
            <w:tcW w:w="625" w:type="pct"/>
            <w:vAlign w:val="bottom"/>
          </w:tcPr>
          <w:p w14:paraId="4581D6C3" w14:textId="6C7D9634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232</w:t>
            </w:r>
          </w:p>
        </w:tc>
        <w:tc>
          <w:tcPr>
            <w:tcW w:w="143" w:type="pct"/>
            <w:vAlign w:val="bottom"/>
          </w:tcPr>
          <w:p w14:paraId="2118C8E3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4EDF8255" w14:textId="1205A5B3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174</w:t>
            </w:r>
          </w:p>
        </w:tc>
        <w:tc>
          <w:tcPr>
            <w:tcW w:w="147" w:type="pct"/>
            <w:vAlign w:val="bottom"/>
          </w:tcPr>
          <w:p w14:paraId="6F97D6DC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2F1AA9EA" w14:textId="2F0E3468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232</w:t>
            </w:r>
          </w:p>
        </w:tc>
        <w:tc>
          <w:tcPr>
            <w:tcW w:w="147" w:type="pct"/>
            <w:vAlign w:val="bottom"/>
          </w:tcPr>
          <w:p w14:paraId="2CF53061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554DBFD2" w14:textId="52CE7546" w:rsidR="00460B82" w:rsidRPr="00D246FB" w:rsidRDefault="00DB71A4" w:rsidP="00485699">
            <w:pPr>
              <w:pStyle w:val="acctfourfigures"/>
              <w:tabs>
                <w:tab w:val="clear" w:pos="765"/>
                <w:tab w:val="decimal" w:pos="87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085A6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</w:t>
            </w:r>
          </w:p>
        </w:tc>
      </w:tr>
      <w:tr w:rsidR="00460B82" w:rsidRPr="00D246FB" w14:paraId="641566E3" w14:textId="77777777" w:rsidTr="001D79AC">
        <w:tc>
          <w:tcPr>
            <w:tcW w:w="2118" w:type="pct"/>
            <w:vAlign w:val="bottom"/>
          </w:tcPr>
          <w:p w14:paraId="11995CA0" w14:textId="373C9A6B" w:rsidR="00460B82" w:rsidRPr="00D246FB" w:rsidRDefault="00485699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 w:firstLine="1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85699">
              <w:rPr>
                <w:rFonts w:asciiTheme="majorBidi" w:hAnsiTheme="majorBidi"/>
                <w:sz w:val="30"/>
                <w:szCs w:val="30"/>
                <w:cs/>
              </w:rPr>
              <w:t>การร่วมค้าทางอ้อม</w:t>
            </w:r>
          </w:p>
        </w:tc>
        <w:tc>
          <w:tcPr>
            <w:tcW w:w="625" w:type="pct"/>
            <w:vAlign w:val="bottom"/>
          </w:tcPr>
          <w:p w14:paraId="4383218B" w14:textId="2BA0CE88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969</w:t>
            </w:r>
          </w:p>
        </w:tc>
        <w:tc>
          <w:tcPr>
            <w:tcW w:w="143" w:type="pct"/>
            <w:vAlign w:val="bottom"/>
          </w:tcPr>
          <w:p w14:paraId="18AAACE9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66B83132" w14:textId="2F87E35A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587</w:t>
            </w:r>
          </w:p>
        </w:tc>
        <w:tc>
          <w:tcPr>
            <w:tcW w:w="147" w:type="pct"/>
            <w:vAlign w:val="bottom"/>
          </w:tcPr>
          <w:p w14:paraId="4344411A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2C82588A" w14:textId="0C379E1F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209</w:t>
            </w:r>
          </w:p>
        </w:tc>
        <w:tc>
          <w:tcPr>
            <w:tcW w:w="147" w:type="pct"/>
            <w:vAlign w:val="bottom"/>
          </w:tcPr>
          <w:p w14:paraId="1F8B74A9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440738A8" w14:textId="17CCE896" w:rsidR="00460B82" w:rsidRPr="00D246FB" w:rsidRDefault="00DB71A4" w:rsidP="00485699">
            <w:pPr>
              <w:pStyle w:val="acctfourfigures"/>
              <w:tabs>
                <w:tab w:val="clear" w:pos="765"/>
                <w:tab w:val="decimal" w:pos="87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326</w:t>
            </w:r>
          </w:p>
        </w:tc>
      </w:tr>
      <w:tr w:rsidR="00460B82" w:rsidRPr="00D246FB" w14:paraId="5137D765" w14:textId="77777777" w:rsidTr="001D79AC">
        <w:tc>
          <w:tcPr>
            <w:tcW w:w="2118" w:type="pct"/>
            <w:vAlign w:val="bottom"/>
          </w:tcPr>
          <w:p w14:paraId="6683B2FD" w14:textId="77777777" w:rsidR="00460B82" w:rsidRPr="00485699" w:rsidRDefault="00460B82" w:rsidP="001D79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85699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บริษัทย่อยของการร่วมค้าทางตรง</w:t>
            </w:r>
          </w:p>
        </w:tc>
        <w:tc>
          <w:tcPr>
            <w:tcW w:w="625" w:type="pct"/>
            <w:vAlign w:val="bottom"/>
          </w:tcPr>
          <w:p w14:paraId="65768ABF" w14:textId="0AE300D7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</w:p>
        </w:tc>
        <w:tc>
          <w:tcPr>
            <w:tcW w:w="143" w:type="pct"/>
            <w:vAlign w:val="bottom"/>
          </w:tcPr>
          <w:p w14:paraId="0FB59E60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30" w:type="pct"/>
            <w:vAlign w:val="bottom"/>
          </w:tcPr>
          <w:p w14:paraId="45898C4F" w14:textId="37FF749B" w:rsidR="00460B82" w:rsidRPr="00D246FB" w:rsidRDefault="00485699" w:rsidP="00395D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48D89ED2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vAlign w:val="bottom"/>
          </w:tcPr>
          <w:p w14:paraId="3951BC40" w14:textId="46BA1A03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</w:t>
            </w:r>
            <w:r w:rsidR="0048569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894</w:t>
            </w:r>
          </w:p>
        </w:tc>
        <w:tc>
          <w:tcPr>
            <w:tcW w:w="147" w:type="pct"/>
            <w:vAlign w:val="bottom"/>
          </w:tcPr>
          <w:p w14:paraId="0FAFB48D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pct"/>
            <w:vAlign w:val="bottom"/>
          </w:tcPr>
          <w:p w14:paraId="62AE3BC5" w14:textId="27AA4626" w:rsidR="00460B82" w:rsidRPr="00D246FB" w:rsidRDefault="00485699" w:rsidP="00485699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460B82" w:rsidRPr="00D246FB" w14:paraId="04261417" w14:textId="77777777" w:rsidTr="001D79AC">
        <w:tc>
          <w:tcPr>
            <w:tcW w:w="2118" w:type="pct"/>
            <w:vAlign w:val="bottom"/>
          </w:tcPr>
          <w:p w14:paraId="16D475D9" w14:textId="77777777" w:rsidR="00460B82" w:rsidRPr="00D246FB" w:rsidRDefault="00460B82" w:rsidP="000C7B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B9C897" w14:textId="41CE1A5D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62</w:t>
            </w:r>
            <w:r w:rsidR="00F37C76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512</w:t>
            </w:r>
          </w:p>
        </w:tc>
        <w:tc>
          <w:tcPr>
            <w:tcW w:w="143" w:type="pct"/>
            <w:vAlign w:val="bottom"/>
          </w:tcPr>
          <w:p w14:paraId="455142FD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3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83C0BF" w14:textId="15E19D4B" w:rsidR="00460B82" w:rsidRPr="00D246FB" w:rsidRDefault="00DB71A4" w:rsidP="00460B82">
            <w:pPr>
              <w:pStyle w:val="acctfourfigures"/>
              <w:tabs>
                <w:tab w:val="clear" w:pos="765"/>
                <w:tab w:val="decimal" w:pos="937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90</w:t>
            </w:r>
            <w:r w:rsidR="00460B82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393</w:t>
            </w:r>
          </w:p>
        </w:tc>
        <w:tc>
          <w:tcPr>
            <w:tcW w:w="147" w:type="pct"/>
            <w:vAlign w:val="bottom"/>
          </w:tcPr>
          <w:p w14:paraId="2E863B40" w14:textId="77777777" w:rsidR="00460B82" w:rsidRPr="00D246FB" w:rsidRDefault="00460B82" w:rsidP="00460B82">
            <w:pPr>
              <w:pStyle w:val="acctfourfigures"/>
              <w:tabs>
                <w:tab w:val="clear" w:pos="765"/>
                <w:tab w:val="decimal" w:pos="962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9BD43F" w14:textId="45A6F3B6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137</w:t>
            </w:r>
            <w:r w:rsidR="00F37C76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661</w:t>
            </w:r>
          </w:p>
        </w:tc>
        <w:tc>
          <w:tcPr>
            <w:tcW w:w="147" w:type="pct"/>
            <w:vAlign w:val="bottom"/>
          </w:tcPr>
          <w:p w14:paraId="6B2A7875" w14:textId="77777777" w:rsidR="00460B82" w:rsidRPr="00D246FB" w:rsidRDefault="00460B82" w:rsidP="00460B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1040"/>
              </w:tabs>
              <w:spacing w:after="0"/>
              <w:ind w:right="-107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7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5C1F35" w14:textId="74F20F68" w:rsidR="00460B82" w:rsidRPr="00D246FB" w:rsidRDefault="00DB71A4" w:rsidP="00460B82">
            <w:pPr>
              <w:pStyle w:val="acctfourfigures"/>
              <w:tabs>
                <w:tab w:val="clear" w:pos="765"/>
                <w:tab w:val="decimal" w:pos="839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88</w:t>
            </w:r>
            <w:r w:rsidR="00460B82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231</w:t>
            </w:r>
          </w:p>
        </w:tc>
      </w:tr>
    </w:tbl>
    <w:p w14:paraId="1CC87140" w14:textId="77777777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</w:rPr>
      </w:pPr>
      <w:r>
        <w:rPr>
          <w:rFonts w:ascii="Angsana New" w:hAnsi="Angsana New"/>
          <w:spacing w:val="4"/>
          <w:sz w:val="30"/>
          <w:szCs w:val="30"/>
        </w:rPr>
        <w:br w:type="page"/>
      </w:r>
    </w:p>
    <w:tbl>
      <w:tblPr>
        <w:tblStyle w:val="TableGrid"/>
        <w:tblW w:w="9702" w:type="dxa"/>
        <w:tblInd w:w="5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7"/>
        <w:gridCol w:w="1166"/>
        <w:gridCol w:w="272"/>
        <w:gridCol w:w="897"/>
        <w:gridCol w:w="270"/>
        <w:gridCol w:w="990"/>
        <w:gridCol w:w="270"/>
        <w:gridCol w:w="913"/>
        <w:gridCol w:w="270"/>
        <w:gridCol w:w="975"/>
        <w:gridCol w:w="236"/>
        <w:gridCol w:w="1026"/>
      </w:tblGrid>
      <w:tr w:rsidR="00BE7494" w:rsidRPr="00D246FB" w14:paraId="67F4D4E4" w14:textId="77777777" w:rsidTr="001D79AC">
        <w:trPr>
          <w:tblHeader/>
        </w:trPr>
        <w:tc>
          <w:tcPr>
            <w:tcW w:w="2417" w:type="dxa"/>
            <w:shd w:val="clear" w:color="auto" w:fill="auto"/>
            <w:vAlign w:val="bottom"/>
          </w:tcPr>
          <w:p w14:paraId="22066CF9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6" w:type="dxa"/>
            <w:vAlign w:val="bottom"/>
          </w:tcPr>
          <w:p w14:paraId="6B8F524A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72" w:type="dxa"/>
            <w:vAlign w:val="bottom"/>
          </w:tcPr>
          <w:p w14:paraId="7454C5CF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47" w:type="dxa"/>
            <w:gridSpan w:val="9"/>
            <w:vAlign w:val="bottom"/>
          </w:tcPr>
          <w:p w14:paraId="733589D0" w14:textId="77777777" w:rsidR="00BE7494" w:rsidRPr="003219C2" w:rsidRDefault="00BE7494" w:rsidP="002F7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BE7494" w:rsidRPr="00D246FB" w14:paraId="043395BF" w14:textId="77777777" w:rsidTr="001D79AC">
        <w:trPr>
          <w:tblHeader/>
        </w:trPr>
        <w:tc>
          <w:tcPr>
            <w:tcW w:w="2417" w:type="dxa"/>
            <w:shd w:val="clear" w:color="auto" w:fill="auto"/>
            <w:vAlign w:val="bottom"/>
          </w:tcPr>
          <w:p w14:paraId="3698110F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</w:t>
            </w:r>
            <w:r w:rsidR="00C1331D" w:rsidRPr="003219C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สั้น</w:t>
            </w:r>
          </w:p>
        </w:tc>
        <w:tc>
          <w:tcPr>
            <w:tcW w:w="1166" w:type="dxa"/>
            <w:vAlign w:val="bottom"/>
          </w:tcPr>
          <w:p w14:paraId="02D34B50" w14:textId="77777777" w:rsidR="00BE7494" w:rsidRPr="003219C2" w:rsidRDefault="00BE7494" w:rsidP="00BE74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ณ วันที่</w:t>
            </w:r>
          </w:p>
          <w:p w14:paraId="7EFCEDE3" w14:textId="2163D6D9" w:rsidR="00BE7494" w:rsidRPr="003219C2" w:rsidRDefault="00DB71A4" w:rsidP="00BE74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31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2" w:type="dxa"/>
            <w:vAlign w:val="bottom"/>
          </w:tcPr>
          <w:p w14:paraId="483F15A7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7" w:type="dxa"/>
            <w:vAlign w:val="bottom"/>
          </w:tcPr>
          <w:p w14:paraId="372E7FB6" w14:textId="60EB1DA0" w:rsidR="00BE7494" w:rsidRPr="003219C2" w:rsidRDefault="00DB71A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</w:p>
        </w:tc>
        <w:tc>
          <w:tcPr>
            <w:tcW w:w="270" w:type="dxa"/>
            <w:vAlign w:val="bottom"/>
          </w:tcPr>
          <w:p w14:paraId="0DE62D01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2594891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270" w:type="dxa"/>
            <w:vAlign w:val="bottom"/>
          </w:tcPr>
          <w:p w14:paraId="4641CE46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13" w:type="dxa"/>
            <w:vAlign w:val="bottom"/>
          </w:tcPr>
          <w:p w14:paraId="659326F9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ลดลง</w:t>
            </w:r>
          </w:p>
        </w:tc>
        <w:tc>
          <w:tcPr>
            <w:tcW w:w="270" w:type="dxa"/>
            <w:vAlign w:val="bottom"/>
          </w:tcPr>
          <w:p w14:paraId="594B0C9A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75" w:type="dxa"/>
            <w:vAlign w:val="bottom"/>
          </w:tcPr>
          <w:p w14:paraId="2F2F4A3C" w14:textId="77777777" w:rsidR="00BE7494" w:rsidRPr="003219C2" w:rsidRDefault="00460B82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จัดประเภท</w:t>
            </w:r>
            <w:r w:rsidR="00C1331D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รายการใหม่</w:t>
            </w:r>
          </w:p>
        </w:tc>
        <w:tc>
          <w:tcPr>
            <w:tcW w:w="236" w:type="dxa"/>
            <w:vAlign w:val="bottom"/>
          </w:tcPr>
          <w:p w14:paraId="443FB4EA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26" w:type="dxa"/>
            <w:vAlign w:val="bottom"/>
          </w:tcPr>
          <w:p w14:paraId="5B0C5C08" w14:textId="4B55F6E8" w:rsidR="00BE7494" w:rsidRPr="003219C2" w:rsidRDefault="00DB71A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31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BE7494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BE7494" w:rsidRPr="00D246FB" w14:paraId="111826A0" w14:textId="77777777" w:rsidTr="001D79AC">
        <w:tc>
          <w:tcPr>
            <w:tcW w:w="2417" w:type="dxa"/>
            <w:vAlign w:val="bottom"/>
          </w:tcPr>
          <w:p w14:paraId="4A047702" w14:textId="77777777" w:rsidR="00BE7494" w:rsidRPr="003219C2" w:rsidRDefault="00BE7494" w:rsidP="00F473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66" w:type="dxa"/>
            <w:vAlign w:val="bottom"/>
          </w:tcPr>
          <w:p w14:paraId="28567187" w14:textId="6A36385E" w:rsidR="00BE7494" w:rsidRPr="003219C2" w:rsidRDefault="00BE7494" w:rsidP="0053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95"/>
              </w:tabs>
              <w:spacing w:line="240" w:lineRule="auto"/>
              <w:ind w:left="-10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(ร้อยละต่อปี)</w:t>
            </w:r>
          </w:p>
        </w:tc>
        <w:tc>
          <w:tcPr>
            <w:tcW w:w="272" w:type="dxa"/>
            <w:vAlign w:val="bottom"/>
          </w:tcPr>
          <w:p w14:paraId="174E0DCE" w14:textId="77777777" w:rsidR="00BE7494" w:rsidRPr="003219C2" w:rsidRDefault="00BE7494" w:rsidP="00F473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47" w:type="dxa"/>
            <w:gridSpan w:val="9"/>
            <w:vAlign w:val="bottom"/>
          </w:tcPr>
          <w:p w14:paraId="28744F6F" w14:textId="77777777" w:rsidR="00BE7494" w:rsidRPr="003219C2" w:rsidRDefault="00BE7494" w:rsidP="00F473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BE7494" w:rsidRPr="00D246FB" w14:paraId="38819A38" w14:textId="77777777" w:rsidTr="001D79AC">
        <w:tc>
          <w:tcPr>
            <w:tcW w:w="2417" w:type="dxa"/>
            <w:vAlign w:val="bottom"/>
          </w:tcPr>
          <w:p w14:paraId="668E7EAC" w14:textId="24EA1BCC" w:rsidR="00BE7494" w:rsidRPr="003219C2" w:rsidRDefault="00DB71A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166" w:type="dxa"/>
            <w:vAlign w:val="bottom"/>
          </w:tcPr>
          <w:p w14:paraId="039E6F52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7021404D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7" w:type="dxa"/>
            <w:vAlign w:val="bottom"/>
          </w:tcPr>
          <w:p w14:paraId="46ACCDEC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E64ABA0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719119D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7C56A83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13" w:type="dxa"/>
            <w:vAlign w:val="bottom"/>
          </w:tcPr>
          <w:p w14:paraId="3B93D917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1FC155B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75" w:type="dxa"/>
            <w:vAlign w:val="bottom"/>
          </w:tcPr>
          <w:p w14:paraId="2ECC2145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68252C68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6" w:type="dxa"/>
            <w:vAlign w:val="bottom"/>
          </w:tcPr>
          <w:p w14:paraId="75257189" w14:textId="77777777" w:rsidR="00BE7494" w:rsidRPr="003219C2" w:rsidRDefault="00BE7494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73EAD" w:rsidRPr="00D246FB" w14:paraId="6951D3C9" w14:textId="77777777" w:rsidTr="001D79AC">
        <w:tc>
          <w:tcPr>
            <w:tcW w:w="2417" w:type="dxa"/>
            <w:vAlign w:val="bottom"/>
          </w:tcPr>
          <w:p w14:paraId="11EC35F7" w14:textId="3E86F578" w:rsidR="00873EAD" w:rsidRPr="00D568D1" w:rsidRDefault="00D568D1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บริษัทย่อยของการร่วมค้า</w:t>
            </w:r>
            <w:r w:rsidR="001F4498"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="001F449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Theme="majorBidi" w:hAnsiTheme="majorBidi" w:cstheme="majorBidi"/>
                <w:sz w:val="28"/>
                <w:szCs w:val="28"/>
                <w:cs/>
              </w:rPr>
              <w:t>ทางตรง</w:t>
            </w:r>
          </w:p>
        </w:tc>
        <w:tc>
          <w:tcPr>
            <w:tcW w:w="1166" w:type="dxa"/>
            <w:vAlign w:val="bottom"/>
          </w:tcPr>
          <w:p w14:paraId="2DDF0253" w14:textId="77777777" w:rsidR="00873EAD" w:rsidRPr="003219C2" w:rsidRDefault="00873EAD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5F68E977" w14:textId="77777777" w:rsidR="00873EAD" w:rsidRPr="003219C2" w:rsidRDefault="00873EAD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7" w:type="dxa"/>
            <w:vAlign w:val="bottom"/>
          </w:tcPr>
          <w:p w14:paraId="56D166BA" w14:textId="77777777" w:rsidR="00873EAD" w:rsidRPr="003219C2" w:rsidRDefault="00873EAD" w:rsidP="00DD0E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A5EC802" w14:textId="77777777" w:rsidR="00873EAD" w:rsidRPr="003219C2" w:rsidRDefault="00873EAD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12BD7C8" w14:textId="1A58616B" w:rsidR="00873EAD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873EAD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</w:p>
        </w:tc>
        <w:tc>
          <w:tcPr>
            <w:tcW w:w="270" w:type="dxa"/>
            <w:vAlign w:val="bottom"/>
          </w:tcPr>
          <w:p w14:paraId="6A01F270" w14:textId="77777777" w:rsidR="00873EAD" w:rsidRPr="003219C2" w:rsidRDefault="00873EAD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13" w:type="dxa"/>
            <w:vAlign w:val="bottom"/>
          </w:tcPr>
          <w:p w14:paraId="67BEAA45" w14:textId="08ACC367" w:rsidR="00873EAD" w:rsidRPr="003219C2" w:rsidRDefault="00873EAD" w:rsidP="006730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25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18971560" w14:textId="77777777" w:rsidR="00873EAD" w:rsidRPr="003219C2" w:rsidRDefault="00873EAD" w:rsidP="00EF74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75" w:type="dxa"/>
            <w:vAlign w:val="bottom"/>
          </w:tcPr>
          <w:p w14:paraId="771BC476" w14:textId="5854FE7B" w:rsidR="00873EAD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20</w:t>
            </w:r>
            <w:r w:rsidR="00873EAD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</w:p>
        </w:tc>
        <w:tc>
          <w:tcPr>
            <w:tcW w:w="236" w:type="dxa"/>
            <w:vAlign w:val="bottom"/>
          </w:tcPr>
          <w:p w14:paraId="7F4CD2BB" w14:textId="77777777" w:rsidR="00873EAD" w:rsidRPr="003219C2" w:rsidRDefault="00873EAD" w:rsidP="00C133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6" w:type="dxa"/>
            <w:vAlign w:val="bottom"/>
          </w:tcPr>
          <w:p w14:paraId="413D577B" w14:textId="77777777" w:rsidR="00873EAD" w:rsidRPr="003219C2" w:rsidRDefault="00873EAD" w:rsidP="00E509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3D193E" w:rsidRPr="00D246FB" w14:paraId="2022DD3A" w14:textId="77777777" w:rsidTr="001D79AC">
        <w:tc>
          <w:tcPr>
            <w:tcW w:w="2417" w:type="dxa"/>
            <w:vAlign w:val="bottom"/>
          </w:tcPr>
          <w:p w14:paraId="5B4FF7F9" w14:textId="357FCB94" w:rsidR="003D193E" w:rsidRPr="003219C2" w:rsidRDefault="003D193E" w:rsidP="0053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5" w:right="-108" w:hanging="270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 </w:t>
            </w:r>
            <w:r w:rsidR="003219C2"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="003219C2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ค่าเผื่อผลขาดทุนจากการด้อยค่า</w:t>
            </w: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 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2562</w:t>
            </w: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: </w:t>
            </w:r>
            <w:r w:rsidRPr="003219C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ค่าเผื่อหนี้สงสัยจะสูญ)</w:t>
            </w:r>
          </w:p>
        </w:tc>
        <w:tc>
          <w:tcPr>
            <w:tcW w:w="1166" w:type="dxa"/>
            <w:vAlign w:val="bottom"/>
          </w:tcPr>
          <w:p w14:paraId="25E9017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76EA35A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7" w:type="dxa"/>
            <w:vAlign w:val="bottom"/>
          </w:tcPr>
          <w:p w14:paraId="12193870" w14:textId="6BA074BA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C96E266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378485B" w14:textId="43AFBD2D" w:rsidR="003D193E" w:rsidRPr="003219C2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87CBB1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13" w:type="dxa"/>
            <w:vAlign w:val="bottom"/>
          </w:tcPr>
          <w:p w14:paraId="1421B706" w14:textId="47F950EC" w:rsidR="003D193E" w:rsidRPr="003219C2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C7722F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75" w:type="dxa"/>
            <w:vAlign w:val="bottom"/>
          </w:tcPr>
          <w:p w14:paraId="31854A01" w14:textId="42A244F3" w:rsidR="003D193E" w:rsidRPr="003219C2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6174CDF8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6" w:type="dxa"/>
            <w:vAlign w:val="bottom"/>
          </w:tcPr>
          <w:p w14:paraId="590E997B" w14:textId="05AAED4C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3D193E" w:rsidRPr="00D246FB" w14:paraId="550CD54C" w14:textId="77777777" w:rsidTr="001D79AC">
        <w:tc>
          <w:tcPr>
            <w:tcW w:w="2417" w:type="dxa"/>
            <w:vAlign w:val="bottom"/>
          </w:tcPr>
          <w:p w14:paraId="388F9242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66" w:type="dxa"/>
            <w:vAlign w:val="bottom"/>
          </w:tcPr>
          <w:p w14:paraId="76EABC0C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263D22E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70CC3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0C571AB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4A8DC4A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D17B562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13" w:type="dxa"/>
            <w:vAlign w:val="bottom"/>
          </w:tcPr>
          <w:p w14:paraId="71965AC6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0254688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75" w:type="dxa"/>
            <w:vAlign w:val="bottom"/>
          </w:tcPr>
          <w:p w14:paraId="210F98C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6E644402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91F26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</w:tr>
    </w:tbl>
    <w:p w14:paraId="4952A3B3" w14:textId="680B07F5" w:rsidR="00AD3375" w:rsidRDefault="00AD3375" w:rsidP="00AD33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Style w:val="TableGrid"/>
        <w:tblW w:w="972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30"/>
        <w:gridCol w:w="1170"/>
        <w:gridCol w:w="270"/>
        <w:gridCol w:w="900"/>
        <w:gridCol w:w="270"/>
        <w:gridCol w:w="990"/>
        <w:gridCol w:w="272"/>
        <w:gridCol w:w="898"/>
        <w:gridCol w:w="270"/>
        <w:gridCol w:w="990"/>
        <w:gridCol w:w="270"/>
        <w:gridCol w:w="990"/>
      </w:tblGrid>
      <w:tr w:rsidR="00810E84" w:rsidRPr="00D246FB" w14:paraId="056A47E0" w14:textId="77777777" w:rsidTr="001D79AC">
        <w:trPr>
          <w:tblHeader/>
        </w:trPr>
        <w:tc>
          <w:tcPr>
            <w:tcW w:w="2430" w:type="dxa"/>
            <w:shd w:val="clear" w:color="auto" w:fill="auto"/>
            <w:vAlign w:val="bottom"/>
          </w:tcPr>
          <w:p w14:paraId="375CD2CE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pacing w:val="-2"/>
                <w:sz w:val="28"/>
                <w:szCs w:val="28"/>
              </w:rPr>
              <w:br w:type="page"/>
            </w:r>
          </w:p>
        </w:tc>
        <w:tc>
          <w:tcPr>
            <w:tcW w:w="1170" w:type="dxa"/>
            <w:vAlign w:val="bottom"/>
          </w:tcPr>
          <w:p w14:paraId="7F0FED9E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1BBCDD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50" w:type="dxa"/>
            <w:gridSpan w:val="9"/>
            <w:shd w:val="clear" w:color="auto" w:fill="auto"/>
            <w:vAlign w:val="bottom"/>
          </w:tcPr>
          <w:p w14:paraId="40292481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5770A6" w:rsidRPr="00D246FB" w14:paraId="11DDE286" w14:textId="77777777" w:rsidTr="001D79AC">
        <w:trPr>
          <w:tblHeader/>
        </w:trPr>
        <w:tc>
          <w:tcPr>
            <w:tcW w:w="2430" w:type="dxa"/>
            <w:shd w:val="clear" w:color="auto" w:fill="auto"/>
            <w:vAlign w:val="bottom"/>
          </w:tcPr>
          <w:p w14:paraId="59541C23" w14:textId="77777777" w:rsidR="005770A6" w:rsidRPr="003219C2" w:rsidRDefault="005770A6" w:rsidP="00A24C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1170" w:type="dxa"/>
            <w:vAlign w:val="bottom"/>
          </w:tcPr>
          <w:p w14:paraId="0AC85AA9" w14:textId="77777777" w:rsidR="005770A6" w:rsidRPr="003219C2" w:rsidRDefault="005770A6" w:rsidP="00A24C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ณ วันที่</w:t>
            </w:r>
          </w:p>
          <w:p w14:paraId="434AC71B" w14:textId="697EEACE" w:rsidR="005770A6" w:rsidRPr="003219C2" w:rsidRDefault="00DB71A4" w:rsidP="00A24C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31</w:t>
            </w:r>
            <w:r w:rsidR="005770A6" w:rsidRPr="003219C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5770A6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C53C1D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79FEE30" w14:textId="2F7F5A09" w:rsidR="005770A6" w:rsidRPr="003219C2" w:rsidRDefault="00DB71A4" w:rsidP="006A5A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5770A6" w:rsidRPr="003219C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5770A6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81967B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F76CE03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BCA476C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14:paraId="6A22B74C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ลดลง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DEE03C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14D40C8" w14:textId="77777777" w:rsidR="005770A6" w:rsidRPr="003219C2" w:rsidRDefault="00410F79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 w:hint="cs"/>
                <w:sz w:val="28"/>
                <w:szCs w:val="28"/>
                <w:cs/>
              </w:rPr>
              <w:t>ผลต่างจากอัตราแลกเปลี่ยน</w:t>
            </w:r>
          </w:p>
        </w:tc>
        <w:tc>
          <w:tcPr>
            <w:tcW w:w="270" w:type="dxa"/>
            <w:vAlign w:val="bottom"/>
          </w:tcPr>
          <w:p w14:paraId="5BBAEA1C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CB40984" w14:textId="1558A9AB" w:rsidR="005770A6" w:rsidRPr="003219C2" w:rsidRDefault="00DB71A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31</w:t>
            </w:r>
            <w:r w:rsidR="005770A6"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ธันวาคม</w:t>
            </w:r>
          </w:p>
        </w:tc>
      </w:tr>
      <w:tr w:rsidR="00810E84" w:rsidRPr="00D246FB" w14:paraId="277CCD46" w14:textId="77777777" w:rsidTr="001D79AC">
        <w:trPr>
          <w:tblHeader/>
        </w:trPr>
        <w:tc>
          <w:tcPr>
            <w:tcW w:w="2430" w:type="dxa"/>
            <w:vAlign w:val="bottom"/>
          </w:tcPr>
          <w:p w14:paraId="0847F2CB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B3A0D7E" w14:textId="3877233F" w:rsidR="00810E84" w:rsidRPr="00534606" w:rsidRDefault="00810E84" w:rsidP="0053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5" w:right="-10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(ร้อยละต่อปี</w:t>
            </w: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247A03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50" w:type="dxa"/>
            <w:gridSpan w:val="9"/>
            <w:shd w:val="clear" w:color="auto" w:fill="auto"/>
            <w:vAlign w:val="bottom"/>
          </w:tcPr>
          <w:p w14:paraId="4B697365" w14:textId="77777777" w:rsidR="00810E84" w:rsidRPr="003219C2" w:rsidRDefault="00810E8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5770A6" w:rsidRPr="00D246FB" w14:paraId="721598BA" w14:textId="77777777" w:rsidTr="001D79AC">
        <w:tc>
          <w:tcPr>
            <w:tcW w:w="2430" w:type="dxa"/>
            <w:vAlign w:val="bottom"/>
          </w:tcPr>
          <w:p w14:paraId="79DBB943" w14:textId="511D11D4" w:rsidR="005770A6" w:rsidRPr="003219C2" w:rsidRDefault="00DB71A4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D5F4070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3807B1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28BE6A4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C1C1D83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DA4EEB3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14:paraId="4B662723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14:paraId="28F848F3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81366F2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B61357E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4E0BF9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C2E2A32" w14:textId="77777777" w:rsidR="005770A6" w:rsidRPr="003219C2" w:rsidRDefault="005770A6" w:rsidP="006971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</w:tr>
      <w:tr w:rsidR="00D568D1" w:rsidRPr="00D246FB" w14:paraId="7A00EF8C" w14:textId="77777777" w:rsidTr="001D79AC">
        <w:tc>
          <w:tcPr>
            <w:tcW w:w="2430" w:type="dxa"/>
            <w:vAlign w:val="bottom"/>
          </w:tcPr>
          <w:p w14:paraId="60DD50C8" w14:textId="0866D39D" w:rsidR="00D568D1" w:rsidRPr="00D568D1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 w:firstLine="108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  <w:cs/>
              </w:rPr>
              <w:t>การร่วมค้าทางตรง</w:t>
            </w:r>
          </w:p>
        </w:tc>
        <w:tc>
          <w:tcPr>
            <w:tcW w:w="1170" w:type="dxa"/>
            <w:vAlign w:val="bottom"/>
          </w:tcPr>
          <w:p w14:paraId="2571039E" w14:textId="62A4AA07" w:rsidR="00D568D1" w:rsidRPr="003219C2" w:rsidRDefault="00DB71A4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9" w:hanging="100"/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4</w:t>
            </w:r>
            <w:r w:rsidR="00D568D1" w:rsidRPr="003219C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.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21</w:t>
            </w:r>
            <w:r w:rsidR="00F14D1C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 - 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4</w:t>
            </w:r>
            <w:r w:rsidR="00D568D1" w:rsidRPr="003219C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.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22</w:t>
            </w:r>
          </w:p>
        </w:tc>
        <w:tc>
          <w:tcPr>
            <w:tcW w:w="270" w:type="dxa"/>
            <w:vAlign w:val="bottom"/>
          </w:tcPr>
          <w:p w14:paraId="7BA47AA5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001F942" w14:textId="638AB43D" w:rsidR="00D568D1" w:rsidRPr="003219C2" w:rsidRDefault="00DB71A4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540</w:t>
            </w:r>
            <w:r w:rsidR="00D568D1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898</w:t>
            </w:r>
          </w:p>
        </w:tc>
        <w:tc>
          <w:tcPr>
            <w:tcW w:w="270" w:type="dxa"/>
            <w:vAlign w:val="bottom"/>
          </w:tcPr>
          <w:p w14:paraId="16C459C8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5B50A6D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vAlign w:val="bottom"/>
          </w:tcPr>
          <w:p w14:paraId="0D5DB6FE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8" w:type="dxa"/>
            <w:vAlign w:val="bottom"/>
          </w:tcPr>
          <w:p w14:paraId="5F41D503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7B95AA67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7B73B36" w14:textId="562D34D1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29" w:right="-21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002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0B6761F5" w14:textId="77777777" w:rsidR="00D568D1" w:rsidRPr="003219C2" w:rsidRDefault="00D568D1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825B798" w14:textId="1260D677" w:rsidR="00D568D1" w:rsidRPr="003219C2" w:rsidRDefault="00DB71A4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538</w:t>
            </w:r>
            <w:r w:rsidR="00D568D1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896</w:t>
            </w:r>
          </w:p>
        </w:tc>
      </w:tr>
      <w:tr w:rsidR="003219C2" w:rsidRPr="00D246FB" w14:paraId="7057814B" w14:textId="77777777" w:rsidTr="001D79AC">
        <w:tc>
          <w:tcPr>
            <w:tcW w:w="2430" w:type="dxa"/>
            <w:vAlign w:val="bottom"/>
          </w:tcPr>
          <w:p w14:paraId="31CC3D26" w14:textId="2FC0A1A5" w:rsidR="003219C2" w:rsidRPr="003219C2" w:rsidRDefault="007E795D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ค่าเผื่อผลขาดทุนจากการ</w:t>
            </w:r>
            <w:r w:rsidR="001F4498"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="001F449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</w:t>
            </w:r>
            <w:r w:rsidRPr="003219C2">
              <w:rPr>
                <w:rFonts w:asciiTheme="majorBidi" w:hAnsiTheme="majorBidi" w:cstheme="majorBidi"/>
                <w:sz w:val="28"/>
                <w:szCs w:val="28"/>
                <w:cs/>
              </w:rPr>
              <w:t>ด้อยค่า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2562</w:t>
            </w: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: </w:t>
            </w:r>
            <w:r w:rsidRPr="003219C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ค่าเผื่อหนี้</w:t>
            </w:r>
            <w:r w:rsidR="00BB09A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br/>
            </w:r>
            <w:r w:rsidR="00BB09A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   </w:t>
            </w:r>
            <w:r w:rsidRPr="003219C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สงสัยจะสูญ)</w:t>
            </w:r>
            <w:r w:rsidR="003219C2" w:rsidRPr="003219C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03529FAB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3C413D4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439620A" w14:textId="7083AD85" w:rsidR="003219C2" w:rsidRPr="003219C2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120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0873090E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402F1562" w14:textId="6C4BAF81" w:rsidR="003219C2" w:rsidRPr="00D5777B" w:rsidRDefault="00D5777B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5777B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D5777B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114</w:t>
            </w:r>
            <w:r w:rsidRPr="00D5777B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2" w:type="dxa"/>
            <w:vAlign w:val="bottom"/>
          </w:tcPr>
          <w:p w14:paraId="69542C63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8" w:type="dxa"/>
            <w:vAlign w:val="bottom"/>
          </w:tcPr>
          <w:p w14:paraId="5D37BF5C" w14:textId="5D30B742" w:rsidR="003219C2" w:rsidRPr="00D5777B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0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5777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EB50DC1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42DD7D14" w14:textId="3C2ADC37" w:rsidR="003219C2" w:rsidRPr="00D5777B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5777B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6144B8C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3A30730" w14:textId="5EF84340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16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234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3D193E" w:rsidRPr="00D246FB" w14:paraId="6ACB7BAA" w14:textId="77777777" w:rsidTr="001D79AC">
        <w:tc>
          <w:tcPr>
            <w:tcW w:w="2430" w:type="dxa"/>
            <w:vAlign w:val="bottom"/>
          </w:tcPr>
          <w:p w14:paraId="37C24B5C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vAlign w:val="bottom"/>
          </w:tcPr>
          <w:p w14:paraId="33D1EA34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712A84E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CF82E4" w14:textId="5D6B96AB" w:rsidR="003D193E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395D8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27,778</w:t>
            </w:r>
          </w:p>
        </w:tc>
        <w:tc>
          <w:tcPr>
            <w:tcW w:w="270" w:type="dxa"/>
            <w:vAlign w:val="bottom"/>
          </w:tcPr>
          <w:p w14:paraId="50DD346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130298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3FB5551D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8" w:type="dxa"/>
            <w:vAlign w:val="bottom"/>
          </w:tcPr>
          <w:p w14:paraId="2A8F212A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6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FF803C0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8B4BF2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91541C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898BF8" w14:textId="1FAF357D" w:rsidR="003D193E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522</w:t>
            </w:r>
            <w:r w:rsidR="003D193E" w:rsidRPr="003219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662</w:t>
            </w:r>
          </w:p>
        </w:tc>
      </w:tr>
      <w:tr w:rsidR="003D193E" w:rsidRPr="00D246FB" w14:paraId="57FB3E9A" w14:textId="77777777" w:rsidTr="001D79AC">
        <w:tc>
          <w:tcPr>
            <w:tcW w:w="2430" w:type="dxa"/>
            <w:vAlign w:val="bottom"/>
          </w:tcPr>
          <w:p w14:paraId="1B54090B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</w:pPr>
          </w:p>
        </w:tc>
        <w:tc>
          <w:tcPr>
            <w:tcW w:w="1170" w:type="dxa"/>
            <w:vAlign w:val="bottom"/>
          </w:tcPr>
          <w:p w14:paraId="01EBAE36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986FE78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5ADD2BEB" w14:textId="77777777" w:rsidR="003D193E" w:rsidRPr="003219C2" w:rsidRDefault="003D193E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  <w:tab w:val="decimal" w:pos="69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1EABD8B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576824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3E7065D0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8" w:type="dxa"/>
            <w:vAlign w:val="bottom"/>
          </w:tcPr>
          <w:p w14:paraId="78FEA0BE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80" w:right="-9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B69A477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ED7446A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6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36898E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EBDF209" w14:textId="77777777" w:rsidR="003D193E" w:rsidRPr="003219C2" w:rsidRDefault="003D193E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  <w:tab w:val="decimal" w:pos="974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3D193E" w:rsidRPr="00D246FB" w14:paraId="5E037B6D" w14:textId="77777777" w:rsidTr="001D79AC">
        <w:tc>
          <w:tcPr>
            <w:tcW w:w="2430" w:type="dxa"/>
            <w:vAlign w:val="bottom"/>
          </w:tcPr>
          <w:p w14:paraId="5C9D732F" w14:textId="69AFFA52" w:rsidR="003D193E" w:rsidRPr="003219C2" w:rsidRDefault="00DB71A4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1170" w:type="dxa"/>
            <w:vAlign w:val="bottom"/>
          </w:tcPr>
          <w:p w14:paraId="1F58B8BA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9B38B9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7FE04E7" w14:textId="77777777" w:rsidR="003D193E" w:rsidRPr="003219C2" w:rsidRDefault="003D193E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  <w:tab w:val="decimal" w:pos="69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70EF9D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493AAD6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2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200DA5A4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8" w:type="dxa"/>
            <w:vAlign w:val="bottom"/>
          </w:tcPr>
          <w:p w14:paraId="46984C82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BBBFF7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643D204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2DCCB3C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3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B6D5FDC" w14:textId="77777777" w:rsidR="003D193E" w:rsidRPr="003219C2" w:rsidRDefault="003D193E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  <w:tab w:val="decimal" w:pos="816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3D193E" w:rsidRPr="00D246FB" w14:paraId="177767A7" w14:textId="77777777" w:rsidTr="001D79AC">
        <w:tc>
          <w:tcPr>
            <w:tcW w:w="2430" w:type="dxa"/>
            <w:vAlign w:val="bottom"/>
          </w:tcPr>
          <w:p w14:paraId="73EB6A7A" w14:textId="47A9A934" w:rsidR="003D193E" w:rsidRPr="00D568D1" w:rsidRDefault="00D568D1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  <w:cs/>
              </w:rPr>
              <w:t>การร่วมค้าทางตรง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2960B0F9" w14:textId="0B8E8BAA" w:rsidR="003D193E" w:rsidRPr="003219C2" w:rsidRDefault="00DB71A4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3D193E" w:rsidRPr="003219C2">
              <w:rPr>
                <w:rFonts w:asciiTheme="majorBidi" w:hAnsiTheme="majorBidi" w:cstheme="majorBidi"/>
                <w:sz w:val="28"/>
                <w:szCs w:val="28"/>
              </w:rPr>
              <w:t>.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72149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C8D311D" w14:textId="284BBE8A" w:rsidR="003D193E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42</w:t>
            </w:r>
            <w:r w:rsidR="003D193E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494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A1DF0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FF50F6B" w14:textId="2CAC6D3D" w:rsidR="003D193E" w:rsidRPr="003219C2" w:rsidRDefault="00DB71A4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507</w:t>
            </w:r>
            <w:r w:rsidR="003D193E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525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75D3EA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14:paraId="7F38A09E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76D073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B2799C6" w14:textId="3CD88CCA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121</w:t>
            </w:r>
            <w:r w:rsidRPr="003219C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3943448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4A7E134" w14:textId="7B1FFB57" w:rsidR="003D193E" w:rsidRPr="003219C2" w:rsidRDefault="00DB71A4" w:rsidP="00D35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540</w:t>
            </w:r>
            <w:r w:rsidR="003D193E" w:rsidRPr="003219C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898</w:t>
            </w:r>
          </w:p>
        </w:tc>
      </w:tr>
      <w:tr w:rsidR="003219C2" w:rsidRPr="00D246FB" w14:paraId="3D95C577" w14:textId="77777777" w:rsidTr="001D79AC">
        <w:tc>
          <w:tcPr>
            <w:tcW w:w="2430" w:type="dxa"/>
            <w:vAlign w:val="bottom"/>
          </w:tcPr>
          <w:p w14:paraId="5AD02A63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Pr="003219C2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3219C2">
              <w:rPr>
                <w:rFonts w:asciiTheme="majorBidi" w:hAnsiTheme="majorBidi"/>
                <w:sz w:val="28"/>
                <w:szCs w:val="28"/>
                <w:cs/>
              </w:rPr>
              <w:t>ค่าเผื่อหนี้สงสัยจะสูญ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EF7050F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89FC45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99FCB97" w14:textId="0C18B2D0" w:rsidR="003219C2" w:rsidRPr="003219C2" w:rsidRDefault="003219C2" w:rsidP="00395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52489C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9B839C0" w14:textId="4A68DE0F" w:rsidR="003219C2" w:rsidRPr="003219C2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1B8C539F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14:paraId="7170AF35" w14:textId="341BC369" w:rsidR="003219C2" w:rsidRPr="003219C2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FE8A28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206C46C" w14:textId="28246472" w:rsidR="003219C2" w:rsidRPr="003219C2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8AA3D4D" w14:textId="77777777" w:rsidR="003219C2" w:rsidRPr="003219C2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5FE732F" w14:textId="77777777" w:rsidR="003219C2" w:rsidRPr="00395D8D" w:rsidRDefault="003219C2" w:rsidP="00395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3D193E" w:rsidRPr="00D246FB" w14:paraId="388B2814" w14:textId="77777777" w:rsidTr="001D79AC">
        <w:tc>
          <w:tcPr>
            <w:tcW w:w="2430" w:type="dxa"/>
            <w:vAlign w:val="bottom"/>
          </w:tcPr>
          <w:p w14:paraId="35C5359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219C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9A55650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ED3C51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2FAF90" w14:textId="5C7984EE" w:rsidR="003D193E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42</w:t>
            </w:r>
            <w:r w:rsidR="003D193E" w:rsidRPr="003219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6F13BB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654E6C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14:paraId="0225D489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14:paraId="00572B6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2867D5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4824324F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FAAEBC6" w14:textId="77777777" w:rsidR="003D193E" w:rsidRPr="003219C2" w:rsidRDefault="003D193E" w:rsidP="003D193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B23D40F" w14:textId="7FA8370F" w:rsidR="003D193E" w:rsidRPr="003219C2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540</w:t>
            </w:r>
            <w:r w:rsidR="003D193E" w:rsidRPr="003219C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898</w:t>
            </w:r>
          </w:p>
        </w:tc>
      </w:tr>
    </w:tbl>
    <w:p w14:paraId="3D616CB1" w14:textId="69D49194" w:rsidR="00673085" w:rsidRDefault="00673085" w:rsidP="006730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1AE1D14E" w14:textId="64275E72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</w:rPr>
      </w:pPr>
      <w:r>
        <w:rPr>
          <w:rFonts w:ascii="Angsana New" w:hAnsi="Angsana New"/>
          <w:spacing w:val="4"/>
          <w:sz w:val="30"/>
          <w:szCs w:val="30"/>
        </w:rPr>
        <w:br w:type="page"/>
      </w:r>
    </w:p>
    <w:tbl>
      <w:tblPr>
        <w:tblStyle w:val="TableGrid"/>
        <w:tblW w:w="9728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20"/>
        <w:gridCol w:w="1080"/>
        <w:gridCol w:w="275"/>
        <w:gridCol w:w="895"/>
        <w:gridCol w:w="270"/>
        <w:gridCol w:w="990"/>
        <w:gridCol w:w="272"/>
        <w:gridCol w:w="906"/>
        <w:gridCol w:w="270"/>
        <w:gridCol w:w="990"/>
        <w:gridCol w:w="276"/>
        <w:gridCol w:w="976"/>
        <w:gridCol w:w="8"/>
      </w:tblGrid>
      <w:tr w:rsidR="00D66D38" w:rsidRPr="00D568D1" w14:paraId="24531AB7" w14:textId="77777777" w:rsidTr="00AD3375">
        <w:trPr>
          <w:gridAfter w:val="1"/>
          <w:wAfter w:w="8" w:type="dxa"/>
          <w:tblHeader/>
        </w:trPr>
        <w:tc>
          <w:tcPr>
            <w:tcW w:w="2520" w:type="dxa"/>
            <w:shd w:val="clear" w:color="auto" w:fill="auto"/>
            <w:vAlign w:val="bottom"/>
          </w:tcPr>
          <w:p w14:paraId="437FBE3B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pacing w:val="-2"/>
                <w:sz w:val="28"/>
                <w:szCs w:val="28"/>
              </w:rPr>
              <w:lastRenderedPageBreak/>
              <w:br w:type="page"/>
            </w:r>
          </w:p>
        </w:tc>
        <w:tc>
          <w:tcPr>
            <w:tcW w:w="1080" w:type="dxa"/>
            <w:vAlign w:val="bottom"/>
          </w:tcPr>
          <w:p w14:paraId="16B1BB3F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3B69233F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845" w:type="dxa"/>
            <w:gridSpan w:val="9"/>
            <w:shd w:val="clear" w:color="auto" w:fill="auto"/>
            <w:vAlign w:val="bottom"/>
          </w:tcPr>
          <w:p w14:paraId="4B7A0D0A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D66D38" w:rsidRPr="00D568D1" w14:paraId="7CBA544F" w14:textId="77777777" w:rsidTr="00AD3375">
        <w:trPr>
          <w:tblHeader/>
        </w:trPr>
        <w:tc>
          <w:tcPr>
            <w:tcW w:w="2520" w:type="dxa"/>
            <w:shd w:val="clear" w:color="auto" w:fill="auto"/>
            <w:vAlign w:val="bottom"/>
          </w:tcPr>
          <w:p w14:paraId="2334AF68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1080" w:type="dxa"/>
            <w:vAlign w:val="bottom"/>
          </w:tcPr>
          <w:p w14:paraId="3739E2DA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ณ วันที่</w:t>
            </w:r>
          </w:p>
          <w:p w14:paraId="42C09645" w14:textId="042E1DA7" w:rsidR="00D66D38" w:rsidRPr="00D568D1" w:rsidRDefault="00DB71A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D66D38" w:rsidRPr="00D568D1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D66D38" w:rsidRPr="00D568D1">
              <w:rPr>
                <w:rFonts w:ascii="Angsana New" w:hAnsi="Angsana New" w:hint="cs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71519D12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6303AABB" w14:textId="5AA56513" w:rsidR="00D66D38" w:rsidRPr="00D568D1" w:rsidRDefault="00DB71A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="00D66D38" w:rsidRPr="00D568D1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D66D38" w:rsidRPr="00D568D1">
              <w:rPr>
                <w:rFonts w:ascii="Angsana New" w:hAnsi="Angsana New" w:hint="cs"/>
                <w:sz w:val="28"/>
                <w:szCs w:val="28"/>
                <w:cs/>
              </w:rPr>
              <w:t>มกราคม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B9B70E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B055DF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8DB3848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3D0B0E0E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ลดลง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C26F823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E0A5ABD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จัดประเภทรายการใหม่</w:t>
            </w:r>
          </w:p>
        </w:tc>
        <w:tc>
          <w:tcPr>
            <w:tcW w:w="276" w:type="dxa"/>
            <w:vAlign w:val="bottom"/>
          </w:tcPr>
          <w:p w14:paraId="5E47E098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0680228E" w14:textId="05C4ADDA" w:rsidR="00D66D38" w:rsidRPr="00D568D1" w:rsidRDefault="00DB71A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D66D38" w:rsidRPr="00D568D1">
              <w:rPr>
                <w:rFonts w:ascii="Angsana New" w:hAnsi="Angsana New" w:hint="cs"/>
                <w:sz w:val="28"/>
                <w:szCs w:val="28"/>
                <w:cs/>
              </w:rPr>
              <w:t xml:space="preserve"> ธันวาคม</w:t>
            </w:r>
          </w:p>
        </w:tc>
      </w:tr>
      <w:tr w:rsidR="00D66D38" w:rsidRPr="00D568D1" w14:paraId="3935D7C1" w14:textId="77777777" w:rsidTr="00AD3375">
        <w:trPr>
          <w:gridAfter w:val="1"/>
          <w:wAfter w:w="8" w:type="dxa"/>
          <w:tblHeader/>
        </w:trPr>
        <w:tc>
          <w:tcPr>
            <w:tcW w:w="2520" w:type="dxa"/>
            <w:vAlign w:val="bottom"/>
          </w:tcPr>
          <w:p w14:paraId="134159C8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D1E0387" w14:textId="42691D3A" w:rsidR="00D66D38" w:rsidRPr="00534606" w:rsidRDefault="00D66D38" w:rsidP="0053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5" w:hanging="105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(ร้อยละต่อปี</w:t>
            </w: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137A42E3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845" w:type="dxa"/>
            <w:gridSpan w:val="9"/>
            <w:shd w:val="clear" w:color="auto" w:fill="auto"/>
            <w:vAlign w:val="bottom"/>
          </w:tcPr>
          <w:p w14:paraId="5464C712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D66D38" w:rsidRPr="00D568D1" w14:paraId="675C8D3B" w14:textId="77777777" w:rsidTr="00AD3375">
        <w:tc>
          <w:tcPr>
            <w:tcW w:w="2520" w:type="dxa"/>
            <w:vAlign w:val="bottom"/>
          </w:tcPr>
          <w:p w14:paraId="61A2D543" w14:textId="1BCB6C70" w:rsidR="00D66D38" w:rsidRPr="00D568D1" w:rsidRDefault="00DB71A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EDC567D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5" w:type="dxa"/>
            <w:shd w:val="clear" w:color="auto" w:fill="auto"/>
            <w:vAlign w:val="bottom"/>
          </w:tcPr>
          <w:p w14:paraId="25EEC983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54B560BC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4CE456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9E0A17E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14:paraId="59A027FA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702A8D6A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80156B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BC271BA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1D91CDD4" w14:textId="77777777" w:rsidR="00D66D38" w:rsidRPr="00D568D1" w:rsidRDefault="00D66D38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7D920F29" w14:textId="77777777" w:rsidR="00D66D38" w:rsidRPr="00D568D1" w:rsidRDefault="00D66D38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46"/>
              <w:jc w:val="right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</w:tr>
      <w:tr w:rsidR="0002776A" w:rsidRPr="00D568D1" w14:paraId="3180F5A2" w14:textId="77777777" w:rsidTr="00AD3375">
        <w:tc>
          <w:tcPr>
            <w:tcW w:w="2520" w:type="dxa"/>
            <w:vAlign w:val="bottom"/>
          </w:tcPr>
          <w:p w14:paraId="462A8E1F" w14:textId="5535B89C" w:rsidR="0002776A" w:rsidRPr="00D568D1" w:rsidRDefault="00D568D1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699B1FF7" w14:textId="2924FA11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  <w:r w:rsidR="00187AF7" w:rsidRPr="00D568D1">
              <w:rPr>
                <w:rFonts w:ascii="Angsana New" w:hAnsi="Angsana New"/>
                <w:sz w:val="28"/>
                <w:szCs w:val="28"/>
              </w:rPr>
              <w:t>.</w:t>
            </w:r>
            <w:r w:rsidRPr="00DB71A4">
              <w:rPr>
                <w:rFonts w:ascii="Angsana New" w:hAnsi="Angsana New"/>
                <w:sz w:val="28"/>
                <w:szCs w:val="28"/>
              </w:rPr>
              <w:t>09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7F26255D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75744A6E" w14:textId="25282D8F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line="240" w:lineRule="auto"/>
              <w:ind w:right="-10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DB71A4">
              <w:rPr>
                <w:rFonts w:ascii="Angsana New" w:hAnsi="Angsana New"/>
                <w:sz w:val="28"/>
                <w:szCs w:val="28"/>
              </w:rPr>
              <w:t>14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5862AA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ECDBB3F" w14:textId="6CF51A49" w:rsidR="0002776A" w:rsidRPr="00D568D1" w:rsidRDefault="00DB71A4" w:rsidP="008377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02776A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160</w:t>
            </w:r>
            <w:r w:rsidR="0002776A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5952F29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573F187A" w14:textId="741B8C01" w:rsidR="0002776A" w:rsidRPr="00D568D1" w:rsidRDefault="0002776A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D568D1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214</w:t>
            </w:r>
            <w:r w:rsidRPr="00D568D1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  <w:r w:rsidRPr="00D568D1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9ADF55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2767FA5" w14:textId="77777777" w:rsidR="0002776A" w:rsidRPr="00D568D1" w:rsidRDefault="0002776A" w:rsidP="00E509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6" w:type="dxa"/>
            <w:vAlign w:val="bottom"/>
          </w:tcPr>
          <w:p w14:paraId="670BA685" w14:textId="77777777" w:rsidR="0002776A" w:rsidRPr="00D568D1" w:rsidRDefault="0002776A" w:rsidP="00E509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45002464" w14:textId="664F2E43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  <w:tab w:val="decimal" w:pos="879"/>
              </w:tabs>
              <w:spacing w:line="240" w:lineRule="auto"/>
              <w:ind w:left="-129" w:right="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60</w:t>
            </w:r>
            <w:r w:rsidR="0002776A" w:rsidRPr="00D568D1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</w:p>
        </w:tc>
      </w:tr>
      <w:tr w:rsidR="0002776A" w:rsidRPr="00D568D1" w14:paraId="45AF7C0D" w14:textId="77777777" w:rsidTr="00AD3375">
        <w:tc>
          <w:tcPr>
            <w:tcW w:w="2520" w:type="dxa"/>
            <w:vAlign w:val="bottom"/>
          </w:tcPr>
          <w:p w14:paraId="10141D36" w14:textId="12BFA382" w:rsidR="0002776A" w:rsidRPr="00D568D1" w:rsidRDefault="00D568D1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บริษัทย่อยทางอ้อม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6EB157D6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2483A7ED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69CDFA40" w14:textId="5B9F4BF3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line="240" w:lineRule="auto"/>
              <w:ind w:right="-10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20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064A36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259AEBD" w14:textId="77777777" w:rsidR="0002776A" w:rsidRPr="00D568D1" w:rsidRDefault="0002776A" w:rsidP="008377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7591808B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69FD464F" w14:textId="77777777" w:rsidR="0002776A" w:rsidRPr="00D568D1" w:rsidRDefault="0002776A" w:rsidP="006730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7F419B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104A949" w14:textId="4E5FC676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20</w:t>
            </w:r>
            <w:r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000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6" w:type="dxa"/>
            <w:vAlign w:val="bottom"/>
          </w:tcPr>
          <w:p w14:paraId="7ADEFE0D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57C54330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580"/>
              </w:tabs>
              <w:spacing w:line="240" w:lineRule="auto"/>
              <w:ind w:right="-8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3219C2" w:rsidRPr="00D568D1" w14:paraId="4D0608AC" w14:textId="77777777" w:rsidTr="00AD3375">
        <w:tc>
          <w:tcPr>
            <w:tcW w:w="2520" w:type="dxa"/>
            <w:vAlign w:val="bottom"/>
          </w:tcPr>
          <w:p w14:paraId="732A8430" w14:textId="694F185A" w:rsidR="003219C2" w:rsidRPr="00D568D1" w:rsidRDefault="00D568D1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บริษัทย่อยของการร่วมค้า</w:t>
            </w:r>
            <w:r w:rsidR="001F4498">
              <w:rPr>
                <w:rFonts w:ascii="Angsana New" w:hAnsi="Angsana New"/>
                <w:sz w:val="28"/>
                <w:szCs w:val="28"/>
                <w:cs/>
              </w:rPr>
              <w:br/>
            </w:r>
            <w:r w:rsidR="001F4498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ทางตรง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11E0DF6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390A7F31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62BE590F" w14:textId="40BDF26D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6B819F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6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6587D31" w14:textId="349EC018" w:rsidR="003219C2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5</w:t>
            </w:r>
            <w:r w:rsidR="003219C2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2BC77EC5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1F57075D" w14:textId="25E52431" w:rsidR="003219C2" w:rsidRPr="00D568D1" w:rsidRDefault="003219C2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line="240" w:lineRule="auto"/>
              <w:ind w:left="-95" w:right="-120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25</w:t>
            </w:r>
            <w:r w:rsidRPr="00D568D1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000</w:t>
            </w:r>
            <w:r w:rsidRPr="00D568D1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C22C50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C2AD55F" w14:textId="5F2347E6" w:rsidR="003219C2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20</w:t>
            </w:r>
            <w:r w:rsidR="003219C2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000</w:t>
            </w:r>
          </w:p>
        </w:tc>
        <w:tc>
          <w:tcPr>
            <w:tcW w:w="276" w:type="dxa"/>
            <w:vAlign w:val="bottom"/>
          </w:tcPr>
          <w:p w14:paraId="12489553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059555B7" w14:textId="77777777" w:rsidR="003219C2" w:rsidRPr="00D568D1" w:rsidRDefault="003219C2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580"/>
              </w:tabs>
              <w:spacing w:line="240" w:lineRule="auto"/>
              <w:ind w:right="-8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568D1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02776A" w:rsidRPr="00D568D1" w14:paraId="0A2388F6" w14:textId="77777777" w:rsidTr="00AD3375">
        <w:tc>
          <w:tcPr>
            <w:tcW w:w="2520" w:type="dxa"/>
            <w:vAlign w:val="bottom"/>
          </w:tcPr>
          <w:p w14:paraId="7B879B5A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080" w:type="dxa"/>
            <w:vAlign w:val="bottom"/>
          </w:tcPr>
          <w:p w14:paraId="1C5FC8FA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5" w:type="dxa"/>
            <w:vAlign w:val="bottom"/>
          </w:tcPr>
          <w:p w14:paraId="21ADED46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</w:tcBorders>
            <w:vAlign w:val="bottom"/>
          </w:tcPr>
          <w:p w14:paraId="287450BA" w14:textId="53096EC5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line="240" w:lineRule="auto"/>
              <w:ind w:left="-129" w:right="-106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134</w:t>
            </w:r>
            <w:r w:rsidR="0002776A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000</w:t>
            </w:r>
          </w:p>
        </w:tc>
        <w:tc>
          <w:tcPr>
            <w:tcW w:w="270" w:type="dxa"/>
            <w:vAlign w:val="bottom"/>
          </w:tcPr>
          <w:p w14:paraId="1149AF30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2D28014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70886F95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06" w:type="dxa"/>
            <w:vAlign w:val="bottom"/>
          </w:tcPr>
          <w:p w14:paraId="3D2D8BAF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6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754896D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128CDB3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35682139" w14:textId="77777777" w:rsidR="0002776A" w:rsidRPr="00D568D1" w:rsidRDefault="0002776A" w:rsidP="00735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</w:tcBorders>
            <w:vAlign w:val="bottom"/>
          </w:tcPr>
          <w:p w14:paraId="76CF4F56" w14:textId="78908C80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  <w:tab w:val="decimal" w:pos="851"/>
              </w:tabs>
              <w:spacing w:line="240" w:lineRule="auto"/>
              <w:ind w:left="-129" w:right="4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60</w:t>
            </w:r>
            <w:r w:rsidR="00F808EB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000</w:t>
            </w:r>
          </w:p>
        </w:tc>
      </w:tr>
      <w:tr w:rsidR="003219C2" w:rsidRPr="00D568D1" w14:paraId="0D5E3DD9" w14:textId="77777777" w:rsidTr="00AD3375">
        <w:tc>
          <w:tcPr>
            <w:tcW w:w="2520" w:type="dxa"/>
            <w:vAlign w:val="bottom"/>
          </w:tcPr>
          <w:p w14:paraId="1049FC71" w14:textId="12F93C62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หัก</w:t>
            </w: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ค่าเผื่อผลขาดทุนจากการ</w:t>
            </w:r>
            <w:r w:rsidR="001F4498">
              <w:rPr>
                <w:rFonts w:ascii="Angsana New" w:hAnsi="Angsana New"/>
                <w:sz w:val="28"/>
                <w:szCs w:val="28"/>
                <w:cs/>
              </w:rPr>
              <w:br/>
            </w:r>
            <w:r w:rsidR="001F4498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ด้อยค่า</w:t>
            </w: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 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2562</w:t>
            </w: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: </w:t>
            </w:r>
            <w:r w:rsidRPr="00D568D1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ค่าเผื่อหนี้สงสัย</w:t>
            </w:r>
            <w:r w:rsidR="001F449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br/>
            </w:r>
            <w:r w:rsidR="001F449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จะสูญ)</w:t>
            </w:r>
          </w:p>
        </w:tc>
        <w:tc>
          <w:tcPr>
            <w:tcW w:w="1080" w:type="dxa"/>
            <w:vAlign w:val="bottom"/>
          </w:tcPr>
          <w:p w14:paraId="016641F0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5" w:type="dxa"/>
            <w:vAlign w:val="bottom"/>
          </w:tcPr>
          <w:p w14:paraId="4AFC4138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vAlign w:val="bottom"/>
          </w:tcPr>
          <w:p w14:paraId="4A5EE18D" w14:textId="750D5338" w:rsidR="003219C2" w:rsidRPr="00D568D1" w:rsidRDefault="003219C2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0"/>
                <w:tab w:val="decimal" w:pos="590"/>
              </w:tabs>
              <w:spacing w:line="240" w:lineRule="auto"/>
              <w:ind w:left="-129" w:right="-27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4FFCC38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3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44A4CB2" w14:textId="02DB3B12" w:rsidR="003219C2" w:rsidRPr="00D568D1" w:rsidRDefault="00067742" w:rsidP="00CE33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332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2" w:type="dxa"/>
            <w:vAlign w:val="bottom"/>
          </w:tcPr>
          <w:p w14:paraId="416D2606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vAlign w:val="bottom"/>
          </w:tcPr>
          <w:p w14:paraId="13589A76" w14:textId="4BC98F7F" w:rsidR="003219C2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92A5205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79969A6" w14:textId="0E92D1AF" w:rsidR="003219C2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6" w:type="dxa"/>
            <w:vAlign w:val="bottom"/>
          </w:tcPr>
          <w:p w14:paraId="5376EB5B" w14:textId="77777777" w:rsidR="003219C2" w:rsidRPr="00D568D1" w:rsidRDefault="003219C2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142FEB30" w14:textId="51C130CF" w:rsidR="003219C2" w:rsidRPr="00D568D1" w:rsidRDefault="003219C2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  <w:tab w:val="decimal" w:pos="490"/>
              </w:tabs>
              <w:spacing w:line="240" w:lineRule="auto"/>
              <w:ind w:left="-129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332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02776A" w:rsidRPr="00D568D1" w14:paraId="0D2918A4" w14:textId="77777777" w:rsidTr="00AD3375">
        <w:tc>
          <w:tcPr>
            <w:tcW w:w="2520" w:type="dxa"/>
            <w:vAlign w:val="bottom"/>
          </w:tcPr>
          <w:p w14:paraId="73776427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080" w:type="dxa"/>
            <w:vAlign w:val="bottom"/>
          </w:tcPr>
          <w:p w14:paraId="464A2075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5" w:type="dxa"/>
            <w:vAlign w:val="bottom"/>
          </w:tcPr>
          <w:p w14:paraId="24CBFEC0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F8C1D9" w14:textId="02293B10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line="240" w:lineRule="auto"/>
              <w:ind w:left="-129" w:right="-106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134</w:t>
            </w:r>
            <w:r w:rsidR="0002776A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000</w:t>
            </w:r>
          </w:p>
        </w:tc>
        <w:tc>
          <w:tcPr>
            <w:tcW w:w="270" w:type="dxa"/>
            <w:vAlign w:val="bottom"/>
          </w:tcPr>
          <w:p w14:paraId="22318138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6036FD96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38AB3ED5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vAlign w:val="bottom"/>
          </w:tcPr>
          <w:p w14:paraId="1C9634F7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6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97ABB6D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4751A52" w14:textId="77777777" w:rsidR="0002776A" w:rsidRPr="00D568D1" w:rsidRDefault="0002776A" w:rsidP="00696A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  <w:tab w:val="decimal" w:pos="715"/>
              </w:tabs>
              <w:spacing w:line="240" w:lineRule="auto"/>
              <w:ind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1B7F677A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B162D4" w14:textId="57BA5644" w:rsidR="0002776A" w:rsidRPr="00D568D1" w:rsidRDefault="00DB71A4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  <w:tab w:val="decimal" w:pos="850"/>
              </w:tabs>
              <w:spacing w:line="240" w:lineRule="auto"/>
              <w:ind w:left="-129" w:right="4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59</w:t>
            </w:r>
            <w:r w:rsidR="00696AD7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668</w:t>
            </w:r>
          </w:p>
        </w:tc>
      </w:tr>
      <w:tr w:rsidR="00AD3375" w:rsidRPr="00D568D1" w14:paraId="5274A449" w14:textId="77777777" w:rsidTr="00AD3375">
        <w:tc>
          <w:tcPr>
            <w:tcW w:w="2520" w:type="dxa"/>
            <w:vAlign w:val="bottom"/>
          </w:tcPr>
          <w:p w14:paraId="0FCE8907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</w:tcPr>
          <w:p w14:paraId="016B7AE8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5" w:type="dxa"/>
            <w:vAlign w:val="bottom"/>
          </w:tcPr>
          <w:p w14:paraId="1356D3F3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vAlign w:val="bottom"/>
          </w:tcPr>
          <w:p w14:paraId="050DD791" w14:textId="77777777" w:rsidR="00AD3375" w:rsidRPr="00D568D1" w:rsidRDefault="00AD3375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  <w:tab w:val="decimal" w:pos="688"/>
              </w:tabs>
              <w:spacing w:line="240" w:lineRule="auto"/>
              <w:ind w:right="-10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F137CD3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9A8941E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ind w:right="-102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4346FC85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vAlign w:val="bottom"/>
          </w:tcPr>
          <w:p w14:paraId="155247F2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80" w:right="-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09EC949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69CBC1A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35E90F55" w14:textId="77777777" w:rsidR="00AD3375" w:rsidRPr="00D568D1" w:rsidRDefault="00AD3375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48FDFA35" w14:textId="77777777" w:rsidR="00AD3375" w:rsidRPr="00D568D1" w:rsidRDefault="00AD3375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  <w:tab w:val="decimal" w:pos="974"/>
              </w:tabs>
              <w:spacing w:line="240" w:lineRule="auto"/>
              <w:ind w:left="-129" w:right="46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02776A" w:rsidRPr="00D568D1" w14:paraId="7F052A64" w14:textId="77777777" w:rsidTr="00AD3375">
        <w:tc>
          <w:tcPr>
            <w:tcW w:w="2520" w:type="dxa"/>
            <w:vAlign w:val="bottom"/>
          </w:tcPr>
          <w:p w14:paraId="1F652C07" w14:textId="7B380D87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1080" w:type="dxa"/>
            <w:vAlign w:val="bottom"/>
          </w:tcPr>
          <w:p w14:paraId="0756C7C9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5" w:type="dxa"/>
            <w:vAlign w:val="bottom"/>
          </w:tcPr>
          <w:p w14:paraId="273B2930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vAlign w:val="bottom"/>
          </w:tcPr>
          <w:p w14:paraId="23A7CEA3" w14:textId="77777777" w:rsidR="0002776A" w:rsidRPr="00D568D1" w:rsidRDefault="0002776A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  <w:tab w:val="decimal" w:pos="754"/>
              </w:tabs>
              <w:spacing w:line="240" w:lineRule="auto"/>
              <w:ind w:left="-129" w:right="-10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7AEFF87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0F8DE6B7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  <w:tab w:val="decimal" w:pos="798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2" w:type="dxa"/>
            <w:vAlign w:val="bottom"/>
          </w:tcPr>
          <w:p w14:paraId="51D8B9F2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vAlign w:val="bottom"/>
          </w:tcPr>
          <w:p w14:paraId="02624CFD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03031BF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3F129D5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75DE98C2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77973625" w14:textId="77777777" w:rsidR="0002776A" w:rsidRPr="00D568D1" w:rsidRDefault="0002776A" w:rsidP="00321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  <w:tab w:val="decimal" w:pos="936"/>
              </w:tabs>
              <w:spacing w:line="240" w:lineRule="auto"/>
              <w:ind w:left="-95" w:right="46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02776A" w:rsidRPr="00D568D1" w14:paraId="239DDF71" w14:textId="77777777" w:rsidTr="00AD3375">
        <w:tc>
          <w:tcPr>
            <w:tcW w:w="2520" w:type="dxa"/>
            <w:vAlign w:val="bottom"/>
          </w:tcPr>
          <w:p w14:paraId="53AE561F" w14:textId="13A8E52F" w:rsidR="0002776A" w:rsidRPr="00C132A7" w:rsidRDefault="00D568D1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C132A7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622ACABC" w14:textId="63B0852F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75</w:t>
            </w:r>
            <w:r w:rsidR="00D568D1">
              <w:rPr>
                <w:rFonts w:ascii="Angsana New" w:hAnsi="Angsana New"/>
                <w:sz w:val="28"/>
                <w:szCs w:val="28"/>
              </w:rPr>
              <w:t xml:space="preserve"> - </w:t>
            </w: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D568D1">
              <w:rPr>
                <w:rFonts w:ascii="Angsana New" w:hAnsi="Angsana New"/>
                <w:sz w:val="28"/>
                <w:szCs w:val="28"/>
              </w:rPr>
              <w:t>.</w:t>
            </w:r>
            <w:r w:rsidRPr="00DB71A4">
              <w:rPr>
                <w:rFonts w:ascii="Angsana New" w:hAnsi="Angsana New"/>
                <w:sz w:val="28"/>
                <w:szCs w:val="28"/>
              </w:rPr>
              <w:t>50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1EB08895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75748063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6E4204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DE7443B" w14:textId="09AC2D41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200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3C316ECA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4F740FAD" w14:textId="07E2BD24" w:rsidR="0002776A" w:rsidRPr="00D568D1" w:rsidRDefault="0002776A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100</w:t>
            </w:r>
            <w:r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  <w:r w:rsidRPr="00D568D1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8A46F3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DD0AFB7" w14:textId="154A6CBE" w:rsidR="0002776A" w:rsidRPr="00D568D1" w:rsidRDefault="00DB71A4" w:rsidP="00D568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14</w:t>
            </w:r>
            <w:r w:rsidR="00D568D1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  <w:tc>
          <w:tcPr>
            <w:tcW w:w="276" w:type="dxa"/>
            <w:vAlign w:val="bottom"/>
          </w:tcPr>
          <w:p w14:paraId="49F1FEB5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shd w:val="clear" w:color="auto" w:fill="auto"/>
            <w:vAlign w:val="bottom"/>
          </w:tcPr>
          <w:p w14:paraId="63C55013" w14:textId="51B99454" w:rsidR="0002776A" w:rsidRPr="00D568D1" w:rsidRDefault="00DB71A4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  <w:tab w:val="decimal" w:pos="866"/>
              </w:tabs>
              <w:spacing w:line="240" w:lineRule="auto"/>
              <w:ind w:left="-129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114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</w:tr>
      <w:tr w:rsidR="0002776A" w:rsidRPr="00D568D1" w14:paraId="24C9A53A" w14:textId="77777777" w:rsidTr="00AD3375">
        <w:tc>
          <w:tcPr>
            <w:tcW w:w="2520" w:type="dxa"/>
            <w:vAlign w:val="bottom"/>
          </w:tcPr>
          <w:p w14:paraId="46C935B8" w14:textId="491F660D" w:rsidR="0002776A" w:rsidRPr="00D568D1" w:rsidRDefault="00D568D1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บริษัทย่อยทางอ้อม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01EB387" w14:textId="31DEF1B3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4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50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24DA1A29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2A61BF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F4C7D6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BA3225A" w14:textId="103A5C76" w:rsidR="0002776A" w:rsidRPr="00D568D1" w:rsidRDefault="00DB71A4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20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7C69A6B7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7C2DBA61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541DD8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13098BAA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6" w:type="dxa"/>
            <w:vAlign w:val="bottom"/>
          </w:tcPr>
          <w:p w14:paraId="703FA1F8" w14:textId="77777777" w:rsidR="0002776A" w:rsidRPr="00D568D1" w:rsidRDefault="0002776A" w:rsidP="003F24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3588B0" w14:textId="6FA7550D" w:rsidR="0002776A" w:rsidRPr="00D568D1" w:rsidRDefault="00DB71A4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  <w:tab w:val="decimal" w:pos="866"/>
              </w:tabs>
              <w:spacing w:line="240" w:lineRule="auto"/>
              <w:ind w:left="-129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20</w:t>
            </w:r>
            <w:r w:rsidR="0002776A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000</w:t>
            </w:r>
          </w:p>
        </w:tc>
      </w:tr>
      <w:tr w:rsidR="0002776A" w:rsidRPr="00D568D1" w14:paraId="731CD21C" w14:textId="77777777" w:rsidTr="00AD3375">
        <w:tc>
          <w:tcPr>
            <w:tcW w:w="2520" w:type="dxa"/>
            <w:vAlign w:val="bottom"/>
          </w:tcPr>
          <w:p w14:paraId="66D45B04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BB48416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5" w:type="dxa"/>
            <w:shd w:val="clear" w:color="auto" w:fill="auto"/>
            <w:vAlign w:val="bottom"/>
          </w:tcPr>
          <w:p w14:paraId="573C45D0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4F2649" w14:textId="77777777" w:rsidR="0002776A" w:rsidRPr="00FA54A2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FA54A2">
              <w:rPr>
                <w:rFonts w:ascii="Angsana New" w:hAnsi="Angsana New" w:hint="cs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7CA3AB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19FDF91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14:paraId="5D508EAC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767E43E2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4FF286A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BBE5954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4075B7CB" w14:textId="77777777" w:rsidR="0002776A" w:rsidRPr="00D568D1" w:rsidRDefault="0002776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F18BD23" w14:textId="10A0224D" w:rsidR="0002776A" w:rsidRPr="00D568D1" w:rsidRDefault="00DB71A4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  <w:tab w:val="decimal" w:pos="866"/>
              </w:tabs>
              <w:spacing w:line="240" w:lineRule="auto"/>
              <w:ind w:left="-129" w:right="1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134</w:t>
            </w:r>
            <w:r w:rsidR="0002776A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000</w:t>
            </w:r>
          </w:p>
        </w:tc>
      </w:tr>
      <w:tr w:rsidR="00D5777B" w:rsidRPr="00D568D1" w14:paraId="513EAC79" w14:textId="77777777" w:rsidTr="00AD3375">
        <w:tc>
          <w:tcPr>
            <w:tcW w:w="2520" w:type="dxa"/>
            <w:vAlign w:val="bottom"/>
          </w:tcPr>
          <w:p w14:paraId="33B579AE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Pr="00D568D1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568D1">
              <w:rPr>
                <w:rFonts w:asciiTheme="majorBidi" w:hAnsiTheme="majorBidi"/>
                <w:sz w:val="28"/>
                <w:szCs w:val="28"/>
                <w:cs/>
              </w:rPr>
              <w:t>ค่าเผื่อหนี้สงสัยจะสูญ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409C547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5" w:type="dxa"/>
            <w:shd w:val="clear" w:color="auto" w:fill="auto"/>
            <w:vAlign w:val="bottom"/>
          </w:tcPr>
          <w:p w14:paraId="15E2100F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C8ECC12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377FFE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36089E" w14:textId="093A1CD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4F56AF7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16157035" w14:textId="15710D18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7E5900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D29343C" w14:textId="2D1012E8" w:rsidR="00D5777B" w:rsidRPr="00D568D1" w:rsidRDefault="00D5777B" w:rsidP="00395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6" w:type="dxa"/>
            <w:vAlign w:val="bottom"/>
          </w:tcPr>
          <w:p w14:paraId="70C5B677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BF5D6CF" w14:textId="77777777" w:rsidR="00D5777B" w:rsidRPr="00D568D1" w:rsidRDefault="00D5777B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400"/>
              </w:tabs>
              <w:spacing w:line="240" w:lineRule="auto"/>
              <w:ind w:right="-17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02776A" w:rsidRPr="00D568D1" w14:paraId="5ACD88FD" w14:textId="77777777" w:rsidTr="00AD3375">
        <w:tc>
          <w:tcPr>
            <w:tcW w:w="2520" w:type="dxa"/>
            <w:vAlign w:val="bottom"/>
          </w:tcPr>
          <w:p w14:paraId="6C6B7FBC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3105112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5" w:type="dxa"/>
            <w:shd w:val="clear" w:color="auto" w:fill="auto"/>
            <w:vAlign w:val="bottom"/>
          </w:tcPr>
          <w:p w14:paraId="54031075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49B2828" w14:textId="77777777" w:rsidR="0002776A" w:rsidRPr="00D568D1" w:rsidRDefault="0002776A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  <w:tab w:val="decimal" w:pos="688"/>
              </w:tabs>
              <w:spacing w:line="240" w:lineRule="auto"/>
              <w:ind w:right="-106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603D3B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A19CAD6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2" w:type="dxa"/>
            <w:shd w:val="clear" w:color="auto" w:fill="auto"/>
            <w:vAlign w:val="bottom"/>
          </w:tcPr>
          <w:p w14:paraId="5A875BBE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6" w:type="dxa"/>
            <w:shd w:val="clear" w:color="auto" w:fill="auto"/>
            <w:vAlign w:val="bottom"/>
          </w:tcPr>
          <w:p w14:paraId="15D7665C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7EA534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2C945DD6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6" w:type="dxa"/>
            <w:vAlign w:val="bottom"/>
          </w:tcPr>
          <w:p w14:paraId="52E09915" w14:textId="77777777" w:rsidR="0002776A" w:rsidRPr="00D568D1" w:rsidRDefault="0002776A" w:rsidP="007D5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D5D9944" w14:textId="3438C123" w:rsidR="0002776A" w:rsidRPr="00D568D1" w:rsidRDefault="00DB71A4" w:rsidP="00FA5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line="240" w:lineRule="auto"/>
              <w:ind w:left="-129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134</w:t>
            </w:r>
            <w:r w:rsidR="0002776A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000</w:t>
            </w:r>
          </w:p>
        </w:tc>
      </w:tr>
    </w:tbl>
    <w:p w14:paraId="1A0D3019" w14:textId="52031D94" w:rsidR="004C2BD2" w:rsidRDefault="004C2BD2" w:rsidP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p w14:paraId="5C92879D" w14:textId="7C696B7F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</w:rPr>
      </w:pPr>
      <w:r>
        <w:rPr>
          <w:rFonts w:ascii="Angsana New" w:hAnsi="Angsana New"/>
          <w:spacing w:val="4"/>
          <w:sz w:val="30"/>
          <w:szCs w:val="30"/>
        </w:rPr>
        <w:br w:type="page"/>
      </w:r>
    </w:p>
    <w:tbl>
      <w:tblPr>
        <w:tblStyle w:val="TableGrid"/>
        <w:tblW w:w="9983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0"/>
        <w:gridCol w:w="1080"/>
        <w:gridCol w:w="900"/>
        <w:gridCol w:w="246"/>
        <w:gridCol w:w="838"/>
        <w:gridCol w:w="236"/>
        <w:gridCol w:w="826"/>
        <w:gridCol w:w="247"/>
        <w:gridCol w:w="1027"/>
        <w:gridCol w:w="254"/>
        <w:gridCol w:w="962"/>
        <w:gridCol w:w="239"/>
        <w:gridCol w:w="1045"/>
        <w:gridCol w:w="13"/>
      </w:tblGrid>
      <w:tr w:rsidR="0014444D" w:rsidRPr="00D568D1" w14:paraId="081EB6D4" w14:textId="77777777" w:rsidTr="002E5F45">
        <w:trPr>
          <w:tblHeader/>
        </w:trPr>
        <w:tc>
          <w:tcPr>
            <w:tcW w:w="2070" w:type="dxa"/>
            <w:shd w:val="clear" w:color="auto" w:fill="auto"/>
            <w:vAlign w:val="bottom"/>
          </w:tcPr>
          <w:p w14:paraId="63ACA448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127421C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6833" w:type="dxa"/>
            <w:gridSpan w:val="12"/>
            <w:shd w:val="clear" w:color="auto" w:fill="auto"/>
            <w:vAlign w:val="bottom"/>
          </w:tcPr>
          <w:p w14:paraId="0B599E68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14444D" w:rsidRPr="00D568D1" w14:paraId="43144E88" w14:textId="77777777" w:rsidTr="002E5F45">
        <w:trPr>
          <w:gridAfter w:val="1"/>
          <w:wAfter w:w="13" w:type="dxa"/>
          <w:tblHeader/>
        </w:trPr>
        <w:tc>
          <w:tcPr>
            <w:tcW w:w="2070" w:type="dxa"/>
            <w:shd w:val="clear" w:color="auto" w:fill="auto"/>
            <w:vAlign w:val="bottom"/>
          </w:tcPr>
          <w:p w14:paraId="1D589B97" w14:textId="77777777" w:rsidR="0014444D" w:rsidRPr="00D568D1" w:rsidRDefault="0014444D" w:rsidP="005275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1080" w:type="dxa"/>
            <w:vAlign w:val="bottom"/>
          </w:tcPr>
          <w:p w14:paraId="6B55A8A6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ณ วันที่</w:t>
            </w:r>
          </w:p>
          <w:p w14:paraId="5033DC5E" w14:textId="3B7A2FCE" w:rsidR="0014444D" w:rsidRPr="00D568D1" w:rsidRDefault="00DB71A4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14444D" w:rsidRPr="00D568D1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14444D" w:rsidRPr="00D568D1">
              <w:rPr>
                <w:rFonts w:ascii="Angsana New" w:hAnsi="Angsana New" w:hint="cs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900" w:type="dxa"/>
            <w:shd w:val="clear" w:color="auto" w:fill="auto"/>
            <w:vAlign w:val="bottom"/>
          </w:tcPr>
          <w:p w14:paraId="5BAFF287" w14:textId="45A9AB92" w:rsidR="0014444D" w:rsidRPr="00D568D1" w:rsidRDefault="00DB71A4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="0014444D" w:rsidRPr="00D568D1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14444D" w:rsidRPr="00D568D1">
              <w:rPr>
                <w:rFonts w:ascii="Angsana New" w:hAnsi="Angsana New" w:hint="cs"/>
                <w:sz w:val="28"/>
                <w:szCs w:val="28"/>
                <w:cs/>
              </w:rPr>
              <w:t>มกราคม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07F7FF2F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50057541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702DE1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769D06D2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ลดลง</w:t>
            </w:r>
          </w:p>
        </w:tc>
        <w:tc>
          <w:tcPr>
            <w:tcW w:w="247" w:type="dxa"/>
            <w:shd w:val="clear" w:color="auto" w:fill="auto"/>
            <w:vAlign w:val="bottom"/>
          </w:tcPr>
          <w:p w14:paraId="011BB0B0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1E55EFEF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จัดประเภทรายการใหม่</w:t>
            </w:r>
          </w:p>
        </w:tc>
        <w:tc>
          <w:tcPr>
            <w:tcW w:w="254" w:type="dxa"/>
            <w:vAlign w:val="bottom"/>
          </w:tcPr>
          <w:p w14:paraId="61E26CCE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4674FD08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Theme="majorBidi" w:hAnsiTheme="majorBidi" w:cstheme="majorBidi" w:hint="cs"/>
                <w:sz w:val="28"/>
                <w:szCs w:val="28"/>
                <w:cs/>
              </w:rPr>
              <w:t>ผลต่างจากอัตราแลกเปลี่ยน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11BE424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45" w:type="dxa"/>
            <w:shd w:val="clear" w:color="auto" w:fill="auto"/>
            <w:vAlign w:val="bottom"/>
          </w:tcPr>
          <w:p w14:paraId="760BF072" w14:textId="6D683B22" w:rsidR="0014444D" w:rsidRPr="00D568D1" w:rsidRDefault="00DB71A4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14444D" w:rsidRPr="00D568D1">
              <w:rPr>
                <w:rFonts w:ascii="Angsana New" w:hAnsi="Angsana New" w:hint="cs"/>
                <w:sz w:val="28"/>
                <w:szCs w:val="28"/>
                <w:cs/>
              </w:rPr>
              <w:t xml:space="preserve"> ธันวาคม</w:t>
            </w:r>
          </w:p>
        </w:tc>
      </w:tr>
      <w:tr w:rsidR="0014444D" w:rsidRPr="00D568D1" w14:paraId="5AFC0CAA" w14:textId="77777777" w:rsidTr="002E5F45">
        <w:trPr>
          <w:tblHeader/>
        </w:trPr>
        <w:tc>
          <w:tcPr>
            <w:tcW w:w="2070" w:type="dxa"/>
            <w:vAlign w:val="bottom"/>
          </w:tcPr>
          <w:p w14:paraId="7D15A0D4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C7D4A9" w14:textId="77777777" w:rsidR="0014444D" w:rsidRPr="00D568D1" w:rsidRDefault="0014444D" w:rsidP="005346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95" w:hanging="19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(ร้อยละต่อปี</w:t>
            </w: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6833" w:type="dxa"/>
            <w:gridSpan w:val="12"/>
            <w:shd w:val="clear" w:color="auto" w:fill="auto"/>
            <w:vAlign w:val="bottom"/>
          </w:tcPr>
          <w:p w14:paraId="7A0633BF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4444D" w:rsidRPr="00D568D1" w14:paraId="6CC99158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127EAD5A" w14:textId="35E824D8" w:rsidR="0014444D" w:rsidRPr="00D568D1" w:rsidRDefault="00DB71A4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20CD1623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FFFCB82" w14:textId="77777777" w:rsidR="0014444D" w:rsidRPr="00D568D1" w:rsidRDefault="0014444D" w:rsidP="00403D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6" w:type="dxa"/>
            <w:shd w:val="clear" w:color="auto" w:fill="auto"/>
            <w:vAlign w:val="bottom"/>
          </w:tcPr>
          <w:p w14:paraId="032EFCB1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3CA0CA33" w14:textId="77777777" w:rsidR="0014444D" w:rsidRPr="00D568D1" w:rsidRDefault="0014444D" w:rsidP="00756B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F79CD55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7EC73FAB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" w:type="dxa"/>
            <w:shd w:val="clear" w:color="auto" w:fill="auto"/>
            <w:vAlign w:val="bottom"/>
          </w:tcPr>
          <w:p w14:paraId="3CE284D3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590E5650" w14:textId="77777777" w:rsidR="0014444D" w:rsidRPr="00D568D1" w:rsidRDefault="0014444D" w:rsidP="005667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161215BB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4ED8522B" w14:textId="77777777" w:rsidR="0014444D" w:rsidRPr="00D568D1" w:rsidRDefault="0014444D" w:rsidP="005667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BD50E0A" w14:textId="77777777" w:rsidR="0014444D" w:rsidRPr="00D568D1" w:rsidRDefault="0014444D" w:rsidP="00BC3F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shd w:val="clear" w:color="auto" w:fill="auto"/>
            <w:vAlign w:val="bottom"/>
          </w:tcPr>
          <w:p w14:paraId="17888E58" w14:textId="77777777" w:rsidR="0014444D" w:rsidRPr="00D568D1" w:rsidRDefault="0014444D" w:rsidP="005667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123A81" w:rsidRPr="00D568D1" w14:paraId="640E0F95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0BD9D2D6" w14:textId="0A9AC620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1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F7522E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E7A0494" w14:textId="3F1F0D5E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="00123A81" w:rsidRPr="00D568D1">
              <w:rPr>
                <w:rFonts w:ascii="Angsana New" w:hAnsi="Angsana New"/>
                <w:sz w:val="28"/>
                <w:szCs w:val="28"/>
              </w:rPr>
              <w:t>.</w:t>
            </w:r>
            <w:r w:rsidRPr="00DB71A4">
              <w:rPr>
                <w:rFonts w:ascii="Angsana New" w:hAnsi="Angsana New"/>
                <w:sz w:val="28"/>
                <w:szCs w:val="28"/>
              </w:rPr>
              <w:t>65</w:t>
            </w:r>
            <w:r w:rsidR="00123A81" w:rsidRPr="00D568D1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="00123A81">
              <w:rPr>
                <w:rFonts w:ascii="Angsana New" w:hAnsi="Angsana New"/>
                <w:sz w:val="28"/>
                <w:szCs w:val="28"/>
              </w:rPr>
              <w:t>-</w:t>
            </w: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123A81" w:rsidRPr="00D568D1">
              <w:rPr>
                <w:rFonts w:ascii="Angsana New" w:hAnsi="Angsana New"/>
                <w:sz w:val="28"/>
                <w:szCs w:val="28"/>
              </w:rPr>
              <w:t>.</w:t>
            </w:r>
            <w:r w:rsidRPr="00DB71A4">
              <w:rPr>
                <w:rFonts w:ascii="Angsana New" w:hAnsi="Angsana New"/>
                <w:sz w:val="28"/>
                <w:szCs w:val="28"/>
              </w:rPr>
              <w:t>50</w:t>
            </w:r>
          </w:p>
        </w:tc>
        <w:tc>
          <w:tcPr>
            <w:tcW w:w="900" w:type="dxa"/>
            <w:shd w:val="clear" w:color="auto" w:fill="auto"/>
            <w:vAlign w:val="bottom"/>
          </w:tcPr>
          <w:p w14:paraId="48A01B5E" w14:textId="19CB3FA4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123A8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266</w:t>
            </w:r>
            <w:r w:rsidR="00123A8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812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4146CAE7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53E2CD05" w14:textId="2E7BB044" w:rsidR="00123A81" w:rsidRPr="00D568D1" w:rsidRDefault="00DB71A4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136</w:t>
            </w:r>
            <w:r w:rsidR="00123A81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134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EE00F2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34B16EC8" w14:textId="50E4999E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132</w:t>
            </w:r>
            <w:r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348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47" w:type="dxa"/>
            <w:shd w:val="clear" w:color="auto" w:fill="auto"/>
            <w:vAlign w:val="bottom"/>
          </w:tcPr>
          <w:p w14:paraId="15F3C9E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44961F5A" w14:textId="175985DC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54" w:type="dxa"/>
            <w:vAlign w:val="bottom"/>
          </w:tcPr>
          <w:p w14:paraId="4E3D9783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3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2BEA51EF" w14:textId="14CA267A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606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7561364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shd w:val="clear" w:color="auto" w:fill="auto"/>
            <w:vAlign w:val="bottom"/>
          </w:tcPr>
          <w:p w14:paraId="1C32CDCE" w14:textId="2ADE12A2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123A8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266</w:t>
            </w:r>
            <w:r w:rsidR="00123A8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992</w:t>
            </w:r>
          </w:p>
        </w:tc>
      </w:tr>
      <w:tr w:rsidR="00123A81" w:rsidRPr="00D568D1" w14:paraId="4E5E52D3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64F2AC6A" w14:textId="23FDB826" w:rsidR="00123A81" w:rsidRPr="00F7522E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F7522E">
              <w:rPr>
                <w:rFonts w:ascii="Angsana New" w:hAnsi="Angsana New" w:hint="cs"/>
                <w:sz w:val="28"/>
                <w:szCs w:val="28"/>
                <w:cs/>
              </w:rPr>
              <w:t>การร่วมค้าทางตรง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CCD3D5E" w14:textId="43B4E717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4</w:t>
            </w:r>
            <w:r w:rsidR="00123A81" w:rsidRPr="00D568D1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.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21</w:t>
            </w:r>
            <w:r w:rsidR="00123A81" w:rsidRPr="00D568D1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 </w:t>
            </w:r>
            <w:r w:rsidR="00123A81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-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4</w:t>
            </w:r>
            <w:r w:rsidR="00123A81" w:rsidRPr="00D568D1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.</w:t>
            </w:r>
            <w:r w:rsidRPr="00DB71A4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22</w:t>
            </w:r>
          </w:p>
        </w:tc>
        <w:tc>
          <w:tcPr>
            <w:tcW w:w="900" w:type="dxa"/>
            <w:shd w:val="clear" w:color="auto" w:fill="auto"/>
            <w:vAlign w:val="bottom"/>
          </w:tcPr>
          <w:p w14:paraId="4964366D" w14:textId="7F167300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540</w:t>
            </w:r>
            <w:r w:rsidR="00123A81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898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2488DAE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31437C15" w14:textId="77777777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4FBFE2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52512349" w14:textId="77777777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7" w:type="dxa"/>
            <w:shd w:val="clear" w:color="auto" w:fill="auto"/>
            <w:vAlign w:val="bottom"/>
          </w:tcPr>
          <w:p w14:paraId="0DC3858F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20E770DB" w14:textId="1EDFC48F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54" w:type="dxa"/>
            <w:vAlign w:val="bottom"/>
          </w:tcPr>
          <w:p w14:paraId="69E133F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3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7F942DC0" w14:textId="707BAD19" w:rsidR="00123A81" w:rsidRPr="00D568D1" w:rsidRDefault="00123A81" w:rsidP="002B26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</w:t>
            </w:r>
            <w:r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002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2AC0B78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shd w:val="clear" w:color="auto" w:fill="auto"/>
            <w:vAlign w:val="bottom"/>
          </w:tcPr>
          <w:p w14:paraId="4D40EA03" w14:textId="0768AFA4" w:rsidR="00123A81" w:rsidRPr="00D568D1" w:rsidRDefault="00DB71A4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538</w:t>
            </w:r>
            <w:r w:rsidR="00123A81"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896</w:t>
            </w:r>
          </w:p>
        </w:tc>
      </w:tr>
      <w:tr w:rsidR="00123A81" w:rsidRPr="00D568D1" w14:paraId="57A03012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139C4B69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6E05BE0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A804032" w14:textId="6CBCEBB2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right="-137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807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710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752B668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1D0A056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47DA2F9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02E1F58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47" w:type="dxa"/>
            <w:shd w:val="clear" w:color="auto" w:fill="auto"/>
            <w:vAlign w:val="bottom"/>
          </w:tcPr>
          <w:p w14:paraId="319562C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4AFA8C1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08DD102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23C1215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43293F3B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06B837E" w14:textId="57851568" w:rsidR="00123A81" w:rsidRPr="00D568D1" w:rsidRDefault="00DB71A4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805</w:t>
            </w:r>
            <w:r w:rsidR="00123A81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888</w:t>
            </w:r>
          </w:p>
        </w:tc>
      </w:tr>
      <w:tr w:rsidR="00123A81" w:rsidRPr="00D568D1" w14:paraId="67021E1F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3760FE54" w14:textId="2785CAAC" w:rsidR="00123A81" w:rsidRPr="00D568D1" w:rsidRDefault="004C5F93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หัก</w:t>
            </w: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 xml:space="preserve"> ค่าเผื่อผลขาดทุนจาก</w:t>
            </w:r>
            <w:r w:rsidR="001F4498">
              <w:rPr>
                <w:rFonts w:ascii="Angsana New" w:hAnsi="Angsana New"/>
                <w:sz w:val="28"/>
                <w:szCs w:val="28"/>
                <w:cs/>
              </w:rPr>
              <w:br/>
            </w:r>
            <w:r w:rsidR="001F4498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="Angsana New" w:hAnsi="Angsana New" w:hint="cs"/>
                <w:sz w:val="28"/>
                <w:szCs w:val="28"/>
                <w:cs/>
              </w:rPr>
              <w:t>การด้อยค่า</w:t>
            </w: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 (</w:t>
            </w:r>
            <w:r w:rsidR="00DB71A4" w:rsidRPr="00DB71A4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2562</w:t>
            </w: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 xml:space="preserve">: </w:t>
            </w:r>
            <w:r w:rsidRPr="00D568D1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ค่า</w:t>
            </w:r>
            <w:r w:rsidR="001F449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br/>
            </w:r>
            <w:r w:rsidR="001F449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   </w:t>
            </w:r>
            <w:r w:rsidRPr="00D568D1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เผื่อหนี้สงสัยจะสูญ)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F09A38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5F116C5" w14:textId="7C2CA3EA" w:rsidR="00123A81" w:rsidRPr="00D568D1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15</w:t>
            </w:r>
            <w:r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607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5D03407B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60CDA25F" w14:textId="544143C6" w:rsidR="00123A81" w:rsidRPr="00D568D1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36</w:t>
            </w:r>
            <w:r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485</w:t>
            </w:r>
            <w:r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DB01B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2BDE605D" w14:textId="62B8FE0E" w:rsidR="00123A81" w:rsidRPr="00D568D1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47" w:type="dxa"/>
            <w:shd w:val="clear" w:color="auto" w:fill="auto"/>
            <w:vAlign w:val="bottom"/>
          </w:tcPr>
          <w:p w14:paraId="0D23AC2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2C90EC67" w14:textId="6DF75459" w:rsidR="00123A81" w:rsidRPr="00D568D1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4" w:type="dxa"/>
            <w:vAlign w:val="bottom"/>
          </w:tcPr>
          <w:p w14:paraId="4EC9EBC8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3367329F" w14:textId="19591BEB" w:rsidR="00123A81" w:rsidRPr="00D568D1" w:rsidRDefault="00617633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3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90DC4DF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04660F3" w14:textId="2C31B521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52</w:t>
            </w:r>
            <w:r w:rsidRPr="00D568D1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092</w:t>
            </w:r>
            <w:r w:rsidRPr="00D568D1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123A81" w:rsidRPr="00D568D1" w14:paraId="50210889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574A6EE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D8DF72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6188FAB" w14:textId="036AE9D7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792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103</w:t>
            </w:r>
          </w:p>
        </w:tc>
        <w:tc>
          <w:tcPr>
            <w:tcW w:w="246" w:type="dxa"/>
            <w:shd w:val="clear" w:color="auto" w:fill="auto"/>
            <w:vAlign w:val="bottom"/>
          </w:tcPr>
          <w:p w14:paraId="574C8443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2D7AE2D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E5C5C04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1842FB78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47" w:type="dxa"/>
            <w:shd w:val="clear" w:color="auto" w:fill="auto"/>
            <w:vAlign w:val="bottom"/>
          </w:tcPr>
          <w:p w14:paraId="5CB5E14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4890C4A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74D4FC4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29E01AA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156C065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C3BE084" w14:textId="1A8B8773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right="-12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753</w:t>
            </w:r>
            <w:r w:rsidR="00123A81" w:rsidRPr="00D568D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796</w:t>
            </w:r>
          </w:p>
        </w:tc>
      </w:tr>
      <w:tr w:rsidR="00123A81" w:rsidRPr="001D79AC" w14:paraId="430AB4BF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1E514EDB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04AEE4B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1B779D7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6" w:type="dxa"/>
            <w:shd w:val="clear" w:color="auto" w:fill="auto"/>
            <w:vAlign w:val="bottom"/>
          </w:tcPr>
          <w:p w14:paraId="06CA0EE4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10A9F5E1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34A834A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3C9BA3D2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7" w:type="dxa"/>
            <w:shd w:val="clear" w:color="auto" w:fill="auto"/>
            <w:vAlign w:val="bottom"/>
          </w:tcPr>
          <w:p w14:paraId="39E88562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7" w:type="dxa"/>
            <w:vAlign w:val="bottom"/>
          </w:tcPr>
          <w:p w14:paraId="2851CF21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4" w:type="dxa"/>
            <w:vAlign w:val="bottom"/>
          </w:tcPr>
          <w:p w14:paraId="6583E640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1025071C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778E7930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FCC133C" w14:textId="77777777" w:rsidR="00123A81" w:rsidRPr="001D79AC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3A81" w:rsidRPr="00D568D1" w14:paraId="0FF30FF9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0CC4D5F6" w14:textId="295F8023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650F849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1BE7A11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6" w:type="dxa"/>
            <w:shd w:val="clear" w:color="auto" w:fill="auto"/>
            <w:vAlign w:val="bottom"/>
          </w:tcPr>
          <w:p w14:paraId="735DA641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shd w:val="clear" w:color="auto" w:fill="auto"/>
            <w:vAlign w:val="bottom"/>
          </w:tcPr>
          <w:p w14:paraId="6AC001C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310F400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shd w:val="clear" w:color="auto" w:fill="auto"/>
            <w:vAlign w:val="bottom"/>
          </w:tcPr>
          <w:p w14:paraId="1C6D937F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" w:type="dxa"/>
            <w:shd w:val="clear" w:color="auto" w:fill="auto"/>
            <w:vAlign w:val="bottom"/>
          </w:tcPr>
          <w:p w14:paraId="32C02D67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119AA01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73FC336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  <w:vAlign w:val="bottom"/>
          </w:tcPr>
          <w:p w14:paraId="2D4CADD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71B6E10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shd w:val="clear" w:color="auto" w:fill="auto"/>
            <w:vAlign w:val="bottom"/>
          </w:tcPr>
          <w:p w14:paraId="0FE2EEE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123A81" w:rsidRPr="00D568D1" w14:paraId="7B7980FF" w14:textId="77777777" w:rsidTr="002E5F45">
        <w:trPr>
          <w:gridAfter w:val="1"/>
          <w:wAfter w:w="13" w:type="dxa"/>
        </w:trPr>
        <w:tc>
          <w:tcPr>
            <w:tcW w:w="2070" w:type="dxa"/>
          </w:tcPr>
          <w:p w14:paraId="10C73AB3" w14:textId="5EBAD1B5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157DEA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1080" w:type="dxa"/>
            <w:vAlign w:val="bottom"/>
          </w:tcPr>
          <w:p w14:paraId="4623A517" w14:textId="41A7D5A2" w:rsidR="00123A81" w:rsidRPr="00157DEA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 w:hint="cs"/>
                <w:sz w:val="28"/>
                <w:szCs w:val="28"/>
              </w:rPr>
              <w:t>3</w:t>
            </w:r>
            <w:r w:rsidR="00123A81" w:rsidRPr="00157DEA">
              <w:rPr>
                <w:rFonts w:ascii="Angsana New" w:hAnsi="Angsana New" w:hint="cs"/>
                <w:sz w:val="28"/>
                <w:szCs w:val="28"/>
              </w:rPr>
              <w:t>.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65</w:t>
            </w:r>
            <w:r w:rsidR="00123A81" w:rsidRPr="00157DE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-</w:t>
            </w:r>
            <w:r w:rsidR="00157DEA" w:rsidRPr="00157DEA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4</w:t>
            </w:r>
            <w:r w:rsidR="00123A81" w:rsidRPr="00157DEA">
              <w:rPr>
                <w:rFonts w:ascii="Angsana New" w:hAnsi="Angsana New" w:hint="cs"/>
                <w:sz w:val="28"/>
                <w:szCs w:val="28"/>
              </w:rPr>
              <w:t>.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50</w:t>
            </w:r>
            <w:r w:rsidR="00123A81" w:rsidRPr="00157DE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</w:p>
        </w:tc>
        <w:tc>
          <w:tcPr>
            <w:tcW w:w="900" w:type="dxa"/>
            <w:vAlign w:val="bottom"/>
          </w:tcPr>
          <w:p w14:paraId="5AD304CA" w14:textId="07EFB2C2" w:rsidR="00123A81" w:rsidRPr="00157DEA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/>
                <w:sz w:val="28"/>
                <w:szCs w:val="28"/>
              </w:rPr>
              <w:t>1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,</w:t>
            </w:r>
            <w:r w:rsidRPr="00157DEA">
              <w:rPr>
                <w:rFonts w:ascii="Angsana New" w:hAnsi="Angsana New"/>
                <w:sz w:val="28"/>
                <w:szCs w:val="28"/>
              </w:rPr>
              <w:t>224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,</w:t>
            </w:r>
            <w:r w:rsidRPr="00157DEA">
              <w:rPr>
                <w:rFonts w:ascii="Angsana New" w:hAnsi="Angsana New"/>
                <w:sz w:val="28"/>
                <w:szCs w:val="28"/>
              </w:rPr>
              <w:t>472</w:t>
            </w:r>
          </w:p>
        </w:tc>
        <w:tc>
          <w:tcPr>
            <w:tcW w:w="246" w:type="dxa"/>
            <w:vAlign w:val="bottom"/>
          </w:tcPr>
          <w:p w14:paraId="6C6BA02F" w14:textId="77777777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vAlign w:val="bottom"/>
          </w:tcPr>
          <w:p w14:paraId="77ED0D01" w14:textId="7A073D04" w:rsidR="00123A81" w:rsidRPr="00157DEA" w:rsidRDefault="00DB71A4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/>
                <w:sz w:val="28"/>
                <w:szCs w:val="28"/>
              </w:rPr>
              <w:t>292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,</w:t>
            </w:r>
            <w:r w:rsidRPr="00157DEA">
              <w:rPr>
                <w:rFonts w:ascii="Angsana New" w:hAnsi="Angsana New"/>
                <w:sz w:val="28"/>
                <w:szCs w:val="28"/>
              </w:rPr>
              <w:t>545</w:t>
            </w:r>
          </w:p>
        </w:tc>
        <w:tc>
          <w:tcPr>
            <w:tcW w:w="236" w:type="dxa"/>
            <w:vAlign w:val="bottom"/>
          </w:tcPr>
          <w:p w14:paraId="5C18C8C9" w14:textId="77777777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vAlign w:val="bottom"/>
          </w:tcPr>
          <w:p w14:paraId="3DDBB6BD" w14:textId="6A21C50B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161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000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47" w:type="dxa"/>
            <w:vAlign w:val="bottom"/>
          </w:tcPr>
          <w:p w14:paraId="30FE43D5" w14:textId="77777777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257D0DAF" w14:textId="781EC7AD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14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000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54" w:type="dxa"/>
            <w:vAlign w:val="bottom"/>
          </w:tcPr>
          <w:p w14:paraId="4982BB1B" w14:textId="77777777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vAlign w:val="bottom"/>
          </w:tcPr>
          <w:p w14:paraId="3750CE0E" w14:textId="5A2AB613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7</w:t>
            </w:r>
            <w:r w:rsidR="00157DEA" w:rsidRPr="00157DEA">
              <w:rPr>
                <w:rFonts w:ascii="Angsana New" w:hAnsi="Angsana New"/>
                <w:sz w:val="28"/>
                <w:szCs w:val="28"/>
              </w:rPr>
              <w:t>5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157DEA">
              <w:rPr>
                <w:rFonts w:ascii="Angsana New" w:hAnsi="Angsana New" w:hint="cs"/>
                <w:sz w:val="28"/>
                <w:szCs w:val="28"/>
              </w:rPr>
              <w:t>205</w:t>
            </w:r>
            <w:r w:rsidRPr="00157DEA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39" w:type="dxa"/>
            <w:vAlign w:val="bottom"/>
          </w:tcPr>
          <w:p w14:paraId="31FDC15C" w14:textId="77777777" w:rsidR="00123A81" w:rsidRPr="00157DEA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vAlign w:val="bottom"/>
          </w:tcPr>
          <w:p w14:paraId="6EEFAAD4" w14:textId="1A8E1492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57DEA">
              <w:rPr>
                <w:rFonts w:ascii="Angsana New" w:hAnsi="Angsana New"/>
                <w:sz w:val="28"/>
                <w:szCs w:val="28"/>
              </w:rPr>
              <w:t>1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,</w:t>
            </w:r>
            <w:r w:rsidRPr="00157DEA">
              <w:rPr>
                <w:rFonts w:ascii="Angsana New" w:hAnsi="Angsana New"/>
                <w:sz w:val="28"/>
                <w:szCs w:val="28"/>
              </w:rPr>
              <w:t>266</w:t>
            </w:r>
            <w:r w:rsidR="00123A81" w:rsidRPr="00157DEA">
              <w:rPr>
                <w:rFonts w:ascii="Angsana New" w:hAnsi="Angsana New"/>
                <w:sz w:val="28"/>
                <w:szCs w:val="28"/>
              </w:rPr>
              <w:t>,</w:t>
            </w:r>
            <w:r w:rsidRPr="00157DEA">
              <w:rPr>
                <w:rFonts w:ascii="Angsana New" w:hAnsi="Angsana New"/>
                <w:sz w:val="28"/>
                <w:szCs w:val="28"/>
              </w:rPr>
              <w:t>812</w:t>
            </w:r>
          </w:p>
        </w:tc>
      </w:tr>
      <w:tr w:rsidR="00123A81" w:rsidRPr="00D568D1" w14:paraId="319B4E0F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12FE430C" w14:textId="54A747C9" w:rsidR="00123A81" w:rsidRPr="00F7522E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F7522E">
              <w:rPr>
                <w:rFonts w:ascii="Angsana New" w:hAnsi="Angsana New" w:hint="cs"/>
                <w:sz w:val="28"/>
                <w:szCs w:val="28"/>
                <w:cs/>
              </w:rPr>
              <w:t>การร่วมค้าทางตรง</w:t>
            </w:r>
          </w:p>
        </w:tc>
        <w:tc>
          <w:tcPr>
            <w:tcW w:w="1080" w:type="dxa"/>
            <w:vAlign w:val="bottom"/>
          </w:tcPr>
          <w:p w14:paraId="3F5ED410" w14:textId="1B541D82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5</w:t>
            </w:r>
            <w:r w:rsidR="00123A81" w:rsidRPr="00D568D1">
              <w:rPr>
                <w:rFonts w:ascii="Angsana New" w:hAnsi="Angsana New" w:hint="cs"/>
                <w:sz w:val="28"/>
                <w:szCs w:val="28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94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363EAF2" w14:textId="7205D030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42</w:t>
            </w:r>
            <w:r w:rsidR="00123A81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494</w:t>
            </w:r>
          </w:p>
        </w:tc>
        <w:tc>
          <w:tcPr>
            <w:tcW w:w="246" w:type="dxa"/>
            <w:vAlign w:val="bottom"/>
          </w:tcPr>
          <w:p w14:paraId="4B390647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vAlign w:val="bottom"/>
          </w:tcPr>
          <w:p w14:paraId="65B2ACC1" w14:textId="520BBCBF" w:rsidR="00123A81" w:rsidRPr="00D568D1" w:rsidRDefault="00DB71A4" w:rsidP="006176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507</w:t>
            </w:r>
            <w:r w:rsidR="00123A81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525</w:t>
            </w:r>
          </w:p>
        </w:tc>
        <w:tc>
          <w:tcPr>
            <w:tcW w:w="236" w:type="dxa"/>
            <w:vAlign w:val="bottom"/>
          </w:tcPr>
          <w:p w14:paraId="129A559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vAlign w:val="bottom"/>
          </w:tcPr>
          <w:p w14:paraId="45D21D6E" w14:textId="77777777" w:rsidR="00123A81" w:rsidRPr="00D568D1" w:rsidRDefault="00123A81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7" w:type="dxa"/>
            <w:vAlign w:val="bottom"/>
          </w:tcPr>
          <w:p w14:paraId="28BFD8CF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62ED3A7D" w14:textId="77777777" w:rsidR="00123A81" w:rsidRPr="00D568D1" w:rsidRDefault="00123A81" w:rsidP="00D57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54" w:type="dxa"/>
            <w:vAlign w:val="bottom"/>
          </w:tcPr>
          <w:p w14:paraId="41E9BD94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vAlign w:val="bottom"/>
          </w:tcPr>
          <w:p w14:paraId="3F1AAD62" w14:textId="6EDF24FB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9</w:t>
            </w:r>
            <w:r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121</w:t>
            </w:r>
            <w:r w:rsidRPr="00D568D1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39" w:type="dxa"/>
            <w:vAlign w:val="bottom"/>
          </w:tcPr>
          <w:p w14:paraId="7D7A618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bottom"/>
          </w:tcPr>
          <w:p w14:paraId="5AFCDC46" w14:textId="26579781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540</w:t>
            </w:r>
            <w:r w:rsidR="00123A81" w:rsidRPr="00D568D1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898</w:t>
            </w:r>
          </w:p>
        </w:tc>
      </w:tr>
      <w:tr w:rsidR="00123A81" w:rsidRPr="00D568D1" w14:paraId="78A17E62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2E0E6D1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080" w:type="dxa"/>
            <w:vAlign w:val="bottom"/>
          </w:tcPr>
          <w:p w14:paraId="7A7CDF4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5C0222A" w14:textId="28AB558F" w:rsidR="00123A81" w:rsidRPr="00D568D1" w:rsidRDefault="00DB71A4" w:rsidP="004C5F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right="-130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266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966</w:t>
            </w:r>
          </w:p>
        </w:tc>
        <w:tc>
          <w:tcPr>
            <w:tcW w:w="246" w:type="dxa"/>
            <w:vAlign w:val="bottom"/>
          </w:tcPr>
          <w:p w14:paraId="46EB8A69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vAlign w:val="bottom"/>
          </w:tcPr>
          <w:p w14:paraId="5529C03A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2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DC041F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vAlign w:val="bottom"/>
          </w:tcPr>
          <w:p w14:paraId="13B08DB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" w:type="dxa"/>
            <w:vAlign w:val="bottom"/>
          </w:tcPr>
          <w:p w14:paraId="773929D3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6706720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7D51191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vAlign w:val="bottom"/>
          </w:tcPr>
          <w:p w14:paraId="2B3C30B8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9" w:type="dxa"/>
            <w:vAlign w:val="bottom"/>
          </w:tcPr>
          <w:p w14:paraId="3F25C083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</w:tcBorders>
            <w:vAlign w:val="bottom"/>
          </w:tcPr>
          <w:p w14:paraId="265727E0" w14:textId="319390DF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807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710</w:t>
            </w:r>
          </w:p>
        </w:tc>
      </w:tr>
      <w:tr w:rsidR="00123A81" w:rsidRPr="00D568D1" w14:paraId="2856634E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667A76C7" w14:textId="77777777" w:rsidR="00123A81" w:rsidRPr="00D568D1" w:rsidRDefault="00123A81" w:rsidP="00825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หัก</w:t>
            </w:r>
            <w:r w:rsidRPr="00D568D1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D568D1">
              <w:rPr>
                <w:rFonts w:asciiTheme="majorBidi" w:hAnsiTheme="majorBidi"/>
                <w:sz w:val="28"/>
                <w:szCs w:val="28"/>
                <w:cs/>
              </w:rPr>
              <w:t>ค่าเผื่อหนี้สงสัยจะสูญ</w:t>
            </w:r>
          </w:p>
        </w:tc>
        <w:tc>
          <w:tcPr>
            <w:tcW w:w="1080" w:type="dxa"/>
            <w:vAlign w:val="bottom"/>
          </w:tcPr>
          <w:p w14:paraId="032B8FD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E448B4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46" w:type="dxa"/>
            <w:vAlign w:val="bottom"/>
          </w:tcPr>
          <w:p w14:paraId="569F64AD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vAlign w:val="bottom"/>
          </w:tcPr>
          <w:p w14:paraId="3BE62ADF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2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080787A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vAlign w:val="bottom"/>
          </w:tcPr>
          <w:p w14:paraId="23ECC972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" w:type="dxa"/>
            <w:vAlign w:val="bottom"/>
          </w:tcPr>
          <w:p w14:paraId="4DF8ECD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61A2A016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36E45DB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vAlign w:val="bottom"/>
          </w:tcPr>
          <w:p w14:paraId="71ECC4CB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9" w:type="dxa"/>
            <w:vAlign w:val="bottom"/>
          </w:tcPr>
          <w:p w14:paraId="2346953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  <w:vAlign w:val="bottom"/>
          </w:tcPr>
          <w:p w14:paraId="65D7F171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3"/>
              </w:tabs>
              <w:spacing w:line="240" w:lineRule="auto"/>
              <w:ind w:left="-95" w:right="12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568D1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</w:tr>
      <w:tr w:rsidR="00123A81" w:rsidRPr="00D568D1" w14:paraId="4213EEA3" w14:textId="77777777" w:rsidTr="002E5F45">
        <w:trPr>
          <w:gridAfter w:val="1"/>
          <w:wAfter w:w="13" w:type="dxa"/>
        </w:trPr>
        <w:tc>
          <w:tcPr>
            <w:tcW w:w="2070" w:type="dxa"/>
            <w:vAlign w:val="bottom"/>
          </w:tcPr>
          <w:p w14:paraId="152C665B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568D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080" w:type="dxa"/>
            <w:vAlign w:val="bottom"/>
          </w:tcPr>
          <w:p w14:paraId="635F5B51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55C0E3" w14:textId="64379193" w:rsidR="00123A81" w:rsidRPr="00D568D1" w:rsidRDefault="00DB71A4" w:rsidP="00123A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ind w:right="-220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266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966</w:t>
            </w:r>
          </w:p>
        </w:tc>
        <w:tc>
          <w:tcPr>
            <w:tcW w:w="246" w:type="dxa"/>
            <w:vAlign w:val="bottom"/>
          </w:tcPr>
          <w:p w14:paraId="00D5B157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8" w:type="dxa"/>
            <w:vAlign w:val="bottom"/>
          </w:tcPr>
          <w:p w14:paraId="2101073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2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F7F5E37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26" w:type="dxa"/>
            <w:vAlign w:val="bottom"/>
          </w:tcPr>
          <w:p w14:paraId="144E4C05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47" w:type="dxa"/>
            <w:vAlign w:val="bottom"/>
          </w:tcPr>
          <w:p w14:paraId="1AC72A7E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65B5F2F8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6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4" w:type="dxa"/>
            <w:vAlign w:val="bottom"/>
          </w:tcPr>
          <w:p w14:paraId="10371413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62" w:type="dxa"/>
            <w:vAlign w:val="bottom"/>
          </w:tcPr>
          <w:p w14:paraId="2C09D9AC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9" w:type="dxa"/>
            <w:vAlign w:val="bottom"/>
          </w:tcPr>
          <w:p w14:paraId="10F05AE0" w14:textId="77777777" w:rsidR="00123A81" w:rsidRPr="00D568D1" w:rsidRDefault="00123A81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DB1079" w14:textId="25DBD0E8" w:rsidR="00123A81" w:rsidRPr="00D568D1" w:rsidRDefault="00DB71A4" w:rsidP="00123A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807</w:t>
            </w:r>
            <w:r w:rsidR="00123A81" w:rsidRPr="00D568D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710</w:t>
            </w:r>
          </w:p>
        </w:tc>
      </w:tr>
    </w:tbl>
    <w:p w14:paraId="3000BEF1" w14:textId="77777777" w:rsidR="001D79AC" w:rsidRDefault="001D79AC" w:rsidP="004C5F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4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2"/>
        <w:gridCol w:w="1169"/>
        <w:gridCol w:w="273"/>
        <w:gridCol w:w="1166"/>
        <w:gridCol w:w="243"/>
        <w:gridCol w:w="1106"/>
        <w:gridCol w:w="271"/>
        <w:gridCol w:w="1170"/>
      </w:tblGrid>
      <w:tr w:rsidR="005C0704" w:rsidRPr="0066785F" w14:paraId="3704B6FE" w14:textId="77777777" w:rsidTr="005C0704">
        <w:trPr>
          <w:trHeight w:val="254"/>
        </w:trPr>
        <w:tc>
          <w:tcPr>
            <w:tcW w:w="2116" w:type="pct"/>
            <w:vAlign w:val="bottom"/>
          </w:tcPr>
          <w:p w14:paraId="2BEF833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2451B">
              <w:rPr>
                <w:rFonts w:ascii="Angsana New" w:hAnsi="Angsana New" w:hint="cs"/>
                <w:sz w:val="30"/>
                <w:szCs w:val="30"/>
                <w:cs/>
              </w:rPr>
              <w:br w:type="page"/>
            </w:r>
          </w:p>
        </w:tc>
        <w:tc>
          <w:tcPr>
            <w:tcW w:w="1393" w:type="pct"/>
            <w:gridSpan w:val="3"/>
            <w:shd w:val="clear" w:color="auto" w:fill="auto"/>
            <w:vAlign w:val="bottom"/>
          </w:tcPr>
          <w:p w14:paraId="1E8944E0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26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2451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0" w:type="pct"/>
            <w:shd w:val="clear" w:color="auto" w:fill="auto"/>
            <w:vAlign w:val="bottom"/>
          </w:tcPr>
          <w:p w14:paraId="1323F6D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1" w:type="pct"/>
            <w:gridSpan w:val="3"/>
            <w:shd w:val="clear" w:color="auto" w:fill="auto"/>
            <w:vAlign w:val="bottom"/>
          </w:tcPr>
          <w:p w14:paraId="65C0F85B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2451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0704" w:rsidRPr="0066785F" w14:paraId="7E7AB216" w14:textId="77777777" w:rsidTr="005C0704">
        <w:trPr>
          <w:trHeight w:val="281"/>
        </w:trPr>
        <w:tc>
          <w:tcPr>
            <w:tcW w:w="2116" w:type="pct"/>
            <w:vAlign w:val="bottom"/>
          </w:tcPr>
          <w:p w14:paraId="4AECF262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  <w:vAlign w:val="bottom"/>
          </w:tcPr>
          <w:p w14:paraId="7F1B77B5" w14:textId="07A5F939" w:rsidR="005C0704" w:rsidRPr="00B2451B" w:rsidRDefault="00DB71A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46" w:type="pct"/>
            <w:vAlign w:val="bottom"/>
          </w:tcPr>
          <w:p w14:paraId="5BCC605A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vAlign w:val="bottom"/>
          </w:tcPr>
          <w:p w14:paraId="4A993170" w14:textId="6B137902" w:rsidR="005C0704" w:rsidRPr="00B2451B" w:rsidRDefault="00DB71A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30" w:type="pct"/>
            <w:vAlign w:val="bottom"/>
          </w:tcPr>
          <w:p w14:paraId="720A803C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vAlign w:val="bottom"/>
          </w:tcPr>
          <w:p w14:paraId="17E662E1" w14:textId="2256745A" w:rsidR="005C0704" w:rsidRPr="00B2451B" w:rsidRDefault="00DB71A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45" w:type="pct"/>
            <w:vAlign w:val="bottom"/>
          </w:tcPr>
          <w:p w14:paraId="7C6C068F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5" w:type="pct"/>
            <w:vAlign w:val="bottom"/>
          </w:tcPr>
          <w:p w14:paraId="57449E53" w14:textId="2C500CC1" w:rsidR="005C0704" w:rsidRPr="00B2451B" w:rsidRDefault="00DB71A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</w:tr>
      <w:tr w:rsidR="005C0704" w:rsidRPr="0066785F" w14:paraId="7AC9A0FA" w14:textId="77777777" w:rsidTr="005C0704">
        <w:trPr>
          <w:trHeight w:val="245"/>
        </w:trPr>
        <w:tc>
          <w:tcPr>
            <w:tcW w:w="2116" w:type="pct"/>
            <w:vAlign w:val="bottom"/>
          </w:tcPr>
          <w:p w14:paraId="440EF153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84" w:type="pct"/>
            <w:gridSpan w:val="7"/>
            <w:vAlign w:val="bottom"/>
          </w:tcPr>
          <w:p w14:paraId="0C4CD66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2451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C0704" w:rsidRPr="0066785F" w14:paraId="291DD80A" w14:textId="77777777" w:rsidTr="005C0704">
        <w:trPr>
          <w:trHeight w:val="405"/>
        </w:trPr>
        <w:tc>
          <w:tcPr>
            <w:tcW w:w="2116" w:type="pct"/>
            <w:shd w:val="clear" w:color="auto" w:fill="auto"/>
            <w:vAlign w:val="bottom"/>
          </w:tcPr>
          <w:p w14:paraId="2431912E" w14:textId="77777777" w:rsidR="005C0704" w:rsidRPr="00B2451B" w:rsidRDefault="005C070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2451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624" w:type="pct"/>
            <w:vAlign w:val="bottom"/>
          </w:tcPr>
          <w:p w14:paraId="1C9B5D04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46" w:type="pct"/>
            <w:vAlign w:val="bottom"/>
          </w:tcPr>
          <w:p w14:paraId="0F4C2AFD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vAlign w:val="bottom"/>
          </w:tcPr>
          <w:p w14:paraId="7819D8CA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129EB60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vAlign w:val="bottom"/>
          </w:tcPr>
          <w:p w14:paraId="6DB9A260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5" w:type="pct"/>
            <w:vAlign w:val="bottom"/>
          </w:tcPr>
          <w:p w14:paraId="05971E6F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5" w:type="pct"/>
            <w:vAlign w:val="bottom"/>
          </w:tcPr>
          <w:p w14:paraId="11774EFC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C0704" w:rsidRPr="0066785F" w14:paraId="745F6AA3" w14:textId="77777777" w:rsidTr="005C0704">
        <w:trPr>
          <w:trHeight w:val="405"/>
        </w:trPr>
        <w:tc>
          <w:tcPr>
            <w:tcW w:w="2116" w:type="pct"/>
            <w:shd w:val="clear" w:color="auto" w:fill="auto"/>
            <w:vAlign w:val="bottom"/>
          </w:tcPr>
          <w:p w14:paraId="78F5BDD6" w14:textId="7FED71E0" w:rsidR="005C0704" w:rsidRPr="00B2451B" w:rsidRDefault="0035553B" w:rsidP="007E79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1" w:hanging="18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B2451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ขาดทุนจากการด้อยค่า</w:t>
            </w:r>
            <w:r w:rsidR="00DA0AB0"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 </w:t>
            </w:r>
            <w:r w:rsidR="00591696"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>2562</w:t>
            </w:r>
            <w:r w:rsidR="00591696"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: </w:t>
            </w:r>
            <w:r w:rsidR="00591696"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หนี้สูญและหนี้</w:t>
            </w:r>
            <w:r w:rsidR="00591696" w:rsidRPr="007169D7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สงสัยจะสูญ)</w:t>
            </w:r>
            <w:r w:rsidR="00591696" w:rsidRPr="007169D7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</w:t>
            </w:r>
            <w:r w:rsidR="007169D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ของเงินให้กู้ยืม</w:t>
            </w:r>
            <w:r w:rsidRPr="007169D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624" w:type="pct"/>
            <w:tcBorders>
              <w:bottom w:val="double" w:sz="4" w:space="0" w:color="auto"/>
            </w:tcBorders>
            <w:vAlign w:val="bottom"/>
          </w:tcPr>
          <w:p w14:paraId="0680C284" w14:textId="77777777" w:rsidR="005C0704" w:rsidRPr="00B2451B" w:rsidRDefault="007C3425" w:rsidP="005C0704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-93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B2451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46" w:type="pct"/>
            <w:vAlign w:val="bottom"/>
          </w:tcPr>
          <w:p w14:paraId="14B2FA87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3" w:type="pct"/>
            <w:tcBorders>
              <w:bottom w:val="double" w:sz="4" w:space="0" w:color="auto"/>
            </w:tcBorders>
            <w:vAlign w:val="bottom"/>
          </w:tcPr>
          <w:p w14:paraId="3141C5D7" w14:textId="77777777" w:rsidR="005C0704" w:rsidRPr="00B2451B" w:rsidRDefault="00970B2B" w:rsidP="005C0704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-9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B2451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130" w:type="pct"/>
            <w:vAlign w:val="bottom"/>
          </w:tcPr>
          <w:p w14:paraId="434F96CE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double" w:sz="4" w:space="0" w:color="auto"/>
            </w:tcBorders>
            <w:vAlign w:val="bottom"/>
          </w:tcPr>
          <w:p w14:paraId="5F594489" w14:textId="23C28C47" w:rsidR="005C0704" w:rsidRPr="00B2451B" w:rsidRDefault="00DB71A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332</w:t>
            </w:r>
          </w:p>
        </w:tc>
        <w:tc>
          <w:tcPr>
            <w:tcW w:w="145" w:type="pct"/>
            <w:vAlign w:val="bottom"/>
          </w:tcPr>
          <w:p w14:paraId="7EA72497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5" w:type="pct"/>
            <w:tcBorders>
              <w:bottom w:val="double" w:sz="4" w:space="0" w:color="auto"/>
            </w:tcBorders>
            <w:vAlign w:val="bottom"/>
          </w:tcPr>
          <w:p w14:paraId="6D33B97A" w14:textId="77777777" w:rsidR="005C0704" w:rsidRPr="00B2451B" w:rsidRDefault="00970B2B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2451B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5C0704" w:rsidRPr="0066785F" w14:paraId="40FCA051" w14:textId="77777777" w:rsidTr="005C0704">
        <w:trPr>
          <w:trHeight w:val="179"/>
        </w:trPr>
        <w:tc>
          <w:tcPr>
            <w:tcW w:w="2116" w:type="pct"/>
            <w:shd w:val="clear" w:color="auto" w:fill="auto"/>
            <w:vAlign w:val="bottom"/>
          </w:tcPr>
          <w:p w14:paraId="0B8AF005" w14:textId="77777777" w:rsidR="005C0704" w:rsidRPr="00B2451B" w:rsidRDefault="005C070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hanging="178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624" w:type="pct"/>
            <w:vAlign w:val="bottom"/>
          </w:tcPr>
          <w:p w14:paraId="6C26AC9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146" w:type="pct"/>
            <w:vAlign w:val="bottom"/>
          </w:tcPr>
          <w:p w14:paraId="22B7B5E2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3" w:type="pct"/>
            <w:vAlign w:val="bottom"/>
          </w:tcPr>
          <w:p w14:paraId="7CC96C59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0" w:type="pct"/>
            <w:vAlign w:val="bottom"/>
          </w:tcPr>
          <w:p w14:paraId="564E9CF3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591" w:type="pct"/>
            <w:vAlign w:val="bottom"/>
          </w:tcPr>
          <w:p w14:paraId="20E7F19E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5" w:type="pct"/>
            <w:vAlign w:val="bottom"/>
          </w:tcPr>
          <w:p w14:paraId="7D2CFDFB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5" w:type="pct"/>
            <w:vAlign w:val="bottom"/>
          </w:tcPr>
          <w:p w14:paraId="4218803E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5C0704" w:rsidRPr="0066785F" w14:paraId="6573AC69" w14:textId="77777777" w:rsidTr="005C0704">
        <w:trPr>
          <w:trHeight w:val="405"/>
        </w:trPr>
        <w:tc>
          <w:tcPr>
            <w:tcW w:w="2116" w:type="pct"/>
            <w:shd w:val="clear" w:color="auto" w:fill="auto"/>
            <w:vAlign w:val="bottom"/>
          </w:tcPr>
          <w:p w14:paraId="369F1C71" w14:textId="77777777" w:rsidR="005C0704" w:rsidRPr="00B2451B" w:rsidRDefault="005C0704" w:rsidP="005C0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  <w:r w:rsidRPr="00B2451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624" w:type="pct"/>
            <w:vAlign w:val="bottom"/>
          </w:tcPr>
          <w:p w14:paraId="1112ECCD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46" w:type="pct"/>
            <w:vAlign w:val="bottom"/>
          </w:tcPr>
          <w:p w14:paraId="1E132E78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vAlign w:val="bottom"/>
          </w:tcPr>
          <w:p w14:paraId="60EA7BB2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" w:type="pct"/>
            <w:vAlign w:val="bottom"/>
          </w:tcPr>
          <w:p w14:paraId="1E984E28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vAlign w:val="bottom"/>
          </w:tcPr>
          <w:p w14:paraId="53FB1CFC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5" w:type="pct"/>
            <w:vAlign w:val="bottom"/>
          </w:tcPr>
          <w:p w14:paraId="6393E22F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5" w:type="pct"/>
            <w:vAlign w:val="bottom"/>
          </w:tcPr>
          <w:p w14:paraId="3B5921D5" w14:textId="77777777" w:rsidR="005C0704" w:rsidRPr="00B2451B" w:rsidRDefault="005C0704" w:rsidP="005C0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5553B" w:rsidRPr="00D246FB" w14:paraId="2A83FBAD" w14:textId="77777777" w:rsidTr="005C0704">
        <w:trPr>
          <w:trHeight w:val="380"/>
        </w:trPr>
        <w:tc>
          <w:tcPr>
            <w:tcW w:w="2116" w:type="pct"/>
            <w:shd w:val="clear" w:color="auto" w:fill="auto"/>
            <w:vAlign w:val="bottom"/>
          </w:tcPr>
          <w:p w14:paraId="21AA35A7" w14:textId="7160063B" w:rsidR="0035553B" w:rsidRPr="00B2451B" w:rsidRDefault="007E795D" w:rsidP="00B245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B2451B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ขาดทุนจากการด้อยค่า</w:t>
            </w:r>
            <w:r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 (</w:t>
            </w:r>
            <w:r w:rsidR="00DB71A4" w:rsidRPr="00DB71A4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>2562</w:t>
            </w:r>
            <w:r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: </w:t>
            </w:r>
            <w:r w:rsidRPr="00B2451B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หนี้สูญและหนี้</w:t>
            </w:r>
            <w:r w:rsidR="001F4498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br/>
            </w:r>
            <w:r w:rsidR="001F4498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 xml:space="preserve">   </w:t>
            </w:r>
            <w:r w:rsidRPr="00987273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สงสัยจะสูญ)</w:t>
            </w:r>
            <w:r w:rsidRPr="00987273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</w:t>
            </w:r>
            <w:r w:rsidR="00987273" w:rsidRPr="00987273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ของเงินให้กู้ยืม</w:t>
            </w:r>
            <w:r w:rsidRPr="00987273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624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9D904AA" w14:textId="324D078D" w:rsidR="0035553B" w:rsidRPr="00B2451B" w:rsidRDefault="00DB71A4" w:rsidP="003555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7C3425" w:rsidRPr="00B2451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114</w:t>
            </w:r>
          </w:p>
        </w:tc>
        <w:tc>
          <w:tcPr>
            <w:tcW w:w="146" w:type="pct"/>
            <w:vAlign w:val="bottom"/>
          </w:tcPr>
          <w:p w14:paraId="35949BB1" w14:textId="77777777" w:rsidR="0035553B" w:rsidRPr="00B2451B" w:rsidRDefault="0035553B" w:rsidP="003555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3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125960B" w14:textId="77777777" w:rsidR="0035553B" w:rsidRPr="00B2451B" w:rsidRDefault="00970B2B" w:rsidP="0035553B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-93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B2451B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0" w:type="pct"/>
            <w:vAlign w:val="bottom"/>
          </w:tcPr>
          <w:p w14:paraId="39F9D513" w14:textId="77777777" w:rsidR="0035553B" w:rsidRPr="00B2451B" w:rsidRDefault="0035553B" w:rsidP="003555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07012C5" w14:textId="3AFE9AB7" w:rsidR="0035553B" w:rsidRPr="00B2451B" w:rsidRDefault="00DB71A4" w:rsidP="003555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36</w:t>
            </w:r>
            <w:r w:rsidR="007C3425" w:rsidRPr="00B2451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485</w:t>
            </w:r>
          </w:p>
        </w:tc>
        <w:tc>
          <w:tcPr>
            <w:tcW w:w="145" w:type="pct"/>
            <w:vAlign w:val="bottom"/>
          </w:tcPr>
          <w:p w14:paraId="268CD361" w14:textId="77777777" w:rsidR="0035553B" w:rsidRPr="00B2451B" w:rsidRDefault="0035553B" w:rsidP="003555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5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395F27B" w14:textId="77777777" w:rsidR="0035553B" w:rsidRPr="00B2451B" w:rsidRDefault="00970B2B" w:rsidP="003555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2451B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41B1FF67" w14:textId="77777777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4"/>
          <w:sz w:val="30"/>
          <w:szCs w:val="30"/>
        </w:rPr>
      </w:pPr>
      <w:r>
        <w:rPr>
          <w:rFonts w:ascii="Angsana New" w:hAnsi="Angsana New"/>
          <w:spacing w:val="4"/>
          <w:sz w:val="30"/>
          <w:szCs w:val="30"/>
        </w:rPr>
        <w:br w:type="page"/>
      </w:r>
    </w:p>
    <w:tbl>
      <w:tblPr>
        <w:tblpPr w:leftFromText="180" w:rightFromText="180" w:vertAnchor="text" w:horzAnchor="margin" w:tblpX="450" w:tblpY="31"/>
        <w:tblW w:w="10010" w:type="dxa"/>
        <w:tblLayout w:type="fixed"/>
        <w:tblLook w:val="0000" w:firstRow="0" w:lastRow="0" w:firstColumn="0" w:lastColumn="0" w:noHBand="0" w:noVBand="0"/>
      </w:tblPr>
      <w:tblGrid>
        <w:gridCol w:w="2808"/>
        <w:gridCol w:w="989"/>
        <w:gridCol w:w="239"/>
        <w:gridCol w:w="934"/>
        <w:gridCol w:w="238"/>
        <w:gridCol w:w="1021"/>
        <w:gridCol w:w="236"/>
        <w:gridCol w:w="1027"/>
        <w:gridCol w:w="236"/>
        <w:gridCol w:w="1019"/>
        <w:gridCol w:w="236"/>
        <w:gridCol w:w="1027"/>
      </w:tblGrid>
      <w:tr w:rsidR="00F813C9" w:rsidRPr="00D246FB" w14:paraId="15735F45" w14:textId="77777777" w:rsidTr="00E41C93">
        <w:tc>
          <w:tcPr>
            <w:tcW w:w="2808" w:type="dxa"/>
            <w:vAlign w:val="bottom"/>
          </w:tcPr>
          <w:p w14:paraId="5B160032" w14:textId="77777777" w:rsidR="009D6280" w:rsidRDefault="009D6280" w:rsidP="009D62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9D6280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ลูกหนี้ตามสัญญาเช่า – กิจการที่</w:t>
            </w:r>
          </w:p>
          <w:p w14:paraId="3E56F37D" w14:textId="7FF9EF87" w:rsidR="00755E4C" w:rsidRPr="000548B9" w:rsidRDefault="009D6280" w:rsidP="009D62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   </w:t>
            </w:r>
            <w:r w:rsidRPr="009D6280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>เกี่ยวข้องกัน</w:t>
            </w:r>
          </w:p>
        </w:tc>
        <w:tc>
          <w:tcPr>
            <w:tcW w:w="7202" w:type="dxa"/>
            <w:gridSpan w:val="11"/>
            <w:vAlign w:val="bottom"/>
          </w:tcPr>
          <w:p w14:paraId="28C7D642" w14:textId="77777777" w:rsidR="00755E4C" w:rsidRPr="000548B9" w:rsidRDefault="00755E4C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F813C9" w:rsidRPr="00D246FB" w14:paraId="47574CA1" w14:textId="77777777" w:rsidTr="009D6280">
        <w:tc>
          <w:tcPr>
            <w:tcW w:w="2808" w:type="dxa"/>
            <w:vAlign w:val="bottom"/>
          </w:tcPr>
          <w:p w14:paraId="061AA3E0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62" w:type="dxa"/>
            <w:gridSpan w:val="3"/>
            <w:vAlign w:val="bottom"/>
          </w:tcPr>
          <w:p w14:paraId="470D78A1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ส่วนที่ถึงกำหนดชำระ</w:t>
            </w:r>
          </w:p>
        </w:tc>
        <w:tc>
          <w:tcPr>
            <w:tcW w:w="238" w:type="dxa"/>
            <w:vAlign w:val="bottom"/>
          </w:tcPr>
          <w:p w14:paraId="6AD9916D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84" w:type="dxa"/>
            <w:gridSpan w:val="3"/>
            <w:vAlign w:val="bottom"/>
          </w:tcPr>
          <w:p w14:paraId="37ACF3BD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ส่วนที่ถึงกำหนดชำระ</w:t>
            </w:r>
          </w:p>
        </w:tc>
        <w:tc>
          <w:tcPr>
            <w:tcW w:w="236" w:type="dxa"/>
            <w:vAlign w:val="bottom"/>
          </w:tcPr>
          <w:p w14:paraId="010F7E4B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282" w:type="dxa"/>
            <w:gridSpan w:val="3"/>
            <w:vAlign w:val="bottom"/>
          </w:tcPr>
          <w:p w14:paraId="4A6CB48C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F813C9" w:rsidRPr="00D246FB" w14:paraId="30C79645" w14:textId="77777777" w:rsidTr="009D6280">
        <w:tc>
          <w:tcPr>
            <w:tcW w:w="2808" w:type="dxa"/>
            <w:vAlign w:val="bottom"/>
          </w:tcPr>
          <w:p w14:paraId="7B23A5C2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62" w:type="dxa"/>
            <w:gridSpan w:val="3"/>
            <w:vAlign w:val="bottom"/>
          </w:tcPr>
          <w:p w14:paraId="219B0B8C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ภายในหนึ่งปี</w:t>
            </w:r>
          </w:p>
        </w:tc>
        <w:tc>
          <w:tcPr>
            <w:tcW w:w="238" w:type="dxa"/>
            <w:vAlign w:val="bottom"/>
          </w:tcPr>
          <w:p w14:paraId="5416CE4D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84" w:type="dxa"/>
            <w:gridSpan w:val="3"/>
            <w:vAlign w:val="bottom"/>
          </w:tcPr>
          <w:p w14:paraId="09F55504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เกินกว่าหนึ่งปี</w:t>
            </w:r>
          </w:p>
        </w:tc>
        <w:tc>
          <w:tcPr>
            <w:tcW w:w="236" w:type="dxa"/>
            <w:vAlign w:val="bottom"/>
          </w:tcPr>
          <w:p w14:paraId="23CB234B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282" w:type="dxa"/>
            <w:gridSpan w:val="3"/>
            <w:vAlign w:val="bottom"/>
          </w:tcPr>
          <w:p w14:paraId="4315A77F" w14:textId="77777777" w:rsidR="007B4E81" w:rsidRPr="000548B9" w:rsidRDefault="007B4E81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F813C9" w:rsidRPr="00D246FB" w14:paraId="392DCB5C" w14:textId="77777777" w:rsidTr="009D6280">
        <w:tc>
          <w:tcPr>
            <w:tcW w:w="2808" w:type="dxa"/>
            <w:vAlign w:val="bottom"/>
          </w:tcPr>
          <w:p w14:paraId="73DC9474" w14:textId="77777777" w:rsidR="00055F8C" w:rsidRPr="000548B9" w:rsidRDefault="00055F8C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vAlign w:val="bottom"/>
          </w:tcPr>
          <w:p w14:paraId="7038199A" w14:textId="5FC8A801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2563</w:t>
            </w:r>
          </w:p>
        </w:tc>
        <w:tc>
          <w:tcPr>
            <w:tcW w:w="239" w:type="dxa"/>
            <w:vAlign w:val="bottom"/>
          </w:tcPr>
          <w:p w14:paraId="333B25B4" w14:textId="77777777" w:rsidR="00055F8C" w:rsidRPr="000548B9" w:rsidRDefault="00055F8C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  <w:vAlign w:val="bottom"/>
          </w:tcPr>
          <w:p w14:paraId="7F222E7F" w14:textId="127A89DA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2562</w:t>
            </w:r>
          </w:p>
        </w:tc>
        <w:tc>
          <w:tcPr>
            <w:tcW w:w="238" w:type="dxa"/>
            <w:vAlign w:val="bottom"/>
          </w:tcPr>
          <w:p w14:paraId="5D5EC29C" w14:textId="77777777" w:rsidR="00055F8C" w:rsidRPr="000548B9" w:rsidRDefault="00055F8C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98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1" w:type="dxa"/>
            <w:vAlign w:val="bottom"/>
          </w:tcPr>
          <w:p w14:paraId="175CB9E9" w14:textId="683240AB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2563</w:t>
            </w:r>
          </w:p>
        </w:tc>
        <w:tc>
          <w:tcPr>
            <w:tcW w:w="236" w:type="dxa"/>
            <w:vAlign w:val="bottom"/>
          </w:tcPr>
          <w:p w14:paraId="5B54CDF3" w14:textId="77777777" w:rsidR="00055F8C" w:rsidRPr="000548B9" w:rsidRDefault="00055F8C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5F6DC6DB" w14:textId="5C567BAC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2562</w:t>
            </w:r>
          </w:p>
        </w:tc>
        <w:tc>
          <w:tcPr>
            <w:tcW w:w="236" w:type="dxa"/>
            <w:vAlign w:val="bottom"/>
          </w:tcPr>
          <w:p w14:paraId="1172A8C3" w14:textId="77777777" w:rsidR="00055F8C" w:rsidRPr="000548B9" w:rsidRDefault="00055F8C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9" w:type="dxa"/>
            <w:vAlign w:val="bottom"/>
          </w:tcPr>
          <w:p w14:paraId="76C0F536" w14:textId="52436D10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2563</w:t>
            </w:r>
          </w:p>
        </w:tc>
        <w:tc>
          <w:tcPr>
            <w:tcW w:w="236" w:type="dxa"/>
            <w:vAlign w:val="bottom"/>
          </w:tcPr>
          <w:p w14:paraId="638C178B" w14:textId="77777777" w:rsidR="00055F8C" w:rsidRPr="000548B9" w:rsidRDefault="00055F8C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vAlign w:val="bottom"/>
          </w:tcPr>
          <w:p w14:paraId="10702450" w14:textId="67982C20" w:rsidR="00055F8C" w:rsidRPr="000548B9" w:rsidRDefault="00DB71A4" w:rsidP="00FB51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2562</w:t>
            </w:r>
          </w:p>
        </w:tc>
      </w:tr>
      <w:tr w:rsidR="00F813C9" w:rsidRPr="00D246FB" w14:paraId="577C64BF" w14:textId="77777777" w:rsidTr="00E41C93">
        <w:tc>
          <w:tcPr>
            <w:tcW w:w="2808" w:type="dxa"/>
            <w:vAlign w:val="bottom"/>
          </w:tcPr>
          <w:p w14:paraId="2CDF480A" w14:textId="77777777" w:rsidR="00B00426" w:rsidRPr="000548B9" w:rsidRDefault="00B00426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202" w:type="dxa"/>
            <w:gridSpan w:val="11"/>
            <w:vAlign w:val="bottom"/>
          </w:tcPr>
          <w:p w14:paraId="0CDB6347" w14:textId="77777777" w:rsidR="00B00426" w:rsidRPr="000548B9" w:rsidRDefault="00B00426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44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7E795D" w:rsidRPr="00D246FB" w14:paraId="5AC113CE" w14:textId="77777777" w:rsidTr="009D6280">
        <w:tc>
          <w:tcPr>
            <w:tcW w:w="2808" w:type="dxa"/>
            <w:vAlign w:val="bottom"/>
          </w:tcPr>
          <w:p w14:paraId="42E5A5FA" w14:textId="663CA70C" w:rsidR="007E795D" w:rsidRPr="000548B9" w:rsidRDefault="007E795D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ผู้ถือหุ้นรายใหญ่</w:t>
            </w:r>
          </w:p>
        </w:tc>
        <w:tc>
          <w:tcPr>
            <w:tcW w:w="989" w:type="dxa"/>
            <w:shd w:val="clear" w:color="auto" w:fill="auto"/>
            <w:vAlign w:val="bottom"/>
          </w:tcPr>
          <w:p w14:paraId="7F1D42DB" w14:textId="77777777" w:rsidR="007E795D" w:rsidRPr="000548B9" w:rsidRDefault="007E795D" w:rsidP="00AF2586">
            <w:pPr>
              <w:pStyle w:val="a2"/>
              <w:tabs>
                <w:tab w:val="decimal" w:pos="776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209AC000" w14:textId="77777777" w:rsidR="007E795D" w:rsidRPr="000548B9" w:rsidRDefault="007E795D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BC47DF7" w14:textId="77777777" w:rsidR="007E795D" w:rsidRPr="000548B9" w:rsidRDefault="007E795D" w:rsidP="00AF2586">
            <w:pPr>
              <w:pStyle w:val="a2"/>
              <w:tabs>
                <w:tab w:val="decimal" w:pos="738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C214EE2" w14:textId="77777777" w:rsidR="007E795D" w:rsidRPr="000548B9" w:rsidRDefault="007E795D" w:rsidP="00FB51F2">
            <w:pPr>
              <w:pStyle w:val="a2"/>
              <w:tabs>
                <w:tab w:val="decimal" w:pos="774"/>
              </w:tabs>
              <w:ind w:left="-254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21" w:type="dxa"/>
            <w:shd w:val="clear" w:color="auto" w:fill="auto"/>
            <w:vAlign w:val="bottom"/>
          </w:tcPr>
          <w:p w14:paraId="54DC3281" w14:textId="77777777" w:rsidR="007E795D" w:rsidRPr="000548B9" w:rsidRDefault="007E795D" w:rsidP="00AF2586">
            <w:pPr>
              <w:pStyle w:val="a2"/>
              <w:tabs>
                <w:tab w:val="decimal" w:pos="801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E8A6930" w14:textId="77777777" w:rsidR="007E795D" w:rsidRPr="000548B9" w:rsidRDefault="007E795D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27" w:type="dxa"/>
            <w:shd w:val="clear" w:color="auto" w:fill="auto"/>
            <w:vAlign w:val="bottom"/>
          </w:tcPr>
          <w:p w14:paraId="3EF2269C" w14:textId="77777777" w:rsidR="007E795D" w:rsidRPr="000548B9" w:rsidRDefault="007E795D" w:rsidP="00AF2586">
            <w:pPr>
              <w:pStyle w:val="a2"/>
              <w:tabs>
                <w:tab w:val="decimal" w:pos="828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AC01625" w14:textId="77777777" w:rsidR="007E795D" w:rsidRPr="000548B9" w:rsidRDefault="007E795D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661E83B9" w14:textId="77777777" w:rsidR="007E795D" w:rsidRPr="000548B9" w:rsidRDefault="007E795D" w:rsidP="00AF2586">
            <w:pPr>
              <w:pStyle w:val="a2"/>
              <w:tabs>
                <w:tab w:val="decimal" w:pos="801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BB03AD5" w14:textId="77777777" w:rsidR="007E795D" w:rsidRPr="000548B9" w:rsidRDefault="007E795D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27" w:type="dxa"/>
            <w:shd w:val="clear" w:color="auto" w:fill="auto"/>
            <w:vAlign w:val="bottom"/>
          </w:tcPr>
          <w:p w14:paraId="72CDC30F" w14:textId="77777777" w:rsidR="007E795D" w:rsidRPr="000548B9" w:rsidRDefault="007E795D" w:rsidP="00AF2586">
            <w:pPr>
              <w:pStyle w:val="a2"/>
              <w:tabs>
                <w:tab w:val="decimal" w:pos="814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</w:tr>
      <w:tr w:rsidR="004858F3" w:rsidRPr="00D246FB" w14:paraId="0911C73F" w14:textId="77777777" w:rsidTr="009D6280">
        <w:tc>
          <w:tcPr>
            <w:tcW w:w="2808" w:type="dxa"/>
            <w:vAlign w:val="bottom"/>
          </w:tcPr>
          <w:p w14:paraId="5A31D7F0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  <w:cs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989" w:type="dxa"/>
            <w:shd w:val="clear" w:color="auto" w:fill="auto"/>
            <w:vAlign w:val="bottom"/>
          </w:tcPr>
          <w:p w14:paraId="45360940" w14:textId="22CE726E" w:rsidR="004858F3" w:rsidRPr="000548B9" w:rsidRDefault="00DB71A4" w:rsidP="00AF2586">
            <w:pPr>
              <w:pStyle w:val="a2"/>
              <w:tabs>
                <w:tab w:val="decimal" w:pos="776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4</w:t>
            </w:r>
            <w:r w:rsidR="008613D1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481</w:t>
            </w:r>
            <w:r w:rsidR="008613D1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635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450DA7C7" w14:textId="77777777" w:rsidR="004858F3" w:rsidRPr="000548B9" w:rsidRDefault="004858F3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7EA5ABB" w14:textId="08A62477" w:rsidR="004858F3" w:rsidRPr="000548B9" w:rsidRDefault="00DB71A4" w:rsidP="00AF2586">
            <w:pPr>
              <w:pStyle w:val="a2"/>
              <w:tabs>
                <w:tab w:val="decimal" w:pos="738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5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642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526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34A77ED1" w14:textId="77777777" w:rsidR="004858F3" w:rsidRPr="000548B9" w:rsidRDefault="004858F3" w:rsidP="00FB51F2">
            <w:pPr>
              <w:pStyle w:val="a2"/>
              <w:tabs>
                <w:tab w:val="decimal" w:pos="774"/>
              </w:tabs>
              <w:ind w:left="-254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 xml:space="preserve">  </w:t>
            </w:r>
          </w:p>
        </w:tc>
        <w:tc>
          <w:tcPr>
            <w:tcW w:w="1021" w:type="dxa"/>
            <w:shd w:val="clear" w:color="auto" w:fill="auto"/>
            <w:vAlign w:val="bottom"/>
          </w:tcPr>
          <w:p w14:paraId="18B8EB53" w14:textId="0C312B88" w:rsidR="004858F3" w:rsidRPr="000548B9" w:rsidRDefault="00DB71A4" w:rsidP="00AF2586">
            <w:pPr>
              <w:pStyle w:val="a2"/>
              <w:tabs>
                <w:tab w:val="decimal" w:pos="801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15</w:t>
            </w:r>
            <w:r w:rsidR="008613D1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021</w:t>
            </w:r>
            <w:r w:rsidR="008613D1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896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9288900" w14:textId="77777777" w:rsidR="004858F3" w:rsidRPr="000548B9" w:rsidRDefault="004858F3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27" w:type="dxa"/>
            <w:shd w:val="clear" w:color="auto" w:fill="auto"/>
            <w:vAlign w:val="bottom"/>
          </w:tcPr>
          <w:p w14:paraId="731C812A" w14:textId="52C41F70" w:rsidR="004858F3" w:rsidRPr="000548B9" w:rsidRDefault="00DB71A4" w:rsidP="00AF2586">
            <w:pPr>
              <w:pStyle w:val="a2"/>
              <w:tabs>
                <w:tab w:val="decimal" w:pos="828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19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503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531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79422FE" w14:textId="77777777" w:rsidR="004858F3" w:rsidRPr="000548B9" w:rsidRDefault="004858F3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790F3220" w14:textId="43E1516E" w:rsidR="004858F3" w:rsidRPr="000548B9" w:rsidRDefault="00DB71A4" w:rsidP="00AF2586">
            <w:pPr>
              <w:pStyle w:val="a2"/>
              <w:tabs>
                <w:tab w:val="decimal" w:pos="801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19</w:t>
            </w:r>
            <w:r w:rsidR="0054518B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503</w:t>
            </w:r>
            <w:r w:rsidR="0054518B"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/>
              </w:rPr>
              <w:t>531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702FD3E" w14:textId="77777777" w:rsidR="004858F3" w:rsidRPr="000548B9" w:rsidRDefault="004858F3" w:rsidP="00FB51F2">
            <w:pPr>
              <w:pStyle w:val="a2"/>
              <w:tabs>
                <w:tab w:val="decimal" w:pos="774"/>
              </w:tabs>
              <w:ind w:left="-108" w:right="-108"/>
              <w:jc w:val="left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27" w:type="dxa"/>
            <w:shd w:val="clear" w:color="auto" w:fill="auto"/>
            <w:vAlign w:val="bottom"/>
          </w:tcPr>
          <w:p w14:paraId="28BA2B09" w14:textId="6CFDA695" w:rsidR="004858F3" w:rsidRPr="000548B9" w:rsidRDefault="00DB71A4" w:rsidP="00AF2586">
            <w:pPr>
              <w:pStyle w:val="a2"/>
              <w:tabs>
                <w:tab w:val="decimal" w:pos="814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25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146</w:t>
            </w:r>
            <w:r w:rsidR="004858F3"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057</w:t>
            </w:r>
          </w:p>
        </w:tc>
      </w:tr>
      <w:tr w:rsidR="004858F3" w:rsidRPr="00D246FB" w14:paraId="58DEBD1E" w14:textId="77777777" w:rsidTr="009D6280">
        <w:tc>
          <w:tcPr>
            <w:tcW w:w="2808" w:type="dxa"/>
            <w:vAlign w:val="bottom"/>
          </w:tcPr>
          <w:p w14:paraId="0A158099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459" w:right="-171" w:hanging="450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i/>
                <w:iCs/>
                <w:spacing w:val="-6"/>
                <w:sz w:val="28"/>
                <w:szCs w:val="28"/>
                <w:cs/>
              </w:rPr>
              <w:t xml:space="preserve">หัก </w:t>
            </w:r>
            <w:r w:rsidRPr="000548B9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ดอกเบี้ยที่ยังไม่ถือเป็นรายได้</w:t>
            </w: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5F336B6" w14:textId="61E7F27F" w:rsidR="004858F3" w:rsidRPr="000548B9" w:rsidRDefault="008613D1" w:rsidP="00AF2586">
            <w:pPr>
              <w:pStyle w:val="a2"/>
              <w:tabs>
                <w:tab w:val="decimal" w:pos="776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1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906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035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)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0E86C8C0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3D01F20" w14:textId="63144B8B" w:rsidR="004858F3" w:rsidRPr="000548B9" w:rsidRDefault="004858F3" w:rsidP="00AF2586">
            <w:pPr>
              <w:pStyle w:val="a2"/>
              <w:tabs>
                <w:tab w:val="decimal" w:pos="758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2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374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152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247035D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58E07A" w14:textId="1834682C" w:rsidR="004858F3" w:rsidRPr="000548B9" w:rsidRDefault="008613D1" w:rsidP="00AF2586">
            <w:pPr>
              <w:pStyle w:val="a2"/>
              <w:tabs>
                <w:tab w:val="decimal" w:pos="801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4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458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173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1A86C0F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54636B7" w14:textId="1B7D8185" w:rsidR="004858F3" w:rsidRPr="000548B9" w:rsidRDefault="004858F3" w:rsidP="00AF2586">
            <w:pPr>
              <w:pStyle w:val="a2"/>
              <w:tabs>
                <w:tab w:val="decimal" w:pos="828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6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364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208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1ADFE53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B026297" w14:textId="4D08E885" w:rsidR="004858F3" w:rsidRPr="000548B9" w:rsidRDefault="0054518B" w:rsidP="00AF2586">
            <w:pPr>
              <w:pStyle w:val="a2"/>
              <w:tabs>
                <w:tab w:val="decimal" w:pos="801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6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364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/>
              </w:rPr>
              <w:t>208</w:t>
            </w:r>
            <w:r w:rsidRPr="000548B9">
              <w:rPr>
                <w:rFonts w:ascii="Angsana New" w:hAnsi="Angsana New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58CE351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F98E8E" w14:textId="7484C78D" w:rsidR="004858F3" w:rsidRPr="000548B9" w:rsidRDefault="004858F3" w:rsidP="00AF2586">
            <w:pPr>
              <w:pStyle w:val="a2"/>
              <w:tabs>
                <w:tab w:val="decimal" w:pos="814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8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738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8"/>
                <w:szCs w:val="28"/>
                <w:lang w:val="en-US"/>
              </w:rPr>
              <w:t>360</w:t>
            </w: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)</w:t>
            </w:r>
          </w:p>
        </w:tc>
      </w:tr>
      <w:tr w:rsidR="004858F3" w:rsidRPr="00D246FB" w14:paraId="0DC7EE92" w14:textId="77777777" w:rsidTr="009D6280">
        <w:tc>
          <w:tcPr>
            <w:tcW w:w="2808" w:type="dxa"/>
            <w:vAlign w:val="bottom"/>
          </w:tcPr>
          <w:p w14:paraId="740A1870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2587A25" w14:textId="587E184B" w:rsidR="004858F3" w:rsidRPr="000548B9" w:rsidRDefault="00DB71A4" w:rsidP="00AF2586">
            <w:pPr>
              <w:pStyle w:val="a2"/>
              <w:tabs>
                <w:tab w:val="decimal" w:pos="776"/>
              </w:tabs>
              <w:ind w:left="-108"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2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575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600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752C837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DD7B99A" w14:textId="00D4231C" w:rsidR="004858F3" w:rsidRPr="000548B9" w:rsidRDefault="00DB71A4" w:rsidP="00AF2586">
            <w:pPr>
              <w:pStyle w:val="a2"/>
              <w:tabs>
                <w:tab w:val="decimal" w:pos="738"/>
              </w:tabs>
              <w:ind w:left="-108" w:right="-234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268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374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7F817B1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B1DDD6" w14:textId="37363DDA" w:rsidR="004858F3" w:rsidRPr="000548B9" w:rsidRDefault="00DB71A4" w:rsidP="00AF2586">
            <w:pPr>
              <w:pStyle w:val="a2"/>
              <w:tabs>
                <w:tab w:val="decimal" w:pos="801"/>
              </w:tabs>
              <w:ind w:left="-108"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10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563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723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9980A05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C55342" w14:textId="61326B18" w:rsidR="004858F3" w:rsidRPr="000548B9" w:rsidRDefault="00DB71A4" w:rsidP="00AF2586">
            <w:pPr>
              <w:pStyle w:val="a2"/>
              <w:tabs>
                <w:tab w:val="decimal" w:pos="828"/>
              </w:tabs>
              <w:ind w:left="-108"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13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139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323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17E4F8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0B7B758" w14:textId="4456D62D" w:rsidR="004858F3" w:rsidRPr="000548B9" w:rsidRDefault="00DB71A4" w:rsidP="00AF2586">
            <w:pPr>
              <w:pStyle w:val="a2"/>
              <w:tabs>
                <w:tab w:val="decimal" w:pos="801"/>
              </w:tabs>
              <w:ind w:left="-108" w:right="-234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13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139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323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30155C1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439C18" w14:textId="469270C2" w:rsidR="004858F3" w:rsidRPr="000548B9" w:rsidRDefault="00DB71A4" w:rsidP="00AF2586">
            <w:pPr>
              <w:pStyle w:val="a2"/>
              <w:tabs>
                <w:tab w:val="decimal" w:pos="832"/>
              </w:tabs>
              <w:ind w:left="-108" w:right="-234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16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407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697</w:t>
            </w:r>
          </w:p>
        </w:tc>
      </w:tr>
      <w:tr w:rsidR="004858F3" w:rsidRPr="00D246FB" w14:paraId="61DEB5D3" w14:textId="77777777" w:rsidTr="009D6280">
        <w:tc>
          <w:tcPr>
            <w:tcW w:w="2808" w:type="dxa"/>
            <w:vAlign w:val="bottom"/>
          </w:tcPr>
          <w:p w14:paraId="4A180874" w14:textId="77777777" w:rsidR="0030051E" w:rsidRPr="000548B9" w:rsidRDefault="004858F3" w:rsidP="00DD2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i/>
                <w:iCs/>
                <w:sz w:val="28"/>
                <w:szCs w:val="28"/>
                <w:cs/>
                <w:lang w:val="th-TH"/>
              </w:rPr>
              <w:t>หัก</w:t>
            </w:r>
            <w:r w:rsidRPr="000548B9">
              <w:rPr>
                <w:rFonts w:ascii="Angsana New" w:hAnsi="Angsana New" w:hint="cs"/>
                <w:sz w:val="28"/>
                <w:szCs w:val="28"/>
                <w:cs/>
                <w:lang w:val="th-TH"/>
              </w:rPr>
              <w:t xml:space="preserve"> </w:t>
            </w: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ค่าเผื่อผลขาดทุนจากการด้อยค่า</w:t>
            </w:r>
          </w:p>
          <w:p w14:paraId="17092F2F" w14:textId="6982EAC3" w:rsidR="004858F3" w:rsidRPr="000548B9" w:rsidRDefault="0030051E" w:rsidP="00DD2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i/>
                <w:iCs/>
                <w:sz w:val="28"/>
                <w:szCs w:val="28"/>
                <w:cs/>
                <w:lang w:val="th-TH"/>
              </w:rPr>
              <w:t xml:space="preserve">   </w:t>
            </w:r>
            <w:r w:rsidR="00DD2A3F" w:rsidRPr="000548B9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z w:val="28"/>
                <w:szCs w:val="28"/>
              </w:rPr>
              <w:t>2562</w:t>
            </w:r>
            <w:r w:rsidR="00DD2A3F" w:rsidRPr="000548B9">
              <w:rPr>
                <w:rFonts w:ascii="Angsana New" w:hAnsi="Angsana New"/>
                <w:i/>
                <w:iCs/>
                <w:sz w:val="28"/>
                <w:szCs w:val="28"/>
              </w:rPr>
              <w:t xml:space="preserve">: </w:t>
            </w:r>
            <w:r w:rsidR="00DD2A3F" w:rsidRPr="000548B9">
              <w:rPr>
                <w:rFonts w:ascii="Angsana New" w:hAnsi="Angsana New"/>
                <w:i/>
                <w:iCs/>
                <w:sz w:val="28"/>
                <w:szCs w:val="28"/>
                <w:cs/>
              </w:rPr>
              <w:t>ค่าเผื่อหนี้สงสัยจะสูญ)</w:t>
            </w: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63E28F" w14:textId="77777777" w:rsidR="004858F3" w:rsidRPr="000548B9" w:rsidRDefault="008613D1" w:rsidP="008613D1">
            <w:pPr>
              <w:pStyle w:val="a2"/>
              <w:tabs>
                <w:tab w:val="decimal" w:pos="500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0548B9">
              <w:rPr>
                <w:rFonts w:ascii="Angsana New" w:hAnsi="Angsana New"/>
                <w:sz w:val="28"/>
                <w:szCs w:val="28"/>
                <w:cs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0F76289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D8C12C3" w14:textId="77777777" w:rsidR="004858F3" w:rsidRPr="000548B9" w:rsidRDefault="004858F3" w:rsidP="00FB51F2">
            <w:pPr>
              <w:pStyle w:val="a2"/>
              <w:tabs>
                <w:tab w:val="decimal" w:pos="500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1B89962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1E11692" w14:textId="51C793D5" w:rsidR="004858F3" w:rsidRPr="000548B9" w:rsidRDefault="000D4AF1" w:rsidP="000D4A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234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A06703" w:rsidRPr="000548B9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840</w:t>
            </w:r>
            <w:r w:rsidR="008613D1" w:rsidRPr="000548B9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2BD44E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7C7214" w14:textId="77777777" w:rsidR="004858F3" w:rsidRPr="000548B9" w:rsidRDefault="004858F3" w:rsidP="00AF25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8"/>
              </w:tabs>
              <w:spacing w:line="240" w:lineRule="auto"/>
              <w:ind w:right="-234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8313685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3054A36" w14:textId="5C59D4C9" w:rsidR="004858F3" w:rsidRPr="000548B9" w:rsidRDefault="0054518B" w:rsidP="000D4A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right="-234"/>
              <w:rPr>
                <w:rFonts w:ascii="Angsana New" w:hAnsi="Angsana New"/>
                <w:sz w:val="28"/>
                <w:szCs w:val="28"/>
              </w:rPr>
            </w:pPr>
            <w:r w:rsidRPr="000548B9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A06703" w:rsidRPr="000548B9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840</w:t>
            </w:r>
            <w:r w:rsidRPr="000548B9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FCAE70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BD0112" w14:textId="77777777" w:rsidR="004858F3" w:rsidRPr="000548B9" w:rsidRDefault="004858F3" w:rsidP="00AF2586">
            <w:pPr>
              <w:pStyle w:val="a2"/>
              <w:tabs>
                <w:tab w:val="decimal" w:pos="562"/>
              </w:tabs>
              <w:ind w:left="-108" w:right="-108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0548B9">
              <w:rPr>
                <w:rFonts w:ascii="Angsana New" w:hAnsi="Angsana New" w:hint="cs"/>
                <w:sz w:val="28"/>
                <w:szCs w:val="28"/>
                <w:lang w:val="en-US"/>
              </w:rPr>
              <w:t>-</w:t>
            </w:r>
          </w:p>
        </w:tc>
      </w:tr>
      <w:tr w:rsidR="004858F3" w:rsidRPr="00D246FB" w14:paraId="62B3053B" w14:textId="77777777" w:rsidTr="009D6280">
        <w:trPr>
          <w:trHeight w:val="400"/>
        </w:trPr>
        <w:tc>
          <w:tcPr>
            <w:tcW w:w="2808" w:type="dxa"/>
            <w:vAlign w:val="bottom"/>
          </w:tcPr>
          <w:p w14:paraId="37F258E3" w14:textId="77777777" w:rsidR="004858F3" w:rsidRPr="000548B9" w:rsidRDefault="00682E8E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48B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ลูกหนี้ตามสัญญาเช่า</w:t>
            </w:r>
            <w:r w:rsidRPr="000548B9">
              <w:rPr>
                <w:rFonts w:ascii="Angsana New" w:hAnsi="Angsana New" w:hint="cs"/>
                <w:b/>
                <w:bCs/>
                <w:sz w:val="28"/>
                <w:szCs w:val="28"/>
              </w:rPr>
              <w:t xml:space="preserve"> - </w:t>
            </w:r>
            <w:r w:rsidRPr="000548B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98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748D241" w14:textId="6845A42D" w:rsidR="004858F3" w:rsidRPr="000548B9" w:rsidRDefault="00DB71A4" w:rsidP="00AF25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240" w:lineRule="auto"/>
              <w:ind w:left="-108"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575</w:t>
            </w:r>
            <w:r w:rsidR="008613D1" w:rsidRPr="000548B9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600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FB706FD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3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B941005" w14:textId="5EBBA684" w:rsidR="004858F3" w:rsidRPr="000548B9" w:rsidRDefault="00DB71A4" w:rsidP="00AF2586">
            <w:pPr>
              <w:pStyle w:val="a2"/>
              <w:tabs>
                <w:tab w:val="decimal" w:pos="738"/>
              </w:tabs>
              <w:ind w:left="-108" w:right="-234"/>
              <w:jc w:val="both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268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374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A37703F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BDA1853" w14:textId="31735F07" w:rsidR="004858F3" w:rsidRPr="000548B9" w:rsidRDefault="00DB71A4" w:rsidP="00045C57">
            <w:pPr>
              <w:pStyle w:val="a2"/>
              <w:tabs>
                <w:tab w:val="decimal" w:pos="801"/>
              </w:tabs>
              <w:ind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10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561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883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8E3F029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B811DB9" w14:textId="47F18201" w:rsidR="004858F3" w:rsidRPr="000548B9" w:rsidRDefault="00DB71A4" w:rsidP="00AF2586">
            <w:pPr>
              <w:pStyle w:val="a2"/>
              <w:tabs>
                <w:tab w:val="decimal" w:pos="813"/>
              </w:tabs>
              <w:ind w:left="-108" w:right="-108"/>
              <w:jc w:val="both"/>
              <w:rPr>
                <w:rFonts w:ascii="Angsana New" w:hAnsi="Angsana New"/>
                <w:b/>
                <w:bCs/>
                <w:sz w:val="28"/>
                <w:szCs w:val="28"/>
                <w:cs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13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139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323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35E3154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F972560" w14:textId="5FB73546" w:rsidR="004858F3" w:rsidRPr="000548B9" w:rsidRDefault="00DB71A4" w:rsidP="00045C57">
            <w:pPr>
              <w:pStyle w:val="a2"/>
              <w:tabs>
                <w:tab w:val="decimal" w:pos="801"/>
              </w:tabs>
              <w:ind w:left="-108" w:right="-234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13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137</w:t>
            </w:r>
            <w:r w:rsidR="0054518B" w:rsidRPr="000548B9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483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481C71E" w14:textId="77777777" w:rsidR="004858F3" w:rsidRPr="000548B9" w:rsidRDefault="004858F3" w:rsidP="00FB5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27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1C08B76" w14:textId="22EB3FA3" w:rsidR="004858F3" w:rsidRPr="000548B9" w:rsidRDefault="00DB71A4" w:rsidP="00AF2586">
            <w:pPr>
              <w:pStyle w:val="a2"/>
              <w:tabs>
                <w:tab w:val="decimal" w:pos="832"/>
              </w:tabs>
              <w:ind w:left="-108" w:right="-234"/>
              <w:jc w:val="both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16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407</w:t>
            </w:r>
            <w:r w:rsidR="004858F3" w:rsidRPr="000548B9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697</w:t>
            </w:r>
          </w:p>
        </w:tc>
      </w:tr>
    </w:tbl>
    <w:p w14:paraId="655752BD" w14:textId="77777777" w:rsidR="001D79AC" w:rsidRPr="001D79AC" w:rsidRDefault="001D79AC" w:rsidP="006678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-43" w:firstLine="90"/>
        <w:jc w:val="thaiDistribute"/>
        <w:rPr>
          <w:rFonts w:ascii="Angsana New" w:hAnsi="Angsana New"/>
          <w:sz w:val="28"/>
          <w:szCs w:val="28"/>
        </w:rPr>
      </w:pPr>
    </w:p>
    <w:p w14:paraId="130D9499" w14:textId="761B53D5" w:rsidR="00DE0E76" w:rsidRPr="00D246FB" w:rsidRDefault="007B4E81" w:rsidP="00E612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>ผลรวมของลูกหนี้</w:t>
      </w:r>
      <w:r w:rsidR="007C6557" w:rsidRPr="00D246FB">
        <w:rPr>
          <w:rFonts w:ascii="Angsana New" w:hAnsi="Angsana New" w:hint="cs"/>
          <w:sz w:val="30"/>
          <w:szCs w:val="30"/>
          <w:cs/>
        </w:rPr>
        <w:t xml:space="preserve">และผลตอบแทนตามสัญญาเช่า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="007C6557" w:rsidRPr="00D246FB">
        <w:rPr>
          <w:rFonts w:ascii="Angsana New" w:hAnsi="Angsana New" w:hint="cs"/>
          <w:sz w:val="30"/>
          <w:szCs w:val="30"/>
        </w:rPr>
        <w:t xml:space="preserve"> </w:t>
      </w:r>
      <w:r w:rsidR="007C6557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="007C6557" w:rsidRPr="00D246FB">
        <w:rPr>
          <w:rFonts w:ascii="Angsana New" w:hAnsi="Angsana New" w:hint="cs"/>
          <w:sz w:val="30"/>
          <w:szCs w:val="30"/>
        </w:rPr>
        <w:t xml:space="preserve"> </w:t>
      </w:r>
      <w:r w:rsidR="007C6557" w:rsidRPr="00D246FB">
        <w:rPr>
          <w:rFonts w:ascii="Angsana New" w:hAnsi="Angsana New" w:hint="cs"/>
          <w:sz w:val="30"/>
          <w:szCs w:val="30"/>
          <w:cs/>
        </w:rPr>
        <w:t>มีดังนี้</w:t>
      </w:r>
    </w:p>
    <w:p w14:paraId="0B0A7373" w14:textId="77777777" w:rsidR="00DE0E76" w:rsidRPr="001D79AC" w:rsidRDefault="00DE0E76" w:rsidP="007C65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-43" w:firstLine="90"/>
        <w:jc w:val="thaiDistribute"/>
        <w:rPr>
          <w:rFonts w:ascii="Angsana New" w:hAnsi="Angsana New"/>
          <w:sz w:val="28"/>
          <w:szCs w:val="28"/>
          <w:cs/>
        </w:rPr>
      </w:pPr>
    </w:p>
    <w:tbl>
      <w:tblPr>
        <w:tblW w:w="9361" w:type="dxa"/>
        <w:tblInd w:w="467" w:type="dxa"/>
        <w:tblLayout w:type="fixed"/>
        <w:tblLook w:val="0000" w:firstRow="0" w:lastRow="0" w:firstColumn="0" w:lastColumn="0" w:noHBand="0" w:noVBand="0"/>
      </w:tblPr>
      <w:tblGrid>
        <w:gridCol w:w="3076"/>
        <w:gridCol w:w="1331"/>
        <w:gridCol w:w="265"/>
        <w:gridCol w:w="1359"/>
        <w:gridCol w:w="273"/>
        <w:gridCol w:w="1406"/>
        <w:gridCol w:w="265"/>
        <w:gridCol w:w="1386"/>
      </w:tblGrid>
      <w:tr w:rsidR="00F813C9" w:rsidRPr="00D246FB" w14:paraId="24EE13D4" w14:textId="77777777" w:rsidTr="009D6280">
        <w:tc>
          <w:tcPr>
            <w:tcW w:w="3076" w:type="dxa"/>
            <w:shd w:val="clear" w:color="auto" w:fill="auto"/>
            <w:vAlign w:val="bottom"/>
          </w:tcPr>
          <w:p w14:paraId="2AFBA94B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6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285" w:type="dxa"/>
            <w:gridSpan w:val="7"/>
            <w:shd w:val="clear" w:color="auto" w:fill="auto"/>
            <w:vAlign w:val="bottom"/>
          </w:tcPr>
          <w:p w14:paraId="139A63A9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F813C9" w:rsidRPr="00D246FB" w14:paraId="2A2C2774" w14:textId="77777777" w:rsidTr="009D6280">
        <w:tc>
          <w:tcPr>
            <w:tcW w:w="3076" w:type="dxa"/>
            <w:shd w:val="clear" w:color="auto" w:fill="auto"/>
            <w:vAlign w:val="bottom"/>
          </w:tcPr>
          <w:p w14:paraId="5C7B5FCA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6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31" w:type="dxa"/>
            <w:shd w:val="clear" w:color="auto" w:fill="auto"/>
            <w:vAlign w:val="bottom"/>
          </w:tcPr>
          <w:p w14:paraId="0416B5EF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ผลรวมของ</w:t>
            </w:r>
          </w:p>
          <w:p w14:paraId="764E345D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ลูกหนี้และ</w:t>
            </w:r>
          </w:p>
          <w:p w14:paraId="313BC9E0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ผลตอบแทน</w:t>
            </w:r>
          </w:p>
          <w:p w14:paraId="5DBC540A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ตามสัญญาเช่า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CF0F048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623EBC2B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ลูกหนี้</w:t>
            </w:r>
          </w:p>
          <w:p w14:paraId="1BC59870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ตามสัญญาเช่า</w:t>
            </w:r>
          </w:p>
          <w:p w14:paraId="0675B9DD" w14:textId="77777777" w:rsidR="00B00426" w:rsidRPr="00D246FB" w:rsidRDefault="00895B38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="00B00426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B00426" w:rsidRPr="00D246FB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6D67F719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06" w:type="dxa"/>
            <w:shd w:val="clear" w:color="auto" w:fill="auto"/>
            <w:vAlign w:val="bottom"/>
          </w:tcPr>
          <w:p w14:paraId="487F738A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ผลรวมของ</w:t>
            </w:r>
          </w:p>
          <w:p w14:paraId="5C805FE7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ลูกหนี้และ</w:t>
            </w:r>
          </w:p>
          <w:p w14:paraId="43EC1AE7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ผลตอบแทน</w:t>
            </w:r>
          </w:p>
          <w:p w14:paraId="53D0DEAB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ตามสัญญาเช่า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EFB1C4B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6" w:type="dxa"/>
            <w:shd w:val="clear" w:color="auto" w:fill="auto"/>
            <w:vAlign w:val="bottom"/>
          </w:tcPr>
          <w:p w14:paraId="52791860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ลูกหนี้</w:t>
            </w:r>
          </w:p>
          <w:p w14:paraId="0AA8FE62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ตามสัญญาเช่า</w:t>
            </w:r>
          </w:p>
          <w:p w14:paraId="1033B179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5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</w:p>
        </w:tc>
      </w:tr>
      <w:tr w:rsidR="00F813C9" w:rsidRPr="00D246FB" w14:paraId="5AB6DC7F" w14:textId="77777777" w:rsidTr="009D6280">
        <w:tc>
          <w:tcPr>
            <w:tcW w:w="3076" w:type="dxa"/>
            <w:shd w:val="clear" w:color="auto" w:fill="auto"/>
            <w:vAlign w:val="bottom"/>
          </w:tcPr>
          <w:p w14:paraId="7AF26554" w14:textId="77777777" w:rsidR="008445D4" w:rsidRPr="00D246FB" w:rsidRDefault="008445D4" w:rsidP="003921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6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955" w:type="dxa"/>
            <w:gridSpan w:val="3"/>
            <w:shd w:val="clear" w:color="auto" w:fill="auto"/>
            <w:vAlign w:val="bottom"/>
          </w:tcPr>
          <w:p w14:paraId="40263FB3" w14:textId="7D4847F7" w:rsidR="008445D4" w:rsidRPr="00D246FB" w:rsidRDefault="00DB71A4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16669D5B" w14:textId="77777777" w:rsidR="008445D4" w:rsidRPr="00D246FB" w:rsidRDefault="008445D4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057" w:type="dxa"/>
            <w:gridSpan w:val="3"/>
            <w:shd w:val="clear" w:color="auto" w:fill="auto"/>
            <w:vAlign w:val="bottom"/>
          </w:tcPr>
          <w:p w14:paraId="79AF720A" w14:textId="1D4309C7" w:rsidR="008445D4" w:rsidRPr="00D246FB" w:rsidRDefault="00DB71A4" w:rsidP="00392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D246FB" w14:paraId="6907A293" w14:textId="77777777" w:rsidTr="009D6280">
        <w:tc>
          <w:tcPr>
            <w:tcW w:w="3076" w:type="dxa"/>
            <w:shd w:val="clear" w:color="auto" w:fill="auto"/>
            <w:vAlign w:val="bottom"/>
          </w:tcPr>
          <w:p w14:paraId="3435DF83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26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285" w:type="dxa"/>
            <w:gridSpan w:val="7"/>
            <w:shd w:val="clear" w:color="auto" w:fill="auto"/>
            <w:vAlign w:val="bottom"/>
          </w:tcPr>
          <w:p w14:paraId="11CC633C" w14:textId="77777777" w:rsidR="00B00426" w:rsidRPr="00D246FB" w:rsidRDefault="00B00426" w:rsidP="00B136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9213D" w:rsidRPr="00D246FB" w14:paraId="63065AB9" w14:textId="77777777" w:rsidTr="009D6280">
        <w:tc>
          <w:tcPr>
            <w:tcW w:w="3076" w:type="dxa"/>
            <w:shd w:val="clear" w:color="auto" w:fill="auto"/>
            <w:vAlign w:val="bottom"/>
          </w:tcPr>
          <w:p w14:paraId="64F4E0EE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331" w:type="dxa"/>
            <w:shd w:val="clear" w:color="auto" w:fill="auto"/>
            <w:vAlign w:val="bottom"/>
          </w:tcPr>
          <w:p w14:paraId="2165EA26" w14:textId="600A82FE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481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635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DD4658E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3848E9CE" w14:textId="5B176E59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240" w:lineRule="auto"/>
              <w:ind w:left="-83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575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603E48EB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6" w:type="dxa"/>
            <w:shd w:val="clear" w:color="auto" w:fill="auto"/>
            <w:vAlign w:val="bottom"/>
          </w:tcPr>
          <w:p w14:paraId="50804B58" w14:textId="6FE5EDA4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642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526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4D73EFE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86" w:type="dxa"/>
            <w:shd w:val="clear" w:color="auto" w:fill="auto"/>
            <w:vAlign w:val="bottom"/>
          </w:tcPr>
          <w:p w14:paraId="30986FD0" w14:textId="35242B96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268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374</w:t>
            </w:r>
          </w:p>
        </w:tc>
      </w:tr>
      <w:tr w:rsidR="0029213D" w:rsidRPr="00D246FB" w14:paraId="5D871946" w14:textId="77777777" w:rsidTr="009D6280">
        <w:tc>
          <w:tcPr>
            <w:tcW w:w="3076" w:type="dxa"/>
            <w:shd w:val="clear" w:color="auto" w:fill="auto"/>
            <w:vAlign w:val="bottom"/>
          </w:tcPr>
          <w:p w14:paraId="05D35516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ส่วนที่ถึงกำหนดชำระหลังจาก</w:t>
            </w:r>
          </w:p>
          <w:p w14:paraId="1773D35C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หนึ่งปีแต่ไม่เกินห้าปี</w:t>
            </w:r>
          </w:p>
        </w:tc>
        <w:tc>
          <w:tcPr>
            <w:tcW w:w="1331" w:type="dxa"/>
            <w:shd w:val="clear" w:color="auto" w:fill="auto"/>
            <w:vAlign w:val="bottom"/>
          </w:tcPr>
          <w:p w14:paraId="518023E6" w14:textId="2ED45EA9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12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053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444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BEE003A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348B8A76" w14:textId="1492A3DB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240" w:lineRule="auto"/>
              <w:ind w:left="-83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7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983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513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684B9F17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6" w:type="dxa"/>
            <w:shd w:val="clear" w:color="auto" w:fill="auto"/>
            <w:vAlign w:val="bottom"/>
          </w:tcPr>
          <w:p w14:paraId="38232779" w14:textId="1A4E5262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14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048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511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7AE18EF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86" w:type="dxa"/>
            <w:shd w:val="clear" w:color="auto" w:fill="auto"/>
            <w:vAlign w:val="bottom"/>
          </w:tcPr>
          <w:p w14:paraId="2CFF69B5" w14:textId="2DF95BB7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8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666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661</w:t>
            </w:r>
          </w:p>
        </w:tc>
      </w:tr>
      <w:tr w:rsidR="0029213D" w:rsidRPr="00D246FB" w14:paraId="186482CC" w14:textId="77777777" w:rsidTr="009D6280">
        <w:tc>
          <w:tcPr>
            <w:tcW w:w="3076" w:type="dxa"/>
            <w:shd w:val="clear" w:color="auto" w:fill="auto"/>
            <w:vAlign w:val="bottom"/>
          </w:tcPr>
          <w:p w14:paraId="22E16813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ส่วนที่ถึงกำหนดชำระหลังจากห้าปี</w:t>
            </w:r>
          </w:p>
        </w:tc>
        <w:tc>
          <w:tcPr>
            <w:tcW w:w="133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626BFB" w14:textId="415E877F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968</w:t>
            </w:r>
            <w:r w:rsidR="001208CA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452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6D5562D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157B597" w14:textId="6848203A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240" w:lineRule="auto"/>
              <w:ind w:left="-83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580</w:t>
            </w:r>
            <w:r w:rsidR="00CC022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210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7CDE595D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9173A1F" w14:textId="102E4D7C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455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020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B1DA27D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AEF4631" w14:textId="786AA3D0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472</w:t>
            </w:r>
            <w:r w:rsidR="0029213D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662</w:t>
            </w:r>
          </w:p>
        </w:tc>
      </w:tr>
      <w:tr w:rsidR="0029213D" w:rsidRPr="00D246FB" w14:paraId="038724BA" w14:textId="77777777" w:rsidTr="009D6280">
        <w:tc>
          <w:tcPr>
            <w:tcW w:w="3076" w:type="dxa"/>
            <w:shd w:val="clear" w:color="auto" w:fill="auto"/>
            <w:vAlign w:val="bottom"/>
          </w:tcPr>
          <w:p w14:paraId="62FA7A0A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0" w:right="-26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3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28B8BC" w14:textId="058ED5D3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  <w:r w:rsidR="001208CA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503</w:t>
            </w:r>
            <w:r w:rsidR="001208CA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531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B43DBBD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551BA87" w14:textId="4BF13150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1"/>
              </w:tabs>
              <w:spacing w:line="240" w:lineRule="auto"/>
              <w:ind w:left="-83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139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323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1B6D90DB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0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55AE3CB" w14:textId="6C806153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146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057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AE1D277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453F266" w14:textId="6323EAFC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16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407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697</w:t>
            </w:r>
          </w:p>
        </w:tc>
      </w:tr>
      <w:tr w:rsidR="0029213D" w:rsidRPr="00D246FB" w14:paraId="536B57D4" w14:textId="77777777" w:rsidTr="009D6280">
        <w:tc>
          <w:tcPr>
            <w:tcW w:w="3076" w:type="dxa"/>
            <w:shd w:val="clear" w:color="auto" w:fill="auto"/>
            <w:vAlign w:val="bottom"/>
          </w:tcPr>
          <w:p w14:paraId="729895BC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ดอกเบี้ยที่ยังไม่ถือเป็นรายได้</w:t>
            </w:r>
          </w:p>
        </w:tc>
        <w:tc>
          <w:tcPr>
            <w:tcW w:w="1331" w:type="dxa"/>
            <w:shd w:val="clear" w:color="auto" w:fill="auto"/>
            <w:vAlign w:val="bottom"/>
          </w:tcPr>
          <w:p w14:paraId="62B546E7" w14:textId="27F05997" w:rsidR="0029213D" w:rsidRPr="00D246FB" w:rsidRDefault="001208CA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6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364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208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F6E04A0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1AB45FDE" w14:textId="52D70016" w:rsidR="0029213D" w:rsidRPr="00D246FB" w:rsidRDefault="00A04362" w:rsidP="00CC02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23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14CE9726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6" w:type="dxa"/>
            <w:shd w:val="clear" w:color="auto" w:fill="auto"/>
            <w:vAlign w:val="bottom"/>
          </w:tcPr>
          <w:p w14:paraId="54895BEE" w14:textId="102C0438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738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360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4988C1C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86" w:type="dxa"/>
            <w:shd w:val="clear" w:color="auto" w:fill="auto"/>
            <w:vAlign w:val="bottom"/>
          </w:tcPr>
          <w:p w14:paraId="5B43CF0F" w14:textId="1D2B211D" w:rsidR="0029213D" w:rsidRPr="00D246FB" w:rsidRDefault="00A04362" w:rsidP="006806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right="-23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9213D" w:rsidRPr="00D246FB" w14:paraId="6E29C510" w14:textId="77777777" w:rsidTr="009D6280">
        <w:tc>
          <w:tcPr>
            <w:tcW w:w="3076" w:type="dxa"/>
            <w:shd w:val="clear" w:color="auto" w:fill="auto"/>
            <w:vAlign w:val="bottom"/>
          </w:tcPr>
          <w:p w14:paraId="581530A3" w14:textId="77777777" w:rsidR="0030051E" w:rsidRPr="00D246FB" w:rsidRDefault="0029213D" w:rsidP="003005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th-TH"/>
              </w:rPr>
              <w:t xml:space="preserve">หัก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ค่าเผื่อผลขาดทุนจากการด้อยค่า</w:t>
            </w:r>
          </w:p>
          <w:p w14:paraId="3FF7C823" w14:textId="358101FA" w:rsidR="0029213D" w:rsidRPr="00D246FB" w:rsidRDefault="0030051E" w:rsidP="003005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 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z w:val="30"/>
                <w:szCs w:val="30"/>
              </w:rPr>
              <w:t>2562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  <w:t>: ค่าเผื่อหนี้สงสัยจะสูญ)</w:t>
            </w:r>
          </w:p>
        </w:tc>
        <w:tc>
          <w:tcPr>
            <w:tcW w:w="133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C5C846" w14:textId="4218D992" w:rsidR="0029213D" w:rsidRPr="00D246FB" w:rsidRDefault="00CC022C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840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1A0EBF1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5882D1B" w14:textId="444D4ED5" w:rsidR="0029213D" w:rsidRPr="00D246FB" w:rsidRDefault="00CC022C" w:rsidP="000A5B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840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24373343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4B65722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23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239A7FB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35"/>
              </w:tabs>
              <w:spacing w:line="240" w:lineRule="auto"/>
              <w:ind w:left="-117" w:right="-14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8EE045A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line="240" w:lineRule="auto"/>
              <w:ind w:right="-23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9213D" w:rsidRPr="00D246FB" w14:paraId="75CCEFC9" w14:textId="77777777" w:rsidTr="009D6280">
        <w:tc>
          <w:tcPr>
            <w:tcW w:w="3076" w:type="dxa"/>
            <w:shd w:val="clear" w:color="auto" w:fill="auto"/>
            <w:vAlign w:val="bottom"/>
          </w:tcPr>
          <w:p w14:paraId="5379E4E2" w14:textId="77777777" w:rsidR="0029213D" w:rsidRPr="00D246FB" w:rsidRDefault="0029213D" w:rsidP="00835F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6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ลูกหนี้ตามสัญญาเช่า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33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64E8580" w14:textId="0332B84A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16"/>
              </w:tabs>
              <w:spacing w:line="240" w:lineRule="auto"/>
              <w:ind w:left="-117" w:right="-14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137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483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D643959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35"/>
              </w:tabs>
              <w:spacing w:line="240" w:lineRule="auto"/>
              <w:ind w:left="-117" w:right="-14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F8C780" w14:textId="375CD57C" w:rsidR="0029213D" w:rsidRPr="00D246FB" w:rsidRDefault="00DB71A4" w:rsidP="000A5B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0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137</w:t>
            </w:r>
            <w:r w:rsidR="00CC022C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483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5B0A4DDE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6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06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55A2BB8" w14:textId="74704037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89"/>
              </w:tabs>
              <w:spacing w:line="240" w:lineRule="auto"/>
              <w:ind w:left="-117" w:right="-14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16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407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697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F4C052A" w14:textId="77777777" w:rsidR="0029213D" w:rsidRPr="00D246FB" w:rsidRDefault="0029213D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35"/>
              </w:tabs>
              <w:spacing w:line="240" w:lineRule="auto"/>
              <w:ind w:left="-117" w:right="-14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26EF580" w14:textId="22FD32DC" w:rsidR="0029213D" w:rsidRPr="00D246FB" w:rsidRDefault="00DB71A4" w:rsidP="00292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99"/>
              </w:tabs>
              <w:spacing w:line="240" w:lineRule="auto"/>
              <w:ind w:left="-108" w:right="-12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16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407</w:t>
            </w:r>
            <w:r w:rsidR="0029213D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697</w:t>
            </w:r>
          </w:p>
        </w:tc>
      </w:tr>
    </w:tbl>
    <w:p w14:paraId="6FB14DD1" w14:textId="77777777" w:rsidR="00223E3D" w:rsidRDefault="00223E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  <w:r>
        <w:rPr>
          <w:rFonts w:ascii="Angsana New" w:hAnsi="Angsana New"/>
          <w:sz w:val="28"/>
          <w:szCs w:val="28"/>
        </w:rPr>
        <w:br w:type="page"/>
      </w:r>
    </w:p>
    <w:tbl>
      <w:tblPr>
        <w:tblW w:w="918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870"/>
        <w:gridCol w:w="1170"/>
        <w:gridCol w:w="236"/>
        <w:gridCol w:w="1116"/>
        <w:gridCol w:w="270"/>
        <w:gridCol w:w="1170"/>
        <w:gridCol w:w="270"/>
        <w:gridCol w:w="1079"/>
      </w:tblGrid>
      <w:tr w:rsidR="00D838B5" w:rsidRPr="000A7B10" w14:paraId="21E1DA1E" w14:textId="77777777" w:rsidTr="009D6280">
        <w:trPr>
          <w:trHeight w:val="254"/>
        </w:trPr>
        <w:tc>
          <w:tcPr>
            <w:tcW w:w="3870" w:type="dxa"/>
            <w:vAlign w:val="bottom"/>
          </w:tcPr>
          <w:p w14:paraId="530D34D0" w14:textId="75A3612E" w:rsidR="00D838B5" w:rsidRPr="0056546B" w:rsidRDefault="00D838B5" w:rsidP="005654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9" w:right="-171"/>
              <w:rPr>
                <w:rFonts w:ascii="Angsana New" w:hAnsi="Angsana New"/>
                <w:sz w:val="30"/>
                <w:szCs w:val="30"/>
              </w:rPr>
            </w:pPr>
            <w:r w:rsidRPr="000A7B10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br w:type="page"/>
            </w:r>
            <w:r w:rsidR="0056546B" w:rsidRPr="0056546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ลูกหนี้ตามสัญญาเช่า – กิจการที่เกี่ยวข้องกัน</w:t>
            </w:r>
          </w:p>
        </w:tc>
        <w:tc>
          <w:tcPr>
            <w:tcW w:w="2522" w:type="dxa"/>
            <w:gridSpan w:val="3"/>
            <w:shd w:val="clear" w:color="auto" w:fill="auto"/>
            <w:vAlign w:val="bottom"/>
          </w:tcPr>
          <w:p w14:paraId="3CAFEC2D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26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A7B10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04414E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19" w:type="dxa"/>
            <w:gridSpan w:val="3"/>
            <w:shd w:val="clear" w:color="auto" w:fill="auto"/>
            <w:vAlign w:val="bottom"/>
          </w:tcPr>
          <w:p w14:paraId="724A27B2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A7B10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838B5" w:rsidRPr="000A7B10" w14:paraId="011FAB0C" w14:textId="77777777" w:rsidTr="00223E3D">
        <w:trPr>
          <w:trHeight w:val="281"/>
        </w:trPr>
        <w:tc>
          <w:tcPr>
            <w:tcW w:w="3870" w:type="dxa"/>
            <w:vAlign w:val="bottom"/>
          </w:tcPr>
          <w:p w14:paraId="70796D83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D6B38C4" w14:textId="68EF5279" w:rsidR="00D838B5" w:rsidRPr="000A7B10" w:rsidRDefault="00DB71A4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236" w:type="dxa"/>
            <w:vAlign w:val="bottom"/>
          </w:tcPr>
          <w:p w14:paraId="156DB2EA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6" w:type="dxa"/>
            <w:vAlign w:val="bottom"/>
          </w:tcPr>
          <w:p w14:paraId="2C756A4A" w14:textId="51CC4183" w:rsidR="00D838B5" w:rsidRPr="000A7B10" w:rsidRDefault="00DB71A4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270" w:type="dxa"/>
            <w:vAlign w:val="bottom"/>
          </w:tcPr>
          <w:p w14:paraId="2F7B63F6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BB6AE5C" w14:textId="4C6E26CC" w:rsidR="00D838B5" w:rsidRPr="000A7B10" w:rsidRDefault="00DB71A4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270" w:type="dxa"/>
            <w:vAlign w:val="bottom"/>
          </w:tcPr>
          <w:p w14:paraId="1A4BB8AB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9" w:type="dxa"/>
            <w:vAlign w:val="bottom"/>
          </w:tcPr>
          <w:p w14:paraId="65F84944" w14:textId="1A20D3ED" w:rsidR="00D838B5" w:rsidRPr="000A7B10" w:rsidRDefault="00DB71A4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</w:tr>
      <w:tr w:rsidR="00D838B5" w:rsidRPr="000A7B10" w14:paraId="11E7A733" w14:textId="77777777" w:rsidTr="009D6280">
        <w:trPr>
          <w:trHeight w:val="245"/>
        </w:trPr>
        <w:tc>
          <w:tcPr>
            <w:tcW w:w="3870" w:type="dxa"/>
            <w:vAlign w:val="bottom"/>
          </w:tcPr>
          <w:p w14:paraId="36F189B5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 w:firstLine="9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11" w:type="dxa"/>
            <w:gridSpan w:val="7"/>
            <w:vAlign w:val="bottom"/>
          </w:tcPr>
          <w:p w14:paraId="6B3CADE2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A7B10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838B5" w:rsidRPr="000A7B10" w14:paraId="6A01DD2B" w14:textId="77777777" w:rsidTr="00223E3D">
        <w:trPr>
          <w:trHeight w:val="405"/>
        </w:trPr>
        <w:tc>
          <w:tcPr>
            <w:tcW w:w="3870" w:type="dxa"/>
            <w:shd w:val="clear" w:color="auto" w:fill="auto"/>
            <w:vAlign w:val="bottom"/>
          </w:tcPr>
          <w:p w14:paraId="7F05F8CF" w14:textId="77777777" w:rsidR="00D838B5" w:rsidRPr="000A7B10" w:rsidRDefault="00D838B5" w:rsidP="008D27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1" w:hanging="180"/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</w:pPr>
            <w:r w:rsidRPr="000A7B10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กลับรายการขาดทุนจากการด้อยค่า</w:t>
            </w:r>
            <w:r w:rsidRPr="000A7B10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 </w:t>
            </w:r>
          </w:p>
          <w:p w14:paraId="232720A0" w14:textId="530100AF" w:rsidR="00D838B5" w:rsidRPr="000A7B10" w:rsidRDefault="00D838B5" w:rsidP="008D27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1" w:hanging="18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0A7B10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 xml:space="preserve">   </w:t>
            </w:r>
            <w:r w:rsidRPr="000A7B10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>2562</w:t>
            </w:r>
            <w:r w:rsidRPr="000A7B10">
              <w:rPr>
                <w:rFonts w:ascii="Angsana New" w:hAnsi="Angsana New"/>
                <w:i/>
                <w:iCs/>
                <w:spacing w:val="-4"/>
                <w:sz w:val="30"/>
                <w:szCs w:val="30"/>
              </w:rPr>
              <w:t xml:space="preserve">: </w:t>
            </w:r>
            <w:r w:rsidRPr="000A7B10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หนี้สูญและหนี้สงสัยจะสูญ)</w:t>
            </w:r>
            <w:r w:rsidRPr="000A7B10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</w:t>
            </w:r>
            <w:r w:rsidRPr="000A7B10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สำหรับปี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2F1B64AE" w14:textId="2C73EBFE" w:rsidR="00D838B5" w:rsidRPr="000A7B10" w:rsidRDefault="00D838B5" w:rsidP="009D628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0A7B10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461</w:t>
            </w:r>
            <w:r w:rsidRPr="000A7B10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236" w:type="dxa"/>
            <w:vAlign w:val="bottom"/>
          </w:tcPr>
          <w:p w14:paraId="48F236C9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6" w:type="dxa"/>
            <w:tcBorders>
              <w:bottom w:val="double" w:sz="4" w:space="0" w:color="auto"/>
            </w:tcBorders>
            <w:vAlign w:val="bottom"/>
          </w:tcPr>
          <w:p w14:paraId="0F2C931E" w14:textId="77777777" w:rsidR="00D838B5" w:rsidRPr="000A7B10" w:rsidRDefault="00D838B5" w:rsidP="008D272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right="-93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0A7B10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3C148E10" w14:textId="648EAFA8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7B9ABD12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A7B1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A5463C1" w14:textId="50F5B598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9" w:type="dxa"/>
            <w:tcBorders>
              <w:bottom w:val="double" w:sz="4" w:space="0" w:color="auto"/>
            </w:tcBorders>
            <w:vAlign w:val="bottom"/>
          </w:tcPr>
          <w:p w14:paraId="1283EC03" w14:textId="77777777" w:rsidR="00D838B5" w:rsidRPr="000A7B10" w:rsidRDefault="00D838B5" w:rsidP="008D27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6"/>
              </w:tabs>
              <w:spacing w:after="0" w:line="240" w:lineRule="auto"/>
              <w:ind w:left="-108" w:right="-93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A7B10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24A46D98" w14:textId="77777777" w:rsidR="00D838B5" w:rsidRPr="001D79AC" w:rsidRDefault="00D838B5" w:rsidP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12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887"/>
        <w:gridCol w:w="1168"/>
        <w:gridCol w:w="236"/>
        <w:gridCol w:w="1137"/>
        <w:gridCol w:w="270"/>
        <w:gridCol w:w="1081"/>
        <w:gridCol w:w="257"/>
        <w:gridCol w:w="1092"/>
      </w:tblGrid>
      <w:tr w:rsidR="00F813C9" w:rsidRPr="00D246FB" w14:paraId="3CCB9B1B" w14:textId="77777777" w:rsidTr="00835F8E">
        <w:tc>
          <w:tcPr>
            <w:tcW w:w="2129" w:type="pct"/>
            <w:vAlign w:val="bottom"/>
          </w:tcPr>
          <w:p w14:paraId="56072DAA" w14:textId="77777777" w:rsidR="008B61AD" w:rsidRPr="00D246FB" w:rsidRDefault="008B61AD" w:rsidP="000055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9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4"/>
                <w:sz w:val="30"/>
                <w:szCs w:val="30"/>
                <w:cs/>
              </w:rPr>
              <w:br w:type="page"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ลูกหนี้ไม่หมุนเวียนอื่น - กิจการที่เกี่ยวข้องกัน</w:t>
            </w:r>
          </w:p>
        </w:tc>
        <w:tc>
          <w:tcPr>
            <w:tcW w:w="1392" w:type="pct"/>
            <w:gridSpan w:val="3"/>
            <w:vAlign w:val="bottom"/>
          </w:tcPr>
          <w:p w14:paraId="6C6FC193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  <w:vAlign w:val="bottom"/>
          </w:tcPr>
          <w:p w14:paraId="1662170C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1" w:type="pct"/>
            <w:gridSpan w:val="3"/>
            <w:vAlign w:val="bottom"/>
          </w:tcPr>
          <w:p w14:paraId="4C1AD78A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F813C9" w:rsidRPr="00D246FB" w14:paraId="3D9CE257" w14:textId="77777777" w:rsidTr="00835F8E">
        <w:tc>
          <w:tcPr>
            <w:tcW w:w="2129" w:type="pct"/>
            <w:vAlign w:val="bottom"/>
          </w:tcPr>
          <w:p w14:paraId="6A0A29B5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99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0" w:type="pct"/>
            <w:shd w:val="clear" w:color="auto" w:fill="auto"/>
            <w:vAlign w:val="bottom"/>
          </w:tcPr>
          <w:p w14:paraId="22EEE8DC" w14:textId="5B89B24F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29" w:type="pct"/>
            <w:shd w:val="clear" w:color="auto" w:fill="auto"/>
            <w:vAlign w:val="bottom"/>
          </w:tcPr>
          <w:p w14:paraId="42680D2C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shd w:val="clear" w:color="auto" w:fill="auto"/>
            <w:vAlign w:val="bottom"/>
          </w:tcPr>
          <w:p w14:paraId="2CCE353D" w14:textId="76078C0A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7DDD4058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BFA7258" w14:textId="46664B94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420175E8" w14:textId="77777777" w:rsidR="008B61AD" w:rsidRPr="00D246FB" w:rsidRDefault="008B61AD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  <w:vAlign w:val="bottom"/>
          </w:tcPr>
          <w:p w14:paraId="4D151A40" w14:textId="6AA5D955" w:rsidR="008B61AD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D246FB" w14:paraId="3AA18106" w14:textId="77777777" w:rsidTr="00835F8E">
        <w:tc>
          <w:tcPr>
            <w:tcW w:w="2129" w:type="pct"/>
            <w:vAlign w:val="bottom"/>
          </w:tcPr>
          <w:p w14:paraId="46A3FC52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1" w:type="pct"/>
            <w:gridSpan w:val="7"/>
            <w:vAlign w:val="bottom"/>
          </w:tcPr>
          <w:p w14:paraId="1C13B207" w14:textId="77777777" w:rsidR="008B61AD" w:rsidRPr="00D246FB" w:rsidRDefault="008B61AD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F02C6" w:rsidRPr="00D246FB" w14:paraId="3EA440FE" w14:textId="77777777" w:rsidTr="00835F8E">
        <w:trPr>
          <w:trHeight w:val="245"/>
        </w:trPr>
        <w:tc>
          <w:tcPr>
            <w:tcW w:w="2129" w:type="pct"/>
            <w:vAlign w:val="bottom"/>
          </w:tcPr>
          <w:p w14:paraId="241B02EE" w14:textId="3142C27B" w:rsidR="008F02C6" w:rsidRPr="008F02C6" w:rsidRDefault="008F02C6" w:rsidP="008F02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99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F02C6">
              <w:rPr>
                <w:rFonts w:ascii="Angsana New" w:hAnsi="Angsana New" w:hint="cs"/>
                <w:sz w:val="30"/>
                <w:szCs w:val="30"/>
                <w:cs/>
              </w:rPr>
              <w:t>บริษัทย่อยทางตรง</w:t>
            </w:r>
          </w:p>
        </w:tc>
        <w:tc>
          <w:tcPr>
            <w:tcW w:w="640" w:type="pct"/>
            <w:vAlign w:val="bottom"/>
          </w:tcPr>
          <w:p w14:paraId="3B4C2666" w14:textId="77777777" w:rsidR="008F02C6" w:rsidRPr="00D246FB" w:rsidRDefault="008F02C6" w:rsidP="008F02C6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369EAE6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decimal" w:pos="882"/>
              </w:tabs>
              <w:spacing w:after="0" w:line="38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vAlign w:val="bottom"/>
          </w:tcPr>
          <w:p w14:paraId="41655D36" w14:textId="77777777" w:rsidR="008F02C6" w:rsidRPr="00D246FB" w:rsidRDefault="008F02C6" w:rsidP="008F02C6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8" w:type="pct"/>
            <w:vAlign w:val="bottom"/>
          </w:tcPr>
          <w:p w14:paraId="68B5AA92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decimal" w:pos="882"/>
              </w:tabs>
              <w:spacing w:after="0" w:line="380" w:lineRule="exact"/>
              <w:ind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C5D8798" w14:textId="799CFB43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8F02C6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793</w:t>
            </w:r>
          </w:p>
        </w:tc>
        <w:tc>
          <w:tcPr>
            <w:tcW w:w="141" w:type="pct"/>
            <w:vAlign w:val="bottom"/>
          </w:tcPr>
          <w:p w14:paraId="4B27A2EB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after="0"/>
              <w:ind w:left="-108"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8" w:type="pct"/>
            <w:vAlign w:val="bottom"/>
          </w:tcPr>
          <w:p w14:paraId="4AA1DCE6" w14:textId="7026DA2C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8F0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501</w:t>
            </w:r>
          </w:p>
        </w:tc>
      </w:tr>
      <w:tr w:rsidR="008F02C6" w:rsidRPr="00D246FB" w14:paraId="45E64FF7" w14:textId="77777777" w:rsidTr="00835F8E">
        <w:tc>
          <w:tcPr>
            <w:tcW w:w="2129" w:type="pct"/>
            <w:vAlign w:val="bottom"/>
          </w:tcPr>
          <w:p w14:paraId="24C59906" w14:textId="1F54EF4C" w:rsidR="008F02C6" w:rsidRPr="008F02C6" w:rsidRDefault="008F02C6" w:rsidP="008F02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F02C6">
              <w:rPr>
                <w:rFonts w:ascii="Angsana New" w:hAnsi="Angsana New" w:hint="cs"/>
                <w:sz w:val="30"/>
                <w:szCs w:val="30"/>
                <w:cs/>
              </w:rPr>
              <w:t>การร่วมค้าทางตรง</w:t>
            </w:r>
          </w:p>
        </w:tc>
        <w:tc>
          <w:tcPr>
            <w:tcW w:w="640" w:type="pct"/>
            <w:tcBorders>
              <w:bottom w:val="single" w:sz="4" w:space="0" w:color="auto"/>
            </w:tcBorders>
            <w:vAlign w:val="bottom"/>
          </w:tcPr>
          <w:p w14:paraId="4B8C4C1A" w14:textId="2F5E4634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44</w:t>
            </w:r>
            <w:r w:rsidR="008F02C6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011</w:t>
            </w:r>
          </w:p>
        </w:tc>
        <w:tc>
          <w:tcPr>
            <w:tcW w:w="129" w:type="pct"/>
            <w:vAlign w:val="bottom"/>
          </w:tcPr>
          <w:p w14:paraId="605061E0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  <w:tab w:val="decimal" w:pos="104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  <w:tcBorders>
              <w:bottom w:val="single" w:sz="4" w:space="0" w:color="auto"/>
            </w:tcBorders>
            <w:vAlign w:val="bottom"/>
          </w:tcPr>
          <w:p w14:paraId="06C7C5D1" w14:textId="0B8DCF17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18</w:t>
            </w:r>
            <w:r w:rsidR="008F0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317</w:t>
            </w:r>
          </w:p>
        </w:tc>
        <w:tc>
          <w:tcPr>
            <w:tcW w:w="148" w:type="pct"/>
            <w:vAlign w:val="bottom"/>
          </w:tcPr>
          <w:p w14:paraId="38FC8492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  <w:tab w:val="decimal" w:pos="104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vAlign w:val="bottom"/>
          </w:tcPr>
          <w:p w14:paraId="4A769DDE" w14:textId="457A1756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44</w:t>
            </w:r>
            <w:r w:rsidR="008F02C6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011</w:t>
            </w:r>
          </w:p>
        </w:tc>
        <w:tc>
          <w:tcPr>
            <w:tcW w:w="141" w:type="pct"/>
            <w:vAlign w:val="bottom"/>
          </w:tcPr>
          <w:p w14:paraId="43933CC4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vAlign w:val="bottom"/>
          </w:tcPr>
          <w:p w14:paraId="028F135C" w14:textId="0A4B39B6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18</w:t>
            </w:r>
            <w:r w:rsidR="008F0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317</w:t>
            </w:r>
          </w:p>
        </w:tc>
      </w:tr>
      <w:tr w:rsidR="008F02C6" w:rsidRPr="00D246FB" w14:paraId="49BC74C9" w14:textId="77777777" w:rsidTr="00835F8E">
        <w:tc>
          <w:tcPr>
            <w:tcW w:w="2129" w:type="pct"/>
            <w:vAlign w:val="bottom"/>
          </w:tcPr>
          <w:p w14:paraId="2F96A2A2" w14:textId="77777777" w:rsidR="008F02C6" w:rsidRPr="00D246FB" w:rsidRDefault="008F02C6" w:rsidP="008F02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4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E9DA8C" w14:textId="3927AF71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44</w:t>
            </w:r>
            <w:r w:rsidR="008F02C6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011</w:t>
            </w:r>
          </w:p>
        </w:tc>
        <w:tc>
          <w:tcPr>
            <w:tcW w:w="129" w:type="pct"/>
            <w:vAlign w:val="bottom"/>
          </w:tcPr>
          <w:p w14:paraId="66720174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  <w:tab w:val="decimal" w:pos="1040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2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AE9BC1" w14:textId="0BEF1877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18</w:t>
            </w:r>
            <w:r w:rsidR="008F02C6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317</w:t>
            </w:r>
          </w:p>
        </w:tc>
        <w:tc>
          <w:tcPr>
            <w:tcW w:w="148" w:type="pct"/>
            <w:vAlign w:val="bottom"/>
          </w:tcPr>
          <w:p w14:paraId="4B9A0212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  <w:tab w:val="decimal" w:pos="1040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4E46E6" w14:textId="48854C8F" w:rsidR="008F02C6" w:rsidRPr="00D246FB" w:rsidRDefault="00DB71A4" w:rsidP="009F2B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  <w:r w:rsidR="008F02C6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804</w:t>
            </w:r>
          </w:p>
        </w:tc>
        <w:tc>
          <w:tcPr>
            <w:tcW w:w="141" w:type="pct"/>
            <w:vAlign w:val="bottom"/>
          </w:tcPr>
          <w:p w14:paraId="4C02E801" w14:textId="77777777" w:rsidR="008F02C6" w:rsidRPr="00D246FB" w:rsidRDefault="008F02C6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8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8B5158" w14:textId="04B1B97E" w:rsidR="008F02C6" w:rsidRPr="00D246FB" w:rsidRDefault="00DB71A4" w:rsidP="008F0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19</w:t>
            </w:r>
            <w:r w:rsidR="008F02C6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818</w:t>
            </w:r>
          </w:p>
        </w:tc>
      </w:tr>
    </w:tbl>
    <w:p w14:paraId="21CD529D" w14:textId="77777777" w:rsidR="006C07B6" w:rsidRPr="001D79AC" w:rsidRDefault="006C07B6" w:rsidP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1260"/>
        <w:gridCol w:w="270"/>
        <w:gridCol w:w="990"/>
        <w:gridCol w:w="268"/>
        <w:gridCol w:w="1162"/>
        <w:gridCol w:w="268"/>
        <w:gridCol w:w="988"/>
        <w:gridCol w:w="268"/>
        <w:gridCol w:w="1096"/>
      </w:tblGrid>
      <w:tr w:rsidR="000314A8" w:rsidRPr="00FD6C9A" w14:paraId="2063F82F" w14:textId="77777777" w:rsidTr="00A04362">
        <w:trPr>
          <w:tblHeader/>
        </w:trPr>
        <w:tc>
          <w:tcPr>
            <w:tcW w:w="2520" w:type="dxa"/>
            <w:shd w:val="clear" w:color="auto" w:fill="auto"/>
            <w:vAlign w:val="bottom"/>
          </w:tcPr>
          <w:p w14:paraId="6C887D5A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vAlign w:val="bottom"/>
          </w:tcPr>
          <w:p w14:paraId="4B3DD02B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FD6C9A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อัตราดอกเบี้ย</w:t>
            </w:r>
          </w:p>
        </w:tc>
        <w:tc>
          <w:tcPr>
            <w:tcW w:w="270" w:type="dxa"/>
            <w:vAlign w:val="bottom"/>
          </w:tcPr>
          <w:p w14:paraId="1D67DFCF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5040" w:type="dxa"/>
            <w:gridSpan w:val="7"/>
            <w:vAlign w:val="bottom"/>
          </w:tcPr>
          <w:p w14:paraId="3501C80A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FD6C9A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 w:rsidR="00CB69B8" w:rsidRPr="00FD6C9A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A04362" w:rsidRPr="00FD6C9A" w14:paraId="67DC013C" w14:textId="77777777" w:rsidTr="00A04362">
        <w:trPr>
          <w:tblHeader/>
        </w:trPr>
        <w:tc>
          <w:tcPr>
            <w:tcW w:w="2520" w:type="dxa"/>
            <w:shd w:val="clear" w:color="auto" w:fill="auto"/>
            <w:vAlign w:val="bottom"/>
          </w:tcPr>
          <w:p w14:paraId="3634E0AB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FD6C9A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1260" w:type="dxa"/>
            <w:vAlign w:val="bottom"/>
          </w:tcPr>
          <w:p w14:paraId="259BBF70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FD6C9A">
              <w:rPr>
                <w:rFonts w:ascii="Angsana New" w:hAnsi="Angsana New" w:hint="cs"/>
                <w:sz w:val="28"/>
                <w:szCs w:val="28"/>
                <w:cs/>
              </w:rPr>
              <w:t>ณ วันที่</w:t>
            </w:r>
          </w:p>
          <w:p w14:paraId="630BF1D2" w14:textId="7E632CE0" w:rsidR="00A04362" w:rsidRPr="00FD6C9A" w:rsidRDefault="00DB71A4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A04362" w:rsidRPr="00FD6C9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A04362" w:rsidRPr="00FD6C9A">
              <w:rPr>
                <w:rFonts w:ascii="Angsana New" w:hAnsi="Angsana New" w:hint="cs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  <w:vAlign w:val="bottom"/>
          </w:tcPr>
          <w:p w14:paraId="5C48DFBA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72BBC59F" w14:textId="692E1633" w:rsidR="00A04362" w:rsidRPr="00FD6C9A" w:rsidRDefault="00DB71A4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="00A04362" w:rsidRPr="00FD6C9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A04362" w:rsidRPr="00FD6C9A">
              <w:rPr>
                <w:rFonts w:ascii="Angsana New" w:hAnsi="Angsana New" w:hint="cs"/>
                <w:sz w:val="28"/>
                <w:szCs w:val="28"/>
                <w:cs/>
              </w:rPr>
              <w:t xml:space="preserve">มกราคม </w:t>
            </w:r>
          </w:p>
        </w:tc>
        <w:tc>
          <w:tcPr>
            <w:tcW w:w="268" w:type="dxa"/>
            <w:vAlign w:val="bottom"/>
          </w:tcPr>
          <w:p w14:paraId="289969E9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62" w:type="dxa"/>
            <w:vAlign w:val="bottom"/>
          </w:tcPr>
          <w:p w14:paraId="2080E0F2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FD6C9A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268" w:type="dxa"/>
            <w:vAlign w:val="bottom"/>
          </w:tcPr>
          <w:p w14:paraId="0B425A77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8" w:type="dxa"/>
            <w:vAlign w:val="bottom"/>
          </w:tcPr>
          <w:p w14:paraId="0B9543B3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FD6C9A">
              <w:rPr>
                <w:rFonts w:ascii="Angsana New" w:hAnsi="Angsana New" w:hint="cs"/>
                <w:sz w:val="28"/>
                <w:szCs w:val="28"/>
                <w:cs/>
              </w:rPr>
              <w:t>ลดลง</w:t>
            </w:r>
          </w:p>
        </w:tc>
        <w:tc>
          <w:tcPr>
            <w:tcW w:w="268" w:type="dxa"/>
            <w:vAlign w:val="bottom"/>
          </w:tcPr>
          <w:p w14:paraId="7852F3E7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6" w:type="dxa"/>
            <w:vAlign w:val="bottom"/>
          </w:tcPr>
          <w:p w14:paraId="644FE39E" w14:textId="2C23D622" w:rsidR="00A04362" w:rsidRPr="00FD6C9A" w:rsidRDefault="00DB71A4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31</w:t>
            </w:r>
            <w:r w:rsidR="00A04362" w:rsidRPr="00FD6C9A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="00A04362" w:rsidRPr="00FD6C9A">
              <w:rPr>
                <w:rFonts w:ascii="Angsana New" w:hAnsi="Angsana New" w:hint="cs"/>
                <w:sz w:val="28"/>
                <w:szCs w:val="28"/>
                <w:cs/>
              </w:rPr>
              <w:t>ธันวาคม</w:t>
            </w:r>
          </w:p>
        </w:tc>
      </w:tr>
      <w:tr w:rsidR="000314A8" w:rsidRPr="00FD6C9A" w14:paraId="1B71FDA1" w14:textId="77777777" w:rsidTr="00A04362">
        <w:tc>
          <w:tcPr>
            <w:tcW w:w="2520" w:type="dxa"/>
            <w:vAlign w:val="bottom"/>
          </w:tcPr>
          <w:p w14:paraId="7E2836A8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vAlign w:val="bottom"/>
          </w:tcPr>
          <w:p w14:paraId="67C5BF65" w14:textId="637A8095" w:rsidR="000314A8" w:rsidRPr="00FD6C9A" w:rsidRDefault="000314A8" w:rsidP="00BC56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4" w:hanging="1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FD6C9A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(ร้อยละต่อปี)</w:t>
            </w:r>
          </w:p>
        </w:tc>
        <w:tc>
          <w:tcPr>
            <w:tcW w:w="270" w:type="dxa"/>
            <w:vAlign w:val="bottom"/>
          </w:tcPr>
          <w:p w14:paraId="284C62FB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040" w:type="dxa"/>
            <w:gridSpan w:val="7"/>
            <w:vAlign w:val="bottom"/>
          </w:tcPr>
          <w:p w14:paraId="157DF022" w14:textId="77777777" w:rsidR="000314A8" w:rsidRPr="00FD6C9A" w:rsidRDefault="000314A8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FD6C9A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4362" w:rsidRPr="00FD6C9A" w14:paraId="3D10639C" w14:textId="77777777" w:rsidTr="00A04362">
        <w:tc>
          <w:tcPr>
            <w:tcW w:w="2520" w:type="dxa"/>
            <w:vAlign w:val="bottom"/>
          </w:tcPr>
          <w:p w14:paraId="7F1BC295" w14:textId="56BC45A4" w:rsidR="00A04362" w:rsidRPr="00FD6C9A" w:rsidRDefault="00DB71A4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260" w:type="dxa"/>
            <w:vAlign w:val="bottom"/>
          </w:tcPr>
          <w:p w14:paraId="6704B7B3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B084BAF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484C4381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8" w:type="dxa"/>
            <w:vAlign w:val="bottom"/>
          </w:tcPr>
          <w:p w14:paraId="30C677EB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62" w:type="dxa"/>
            <w:vAlign w:val="bottom"/>
          </w:tcPr>
          <w:p w14:paraId="48F333DC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7"/>
              </w:tabs>
              <w:spacing w:line="240" w:lineRule="auto"/>
              <w:ind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8" w:type="dxa"/>
            <w:vAlign w:val="bottom"/>
          </w:tcPr>
          <w:p w14:paraId="35194F52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8" w:type="dxa"/>
            <w:vAlign w:val="bottom"/>
          </w:tcPr>
          <w:p w14:paraId="2704D2CF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68" w:type="dxa"/>
            <w:vAlign w:val="bottom"/>
          </w:tcPr>
          <w:p w14:paraId="7F1816C1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6" w:type="dxa"/>
          </w:tcPr>
          <w:p w14:paraId="583D2710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A04362" w:rsidRPr="00FD6C9A" w14:paraId="1CD8B235" w14:textId="77777777" w:rsidTr="00A04362">
        <w:tc>
          <w:tcPr>
            <w:tcW w:w="2520" w:type="dxa"/>
            <w:vAlign w:val="bottom"/>
          </w:tcPr>
          <w:p w14:paraId="188B6062" w14:textId="6BF357B4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FD6C9A">
              <w:rPr>
                <w:rFonts w:ascii="Angsana New" w:hAnsi="Angsana New" w:hint="cs"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35FD3E95" w14:textId="0B36FC4C" w:rsidR="00A04362" w:rsidRPr="00FD6C9A" w:rsidRDefault="00DB71A4" w:rsidP="00A067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3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A04362" w:rsidRPr="00FD6C9A">
              <w:rPr>
                <w:rFonts w:ascii="Angsana New" w:hAnsi="Angsana New"/>
                <w:sz w:val="28"/>
                <w:szCs w:val="28"/>
              </w:rPr>
              <w:t>.</w:t>
            </w:r>
            <w:r w:rsidRPr="00DB71A4">
              <w:rPr>
                <w:rFonts w:ascii="Angsana New" w:hAnsi="Angsana New"/>
                <w:sz w:val="28"/>
                <w:szCs w:val="28"/>
              </w:rPr>
              <w:t>10</w:t>
            </w:r>
          </w:p>
        </w:tc>
        <w:tc>
          <w:tcPr>
            <w:tcW w:w="270" w:type="dxa"/>
            <w:vAlign w:val="bottom"/>
          </w:tcPr>
          <w:p w14:paraId="4F56AFB2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4B9F2A23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FD6C9A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68" w:type="dxa"/>
            <w:vAlign w:val="bottom"/>
          </w:tcPr>
          <w:p w14:paraId="34205ED3" w14:textId="77777777" w:rsidR="00A04362" w:rsidRPr="00FD6C9A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62" w:type="dxa"/>
            <w:vAlign w:val="bottom"/>
          </w:tcPr>
          <w:p w14:paraId="58E2A3E3" w14:textId="1AA954E8" w:rsidR="00A04362" w:rsidRPr="00BC56E1" w:rsidRDefault="00DB71A4" w:rsidP="00A043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29" w:right="-86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="00A04362" w:rsidRPr="00BC56E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465</w:t>
            </w:r>
            <w:r w:rsidR="00A04362" w:rsidRPr="00BC56E1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000</w:t>
            </w:r>
          </w:p>
        </w:tc>
        <w:tc>
          <w:tcPr>
            <w:tcW w:w="268" w:type="dxa"/>
            <w:vAlign w:val="bottom"/>
          </w:tcPr>
          <w:p w14:paraId="09B61023" w14:textId="77777777" w:rsidR="00A04362" w:rsidRPr="00BC56E1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8" w:type="dxa"/>
            <w:vAlign w:val="bottom"/>
          </w:tcPr>
          <w:p w14:paraId="2895CBEF" w14:textId="77777777" w:rsidR="00A04362" w:rsidRPr="00BC56E1" w:rsidRDefault="00A04362" w:rsidP="00A043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line="240" w:lineRule="auto"/>
              <w:ind w:left="-95" w:right="-120"/>
              <w:rPr>
                <w:rFonts w:ascii="Angsana New" w:hAnsi="Angsana New"/>
                <w:sz w:val="28"/>
                <w:szCs w:val="28"/>
              </w:rPr>
            </w:pPr>
            <w:r w:rsidRPr="00BC56E1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68" w:type="dxa"/>
            <w:vAlign w:val="bottom"/>
          </w:tcPr>
          <w:p w14:paraId="15BD52AA" w14:textId="77777777" w:rsidR="00A04362" w:rsidRPr="00BC56E1" w:rsidRDefault="00A04362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  <w:vAlign w:val="bottom"/>
          </w:tcPr>
          <w:p w14:paraId="5806EDAC" w14:textId="26E07DF1" w:rsidR="00A04362" w:rsidRPr="00D838B5" w:rsidRDefault="00DB71A4" w:rsidP="00B41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="00A04362" w:rsidRPr="00D838B5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465</w:t>
            </w:r>
            <w:r w:rsidR="00A04362" w:rsidRPr="00D838B5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000</w:t>
            </w:r>
          </w:p>
        </w:tc>
      </w:tr>
    </w:tbl>
    <w:p w14:paraId="4039631C" w14:textId="77777777" w:rsidR="000314A8" w:rsidRPr="001D79AC" w:rsidRDefault="000314A8" w:rsidP="000D14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106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868"/>
        <w:gridCol w:w="1169"/>
        <w:gridCol w:w="273"/>
        <w:gridCol w:w="1096"/>
        <w:gridCol w:w="268"/>
        <w:gridCol w:w="1084"/>
        <w:gridCol w:w="250"/>
        <w:gridCol w:w="1098"/>
      </w:tblGrid>
      <w:tr w:rsidR="00A76975" w:rsidRPr="00D246FB" w14:paraId="4142AC92" w14:textId="77777777" w:rsidTr="00835F8E">
        <w:trPr>
          <w:tblHeader/>
        </w:trPr>
        <w:tc>
          <w:tcPr>
            <w:tcW w:w="2124" w:type="pct"/>
            <w:vAlign w:val="bottom"/>
          </w:tcPr>
          <w:p w14:paraId="749C0A6D" w14:textId="77777777" w:rsidR="00A76975" w:rsidRPr="00D246FB" w:rsidRDefault="00A76975" w:rsidP="000055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0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เจ้าหนี้หมุนเวียนอื่น 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-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กิจการที่เกี่ยวข้องกัน</w:t>
            </w:r>
          </w:p>
        </w:tc>
        <w:tc>
          <w:tcPr>
            <w:tcW w:w="1394" w:type="pct"/>
            <w:gridSpan w:val="3"/>
            <w:vAlign w:val="bottom"/>
          </w:tcPr>
          <w:p w14:paraId="2148EEF6" w14:textId="77777777" w:rsidR="00A76975" w:rsidRPr="00D246FB" w:rsidRDefault="00A76975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  <w:vAlign w:val="bottom"/>
          </w:tcPr>
          <w:p w14:paraId="0604147C" w14:textId="77777777" w:rsidR="00A76975" w:rsidRPr="00D246FB" w:rsidRDefault="00A76975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5" w:type="pct"/>
            <w:gridSpan w:val="3"/>
            <w:vAlign w:val="bottom"/>
          </w:tcPr>
          <w:p w14:paraId="6592869A" w14:textId="77777777" w:rsidR="00A76975" w:rsidRPr="00D246FB" w:rsidRDefault="00A76975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6975" w:rsidRPr="00D246FB" w14:paraId="3022F213" w14:textId="77777777" w:rsidTr="00835F8E">
        <w:trPr>
          <w:tblHeader/>
        </w:trPr>
        <w:tc>
          <w:tcPr>
            <w:tcW w:w="2124" w:type="pct"/>
            <w:vAlign w:val="bottom"/>
          </w:tcPr>
          <w:p w14:paraId="35E322B9" w14:textId="77777777" w:rsidR="00A76975" w:rsidRPr="00D246FB" w:rsidRDefault="00A76975" w:rsidP="008B61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  <w:vAlign w:val="bottom"/>
          </w:tcPr>
          <w:p w14:paraId="65B7EA32" w14:textId="4282D762" w:rsidR="00A76975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50" w:type="pct"/>
            <w:vAlign w:val="bottom"/>
          </w:tcPr>
          <w:p w14:paraId="5BA07BF2" w14:textId="77777777" w:rsidR="00A76975" w:rsidRPr="00D246FB" w:rsidRDefault="00A76975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shd w:val="clear" w:color="auto" w:fill="auto"/>
            <w:vAlign w:val="bottom"/>
          </w:tcPr>
          <w:p w14:paraId="36BFCF74" w14:textId="4700FCAB" w:rsidR="00A76975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7" w:type="pct"/>
            <w:vAlign w:val="bottom"/>
          </w:tcPr>
          <w:p w14:paraId="77865520" w14:textId="77777777" w:rsidR="00A76975" w:rsidRPr="00D246FB" w:rsidRDefault="00A76975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" w:type="pct"/>
            <w:shd w:val="clear" w:color="auto" w:fill="auto"/>
            <w:vAlign w:val="bottom"/>
          </w:tcPr>
          <w:p w14:paraId="777CB178" w14:textId="2BFEFF86" w:rsidR="00A76975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7" w:type="pct"/>
            <w:vAlign w:val="bottom"/>
          </w:tcPr>
          <w:p w14:paraId="05B14AC0" w14:textId="77777777" w:rsidR="00A76975" w:rsidRPr="00D246FB" w:rsidRDefault="00A76975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shd w:val="clear" w:color="auto" w:fill="auto"/>
            <w:vAlign w:val="bottom"/>
          </w:tcPr>
          <w:p w14:paraId="7D8D487E" w14:textId="655ACA37" w:rsidR="00A76975" w:rsidRPr="00D246FB" w:rsidRDefault="00DB71A4" w:rsidP="008B61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A76975" w:rsidRPr="00D246FB" w14:paraId="7B9DCCCC" w14:textId="77777777" w:rsidTr="00835F8E">
        <w:trPr>
          <w:tblHeader/>
        </w:trPr>
        <w:tc>
          <w:tcPr>
            <w:tcW w:w="2124" w:type="pct"/>
            <w:vAlign w:val="bottom"/>
          </w:tcPr>
          <w:p w14:paraId="47AD96BF" w14:textId="77777777" w:rsidR="00A76975" w:rsidRPr="00D246FB" w:rsidRDefault="00A76975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6" w:type="pct"/>
            <w:gridSpan w:val="7"/>
            <w:vAlign w:val="bottom"/>
          </w:tcPr>
          <w:p w14:paraId="697D010A" w14:textId="77777777" w:rsidR="00A76975" w:rsidRPr="00D246FB" w:rsidRDefault="00A76975" w:rsidP="000055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314A8" w:rsidRPr="00D246FB" w14:paraId="12B2F6F8" w14:textId="77777777" w:rsidTr="00835F8E">
        <w:tc>
          <w:tcPr>
            <w:tcW w:w="2124" w:type="pct"/>
            <w:vAlign w:val="bottom"/>
          </w:tcPr>
          <w:p w14:paraId="0835464C" w14:textId="7F6C9B4B" w:rsidR="000314A8" w:rsidRPr="00FE65EA" w:rsidRDefault="00FE65EA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E65EA">
              <w:rPr>
                <w:rFonts w:ascii="Angsana New" w:hAnsi="Angsana New" w:hint="cs"/>
                <w:sz w:val="30"/>
                <w:szCs w:val="30"/>
                <w:cs/>
              </w:rPr>
              <w:t>ผู้ถือหุ้นรายใหญ่</w:t>
            </w:r>
          </w:p>
        </w:tc>
        <w:tc>
          <w:tcPr>
            <w:tcW w:w="642" w:type="pct"/>
            <w:vAlign w:val="bottom"/>
          </w:tcPr>
          <w:p w14:paraId="7ED68C0D" w14:textId="081BB461" w:rsidR="000314A8" w:rsidRPr="00CE4BE7" w:rsidRDefault="00DB71A4" w:rsidP="00F31A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40</w:t>
            </w:r>
            <w:r w:rsidR="00500443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347</w:t>
            </w:r>
          </w:p>
        </w:tc>
        <w:tc>
          <w:tcPr>
            <w:tcW w:w="150" w:type="pct"/>
            <w:vAlign w:val="bottom"/>
          </w:tcPr>
          <w:p w14:paraId="07C7C2A4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vAlign w:val="bottom"/>
          </w:tcPr>
          <w:p w14:paraId="1582C10F" w14:textId="535EB479" w:rsidR="000314A8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52</w:t>
            </w:r>
            <w:r w:rsidR="000314A8" w:rsidRPr="00CE4BE7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996</w:t>
            </w:r>
          </w:p>
        </w:tc>
        <w:tc>
          <w:tcPr>
            <w:tcW w:w="147" w:type="pct"/>
            <w:vAlign w:val="bottom"/>
          </w:tcPr>
          <w:p w14:paraId="543507C2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" w:type="pct"/>
            <w:vAlign w:val="bottom"/>
          </w:tcPr>
          <w:p w14:paraId="117776DF" w14:textId="39E572AE" w:rsidR="000314A8" w:rsidRPr="00CE4BE7" w:rsidRDefault="00DB71A4" w:rsidP="003403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="00500443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609</w:t>
            </w:r>
          </w:p>
        </w:tc>
        <w:tc>
          <w:tcPr>
            <w:tcW w:w="137" w:type="pct"/>
            <w:vAlign w:val="bottom"/>
          </w:tcPr>
          <w:p w14:paraId="2F17F0E0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vAlign w:val="bottom"/>
          </w:tcPr>
          <w:p w14:paraId="44808D21" w14:textId="77777777" w:rsidR="000314A8" w:rsidRPr="00CE4BE7" w:rsidRDefault="000314A8" w:rsidP="000314A8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  <w:r w:rsidRPr="00CE4BE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34032B" w:rsidRPr="00D246FB" w14:paraId="31C6C343" w14:textId="77777777" w:rsidTr="00835F8E">
        <w:tc>
          <w:tcPr>
            <w:tcW w:w="2124" w:type="pct"/>
            <w:vAlign w:val="bottom"/>
          </w:tcPr>
          <w:p w14:paraId="14336030" w14:textId="7EC48FA5" w:rsidR="0034032B" w:rsidRPr="00FE65EA" w:rsidRDefault="00FE65EA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E65EA">
              <w:rPr>
                <w:rFonts w:ascii="Angsana New" w:hAnsi="Angsana New" w:hint="cs"/>
                <w:sz w:val="30"/>
                <w:szCs w:val="30"/>
                <w:cs/>
              </w:rPr>
              <w:t>บริษัทย่อยทางตรง</w:t>
            </w:r>
          </w:p>
        </w:tc>
        <w:tc>
          <w:tcPr>
            <w:tcW w:w="642" w:type="pct"/>
            <w:vAlign w:val="bottom"/>
          </w:tcPr>
          <w:p w14:paraId="11FDC61D" w14:textId="77777777" w:rsidR="0034032B" w:rsidRPr="00CE4BE7" w:rsidRDefault="0034032B" w:rsidP="00423DE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CE4BE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50" w:type="pct"/>
            <w:vAlign w:val="bottom"/>
          </w:tcPr>
          <w:p w14:paraId="4FA6149C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vAlign w:val="bottom"/>
          </w:tcPr>
          <w:p w14:paraId="317188DA" w14:textId="77777777" w:rsidR="0034032B" w:rsidRPr="00CE4BE7" w:rsidRDefault="0034032B" w:rsidP="000314A8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CE4BE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6B9BE76A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" w:type="pct"/>
            <w:vAlign w:val="bottom"/>
          </w:tcPr>
          <w:p w14:paraId="5709ADA4" w14:textId="26F967AC" w:rsidR="0034032B" w:rsidRPr="00CE4BE7" w:rsidRDefault="00DB71A4" w:rsidP="003403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</w:t>
            </w:r>
            <w:r w:rsidR="0034032B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872</w:t>
            </w:r>
          </w:p>
        </w:tc>
        <w:tc>
          <w:tcPr>
            <w:tcW w:w="137" w:type="pct"/>
            <w:vAlign w:val="bottom"/>
          </w:tcPr>
          <w:p w14:paraId="29574838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vAlign w:val="bottom"/>
          </w:tcPr>
          <w:p w14:paraId="147A4571" w14:textId="4F269328" w:rsidR="0034032B" w:rsidRPr="00CE4BE7" w:rsidRDefault="00DB71A4" w:rsidP="00FE65E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</w:t>
            </w:r>
            <w:r w:rsidR="00FE65EA" w:rsidRPr="00CE4BE7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227</w:t>
            </w:r>
          </w:p>
        </w:tc>
      </w:tr>
      <w:tr w:rsidR="0034032B" w:rsidRPr="00D246FB" w14:paraId="4033D83C" w14:textId="77777777" w:rsidTr="00835F8E">
        <w:tc>
          <w:tcPr>
            <w:tcW w:w="2124" w:type="pct"/>
            <w:vAlign w:val="bottom"/>
          </w:tcPr>
          <w:p w14:paraId="3BE4FECB" w14:textId="56D201B4" w:rsidR="0034032B" w:rsidRPr="00560D05" w:rsidRDefault="00FE65EA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rPr>
                <w:rFonts w:ascii="Angsana New" w:hAnsi="Angsana New"/>
                <w:sz w:val="30"/>
                <w:szCs w:val="30"/>
                <w:cs/>
              </w:rPr>
            </w:pPr>
            <w:r w:rsidRPr="00560D05">
              <w:rPr>
                <w:rFonts w:ascii="Angsana New" w:hAnsi="Angsana New" w:hint="cs"/>
                <w:sz w:val="30"/>
                <w:szCs w:val="30"/>
                <w:cs/>
              </w:rPr>
              <w:t>บริษัทย่อยทางอ้อม</w:t>
            </w:r>
          </w:p>
        </w:tc>
        <w:tc>
          <w:tcPr>
            <w:tcW w:w="642" w:type="pct"/>
            <w:vAlign w:val="bottom"/>
          </w:tcPr>
          <w:p w14:paraId="5B0F897C" w14:textId="77777777" w:rsidR="0034032B" w:rsidRPr="00CE4BE7" w:rsidRDefault="0034032B" w:rsidP="00423DEA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CE4BE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50" w:type="pct"/>
            <w:vAlign w:val="bottom"/>
          </w:tcPr>
          <w:p w14:paraId="7E1A4EC8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vAlign w:val="bottom"/>
          </w:tcPr>
          <w:p w14:paraId="524D4EB5" w14:textId="77777777" w:rsidR="0034032B" w:rsidRPr="00CE4BE7" w:rsidRDefault="0034032B" w:rsidP="000314A8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11"/>
              <w:rPr>
                <w:rFonts w:ascii="Angsana New" w:hAnsi="Angsana New"/>
                <w:sz w:val="30"/>
                <w:szCs w:val="30"/>
              </w:rPr>
            </w:pPr>
            <w:r w:rsidRPr="00CE4BE7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7AD15FED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" w:type="pct"/>
            <w:vAlign w:val="bottom"/>
          </w:tcPr>
          <w:p w14:paraId="4D59EFB2" w14:textId="3B0D66E9" w:rsidR="0034032B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34032B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343</w:t>
            </w:r>
          </w:p>
        </w:tc>
        <w:tc>
          <w:tcPr>
            <w:tcW w:w="137" w:type="pct"/>
            <w:vAlign w:val="bottom"/>
          </w:tcPr>
          <w:p w14:paraId="0E4D6F63" w14:textId="77777777" w:rsidR="0034032B" w:rsidRPr="00CE4BE7" w:rsidRDefault="0034032B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vAlign w:val="bottom"/>
          </w:tcPr>
          <w:p w14:paraId="4BB6D5C6" w14:textId="58F73988" w:rsidR="0034032B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34032B" w:rsidRPr="00CE4BE7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338</w:t>
            </w:r>
          </w:p>
        </w:tc>
      </w:tr>
      <w:tr w:rsidR="000314A8" w:rsidRPr="00D246FB" w14:paraId="01525F90" w14:textId="77777777" w:rsidTr="00835F8E">
        <w:tc>
          <w:tcPr>
            <w:tcW w:w="2124" w:type="pct"/>
            <w:vAlign w:val="bottom"/>
          </w:tcPr>
          <w:p w14:paraId="0D0DFD5A" w14:textId="3DC6C574" w:rsidR="000314A8" w:rsidRPr="00560D05" w:rsidRDefault="00560D05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60D05">
              <w:rPr>
                <w:rFonts w:ascii="Angsana New" w:hAnsi="Angsana New" w:hint="cs"/>
                <w:sz w:val="30"/>
                <w:szCs w:val="30"/>
                <w:cs/>
              </w:rPr>
              <w:t>การร่วมค้าทางอ้อม</w:t>
            </w:r>
          </w:p>
        </w:tc>
        <w:tc>
          <w:tcPr>
            <w:tcW w:w="642" w:type="pct"/>
            <w:vAlign w:val="bottom"/>
          </w:tcPr>
          <w:p w14:paraId="6CBD2934" w14:textId="5B10B8EE" w:rsidR="000314A8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14</w:t>
            </w:r>
            <w:r w:rsidR="0034032B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151</w:t>
            </w:r>
          </w:p>
        </w:tc>
        <w:tc>
          <w:tcPr>
            <w:tcW w:w="150" w:type="pct"/>
            <w:vAlign w:val="bottom"/>
          </w:tcPr>
          <w:p w14:paraId="2FE2A2FB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vAlign w:val="bottom"/>
          </w:tcPr>
          <w:p w14:paraId="24935106" w14:textId="5C48C92F" w:rsidR="000314A8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14</w:t>
            </w:r>
            <w:r w:rsidR="000314A8" w:rsidRPr="00CE4BE7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102</w:t>
            </w:r>
          </w:p>
        </w:tc>
        <w:tc>
          <w:tcPr>
            <w:tcW w:w="147" w:type="pct"/>
            <w:vAlign w:val="bottom"/>
          </w:tcPr>
          <w:p w14:paraId="429824DA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" w:type="pct"/>
            <w:vAlign w:val="bottom"/>
          </w:tcPr>
          <w:p w14:paraId="61CA9895" w14:textId="026E7FB3" w:rsidR="000314A8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12</w:t>
            </w:r>
            <w:r w:rsidR="0034032B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506</w:t>
            </w:r>
          </w:p>
        </w:tc>
        <w:tc>
          <w:tcPr>
            <w:tcW w:w="137" w:type="pct"/>
            <w:vAlign w:val="bottom"/>
          </w:tcPr>
          <w:p w14:paraId="344C80B8" w14:textId="77777777" w:rsidR="000314A8" w:rsidRPr="00CE4BE7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vAlign w:val="bottom"/>
          </w:tcPr>
          <w:p w14:paraId="75F2DE98" w14:textId="46F509E0" w:rsidR="000314A8" w:rsidRPr="00CE4BE7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12</w:t>
            </w:r>
            <w:r w:rsidR="000314A8" w:rsidRPr="00CE4BE7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529</w:t>
            </w:r>
          </w:p>
        </w:tc>
      </w:tr>
      <w:tr w:rsidR="000A5B2A" w:rsidRPr="000A5B2A" w14:paraId="634CC029" w14:textId="77777777" w:rsidTr="00835F8E">
        <w:tc>
          <w:tcPr>
            <w:tcW w:w="2124" w:type="pct"/>
            <w:vAlign w:val="bottom"/>
          </w:tcPr>
          <w:p w14:paraId="05A03BF3" w14:textId="3039F166" w:rsidR="000A5B2A" w:rsidRPr="00560D05" w:rsidRDefault="00560D05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="Angsana New" w:hAnsi="Angsana New"/>
                <w:sz w:val="30"/>
                <w:szCs w:val="30"/>
                <w:highlight w:val="cyan"/>
              </w:rPr>
            </w:pPr>
            <w:r w:rsidRPr="00560D05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42" w:type="pct"/>
            <w:vAlign w:val="bottom"/>
          </w:tcPr>
          <w:p w14:paraId="6F288CFA" w14:textId="36C85E07" w:rsidR="000A5B2A" w:rsidRPr="00CE4BE7" w:rsidRDefault="00DB71A4" w:rsidP="008937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="0089371E" w:rsidRPr="00CE4BE7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449</w:t>
            </w:r>
          </w:p>
        </w:tc>
        <w:tc>
          <w:tcPr>
            <w:tcW w:w="150" w:type="pct"/>
            <w:vAlign w:val="bottom"/>
          </w:tcPr>
          <w:p w14:paraId="01B53967" w14:textId="77777777" w:rsidR="000A5B2A" w:rsidRPr="00CE4BE7" w:rsidRDefault="000A5B2A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2" w:type="pct"/>
            <w:vAlign w:val="bottom"/>
          </w:tcPr>
          <w:p w14:paraId="2067CB28" w14:textId="66E06423" w:rsidR="000A5B2A" w:rsidRPr="00CE4BE7" w:rsidRDefault="000A5B2A" w:rsidP="00B102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CE4BE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7" w:type="pct"/>
            <w:vAlign w:val="bottom"/>
          </w:tcPr>
          <w:p w14:paraId="48E993DA" w14:textId="77777777" w:rsidR="000A5B2A" w:rsidRPr="00CE4BE7" w:rsidRDefault="000A5B2A" w:rsidP="000314A8">
            <w:pPr>
              <w:pStyle w:val="a2"/>
              <w:tabs>
                <w:tab w:val="decimal" w:pos="613"/>
              </w:tabs>
              <w:ind w:left="-108"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595" w:type="pct"/>
            <w:vAlign w:val="bottom"/>
          </w:tcPr>
          <w:p w14:paraId="43D9E644" w14:textId="125A1966" w:rsidR="000A5B2A" w:rsidRPr="00CE4BE7" w:rsidRDefault="00DB71A4" w:rsidP="000A5B2A">
            <w:pPr>
              <w:pStyle w:val="a2"/>
              <w:tabs>
                <w:tab w:val="decimal" w:pos="890"/>
              </w:tabs>
              <w:ind w:left="-108"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0A5B2A" w:rsidRPr="00CE4BE7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449</w:t>
            </w:r>
          </w:p>
        </w:tc>
        <w:tc>
          <w:tcPr>
            <w:tcW w:w="137" w:type="pct"/>
            <w:vAlign w:val="bottom"/>
          </w:tcPr>
          <w:p w14:paraId="196390E7" w14:textId="77777777" w:rsidR="000A5B2A" w:rsidRPr="00CE4BE7" w:rsidRDefault="000A5B2A" w:rsidP="000314A8">
            <w:pPr>
              <w:pStyle w:val="a2"/>
              <w:tabs>
                <w:tab w:val="decimal" w:pos="613"/>
              </w:tabs>
              <w:ind w:left="-108"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603" w:type="pct"/>
            <w:vAlign w:val="bottom"/>
          </w:tcPr>
          <w:p w14:paraId="1BBAAB5D" w14:textId="496E8C53" w:rsidR="000A5B2A" w:rsidRPr="00CE4BE7" w:rsidRDefault="000A5B2A" w:rsidP="000A5B2A">
            <w:pPr>
              <w:pStyle w:val="a2"/>
              <w:tabs>
                <w:tab w:val="decimal" w:pos="613"/>
              </w:tabs>
              <w:ind w:left="-108" w:right="-10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CE4BE7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0314A8" w:rsidRPr="00D246FB" w14:paraId="23AEC72D" w14:textId="77777777" w:rsidTr="00835F8E">
        <w:tc>
          <w:tcPr>
            <w:tcW w:w="2124" w:type="pct"/>
            <w:vAlign w:val="bottom"/>
          </w:tcPr>
          <w:p w14:paraId="69D09316" w14:textId="77777777" w:rsidR="000314A8" w:rsidRPr="00D246FB" w:rsidRDefault="000314A8" w:rsidP="00031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A7AD81" w14:textId="2E8D6F99" w:rsidR="000314A8" w:rsidRPr="00D246FB" w:rsidRDefault="00DB71A4" w:rsidP="00F31A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5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55</w:t>
            </w:r>
            <w:r w:rsidR="0034032B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947</w:t>
            </w:r>
          </w:p>
        </w:tc>
        <w:tc>
          <w:tcPr>
            <w:tcW w:w="150" w:type="pct"/>
            <w:vAlign w:val="bottom"/>
          </w:tcPr>
          <w:p w14:paraId="18B7E0AB" w14:textId="77777777" w:rsidR="000314A8" w:rsidRPr="00D246FB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32B971" w14:textId="0EF33AEE" w:rsidR="000314A8" w:rsidRPr="00D246FB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67</w:t>
            </w:r>
            <w:r w:rsidR="000314A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098</w:t>
            </w:r>
          </w:p>
        </w:tc>
        <w:tc>
          <w:tcPr>
            <w:tcW w:w="147" w:type="pct"/>
            <w:vAlign w:val="bottom"/>
          </w:tcPr>
          <w:p w14:paraId="720107AA" w14:textId="77777777" w:rsidR="000314A8" w:rsidRPr="00D246FB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900496" w14:textId="3C55CA24" w:rsidR="000314A8" w:rsidRPr="00D246FB" w:rsidRDefault="00DB71A4" w:rsidP="003403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  <w:r w:rsidR="0034032B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779</w:t>
            </w:r>
          </w:p>
        </w:tc>
        <w:tc>
          <w:tcPr>
            <w:tcW w:w="137" w:type="pct"/>
            <w:vAlign w:val="bottom"/>
          </w:tcPr>
          <w:p w14:paraId="2C0CC3D6" w14:textId="77777777" w:rsidR="000314A8" w:rsidRPr="00D246FB" w:rsidRDefault="000314A8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spacing w:after="0"/>
              <w:ind w:left="-108" w:right="-11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C1BE51" w14:textId="1203833A" w:rsidR="000314A8" w:rsidRPr="00D246FB" w:rsidRDefault="00DB71A4" w:rsidP="000314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3"/>
              </w:tabs>
              <w:spacing w:after="0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20</w:t>
            </w:r>
            <w:r w:rsidR="000314A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094</w:t>
            </w:r>
          </w:p>
        </w:tc>
      </w:tr>
    </w:tbl>
    <w:p w14:paraId="33523508" w14:textId="77777777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5ACBA074" w14:textId="77777777" w:rsidR="000314A8" w:rsidRPr="00D246FB" w:rsidRDefault="000314A8" w:rsidP="000314A8">
      <w:pPr>
        <w:ind w:left="540"/>
        <w:jc w:val="thaiDistribute"/>
        <w:rPr>
          <w:rFonts w:ascii="Angsana New" w:hAnsi="Angsana New"/>
          <w:b/>
          <w:bCs/>
          <w:i/>
          <w:iCs/>
          <w:spacing w:val="-2"/>
          <w:sz w:val="30"/>
          <w:szCs w:val="30"/>
          <w:cs/>
        </w:rPr>
      </w:pPr>
      <w:r w:rsidRPr="00D246FB">
        <w:rPr>
          <w:rFonts w:ascii="Angsana New" w:hAnsi="Angsana New" w:hint="cs"/>
          <w:b/>
          <w:bCs/>
          <w:i/>
          <w:iCs/>
          <w:spacing w:val="-2"/>
          <w:sz w:val="30"/>
          <w:szCs w:val="30"/>
          <w:cs/>
        </w:rPr>
        <w:lastRenderedPageBreak/>
        <w:t>การสิ้นสุดสัญญาซื้อขายไฟฟ้าและสัญญาที่เกี่ยวข้อง</w:t>
      </w:r>
    </w:p>
    <w:p w14:paraId="50D76576" w14:textId="77777777" w:rsidR="000314A8" w:rsidRPr="00D246FB" w:rsidRDefault="000314A8" w:rsidP="000314A8">
      <w:pPr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725C3475" w14:textId="191B1151" w:rsidR="000314A8" w:rsidRDefault="000314A8" w:rsidP="000314A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pacing w:val="-2"/>
          <w:sz w:val="30"/>
          <w:szCs w:val="30"/>
        </w:rPr>
        <w:t>30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 มิถุนายน </w:t>
      </w:r>
      <w:r w:rsidR="00DB71A4" w:rsidRPr="00DB71A4">
        <w:rPr>
          <w:rFonts w:ascii="Angsana New" w:hAnsi="Angsana New" w:hint="cs"/>
          <w:spacing w:val="-2"/>
          <w:sz w:val="30"/>
          <w:szCs w:val="30"/>
        </w:rPr>
        <w:t>2563</w:t>
      </w:r>
      <w:r w:rsidRPr="00D246FB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โรงไฟฟ้าไตรเอนเนอจี้ ขนาดกำลังการผลิต </w:t>
      </w:r>
      <w:r w:rsidR="00DB71A4" w:rsidRPr="00DB71A4">
        <w:rPr>
          <w:rFonts w:ascii="Angsana New" w:hAnsi="Angsana New" w:hint="cs"/>
          <w:spacing w:val="-2"/>
          <w:sz w:val="30"/>
          <w:szCs w:val="30"/>
        </w:rPr>
        <w:t>720</w:t>
      </w:r>
      <w:r w:rsidRPr="00D246FB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เมกะวัตต์ ตั้งอยู่ในจังหวัดราชบุรี ดำเนินการโดยบริษัท ผลิตไฟฟ้าราชบุรี จำกัด ซึ่งเป็นบริษัทย่อยทางตรง ได้สิ้นสุดสัญญาซื้อขายไฟฟ้ากับ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กฟผ. และยุติการเดินเครื่องเพื่อจ่ายไฟฟ้าเข้าระบบตั้งแต่วันที่ </w:t>
      </w:r>
      <w:r w:rsidR="00DB71A4" w:rsidRPr="00DB71A4">
        <w:rPr>
          <w:rFonts w:ascii="Angsana New" w:hAnsi="Angsana New" w:hint="cs"/>
          <w:sz w:val="30"/>
          <w:szCs w:val="30"/>
        </w:rPr>
        <w:t>30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ส่งผลให้สัญญาซื้อขายก๊าซธรรมชาติกับ ปตท. ลงวันที่ </w:t>
      </w:r>
      <w:r w:rsidR="00DB71A4" w:rsidRPr="00DB71A4">
        <w:rPr>
          <w:rFonts w:ascii="Angsana New" w:hAnsi="Angsana New" w:hint="cs"/>
          <w:sz w:val="30"/>
          <w:szCs w:val="30"/>
        </w:rPr>
        <w:t>22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="00DB71A4" w:rsidRPr="00DB71A4">
        <w:rPr>
          <w:rFonts w:ascii="Angsana New" w:hAnsi="Angsana New" w:hint="cs"/>
          <w:sz w:val="30"/>
          <w:szCs w:val="30"/>
        </w:rPr>
        <w:t>2540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และสัญญาปฏิบัติการเดินเครื่องและบำรุงรักษาโรงไฟฟ้ากับผู้ให้บริการรายหนึ่งมีผลสิ้นสุด</w:t>
      </w:r>
      <w:r w:rsidR="00D415E4">
        <w:rPr>
          <w:rFonts w:ascii="Angsana New" w:hAnsi="Angsana New" w:hint="cs"/>
          <w:sz w:val="30"/>
          <w:szCs w:val="30"/>
          <w:cs/>
        </w:rPr>
        <w:t xml:space="preserve"> </w:t>
      </w:r>
      <w:r w:rsidR="00D415E4" w:rsidRPr="00D415E4">
        <w:rPr>
          <w:rFonts w:ascii="Angsana New" w:hAnsi="Angsana New"/>
          <w:sz w:val="30"/>
          <w:szCs w:val="30"/>
          <w:cs/>
        </w:rPr>
        <w:t xml:space="preserve">ต่อมาเมื่อวันที่ </w:t>
      </w:r>
      <w:r w:rsidR="00DB71A4" w:rsidRPr="00DB71A4">
        <w:rPr>
          <w:rFonts w:ascii="Angsana New" w:hAnsi="Angsana New"/>
          <w:sz w:val="30"/>
          <w:szCs w:val="30"/>
        </w:rPr>
        <w:t>29</w:t>
      </w:r>
      <w:r w:rsidR="00D415E4" w:rsidRPr="00D415E4">
        <w:rPr>
          <w:rFonts w:ascii="Angsana New" w:hAnsi="Angsana New"/>
          <w:sz w:val="30"/>
          <w:szCs w:val="30"/>
          <w:cs/>
        </w:rPr>
        <w:t xml:space="preserve"> กรกฎาคม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="00D415E4" w:rsidRPr="00D415E4">
        <w:rPr>
          <w:rFonts w:ascii="Angsana New" w:hAnsi="Angsana New"/>
          <w:sz w:val="30"/>
          <w:szCs w:val="30"/>
          <w:cs/>
        </w:rPr>
        <w:t xml:space="preserve"> บริษัท</w:t>
      </w:r>
      <w:r w:rsidR="009D6280">
        <w:rPr>
          <w:rFonts w:ascii="Angsana New" w:hAnsi="Angsana New" w:hint="cs"/>
          <w:sz w:val="30"/>
          <w:szCs w:val="30"/>
          <w:cs/>
        </w:rPr>
        <w:t>ย่อย</w:t>
      </w:r>
      <w:r w:rsidR="00D415E4" w:rsidRPr="00D415E4">
        <w:rPr>
          <w:rFonts w:ascii="Angsana New" w:hAnsi="Angsana New"/>
          <w:sz w:val="30"/>
          <w:szCs w:val="30"/>
          <w:cs/>
        </w:rPr>
        <w:t>ดังกล่าวได้เข้าทำสัญญาขายโรงไฟฟ้าไตรเอนเนอจี้พร้อมจ้างเหมารื้อถอนกับบริษัทในประเทศแห่งหนึ่ง โดยผู้รับจ้างจะรับผิดชอบในการดำเนินการจ้างเหมารื้อถอนพร้อมรับซื้อวัสดุที่เกิดจากการรื้อถอนของโรงไฟฟ้าไตรเอนเนอจี้ โดยมีเงื่อนไขตามที่ระบุไว้ในสัญญา</w:t>
      </w:r>
    </w:p>
    <w:p w14:paraId="0862DBFB" w14:textId="77777777" w:rsidR="001D79AC" w:rsidRPr="00D246FB" w:rsidRDefault="001D79AC" w:rsidP="000314A8">
      <w:pPr>
        <w:ind w:left="540"/>
        <w:jc w:val="thaiDistribute"/>
        <w:rPr>
          <w:rFonts w:ascii="Angsana New" w:hAnsi="Angsana New"/>
          <w:spacing w:val="-2"/>
          <w:sz w:val="30"/>
          <w:szCs w:val="30"/>
          <w:cs/>
        </w:rPr>
      </w:pPr>
    </w:p>
    <w:p w14:paraId="26A288A4" w14:textId="77777777" w:rsidR="00BC4D89" w:rsidRPr="00D246FB" w:rsidRDefault="00BC4D89" w:rsidP="00BC4D8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สัญญาสำคัญที่ทำกับกิจการที่เกี่ยวข้องกัน</w:t>
      </w:r>
    </w:p>
    <w:p w14:paraId="4460D5F1" w14:textId="77777777" w:rsidR="00C35CCB" w:rsidRPr="00D246FB" w:rsidRDefault="00C35CCB" w:rsidP="00C35C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FC5AA3" w14:textId="77777777" w:rsidR="00956C07" w:rsidRPr="00D246FB" w:rsidRDefault="00956C07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เงินให้กู้ยืมระยะสั้นแก่กิจการที่เกี่ยวข้องกัน</w:t>
      </w:r>
    </w:p>
    <w:p w14:paraId="592E021E" w14:textId="77777777" w:rsidR="00956C07" w:rsidRPr="00D246FB" w:rsidRDefault="00956C07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514301C" w14:textId="06A9455B" w:rsidR="00956C07" w:rsidRPr="00D246FB" w:rsidRDefault="00956C07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บริษัทมีเงินให้กู้ยืมคงเหลือแก่ บริษัท ราช โคเจนเนอเรชั่น จำกัด ซึ่งเป็นบริษัทย่อย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ทางตรง เป็นจำนวนเงิน </w:t>
      </w:r>
      <w:r w:rsidR="00DB71A4" w:rsidRPr="00DB71A4">
        <w:rPr>
          <w:rFonts w:ascii="Angsana New" w:hAnsi="Angsana New"/>
          <w:spacing w:val="-2"/>
          <w:sz w:val="30"/>
          <w:szCs w:val="30"/>
        </w:rPr>
        <w:t>60</w:t>
      </w:r>
      <w:r w:rsidRPr="00D246FB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>ล้านบาท โดยมีอัตราดอกเบี้ย</w:t>
      </w:r>
      <w:r w:rsidR="00323061">
        <w:rPr>
          <w:rFonts w:ascii="Angsana New" w:hAnsi="Angsana New" w:hint="cs"/>
          <w:spacing w:val="-2"/>
          <w:sz w:val="30"/>
          <w:szCs w:val="30"/>
          <w:cs/>
        </w:rPr>
        <w:t>แบบ</w:t>
      </w:r>
      <w:r w:rsidR="0007762A">
        <w:rPr>
          <w:rFonts w:ascii="Angsana New" w:hAnsi="Angsana New" w:hint="cs"/>
          <w:spacing w:val="-2"/>
          <w:sz w:val="30"/>
          <w:szCs w:val="30"/>
          <w:cs/>
        </w:rPr>
        <w:t>คงที่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/>
          <w:spacing w:val="-2"/>
          <w:sz w:val="30"/>
          <w:szCs w:val="30"/>
        </w:rPr>
        <w:t>2</w:t>
      </w:r>
      <w:r w:rsidR="00D17EA7" w:rsidRPr="00D246FB">
        <w:rPr>
          <w:rFonts w:ascii="Angsana New" w:hAnsi="Angsana New"/>
          <w:spacing w:val="-2"/>
          <w:sz w:val="30"/>
          <w:szCs w:val="30"/>
        </w:rPr>
        <w:t>.</w:t>
      </w:r>
      <w:r w:rsidR="00DB71A4" w:rsidRPr="00DB71A4">
        <w:rPr>
          <w:rFonts w:ascii="Angsana New" w:hAnsi="Angsana New"/>
          <w:spacing w:val="-2"/>
          <w:sz w:val="30"/>
          <w:szCs w:val="30"/>
        </w:rPr>
        <w:t>09</w:t>
      </w:r>
      <w:r w:rsidRPr="00D246FB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-2"/>
          <w:sz w:val="30"/>
          <w:szCs w:val="30"/>
          <w:cs/>
        </w:rPr>
        <w:t>ต่อปี มีกำหนดชำระคืนภายในระยะเวลาหนึ่งปี</w:t>
      </w:r>
    </w:p>
    <w:p w14:paraId="73CD2AC8" w14:textId="77777777" w:rsidR="00534606" w:rsidRDefault="00534606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8D710C8" w14:textId="1254442B" w:rsidR="00956C07" w:rsidRPr="00D246FB" w:rsidRDefault="00956C07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เงินให้กู้ยืมระยะยาวแก่กิจการที่เกี่ยวข้องกัน</w:t>
      </w:r>
    </w:p>
    <w:p w14:paraId="3DAB85B9" w14:textId="77777777" w:rsidR="00956C07" w:rsidRPr="00D246FB" w:rsidRDefault="00956C07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835E577" w14:textId="0C7F4B3A" w:rsidR="00956C07" w:rsidRPr="00D246FB" w:rsidRDefault="00956C07" w:rsidP="000F58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บริษัทมีเงินให้กู้ยืมคงเหลือแก่ บริษัท ราช</w:t>
      </w:r>
      <w:r w:rsidRPr="00D246FB">
        <w:rPr>
          <w:rFonts w:ascii="Angsana New" w:hAnsi="Angsana New" w:hint="cs"/>
          <w:sz w:val="30"/>
          <w:szCs w:val="30"/>
        </w:rPr>
        <w:t>-</w:t>
      </w:r>
      <w:r w:rsidRPr="00D246FB">
        <w:rPr>
          <w:rFonts w:ascii="Angsana New" w:hAnsi="Angsana New" w:hint="cs"/>
          <w:sz w:val="30"/>
          <w:szCs w:val="30"/>
          <w:cs/>
        </w:rPr>
        <w:t>ลาว เซอร์วิส จำกัด ซึ่งเป็นบริษัทย่อยทางตรง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ตามสัญญาเงินกู้ฉบับเดิมเป็นจำนวนเงิน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32</w:t>
      </w:r>
      <w:r w:rsidR="00A7358B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60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ล้านเหรียญสหรัฐอเมริกา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หรือเทียบเท่า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970</w:t>
      </w:r>
      <w:r w:rsidR="00A7358B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66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 โดยมีอัตราดอกเบี้ย</w:t>
      </w:r>
      <w:r w:rsidR="00323061">
        <w:rPr>
          <w:rFonts w:ascii="Angsana New" w:hAnsi="Angsana New" w:hint="cs"/>
          <w:spacing w:val="-2"/>
          <w:sz w:val="30"/>
          <w:szCs w:val="30"/>
          <w:cs/>
        </w:rPr>
        <w:t>แบบคงที่</w:t>
      </w:r>
      <w:r w:rsidR="00323061" w:rsidRPr="00D246FB">
        <w:rPr>
          <w:rFonts w:ascii="Angsana New" w:hAnsi="Angsana New" w:hint="cs"/>
          <w:spacing w:val="-2"/>
          <w:sz w:val="30"/>
          <w:szCs w:val="30"/>
          <w:cs/>
        </w:rPr>
        <w:t>ร้อยละ</w:t>
      </w:r>
      <w:r w:rsidR="00323061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65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ต่อปี และ</w:t>
      </w:r>
      <w:r w:rsidR="000F58D3" w:rsidRPr="00D246FB">
        <w:rPr>
          <w:rFonts w:ascii="Angsana New" w:hAnsi="Angsana New" w:hint="cs"/>
          <w:sz w:val="30"/>
          <w:szCs w:val="30"/>
          <w:cs/>
        </w:rPr>
        <w:t>สัญญาเงินกู้ฉบับใหม่เป็นจำนวนเงิน</w:t>
      </w:r>
      <w:r w:rsidR="000F58D3"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160</w:t>
      </w:r>
      <w:r w:rsidR="000F58D3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20</w:t>
      </w:r>
      <w:r w:rsidR="000F58D3" w:rsidRPr="00D246FB">
        <w:rPr>
          <w:rFonts w:ascii="Angsana New" w:hAnsi="Angsana New" w:hint="cs"/>
          <w:sz w:val="30"/>
          <w:szCs w:val="30"/>
        </w:rPr>
        <w:t xml:space="preserve"> </w:t>
      </w:r>
      <w:r w:rsidR="000F58D3" w:rsidRPr="00D246FB">
        <w:rPr>
          <w:rFonts w:ascii="Angsana New" w:hAnsi="Angsana New" w:hint="cs"/>
          <w:sz w:val="30"/>
          <w:szCs w:val="30"/>
          <w:cs/>
        </w:rPr>
        <w:t>ล้านบาท โดยมีอัตราดอกเบี้ย</w:t>
      </w:r>
      <w:r w:rsidR="00B44F63">
        <w:rPr>
          <w:rFonts w:ascii="Angsana New" w:hAnsi="Angsana New" w:hint="cs"/>
          <w:sz w:val="30"/>
          <w:szCs w:val="30"/>
          <w:cs/>
        </w:rPr>
        <w:t>แบบคงที่</w:t>
      </w:r>
      <w:r w:rsidR="000F58D3" w:rsidRPr="00D246FB"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="000F58D3"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50</w:t>
      </w:r>
      <w:r w:rsidR="000F58D3" w:rsidRPr="00D246FB">
        <w:rPr>
          <w:rFonts w:ascii="Angsana New" w:hAnsi="Angsana New" w:hint="cs"/>
          <w:sz w:val="30"/>
          <w:szCs w:val="30"/>
        </w:rPr>
        <w:t xml:space="preserve"> </w:t>
      </w:r>
      <w:r w:rsidR="000F58D3" w:rsidRPr="00D246FB">
        <w:rPr>
          <w:rFonts w:ascii="Angsana New" w:hAnsi="Angsana New" w:hint="cs"/>
          <w:sz w:val="30"/>
          <w:szCs w:val="30"/>
          <w:cs/>
        </w:rPr>
        <w:t>ต่อปี</w:t>
      </w:r>
      <w:r w:rsidR="00B44F63">
        <w:rPr>
          <w:rFonts w:ascii="Angsana New" w:hAnsi="Angsana New" w:hint="cs"/>
          <w:sz w:val="30"/>
          <w:szCs w:val="30"/>
          <w:cs/>
        </w:rPr>
        <w:t xml:space="preserve"> </w:t>
      </w:r>
      <w:r w:rsidR="00AF2ACA">
        <w:rPr>
          <w:rFonts w:ascii="Angsana New" w:hAnsi="Angsana New" w:hint="cs"/>
          <w:sz w:val="30"/>
          <w:szCs w:val="30"/>
          <w:cs/>
        </w:rPr>
        <w:t>และมี</w:t>
      </w:r>
      <w:r w:rsidRPr="00D246FB">
        <w:rPr>
          <w:rFonts w:ascii="Angsana New" w:hAnsi="Angsana New" w:hint="cs"/>
          <w:sz w:val="30"/>
          <w:szCs w:val="30"/>
          <w:cs/>
        </w:rPr>
        <w:t>กำหนดชำระคืนเงินต้นและดอกเบี้ยตามที่ระบุไว้ในสัญญา ทั้งนี้ บริษัทไม่มีความตั้งใจที่จะเรียกชำระคืนเงินให้กู้ยืมดังกล่าวจากบริษัทย่อยภายในระยะเวลาหนึ่งปี ดังนั้นบริษัทจึงจัดประเภทเงินให้กู้ยืมดังกล่าวเป็นเงินให้กู้ยืมระยะยาว</w:t>
      </w:r>
    </w:p>
    <w:p w14:paraId="0DF4E390" w14:textId="77777777" w:rsidR="00956C07" w:rsidRPr="00D246FB" w:rsidRDefault="00956C07" w:rsidP="000A7B1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6CAB666" w14:textId="41869A31" w:rsidR="00956C07" w:rsidRPr="00D246FB" w:rsidRDefault="00901DA7" w:rsidP="00956C07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บริษัทมีเงินให้กู้ยืมคงเหลือแก่ บริษัท ราช โคเจนเนอเรชั่น จำกัด ซึ่งเป็นบริษัทย่อยทางตรง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136</w:t>
      </w:r>
      <w:r w:rsidR="0011267E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13</w:t>
      </w:r>
      <w:r w:rsidR="00C3129C" w:rsidRPr="00D246FB">
        <w:rPr>
          <w:rFonts w:ascii="Angsana New" w:hAnsi="Angsana New"/>
          <w:sz w:val="30"/>
          <w:szCs w:val="30"/>
        </w:rPr>
        <w:t xml:space="preserve"> </w:t>
      </w:r>
      <w:r w:rsidR="00956C07" w:rsidRPr="00D246FB">
        <w:rPr>
          <w:rFonts w:ascii="Angsana New" w:hAnsi="Angsana New" w:hint="cs"/>
          <w:sz w:val="30"/>
          <w:szCs w:val="30"/>
          <w:cs/>
        </w:rPr>
        <w:t>ล้านบา</w:t>
      </w:r>
      <w:r w:rsidR="00C3129C" w:rsidRPr="00D246FB">
        <w:rPr>
          <w:rFonts w:ascii="Angsana New" w:hAnsi="Angsana New" w:hint="cs"/>
          <w:sz w:val="30"/>
          <w:szCs w:val="30"/>
          <w:cs/>
        </w:rPr>
        <w:t>ท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โดยมีอัตราดอกเบี้ย</w:t>
      </w:r>
      <w:r w:rsidR="00323061">
        <w:rPr>
          <w:rFonts w:ascii="Angsana New" w:hAnsi="Angsana New" w:hint="cs"/>
          <w:spacing w:val="-2"/>
          <w:sz w:val="30"/>
          <w:szCs w:val="30"/>
          <w:cs/>
        </w:rPr>
        <w:t>แบบคงที่</w:t>
      </w:r>
      <w:r w:rsidR="00323061"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="00956C07" w:rsidRPr="00D246FB">
        <w:rPr>
          <w:rFonts w:ascii="Angsana New" w:hAnsi="Angsana New" w:hint="cs"/>
          <w:sz w:val="30"/>
          <w:szCs w:val="30"/>
          <w:cs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50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ต่อปี และมีกำหนดชำระคืนเงินต้นและดอกเบี้ยตามที่ระบุไว้ในสัญญา ทั้งนี้ บริษัทไม่มีความตั้งใจที่จะเรียกชำระคืนเงินให้กู้ยืมดังกล่าวจาก</w:t>
      </w:r>
      <w:r w:rsidR="00DB71A4">
        <w:rPr>
          <w:rFonts w:ascii="Angsana New" w:hAnsi="Angsana New"/>
          <w:sz w:val="30"/>
          <w:szCs w:val="30"/>
        </w:rPr>
        <w:br/>
      </w:r>
      <w:r w:rsidR="00956C07" w:rsidRPr="00D246FB">
        <w:rPr>
          <w:rFonts w:ascii="Angsana New" w:hAnsi="Angsana New" w:hint="cs"/>
          <w:sz w:val="30"/>
          <w:szCs w:val="30"/>
          <w:cs/>
        </w:rPr>
        <w:t>บริษัทย่อยภายในระยะเวลาหนึ่งปี ดังนั้นบริษัทจึงจัดประเภทเงินให้กู้ยืมดังกล่าวเป็นเงินให้กู้ยืมระยะยาว</w:t>
      </w:r>
    </w:p>
    <w:p w14:paraId="29C42B8A" w14:textId="539DF10B" w:rsidR="001D79AC" w:rsidRDefault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65C727B8" w14:textId="5E4C60D0" w:rsidR="00956C07" w:rsidRPr="00D246FB" w:rsidRDefault="00AC7B7D" w:rsidP="00956C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956C07" w:rsidRPr="00D246FB">
        <w:rPr>
          <w:rFonts w:ascii="Angsana New" w:hAnsi="Angsana New" w:hint="cs"/>
          <w:sz w:val="30"/>
          <w:szCs w:val="30"/>
          <w:cs/>
        </w:rPr>
        <w:t>บริษัทมีเงินให้กู้ยืมคงเหลือแก่</w:t>
      </w:r>
      <w:r w:rsidR="00956C07" w:rsidRPr="00D246FB">
        <w:rPr>
          <w:rFonts w:ascii="Angsana New" w:hAnsi="Angsana New" w:hint="cs"/>
          <w:sz w:val="30"/>
          <w:szCs w:val="30"/>
        </w:rPr>
        <w:t xml:space="preserve"> 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บริษัท ไฟฟ้า เซเปียน-เซน้ำน้อย จำกัด ซึ่งเป็นการร่วมค้าทางตรง 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="00956C07"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32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 หรือเทียบเท่า</w:t>
      </w:r>
      <w:r w:rsidR="00956C07"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39</w:t>
      </w:r>
      <w:r w:rsidR="0011267E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30</w:t>
      </w:r>
      <w:r w:rsidR="00956C07" w:rsidRPr="00D246FB">
        <w:rPr>
          <w:rFonts w:ascii="Angsana New" w:hAnsi="Angsana New" w:hint="cs"/>
          <w:sz w:val="30"/>
          <w:szCs w:val="30"/>
        </w:rPr>
        <w:t xml:space="preserve"> 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ล้านบาท โดยมีอัตราดอกเบี้ยอ้างอิงจาก </w:t>
      </w:r>
      <w:r w:rsidR="00956C07" w:rsidRPr="00D246FB">
        <w:rPr>
          <w:rFonts w:ascii="Angsana New" w:hAnsi="Angsana New" w:hint="cs"/>
          <w:sz w:val="30"/>
          <w:szCs w:val="30"/>
        </w:rPr>
        <w:t xml:space="preserve">London Interbank Offered Rate (LIBOR)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เดือน บวกด้วยอัตราร้อยละ</w:t>
      </w:r>
      <w:r w:rsidR="00323061">
        <w:rPr>
          <w:rFonts w:ascii="Angsana New" w:hAnsi="Angsana New" w:hint="cs"/>
          <w:sz w:val="30"/>
          <w:szCs w:val="30"/>
          <w:cs/>
        </w:rPr>
        <w:t>แบบ</w:t>
      </w:r>
      <w:r w:rsidR="0007762A" w:rsidRPr="00D246FB">
        <w:rPr>
          <w:rFonts w:ascii="Angsana New" w:hAnsi="Angsana New" w:hint="cs"/>
          <w:sz w:val="30"/>
          <w:szCs w:val="30"/>
          <w:cs/>
        </w:rPr>
        <w:t>คงที่</w:t>
      </w:r>
      <w:r w:rsidR="00956C07" w:rsidRPr="00D246FB">
        <w:rPr>
          <w:rFonts w:ascii="Angsana New" w:hAnsi="Angsana New" w:hint="cs"/>
          <w:sz w:val="30"/>
          <w:szCs w:val="30"/>
          <w:cs/>
        </w:rPr>
        <w:t>ต่</w:t>
      </w:r>
      <w:r w:rsidR="00323061">
        <w:rPr>
          <w:rFonts w:ascii="Angsana New" w:hAnsi="Angsana New" w:hint="cs"/>
          <w:sz w:val="30"/>
          <w:szCs w:val="30"/>
          <w:cs/>
        </w:rPr>
        <w:t>อปี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โดยมีกำหนดชำระคืนเงินต้นและดอกเบี้ยภายใน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ปี นับจากวันที่การร่วมค้าดังกล่าวได้เบิกเงินกู้ยืมครั้งแรกจากสถาบันการเงิน (วันที่ </w:t>
      </w:r>
      <w:r w:rsidR="0063151F">
        <w:rPr>
          <w:rFonts w:ascii="Angsana New" w:hAnsi="Angsana New"/>
          <w:sz w:val="30"/>
          <w:szCs w:val="30"/>
          <w:cs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5</w:t>
      </w:r>
      <w:r w:rsidR="00956C07" w:rsidRPr="00D246FB">
        <w:rPr>
          <w:rFonts w:ascii="Angsana New" w:hAnsi="Angsana New" w:hint="cs"/>
          <w:sz w:val="30"/>
          <w:szCs w:val="30"/>
          <w:cs/>
        </w:rPr>
        <w:t xml:space="preserve"> กุมภาพันธ์ </w:t>
      </w:r>
      <w:r w:rsidR="00DB71A4" w:rsidRPr="00DB71A4">
        <w:rPr>
          <w:rFonts w:ascii="Angsana New" w:hAnsi="Angsana New" w:hint="cs"/>
          <w:sz w:val="30"/>
          <w:szCs w:val="30"/>
        </w:rPr>
        <w:t>2557</w:t>
      </w:r>
      <w:r w:rsidR="00956C07" w:rsidRPr="00D246FB">
        <w:rPr>
          <w:rFonts w:ascii="Angsana New" w:hAnsi="Angsana New" w:hint="cs"/>
          <w:sz w:val="30"/>
          <w:szCs w:val="30"/>
          <w:cs/>
        </w:rPr>
        <w:t>)</w:t>
      </w:r>
    </w:p>
    <w:p w14:paraId="244BAED6" w14:textId="29683F98" w:rsidR="002B2696" w:rsidRPr="001D79AC" w:rsidRDefault="002B2696" w:rsidP="00956C07">
      <w:pPr>
        <w:ind w:left="540"/>
        <w:jc w:val="thaiDistribute"/>
        <w:rPr>
          <w:rFonts w:ascii="Angsana New" w:hAnsi="Angsana New"/>
          <w:spacing w:val="-1"/>
          <w:sz w:val="22"/>
          <w:szCs w:val="22"/>
          <w:cs/>
        </w:rPr>
      </w:pPr>
    </w:p>
    <w:p w14:paraId="067F1E4A" w14:textId="5D57FB46" w:rsidR="00AC7B7D" w:rsidRPr="00D246FB" w:rsidRDefault="00AC7B7D" w:rsidP="00956C07">
      <w:pPr>
        <w:ind w:left="540"/>
        <w:jc w:val="thaiDistribute"/>
        <w:rPr>
          <w:rFonts w:ascii="Angsana New" w:hAnsi="Angsana New"/>
          <w:spacing w:val="-1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บริษัทมีเงินให้กู้ยืมคงเหลือแก่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บริษัท ไฟฟ้า เซเปียน-เซน้ำน้อย จำกัด ซึ่งเป็นการร่วมค้าทางตรง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ตาม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สัญญาเงินกู้ผู้ถือหุ้นเพื่อให้การร่วมค้าดังกล่าวนำไปใช้สำหรับค่าใช้จ่ายส่วนเพิ่มในโครงการโรงไฟฟ้าพลังน้ำเซเปียน-เซน้ำน้อย</w:t>
      </w:r>
      <w:r w:rsidR="001F31CC"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</w:t>
      </w:r>
      <w:r w:rsidR="001F31CC" w:rsidRPr="00D246FB">
        <w:rPr>
          <w:rFonts w:ascii="Angsana New" w:hAnsi="Angsana New" w:hint="cs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="001F31CC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78</w:t>
      </w:r>
      <w:r w:rsidR="001F31CC"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 หรือเทียบเท่า</w:t>
      </w:r>
      <w:r w:rsidR="001F31CC"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499</w:t>
      </w:r>
      <w:r w:rsidR="0011267E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59</w:t>
      </w:r>
      <w:r w:rsidR="001F31CC" w:rsidRPr="00D246FB">
        <w:rPr>
          <w:rFonts w:ascii="Angsana New" w:hAnsi="Angsana New" w:hint="cs"/>
          <w:sz w:val="30"/>
          <w:szCs w:val="30"/>
        </w:rPr>
        <w:t xml:space="preserve"> </w:t>
      </w:r>
      <w:r w:rsidR="001F31CC" w:rsidRPr="00D246FB">
        <w:rPr>
          <w:rFonts w:ascii="Angsana New" w:hAnsi="Angsana New" w:hint="cs"/>
          <w:sz w:val="30"/>
          <w:szCs w:val="30"/>
          <w:cs/>
        </w:rPr>
        <w:t>ล้านบาท</w:t>
      </w:r>
      <w:r w:rsidR="001F31CC" w:rsidRPr="00D246FB">
        <w:rPr>
          <w:rFonts w:ascii="Angsana New" w:hAnsi="Angsana New"/>
          <w:sz w:val="30"/>
          <w:szCs w:val="30"/>
        </w:rPr>
        <w:t xml:space="preserve"> </w:t>
      </w:r>
      <w:r w:rsidR="001F31CC" w:rsidRPr="00D246FB">
        <w:rPr>
          <w:rFonts w:ascii="Angsana New" w:hAnsi="Angsana New" w:hint="cs"/>
          <w:sz w:val="30"/>
          <w:szCs w:val="30"/>
          <w:cs/>
        </w:rPr>
        <w:t>โดย</w:t>
      </w:r>
      <w:r w:rsidR="001F31CC"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มีอัตราดอกเบี้ยอ้างอิงจาก London Interbank Offered Rate (LIBOR) </w:t>
      </w:r>
      <w:r w:rsidR="00DB71A4" w:rsidRPr="00DB71A4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3</w:t>
      </w:r>
      <w:r w:rsidR="001F31CC"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เดือน บวกด้วยอัตราร้อยละ</w:t>
      </w:r>
      <w:r w:rsidR="0032306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แบบ</w:t>
      </w:r>
      <w:r w:rsidR="001F31CC"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คงที่ต่อปี และมีกำหนดชำระคืนเงินต้นและดอกเบี้ยตามที่ระบุไว้ในสัญญา</w:t>
      </w:r>
    </w:p>
    <w:p w14:paraId="55B9A87D" w14:textId="77777777" w:rsidR="00956C07" w:rsidRPr="001D79AC" w:rsidRDefault="00956C07" w:rsidP="00C35C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2"/>
          <w:szCs w:val="22"/>
          <w:cs/>
        </w:rPr>
      </w:pPr>
    </w:p>
    <w:p w14:paraId="7E793227" w14:textId="53839ACC" w:rsidR="008577F8" w:rsidRPr="003E4E02" w:rsidRDefault="008577F8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3E4E02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เงินกู้ยืมระยะสั้นจากกิจการที่เกี่ยวข้องกัน</w:t>
      </w:r>
    </w:p>
    <w:p w14:paraId="52BC8C4C" w14:textId="77777777" w:rsidR="008577F8" w:rsidRPr="001D79AC" w:rsidRDefault="008577F8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2"/>
          <w:szCs w:val="22"/>
        </w:rPr>
      </w:pPr>
    </w:p>
    <w:p w14:paraId="28DEC845" w14:textId="22CA0B77" w:rsidR="008577F8" w:rsidRPr="00323061" w:rsidRDefault="008577F8" w:rsidP="008577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3E4E02">
        <w:rPr>
          <w:rFonts w:ascii="Angsana New" w:hAnsi="Angsana New"/>
          <w:sz w:val="30"/>
          <w:szCs w:val="30"/>
          <w:cs/>
        </w:rPr>
        <w:t>ณ วันที่</w:t>
      </w:r>
      <w:r w:rsidR="003E4E02">
        <w:rPr>
          <w:rFonts w:ascii="Angsana New" w:hAnsi="Angsana New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Pr="003E4E02">
        <w:rPr>
          <w:rFonts w:ascii="Angsana New" w:hAnsi="Angsana New"/>
          <w:sz w:val="30"/>
          <w:szCs w:val="30"/>
          <w:cs/>
        </w:rPr>
        <w:t xml:space="preserve"> ธันวาคม</w:t>
      </w:r>
      <w:r w:rsidR="003E4E02">
        <w:rPr>
          <w:rFonts w:ascii="Angsana New" w:hAnsi="Angsana New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3E4E02">
        <w:rPr>
          <w:rFonts w:ascii="Angsana New" w:hAnsi="Angsana New"/>
          <w:sz w:val="30"/>
          <w:szCs w:val="30"/>
          <w:cs/>
        </w:rPr>
        <w:t xml:space="preserve"> บริษัทมีเงินกู้ยืมคงเหลือ</w:t>
      </w:r>
      <w:r w:rsidRPr="003E4E02">
        <w:rPr>
          <w:rFonts w:ascii="Angsana New" w:hAnsi="Angsana New" w:hint="cs"/>
          <w:sz w:val="30"/>
          <w:szCs w:val="30"/>
          <w:cs/>
        </w:rPr>
        <w:t>จาก</w:t>
      </w:r>
      <w:r w:rsidRPr="003E4E02">
        <w:rPr>
          <w:rFonts w:ascii="Angsana New" w:hAnsi="Angsana New"/>
          <w:sz w:val="30"/>
          <w:szCs w:val="30"/>
          <w:cs/>
        </w:rPr>
        <w:t xml:space="preserve">บริษัท </w:t>
      </w:r>
      <w:r w:rsidRPr="003E4E02">
        <w:rPr>
          <w:rFonts w:ascii="Angsana New" w:hAnsi="Angsana New" w:hint="cs"/>
          <w:sz w:val="30"/>
          <w:szCs w:val="30"/>
          <w:cs/>
        </w:rPr>
        <w:t>ผลิตไฟฟ้า ราชบุรี</w:t>
      </w:r>
      <w:r w:rsidRPr="003E4E02">
        <w:rPr>
          <w:rFonts w:ascii="Angsana New" w:hAnsi="Angsana New"/>
          <w:sz w:val="30"/>
          <w:szCs w:val="30"/>
          <w:cs/>
        </w:rPr>
        <w:t xml:space="preserve"> จำกัด ซึ่งเป็นบริษัท</w:t>
      </w:r>
      <w:r w:rsidRPr="003E4E02">
        <w:rPr>
          <w:rFonts w:ascii="Angsana New" w:hAnsi="Angsana New" w:hint="cs"/>
          <w:sz w:val="30"/>
          <w:szCs w:val="30"/>
          <w:cs/>
        </w:rPr>
        <w:t>ย่อย</w:t>
      </w:r>
      <w:r w:rsidR="00B44F63">
        <w:rPr>
          <w:rFonts w:ascii="Angsana New" w:hAnsi="Angsana New" w:hint="cs"/>
          <w:sz w:val="30"/>
          <w:szCs w:val="30"/>
          <w:cs/>
        </w:rPr>
        <w:t xml:space="preserve">ทางตรง </w:t>
      </w:r>
      <w:r w:rsidRPr="00323061">
        <w:rPr>
          <w:rFonts w:ascii="Angsana New" w:hAnsi="Angsana New"/>
          <w:spacing w:val="-2"/>
          <w:sz w:val="30"/>
          <w:szCs w:val="30"/>
          <w:cs/>
        </w:rPr>
        <w:t>เป็นจำนวนเงิน</w:t>
      </w:r>
      <w:r w:rsidR="003E4E02" w:rsidRPr="00323061">
        <w:rPr>
          <w:rFonts w:ascii="Angsana New" w:hAnsi="Angsana New"/>
          <w:spacing w:val="-2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pacing w:val="-2"/>
          <w:sz w:val="30"/>
          <w:szCs w:val="30"/>
        </w:rPr>
        <w:t>3</w:t>
      </w:r>
      <w:r w:rsidR="003E4E02" w:rsidRPr="00323061">
        <w:rPr>
          <w:rFonts w:ascii="Angsana New" w:hAnsi="Angsana New"/>
          <w:spacing w:val="-2"/>
          <w:sz w:val="30"/>
          <w:szCs w:val="30"/>
        </w:rPr>
        <w:t>,</w:t>
      </w:r>
      <w:r w:rsidR="00DB71A4" w:rsidRPr="00DB71A4">
        <w:rPr>
          <w:rFonts w:ascii="Angsana New" w:hAnsi="Angsana New"/>
          <w:spacing w:val="-2"/>
          <w:sz w:val="30"/>
          <w:szCs w:val="30"/>
        </w:rPr>
        <w:t>465</w:t>
      </w:r>
      <w:r w:rsidR="003E4E02" w:rsidRPr="00323061">
        <w:rPr>
          <w:rFonts w:ascii="Angsana New" w:hAnsi="Angsana New"/>
          <w:spacing w:val="-2"/>
          <w:sz w:val="30"/>
          <w:szCs w:val="30"/>
        </w:rPr>
        <w:t xml:space="preserve"> </w:t>
      </w:r>
      <w:r w:rsidRPr="00323061">
        <w:rPr>
          <w:rFonts w:ascii="Angsana New" w:hAnsi="Angsana New"/>
          <w:spacing w:val="-2"/>
          <w:sz w:val="30"/>
          <w:szCs w:val="30"/>
          <w:cs/>
        </w:rPr>
        <w:t>ล้านบาท โดยมีอัตราดอกเบี้ย</w:t>
      </w:r>
      <w:r w:rsidR="00323061" w:rsidRPr="00323061">
        <w:rPr>
          <w:rFonts w:ascii="Angsana New" w:hAnsi="Angsana New" w:hint="cs"/>
          <w:spacing w:val="-2"/>
          <w:sz w:val="30"/>
          <w:szCs w:val="30"/>
          <w:cs/>
        </w:rPr>
        <w:t xml:space="preserve">แบบคงที่ร้อยละ </w:t>
      </w:r>
      <w:r w:rsidR="00DB71A4" w:rsidRPr="00DB71A4">
        <w:rPr>
          <w:rFonts w:ascii="Angsana New" w:hAnsi="Angsana New"/>
          <w:spacing w:val="-2"/>
          <w:sz w:val="30"/>
          <w:szCs w:val="30"/>
        </w:rPr>
        <w:t>1</w:t>
      </w:r>
      <w:r w:rsidR="003E4E02" w:rsidRPr="00323061">
        <w:rPr>
          <w:rFonts w:ascii="Angsana New" w:hAnsi="Angsana New"/>
          <w:spacing w:val="-2"/>
          <w:sz w:val="30"/>
          <w:szCs w:val="30"/>
        </w:rPr>
        <w:t>.</w:t>
      </w:r>
      <w:r w:rsidR="00DB71A4" w:rsidRPr="00DB71A4">
        <w:rPr>
          <w:rFonts w:ascii="Angsana New" w:hAnsi="Angsana New"/>
          <w:spacing w:val="-2"/>
          <w:sz w:val="30"/>
          <w:szCs w:val="30"/>
        </w:rPr>
        <w:t>10</w:t>
      </w:r>
      <w:r w:rsidR="003E4E02" w:rsidRPr="00323061">
        <w:rPr>
          <w:rFonts w:ascii="Angsana New" w:hAnsi="Angsana New"/>
          <w:spacing w:val="-2"/>
          <w:sz w:val="30"/>
          <w:szCs w:val="30"/>
        </w:rPr>
        <w:t xml:space="preserve"> </w:t>
      </w:r>
      <w:r w:rsidRPr="00323061">
        <w:rPr>
          <w:rFonts w:ascii="Angsana New" w:hAnsi="Angsana New"/>
          <w:spacing w:val="-2"/>
          <w:sz w:val="30"/>
          <w:szCs w:val="30"/>
          <w:cs/>
        </w:rPr>
        <w:t xml:space="preserve">ต่อปี มีกำหนดชำระคืนภายในระยะเวลา </w:t>
      </w:r>
      <w:r w:rsidR="00DB71A4" w:rsidRPr="00DB71A4">
        <w:rPr>
          <w:rFonts w:ascii="Angsana New" w:hAnsi="Angsana New"/>
          <w:spacing w:val="-2"/>
          <w:sz w:val="30"/>
          <w:szCs w:val="30"/>
        </w:rPr>
        <w:t>1</w:t>
      </w:r>
      <w:r w:rsidRPr="00323061">
        <w:rPr>
          <w:rFonts w:ascii="Angsana New" w:hAnsi="Angsana New"/>
          <w:spacing w:val="-2"/>
          <w:sz w:val="30"/>
          <w:szCs w:val="30"/>
          <w:cs/>
        </w:rPr>
        <w:t xml:space="preserve"> ปี</w:t>
      </w:r>
    </w:p>
    <w:p w14:paraId="2024FAA3" w14:textId="77777777" w:rsidR="008577F8" w:rsidRPr="001D79AC" w:rsidRDefault="008577F8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2"/>
          <w:szCs w:val="22"/>
        </w:rPr>
      </w:pPr>
    </w:p>
    <w:p w14:paraId="61968296" w14:textId="13989604" w:rsidR="00396B79" w:rsidRPr="00D246FB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สัญญาซื้อขายไฟฟ้า</w:t>
      </w:r>
    </w:p>
    <w:p w14:paraId="661CA81B" w14:textId="77777777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trike/>
          <w:sz w:val="22"/>
          <w:szCs w:val="22"/>
        </w:rPr>
      </w:pPr>
    </w:p>
    <w:p w14:paraId="7469F80F" w14:textId="6FB61604" w:rsidR="00396B79" w:rsidRPr="00D246FB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  <w:cs/>
        </w:rPr>
        <w:t xml:space="preserve"> ตุลาคม </w:t>
      </w:r>
      <w:r w:rsidR="00DB71A4" w:rsidRPr="00DB71A4">
        <w:rPr>
          <w:rFonts w:ascii="Angsana New" w:hAnsi="Angsana New" w:hint="cs"/>
          <w:sz w:val="30"/>
          <w:szCs w:val="30"/>
        </w:rPr>
        <w:t>2543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 ได้ทำสัญญาซื้อขายไฟฟ้ากับ กฟผ.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 ซึ่งบริษัทย่อยดังกล่าวจะส่งไฟฟ้าสุทธิที่ผลิตได้จากโรงไฟฟ้าพลังความร้อนเครื่องที่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และ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D246FB">
        <w:rPr>
          <w:rFonts w:ascii="Angsana New" w:hAnsi="Angsana New" w:hint="cs"/>
          <w:sz w:val="30"/>
          <w:szCs w:val="30"/>
          <w:cs/>
        </w:rPr>
        <w:t xml:space="preserve"> และที่ผลิตได้จากโรงไฟฟ้าพลังความร้อนร่วมชุดที่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,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D246FB">
        <w:rPr>
          <w:rFonts w:ascii="Angsana New" w:hAnsi="Angsana New" w:hint="cs"/>
          <w:sz w:val="30"/>
          <w:szCs w:val="30"/>
          <w:cs/>
        </w:rPr>
        <w:t xml:space="preserve"> และ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ให้แก่ กฟผ. ตามเงื่อนไขที่ตกลงกันภายใต้สัญญาซื้อขายไฟฟ้า บริษัทย่อยดังกล่าวจะได้รับรายได้จาก กฟผ. ซึ่งประกอบด้วยค่าพลังงานไฟฟ้า (</w:t>
      </w:r>
      <w:r w:rsidRPr="00D246FB">
        <w:rPr>
          <w:rFonts w:ascii="Angsana New" w:hAnsi="Angsana New" w:hint="cs"/>
          <w:sz w:val="30"/>
          <w:szCs w:val="30"/>
        </w:rPr>
        <w:t>EP</w:t>
      </w:r>
      <w:r w:rsidRPr="00D246FB">
        <w:rPr>
          <w:rFonts w:ascii="Angsana New" w:hAnsi="Angsana New" w:hint="cs"/>
          <w:sz w:val="30"/>
          <w:szCs w:val="30"/>
          <w:cs/>
        </w:rPr>
        <w:t>) และ</w:t>
      </w:r>
      <w:r w:rsidR="00B44F63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ค่าความพร้อมจ่ายพลังไฟฟ้า (</w:t>
      </w:r>
      <w:r w:rsidRPr="00D246FB">
        <w:rPr>
          <w:rFonts w:ascii="Angsana New" w:hAnsi="Angsana New" w:hint="cs"/>
          <w:sz w:val="30"/>
          <w:szCs w:val="30"/>
        </w:rPr>
        <w:t>AP</w:t>
      </w:r>
      <w:r w:rsidRPr="00D246FB">
        <w:rPr>
          <w:rFonts w:ascii="Angsana New" w:hAnsi="Angsana New" w:hint="cs"/>
          <w:sz w:val="30"/>
          <w:szCs w:val="30"/>
          <w:cs/>
        </w:rPr>
        <w:t>) ค่าพลังงานไฟฟ้า (</w:t>
      </w:r>
      <w:r w:rsidRPr="00D246FB">
        <w:rPr>
          <w:rFonts w:ascii="Angsana New" w:hAnsi="Angsana New" w:hint="cs"/>
          <w:sz w:val="30"/>
          <w:szCs w:val="30"/>
        </w:rPr>
        <w:t xml:space="preserve">EP) </w:t>
      </w:r>
      <w:r w:rsidRPr="00D246FB">
        <w:rPr>
          <w:rFonts w:ascii="Angsana New" w:hAnsi="Angsana New" w:hint="cs"/>
          <w:sz w:val="30"/>
          <w:szCs w:val="30"/>
          <w:cs/>
        </w:rPr>
        <w:t>ครอบคลุมค่าใช้จ่ายในการผลิตซึ่งประกอบด้วย</w:t>
      </w:r>
      <w:r w:rsidR="00B44F63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ค่าเชื้อเพลิง และค่าใช้จ่ายผันแปรในการเดินเครื่องและบำรุงรักษา โดยค่าใช้จ่ายดังกล่าวสามารถปรับได้ตามราคาเชื้อเพลิง อัตราส่วนค่าประสิทธิภาพและดัชนีราคาผู้บริโภค ค่าความพร้อมจ่ายพลังไฟฟ้า (</w:t>
      </w:r>
      <w:r w:rsidRPr="00D246FB">
        <w:rPr>
          <w:rFonts w:ascii="Angsana New" w:hAnsi="Angsana New" w:hint="cs"/>
          <w:sz w:val="30"/>
          <w:szCs w:val="30"/>
        </w:rPr>
        <w:t>AP</w:t>
      </w:r>
      <w:r w:rsidRPr="00D246FB">
        <w:rPr>
          <w:rFonts w:ascii="Angsana New" w:hAnsi="Angsana New" w:hint="cs"/>
          <w:sz w:val="30"/>
          <w:szCs w:val="30"/>
          <w:cs/>
        </w:rPr>
        <w:t xml:space="preserve">) ครอบคลุมการชำระคืนเงินต้นและดอกเบี้ยเงินกู้ ผลตอบแทนการลงทุนแก่ผู้ถือหุ้น ค่าใช้จ่ายคงที่ในการเดินเครื่องและบำรุงรักษา </w:t>
      </w:r>
      <w:r w:rsidR="00B44F63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ค่าอะไหล่ในการบำรุงรักษา และค่าใช้จ่ายในการบริหาร โดยค่าใช้จ่ายดังกล่าวจะมีการปรับเพื่อให้เป็นไปตามการเปลี่ยนแปลงของอัตราดอกเบี้ย ดัชนีราคาผู้บริโภคและอัตราแลกเปลี่ยน</w:t>
      </w:r>
    </w:p>
    <w:p w14:paraId="205E5901" w14:textId="3998C33A" w:rsidR="00B44F63" w:rsidRPr="001D79AC" w:rsidRDefault="00B44F63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trike/>
          <w:sz w:val="22"/>
          <w:szCs w:val="22"/>
          <w:cs/>
        </w:rPr>
      </w:pPr>
    </w:p>
    <w:p w14:paraId="5E893116" w14:textId="2EAF4B3A" w:rsidR="00F13625" w:rsidRPr="00D246FB" w:rsidRDefault="00F13625" w:rsidP="00F13625">
      <w:pPr>
        <w:autoSpaceDE w:val="0"/>
        <w:autoSpaceDN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2552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ราช โคเจนเนอเรชั่น จำกัด ซึ่งเป็นบริษัทย่อยทางตรง ได้ลงนามสัญญาซื้อขายไฟฟ้า สำหรับโครงการโรงไฟฟ้าราช โคเจนเนอเรชั่น จังหวัดปทุมธานี กับ กฟผ. โดยมีผลตั้งแต่วันที่ลงนามในสัญญาจนถึงวันครบกำหนด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 นับตั้งแต่วันที่เริ่มเดินเครื่องเชิงพาณิชย์ โครงการดังกล่าวเป็นโครงการโรง</w:t>
      </w:r>
      <w:r w:rsidR="00223E3D">
        <w:rPr>
          <w:rFonts w:ascii="Angsana New" w:hAnsi="Angsana New" w:hint="cs"/>
          <w:sz w:val="30"/>
          <w:szCs w:val="30"/>
          <w:cs/>
        </w:rPr>
        <w:t>ไฟ</w:t>
      </w:r>
      <w:r w:rsidRPr="00D246FB">
        <w:rPr>
          <w:rFonts w:ascii="Angsana New" w:hAnsi="Angsana New" w:hint="cs"/>
          <w:sz w:val="30"/>
          <w:szCs w:val="30"/>
          <w:cs/>
        </w:rPr>
        <w:t xml:space="preserve">ฟ้าพลังความร้อนร่วม ขนาดกำลังการผลิตรวม </w:t>
      </w:r>
      <w:r w:rsidR="00DB71A4" w:rsidRPr="00DB71A4">
        <w:rPr>
          <w:rFonts w:ascii="Angsana New" w:hAnsi="Angsana New" w:hint="cs"/>
          <w:sz w:val="30"/>
          <w:szCs w:val="30"/>
        </w:rPr>
        <w:t>110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เมกะวัตต์ ซึ่งเริ่มเดินเครื่องเชิงพาณิชย์แล้วในปี </w:t>
      </w:r>
      <w:r w:rsidR="00DB71A4" w:rsidRPr="00DB71A4">
        <w:rPr>
          <w:rFonts w:ascii="Angsana New" w:hAnsi="Angsana New" w:hint="cs"/>
          <w:sz w:val="30"/>
          <w:szCs w:val="30"/>
        </w:rPr>
        <w:t>2556</w:t>
      </w:r>
    </w:p>
    <w:p w14:paraId="68C87766" w14:textId="33C704D0" w:rsidR="00396B79" w:rsidRPr="00D246FB" w:rsidRDefault="00396B79" w:rsidP="00396B7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12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กรกฏาคม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บริษัท หินกองเพาเวอร์ จำกัด </w:t>
      </w:r>
      <w:r w:rsidRPr="00D246FB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D230D7">
        <w:rPr>
          <w:rFonts w:ascii="Angsana New" w:hAnsi="Angsana New" w:hint="cs"/>
          <w:sz w:val="30"/>
          <w:szCs w:val="30"/>
          <w:cs/>
        </w:rPr>
        <w:t>ของการร่วมค้า</w:t>
      </w:r>
      <w:r w:rsidR="0063151F">
        <w:rPr>
          <w:rFonts w:ascii="Angsana New" w:hAnsi="Angsana New" w:hint="cs"/>
          <w:sz w:val="30"/>
          <w:szCs w:val="30"/>
          <w:cs/>
        </w:rPr>
        <w:t>ทางตรง</w:t>
      </w:r>
      <w:r w:rsidRPr="00D246FB">
        <w:rPr>
          <w:rFonts w:ascii="Angsana New" w:hAnsi="Angsana New" w:hint="cs"/>
          <w:sz w:val="30"/>
          <w:szCs w:val="30"/>
          <w:cs/>
        </w:rPr>
        <w:t xml:space="preserve"> ได้ลงนามสัญญาซื้อขายไฟฟ้าสำหรับโครงการโรงไฟฟ้าหินกอง จังหวัดราชบุรี กับ กฟผ. โดยมีผลตั้งแต่วันที่ลงนาม</w:t>
      </w:r>
      <w:r w:rsidR="0063151F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ในสัญญาจนถึงวันครบกำหนด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ปี นับตั้งแต่วันที่เริ่มเดินเครื่องเชิงพาณิชย์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โครงการดังกล่าวเป็นโครงการโรงไฟฟ้าพลังความร้อนร่วม ขนาดกำลังการผลิตรวม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>,</w:t>
      </w:r>
      <w:r w:rsidR="00DB71A4" w:rsidRPr="00DB71A4">
        <w:rPr>
          <w:rFonts w:ascii="Angsana New" w:hAnsi="Angsana New" w:hint="cs"/>
          <w:sz w:val="30"/>
          <w:szCs w:val="30"/>
        </w:rPr>
        <w:t>400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เมกะวัตต์ โดยมีกำหนดเดินเครื่องเชิงพาณิชย์ในปี </w:t>
      </w:r>
      <w:r w:rsidR="00DB71A4" w:rsidRPr="00DB71A4">
        <w:rPr>
          <w:rFonts w:ascii="Angsana New" w:hAnsi="Angsana New" w:hint="cs"/>
          <w:sz w:val="30"/>
          <w:szCs w:val="30"/>
        </w:rPr>
        <w:t>2567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และ </w:t>
      </w:r>
      <w:r w:rsidR="00DB71A4" w:rsidRPr="00DB71A4">
        <w:rPr>
          <w:rFonts w:ascii="Angsana New" w:hAnsi="Angsana New" w:hint="cs"/>
          <w:sz w:val="30"/>
          <w:szCs w:val="30"/>
        </w:rPr>
        <w:t>2568</w:t>
      </w:r>
    </w:p>
    <w:p w14:paraId="181501A2" w14:textId="1C8C23DB" w:rsidR="000A7B10" w:rsidRPr="001D79AC" w:rsidRDefault="000A7B10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trike/>
          <w:sz w:val="28"/>
          <w:szCs w:val="28"/>
        </w:rPr>
      </w:pPr>
    </w:p>
    <w:p w14:paraId="35654A4C" w14:textId="5BDBBE01" w:rsidR="00F13625" w:rsidRPr="00D246FB" w:rsidRDefault="00F13625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สัญญาให้บริการเดินเครื่องและบำรุงรักษาโรงไฟฟ้า</w:t>
      </w:r>
    </w:p>
    <w:p w14:paraId="09E00D52" w14:textId="77777777" w:rsidR="00F13625" w:rsidRPr="001D79AC" w:rsidRDefault="00F13625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pacing w:val="-2"/>
          <w:sz w:val="28"/>
          <w:szCs w:val="28"/>
        </w:rPr>
      </w:pPr>
    </w:p>
    <w:p w14:paraId="736BAFBE" w14:textId="0FD566B8" w:rsidR="00F13625" w:rsidRPr="00D246FB" w:rsidRDefault="00F13625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7</w:t>
      </w:r>
      <w:r w:rsidRPr="00D246FB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="00DB71A4" w:rsidRPr="00DB71A4">
        <w:rPr>
          <w:rFonts w:ascii="Angsana New" w:hAnsi="Angsana New" w:hint="cs"/>
          <w:sz w:val="30"/>
          <w:szCs w:val="30"/>
        </w:rPr>
        <w:t>2552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 ได้ทำสัญญาปฏิบัติการเดินเครื่องและบำรุงรักษาโรงไฟฟ้ากับ กฟผ. โดยมีผลบังคับใช้ตั้งแต่วันที่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มกราคม </w:t>
      </w:r>
      <w:r w:rsidR="00DB71A4" w:rsidRPr="00DB71A4">
        <w:rPr>
          <w:rFonts w:ascii="Angsana New" w:hAnsi="Angsana New" w:hint="cs"/>
          <w:sz w:val="30"/>
          <w:szCs w:val="30"/>
        </w:rPr>
        <w:t>2552</w:t>
      </w:r>
      <w:r w:rsidRPr="00D246FB">
        <w:rPr>
          <w:rFonts w:ascii="Angsana New" w:hAnsi="Angsana New" w:hint="cs"/>
          <w:sz w:val="30"/>
          <w:szCs w:val="30"/>
          <w:cs/>
        </w:rPr>
        <w:t xml:space="preserve"> จนถึงวันสิ้นสุดสัญญาซื้อขายไฟฟ้าของโรงไฟฟ้าพลังความร้อนและโรงไฟฟ้าพลังความร้อนร่วม โดย กฟผ. จะปฏิบัติการเดินเครื่องและบำรุงรักษาปกติ รวมทั้งดำเนินการบำรุงรักษาหลักตามรอบการใช้งานให้แก่บริษัทย่อยดังกล่าว โดยมีมูลค่าเริ่มต้นตลอดอายุสัญญารวมประมาณ </w:t>
      </w:r>
      <w:r w:rsidR="00DB71A4" w:rsidRPr="00DB71A4">
        <w:rPr>
          <w:rFonts w:ascii="Angsana New" w:hAnsi="Angsana New" w:hint="cs"/>
          <w:sz w:val="30"/>
          <w:szCs w:val="30"/>
        </w:rPr>
        <w:t>16</w:t>
      </w:r>
      <w:r w:rsidRPr="00D246FB">
        <w:rPr>
          <w:rFonts w:ascii="Angsana New" w:hAnsi="Angsana New" w:hint="cs"/>
          <w:sz w:val="30"/>
          <w:szCs w:val="30"/>
        </w:rPr>
        <w:t>,</w:t>
      </w:r>
      <w:r w:rsidR="00DB71A4" w:rsidRPr="00DB71A4">
        <w:rPr>
          <w:rFonts w:ascii="Angsana New" w:hAnsi="Angsana New" w:hint="cs"/>
          <w:sz w:val="30"/>
          <w:szCs w:val="30"/>
        </w:rPr>
        <w:t>608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16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ซึ่งจะมีการปรับเพิ่มตามอัตราค่าดัชนีราคาผู้บริโภครายปี</w:t>
      </w:r>
    </w:p>
    <w:p w14:paraId="05420BA1" w14:textId="77777777" w:rsidR="00902423" w:rsidRPr="001D79AC" w:rsidRDefault="00902423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08CC8929" w14:textId="322C58F2" w:rsidR="00F13625" w:rsidRPr="00D246FB" w:rsidRDefault="00F13625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บริษัท ราช-ลาว เซอร์วิส จำกัด ซึ่งเป็นบริษัทย่อยทางตรง ได้ทำสัญญาให้บริการจัดหาบุคลากรเข้าปฏิบัติงานเดินเครื่องและบำรุงรักษาโรงไฟฟ้ากับ กฟผ. โดยบริษัทย่อยดังกล่าวจะดำเนินการสรรหาและคัดเลือกบุคลากรตามจำนวนและคุณสมบัติที่กำหนดไว้ในสัญญาเพื่อเข้าปฏิบัติงานเดินเครื่องและบำรุงรักษาโรงไฟฟ้าพลังน้ำ น้ำเงี้ยบ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ซึ่งอยู่ในพื้นที่ สปป.ลาว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58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เดือน นับตั้งแต่เดือนพฤษภาคม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ถึงเดือนกุมภาพันธ์ </w:t>
      </w:r>
      <w:r w:rsidR="00DB71A4" w:rsidRPr="00DB71A4">
        <w:rPr>
          <w:rFonts w:ascii="Angsana New" w:hAnsi="Angsana New" w:hint="cs"/>
          <w:sz w:val="30"/>
          <w:szCs w:val="30"/>
        </w:rPr>
        <w:t>2568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โดยมีค่าบริการตามสัญญาเป็นจำนวนเงิน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36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67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</w:t>
      </w:r>
    </w:p>
    <w:p w14:paraId="29B6B101" w14:textId="77777777" w:rsidR="006A7156" w:rsidRPr="001D79AC" w:rsidRDefault="006A7156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60B1354C" w14:textId="3E36CB10" w:rsidR="006A7156" w:rsidRPr="00D246FB" w:rsidRDefault="006A7156" w:rsidP="006A7156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28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ตุลาคม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 ราช-ลาว เซอร์วิส จำกัด ซึ่งเป็นบริษัทย่อยทางตรง ได้ลงนามในสัญญา Operation and Maintenance Services for Hongsa Mine Mounth Power Project in Lao PDR กับ กฟผ. เพื่อไปปฏิบัติงานเดินเครื่องและบำรุงรักษาโรงไฟฟ้าพลังความร้อนหงสา เป็นระยะเวลา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36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เดือน นับตั้งแต่</w:t>
      </w:r>
      <w:r w:rsidR="00D1577E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เ</w:t>
      </w:r>
      <w:r w:rsidR="00D230D7" w:rsidRPr="00D246FB">
        <w:rPr>
          <w:rFonts w:ascii="Angsana New" w:hAnsi="Angsana New" w:hint="cs"/>
          <w:sz w:val="30"/>
          <w:szCs w:val="30"/>
          <w:cs/>
        </w:rPr>
        <w:t>ดือน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พฤศจิกายน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โดยมีค่าบริการตามสัญญาเป็นจำนวนเงิน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168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11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ล้านบาท</w:t>
      </w:r>
    </w:p>
    <w:p w14:paraId="09569ED2" w14:textId="3A2C31AB" w:rsidR="002B2696" w:rsidRPr="001D79AC" w:rsidRDefault="002B2696" w:rsidP="00F136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pacing w:val="-2"/>
          <w:sz w:val="28"/>
          <w:szCs w:val="28"/>
          <w:cs/>
        </w:rPr>
      </w:pPr>
    </w:p>
    <w:p w14:paraId="5B179B94" w14:textId="77777777" w:rsidR="00396B79" w:rsidRPr="00D246FB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สัญญาบริการจัดการเชื้อเพลิง</w:t>
      </w:r>
    </w:p>
    <w:p w14:paraId="33B86CEF" w14:textId="77777777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8"/>
          <w:szCs w:val="28"/>
        </w:rPr>
      </w:pPr>
    </w:p>
    <w:p w14:paraId="4537E371" w14:textId="5642B8A3" w:rsidR="00396B79" w:rsidRPr="00D246FB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pacing w:val="-1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กรกฎาคม </w:t>
      </w:r>
      <w:r w:rsidR="00DB71A4" w:rsidRPr="00DB71A4">
        <w:rPr>
          <w:rFonts w:ascii="Angsana New" w:hAnsi="Angsana New" w:hint="cs"/>
          <w:sz w:val="30"/>
          <w:szCs w:val="30"/>
        </w:rPr>
        <w:t>2555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 ได้ทำสัญญาบริการจัดการเชื้อเพลิงกับ กฟผ. โดย กฟผ. จะประสานการจัดหาและจัดส่งเชื้อเพลิงประเภทน้ำมันเตาตามความต้องการของบริษัทย่อยดังกล่าวและสอดคล้องกับแผนการผลิตไฟฟ้าของ กฟผ. สัญญาดังกล่าวมีผลบังคับใช้ตั้งแต่วันที่ </w:t>
      </w:r>
      <w:r w:rsidRPr="00D246FB">
        <w:rPr>
          <w:rFonts w:ascii="Angsana New" w:hAnsi="Angsana New"/>
          <w:sz w:val="30"/>
          <w:szCs w:val="30"/>
          <w:cs/>
        </w:rPr>
        <w:br/>
      </w:r>
      <w:r w:rsidR="00DB71A4" w:rsidRPr="00DB71A4">
        <w:rPr>
          <w:rFonts w:ascii="Angsana New" w:hAnsi="Angsana New" w:hint="cs"/>
          <w:spacing w:val="-1"/>
          <w:sz w:val="30"/>
          <w:szCs w:val="30"/>
        </w:rPr>
        <w:t>1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 กรกฎาคม </w:t>
      </w:r>
      <w:r w:rsidR="00DB71A4" w:rsidRPr="00DB71A4">
        <w:rPr>
          <w:rFonts w:ascii="Angsana New" w:hAnsi="Angsana New" w:hint="cs"/>
          <w:spacing w:val="-1"/>
          <w:sz w:val="30"/>
          <w:szCs w:val="30"/>
        </w:rPr>
        <w:t>2555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 จนถึงวันที่ </w:t>
      </w:r>
      <w:r w:rsidR="00DB71A4" w:rsidRPr="00DB71A4">
        <w:rPr>
          <w:rFonts w:ascii="Angsana New" w:hAnsi="Angsana New" w:hint="cs"/>
          <w:spacing w:val="-1"/>
          <w:sz w:val="30"/>
          <w:szCs w:val="30"/>
        </w:rPr>
        <w:t>30</w:t>
      </w:r>
      <w:r w:rsidRPr="00D246FB">
        <w:rPr>
          <w:rFonts w:ascii="Angsana New" w:hAnsi="Angsana New" w:hint="cs"/>
          <w:spacing w:val="-1"/>
          <w:sz w:val="30"/>
          <w:szCs w:val="30"/>
        </w:rPr>
        <w:t xml:space="preserve"> 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มิถุนายน </w:t>
      </w:r>
      <w:r w:rsidR="00DB71A4" w:rsidRPr="00DB71A4">
        <w:rPr>
          <w:rFonts w:ascii="Angsana New" w:hAnsi="Angsana New" w:hint="cs"/>
          <w:spacing w:val="-1"/>
          <w:sz w:val="30"/>
          <w:szCs w:val="30"/>
        </w:rPr>
        <w:t>2556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 โดยมีค่าบริการตามที่ระบุไว้ในสัญญา ทั้งนี้ ระยะเวลาตามสัญญา</w:t>
      </w:r>
      <w:r w:rsidRPr="00D246FB">
        <w:rPr>
          <w:rFonts w:ascii="Angsana New" w:hAnsi="Angsana New" w:hint="cs"/>
          <w:spacing w:val="-1"/>
          <w:sz w:val="30"/>
          <w:szCs w:val="30"/>
        </w:rPr>
        <w:br/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จะได้รับการขยายออกไปโดยอัตโนมัติอย่างต่อเนื่องอีกคราวละ </w:t>
      </w:r>
      <w:r w:rsidR="00DB71A4" w:rsidRPr="00DB71A4">
        <w:rPr>
          <w:rFonts w:ascii="Angsana New" w:hAnsi="Angsana New" w:hint="cs"/>
          <w:spacing w:val="-1"/>
          <w:sz w:val="30"/>
          <w:szCs w:val="30"/>
        </w:rPr>
        <w:t>1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 ปี จนกว่าจะมีการแจ้งยุติสัญญาเป็น</w:t>
      </w:r>
      <w:r w:rsidRPr="00D246FB">
        <w:rPr>
          <w:rFonts w:ascii="Angsana New" w:hAnsi="Angsana New" w:hint="cs"/>
          <w:spacing w:val="-1"/>
          <w:sz w:val="30"/>
          <w:szCs w:val="30"/>
        </w:rPr>
        <w:br/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>ลายลักษณ์อักษร</w:t>
      </w:r>
    </w:p>
    <w:p w14:paraId="5906610D" w14:textId="78EC7273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r w:rsidRPr="001D79AC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lastRenderedPageBreak/>
        <w:t>สัญญาให้เช่าที่ดินและให้บริการด้านสาธารณูปโภค</w:t>
      </w:r>
    </w:p>
    <w:p w14:paraId="64C61433" w14:textId="77777777" w:rsidR="00396B79" w:rsidRPr="00B62A98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1E01D89F" w14:textId="7230BDE5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7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DB71A4" w:rsidRPr="00DB71A4">
        <w:rPr>
          <w:rFonts w:ascii="Angsana New" w:hAnsi="Angsana New" w:hint="cs"/>
          <w:sz w:val="30"/>
          <w:szCs w:val="30"/>
        </w:rPr>
        <w:t>2547</w:t>
      </w:r>
      <w:r w:rsidRPr="001D79AC">
        <w:rPr>
          <w:rFonts w:ascii="Angsana New" w:hAnsi="Angsana New" w:hint="cs"/>
          <w:sz w:val="30"/>
          <w:szCs w:val="30"/>
          <w:cs/>
        </w:rPr>
        <w:t xml:space="preserve"> และวันที่ </w:t>
      </w:r>
      <w:r w:rsidR="00DB71A4" w:rsidRPr="00DB71A4">
        <w:rPr>
          <w:rFonts w:ascii="Angsana New" w:hAnsi="Angsana New" w:hint="cs"/>
          <w:sz w:val="30"/>
          <w:szCs w:val="30"/>
        </w:rPr>
        <w:t>21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ตุลาคม </w:t>
      </w:r>
      <w:r w:rsidR="00DB71A4" w:rsidRPr="00DB71A4">
        <w:rPr>
          <w:rFonts w:ascii="Angsana New" w:hAnsi="Angsana New" w:hint="cs"/>
          <w:sz w:val="30"/>
          <w:szCs w:val="30"/>
        </w:rPr>
        <w:t>2548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บริษัท ผลิตไฟฟ้าราชบุรี จำกัด ซึ่งเป็นบริษัทย่อยทางตรง</w:t>
      </w:r>
      <w:r w:rsidR="00B62A98">
        <w:rPr>
          <w:rFonts w:ascii="Angsana New" w:hAnsi="Angsana New" w:hint="cs"/>
          <w:sz w:val="30"/>
          <w:szCs w:val="30"/>
          <w:cs/>
        </w:rPr>
        <w:t xml:space="preserve"> </w:t>
      </w:r>
      <w:r w:rsidR="00B62A98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 xml:space="preserve">ได้ทำสัญญาให้เช่าที่ดินจำนวนรวม </w:t>
      </w:r>
      <w:r w:rsidR="00DB71A4" w:rsidRPr="00DB71A4">
        <w:rPr>
          <w:rFonts w:ascii="Angsana New" w:hAnsi="Angsana New" w:hint="cs"/>
          <w:sz w:val="30"/>
          <w:szCs w:val="30"/>
        </w:rPr>
        <w:t>145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ไร่ แก่บริษัท ราชบุรีเพาเวอร์ จำกัด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ซึ่งเป็นการร่วมค้าทางอ้อม ในที่ดินบริเวณเดียวกันกับโรงไฟฟ้าราชบุรี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ปี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เดือน นับจากวันเริ่มดำเนินการเชิงพาณิชย์ของบริษัท</w:t>
      </w:r>
      <w:r w:rsidR="00E629C4" w:rsidRPr="001D79AC">
        <w:rPr>
          <w:rFonts w:ascii="Angsana New" w:hAnsi="Angsana New" w:hint="cs"/>
          <w:sz w:val="30"/>
          <w:szCs w:val="30"/>
          <w:cs/>
        </w:rPr>
        <w:t>ดังกล่าว</w:t>
      </w:r>
    </w:p>
    <w:p w14:paraId="47E01B69" w14:textId="77777777" w:rsidR="00396B79" w:rsidRPr="00B62A98" w:rsidRDefault="00396B79" w:rsidP="00B62A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B886834" w14:textId="23853B77" w:rsidR="00396B79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1D79AC">
        <w:rPr>
          <w:rFonts w:ascii="Angsana New" w:hAnsi="Angsana New" w:hint="cs"/>
          <w:sz w:val="30"/>
          <w:szCs w:val="30"/>
          <w:cs/>
        </w:rPr>
        <w:t xml:space="preserve"> พฤศจิกายน </w:t>
      </w:r>
      <w:r w:rsidR="00DB71A4" w:rsidRPr="00DB71A4">
        <w:rPr>
          <w:rFonts w:ascii="Angsana New" w:hAnsi="Angsana New" w:hint="cs"/>
          <w:sz w:val="30"/>
          <w:szCs w:val="30"/>
        </w:rPr>
        <w:t>2548</w:t>
      </w:r>
      <w:r w:rsidRPr="001D79AC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 ได้ทำสัญญาให้บริการด้านสาธารณูปโภคแก่บริษัท ราชบุรีเพาเวอร์ จำกัด ซึ่งเป็นการร่วมค้าทางอ้อม โดยบริษัทย่อยดังกล่าวจะทำการจัดหา</w:t>
      </w:r>
      <w:r w:rsidRPr="001D79AC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สิ่งอำนวยความสะดวกสาธารณูปโภค บริการและให้สิทธิในการใช้และการเข้าถึงสาธารณูปโภคต่าง</w:t>
      </w:r>
      <w:r w:rsidR="00E629C4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ที่เกี่ยวข้องกับการก่อสร้าง</w:t>
      </w:r>
      <w:r w:rsidR="00E629C4"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และการดำเนินงานแก่บริษัท ราชบุรีเพาเวอร์ จำกัด ตามข้อตกลงในสัญญา ซึ่งมีผลบังคับใช้ตั้งแต่วันที่ลงนามในสัญญาจนถึงวันที่สิ้นสุดสัญญาเช่าที่ดินฉบับลงวันที่ </w:t>
      </w:r>
      <w:r w:rsidR="00DB71A4" w:rsidRPr="00DB71A4">
        <w:rPr>
          <w:rFonts w:ascii="Angsana New" w:hAnsi="Angsana New" w:hint="cs"/>
          <w:sz w:val="30"/>
          <w:szCs w:val="30"/>
        </w:rPr>
        <w:t>7</w:t>
      </w:r>
      <w:r w:rsidRPr="001D79AC">
        <w:rPr>
          <w:rFonts w:ascii="Angsana New" w:hAnsi="Angsana New" w:hint="cs"/>
          <w:sz w:val="30"/>
          <w:szCs w:val="30"/>
          <w:cs/>
        </w:rPr>
        <w:t xml:space="preserve"> มิถุนายน </w:t>
      </w:r>
      <w:r w:rsidR="00DB71A4" w:rsidRPr="00DB71A4">
        <w:rPr>
          <w:rFonts w:ascii="Angsana New" w:hAnsi="Angsana New" w:hint="cs"/>
          <w:sz w:val="30"/>
          <w:szCs w:val="30"/>
        </w:rPr>
        <w:t>2547</w:t>
      </w:r>
    </w:p>
    <w:p w14:paraId="2D37EBE4" w14:textId="55615EB9" w:rsidR="0063151F" w:rsidRPr="00B62A98" w:rsidRDefault="0063151F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7BB155" w14:textId="1B1A68CE" w:rsidR="0063151F" w:rsidRPr="001D79AC" w:rsidRDefault="0063151F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151F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/>
          <w:sz w:val="30"/>
          <w:szCs w:val="30"/>
        </w:rPr>
        <w:t>23</w:t>
      </w:r>
      <w:r w:rsidRPr="0063151F">
        <w:rPr>
          <w:rFonts w:ascii="Angsana New" w:hAnsi="Angsana New"/>
          <w:sz w:val="30"/>
          <w:szCs w:val="30"/>
          <w:cs/>
        </w:rPr>
        <w:t xml:space="preserve"> สิงหาคม </w:t>
      </w:r>
      <w:r w:rsidR="00DB71A4" w:rsidRPr="00DB71A4">
        <w:rPr>
          <w:rFonts w:ascii="Angsana New" w:hAnsi="Angsana New"/>
          <w:sz w:val="30"/>
          <w:szCs w:val="30"/>
        </w:rPr>
        <w:t>2562</w:t>
      </w:r>
      <w:r w:rsidRPr="0063151F">
        <w:rPr>
          <w:rFonts w:ascii="Angsana New" w:hAnsi="Angsana New"/>
          <w:sz w:val="30"/>
          <w:szCs w:val="30"/>
          <w:cs/>
        </w:rPr>
        <w:t xml:space="preserve"> บริษัท</w:t>
      </w:r>
      <w:r>
        <w:rPr>
          <w:rFonts w:ascii="Angsana New" w:hAnsi="Angsana New" w:hint="cs"/>
          <w:sz w:val="30"/>
          <w:szCs w:val="30"/>
          <w:cs/>
        </w:rPr>
        <w:t xml:space="preserve"> ผลิตไฟฟ้าราชบุรี จำกัด </w:t>
      </w:r>
      <w:r w:rsidR="00B62A98">
        <w:rPr>
          <w:rFonts w:ascii="Angsana New" w:hAnsi="Angsana New" w:hint="cs"/>
          <w:sz w:val="30"/>
          <w:szCs w:val="30"/>
          <w:cs/>
        </w:rPr>
        <w:t xml:space="preserve">ซึ่งเป็นบริษัทย่อยทางตรง </w:t>
      </w:r>
      <w:r w:rsidRPr="0063151F">
        <w:rPr>
          <w:rFonts w:ascii="Angsana New" w:hAnsi="Angsana New"/>
          <w:sz w:val="30"/>
          <w:szCs w:val="30"/>
          <w:cs/>
        </w:rPr>
        <w:t xml:space="preserve">ได้ทำสัญญาให้เช่าที่ดินจำนวน </w:t>
      </w:r>
      <w:r w:rsidR="00DB71A4" w:rsidRPr="00DB71A4">
        <w:rPr>
          <w:rFonts w:ascii="Angsana New" w:hAnsi="Angsana New"/>
          <w:sz w:val="30"/>
          <w:szCs w:val="30"/>
        </w:rPr>
        <w:t>175</w:t>
      </w:r>
      <w:r w:rsidRPr="0063151F">
        <w:rPr>
          <w:rFonts w:ascii="Angsana New" w:hAnsi="Angsana New"/>
          <w:sz w:val="30"/>
          <w:szCs w:val="30"/>
          <w:cs/>
        </w:rPr>
        <w:t xml:space="preserve"> ไร่ แก่บริษัท หินกองเพาเวอร์ จำกัด ซึ่งเป็นบริษัทย่อยของ</w:t>
      </w:r>
      <w:r w:rsidR="00B62A98">
        <w:rPr>
          <w:rFonts w:ascii="Angsana New" w:hAnsi="Angsana New" w:hint="cs"/>
          <w:sz w:val="30"/>
          <w:szCs w:val="30"/>
          <w:cs/>
        </w:rPr>
        <w:t>การร่วมค้า</w:t>
      </w:r>
      <w:r w:rsidR="00523985">
        <w:rPr>
          <w:rFonts w:ascii="Angsana New" w:hAnsi="Angsana New" w:hint="cs"/>
          <w:sz w:val="30"/>
          <w:szCs w:val="30"/>
          <w:cs/>
        </w:rPr>
        <w:t>ทางตรง</w:t>
      </w:r>
      <w:r w:rsidRPr="0063151F">
        <w:rPr>
          <w:rFonts w:ascii="Angsana New" w:hAnsi="Angsana New"/>
          <w:sz w:val="30"/>
          <w:szCs w:val="30"/>
          <w:cs/>
        </w:rPr>
        <w:t xml:space="preserve"> เป็นระยะเวลา </w:t>
      </w:r>
      <w:r w:rsidR="00DB71A4" w:rsidRPr="00DB71A4">
        <w:rPr>
          <w:rFonts w:ascii="Angsana New" w:hAnsi="Angsana New"/>
          <w:sz w:val="30"/>
          <w:szCs w:val="30"/>
        </w:rPr>
        <w:t>29</w:t>
      </w:r>
      <w:r w:rsidRPr="0063151F">
        <w:rPr>
          <w:rFonts w:ascii="Angsana New" w:hAnsi="Angsana New"/>
          <w:sz w:val="30"/>
          <w:szCs w:val="30"/>
          <w:cs/>
        </w:rPr>
        <w:t xml:space="preserve"> ปี </w:t>
      </w:r>
      <w:r w:rsidR="00523985">
        <w:rPr>
          <w:rFonts w:ascii="Angsana New" w:hAnsi="Angsana New"/>
          <w:sz w:val="30"/>
          <w:szCs w:val="30"/>
          <w:cs/>
        </w:rPr>
        <w:br/>
      </w:r>
      <w:r w:rsidRPr="0063151F">
        <w:rPr>
          <w:rFonts w:ascii="Angsana New" w:hAnsi="Angsana New"/>
          <w:sz w:val="30"/>
          <w:szCs w:val="30"/>
          <w:cs/>
        </w:rPr>
        <w:t xml:space="preserve">นับจากวันที่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63151F">
        <w:rPr>
          <w:rFonts w:ascii="Angsana New" w:hAnsi="Angsana New"/>
          <w:sz w:val="30"/>
          <w:szCs w:val="30"/>
          <w:cs/>
        </w:rPr>
        <w:t xml:space="preserve"> มกราคม </w:t>
      </w:r>
      <w:r w:rsidR="00DB71A4" w:rsidRPr="00DB71A4">
        <w:rPr>
          <w:rFonts w:ascii="Angsana New" w:hAnsi="Angsana New"/>
          <w:sz w:val="30"/>
          <w:szCs w:val="30"/>
        </w:rPr>
        <w:t>2564</w:t>
      </w:r>
      <w:r w:rsidRPr="0063151F">
        <w:rPr>
          <w:rFonts w:ascii="Angsana New" w:hAnsi="Angsana New"/>
          <w:sz w:val="30"/>
          <w:szCs w:val="30"/>
          <w:cs/>
        </w:rPr>
        <w:t xml:space="preserve"> ถึงวันที่ 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Pr="0063151F">
        <w:rPr>
          <w:rFonts w:ascii="Angsana New" w:hAnsi="Angsana New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/>
          <w:sz w:val="30"/>
          <w:szCs w:val="30"/>
        </w:rPr>
        <w:t>2593</w:t>
      </w:r>
      <w:r w:rsidRPr="0063151F">
        <w:rPr>
          <w:rFonts w:ascii="Angsana New" w:hAnsi="Angsana New"/>
          <w:sz w:val="30"/>
          <w:szCs w:val="30"/>
          <w:cs/>
        </w:rPr>
        <w:t xml:space="preserve"> โดยมีค่าเช่ารายปีตามที่ระบุในสัญญา</w:t>
      </w:r>
    </w:p>
    <w:p w14:paraId="53A79898" w14:textId="77777777" w:rsidR="00E629C4" w:rsidRPr="00B62A98" w:rsidRDefault="00E629C4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B1283A9" w14:textId="77777777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lang w:eastAsia="th-TH"/>
        </w:rPr>
      </w:pPr>
      <w:r w:rsidRPr="001D79AC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eastAsia="th-TH"/>
        </w:rPr>
        <w:t>สัญญาให้บริการการจัดการ</w:t>
      </w:r>
    </w:p>
    <w:p w14:paraId="5051AC1B" w14:textId="77777777" w:rsidR="00396B79" w:rsidRPr="00B62A98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8446D1C" w14:textId="5F336733" w:rsidR="00396B79" w:rsidRPr="001D79AC" w:rsidRDefault="00396B79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DB71A4" w:rsidRPr="00DB71A4">
        <w:rPr>
          <w:rFonts w:ascii="Angsana New" w:hAnsi="Angsana New" w:hint="cs"/>
          <w:sz w:val="30"/>
          <w:szCs w:val="30"/>
        </w:rPr>
        <w:t>2547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บริษัทได้ทำสัญญาให้บริการการจัดการกับบริษัท ราชบุรีเพาเวอร์ จำกัด ซึ่งเป็น</w:t>
      </w:r>
      <w:r w:rsidRPr="001D79AC">
        <w:rPr>
          <w:rFonts w:ascii="Angsana New" w:hAnsi="Angsana New"/>
          <w:sz w:val="30"/>
          <w:szCs w:val="30"/>
          <w:cs/>
        </w:rPr>
        <w:br/>
      </w:r>
      <w:r w:rsidRPr="001D79AC">
        <w:rPr>
          <w:rFonts w:ascii="Angsana New" w:hAnsi="Angsana New" w:hint="cs"/>
          <w:sz w:val="30"/>
          <w:szCs w:val="30"/>
          <w:cs/>
        </w:rPr>
        <w:t>การร่วมค้าทางอ้อม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โดยบริษัทจะได้รับค่าธรรมเนียมจากการให้บริการการจัดการเป็นจำนวนเงิน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1D79AC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50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ล้านเหรียญสหรัฐอเมริกาต่อปี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1D79AC">
        <w:rPr>
          <w:rFonts w:ascii="Angsana New" w:hAnsi="Angsana New" w:hint="cs"/>
          <w:sz w:val="30"/>
          <w:szCs w:val="30"/>
          <w:cs/>
        </w:rPr>
        <w:t xml:space="preserve"> ปี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1D79AC">
        <w:rPr>
          <w:rFonts w:ascii="Angsana New" w:hAnsi="Angsana New" w:hint="cs"/>
          <w:sz w:val="30"/>
          <w:szCs w:val="30"/>
          <w:cs/>
        </w:rPr>
        <w:t xml:space="preserve"> เดือน นับจากวันเริ่มดำเนินการเชิงพาณิชย์ของโรงไฟฟ้าหน่วยที่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1D79AC">
        <w:rPr>
          <w:rFonts w:ascii="Angsana New" w:hAnsi="Angsana New" w:hint="cs"/>
          <w:sz w:val="30"/>
          <w:szCs w:val="30"/>
          <w:cs/>
        </w:rPr>
        <w:t xml:space="preserve"> ของบริษัท ราชบุรีเพาเวอร์ จำกัด ค่าบริการการจัดการตลอดอายุสัญญารวมเป็นจำนวนเงิน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63</w:t>
      </w:r>
      <w:r w:rsidRPr="001D79AC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12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ล้านเหรียญสหรัฐอเมริกา</w:t>
      </w:r>
    </w:p>
    <w:p w14:paraId="241ABB31" w14:textId="796FE0F7" w:rsidR="002B2696" w:rsidRPr="00B62A98" w:rsidRDefault="002B2696" w:rsidP="00396B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trike/>
          <w:sz w:val="30"/>
          <w:szCs w:val="30"/>
          <w:cs/>
        </w:rPr>
      </w:pPr>
    </w:p>
    <w:p w14:paraId="308C0F7C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สัญญาให้บริการควบคุมงานก่อสร้างโรงไฟฟ้า</w:t>
      </w:r>
    </w:p>
    <w:p w14:paraId="083AC2DF" w14:textId="77777777" w:rsidR="000314A8" w:rsidRPr="00B62A98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 w:firstLine="540"/>
        <w:jc w:val="thaiDistribute"/>
        <w:rPr>
          <w:rFonts w:ascii="Angsana New" w:hAnsi="Angsana New"/>
          <w:strike/>
          <w:sz w:val="30"/>
          <w:szCs w:val="30"/>
        </w:rPr>
      </w:pPr>
    </w:p>
    <w:p w14:paraId="515288AD" w14:textId="5F502C46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pacing w:val="-4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pacing w:val="-4"/>
          <w:sz w:val="30"/>
          <w:szCs w:val="30"/>
        </w:rPr>
        <w:t>28</w:t>
      </w:r>
      <w:r w:rsidRPr="001D79AC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 xml:space="preserve">พฤศจิกายน </w:t>
      </w:r>
      <w:r w:rsidR="00DB71A4" w:rsidRPr="00DB71A4">
        <w:rPr>
          <w:rFonts w:ascii="Angsana New" w:hAnsi="Angsana New" w:hint="cs"/>
          <w:spacing w:val="-4"/>
          <w:sz w:val="30"/>
          <w:szCs w:val="30"/>
        </w:rPr>
        <w:t>2556</w:t>
      </w:r>
      <w:r w:rsidRPr="001D79AC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>บริษัทได้ทำสัญญาให้บริการควบคุมงานก่อสร้างโรงไฟฟ้า (</w:t>
      </w:r>
      <w:r w:rsidRPr="001D79AC">
        <w:rPr>
          <w:rFonts w:ascii="Angsana New" w:hAnsi="Angsana New" w:hint="cs"/>
          <w:spacing w:val="-4"/>
          <w:sz w:val="30"/>
          <w:szCs w:val="30"/>
        </w:rPr>
        <w:t>Construction</w:t>
      </w:r>
      <w:r w:rsidRPr="001D79AC">
        <w:rPr>
          <w:rFonts w:ascii="Angsana New" w:hAnsi="Angsana New" w:hint="cs"/>
          <w:sz w:val="30"/>
          <w:szCs w:val="30"/>
        </w:rPr>
        <w:t xml:space="preserve"> Supervision Contractor Service Agreement) </w:t>
      </w:r>
      <w:r w:rsidRPr="001D79AC">
        <w:rPr>
          <w:rFonts w:ascii="Angsana New" w:hAnsi="Angsana New" w:hint="cs"/>
          <w:sz w:val="30"/>
          <w:szCs w:val="30"/>
          <w:cs/>
        </w:rPr>
        <w:t>กับบริษัท ไฟฟ้า เซเปียน-เซน้ำน้อย จำกัด ซึ่งเป็นการร่วมค้าทางตรง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เป็นระยะเวลา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pacing w:val="-4"/>
          <w:sz w:val="30"/>
          <w:szCs w:val="30"/>
        </w:rPr>
        <w:t>64</w:t>
      </w:r>
      <w:r w:rsidRPr="001D79AC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>เดือนนับแต่วันเริ่มงาน</w:t>
      </w:r>
      <w:r w:rsidRPr="001D79AC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>ต่อมาบริษัทได้ขยายสัญญาดังกล่าว</w:t>
      </w:r>
      <w:r w:rsidRPr="001D79AC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>โดยมีค่าบริการส่วนเพิ่มตามสัญญาเป็นจำนวนเงิน</w:t>
      </w:r>
      <w:r w:rsidRPr="001D79AC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1D79AC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54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ล้านเหรียญสหรัฐอเมริกา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เพื่อให้บริการส่วนเพิ่มจากวันที่สิ้นสุดตามสัญญาเดิมไป</w:t>
      </w:r>
      <w:r w:rsidR="000B752E" w:rsidRPr="001D79AC">
        <w:rPr>
          <w:rFonts w:ascii="Angsana New" w:hAnsi="Angsana New" w:hint="cs"/>
          <w:sz w:val="30"/>
          <w:szCs w:val="30"/>
          <w:cs/>
        </w:rPr>
        <w:t xml:space="preserve">จนถึงวันที่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</w:p>
    <w:p w14:paraId="6B29F9A4" w14:textId="5DA3B075" w:rsidR="00B62A98" w:rsidRDefault="00B62A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bookmarkStart w:id="4" w:name="_Hlk55774169"/>
      <w:r>
        <w:rPr>
          <w:rFonts w:ascii="Angsana New" w:hAnsi="Angsana New"/>
          <w:sz w:val="30"/>
          <w:szCs w:val="30"/>
        </w:rPr>
        <w:br w:type="page"/>
      </w:r>
    </w:p>
    <w:p w14:paraId="7C7C4916" w14:textId="35AA6778" w:rsidR="000314A8" w:rsidRPr="00D246FB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สัญญาที่เกี่ยวข้องกับเงินลงทุนในบริษัท ชูบุราชบุรี อีเลคทริคเซอร์วิส จำกัด</w:t>
      </w:r>
    </w:p>
    <w:bookmarkEnd w:id="4"/>
    <w:p w14:paraId="470CC342" w14:textId="77777777" w:rsidR="000314A8" w:rsidRPr="00B62A98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FAB94F7" w14:textId="43D2FE54" w:rsidR="000314A8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29</w:t>
      </w:r>
      <w:r w:rsidRPr="00D246FB">
        <w:rPr>
          <w:rFonts w:ascii="Angsana New" w:hAnsi="Angsana New" w:hint="cs"/>
          <w:sz w:val="30"/>
          <w:szCs w:val="30"/>
          <w:cs/>
        </w:rPr>
        <w:t xml:space="preserve"> กันยายน </w:t>
      </w:r>
      <w:r w:rsidR="00DB71A4" w:rsidRPr="00DB71A4">
        <w:rPr>
          <w:rFonts w:ascii="Angsana New" w:hAnsi="Angsana New" w:hint="cs"/>
          <w:sz w:val="30"/>
          <w:szCs w:val="30"/>
        </w:rPr>
        <w:t>2548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บริษัทและบริษัท ชูบุ อีเลคทริค พาวเวอร์ (ประเทศไทย) จำกัด ได้ทำสัญญาระหว่าง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ผู้ถือหุ้นเพื่อจัดตั้งบริษัท ชูบุราชบุรี อีเลคทริคเซอร์วิส จำกัด ซึ่งเป็นการร่วมค้าทางตรง ตามสัญญาระหว่างผู้ถือหุ้นดังกล่าว หากบริษัท ชูบุราชบุรี อีเลคทริคเซอร์วิส จำกัด ต้องการเงินทุนเพิ่มเติมซึ่งเกินกว่าทุนจดทะเบียนของ บริษัท ชูบุราชบุรี อีเลคทริคเซอร์วิส จำกัด บริษัทตกลงที่จะให้การสนับสนุนทางการเงินในรูปของเงินกู้ผู้ถือหุ้น หรือการค้ำประกันใด ๆ ตามสัดส่วนการถือหุ้นร้อยละ </w:t>
      </w:r>
      <w:r w:rsidR="00DB71A4" w:rsidRPr="00DB71A4">
        <w:rPr>
          <w:rFonts w:ascii="Angsana New" w:hAnsi="Angsana New" w:hint="cs"/>
          <w:sz w:val="30"/>
          <w:szCs w:val="30"/>
        </w:rPr>
        <w:t>50</w:t>
      </w:r>
      <w:r w:rsidRPr="00D246FB">
        <w:rPr>
          <w:rFonts w:ascii="Angsana New" w:hAnsi="Angsana New" w:hint="cs"/>
          <w:sz w:val="30"/>
          <w:szCs w:val="30"/>
          <w:cs/>
        </w:rPr>
        <w:t xml:space="preserve"> ทั้งนี้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สัญญาดังกล่าวไม่ได้กำหนดวงเงินในการสนับสนุนทางการเงินนี้ </w:t>
      </w:r>
      <w:bookmarkStart w:id="5" w:name="_Hlk55774177"/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="00080DE6" w:rsidRPr="00D246FB">
        <w:rPr>
          <w:rFonts w:ascii="Angsana New" w:hAnsi="Angsana New"/>
          <w:sz w:val="30"/>
          <w:szCs w:val="30"/>
        </w:rPr>
        <w:t xml:space="preserve"> </w:t>
      </w:r>
      <w:r w:rsidR="00080DE6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บริษัทยังไม่ได้ให้เงินกู้ผู้ถือหุ้น หรือการค้ำประกันใด ๆ ตามสัญญา</w:t>
      </w:r>
      <w:bookmarkEnd w:id="5"/>
    </w:p>
    <w:p w14:paraId="55A6567F" w14:textId="77777777" w:rsidR="00B62A98" w:rsidRPr="00D246FB" w:rsidRDefault="00B62A9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9E685C2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bookmarkStart w:id="6" w:name="_Hlk55774234"/>
      <w:bookmarkStart w:id="7" w:name="_Hlk63792418"/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สัญญาสนับสนุนทางการเงินแก่บริษัท นอร์ทเทิร์น บางกอกโมโนเรล จำกัด และบริษัท อีสเทิร์น บางกอกโมโนเรล จำกัด</w:t>
      </w:r>
    </w:p>
    <w:bookmarkEnd w:id="6"/>
    <w:p w14:paraId="6BA60C16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5C2A9310" w14:textId="317A8DFA" w:rsidR="00CA778A" w:rsidRPr="001D79AC" w:rsidRDefault="00CA778A" w:rsidP="00CA778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bookmarkStart w:id="8" w:name="_Hlk55774279"/>
      <w:bookmarkStart w:id="9" w:name="_Hlk47544808"/>
      <w:r w:rsidRPr="001D79AC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/>
          <w:sz w:val="30"/>
          <w:szCs w:val="30"/>
        </w:rPr>
        <w:t>11</w:t>
      </w:r>
      <w:r w:rsidRPr="001D79AC">
        <w:rPr>
          <w:rFonts w:ascii="Angsana New" w:hAnsi="Angsana New" w:hint="cs"/>
          <w:sz w:val="30"/>
          <w:szCs w:val="30"/>
          <w:cs/>
        </w:rPr>
        <w:t xml:space="preserve"> ตุลาคม </w:t>
      </w:r>
      <w:r w:rsidR="00DB71A4" w:rsidRPr="00DB71A4">
        <w:rPr>
          <w:rFonts w:ascii="Angsana New" w:hAnsi="Angsana New" w:hint="cs"/>
          <w:sz w:val="30"/>
          <w:szCs w:val="30"/>
        </w:rPr>
        <w:t>2560</w:t>
      </w:r>
      <w:r w:rsidRPr="001D79AC">
        <w:rPr>
          <w:rFonts w:ascii="Angsana New" w:hAnsi="Angsana New" w:hint="cs"/>
          <w:sz w:val="30"/>
          <w:szCs w:val="30"/>
          <w:cs/>
        </w:rPr>
        <w:t xml:space="preserve"> บริษัทได้ทำสัญญาสนับสนุนทางการเงินแก่บริษัท นอร์ทเทิร์น บางกอกโมโนเรล จำกัด และบริษัท อีสเทิร์น บางกอกโมโนเรล จำกัด ซึ่งเป็นเงินลงทุน</w:t>
      </w:r>
      <w:r w:rsidRPr="001D79AC">
        <w:rPr>
          <w:rFonts w:ascii="Angsana New" w:hAnsi="Angsana New" w:hint="cs"/>
          <w:color w:val="000000" w:themeColor="text1"/>
          <w:sz w:val="30"/>
          <w:szCs w:val="30"/>
          <w:cs/>
        </w:rPr>
        <w:t>ในบริษัทร่วม</w:t>
      </w:r>
      <w:r w:rsidR="00D1577E" w:rsidRPr="001D79AC">
        <w:rPr>
          <w:rFonts w:ascii="Angsana New" w:hAnsi="Angsana New" w:hint="cs"/>
          <w:color w:val="000000" w:themeColor="text1"/>
          <w:sz w:val="30"/>
          <w:szCs w:val="30"/>
          <w:cs/>
        </w:rPr>
        <w:t>ทางตรง</w:t>
      </w:r>
      <w:r w:rsidRPr="001D79AC">
        <w:rPr>
          <w:rFonts w:ascii="Angsana New" w:hAnsi="Angsana New" w:hint="cs"/>
          <w:sz w:val="30"/>
          <w:szCs w:val="30"/>
          <w:cs/>
        </w:rPr>
        <w:t xml:space="preserve"> โดยบริษัทตกลงที่จะให้การสนับสนุนทางการเงินในรูปของเงินกู้ผู้ถือหุ้น หรือการค้ำประกันใด ๆ ตามสัดส่วนการถือหุ้นร้อยละ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="003A1F00">
        <w:rPr>
          <w:rFonts w:ascii="Angsana New" w:hAnsi="Angsana New" w:hint="cs"/>
          <w:sz w:val="30"/>
          <w:szCs w:val="30"/>
          <w:cs/>
        </w:rPr>
        <w:t>โดยมีวงเงินและเงื่อนไขตามที่ระบุในสัญญา</w:t>
      </w:r>
      <w:r w:rsidRPr="001D79AC">
        <w:rPr>
          <w:rFonts w:ascii="Angsana New" w:hAnsi="Angsana New" w:hint="cs"/>
          <w:sz w:val="30"/>
          <w:szCs w:val="30"/>
          <w:cs/>
        </w:rPr>
        <w:t xml:space="preserve">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="00AF2ACA" w:rsidRPr="00AF2ACA">
        <w:rPr>
          <w:rFonts w:ascii="Angsana New" w:hAnsi="Angsana New"/>
          <w:color w:val="000000" w:themeColor="text1"/>
          <w:sz w:val="30"/>
          <w:szCs w:val="30"/>
          <w:cs/>
        </w:rPr>
        <w:t>บริษัทยังไม่ได้ให้เงินกู้ผู้ถือหุ้น หรือการค้ำประกันใด ๆ ตามสัญญา</w:t>
      </w:r>
    </w:p>
    <w:bookmarkEnd w:id="7"/>
    <w:p w14:paraId="0F1924F8" w14:textId="77777777" w:rsidR="00C139D4" w:rsidRPr="001D79AC" w:rsidRDefault="00C139D4" w:rsidP="00CA778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858BC61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สัญญาสนับสนุนทางการเงินแก่บริษัท เน็กส์ซิฟ ราช เอ็นเนอร์จี ระยอง จำกัด</w:t>
      </w:r>
    </w:p>
    <w:bookmarkEnd w:id="8"/>
    <w:p w14:paraId="2F3FC0D6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BD5A54A" w14:textId="105FFB06" w:rsidR="000314A8" w:rsidRPr="001D79AC" w:rsidRDefault="000314A8" w:rsidP="000314A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บริษัทได้ทำสัญญาสนับสนุนทางการเงินแก่บริษัท เน็กส์ซิฟ ราช เอ็นเนอร์จี ระยอง จำกัด ซึ่งเป็นบริษัทย่อยของ</w:t>
      </w:r>
      <w:r w:rsidRPr="001D79AC">
        <w:rPr>
          <w:rFonts w:ascii="Angsana New" w:hAnsi="Angsana New" w:hint="cs"/>
          <w:sz w:val="30"/>
          <w:szCs w:val="30"/>
        </w:rPr>
        <w:br/>
      </w:r>
      <w:r w:rsidRPr="001D79AC">
        <w:rPr>
          <w:rFonts w:ascii="Angsana New" w:hAnsi="Angsana New" w:hint="cs"/>
          <w:spacing w:val="-4"/>
          <w:sz w:val="30"/>
          <w:szCs w:val="30"/>
          <w:cs/>
        </w:rPr>
        <w:t>การร่วมค้าทางตรง โดยบริษัทตกลงที่จะให้การสนับสนุนทางการเงินในรูปของเงินกู้ผู้ถือหุ้น หรือการค้ำประกันใด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ๆ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="00080DE6" w:rsidRPr="001D79AC">
        <w:rPr>
          <w:rFonts w:ascii="Angsana New" w:hAnsi="Angsana New" w:hint="cs"/>
          <w:sz w:val="30"/>
          <w:szCs w:val="30"/>
          <w:cs/>
        </w:rPr>
        <w:t>ธันวาคม</w:t>
      </w:r>
      <w:r w:rsidRPr="001D79AC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1D79AC">
        <w:rPr>
          <w:rFonts w:ascii="Angsana New" w:hAnsi="Angsana New" w:hint="cs"/>
          <w:sz w:val="30"/>
          <w:szCs w:val="30"/>
          <w:cs/>
        </w:rPr>
        <w:t xml:space="preserve"> บริษัทได้ให้การค้ำประกันแก่บริษัทดังกล่าว เป็นวงเงิน </w:t>
      </w:r>
      <w:r w:rsidR="00DB71A4" w:rsidRPr="00DB71A4">
        <w:rPr>
          <w:rFonts w:ascii="Angsana New" w:hAnsi="Angsana New" w:hint="cs"/>
          <w:sz w:val="30"/>
          <w:szCs w:val="30"/>
        </w:rPr>
        <w:t>96</w:t>
      </w:r>
      <w:r w:rsidRPr="001D79AC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99</w:t>
      </w:r>
      <w:r w:rsidRPr="001D79AC">
        <w:rPr>
          <w:rFonts w:ascii="Angsana New" w:hAnsi="Angsana New" w:hint="cs"/>
          <w:sz w:val="30"/>
          <w:szCs w:val="30"/>
        </w:rPr>
        <w:t xml:space="preserve"> </w:t>
      </w:r>
      <w:r w:rsidRPr="001D79AC">
        <w:rPr>
          <w:rFonts w:ascii="Angsana New" w:hAnsi="Angsana New" w:hint="cs"/>
          <w:sz w:val="30"/>
          <w:szCs w:val="30"/>
          <w:cs/>
        </w:rPr>
        <w:t>ล้านบาท</w:t>
      </w:r>
      <w:bookmarkEnd w:id="9"/>
    </w:p>
    <w:p w14:paraId="0E32CFAB" w14:textId="54164EBA" w:rsidR="002B2696" w:rsidRPr="001D79AC" w:rsidRDefault="002B2696" w:rsidP="000314A8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E55870C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1D79AC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ภาระผูกพันที่เกี่ยวข้องกับสัญญาซื้อขายหุ้น</w:t>
      </w:r>
    </w:p>
    <w:p w14:paraId="422AAC7A" w14:textId="77777777" w:rsidR="000314A8" w:rsidRPr="001D79AC" w:rsidRDefault="000314A8" w:rsidP="000314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A27AB58" w14:textId="70A1C880" w:rsidR="000314A8" w:rsidRPr="001D79AC" w:rsidRDefault="000314A8" w:rsidP="000314A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1D79AC">
        <w:rPr>
          <w:rFonts w:ascii="Angsana New" w:hAnsi="Angsana New" w:hint="cs"/>
          <w:sz w:val="30"/>
          <w:szCs w:val="30"/>
          <w:cs/>
        </w:rPr>
        <w:t>บริษัทมีภาระผูกพันภายใต้สัญญาซื้อขายหุ้นที่เกี่ยวกับการซื้อหุ้นสามัญในบริษัทร่วมสองแห่ง ภายใต้สัญญาดังกล่าวผู้ถือหุ้นรายอื่นมีสิทธิเพิ่มเติมในเงินปันผลส่วนของบริษัทที่ได้รับจากบริษัทร่วมดังกล่าว</w:t>
      </w:r>
    </w:p>
    <w:p w14:paraId="0995B92F" w14:textId="77777777" w:rsidR="001D79AC" w:rsidRPr="001D79AC" w:rsidRDefault="001D79AC" w:rsidP="000314A8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47EF66F" w14:textId="77777777" w:rsidR="00B62A98" w:rsidRPr="00BB0E95" w:rsidRDefault="00B62A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/>
        </w:rPr>
      </w:pPr>
      <w:r w:rsidRPr="00BB0E95"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1CB3CCF9" w14:textId="264D09D5" w:rsidR="00B46D6A" w:rsidRPr="001D79AC" w:rsidRDefault="00B46D6A" w:rsidP="00C139D4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1D79AC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เงินสดและรายการเทียบเท่าเงินสด</w:t>
      </w:r>
    </w:p>
    <w:p w14:paraId="38CB3DD4" w14:textId="77777777" w:rsidR="00B46D6A" w:rsidRPr="001D79AC" w:rsidRDefault="00B46D6A" w:rsidP="00B46D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54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1262"/>
        <w:gridCol w:w="263"/>
        <w:gridCol w:w="1177"/>
        <w:gridCol w:w="238"/>
        <w:gridCol w:w="1202"/>
        <w:gridCol w:w="263"/>
        <w:gridCol w:w="1177"/>
      </w:tblGrid>
      <w:tr w:rsidR="00B46D6A" w:rsidRPr="001D79AC" w14:paraId="57B050EF" w14:textId="77777777" w:rsidTr="00C55D86">
        <w:tc>
          <w:tcPr>
            <w:tcW w:w="3960" w:type="dxa"/>
            <w:shd w:val="clear" w:color="auto" w:fill="auto"/>
            <w:vAlign w:val="bottom"/>
          </w:tcPr>
          <w:p w14:paraId="680FD1E5" w14:textId="77777777" w:rsidR="00B46D6A" w:rsidRPr="001D79AC" w:rsidRDefault="00B46D6A" w:rsidP="00D02877">
            <w:pPr>
              <w:spacing w:line="240" w:lineRule="auto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702" w:type="dxa"/>
            <w:gridSpan w:val="3"/>
            <w:vAlign w:val="bottom"/>
          </w:tcPr>
          <w:p w14:paraId="41F41CE7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vAlign w:val="bottom"/>
          </w:tcPr>
          <w:p w14:paraId="4D05942C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42" w:type="dxa"/>
            <w:gridSpan w:val="3"/>
            <w:vAlign w:val="bottom"/>
          </w:tcPr>
          <w:p w14:paraId="6A12360C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46D6A" w:rsidRPr="001D79AC" w14:paraId="7E79D89D" w14:textId="77777777" w:rsidTr="00C55D86">
        <w:tc>
          <w:tcPr>
            <w:tcW w:w="3960" w:type="dxa"/>
            <w:vAlign w:val="bottom"/>
          </w:tcPr>
          <w:p w14:paraId="221DD437" w14:textId="77777777" w:rsidR="00B46D6A" w:rsidRPr="001D79AC" w:rsidRDefault="00B46D6A" w:rsidP="00B46D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62" w:type="dxa"/>
            <w:shd w:val="clear" w:color="auto" w:fill="auto"/>
            <w:vAlign w:val="bottom"/>
          </w:tcPr>
          <w:p w14:paraId="6D631154" w14:textId="5CEBAB20" w:rsidR="00B46D6A" w:rsidRPr="001D79AC" w:rsidRDefault="00DB71A4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3" w:type="dxa"/>
            <w:vAlign w:val="bottom"/>
          </w:tcPr>
          <w:p w14:paraId="0C9CAB12" w14:textId="77777777" w:rsidR="00B46D6A" w:rsidRPr="001D79AC" w:rsidRDefault="00B46D6A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7" w:type="dxa"/>
            <w:shd w:val="clear" w:color="auto" w:fill="auto"/>
            <w:vAlign w:val="bottom"/>
          </w:tcPr>
          <w:p w14:paraId="715B8636" w14:textId="16BB15FE" w:rsidR="00B46D6A" w:rsidRPr="001D79AC" w:rsidRDefault="00DB71A4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8" w:type="dxa"/>
            <w:vAlign w:val="bottom"/>
          </w:tcPr>
          <w:p w14:paraId="5F38BA0E" w14:textId="77777777" w:rsidR="00B46D6A" w:rsidRPr="001D79AC" w:rsidRDefault="00B46D6A" w:rsidP="00B46D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02" w:type="dxa"/>
            <w:shd w:val="clear" w:color="auto" w:fill="auto"/>
            <w:vAlign w:val="bottom"/>
          </w:tcPr>
          <w:p w14:paraId="1E468F6B" w14:textId="2766F1A2" w:rsidR="00B46D6A" w:rsidRPr="001D79AC" w:rsidRDefault="00DB71A4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3" w:type="dxa"/>
            <w:vAlign w:val="bottom"/>
          </w:tcPr>
          <w:p w14:paraId="13F8B7AB" w14:textId="77777777" w:rsidR="00B46D6A" w:rsidRPr="001D79AC" w:rsidRDefault="00B46D6A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7" w:type="dxa"/>
            <w:shd w:val="clear" w:color="auto" w:fill="auto"/>
            <w:vAlign w:val="bottom"/>
          </w:tcPr>
          <w:p w14:paraId="47AACCA6" w14:textId="3439299E" w:rsidR="00B46D6A" w:rsidRPr="001D79AC" w:rsidRDefault="00DB71A4" w:rsidP="00B46D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B46D6A" w:rsidRPr="001D79AC" w14:paraId="273388E3" w14:textId="77777777" w:rsidTr="00C55D86">
        <w:tc>
          <w:tcPr>
            <w:tcW w:w="3960" w:type="dxa"/>
            <w:vAlign w:val="bottom"/>
          </w:tcPr>
          <w:p w14:paraId="2377F6D9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582" w:type="dxa"/>
            <w:gridSpan w:val="7"/>
            <w:vAlign w:val="bottom"/>
          </w:tcPr>
          <w:p w14:paraId="4C45A764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9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71F88" w:rsidRPr="001D79AC" w14:paraId="547E33A3" w14:textId="77777777" w:rsidTr="00C55D86">
        <w:tc>
          <w:tcPr>
            <w:tcW w:w="3960" w:type="dxa"/>
            <w:vAlign w:val="bottom"/>
          </w:tcPr>
          <w:p w14:paraId="7F1732F8" w14:textId="77777777" w:rsidR="00E71F88" w:rsidRPr="001D79AC" w:rsidRDefault="00E71F88" w:rsidP="00835F8E">
            <w:pPr>
              <w:spacing w:line="240" w:lineRule="auto"/>
              <w:ind w:right="27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1262" w:type="dxa"/>
            <w:vAlign w:val="bottom"/>
          </w:tcPr>
          <w:p w14:paraId="380B5160" w14:textId="1E8DCC0E" w:rsidR="00E71F88" w:rsidRPr="001D79AC" w:rsidRDefault="00DB71A4" w:rsidP="00E80C54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469</w:t>
            </w:r>
          </w:p>
        </w:tc>
        <w:tc>
          <w:tcPr>
            <w:tcW w:w="263" w:type="dxa"/>
            <w:vAlign w:val="bottom"/>
          </w:tcPr>
          <w:p w14:paraId="253D9E54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77" w:type="dxa"/>
            <w:vAlign w:val="bottom"/>
          </w:tcPr>
          <w:p w14:paraId="47EFB6CF" w14:textId="0481D98E" w:rsidR="00E71F88" w:rsidRPr="001D79AC" w:rsidRDefault="00DB71A4" w:rsidP="00E71F88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698</w:t>
            </w:r>
          </w:p>
        </w:tc>
        <w:tc>
          <w:tcPr>
            <w:tcW w:w="238" w:type="dxa"/>
            <w:vAlign w:val="bottom"/>
          </w:tcPr>
          <w:p w14:paraId="5245092D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2" w:type="dxa"/>
            <w:vAlign w:val="bottom"/>
          </w:tcPr>
          <w:p w14:paraId="3D7DE55B" w14:textId="76479DA8" w:rsidR="00E71F88" w:rsidRPr="001D79AC" w:rsidRDefault="00DB71A4" w:rsidP="00C139D4">
            <w:pPr>
              <w:pStyle w:val="acctfourfigures"/>
              <w:tabs>
                <w:tab w:val="clear" w:pos="765"/>
                <w:tab w:val="decimal" w:pos="985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63" w:type="dxa"/>
            <w:vAlign w:val="bottom"/>
          </w:tcPr>
          <w:p w14:paraId="21D49E04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7" w:type="dxa"/>
            <w:vAlign w:val="bottom"/>
          </w:tcPr>
          <w:p w14:paraId="74BEBDA4" w14:textId="01557E1A" w:rsidR="00E71F88" w:rsidRPr="001D79AC" w:rsidRDefault="00DB71A4" w:rsidP="00E71F88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30</w:t>
            </w:r>
          </w:p>
        </w:tc>
      </w:tr>
      <w:tr w:rsidR="00E71F88" w:rsidRPr="001D79AC" w14:paraId="309C3512" w14:textId="77777777" w:rsidTr="00C55D86">
        <w:tc>
          <w:tcPr>
            <w:tcW w:w="3960" w:type="dxa"/>
            <w:vAlign w:val="bottom"/>
          </w:tcPr>
          <w:p w14:paraId="088FE62F" w14:textId="77777777" w:rsidR="00E71F88" w:rsidRPr="001D79AC" w:rsidRDefault="00E71F88" w:rsidP="00835F8E">
            <w:pPr>
              <w:spacing w:line="240" w:lineRule="auto"/>
              <w:ind w:right="27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1262" w:type="dxa"/>
            <w:vAlign w:val="bottom"/>
          </w:tcPr>
          <w:p w14:paraId="137E571E" w14:textId="638C76CB" w:rsidR="00E71F88" w:rsidRPr="001D79AC" w:rsidRDefault="00DB71A4" w:rsidP="0061616F">
            <w:pPr>
              <w:pStyle w:val="acctfourfigures"/>
              <w:tabs>
                <w:tab w:val="clear" w:pos="765"/>
                <w:tab w:val="decimal" w:pos="978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61616F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777</w:t>
            </w:r>
            <w:r w:rsidR="0061616F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548</w:t>
            </w:r>
          </w:p>
        </w:tc>
        <w:tc>
          <w:tcPr>
            <w:tcW w:w="263" w:type="dxa"/>
            <w:vAlign w:val="bottom"/>
          </w:tcPr>
          <w:p w14:paraId="70E0DCA8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77" w:type="dxa"/>
            <w:vAlign w:val="bottom"/>
          </w:tcPr>
          <w:p w14:paraId="7D7E1329" w14:textId="0938D93D" w:rsidR="00E71F88" w:rsidRPr="001D79AC" w:rsidRDefault="00DB71A4" w:rsidP="00E71F88">
            <w:pPr>
              <w:pStyle w:val="acctfourfigures"/>
              <w:tabs>
                <w:tab w:val="clear" w:pos="765"/>
                <w:tab w:val="decimal" w:pos="978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367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752</w:t>
            </w:r>
          </w:p>
        </w:tc>
        <w:tc>
          <w:tcPr>
            <w:tcW w:w="238" w:type="dxa"/>
            <w:vAlign w:val="bottom"/>
          </w:tcPr>
          <w:p w14:paraId="68B20F18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2" w:type="dxa"/>
            <w:vAlign w:val="bottom"/>
          </w:tcPr>
          <w:p w14:paraId="11F9E7A9" w14:textId="4FE8C673" w:rsidR="00E71F88" w:rsidRPr="001D79AC" w:rsidRDefault="00DB71A4" w:rsidP="00C139D4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3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594</w:t>
            </w:r>
          </w:p>
        </w:tc>
        <w:tc>
          <w:tcPr>
            <w:tcW w:w="263" w:type="dxa"/>
            <w:vAlign w:val="bottom"/>
          </w:tcPr>
          <w:p w14:paraId="3B38ED00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7" w:type="dxa"/>
            <w:vAlign w:val="bottom"/>
          </w:tcPr>
          <w:p w14:paraId="11E8F218" w14:textId="4A911503" w:rsidR="00E71F88" w:rsidRPr="001D79AC" w:rsidRDefault="00DB71A4" w:rsidP="00E71F88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067</w:t>
            </w:r>
          </w:p>
        </w:tc>
      </w:tr>
      <w:tr w:rsidR="00E71F88" w:rsidRPr="001D79AC" w14:paraId="22810045" w14:textId="77777777" w:rsidTr="00C55D86">
        <w:tc>
          <w:tcPr>
            <w:tcW w:w="3960" w:type="dxa"/>
            <w:vAlign w:val="bottom"/>
          </w:tcPr>
          <w:p w14:paraId="73ACCFC6" w14:textId="77777777" w:rsidR="00E71F88" w:rsidRPr="001D79AC" w:rsidRDefault="00E71F88" w:rsidP="00835F8E">
            <w:pPr>
              <w:spacing w:line="240" w:lineRule="auto"/>
              <w:ind w:right="27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1262" w:type="dxa"/>
            <w:vAlign w:val="bottom"/>
          </w:tcPr>
          <w:p w14:paraId="47ABCFC6" w14:textId="39EBA9D3" w:rsidR="00E71F88" w:rsidRPr="001D79AC" w:rsidRDefault="00DB71A4" w:rsidP="005163EC">
            <w:pPr>
              <w:pStyle w:val="acctfourfigures"/>
              <w:tabs>
                <w:tab w:val="clear" w:pos="765"/>
                <w:tab w:val="decimal" w:pos="977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61616F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173</w:t>
            </w:r>
            <w:r w:rsidR="0061616F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155</w:t>
            </w:r>
          </w:p>
        </w:tc>
        <w:tc>
          <w:tcPr>
            <w:tcW w:w="263" w:type="dxa"/>
            <w:vAlign w:val="bottom"/>
          </w:tcPr>
          <w:p w14:paraId="254EA7B0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7" w:type="dxa"/>
            <w:vAlign w:val="bottom"/>
          </w:tcPr>
          <w:p w14:paraId="5583CCB9" w14:textId="3EDF4D89" w:rsidR="00E71F88" w:rsidRPr="001D79AC" w:rsidRDefault="00DB71A4" w:rsidP="00E71F88">
            <w:pPr>
              <w:pStyle w:val="acctfourfigures"/>
              <w:tabs>
                <w:tab w:val="clear" w:pos="765"/>
                <w:tab w:val="decimal" w:pos="977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934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713</w:t>
            </w:r>
          </w:p>
        </w:tc>
        <w:tc>
          <w:tcPr>
            <w:tcW w:w="238" w:type="dxa"/>
            <w:vAlign w:val="bottom"/>
          </w:tcPr>
          <w:p w14:paraId="3C51C17B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02" w:type="dxa"/>
            <w:vAlign w:val="bottom"/>
          </w:tcPr>
          <w:p w14:paraId="27785138" w14:textId="4ECD48A7" w:rsidR="00E71F88" w:rsidRPr="001D79AC" w:rsidRDefault="00DB71A4" w:rsidP="00D00DEE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3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511</w:t>
            </w:r>
            <w:r w:rsidR="0061616F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810</w:t>
            </w:r>
          </w:p>
        </w:tc>
        <w:tc>
          <w:tcPr>
            <w:tcW w:w="263" w:type="dxa"/>
            <w:vAlign w:val="bottom"/>
          </w:tcPr>
          <w:p w14:paraId="4DD09A66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7" w:type="dxa"/>
            <w:vAlign w:val="bottom"/>
          </w:tcPr>
          <w:p w14:paraId="56C018B7" w14:textId="16416B12" w:rsidR="00E71F88" w:rsidRPr="001D79AC" w:rsidRDefault="00DB71A4" w:rsidP="00E71F88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289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007</w:t>
            </w:r>
          </w:p>
        </w:tc>
      </w:tr>
      <w:tr w:rsidR="00E71F88" w:rsidRPr="001D79AC" w14:paraId="4EAB055B" w14:textId="77777777" w:rsidTr="00C55D86">
        <w:tc>
          <w:tcPr>
            <w:tcW w:w="3960" w:type="dxa"/>
            <w:vAlign w:val="bottom"/>
          </w:tcPr>
          <w:p w14:paraId="49F41E19" w14:textId="77777777" w:rsidR="00E71F88" w:rsidRPr="001D79AC" w:rsidRDefault="00E71F88" w:rsidP="00835F8E">
            <w:pPr>
              <w:spacing w:line="240" w:lineRule="auto"/>
              <w:ind w:right="27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3533866A" w14:textId="5672961A" w:rsidR="00E71F88" w:rsidRPr="001D79AC" w:rsidRDefault="00DB71A4" w:rsidP="005163EC">
            <w:pPr>
              <w:pStyle w:val="acctfourfigures"/>
              <w:tabs>
                <w:tab w:val="clear" w:pos="765"/>
                <w:tab w:val="decimal" w:pos="978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E014B3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905</w:t>
            </w:r>
            <w:r w:rsidR="00E014B3" w:rsidRPr="001D79AC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417</w:t>
            </w:r>
          </w:p>
        </w:tc>
        <w:tc>
          <w:tcPr>
            <w:tcW w:w="263" w:type="dxa"/>
            <w:vAlign w:val="bottom"/>
          </w:tcPr>
          <w:p w14:paraId="14B8687A" w14:textId="77777777" w:rsidR="00E71F88" w:rsidRPr="001D79AC" w:rsidRDefault="00E71F88" w:rsidP="00E01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  <w:tab w:val="decimal" w:pos="930"/>
              </w:tabs>
              <w:spacing w:line="240" w:lineRule="auto"/>
              <w:ind w:left="-107" w:right="-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7" w:type="dxa"/>
            <w:tcBorders>
              <w:bottom w:val="single" w:sz="4" w:space="0" w:color="auto"/>
            </w:tcBorders>
            <w:vAlign w:val="bottom"/>
          </w:tcPr>
          <w:p w14:paraId="018CCD3E" w14:textId="4AC10073" w:rsidR="00E71F88" w:rsidRPr="001D79AC" w:rsidRDefault="00DB71A4" w:rsidP="005163EC">
            <w:pPr>
              <w:pStyle w:val="acctfourfigures"/>
              <w:tabs>
                <w:tab w:val="clear" w:pos="765"/>
                <w:tab w:val="decimal" w:pos="978"/>
              </w:tabs>
              <w:spacing w:line="240" w:lineRule="auto"/>
              <w:ind w:left="-107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610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38" w:type="dxa"/>
            <w:vAlign w:val="bottom"/>
          </w:tcPr>
          <w:p w14:paraId="11AA6A7D" w14:textId="77777777" w:rsidR="00E71F88" w:rsidRPr="001D79AC" w:rsidRDefault="00E71F88" w:rsidP="00E01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  <w:tab w:val="decimal" w:pos="930"/>
              </w:tabs>
              <w:spacing w:line="240" w:lineRule="auto"/>
              <w:ind w:left="-107" w:right="-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2" w:type="dxa"/>
            <w:tcBorders>
              <w:bottom w:val="single" w:sz="4" w:space="0" w:color="auto"/>
            </w:tcBorders>
            <w:vAlign w:val="bottom"/>
          </w:tcPr>
          <w:p w14:paraId="51C40245" w14:textId="5192D04A" w:rsidR="00E71F88" w:rsidRPr="001D79AC" w:rsidRDefault="00DB71A4" w:rsidP="00D00DEE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3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E80C54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719</w:t>
            </w:r>
            <w:r w:rsidR="00E80C54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001</w:t>
            </w:r>
          </w:p>
        </w:tc>
        <w:tc>
          <w:tcPr>
            <w:tcW w:w="263" w:type="dxa"/>
            <w:vAlign w:val="bottom"/>
          </w:tcPr>
          <w:p w14:paraId="6797F3A2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7" w:type="dxa"/>
            <w:tcBorders>
              <w:bottom w:val="single" w:sz="4" w:space="0" w:color="auto"/>
            </w:tcBorders>
            <w:vAlign w:val="bottom"/>
          </w:tcPr>
          <w:p w14:paraId="4B6A78D9" w14:textId="2404A034" w:rsidR="00E71F88" w:rsidRPr="001D79AC" w:rsidRDefault="00DB71A4" w:rsidP="00E71F88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490</w:t>
            </w:r>
            <w:r w:rsidR="00E71F8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000</w:t>
            </w:r>
          </w:p>
        </w:tc>
      </w:tr>
      <w:tr w:rsidR="00E71F88" w:rsidRPr="001D79AC" w14:paraId="0E29AA2E" w14:textId="77777777" w:rsidTr="00C55D86">
        <w:tc>
          <w:tcPr>
            <w:tcW w:w="3960" w:type="dxa"/>
            <w:vAlign w:val="bottom"/>
          </w:tcPr>
          <w:p w14:paraId="566BD4B3" w14:textId="12B1B4B7" w:rsidR="00E71F88" w:rsidRPr="001D79AC" w:rsidRDefault="000D7D70" w:rsidP="00B62A98">
            <w:pPr>
              <w:spacing w:line="240" w:lineRule="auto"/>
              <w:ind w:right="274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CBC972" w14:textId="111BAA21" w:rsidR="00E71F88" w:rsidRPr="001D79AC" w:rsidRDefault="00DB71A4" w:rsidP="00E71F88">
            <w:pPr>
              <w:pStyle w:val="acctfourfigures"/>
              <w:tabs>
                <w:tab w:val="clear" w:pos="765"/>
                <w:tab w:val="decimal" w:pos="977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E80C54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856</w:t>
            </w:r>
            <w:r w:rsidR="00E80C54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589</w:t>
            </w:r>
          </w:p>
        </w:tc>
        <w:tc>
          <w:tcPr>
            <w:tcW w:w="263" w:type="dxa"/>
            <w:vAlign w:val="bottom"/>
          </w:tcPr>
          <w:p w14:paraId="01FBDBE8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2FFD52" w14:textId="42343B66" w:rsidR="00E71F88" w:rsidRPr="001D79AC" w:rsidRDefault="00DB71A4" w:rsidP="00E71F88">
            <w:pPr>
              <w:pStyle w:val="acctfourfigures"/>
              <w:tabs>
                <w:tab w:val="clear" w:pos="765"/>
                <w:tab w:val="decimal" w:pos="977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</w:t>
            </w:r>
            <w:r w:rsidR="00E71F8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917</w:t>
            </w:r>
            <w:r w:rsidR="00E71F8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163</w:t>
            </w:r>
          </w:p>
        </w:tc>
        <w:tc>
          <w:tcPr>
            <w:tcW w:w="238" w:type="dxa"/>
            <w:vAlign w:val="bottom"/>
          </w:tcPr>
          <w:p w14:paraId="6A15F971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0F4142" w14:textId="6DC398AB" w:rsidR="00E71F88" w:rsidRPr="001D79AC" w:rsidRDefault="00DB71A4" w:rsidP="005163EC">
            <w:pPr>
              <w:pStyle w:val="acctfourfigures"/>
              <w:tabs>
                <w:tab w:val="clear" w:pos="765"/>
                <w:tab w:val="decimal" w:pos="977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61616F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231</w:t>
            </w:r>
            <w:r w:rsidR="0061616F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435</w:t>
            </w:r>
          </w:p>
        </w:tc>
        <w:tc>
          <w:tcPr>
            <w:tcW w:w="263" w:type="dxa"/>
            <w:vAlign w:val="bottom"/>
          </w:tcPr>
          <w:p w14:paraId="2C477FAF" w14:textId="77777777" w:rsidR="00E71F88" w:rsidRPr="001D79AC" w:rsidRDefault="00E71F88" w:rsidP="00E71F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FA15F8" w14:textId="27238261" w:rsidR="00E71F88" w:rsidRPr="001D79AC" w:rsidRDefault="00DB71A4" w:rsidP="00E71F88">
            <w:pPr>
              <w:pStyle w:val="acctfourfigures"/>
              <w:tabs>
                <w:tab w:val="clear" w:pos="765"/>
                <w:tab w:val="decimal" w:pos="930"/>
              </w:tabs>
              <w:spacing w:line="240" w:lineRule="auto"/>
              <w:ind w:left="-107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E71F8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780</w:t>
            </w:r>
            <w:r w:rsidR="00E71F8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104</w:t>
            </w:r>
          </w:p>
        </w:tc>
      </w:tr>
    </w:tbl>
    <w:p w14:paraId="6F726D71" w14:textId="04680C7D" w:rsidR="000A7B10" w:rsidRPr="001D79AC" w:rsidRDefault="000A7B10" w:rsidP="001D79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1B31A8A" w14:textId="5706071E" w:rsidR="00B46D6A" w:rsidRPr="001D79AC" w:rsidRDefault="00B46D6A" w:rsidP="00B46D6A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1D79AC">
        <w:rPr>
          <w:rFonts w:ascii="Angsana New" w:hAnsi="Angsana New" w:hint="cs"/>
          <w:b/>
          <w:bCs/>
          <w:sz w:val="30"/>
          <w:szCs w:val="30"/>
          <w:cs/>
          <w:lang w:val="th-TH"/>
        </w:rPr>
        <w:t>วัสดุสำรองคลัง</w:t>
      </w:r>
    </w:p>
    <w:p w14:paraId="3F0DE285" w14:textId="77777777" w:rsidR="00B46D6A" w:rsidRPr="001D79AC" w:rsidRDefault="00B46D6A" w:rsidP="00B46D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2"/>
          <w:sz w:val="30"/>
          <w:szCs w:val="30"/>
        </w:rPr>
      </w:pPr>
    </w:p>
    <w:tbl>
      <w:tblPr>
        <w:tblW w:w="9519" w:type="dxa"/>
        <w:tblInd w:w="463" w:type="dxa"/>
        <w:tblLayout w:type="fixed"/>
        <w:tblLook w:val="0000" w:firstRow="0" w:lastRow="0" w:firstColumn="0" w:lastColumn="0" w:noHBand="0" w:noVBand="0"/>
      </w:tblPr>
      <w:tblGrid>
        <w:gridCol w:w="3946"/>
        <w:gridCol w:w="1260"/>
        <w:gridCol w:w="268"/>
        <w:gridCol w:w="1171"/>
        <w:gridCol w:w="268"/>
        <w:gridCol w:w="1173"/>
        <w:gridCol w:w="270"/>
        <w:gridCol w:w="1163"/>
      </w:tblGrid>
      <w:tr w:rsidR="00CE4BE7" w:rsidRPr="001D79AC" w14:paraId="1C156ED0" w14:textId="77777777" w:rsidTr="00C55D86">
        <w:trPr>
          <w:trHeight w:val="419"/>
          <w:tblHeader/>
        </w:trPr>
        <w:tc>
          <w:tcPr>
            <w:tcW w:w="2072" w:type="pct"/>
            <w:vAlign w:val="bottom"/>
          </w:tcPr>
          <w:p w14:paraId="12B7DF9C" w14:textId="77777777" w:rsidR="00B46D6A" w:rsidRPr="001D79AC" w:rsidRDefault="00B46D6A" w:rsidP="00D028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18" w:type="pct"/>
            <w:gridSpan w:val="3"/>
            <w:vAlign w:val="bottom"/>
          </w:tcPr>
          <w:p w14:paraId="330A2E9A" w14:textId="77777777" w:rsidR="00B46D6A" w:rsidRPr="001D79AC" w:rsidRDefault="00B46D6A" w:rsidP="00D02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1" w:type="pct"/>
            <w:vAlign w:val="bottom"/>
          </w:tcPr>
          <w:p w14:paraId="28AA9600" w14:textId="77777777" w:rsidR="00B46D6A" w:rsidRPr="001D79AC" w:rsidRDefault="00B46D6A" w:rsidP="00D02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9" w:type="pct"/>
            <w:gridSpan w:val="3"/>
            <w:vAlign w:val="bottom"/>
          </w:tcPr>
          <w:p w14:paraId="33493F7D" w14:textId="77777777" w:rsidR="00B46D6A" w:rsidRPr="001D79AC" w:rsidRDefault="00B46D6A" w:rsidP="00D02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E4BE7" w:rsidRPr="001D79AC" w14:paraId="5C0C6B15" w14:textId="77777777" w:rsidTr="00C55D86">
        <w:trPr>
          <w:trHeight w:val="407"/>
          <w:tblHeader/>
        </w:trPr>
        <w:tc>
          <w:tcPr>
            <w:tcW w:w="2072" w:type="pct"/>
            <w:vAlign w:val="bottom"/>
          </w:tcPr>
          <w:p w14:paraId="7D48D137" w14:textId="77777777" w:rsidR="00E23817" w:rsidRPr="001D79AC" w:rsidRDefault="00E23817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458"/>
                <w:tab w:val="decimal" w:pos="796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6D8F18E6" w14:textId="41E51D4D" w:rsidR="00E23817" w:rsidRPr="001D79AC" w:rsidRDefault="00DB71A4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41" w:type="pct"/>
            <w:vAlign w:val="bottom"/>
          </w:tcPr>
          <w:p w14:paraId="25BB1B61" w14:textId="77777777" w:rsidR="00E23817" w:rsidRPr="001D79AC" w:rsidRDefault="00E23817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shd w:val="clear" w:color="auto" w:fill="auto"/>
            <w:vAlign w:val="bottom"/>
          </w:tcPr>
          <w:p w14:paraId="16161A67" w14:textId="1809991C" w:rsidR="00E23817" w:rsidRPr="001D79AC" w:rsidRDefault="00DB71A4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41" w:type="pct"/>
            <w:vAlign w:val="bottom"/>
          </w:tcPr>
          <w:p w14:paraId="68FFA3CD" w14:textId="77777777" w:rsidR="00E23817" w:rsidRPr="001D79AC" w:rsidRDefault="00E23817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6" w:type="pct"/>
            <w:shd w:val="clear" w:color="auto" w:fill="auto"/>
            <w:vAlign w:val="bottom"/>
          </w:tcPr>
          <w:p w14:paraId="323BED21" w14:textId="0E15ABDE" w:rsidR="00E23817" w:rsidRPr="001D79AC" w:rsidRDefault="00DB71A4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42" w:type="pct"/>
            <w:vAlign w:val="bottom"/>
          </w:tcPr>
          <w:p w14:paraId="4004D5EB" w14:textId="77777777" w:rsidR="00E23817" w:rsidRPr="001D79AC" w:rsidRDefault="00E23817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14:paraId="148F646D" w14:textId="73F33479" w:rsidR="00E23817" w:rsidRPr="001D79AC" w:rsidRDefault="00DB71A4" w:rsidP="00E238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</w:tr>
      <w:tr w:rsidR="00CE4BE7" w:rsidRPr="001D79AC" w14:paraId="4E897AE3" w14:textId="77777777" w:rsidTr="00C55D86">
        <w:trPr>
          <w:trHeight w:val="407"/>
          <w:tblHeader/>
        </w:trPr>
        <w:tc>
          <w:tcPr>
            <w:tcW w:w="2072" w:type="pct"/>
            <w:vAlign w:val="bottom"/>
          </w:tcPr>
          <w:p w14:paraId="6374FB63" w14:textId="77777777" w:rsidR="00B46D6A" w:rsidRPr="001D79AC" w:rsidRDefault="00B46D6A" w:rsidP="00D02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28" w:type="pct"/>
            <w:gridSpan w:val="7"/>
            <w:vAlign w:val="bottom"/>
          </w:tcPr>
          <w:p w14:paraId="19DD0159" w14:textId="77777777" w:rsidR="00B46D6A" w:rsidRPr="001D79AC" w:rsidRDefault="00B46D6A" w:rsidP="00D02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E4BE7" w:rsidRPr="001D79AC" w14:paraId="437F7F29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0B3C4237" w14:textId="77777777" w:rsidR="00C738F8" w:rsidRPr="001D79AC" w:rsidRDefault="00C738F8" w:rsidP="00FF5334">
            <w:pPr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น้ำมันเชื้อเพลิง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21C4F31A" w14:textId="32B9BC35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138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791</w:t>
            </w:r>
          </w:p>
        </w:tc>
        <w:tc>
          <w:tcPr>
            <w:tcW w:w="141" w:type="pct"/>
            <w:vAlign w:val="bottom"/>
          </w:tcPr>
          <w:p w14:paraId="1BAEEBFD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209FFD96" w14:textId="55F864F4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187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057</w:t>
            </w:r>
          </w:p>
        </w:tc>
        <w:tc>
          <w:tcPr>
            <w:tcW w:w="141" w:type="pct"/>
            <w:vAlign w:val="bottom"/>
          </w:tcPr>
          <w:p w14:paraId="34D03192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320A6BDB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54D884C7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116AA66E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7668734B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0D3E2063" w14:textId="77777777" w:rsidR="00C738F8" w:rsidRPr="001D79AC" w:rsidRDefault="00C738F8" w:rsidP="00FF5334">
            <w:pPr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วัสดุสำรองคลัง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236D3D4C" w14:textId="076FEBCB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569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904</w:t>
            </w:r>
          </w:p>
        </w:tc>
        <w:tc>
          <w:tcPr>
            <w:tcW w:w="141" w:type="pct"/>
            <w:vAlign w:val="bottom"/>
          </w:tcPr>
          <w:p w14:paraId="30D56374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055520A0" w14:textId="2928FCF5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653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033</w:t>
            </w:r>
          </w:p>
        </w:tc>
        <w:tc>
          <w:tcPr>
            <w:tcW w:w="141" w:type="pct"/>
            <w:vAlign w:val="bottom"/>
          </w:tcPr>
          <w:p w14:paraId="2DD1588B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533E8BBC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218390D4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4F57CD36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14D46517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201C0CEB" w14:textId="77777777" w:rsidR="00C738F8" w:rsidRPr="001D79AC" w:rsidRDefault="00C738F8" w:rsidP="00FF5334">
            <w:pPr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วัสดุสำรองคลังระหว่างทาง</w:t>
            </w:r>
          </w:p>
        </w:tc>
        <w:tc>
          <w:tcPr>
            <w:tcW w:w="66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F2852D5" w14:textId="52750627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40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548</w:t>
            </w:r>
          </w:p>
        </w:tc>
        <w:tc>
          <w:tcPr>
            <w:tcW w:w="141" w:type="pct"/>
            <w:vAlign w:val="bottom"/>
          </w:tcPr>
          <w:p w14:paraId="78FEAFCF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DAB90E8" w14:textId="6EB9FCC9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19E3061A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56DC38D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EF3C33A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8955B16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784CE0A4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3336CDD7" w14:textId="77777777" w:rsidR="00C738F8" w:rsidRPr="001D79AC" w:rsidRDefault="00C738F8" w:rsidP="00FF5334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6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8838A92" w14:textId="2A737C81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C738F8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749</w:t>
            </w:r>
            <w:r w:rsidR="00C738F8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243</w:t>
            </w:r>
          </w:p>
        </w:tc>
        <w:tc>
          <w:tcPr>
            <w:tcW w:w="141" w:type="pct"/>
            <w:vAlign w:val="bottom"/>
          </w:tcPr>
          <w:p w14:paraId="4967D83B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5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FDF3D6E" w14:textId="5618F1C1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="00C738F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856</w:t>
            </w:r>
            <w:r w:rsidR="00C738F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595</w:t>
            </w:r>
          </w:p>
        </w:tc>
        <w:tc>
          <w:tcPr>
            <w:tcW w:w="141" w:type="pct"/>
            <w:shd w:val="clear" w:color="auto" w:fill="auto"/>
            <w:vAlign w:val="bottom"/>
          </w:tcPr>
          <w:p w14:paraId="22447151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6BBE76D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1AA0082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1E2791B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2FE8E79C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3852D9A2" w14:textId="77777777" w:rsidR="00C738F8" w:rsidRPr="001D79AC" w:rsidRDefault="00C738F8" w:rsidP="00FF5334">
            <w:pPr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ค่าเผื่อวัสดุสำรองคลังล้าสมัย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5D73DE9C" w14:textId="0020E0AD" w:rsidR="00C738F8" w:rsidRPr="001D79AC" w:rsidRDefault="00C738F8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900</w:t>
            </w:r>
            <w:r w:rsidR="00C81986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755</w:t>
            </w:r>
            <w:r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1" w:type="pct"/>
            <w:vAlign w:val="bottom"/>
          </w:tcPr>
          <w:p w14:paraId="413000CE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99BBB85" w14:textId="34E8AC9E" w:rsidR="00C738F8" w:rsidRPr="001D79AC" w:rsidRDefault="00C738F8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976</w:t>
            </w: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202</w:t>
            </w: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1" w:type="pct"/>
            <w:vAlign w:val="bottom"/>
          </w:tcPr>
          <w:p w14:paraId="1675D19C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40F6FD8D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5E69E6AF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1FC3A6F6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7C640617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150A2703" w14:textId="77777777" w:rsidR="00C81986" w:rsidRPr="001D79AC" w:rsidRDefault="00C81986" w:rsidP="00C81986">
            <w:pPr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     ค่าเผื่อการปรับลดมูลค่า</w:t>
            </w:r>
            <w:r w:rsidRPr="001D79AC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น้ำมันเชื้อเพลิง</w:t>
            </w:r>
          </w:p>
        </w:tc>
        <w:tc>
          <w:tcPr>
            <w:tcW w:w="66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8761AD" w14:textId="347C448D" w:rsidR="00C81986" w:rsidRPr="001D79AC" w:rsidRDefault="00C81986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884</w:t>
            </w:r>
            <w:r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1" w:type="pct"/>
            <w:vAlign w:val="bottom"/>
          </w:tcPr>
          <w:p w14:paraId="01BAFD8C" w14:textId="77777777" w:rsidR="00C81986" w:rsidRPr="001D79AC" w:rsidRDefault="00C81986" w:rsidP="00C819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tcBorders>
              <w:bottom w:val="single" w:sz="4" w:space="0" w:color="auto"/>
            </w:tcBorders>
            <w:vAlign w:val="bottom"/>
          </w:tcPr>
          <w:p w14:paraId="7D9D9336" w14:textId="77777777" w:rsidR="00C81986" w:rsidRPr="001D79AC" w:rsidRDefault="00C81986" w:rsidP="00C81986">
            <w:pPr>
              <w:pStyle w:val="acctfourfigures"/>
              <w:tabs>
                <w:tab w:val="clear" w:pos="765"/>
                <w:tab w:val="decimal" w:pos="628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1" w:type="pct"/>
            <w:vAlign w:val="bottom"/>
          </w:tcPr>
          <w:p w14:paraId="21257708" w14:textId="77777777" w:rsidR="00C81986" w:rsidRPr="001D79AC" w:rsidRDefault="00C81986" w:rsidP="00C819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  <w:vAlign w:val="bottom"/>
          </w:tcPr>
          <w:p w14:paraId="3554346A" w14:textId="77777777" w:rsidR="00C81986" w:rsidRPr="001D79AC" w:rsidRDefault="00C81986" w:rsidP="00C81986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7A6B9D6C" w14:textId="77777777" w:rsidR="00C81986" w:rsidRPr="001D79AC" w:rsidRDefault="00C81986" w:rsidP="00C819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vAlign w:val="bottom"/>
          </w:tcPr>
          <w:p w14:paraId="0D832D0D" w14:textId="77777777" w:rsidR="00C81986" w:rsidRPr="001D79AC" w:rsidRDefault="00C81986" w:rsidP="00C81986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7C060E29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244A8D4E" w14:textId="77777777" w:rsidR="00C738F8" w:rsidRPr="001D79AC" w:rsidRDefault="00C738F8" w:rsidP="00FF5334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66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B1BA102" w14:textId="31FE8405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782</w:t>
            </w:r>
            <w:r w:rsidR="00C738F8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604</w:t>
            </w:r>
          </w:p>
        </w:tc>
        <w:tc>
          <w:tcPr>
            <w:tcW w:w="141" w:type="pct"/>
            <w:vAlign w:val="bottom"/>
          </w:tcPr>
          <w:p w14:paraId="4DFCA1FE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DF6610" w14:textId="079A01AC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738F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880</w:t>
            </w:r>
            <w:r w:rsidR="00C738F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393</w:t>
            </w:r>
          </w:p>
        </w:tc>
        <w:tc>
          <w:tcPr>
            <w:tcW w:w="141" w:type="pct"/>
            <w:vAlign w:val="bottom"/>
          </w:tcPr>
          <w:p w14:paraId="685B5704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26212D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38D38454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</w:tabs>
              <w:ind w:right="204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886136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44B0C237" w14:textId="77777777" w:rsidTr="00C55D86">
        <w:trPr>
          <w:trHeight w:val="215"/>
        </w:trPr>
        <w:tc>
          <w:tcPr>
            <w:tcW w:w="2072" w:type="pct"/>
            <w:vAlign w:val="bottom"/>
          </w:tcPr>
          <w:p w14:paraId="55323595" w14:textId="77777777" w:rsidR="00CE4BE7" w:rsidRPr="001D79AC" w:rsidRDefault="00CE4BE7" w:rsidP="00FF5334">
            <w:pPr>
              <w:tabs>
                <w:tab w:val="clear" w:pos="227"/>
                <w:tab w:val="left" w:pos="342"/>
              </w:tabs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662" w:type="pct"/>
            <w:shd w:val="clear" w:color="auto" w:fill="auto"/>
            <w:vAlign w:val="bottom"/>
          </w:tcPr>
          <w:p w14:paraId="023E7E42" w14:textId="77777777" w:rsidR="00CE4BE7" w:rsidRPr="001D79AC" w:rsidRDefault="00CE4BE7" w:rsidP="00A54D2E">
            <w:pPr>
              <w:pStyle w:val="acctfourfigures"/>
              <w:tabs>
                <w:tab w:val="left" w:pos="720"/>
                <w:tab w:val="decimal" w:pos="860"/>
              </w:tabs>
              <w:spacing w:line="240" w:lineRule="atLeast"/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Align w:val="bottom"/>
          </w:tcPr>
          <w:p w14:paraId="327E5762" w14:textId="77777777" w:rsidR="00CE4BE7" w:rsidRPr="001D79AC" w:rsidRDefault="00CE4BE7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33EB274B" w14:textId="77777777" w:rsidR="00CE4BE7" w:rsidRPr="001D79AC" w:rsidRDefault="00CE4BE7" w:rsidP="003D45D5">
            <w:pPr>
              <w:pStyle w:val="acctfourfigures"/>
              <w:tabs>
                <w:tab w:val="left" w:pos="720"/>
                <w:tab w:val="decimal" w:pos="860"/>
              </w:tabs>
              <w:spacing w:line="240" w:lineRule="atLeast"/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Align w:val="bottom"/>
          </w:tcPr>
          <w:p w14:paraId="5F4F26CF" w14:textId="77777777" w:rsidR="00CE4BE7" w:rsidRPr="001D79AC" w:rsidRDefault="00CE4BE7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7A90C6BC" w14:textId="77777777" w:rsidR="00CE4BE7" w:rsidRPr="001D79AC" w:rsidRDefault="00CE4BE7" w:rsidP="00A54D2E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1F251DF3" w14:textId="77777777" w:rsidR="00CE4BE7" w:rsidRPr="001D79AC" w:rsidRDefault="00CE4BE7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6DFAAC4C" w14:textId="77777777" w:rsidR="00CE4BE7" w:rsidRPr="001D79AC" w:rsidRDefault="00CE4BE7" w:rsidP="003D45D5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4BE7" w:rsidRPr="001D79AC" w14:paraId="05069FCD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473447E8" w14:textId="77777777" w:rsidR="00C738F8" w:rsidRPr="001D79AC" w:rsidRDefault="00C738F8" w:rsidP="00FF5334">
            <w:pPr>
              <w:tabs>
                <w:tab w:val="clear" w:pos="227"/>
                <w:tab w:val="left" w:pos="34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sz w:val="30"/>
                <w:szCs w:val="30"/>
                <w:cs/>
              </w:rPr>
              <w:t>ต้นทุนของวัสดุสำรองคลังที่บันทึกรวมใน</w:t>
            </w:r>
            <w:r w:rsidRPr="001D79AC">
              <w:rPr>
                <w:rFonts w:ascii="Angsana New" w:hAnsi="Angsana New" w:hint="cs"/>
                <w:b/>
                <w:sz w:val="30"/>
                <w:szCs w:val="30"/>
                <w:cs/>
              </w:rPr>
              <w:br/>
              <w:t xml:space="preserve">   บัญชีต้นทุนขาย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3BB76E24" w14:textId="77777777" w:rsidR="00C738F8" w:rsidRPr="001D79AC" w:rsidRDefault="00C738F8" w:rsidP="00A54D2E">
            <w:pPr>
              <w:pStyle w:val="acctfourfigures"/>
              <w:tabs>
                <w:tab w:val="left" w:pos="720"/>
                <w:tab w:val="decimal" w:pos="860"/>
              </w:tabs>
              <w:spacing w:line="240" w:lineRule="atLeast"/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Align w:val="bottom"/>
          </w:tcPr>
          <w:p w14:paraId="07093346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0700AFE4" w14:textId="77777777" w:rsidR="00C738F8" w:rsidRPr="001D79AC" w:rsidRDefault="00C738F8" w:rsidP="003D45D5">
            <w:pPr>
              <w:pStyle w:val="acctfourfigures"/>
              <w:tabs>
                <w:tab w:val="left" w:pos="720"/>
                <w:tab w:val="decimal" w:pos="860"/>
              </w:tabs>
              <w:spacing w:line="240" w:lineRule="atLeast"/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Align w:val="bottom"/>
          </w:tcPr>
          <w:p w14:paraId="40687ECB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03D4F7BC" w14:textId="77777777" w:rsidR="00C738F8" w:rsidRPr="001D79AC" w:rsidRDefault="00C738F8" w:rsidP="00A54D2E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1C308D70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0DAEC6A0" w14:textId="77777777" w:rsidR="00C738F8" w:rsidRPr="001D79AC" w:rsidRDefault="00C738F8" w:rsidP="003D45D5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4BE7" w:rsidRPr="001D79AC" w14:paraId="13EE797F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6A2D2D5F" w14:textId="6A9AF6B4" w:rsidR="00C738F8" w:rsidRPr="001D79AC" w:rsidRDefault="007B0E51" w:rsidP="007B0E51">
            <w:pPr>
              <w:numPr>
                <w:ilvl w:val="0"/>
                <w:numId w:val="28"/>
              </w:numPr>
              <w:ind w:hanging="200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623294AA" w14:textId="174C3A18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112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723</w:t>
            </w:r>
          </w:p>
        </w:tc>
        <w:tc>
          <w:tcPr>
            <w:tcW w:w="141" w:type="pct"/>
            <w:vAlign w:val="bottom"/>
          </w:tcPr>
          <w:p w14:paraId="497E20F6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06C36A18" w14:textId="50CA3FDF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118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153</w:t>
            </w:r>
          </w:p>
        </w:tc>
        <w:tc>
          <w:tcPr>
            <w:tcW w:w="141" w:type="pct"/>
            <w:vAlign w:val="bottom"/>
          </w:tcPr>
          <w:p w14:paraId="11C9BD57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037162F0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2FED4ABC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3D58D4F4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5317E23A" w14:textId="77777777" w:rsidTr="00C55D86">
        <w:trPr>
          <w:trHeight w:val="407"/>
        </w:trPr>
        <w:tc>
          <w:tcPr>
            <w:tcW w:w="2072" w:type="pct"/>
            <w:vAlign w:val="bottom"/>
          </w:tcPr>
          <w:p w14:paraId="2ACDE861" w14:textId="0A1CF07D" w:rsidR="00C738F8" w:rsidRPr="001D79AC" w:rsidRDefault="007B0E51" w:rsidP="007B0E51">
            <w:pPr>
              <w:numPr>
                <w:ilvl w:val="0"/>
                <w:numId w:val="28"/>
              </w:numPr>
              <w:ind w:hanging="200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cs/>
              </w:rPr>
              <w:t>การปรับลดมูลค่า</w:t>
            </w:r>
            <w:r w:rsidR="007553B8" w:rsidRPr="001D79AC">
              <w:rPr>
                <w:rFonts w:ascii="Angsana New" w:hAnsi="Angsana New" w:hint="cs"/>
                <w:sz w:val="30"/>
                <w:szCs w:val="30"/>
                <w:cs/>
              </w:rPr>
              <w:t>วัสดุสำรองคลังล้าสมัย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385889CF" w14:textId="3E634E51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74</w:t>
            </w:r>
            <w:r w:rsidR="00C738F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61</w:t>
            </w:r>
            <w:r w:rsidR="00E06727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41" w:type="pct"/>
            <w:vAlign w:val="bottom"/>
          </w:tcPr>
          <w:p w14:paraId="37ABA95C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4F8CFC1F" w14:textId="6C237B83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403</w:t>
            </w:r>
          </w:p>
        </w:tc>
        <w:tc>
          <w:tcPr>
            <w:tcW w:w="141" w:type="pct"/>
            <w:vAlign w:val="bottom"/>
          </w:tcPr>
          <w:p w14:paraId="6EB118F6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vAlign w:val="bottom"/>
          </w:tcPr>
          <w:p w14:paraId="1B177E32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6F50FC22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10E5987E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1CC3321E" w14:textId="77777777" w:rsidTr="00C55D86">
        <w:trPr>
          <w:trHeight w:val="419"/>
        </w:trPr>
        <w:tc>
          <w:tcPr>
            <w:tcW w:w="2072" w:type="pct"/>
            <w:vAlign w:val="bottom"/>
          </w:tcPr>
          <w:p w14:paraId="564EBDB6" w14:textId="53274CB5" w:rsidR="00C738F8" w:rsidRPr="001D79AC" w:rsidRDefault="007B0E51" w:rsidP="007B0E51">
            <w:pPr>
              <w:numPr>
                <w:ilvl w:val="0"/>
                <w:numId w:val="28"/>
              </w:numPr>
              <w:ind w:hanging="200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7553B8" w:rsidRPr="001D79AC">
              <w:rPr>
                <w:rFonts w:ascii="Angsana New" w:hAnsi="Angsana New"/>
                <w:sz w:val="30"/>
                <w:szCs w:val="30"/>
              </w:rPr>
              <w:t>(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cs/>
              </w:rPr>
              <w:t>กลับรายการ</w:t>
            </w:r>
            <w:r w:rsidR="007553B8" w:rsidRPr="001D79AC"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="00C738F8" w:rsidRPr="001D79AC">
              <w:rPr>
                <w:rFonts w:ascii="Angsana New" w:hAnsi="Angsana New" w:hint="cs"/>
                <w:sz w:val="30"/>
                <w:szCs w:val="30"/>
                <w:cs/>
              </w:rPr>
              <w:t>การปรับลดมูลค่า</w:t>
            </w:r>
            <w:r w:rsidR="007553B8" w:rsidRPr="001D79AC">
              <w:rPr>
                <w:rFonts w:ascii="Angsana New" w:hAnsi="Angsana New" w:hint="cs"/>
                <w:sz w:val="30"/>
                <w:szCs w:val="30"/>
                <w:cs/>
              </w:rPr>
              <w:t>น้ำมัน</w:t>
            </w:r>
            <w:r w:rsidR="00B62A98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B62A98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7553B8" w:rsidRPr="001D79AC">
              <w:rPr>
                <w:rFonts w:ascii="Angsana New" w:hAnsi="Angsana New" w:hint="cs"/>
                <w:sz w:val="30"/>
                <w:szCs w:val="30"/>
                <w:cs/>
              </w:rPr>
              <w:t>เชื้อเพลิง</w:t>
            </w:r>
            <w:r w:rsidR="00981F34" w:rsidRPr="001D79AC">
              <w:rPr>
                <w:rFonts w:ascii="Angsana New" w:hAnsi="Angsana New" w:hint="cs"/>
                <w:sz w:val="30"/>
                <w:szCs w:val="30"/>
                <w:cs/>
              </w:rPr>
              <w:t>เป็นมูลค่าสุทธิที่คาดว่าจะได้รับ</w:t>
            </w:r>
          </w:p>
        </w:tc>
        <w:tc>
          <w:tcPr>
            <w:tcW w:w="66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D0C583" w14:textId="3B9DB287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="007553B8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884</w:t>
            </w:r>
          </w:p>
        </w:tc>
        <w:tc>
          <w:tcPr>
            <w:tcW w:w="141" w:type="pct"/>
            <w:vAlign w:val="bottom"/>
          </w:tcPr>
          <w:p w14:paraId="5535F6A0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5" w:type="pct"/>
            <w:tcBorders>
              <w:bottom w:val="single" w:sz="4" w:space="0" w:color="auto"/>
            </w:tcBorders>
            <w:vAlign w:val="bottom"/>
          </w:tcPr>
          <w:p w14:paraId="12432F45" w14:textId="728F3B95" w:rsidR="00C738F8" w:rsidRPr="001D79AC" w:rsidRDefault="00C738F8" w:rsidP="003D45D5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</w:t>
            </w: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565</w:t>
            </w:r>
            <w:r w:rsidRPr="001D79AC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1" w:type="pct"/>
            <w:vAlign w:val="bottom"/>
          </w:tcPr>
          <w:p w14:paraId="3679270F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  <w:vAlign w:val="bottom"/>
          </w:tcPr>
          <w:p w14:paraId="60DC3EBE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7C5FE61F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vAlign w:val="bottom"/>
          </w:tcPr>
          <w:p w14:paraId="060C3112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CE4BE7" w:rsidRPr="001D79AC" w14:paraId="4CF9851F" w14:textId="77777777" w:rsidTr="00C55D86">
        <w:trPr>
          <w:trHeight w:val="419"/>
        </w:trPr>
        <w:tc>
          <w:tcPr>
            <w:tcW w:w="2072" w:type="pct"/>
            <w:vAlign w:val="bottom"/>
          </w:tcPr>
          <w:p w14:paraId="076673AE" w14:textId="77777777" w:rsidR="00C738F8" w:rsidRPr="001D79AC" w:rsidRDefault="00C738F8" w:rsidP="00FF5334">
            <w:pPr>
              <w:tabs>
                <w:tab w:val="clear" w:pos="4451"/>
                <w:tab w:val="clear" w:pos="4678"/>
                <w:tab w:val="left" w:pos="365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66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0709855" w14:textId="2586BD8D" w:rsidR="00C738F8" w:rsidRPr="001D79AC" w:rsidRDefault="00DB71A4" w:rsidP="007B0E51">
            <w:pPr>
              <w:pStyle w:val="acctfourfigures"/>
              <w:tabs>
                <w:tab w:val="clear" w:pos="765"/>
                <w:tab w:val="decimal" w:pos="1030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253</w:t>
            </w:r>
            <w:r w:rsidR="00C81986" w:rsidRPr="001D79A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22</w:t>
            </w:r>
            <w:r w:rsidR="00E0672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1" w:type="pct"/>
            <w:vAlign w:val="bottom"/>
          </w:tcPr>
          <w:p w14:paraId="7A90983E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2D788A" w14:textId="01EC414E" w:rsidR="00C738F8" w:rsidRPr="001D79AC" w:rsidRDefault="00DB71A4" w:rsidP="003D45D5">
            <w:pPr>
              <w:pStyle w:val="acctfourfigures"/>
              <w:tabs>
                <w:tab w:val="clear" w:pos="765"/>
                <w:tab w:val="decimal" w:pos="95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142</w:t>
            </w:r>
            <w:r w:rsidR="00C738F8" w:rsidRPr="001D79AC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991</w:t>
            </w:r>
          </w:p>
        </w:tc>
        <w:tc>
          <w:tcPr>
            <w:tcW w:w="141" w:type="pct"/>
            <w:vAlign w:val="bottom"/>
          </w:tcPr>
          <w:p w14:paraId="23760872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2ECDBE" w14:textId="77777777" w:rsidR="00C738F8" w:rsidRPr="001D79AC" w:rsidRDefault="00C738F8" w:rsidP="00A54D2E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vAlign w:val="bottom"/>
          </w:tcPr>
          <w:p w14:paraId="58979AB5" w14:textId="77777777" w:rsidR="00C738F8" w:rsidRPr="001D79AC" w:rsidRDefault="00C738F8" w:rsidP="003D45D5">
            <w:pPr>
              <w:tabs>
                <w:tab w:val="clear" w:pos="227"/>
                <w:tab w:val="clear" w:pos="454"/>
                <w:tab w:val="clear" w:pos="680"/>
              </w:tabs>
              <w:ind w:right="204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1703CC" w14:textId="77777777" w:rsidR="00C738F8" w:rsidRPr="001D79AC" w:rsidRDefault="00C738F8" w:rsidP="003D45D5">
            <w:pPr>
              <w:pStyle w:val="acctfourfigures"/>
              <w:tabs>
                <w:tab w:val="clear" w:pos="765"/>
                <w:tab w:val="decimal" w:pos="575"/>
              </w:tabs>
              <w:spacing w:line="240" w:lineRule="auto"/>
              <w:ind w:left="-108" w:right="-28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</w:tr>
    </w:tbl>
    <w:p w14:paraId="7748B839" w14:textId="1E94848B" w:rsidR="00D23C8C" w:rsidRPr="001D79AC" w:rsidRDefault="00D23C8C" w:rsidP="001F75FA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1D79AC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เงินลงทุนในบริษัทร่วมและการร่วมค้า</w:t>
      </w:r>
    </w:p>
    <w:p w14:paraId="3BD061DC" w14:textId="77777777" w:rsidR="00913867" w:rsidRPr="001D79AC" w:rsidRDefault="00913867" w:rsidP="003874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70"/>
        <w:gridCol w:w="267"/>
        <w:gridCol w:w="1173"/>
        <w:gridCol w:w="271"/>
        <w:gridCol w:w="1172"/>
        <w:gridCol w:w="271"/>
        <w:gridCol w:w="1166"/>
      </w:tblGrid>
      <w:tr w:rsidR="00F813C9" w:rsidRPr="001D79AC" w14:paraId="3A54B143" w14:textId="77777777" w:rsidTr="000A7B10">
        <w:trPr>
          <w:trHeight w:val="419"/>
        </w:trPr>
        <w:tc>
          <w:tcPr>
            <w:tcW w:w="2123" w:type="pct"/>
            <w:vAlign w:val="bottom"/>
          </w:tcPr>
          <w:p w14:paraId="44471834" w14:textId="77777777" w:rsidR="00913867" w:rsidRPr="001D79AC" w:rsidRDefault="00913867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68" w:type="pct"/>
            <w:gridSpan w:val="3"/>
            <w:vAlign w:val="bottom"/>
          </w:tcPr>
          <w:p w14:paraId="76785037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2" w:type="pct"/>
            <w:vAlign w:val="bottom"/>
          </w:tcPr>
          <w:p w14:paraId="00AA3935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7" w:type="pct"/>
            <w:gridSpan w:val="3"/>
            <w:vAlign w:val="bottom"/>
          </w:tcPr>
          <w:p w14:paraId="1D615709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813C9" w:rsidRPr="001D79AC" w14:paraId="43CB959D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5E213722" w14:textId="77777777" w:rsidR="00913867" w:rsidRPr="001D79AC" w:rsidRDefault="00913867" w:rsidP="003B2A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80"/>
              </w:tabs>
              <w:ind w:left="90" w:right="-10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13" w:type="pct"/>
            <w:shd w:val="clear" w:color="auto" w:fill="auto"/>
            <w:vAlign w:val="bottom"/>
          </w:tcPr>
          <w:p w14:paraId="3B4D0924" w14:textId="6C2BFD09" w:rsidR="00913867" w:rsidRPr="001D79AC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0" w:type="pct"/>
            <w:vAlign w:val="bottom"/>
          </w:tcPr>
          <w:p w14:paraId="1564723D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shd w:val="clear" w:color="auto" w:fill="auto"/>
            <w:vAlign w:val="bottom"/>
          </w:tcPr>
          <w:p w14:paraId="497F3E90" w14:textId="37042593" w:rsidR="00913867" w:rsidRPr="001D79AC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2" w:type="pct"/>
            <w:vAlign w:val="bottom"/>
          </w:tcPr>
          <w:p w14:paraId="31900131" w14:textId="77777777" w:rsidR="00913867" w:rsidRPr="001D79AC" w:rsidRDefault="00913867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4" w:type="pct"/>
            <w:shd w:val="clear" w:color="auto" w:fill="auto"/>
            <w:vAlign w:val="bottom"/>
          </w:tcPr>
          <w:p w14:paraId="7C8A7755" w14:textId="7E4D0220" w:rsidR="00913867" w:rsidRPr="001D79AC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2" w:type="pct"/>
            <w:vAlign w:val="bottom"/>
          </w:tcPr>
          <w:p w14:paraId="67110378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14:paraId="12BEFBB9" w14:textId="18CF9B17" w:rsidR="00913867" w:rsidRPr="001D79AC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1D79AC" w14:paraId="34DF9D98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743784B8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77" w:type="pct"/>
            <w:gridSpan w:val="7"/>
            <w:vAlign w:val="bottom"/>
          </w:tcPr>
          <w:p w14:paraId="10EB7B23" w14:textId="77777777" w:rsidR="00913867" w:rsidRPr="001D79AC" w:rsidRDefault="00913867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3745B" w:rsidRPr="001D79AC" w14:paraId="51FB93BA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01ADACAF" w14:textId="33BF1D56" w:rsidR="0033745B" w:rsidRPr="001D79AC" w:rsidRDefault="0033745B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7EC66E97" w14:textId="3EAC7660" w:rsidR="0033745B" w:rsidRPr="001D79AC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31</w:t>
            </w:r>
            <w:r w:rsidR="00964CB0" w:rsidRPr="001D79AC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103</w:t>
            </w:r>
            <w:r w:rsidR="00964CB0" w:rsidRPr="001D79AC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146</w:t>
            </w:r>
          </w:p>
        </w:tc>
        <w:tc>
          <w:tcPr>
            <w:tcW w:w="140" w:type="pct"/>
            <w:vAlign w:val="bottom"/>
          </w:tcPr>
          <w:p w14:paraId="1D8D9FD4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5D395411" w14:textId="17607FD5" w:rsidR="0033745B" w:rsidRPr="001D79AC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30</w:t>
            </w:r>
            <w:r w:rsidR="0033745B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722</w:t>
            </w:r>
            <w:r w:rsidR="0033745B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141</w:t>
            </w:r>
          </w:p>
        </w:tc>
        <w:tc>
          <w:tcPr>
            <w:tcW w:w="142" w:type="pct"/>
            <w:vAlign w:val="bottom"/>
          </w:tcPr>
          <w:p w14:paraId="7B5AF806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6BE9F4F0" w14:textId="674C0272" w:rsidR="0033745B" w:rsidRPr="001D79AC" w:rsidRDefault="00DB71A4" w:rsidP="00663A71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="00663A71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681</w:t>
            </w:r>
            <w:r w:rsidR="00663A71" w:rsidRPr="001D79AC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107</w:t>
            </w:r>
          </w:p>
        </w:tc>
        <w:tc>
          <w:tcPr>
            <w:tcW w:w="142" w:type="pct"/>
            <w:vAlign w:val="bottom"/>
          </w:tcPr>
          <w:p w14:paraId="096697A6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3FD4638B" w14:textId="0D019129" w:rsidR="0033745B" w:rsidRPr="001D79AC" w:rsidRDefault="00DB71A4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="0033745B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417</w:t>
            </w:r>
            <w:r w:rsidR="0033745B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661</w:t>
            </w:r>
          </w:p>
        </w:tc>
      </w:tr>
      <w:tr w:rsidR="0033745B" w:rsidRPr="001D79AC" w14:paraId="76966BF2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3B5F244E" w14:textId="77777777" w:rsidR="0033745B" w:rsidRPr="001D79AC" w:rsidRDefault="0033745B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ผลกระทบจากการเปลี่ยนแปลง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4C00A717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501706A1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1E663032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5153C29C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155DA959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45368A88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586D5D05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3745B" w:rsidRPr="001D79AC" w14:paraId="01DBCD14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03B808AC" w14:textId="77777777" w:rsidR="0033745B" w:rsidRPr="001D79AC" w:rsidRDefault="0033745B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นโยบายบัญชี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(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สุทธิจากภาษี)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4631555F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6DA501C3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E419763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6559B36A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3D44CC7D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1365AF3B" w14:textId="77777777" w:rsidR="0033745B" w:rsidRPr="001D79AC" w:rsidRDefault="0033745B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3F00196A" w14:textId="77777777" w:rsidR="0033745B" w:rsidRPr="001D79AC" w:rsidRDefault="0033745B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43660" w:rsidRPr="001D79AC" w14:paraId="1C11D345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68573C60" w14:textId="2A9FEAF5" w:rsidR="00243660" w:rsidRPr="001D79AC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  - 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มาตรฐานการรายงานทางการเงิน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ฉบับที่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75B40CFC" w14:textId="77777777" w:rsidR="00243660" w:rsidRPr="001D79AC" w:rsidRDefault="00F742D7" w:rsidP="00F742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176315C9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4F478BC5" w14:textId="7CDD3843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183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790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2" w:type="pct"/>
            <w:vAlign w:val="bottom"/>
          </w:tcPr>
          <w:p w14:paraId="06C9F6E9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0D12032B" w14:textId="77777777" w:rsidR="00243660" w:rsidRPr="001D79AC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071036C8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141245F0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43660" w:rsidRPr="001D79AC" w14:paraId="027D9AB8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72E2B1B0" w14:textId="77777777" w:rsidR="00243660" w:rsidRPr="001D79AC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ส่วนแบ่งกำไรของการร่วมค้าและบริษัทร่วม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7DC7B2E8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712765CA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0F78EBCC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2CFABCDD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2A2C3644" w14:textId="77777777" w:rsidR="00243660" w:rsidRPr="001D79AC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7D2A8938" w14:textId="77777777" w:rsidR="00243660" w:rsidRPr="001D79AC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8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63DF2439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43660" w:rsidRPr="001D79AC" w14:paraId="12F2B356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27A5298F" w14:textId="77777777" w:rsidR="00243660" w:rsidRPr="001D79AC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1D79AC">
              <w:rPr>
                <w:rFonts w:ascii="Angsana New" w:hAnsi="Angsana New" w:hint="cs"/>
                <w:sz w:val="30"/>
                <w:szCs w:val="30"/>
              </w:rPr>
              <w:t xml:space="preserve">  </w:t>
            </w:r>
            <w:r w:rsidRPr="001D79AC">
              <w:rPr>
                <w:rFonts w:ascii="Angsana New" w:hAnsi="Angsana New" w:hint="cs"/>
                <w:sz w:val="30"/>
                <w:szCs w:val="30"/>
                <w:cs/>
              </w:rPr>
              <w:t>ที่ใช้วิธีส่วนได้เสีย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06382CF2" w14:textId="77C7F360" w:rsidR="00243660" w:rsidRPr="001D79AC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</w:t>
            </w:r>
            <w:r w:rsidR="00F742D7" w:rsidRPr="001D79AC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600</w:t>
            </w:r>
            <w:r w:rsidR="00F742D7" w:rsidRPr="001D79AC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343</w:t>
            </w:r>
          </w:p>
        </w:tc>
        <w:tc>
          <w:tcPr>
            <w:tcW w:w="140" w:type="pct"/>
            <w:vAlign w:val="bottom"/>
          </w:tcPr>
          <w:p w14:paraId="3420E9CD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DB6258D" w14:textId="023EBDA9" w:rsidR="00243660" w:rsidRPr="001D79AC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243660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968</w:t>
            </w:r>
            <w:r w:rsidR="00243660" w:rsidRPr="001D79AC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380</w:t>
            </w:r>
          </w:p>
        </w:tc>
        <w:tc>
          <w:tcPr>
            <w:tcW w:w="142" w:type="pct"/>
            <w:vAlign w:val="bottom"/>
          </w:tcPr>
          <w:p w14:paraId="7FCB8862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3E3C02AD" w14:textId="77777777" w:rsidR="00243660" w:rsidRPr="001D79AC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1F3F700E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5FBA8E51" w14:textId="77777777" w:rsidR="00243660" w:rsidRPr="001D79AC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1D79AC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43660" w:rsidRPr="00D246FB" w14:paraId="42ACE23F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03D6B207" w14:textId="77777777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ส่วนแบ่งกำไร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ขาดทุน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)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เบ็ดเสร็จอื่นของ</w:t>
            </w:r>
            <w:r w:rsidRPr="00D246FB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การร่วมค้าและบริษัทร่วมที่ใช้วิธีส่วนได้เสีย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5E786A77" w14:textId="0C13CD7D" w:rsidR="00243660" w:rsidRPr="00D246FB" w:rsidRDefault="00F742D7" w:rsidP="007224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163</w:t>
            </w:r>
            <w:r w:rsidR="00722454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949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0" w:type="pct"/>
            <w:vAlign w:val="bottom"/>
          </w:tcPr>
          <w:p w14:paraId="4C9952B6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3106F725" w14:textId="3D809DE7" w:rsidR="00243660" w:rsidRPr="00D246FB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572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276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2" w:type="pct"/>
            <w:vAlign w:val="bottom"/>
          </w:tcPr>
          <w:p w14:paraId="734416E9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162FEBFF" w14:textId="77777777" w:rsidR="00243660" w:rsidRPr="00D246FB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477D5926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2ED1D388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43660" w:rsidRPr="00D246FB" w14:paraId="503445CB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7D705C8E" w14:textId="77777777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เพิ่มเงินลงทุนในบริษัทร่วมและการร่วมค้า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5A9BB356" w14:textId="5CF9C52F" w:rsidR="00243660" w:rsidRPr="00D246FB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="00F742D7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995</w:t>
            </w:r>
            <w:r w:rsidR="00F742D7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679</w:t>
            </w:r>
          </w:p>
        </w:tc>
        <w:tc>
          <w:tcPr>
            <w:tcW w:w="140" w:type="pct"/>
            <w:vAlign w:val="bottom"/>
          </w:tcPr>
          <w:p w14:paraId="223BDEE8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DE33D00" w14:textId="48835006" w:rsidR="00243660" w:rsidRPr="00D246FB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="00243660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193</w:t>
            </w:r>
            <w:r w:rsidR="00243660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353</w:t>
            </w:r>
          </w:p>
        </w:tc>
        <w:tc>
          <w:tcPr>
            <w:tcW w:w="142" w:type="pct"/>
            <w:vAlign w:val="bottom"/>
          </w:tcPr>
          <w:p w14:paraId="41A81738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688FA0AC" w14:textId="79FACCF5" w:rsidR="00243660" w:rsidRPr="00D246FB" w:rsidRDefault="00DB71A4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243660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427</w:t>
            </w:r>
            <w:r w:rsidR="00243660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714</w:t>
            </w:r>
          </w:p>
        </w:tc>
        <w:tc>
          <w:tcPr>
            <w:tcW w:w="142" w:type="pct"/>
            <w:vAlign w:val="bottom"/>
          </w:tcPr>
          <w:p w14:paraId="6913E4D0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33"/>
              </w:tabs>
              <w:spacing w:after="0"/>
              <w:ind w:left="-126" w:right="-129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3B3DE2D8" w14:textId="08C7B7BC" w:rsidR="00243660" w:rsidRPr="00D246FB" w:rsidRDefault="00DB71A4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263</w:t>
            </w:r>
            <w:r w:rsidR="00243660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898</w:t>
            </w:r>
          </w:p>
        </w:tc>
      </w:tr>
      <w:tr w:rsidR="00243660" w:rsidRPr="00D246FB" w14:paraId="74E47ACC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006667F9" w14:textId="77777777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ตัดจำหน่ายเงินลงทุนในการร่วมค้า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73AF6C28" w14:textId="77777777" w:rsidR="00243660" w:rsidRPr="00D246FB" w:rsidRDefault="00F742D7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2BD53D49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2E9CDA09" w14:textId="77777777" w:rsidR="00243660" w:rsidRPr="00D246FB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52654DCE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1366BD11" w14:textId="77777777" w:rsidR="00243660" w:rsidRPr="00D246FB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676FF7DC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4D84A616" w14:textId="245C3E99" w:rsidR="00243660" w:rsidRPr="00D246FB" w:rsidRDefault="00243660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452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)</w:t>
            </w:r>
          </w:p>
        </w:tc>
      </w:tr>
      <w:tr w:rsidR="00243660" w:rsidRPr="00D246FB" w14:paraId="42BC53E1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7C47D805" w14:textId="2A9A9BF0" w:rsidR="00243660" w:rsidRPr="00D246FB" w:rsidRDefault="00C55D86" w:rsidP="00087B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โอนมาจากเงินลงทุนในบริษัทย่อย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เนื่องจากสูญเสียการควบคุม</w:t>
            </w:r>
            <w:r w:rsidR="00243660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(ดูหมายเหตุข้อ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</w:t>
            </w:r>
            <w:r w:rsidR="00243660"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6B373804" w14:textId="04C6832D" w:rsidR="00243660" w:rsidRPr="00D246FB" w:rsidRDefault="00DB71A4" w:rsidP="00964C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right="-419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964CB0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040</w:t>
            </w:r>
          </w:p>
        </w:tc>
        <w:tc>
          <w:tcPr>
            <w:tcW w:w="140" w:type="pct"/>
            <w:vAlign w:val="bottom"/>
          </w:tcPr>
          <w:p w14:paraId="406CE990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2D4919BF" w14:textId="77777777" w:rsidR="00243660" w:rsidRPr="00D246FB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686D8575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4CA5C7DF" w14:textId="617F0256" w:rsidR="00243660" w:rsidRPr="00D246FB" w:rsidRDefault="00DB71A4" w:rsidP="00964CB0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964CB0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040</w:t>
            </w:r>
          </w:p>
        </w:tc>
        <w:tc>
          <w:tcPr>
            <w:tcW w:w="142" w:type="pct"/>
            <w:vAlign w:val="bottom"/>
          </w:tcPr>
          <w:p w14:paraId="0EF1A535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675BAB02" w14:textId="77777777" w:rsidR="00243660" w:rsidRPr="00D246FB" w:rsidRDefault="00243660" w:rsidP="0033745B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243660" w:rsidRPr="00D246FB" w14:paraId="4152F36E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4DEAA4A5" w14:textId="77777777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3DBB39D7" w14:textId="023CA1F4" w:rsidR="00243660" w:rsidRPr="00D246FB" w:rsidRDefault="00F742D7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987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288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0" w:type="pct"/>
            <w:vAlign w:val="bottom"/>
          </w:tcPr>
          <w:p w14:paraId="52A6B629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0A7208E" w14:textId="01909BF2" w:rsidR="00243660" w:rsidRPr="00D246FB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551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381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2" w:type="pct"/>
            <w:vAlign w:val="bottom"/>
          </w:tcPr>
          <w:p w14:paraId="0698C360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vAlign w:val="bottom"/>
          </w:tcPr>
          <w:p w14:paraId="2D8C00E9" w14:textId="77777777" w:rsidR="00243660" w:rsidRPr="00D246FB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6F0BA59C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2CDD5001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43660" w:rsidRPr="00D246FB" w14:paraId="7DB471CD" w14:textId="77777777" w:rsidTr="000A7B10">
        <w:trPr>
          <w:trHeight w:val="407"/>
        </w:trPr>
        <w:tc>
          <w:tcPr>
            <w:tcW w:w="2123" w:type="pct"/>
            <w:vAlign w:val="bottom"/>
          </w:tcPr>
          <w:p w14:paraId="26519E3A" w14:textId="77777777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ปรับปรุงอัตราแลกเปลี่ยน</w:t>
            </w:r>
          </w:p>
        </w:tc>
        <w:tc>
          <w:tcPr>
            <w:tcW w:w="613" w:type="pct"/>
            <w:shd w:val="clear" w:color="auto" w:fill="FFFFFF"/>
            <w:vAlign w:val="bottom"/>
          </w:tcPr>
          <w:p w14:paraId="242FD3B0" w14:textId="39E3C27F" w:rsidR="00243660" w:rsidRPr="00D246FB" w:rsidRDefault="00F742D7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142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171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0" w:type="pct"/>
            <w:vAlign w:val="bottom"/>
          </w:tcPr>
          <w:p w14:paraId="59D8DEC1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vAlign w:val="bottom"/>
          </w:tcPr>
          <w:p w14:paraId="6FE66774" w14:textId="62F57716" w:rsidR="00243660" w:rsidRPr="00D246FB" w:rsidRDefault="00243660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473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281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2" w:type="pct"/>
            <w:vAlign w:val="bottom"/>
          </w:tcPr>
          <w:p w14:paraId="751BC912" w14:textId="77777777" w:rsidR="00243660" w:rsidRPr="00D246FB" w:rsidRDefault="00243660" w:rsidP="0033745B">
            <w:pPr>
              <w:pStyle w:val="acctfourfigures"/>
              <w:tabs>
                <w:tab w:val="clear" w:pos="765"/>
                <w:tab w:val="decimal" w:pos="940"/>
              </w:tabs>
              <w:spacing w:line="240" w:lineRule="auto"/>
              <w:ind w:left="-108" w:right="-7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14" w:type="pct"/>
            <w:vAlign w:val="bottom"/>
          </w:tcPr>
          <w:p w14:paraId="45FDA229" w14:textId="77777777" w:rsidR="00243660" w:rsidRPr="00D246FB" w:rsidRDefault="00243660" w:rsidP="00423D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2E42EB04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vAlign w:val="bottom"/>
          </w:tcPr>
          <w:p w14:paraId="583ED669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243660" w:rsidRPr="00D246FB" w14:paraId="1594DBF0" w14:textId="77777777" w:rsidTr="000A7B10">
        <w:trPr>
          <w:trHeight w:val="419"/>
        </w:trPr>
        <w:tc>
          <w:tcPr>
            <w:tcW w:w="2123" w:type="pct"/>
            <w:vAlign w:val="bottom"/>
          </w:tcPr>
          <w:p w14:paraId="0E7EC8C0" w14:textId="2F67761F" w:rsidR="00243660" w:rsidRPr="00D246FB" w:rsidRDefault="00243660" w:rsidP="00E97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จัดประเภทรายการใหม่ (ดูหมายเหตุข้อ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10</w:t>
            </w:r>
            <w:r w:rsidRPr="00CE4BE7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613" w:type="pct"/>
            <w:tcBorders>
              <w:bottom w:val="single" w:sz="4" w:space="0" w:color="auto"/>
            </w:tcBorders>
            <w:shd w:val="clear" w:color="auto" w:fill="FFFFFF"/>
            <w:vAlign w:val="bottom"/>
          </w:tcPr>
          <w:p w14:paraId="30E82A38" w14:textId="0B4CDF73" w:rsidR="00243660" w:rsidRPr="00D246FB" w:rsidRDefault="00DB71A4" w:rsidP="00E97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964CB0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380</w:t>
            </w:r>
            <w:r w:rsidR="00964CB0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140" w:type="pct"/>
            <w:vAlign w:val="bottom"/>
          </w:tcPr>
          <w:p w14:paraId="55A87039" w14:textId="77777777" w:rsidR="00243660" w:rsidRPr="00D246FB" w:rsidRDefault="00243660" w:rsidP="00E976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5" w:type="pct"/>
            <w:tcBorders>
              <w:bottom w:val="single" w:sz="4" w:space="0" w:color="auto"/>
            </w:tcBorders>
            <w:vAlign w:val="bottom"/>
          </w:tcPr>
          <w:p w14:paraId="39E6184B" w14:textId="77777777" w:rsidR="00243660" w:rsidRPr="00D246FB" w:rsidRDefault="00243660" w:rsidP="00E97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08" w:right="-419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4B3ECA11" w14:textId="77777777" w:rsidR="00243660" w:rsidRPr="00D246FB" w:rsidRDefault="00243660" w:rsidP="00E976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26"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4" w:type="pct"/>
            <w:tcBorders>
              <w:bottom w:val="single" w:sz="4" w:space="0" w:color="auto"/>
            </w:tcBorders>
            <w:vAlign w:val="bottom"/>
          </w:tcPr>
          <w:p w14:paraId="42DAB954" w14:textId="65FE89D6" w:rsidR="00243660" w:rsidRPr="00D246FB" w:rsidRDefault="00DB71A4" w:rsidP="00E97644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243660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380</w:t>
            </w:r>
            <w:r w:rsidR="00243660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</w:p>
        </w:tc>
        <w:tc>
          <w:tcPr>
            <w:tcW w:w="142" w:type="pct"/>
            <w:vAlign w:val="bottom"/>
          </w:tcPr>
          <w:p w14:paraId="5C04AC79" w14:textId="77777777" w:rsidR="00243660" w:rsidRPr="00D246FB" w:rsidRDefault="00243660" w:rsidP="00E976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  <w:tab w:val="decimal" w:pos="940"/>
              </w:tabs>
              <w:spacing w:after="0"/>
              <w:ind w:right="-73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vAlign w:val="bottom"/>
          </w:tcPr>
          <w:p w14:paraId="3A597972" w14:textId="77777777" w:rsidR="00243660" w:rsidRPr="00D246FB" w:rsidRDefault="00243660" w:rsidP="00E9764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26" w:right="-10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243660" w:rsidRPr="00D246FB" w14:paraId="42426471" w14:textId="77777777" w:rsidTr="000A7B10">
        <w:trPr>
          <w:trHeight w:val="419"/>
        </w:trPr>
        <w:tc>
          <w:tcPr>
            <w:tcW w:w="2123" w:type="pct"/>
            <w:vAlign w:val="bottom"/>
          </w:tcPr>
          <w:p w14:paraId="0AC651A5" w14:textId="00326948" w:rsidR="00243660" w:rsidRPr="00D246FB" w:rsidRDefault="00243660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13" w:type="pct"/>
            <w:tcBorders>
              <w:top w:val="single" w:sz="4" w:space="0" w:color="auto"/>
              <w:bottom w:val="double" w:sz="4" w:space="0" w:color="auto"/>
            </w:tcBorders>
            <w:shd w:val="clear" w:color="auto" w:fill="FFFFFF"/>
            <w:vAlign w:val="bottom"/>
          </w:tcPr>
          <w:p w14:paraId="7536D70B" w14:textId="4A848328" w:rsidR="00243660" w:rsidRPr="00D246FB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 w:rsidR="00CF57E1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787</w:t>
            </w:r>
            <w:r w:rsidR="00CF57E1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140" w:type="pct"/>
            <w:vAlign w:val="bottom"/>
          </w:tcPr>
          <w:p w14:paraId="53E4B25D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5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9B6CE2" w14:textId="0B881798" w:rsidR="00243660" w:rsidRPr="00D246FB" w:rsidRDefault="00DB71A4" w:rsidP="003374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7"/>
              </w:tabs>
              <w:spacing w:line="240" w:lineRule="auto"/>
              <w:ind w:left="-108" w:right="-419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="0024366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103</w:t>
            </w:r>
            <w:r w:rsidR="0024366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146</w:t>
            </w:r>
          </w:p>
        </w:tc>
        <w:tc>
          <w:tcPr>
            <w:tcW w:w="142" w:type="pct"/>
            <w:vAlign w:val="bottom"/>
          </w:tcPr>
          <w:p w14:paraId="70ACDE6F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DE3B57" w14:textId="6AECACBF" w:rsidR="00243660" w:rsidRPr="00D246FB" w:rsidRDefault="00DB71A4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</w:t>
            </w:r>
            <w:r w:rsidR="00243660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490</w:t>
            </w:r>
            <w:r w:rsidR="00243660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861</w:t>
            </w:r>
          </w:p>
        </w:tc>
        <w:tc>
          <w:tcPr>
            <w:tcW w:w="142" w:type="pct"/>
            <w:vAlign w:val="bottom"/>
          </w:tcPr>
          <w:p w14:paraId="12974B8E" w14:textId="77777777" w:rsidR="00243660" w:rsidRPr="00D246FB" w:rsidRDefault="00243660" w:rsidP="003374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right="-7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3A3CFC" w14:textId="77A3F98F" w:rsidR="00243660" w:rsidRPr="00D246FB" w:rsidRDefault="00DB71A4" w:rsidP="0033745B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6" w:right="-10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</w:t>
            </w:r>
            <w:r w:rsidR="0024366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681</w:t>
            </w:r>
            <w:r w:rsidR="0024366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107</w:t>
            </w:r>
          </w:p>
        </w:tc>
      </w:tr>
    </w:tbl>
    <w:p w14:paraId="0814152D" w14:textId="77777777" w:rsidR="002C042C" w:rsidRPr="00D246FB" w:rsidRDefault="002C042C" w:rsidP="0035553B">
      <w:pPr>
        <w:framePr w:w="10276" w:wrap="auto" w:hAnchor="text"/>
        <w:rPr>
          <w:rFonts w:ascii="Angsana New" w:hAnsi="Angsana New"/>
          <w:sz w:val="30"/>
          <w:szCs w:val="30"/>
          <w:cs/>
        </w:rPr>
        <w:sectPr w:rsidR="002C042C" w:rsidRPr="00D246FB" w:rsidSect="009D6280">
          <w:footerReference w:type="default" r:id="rId11"/>
          <w:pgSz w:w="11907" w:h="16840" w:code="9"/>
          <w:pgMar w:top="691" w:right="1152" w:bottom="576" w:left="1152" w:header="720" w:footer="720" w:gutter="0"/>
          <w:cols w:space="708"/>
          <w:docGrid w:linePitch="360"/>
        </w:sectPr>
      </w:pPr>
    </w:p>
    <w:p w14:paraId="057D15D3" w14:textId="5C761C81" w:rsidR="00D23C8C" w:rsidRPr="00D246FB" w:rsidRDefault="00D23C8C" w:rsidP="00F85870">
      <w:pPr>
        <w:pStyle w:val="block"/>
        <w:spacing w:after="0" w:line="240" w:lineRule="auto"/>
        <w:ind w:left="0" w:right="-764"/>
        <w:jc w:val="thaiDistribute"/>
        <w:rPr>
          <w:rFonts w:ascii="Angsana New" w:hAnsi="Angsana New"/>
          <w:sz w:val="28"/>
          <w:szCs w:val="28"/>
          <w:cs/>
          <w:lang w:bidi="th-TH"/>
        </w:rPr>
      </w:pPr>
      <w:r w:rsidRPr="00D246FB">
        <w:rPr>
          <w:rFonts w:ascii="Angsana New" w:hAnsi="Angsana New" w:hint="cs"/>
          <w:sz w:val="28"/>
          <w:szCs w:val="28"/>
          <w:cs/>
          <w:lang w:bidi="th-TH"/>
        </w:rPr>
        <w:lastRenderedPageBreak/>
        <w:t>เงินลงทุนในบริษัทร่วมและการร่วมค้า</w:t>
      </w:r>
      <w:r w:rsidRPr="00D246FB">
        <w:rPr>
          <w:rFonts w:ascii="Angsana New" w:hAnsi="Angsana New" w:hint="cs"/>
          <w:sz w:val="28"/>
          <w:szCs w:val="28"/>
          <w:lang w:bidi="th-TH"/>
        </w:rPr>
        <w:t xml:space="preserve"> </w:t>
      </w:r>
      <w:r w:rsidR="002E5E13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ณ วันที่ </w:t>
      </w:r>
      <w:r w:rsidR="00DB71A4" w:rsidRPr="00DB71A4">
        <w:rPr>
          <w:rFonts w:ascii="Angsana New" w:hAnsi="Angsana New" w:hint="cs"/>
          <w:spacing w:val="-2"/>
          <w:sz w:val="28"/>
          <w:szCs w:val="28"/>
          <w:lang w:val="en-US" w:bidi="th-TH"/>
        </w:rPr>
        <w:t>31</w:t>
      </w:r>
      <w:r w:rsidR="00B53619" w:rsidRPr="00D246FB">
        <w:rPr>
          <w:rFonts w:ascii="Angsana New" w:hAnsi="Angsana New" w:hint="cs"/>
          <w:spacing w:val="-2"/>
          <w:sz w:val="28"/>
          <w:szCs w:val="28"/>
        </w:rPr>
        <w:t xml:space="preserve"> </w:t>
      </w:r>
      <w:r w:rsidR="00B53619" w:rsidRPr="00D246FB">
        <w:rPr>
          <w:rFonts w:ascii="Angsana New" w:hAnsi="Angsana New" w:hint="cs"/>
          <w:spacing w:val="-2"/>
          <w:sz w:val="28"/>
          <w:szCs w:val="28"/>
          <w:cs/>
          <w:lang w:bidi="th-TH"/>
        </w:rPr>
        <w:t xml:space="preserve">ธันวาคม </w:t>
      </w:r>
      <w:r w:rsidR="00B368C2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และเงินปันผลรับสำหรับแต่ละปี </w:t>
      </w:r>
      <w:r w:rsidRPr="00D246FB">
        <w:rPr>
          <w:rFonts w:ascii="Angsana New" w:hAnsi="Angsana New" w:hint="cs"/>
          <w:sz w:val="28"/>
          <w:szCs w:val="28"/>
          <w:cs/>
          <w:lang w:bidi="th-TH"/>
        </w:rPr>
        <w:t>มีดังนี้</w:t>
      </w:r>
    </w:p>
    <w:p w14:paraId="2ABAF527" w14:textId="77777777" w:rsidR="002E3A45" w:rsidRPr="00D246FB" w:rsidRDefault="002E3A45" w:rsidP="006A24D5">
      <w:pPr>
        <w:pStyle w:val="block"/>
        <w:spacing w:after="0" w:line="240" w:lineRule="auto"/>
        <w:ind w:left="0" w:right="-764"/>
        <w:jc w:val="thaiDistribute"/>
        <w:rPr>
          <w:rFonts w:ascii="Angsana New" w:hAnsi="Angsana New"/>
          <w:sz w:val="20"/>
          <w:lang w:bidi="th-TH"/>
        </w:rPr>
      </w:pPr>
    </w:p>
    <w:tbl>
      <w:tblPr>
        <w:tblW w:w="15117" w:type="dxa"/>
        <w:tblInd w:w="-90" w:type="dxa"/>
        <w:tblLayout w:type="fixed"/>
        <w:tblLook w:val="01E0" w:firstRow="1" w:lastRow="1" w:firstColumn="1" w:lastColumn="1" w:noHBand="0" w:noVBand="0"/>
      </w:tblPr>
      <w:tblGrid>
        <w:gridCol w:w="3422"/>
        <w:gridCol w:w="789"/>
        <w:gridCol w:w="810"/>
        <w:gridCol w:w="240"/>
        <w:gridCol w:w="1025"/>
        <w:gridCol w:w="1095"/>
        <w:gridCol w:w="252"/>
        <w:gridCol w:w="1007"/>
        <w:gridCol w:w="275"/>
        <w:gridCol w:w="1064"/>
        <w:gridCol w:w="251"/>
        <w:gridCol w:w="984"/>
        <w:gridCol w:w="262"/>
        <w:gridCol w:w="1113"/>
        <w:gridCol w:w="243"/>
        <w:gridCol w:w="1017"/>
        <w:gridCol w:w="244"/>
        <w:gridCol w:w="1010"/>
        <w:gridCol w:w="7"/>
        <w:gridCol w:w="7"/>
      </w:tblGrid>
      <w:tr w:rsidR="00F813C9" w:rsidRPr="00D246FB" w14:paraId="030538B9" w14:textId="77777777" w:rsidTr="00B44A67">
        <w:trPr>
          <w:gridAfter w:val="2"/>
          <w:wAfter w:w="14" w:type="dxa"/>
          <w:trHeight w:val="117"/>
        </w:trPr>
        <w:tc>
          <w:tcPr>
            <w:tcW w:w="3422" w:type="dxa"/>
            <w:vAlign w:val="bottom"/>
          </w:tcPr>
          <w:p w14:paraId="615BA72B" w14:textId="77777777" w:rsidR="00E9344D" w:rsidRPr="00D246FB" w:rsidRDefault="00E9344D" w:rsidP="00484F68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681" w:type="dxa"/>
            <w:gridSpan w:val="17"/>
            <w:vAlign w:val="bottom"/>
          </w:tcPr>
          <w:p w14:paraId="1428F9D6" w14:textId="77777777" w:rsidR="00E9344D" w:rsidRPr="00D246FB" w:rsidRDefault="00E9344D" w:rsidP="00484F68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6B6A89" w:rsidRPr="00D246FB" w14:paraId="0B02CC09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7A5DCA99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71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7B325507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สัดส่วน</w:t>
            </w:r>
          </w:p>
        </w:tc>
        <w:tc>
          <w:tcPr>
            <w:tcW w:w="240" w:type="dxa"/>
            <w:vAlign w:val="bottom"/>
          </w:tcPr>
          <w:p w14:paraId="54F4F1A4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20" w:type="dxa"/>
            <w:gridSpan w:val="2"/>
            <w:vAlign w:val="bottom"/>
          </w:tcPr>
          <w:p w14:paraId="53E70368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607A9D06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6" w:type="dxa"/>
            <w:gridSpan w:val="3"/>
            <w:vAlign w:val="bottom"/>
          </w:tcPr>
          <w:p w14:paraId="5AE6CCC4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634A5005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9" w:type="dxa"/>
            <w:gridSpan w:val="3"/>
            <w:vAlign w:val="bottom"/>
          </w:tcPr>
          <w:p w14:paraId="34ECC155" w14:textId="77777777" w:rsidR="006B6A89" w:rsidRPr="00D246FB" w:rsidRDefault="00E11C30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มูลค่าตาม</w:t>
            </w:r>
          </w:p>
        </w:tc>
        <w:tc>
          <w:tcPr>
            <w:tcW w:w="243" w:type="dxa"/>
            <w:vAlign w:val="bottom"/>
          </w:tcPr>
          <w:p w14:paraId="79C1BAD5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78" w:type="dxa"/>
            <w:gridSpan w:val="4"/>
            <w:vAlign w:val="bottom"/>
          </w:tcPr>
          <w:p w14:paraId="18297F3B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6B6A89" w:rsidRPr="00D246FB" w14:paraId="4AF73C6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055A2155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71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6DBD65DC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ความเป็นเจ้าของ</w:t>
            </w:r>
          </w:p>
        </w:tc>
        <w:tc>
          <w:tcPr>
            <w:tcW w:w="240" w:type="dxa"/>
            <w:vAlign w:val="bottom"/>
          </w:tcPr>
          <w:p w14:paraId="15F99AAA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20" w:type="dxa"/>
            <w:gridSpan w:val="2"/>
            <w:vAlign w:val="bottom"/>
          </w:tcPr>
          <w:p w14:paraId="23AF3B69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ทุนชำระแล้ว</w:t>
            </w:r>
          </w:p>
        </w:tc>
        <w:tc>
          <w:tcPr>
            <w:tcW w:w="252" w:type="dxa"/>
            <w:vAlign w:val="bottom"/>
          </w:tcPr>
          <w:p w14:paraId="1486E1D8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6" w:type="dxa"/>
            <w:gridSpan w:val="3"/>
            <w:vAlign w:val="bottom"/>
          </w:tcPr>
          <w:p w14:paraId="1592E5E0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ราคาทุน</w:t>
            </w:r>
          </w:p>
        </w:tc>
        <w:tc>
          <w:tcPr>
            <w:tcW w:w="251" w:type="dxa"/>
            <w:vAlign w:val="bottom"/>
          </w:tcPr>
          <w:p w14:paraId="3F898403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9" w:type="dxa"/>
            <w:gridSpan w:val="3"/>
            <w:vAlign w:val="bottom"/>
          </w:tcPr>
          <w:p w14:paraId="199A456D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วิธีส่วนได้เสีย</w:t>
            </w:r>
          </w:p>
        </w:tc>
        <w:tc>
          <w:tcPr>
            <w:tcW w:w="243" w:type="dxa"/>
            <w:vAlign w:val="bottom"/>
          </w:tcPr>
          <w:p w14:paraId="4E66345F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78" w:type="dxa"/>
            <w:gridSpan w:val="4"/>
            <w:vAlign w:val="bottom"/>
          </w:tcPr>
          <w:p w14:paraId="41F40F2E" w14:textId="77777777" w:rsidR="006B6A89" w:rsidRPr="00D246FB" w:rsidRDefault="000D5E0B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เงินปันผลรับ</w:t>
            </w:r>
            <w:r w:rsidR="006B6A89"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สำหรับปี</w:t>
            </w:r>
          </w:p>
        </w:tc>
      </w:tr>
      <w:tr w:rsidR="00F813C9" w:rsidRPr="00D246FB" w14:paraId="3A01FF1F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09D58D25" w14:textId="77777777" w:rsidR="004B3357" w:rsidRPr="00D246FB" w:rsidRDefault="004B3357" w:rsidP="004B3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71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789" w:type="dxa"/>
            <w:vAlign w:val="bottom"/>
          </w:tcPr>
          <w:p w14:paraId="609487BA" w14:textId="5ED85C75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810" w:type="dxa"/>
            <w:vAlign w:val="bottom"/>
          </w:tcPr>
          <w:p w14:paraId="3D27C8C1" w14:textId="51E8BBB5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40" w:type="dxa"/>
            <w:vAlign w:val="bottom"/>
          </w:tcPr>
          <w:p w14:paraId="3A4D7A51" w14:textId="77777777" w:rsidR="004B3357" w:rsidRPr="00D246FB" w:rsidRDefault="004B3357" w:rsidP="004B3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495A45F9" w14:textId="0D2CAF1F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095" w:type="dxa"/>
            <w:vAlign w:val="bottom"/>
          </w:tcPr>
          <w:p w14:paraId="273B456A" w14:textId="68AF1043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52" w:type="dxa"/>
            <w:vAlign w:val="bottom"/>
          </w:tcPr>
          <w:p w14:paraId="27E2B2D3" w14:textId="77777777" w:rsidR="004B3357" w:rsidRPr="00D246FB" w:rsidRDefault="004B3357" w:rsidP="004B3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3EF30EC9" w14:textId="3CB32A04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5" w:type="dxa"/>
            <w:vAlign w:val="bottom"/>
          </w:tcPr>
          <w:p w14:paraId="0D8B0F76" w14:textId="77777777" w:rsidR="004B3357" w:rsidRPr="00D246FB" w:rsidRDefault="004B3357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2ADCDE90" w14:textId="31A6DC56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51" w:type="dxa"/>
            <w:vAlign w:val="bottom"/>
          </w:tcPr>
          <w:p w14:paraId="7652F2BB" w14:textId="77777777" w:rsidR="004B3357" w:rsidRPr="00D246FB" w:rsidRDefault="004B3357" w:rsidP="004B3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6736E784" w14:textId="11E14A9A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62" w:type="dxa"/>
            <w:vAlign w:val="bottom"/>
          </w:tcPr>
          <w:p w14:paraId="405CAF42" w14:textId="77777777" w:rsidR="004B3357" w:rsidRPr="00D246FB" w:rsidRDefault="004B3357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3EBC5DEE" w14:textId="5CBAC86B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43" w:type="dxa"/>
            <w:vAlign w:val="bottom"/>
          </w:tcPr>
          <w:p w14:paraId="5B6C3CF7" w14:textId="77777777" w:rsidR="004B3357" w:rsidRPr="00D246FB" w:rsidRDefault="004B3357" w:rsidP="004B3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626BB0D6" w14:textId="2D5B58F1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44" w:type="dxa"/>
            <w:vAlign w:val="bottom"/>
          </w:tcPr>
          <w:p w14:paraId="586BEB2A" w14:textId="77777777" w:rsidR="004B3357" w:rsidRPr="00D246FB" w:rsidRDefault="004B3357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3F2999E7" w14:textId="738AB4A8" w:rsidR="004B3357" w:rsidRPr="00D246FB" w:rsidRDefault="00DB71A4" w:rsidP="004B3357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</w:tr>
      <w:tr w:rsidR="00F813C9" w:rsidRPr="00D246FB" w14:paraId="760F1586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79A517AF" w14:textId="77777777" w:rsidR="00E9344D" w:rsidRPr="00D246FB" w:rsidRDefault="00E9344D" w:rsidP="00E934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4D8A8318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151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(ร้อยละ)</w:t>
            </w:r>
          </w:p>
        </w:tc>
        <w:tc>
          <w:tcPr>
            <w:tcW w:w="240" w:type="dxa"/>
            <w:vAlign w:val="bottom"/>
          </w:tcPr>
          <w:p w14:paraId="55D4068F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9" w:type="dxa"/>
            <w:gridSpan w:val="15"/>
            <w:vAlign w:val="bottom"/>
          </w:tcPr>
          <w:p w14:paraId="420C89CB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813C9" w:rsidRPr="00D246FB" w14:paraId="32589AB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3BB99B48" w14:textId="77777777" w:rsidR="00E9344D" w:rsidRPr="00D246FB" w:rsidRDefault="00E9344D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i/>
                <w:iCs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pacing w:val="-4"/>
                <w:sz w:val="28"/>
                <w:szCs w:val="28"/>
                <w:cs/>
              </w:rPr>
              <w:t>บริษัทร่วมทางตรง</w:t>
            </w:r>
          </w:p>
        </w:tc>
        <w:tc>
          <w:tcPr>
            <w:tcW w:w="789" w:type="dxa"/>
            <w:vAlign w:val="bottom"/>
          </w:tcPr>
          <w:p w14:paraId="5A86FEAF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151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07E55E23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05592109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47551236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62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25A88772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4D60F47C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1B900B3F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000C2D55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6E33C741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536FFD5A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0A574D2D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13"/>
              </w:tabs>
              <w:spacing w:line="240" w:lineRule="auto"/>
              <w:ind w:left="-180" w:right="-158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62" w:type="dxa"/>
            <w:vAlign w:val="bottom"/>
          </w:tcPr>
          <w:p w14:paraId="523864E7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5883DC8A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55B0862E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701869B3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left="-187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739BF3CE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40E528BC" w14:textId="77777777" w:rsidR="00E9344D" w:rsidRPr="00D246FB" w:rsidRDefault="00E9344D" w:rsidP="00E9344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7F0C88" w:rsidRPr="00D246FB" w14:paraId="39C5F42D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0C3490AA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เฟิร์ส โคราช วินด์ จำกัด</w:t>
            </w:r>
          </w:p>
        </w:tc>
        <w:tc>
          <w:tcPr>
            <w:tcW w:w="789" w:type="dxa"/>
            <w:vAlign w:val="bottom"/>
          </w:tcPr>
          <w:p w14:paraId="579E7AFC" w14:textId="06EE3AE4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810" w:type="dxa"/>
            <w:vAlign w:val="bottom"/>
          </w:tcPr>
          <w:p w14:paraId="75E0FC58" w14:textId="0735DA6B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240" w:type="dxa"/>
            <w:vAlign w:val="bottom"/>
          </w:tcPr>
          <w:p w14:paraId="533DC443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039F27C5" w14:textId="0E7CB98C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996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020</w:t>
            </w:r>
          </w:p>
        </w:tc>
        <w:tc>
          <w:tcPr>
            <w:tcW w:w="1095" w:type="dxa"/>
            <w:shd w:val="clear" w:color="auto" w:fill="auto"/>
            <w:vAlign w:val="bottom"/>
          </w:tcPr>
          <w:p w14:paraId="0BC5537D" w14:textId="427E9F8B" w:rsidR="007F0C88" w:rsidRPr="00D246FB" w:rsidRDefault="00DB71A4" w:rsidP="007B0E51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996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020</w:t>
            </w:r>
          </w:p>
        </w:tc>
        <w:tc>
          <w:tcPr>
            <w:tcW w:w="252" w:type="dxa"/>
            <w:vAlign w:val="bottom"/>
          </w:tcPr>
          <w:p w14:paraId="2C208840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7717CEAC" w14:textId="6DD98927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399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204</w:t>
            </w:r>
          </w:p>
        </w:tc>
        <w:tc>
          <w:tcPr>
            <w:tcW w:w="275" w:type="dxa"/>
            <w:vAlign w:val="bottom"/>
          </w:tcPr>
          <w:p w14:paraId="67608B00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7DC17C34" w14:textId="031571B5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399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204</w:t>
            </w:r>
          </w:p>
        </w:tc>
        <w:tc>
          <w:tcPr>
            <w:tcW w:w="251" w:type="dxa"/>
            <w:vAlign w:val="bottom"/>
          </w:tcPr>
          <w:p w14:paraId="02C6C4BD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1E76453A" w14:textId="6FC07903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427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889</w:t>
            </w:r>
          </w:p>
        </w:tc>
        <w:tc>
          <w:tcPr>
            <w:tcW w:w="262" w:type="dxa"/>
            <w:vAlign w:val="bottom"/>
          </w:tcPr>
          <w:p w14:paraId="3A4A8F40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5966582D" w14:textId="0B5BA430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right="-29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419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067</w:t>
            </w:r>
          </w:p>
        </w:tc>
        <w:tc>
          <w:tcPr>
            <w:tcW w:w="243" w:type="dxa"/>
            <w:vAlign w:val="bottom"/>
          </w:tcPr>
          <w:p w14:paraId="46518C97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418B5951" w14:textId="3B154099" w:rsidR="007F0C88" w:rsidRPr="00D246FB" w:rsidRDefault="00DB71A4" w:rsidP="007F0C88">
            <w:pPr>
              <w:pStyle w:val="acctfourfigures"/>
              <w:tabs>
                <w:tab w:val="clear" w:pos="765"/>
                <w:tab w:val="decimal" w:pos="804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10</w:t>
            </w:r>
            <w:r w:rsidR="00841674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600</w:t>
            </w:r>
          </w:p>
        </w:tc>
        <w:tc>
          <w:tcPr>
            <w:tcW w:w="244" w:type="dxa"/>
            <w:vAlign w:val="bottom"/>
          </w:tcPr>
          <w:p w14:paraId="19EE57D0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67AB82CE" w14:textId="55045246" w:rsidR="007F0C88" w:rsidRPr="00D246FB" w:rsidRDefault="00DB71A4" w:rsidP="007F0C88">
            <w:pPr>
              <w:pStyle w:val="acctfourfigures"/>
              <w:tabs>
                <w:tab w:val="clear" w:pos="765"/>
                <w:tab w:val="decimal" w:pos="804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395</w:t>
            </w:r>
          </w:p>
        </w:tc>
      </w:tr>
      <w:tr w:rsidR="007F0C88" w:rsidRPr="00D246FB" w14:paraId="3EEB71EB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7A3525EE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บริษัท เค.อาร์.ทู จำกัด</w:t>
            </w:r>
          </w:p>
        </w:tc>
        <w:tc>
          <w:tcPr>
            <w:tcW w:w="789" w:type="dxa"/>
            <w:vAlign w:val="bottom"/>
          </w:tcPr>
          <w:p w14:paraId="63FD1584" w14:textId="3EF9244B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810" w:type="dxa"/>
            <w:vAlign w:val="bottom"/>
          </w:tcPr>
          <w:p w14:paraId="7F2F651B" w14:textId="4565A5E7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240" w:type="dxa"/>
            <w:vAlign w:val="bottom"/>
          </w:tcPr>
          <w:p w14:paraId="5846BC2F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2CAE4F30" w14:textId="1563503C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827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36209E6F" w14:textId="764E575A" w:rsidR="007F0C88" w:rsidRPr="00D246FB" w:rsidRDefault="00DB71A4" w:rsidP="007B0E51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827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1C6AD26E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49179216" w14:textId="1C337949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365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400</w:t>
            </w:r>
          </w:p>
        </w:tc>
        <w:tc>
          <w:tcPr>
            <w:tcW w:w="275" w:type="dxa"/>
            <w:vAlign w:val="bottom"/>
          </w:tcPr>
          <w:p w14:paraId="284C44D0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10F8ABD8" w14:textId="63B6DDE8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365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400</w:t>
            </w:r>
          </w:p>
        </w:tc>
        <w:tc>
          <w:tcPr>
            <w:tcW w:w="251" w:type="dxa"/>
            <w:vAlign w:val="bottom"/>
          </w:tcPr>
          <w:p w14:paraId="2EE52D80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290F4B89" w14:textId="0872C55B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386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719</w:t>
            </w:r>
          </w:p>
        </w:tc>
        <w:tc>
          <w:tcPr>
            <w:tcW w:w="262" w:type="dxa"/>
            <w:vAlign w:val="bottom"/>
          </w:tcPr>
          <w:p w14:paraId="4AD19DE9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66A3D6FF" w14:textId="3BB361BB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right="-29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377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850</w:t>
            </w:r>
          </w:p>
        </w:tc>
        <w:tc>
          <w:tcPr>
            <w:tcW w:w="243" w:type="dxa"/>
            <w:vAlign w:val="bottom"/>
          </w:tcPr>
          <w:p w14:paraId="367BEF4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4B97F759" w14:textId="2F9E21EF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</w:t>
            </w:r>
            <w:r w:rsidR="00841674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600</w:t>
            </w:r>
          </w:p>
        </w:tc>
        <w:tc>
          <w:tcPr>
            <w:tcW w:w="244" w:type="dxa"/>
            <w:vAlign w:val="bottom"/>
          </w:tcPr>
          <w:p w14:paraId="1FF8E8C7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2B06CCCC" w14:textId="2F33369B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598</w:t>
            </w:r>
          </w:p>
        </w:tc>
      </w:tr>
      <w:tr w:rsidR="00841674" w:rsidRPr="00D246FB" w14:paraId="4E5F3BBF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697E2CF8" w14:textId="5A58D627" w:rsidR="00841674" w:rsidRPr="00D246FB" w:rsidRDefault="00841674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/>
                <w:spacing w:val="-4"/>
                <w:sz w:val="28"/>
                <w:szCs w:val="28"/>
                <w:cs/>
              </w:rPr>
              <w:t>บริษัท นอร์ทเทิร์น</w:t>
            </w:r>
            <w:r w:rsidRPr="00D246FB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/>
                <w:spacing w:val="-4"/>
                <w:sz w:val="28"/>
                <w:szCs w:val="28"/>
                <w:cs/>
              </w:rPr>
              <w:t>บางกอกโมโนเรล จำกัด</w:t>
            </w:r>
            <w:r w:rsidR="007B0E5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 </w:t>
            </w:r>
            <w:r w:rsidRPr="00D246FB">
              <w:rPr>
                <w:rFonts w:ascii="Angsana New" w:hAnsi="Angsana New"/>
                <w:spacing w:val="-4"/>
                <w:sz w:val="28"/>
                <w:szCs w:val="28"/>
              </w:rPr>
              <w:t>**</w:t>
            </w:r>
          </w:p>
        </w:tc>
        <w:tc>
          <w:tcPr>
            <w:tcW w:w="789" w:type="dxa"/>
            <w:vAlign w:val="bottom"/>
          </w:tcPr>
          <w:p w14:paraId="289015D0" w14:textId="351C7B07" w:rsidR="00841674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810" w:type="dxa"/>
            <w:vAlign w:val="bottom"/>
          </w:tcPr>
          <w:p w14:paraId="3AA19FBC" w14:textId="77777777" w:rsidR="00841674" w:rsidRPr="00D246FB" w:rsidRDefault="0084167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6579BA99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09F86E7B" w14:textId="45C0E8B9" w:rsidR="00841674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11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800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1AB31191" w14:textId="77777777" w:rsidR="00841674" w:rsidRPr="00D246FB" w:rsidRDefault="00841674" w:rsidP="007B0E51">
            <w:pPr>
              <w:pStyle w:val="acctfourfigures"/>
              <w:tabs>
                <w:tab w:val="clear" w:pos="765"/>
              </w:tabs>
              <w:spacing w:line="240" w:lineRule="auto"/>
              <w:ind w:left="-84" w:right="-250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2B5B9F2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70AB63AF" w14:textId="48DA5052" w:rsidR="00841674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180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75" w:type="dxa"/>
            <w:vAlign w:val="bottom"/>
          </w:tcPr>
          <w:p w14:paraId="7A1C2A8E" w14:textId="77777777" w:rsidR="00841674" w:rsidRPr="00D246FB" w:rsidRDefault="00841674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25997EB3" w14:textId="77777777" w:rsidR="00841674" w:rsidRPr="00D246FB" w:rsidRDefault="00841674" w:rsidP="00C55D86">
            <w:pPr>
              <w:pStyle w:val="acctfourfigures"/>
              <w:tabs>
                <w:tab w:val="clear" w:pos="765"/>
              </w:tabs>
              <w:spacing w:line="240" w:lineRule="auto"/>
              <w:ind w:left="-84" w:right="-301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1" w:type="dxa"/>
            <w:vAlign w:val="bottom"/>
          </w:tcPr>
          <w:p w14:paraId="0C9E6F46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351F8687" w14:textId="693AF0F1" w:rsidR="00841674" w:rsidRPr="00D246FB" w:rsidRDefault="00DB71A4" w:rsidP="00D72473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994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223</w:t>
            </w:r>
          </w:p>
        </w:tc>
        <w:tc>
          <w:tcPr>
            <w:tcW w:w="262" w:type="dxa"/>
            <w:vAlign w:val="bottom"/>
          </w:tcPr>
          <w:p w14:paraId="1578C86E" w14:textId="77777777" w:rsidR="00841674" w:rsidRPr="00D246FB" w:rsidRDefault="00841674" w:rsidP="00D7247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55ADE034" w14:textId="77777777" w:rsidR="00841674" w:rsidRPr="00D246FB" w:rsidRDefault="00841674" w:rsidP="009C2410">
            <w:pPr>
              <w:pStyle w:val="acctfourfigures"/>
              <w:tabs>
                <w:tab w:val="clear" w:pos="765"/>
              </w:tabs>
              <w:spacing w:line="240" w:lineRule="auto"/>
              <w:ind w:left="-84" w:right="-29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0A7F063B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461EC905" w14:textId="77777777" w:rsidR="00841674" w:rsidRPr="00CC2D47" w:rsidRDefault="00841674" w:rsidP="00CC2D47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CC2D4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26129883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3271AF4F" w14:textId="77777777" w:rsidR="00841674" w:rsidRPr="00CC2D47" w:rsidRDefault="00841674" w:rsidP="00CC2D47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CC2D4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</w:tr>
      <w:tr w:rsidR="00841674" w:rsidRPr="00D246FB" w14:paraId="7D59738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3683E441" w14:textId="1D1C7CAC" w:rsidR="00841674" w:rsidRPr="00D246FB" w:rsidRDefault="00841674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/>
                <w:spacing w:val="-4"/>
                <w:sz w:val="28"/>
                <w:szCs w:val="28"/>
                <w:cs/>
              </w:rPr>
              <w:t>บริษัท อีสเทิร์น บางกอกโมโนเรล จำกัด</w:t>
            </w:r>
            <w:r w:rsidR="007B0E5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 </w:t>
            </w:r>
            <w:r w:rsidRPr="00D246FB">
              <w:rPr>
                <w:rFonts w:ascii="Angsana New" w:hAnsi="Angsana New"/>
                <w:spacing w:val="-4"/>
                <w:sz w:val="28"/>
                <w:szCs w:val="28"/>
              </w:rPr>
              <w:t>**</w:t>
            </w:r>
          </w:p>
        </w:tc>
        <w:tc>
          <w:tcPr>
            <w:tcW w:w="789" w:type="dxa"/>
            <w:vAlign w:val="bottom"/>
          </w:tcPr>
          <w:p w14:paraId="7CD87198" w14:textId="4D5B2901" w:rsidR="00841674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810" w:type="dxa"/>
            <w:vAlign w:val="bottom"/>
          </w:tcPr>
          <w:p w14:paraId="168AC836" w14:textId="77777777" w:rsidR="00841674" w:rsidRPr="00D246FB" w:rsidRDefault="0084167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652F79FC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6967A57E" w14:textId="66F7878F" w:rsidR="00841674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12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4844B0A9" w14:textId="77777777" w:rsidR="00841674" w:rsidRPr="00D246FB" w:rsidRDefault="00841674" w:rsidP="007B0E51">
            <w:pPr>
              <w:pStyle w:val="acctfourfigures"/>
              <w:tabs>
                <w:tab w:val="clear" w:pos="765"/>
              </w:tabs>
              <w:spacing w:line="240" w:lineRule="auto"/>
              <w:ind w:left="-84" w:right="-250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0E3A0DBA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  <w:vAlign w:val="bottom"/>
          </w:tcPr>
          <w:p w14:paraId="642D533D" w14:textId="5F6047B5" w:rsidR="00841674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200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75" w:type="dxa"/>
            <w:vAlign w:val="bottom"/>
          </w:tcPr>
          <w:p w14:paraId="39DF2D9E" w14:textId="77777777" w:rsidR="00841674" w:rsidRPr="00D246FB" w:rsidRDefault="00841674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tcBorders>
              <w:bottom w:val="single" w:sz="4" w:space="0" w:color="auto"/>
            </w:tcBorders>
            <w:vAlign w:val="bottom"/>
          </w:tcPr>
          <w:p w14:paraId="41E5D3CD" w14:textId="77777777" w:rsidR="00841674" w:rsidRPr="00D246FB" w:rsidRDefault="00841674" w:rsidP="00C55D86">
            <w:pPr>
              <w:pStyle w:val="acctfourfigures"/>
              <w:tabs>
                <w:tab w:val="clear" w:pos="765"/>
              </w:tabs>
              <w:spacing w:line="240" w:lineRule="auto"/>
              <w:ind w:left="-84" w:right="-301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1" w:type="dxa"/>
            <w:vAlign w:val="bottom"/>
          </w:tcPr>
          <w:p w14:paraId="28FB2B4D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after="0" w:line="240" w:lineRule="auto"/>
              <w:ind w:left="-79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tcBorders>
              <w:bottom w:val="single" w:sz="4" w:space="0" w:color="auto"/>
            </w:tcBorders>
            <w:vAlign w:val="bottom"/>
          </w:tcPr>
          <w:p w14:paraId="46B8FBEB" w14:textId="3FC06FD9" w:rsidR="00841674" w:rsidRPr="00D246FB" w:rsidRDefault="00DB71A4" w:rsidP="00D72473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033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558</w:t>
            </w:r>
          </w:p>
        </w:tc>
        <w:tc>
          <w:tcPr>
            <w:tcW w:w="262" w:type="dxa"/>
            <w:vAlign w:val="bottom"/>
          </w:tcPr>
          <w:p w14:paraId="41A54322" w14:textId="77777777" w:rsidR="00841674" w:rsidRPr="00D246FB" w:rsidRDefault="00841674" w:rsidP="00D7247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7C0D443E" w14:textId="77777777" w:rsidR="00841674" w:rsidRPr="00D246FB" w:rsidRDefault="00841674" w:rsidP="009C2410">
            <w:pPr>
              <w:pStyle w:val="acctfourfigures"/>
              <w:tabs>
                <w:tab w:val="clear" w:pos="765"/>
              </w:tabs>
              <w:spacing w:line="240" w:lineRule="auto"/>
              <w:ind w:left="-84" w:right="-29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3FFF703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tcBorders>
              <w:bottom w:val="single" w:sz="4" w:space="0" w:color="auto"/>
            </w:tcBorders>
            <w:vAlign w:val="bottom"/>
          </w:tcPr>
          <w:p w14:paraId="2DB3E490" w14:textId="77777777" w:rsidR="00841674" w:rsidRPr="00CC2D47" w:rsidRDefault="00841674" w:rsidP="00CC2D47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CC2D4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6954442C" w14:textId="77777777" w:rsidR="00841674" w:rsidRPr="00D246FB" w:rsidRDefault="00841674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tcBorders>
              <w:bottom w:val="single" w:sz="4" w:space="0" w:color="auto"/>
            </w:tcBorders>
            <w:vAlign w:val="bottom"/>
          </w:tcPr>
          <w:p w14:paraId="60C84059" w14:textId="77777777" w:rsidR="00841674" w:rsidRPr="00CC2D47" w:rsidRDefault="00841674" w:rsidP="00CC2D47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CC2D4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</w:tr>
      <w:tr w:rsidR="007F0C88" w:rsidRPr="00D246FB" w14:paraId="34F3CA2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6BB273D6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789" w:type="dxa"/>
            <w:vAlign w:val="bottom"/>
          </w:tcPr>
          <w:p w14:paraId="3812B894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13FC588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4689BBF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2CFD9AA0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1821AB1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5EAC74D4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79" w:right="-156"/>
              <w:rPr>
                <w:rFonts w:ascii="Angsana New" w:hAnsi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0AD810" w14:textId="7555B946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D72473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144</w:t>
            </w:r>
            <w:r w:rsidR="00D72473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604</w:t>
            </w:r>
          </w:p>
        </w:tc>
        <w:tc>
          <w:tcPr>
            <w:tcW w:w="275" w:type="dxa"/>
            <w:vAlign w:val="bottom"/>
          </w:tcPr>
          <w:p w14:paraId="500F98A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99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5F48E3" w14:textId="7ADFCFEA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211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764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604</w:t>
            </w:r>
          </w:p>
        </w:tc>
        <w:tc>
          <w:tcPr>
            <w:tcW w:w="251" w:type="dxa"/>
            <w:vAlign w:val="bottom"/>
          </w:tcPr>
          <w:p w14:paraId="3F7BCB43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99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B3195EC" w14:textId="75CBF90E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</w:t>
            </w:r>
            <w:r w:rsidR="00841674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842</w:t>
            </w:r>
            <w:r w:rsidR="00841674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389</w:t>
            </w:r>
          </w:p>
        </w:tc>
        <w:tc>
          <w:tcPr>
            <w:tcW w:w="262" w:type="dxa"/>
            <w:vAlign w:val="bottom"/>
          </w:tcPr>
          <w:p w14:paraId="08512FBE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99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A1378F" w14:textId="3DC26A79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93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796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917</w:t>
            </w:r>
          </w:p>
        </w:tc>
        <w:tc>
          <w:tcPr>
            <w:tcW w:w="243" w:type="dxa"/>
            <w:vAlign w:val="bottom"/>
          </w:tcPr>
          <w:p w14:paraId="1CDD30E2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90FF6" w14:textId="5F10FD2D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16</w:t>
            </w:r>
            <w:r w:rsidR="00841674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244" w:type="dxa"/>
            <w:vAlign w:val="bottom"/>
          </w:tcPr>
          <w:p w14:paraId="2CD6439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EC793C" w14:textId="2C4539EF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44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993</w:t>
            </w:r>
          </w:p>
        </w:tc>
      </w:tr>
      <w:tr w:rsidR="007F0C88" w:rsidRPr="00D246FB" w14:paraId="4A7A37D8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079F7F29" w14:textId="77777777" w:rsidR="007F0C88" w:rsidRPr="009B5C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789" w:type="dxa"/>
            <w:vAlign w:val="bottom"/>
          </w:tcPr>
          <w:p w14:paraId="0CDDE977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38523C18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45D8319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25" w:type="dxa"/>
            <w:vAlign w:val="bottom"/>
          </w:tcPr>
          <w:p w14:paraId="11F37BFF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44E8AF1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2D90F95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07" w:type="dxa"/>
            <w:vAlign w:val="bottom"/>
          </w:tcPr>
          <w:p w14:paraId="2DB95F9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342"/>
                <w:tab w:val="decimal" w:pos="780"/>
              </w:tabs>
              <w:spacing w:line="240" w:lineRule="auto"/>
              <w:ind w:left="-79" w:right="-156"/>
              <w:jc w:val="both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3B95AC94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0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780A797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342"/>
                <w:tab w:val="decimal" w:pos="780"/>
              </w:tabs>
              <w:spacing w:line="240" w:lineRule="auto"/>
              <w:ind w:left="-79" w:right="-156"/>
              <w:jc w:val="both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44E3947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84" w:type="dxa"/>
            <w:vAlign w:val="bottom"/>
          </w:tcPr>
          <w:p w14:paraId="69C27968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0"/>
                <w:lang w:bidi="th-TH"/>
              </w:rPr>
            </w:pPr>
          </w:p>
        </w:tc>
        <w:tc>
          <w:tcPr>
            <w:tcW w:w="262" w:type="dxa"/>
            <w:vAlign w:val="bottom"/>
          </w:tcPr>
          <w:p w14:paraId="64B87A1F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0"/>
                <w:cs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1431F452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0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5B76A755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17" w:type="dxa"/>
            <w:vAlign w:val="bottom"/>
          </w:tcPr>
          <w:p w14:paraId="71FE54E6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7" w:right="-158"/>
              <w:rPr>
                <w:rFonts w:ascii="Angsana New" w:hAnsi="Angsana New"/>
                <w:sz w:val="20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450BE068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0"/>
                <w:lang w:bidi="th-TH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73ACE280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7" w:right="-158"/>
              <w:rPr>
                <w:rFonts w:ascii="Angsana New" w:hAnsi="Angsana New"/>
                <w:sz w:val="20"/>
                <w:lang w:bidi="th-TH"/>
              </w:rPr>
            </w:pPr>
          </w:p>
        </w:tc>
      </w:tr>
      <w:tr w:rsidR="007F0C88" w:rsidRPr="00D246FB" w14:paraId="51B30A89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4DBD304F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i/>
                <w:iCs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pacing w:val="-4"/>
                <w:sz w:val="28"/>
                <w:szCs w:val="28"/>
                <w:cs/>
              </w:rPr>
              <w:t>บริษัทร่วมทางอ้อม</w:t>
            </w:r>
          </w:p>
        </w:tc>
        <w:tc>
          <w:tcPr>
            <w:tcW w:w="789" w:type="dxa"/>
            <w:vAlign w:val="bottom"/>
          </w:tcPr>
          <w:p w14:paraId="6DF3348B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6339D47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25256C1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27B1344E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54306EC6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611684F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37F89655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342"/>
                <w:tab w:val="decimal" w:pos="780"/>
              </w:tabs>
              <w:spacing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56AC0C1A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21591764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342"/>
                <w:tab w:val="decimal" w:pos="780"/>
              </w:tabs>
              <w:spacing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71E317EA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30195BE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62" w:type="dxa"/>
            <w:vAlign w:val="bottom"/>
          </w:tcPr>
          <w:p w14:paraId="57E6818E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410514F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7B02A657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2FB44A8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7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329CA8EA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3F08DA7F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7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7F0C88" w:rsidRPr="00D246FB" w14:paraId="056EF515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5CA7FFC9" w14:textId="1A3BFAA6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บริษัท โซล่า เพาเวอร์ (โคราช </w:t>
            </w:r>
            <w:r w:rsidR="00DB71A4" w:rsidRPr="00DB71A4">
              <w:rPr>
                <w:rFonts w:ascii="Angsana New" w:hAnsi="Angsana New" w:hint="cs"/>
                <w:spacing w:val="-6"/>
                <w:sz w:val="28"/>
                <w:szCs w:val="28"/>
              </w:rPr>
              <w:t>3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) จำกัด</w:t>
            </w:r>
          </w:p>
        </w:tc>
        <w:tc>
          <w:tcPr>
            <w:tcW w:w="789" w:type="dxa"/>
            <w:vAlign w:val="bottom"/>
          </w:tcPr>
          <w:p w14:paraId="340CAFF1" w14:textId="6D4B8F0D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810" w:type="dxa"/>
            <w:vAlign w:val="bottom"/>
          </w:tcPr>
          <w:p w14:paraId="65C675EF" w14:textId="6DBED177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09A7334F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6E681D3C" w14:textId="25E96868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188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1095" w:type="dxa"/>
            <w:vAlign w:val="bottom"/>
          </w:tcPr>
          <w:p w14:paraId="2B368833" w14:textId="21F2DE6B" w:rsidR="007F0C88" w:rsidRPr="00D246FB" w:rsidRDefault="00DB71A4" w:rsidP="007B0E51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80" w:right="-250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188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252" w:type="dxa"/>
            <w:vAlign w:val="bottom"/>
          </w:tcPr>
          <w:p w14:paraId="6613DAAD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22B909FF" w14:textId="1D6B5790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275" w:type="dxa"/>
            <w:vAlign w:val="bottom"/>
          </w:tcPr>
          <w:p w14:paraId="2FC14BBD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25834BCE" w14:textId="4F4F09AF" w:rsidR="007F0C88" w:rsidRPr="00C55D86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251" w:type="dxa"/>
            <w:vAlign w:val="bottom"/>
          </w:tcPr>
          <w:p w14:paraId="38FFF5E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4E887C9F" w14:textId="14A7E62C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168</w:t>
            </w:r>
            <w:r w:rsidR="00F32CBF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925</w:t>
            </w:r>
          </w:p>
        </w:tc>
        <w:tc>
          <w:tcPr>
            <w:tcW w:w="262" w:type="dxa"/>
            <w:vAlign w:val="bottom"/>
          </w:tcPr>
          <w:p w14:paraId="6521CF54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5D1BB51C" w14:textId="110CDEAD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0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155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031</w:t>
            </w:r>
          </w:p>
        </w:tc>
        <w:tc>
          <w:tcPr>
            <w:tcW w:w="243" w:type="dxa"/>
            <w:vAlign w:val="bottom"/>
          </w:tcPr>
          <w:p w14:paraId="0AFFED15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  <w:tab w:val="decimal" w:pos="915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1737066A" w14:textId="3D7F08EA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17</w:t>
            </w:r>
            <w:r w:rsidR="00D617EC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969</w:t>
            </w:r>
          </w:p>
        </w:tc>
        <w:tc>
          <w:tcPr>
            <w:tcW w:w="244" w:type="dxa"/>
            <w:vAlign w:val="bottom"/>
          </w:tcPr>
          <w:p w14:paraId="34FDC46F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0665AB72" w14:textId="7D282BD7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818</w:t>
            </w:r>
          </w:p>
        </w:tc>
      </w:tr>
      <w:tr w:rsidR="007F0C88" w:rsidRPr="00D246FB" w14:paraId="2AD2E989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0CBCD0BE" w14:textId="014AA274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โซล่า เพาเวอร์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(โคราช </w:t>
            </w:r>
            <w:r w:rsidR="00DB71A4" w:rsidRPr="00DB71A4">
              <w:rPr>
                <w:rFonts w:ascii="Angsana New" w:hAnsi="Angsana New" w:hint="cs"/>
                <w:spacing w:val="-6"/>
                <w:sz w:val="28"/>
                <w:szCs w:val="28"/>
              </w:rPr>
              <w:t>4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) จำกัด</w:t>
            </w:r>
          </w:p>
        </w:tc>
        <w:tc>
          <w:tcPr>
            <w:tcW w:w="789" w:type="dxa"/>
            <w:vAlign w:val="bottom"/>
          </w:tcPr>
          <w:p w14:paraId="42A0BFA5" w14:textId="68A263B7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810" w:type="dxa"/>
            <w:vAlign w:val="bottom"/>
          </w:tcPr>
          <w:p w14:paraId="2BE506BE" w14:textId="5CCD5C4D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0C406CC9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1E9A129E" w14:textId="2A8666B5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199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250</w:t>
            </w:r>
          </w:p>
        </w:tc>
        <w:tc>
          <w:tcPr>
            <w:tcW w:w="1095" w:type="dxa"/>
            <w:vAlign w:val="bottom"/>
          </w:tcPr>
          <w:p w14:paraId="17C908B3" w14:textId="38F3B1DD" w:rsidR="007F0C88" w:rsidRPr="00D246FB" w:rsidRDefault="00DB71A4" w:rsidP="007B0E51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199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250</w:t>
            </w:r>
          </w:p>
        </w:tc>
        <w:tc>
          <w:tcPr>
            <w:tcW w:w="252" w:type="dxa"/>
            <w:vAlign w:val="bottom"/>
          </w:tcPr>
          <w:p w14:paraId="165F7194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6694F73B" w14:textId="7C8F3A31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79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700</w:t>
            </w:r>
          </w:p>
        </w:tc>
        <w:tc>
          <w:tcPr>
            <w:tcW w:w="275" w:type="dxa"/>
            <w:vAlign w:val="bottom"/>
          </w:tcPr>
          <w:p w14:paraId="7BDD82A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7BEB046E" w14:textId="460F8263" w:rsidR="007F0C88" w:rsidRPr="00C55D86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79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700</w:t>
            </w:r>
          </w:p>
        </w:tc>
        <w:tc>
          <w:tcPr>
            <w:tcW w:w="251" w:type="dxa"/>
            <w:vAlign w:val="bottom"/>
          </w:tcPr>
          <w:p w14:paraId="0215EB39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1DED958B" w14:textId="039D728A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179</w:t>
            </w:r>
            <w:r w:rsidR="00F32CBF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830</w:t>
            </w:r>
          </w:p>
        </w:tc>
        <w:tc>
          <w:tcPr>
            <w:tcW w:w="262" w:type="dxa"/>
            <w:vAlign w:val="bottom"/>
          </w:tcPr>
          <w:p w14:paraId="3E8EB2F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3738FEF" w14:textId="06FE1E0B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0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163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755</w:t>
            </w:r>
          </w:p>
        </w:tc>
        <w:tc>
          <w:tcPr>
            <w:tcW w:w="243" w:type="dxa"/>
            <w:vAlign w:val="bottom"/>
          </w:tcPr>
          <w:p w14:paraId="03658923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  <w:tab w:val="decimal" w:pos="915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694AB7DD" w14:textId="322DCC3A" w:rsidR="007F0C88" w:rsidRPr="00D246FB" w:rsidRDefault="00DB71A4" w:rsidP="00195D5E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15</w:t>
            </w:r>
            <w:r w:rsidR="00D617EC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303</w:t>
            </w:r>
          </w:p>
        </w:tc>
        <w:tc>
          <w:tcPr>
            <w:tcW w:w="244" w:type="dxa"/>
            <w:vAlign w:val="bottom"/>
          </w:tcPr>
          <w:p w14:paraId="727C834E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2DC6485D" w14:textId="09ACF14A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13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469</w:t>
            </w:r>
          </w:p>
        </w:tc>
      </w:tr>
      <w:tr w:rsidR="007F0C88" w:rsidRPr="00D246FB" w14:paraId="50514ABE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7855E6C3" w14:textId="0BCF5B4A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 xml:space="preserve">บริษัท โซล่า เพาเวอร์ (โคราช </w:t>
            </w:r>
            <w:r w:rsidR="00DB71A4" w:rsidRPr="00DB71A4">
              <w:rPr>
                <w:rFonts w:ascii="Angsana New" w:hAnsi="Angsana New" w:hint="cs"/>
                <w:spacing w:val="-6"/>
                <w:sz w:val="28"/>
                <w:szCs w:val="28"/>
              </w:rPr>
              <w:t>7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) จำกัด</w:t>
            </w:r>
          </w:p>
        </w:tc>
        <w:tc>
          <w:tcPr>
            <w:tcW w:w="789" w:type="dxa"/>
            <w:vAlign w:val="bottom"/>
          </w:tcPr>
          <w:p w14:paraId="1282B74F" w14:textId="0580444A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810" w:type="dxa"/>
            <w:vAlign w:val="bottom"/>
          </w:tcPr>
          <w:p w14:paraId="3BBF1DE7" w14:textId="3AFA9D37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2DEAF65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29F95620" w14:textId="49EE8273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188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1095" w:type="dxa"/>
            <w:vAlign w:val="bottom"/>
          </w:tcPr>
          <w:p w14:paraId="5D69E064" w14:textId="517AFC1E" w:rsidR="007F0C88" w:rsidRPr="00D246FB" w:rsidRDefault="00DB71A4" w:rsidP="007B0E51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188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252" w:type="dxa"/>
            <w:vAlign w:val="bottom"/>
          </w:tcPr>
          <w:p w14:paraId="41D24334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3A690ACA" w14:textId="4C266819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275" w:type="dxa"/>
            <w:vAlign w:val="bottom"/>
          </w:tcPr>
          <w:p w14:paraId="6ACFCC9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40E965B9" w14:textId="26FE69A5" w:rsidR="007F0C88" w:rsidRPr="00C55D86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251" w:type="dxa"/>
            <w:vAlign w:val="bottom"/>
          </w:tcPr>
          <w:p w14:paraId="54F0372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1E80E847" w14:textId="6C85522F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168</w:t>
            </w:r>
            <w:r w:rsidR="00F32CBF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812</w:t>
            </w:r>
          </w:p>
        </w:tc>
        <w:tc>
          <w:tcPr>
            <w:tcW w:w="262" w:type="dxa"/>
            <w:vAlign w:val="bottom"/>
          </w:tcPr>
          <w:p w14:paraId="525BB11A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22A60CF6" w14:textId="159AB9EE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03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153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023</w:t>
            </w:r>
          </w:p>
        </w:tc>
        <w:tc>
          <w:tcPr>
            <w:tcW w:w="243" w:type="dxa"/>
            <w:vAlign w:val="bottom"/>
          </w:tcPr>
          <w:p w14:paraId="574BFD07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  <w:tab w:val="decimal" w:pos="915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1936D035" w14:textId="51C0BB28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17</w:t>
            </w:r>
            <w:r w:rsidR="00D617EC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516</w:t>
            </w:r>
          </w:p>
        </w:tc>
        <w:tc>
          <w:tcPr>
            <w:tcW w:w="244" w:type="dxa"/>
            <w:vAlign w:val="bottom"/>
          </w:tcPr>
          <w:p w14:paraId="66DE52D9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7A1D479D" w14:textId="3FEBF093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516</w:t>
            </w:r>
          </w:p>
        </w:tc>
      </w:tr>
      <w:tr w:rsidR="007F0C88" w:rsidRPr="00D246FB" w14:paraId="09BCB44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59AD4CD7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28"/>
                <w:szCs w:val="28"/>
              </w:rPr>
              <w:t>Perth Power Partnership (Kwinana)</w:t>
            </w:r>
          </w:p>
        </w:tc>
        <w:tc>
          <w:tcPr>
            <w:tcW w:w="789" w:type="dxa"/>
            <w:vAlign w:val="bottom"/>
          </w:tcPr>
          <w:p w14:paraId="6869AA92" w14:textId="3DEA4153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810" w:type="dxa"/>
            <w:vAlign w:val="bottom"/>
          </w:tcPr>
          <w:p w14:paraId="38C19468" w14:textId="4381202B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240" w:type="dxa"/>
            <w:vAlign w:val="bottom"/>
          </w:tcPr>
          <w:p w14:paraId="75672CCD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122E9835" w14:textId="1612B821" w:rsidR="007F0C88" w:rsidRPr="00D246FB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311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167</w:t>
            </w:r>
          </w:p>
        </w:tc>
        <w:tc>
          <w:tcPr>
            <w:tcW w:w="1095" w:type="dxa"/>
            <w:vAlign w:val="bottom"/>
          </w:tcPr>
          <w:p w14:paraId="2091D3BE" w14:textId="7C765C93" w:rsidR="007F0C88" w:rsidRPr="00D246FB" w:rsidRDefault="00DB71A4" w:rsidP="007B0E51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311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167</w:t>
            </w:r>
          </w:p>
        </w:tc>
        <w:tc>
          <w:tcPr>
            <w:tcW w:w="252" w:type="dxa"/>
            <w:vAlign w:val="bottom"/>
          </w:tcPr>
          <w:p w14:paraId="1574D32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3DD447D2" w14:textId="380E3B03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618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531</w:t>
            </w:r>
          </w:p>
        </w:tc>
        <w:tc>
          <w:tcPr>
            <w:tcW w:w="275" w:type="dxa"/>
            <w:vAlign w:val="bottom"/>
          </w:tcPr>
          <w:p w14:paraId="13D40AE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48B3CC16" w14:textId="6EF1EEB2" w:rsidR="007F0C88" w:rsidRPr="00C55D86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618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531</w:t>
            </w:r>
          </w:p>
        </w:tc>
        <w:tc>
          <w:tcPr>
            <w:tcW w:w="251" w:type="dxa"/>
            <w:vAlign w:val="bottom"/>
          </w:tcPr>
          <w:p w14:paraId="34A9455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158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984" w:type="dxa"/>
            <w:vAlign w:val="bottom"/>
          </w:tcPr>
          <w:p w14:paraId="5CD673F9" w14:textId="137740FD" w:rsidR="007F0C88" w:rsidRPr="00D246FB" w:rsidRDefault="00DB71A4" w:rsidP="007F0C88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210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463</w:t>
            </w:r>
          </w:p>
        </w:tc>
        <w:tc>
          <w:tcPr>
            <w:tcW w:w="262" w:type="dxa"/>
            <w:vAlign w:val="bottom"/>
          </w:tcPr>
          <w:p w14:paraId="2A2BEEFA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727BA64A" w14:textId="1370B391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0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383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709</w:t>
            </w:r>
          </w:p>
        </w:tc>
        <w:tc>
          <w:tcPr>
            <w:tcW w:w="243" w:type="dxa"/>
            <w:vAlign w:val="bottom"/>
          </w:tcPr>
          <w:p w14:paraId="0CA74AF0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08F29BF4" w14:textId="194F768A" w:rsidR="007F0C88" w:rsidRPr="00D246FB" w:rsidRDefault="00DB71A4" w:rsidP="00D617E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30</w:t>
            </w:r>
            <w:r w:rsidR="00D617EC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089</w:t>
            </w:r>
          </w:p>
        </w:tc>
        <w:tc>
          <w:tcPr>
            <w:tcW w:w="244" w:type="dxa"/>
            <w:vAlign w:val="bottom"/>
          </w:tcPr>
          <w:p w14:paraId="5E558D0C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vAlign w:val="bottom"/>
          </w:tcPr>
          <w:p w14:paraId="1310E20C" w14:textId="72EAF6D0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37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183</w:t>
            </w:r>
          </w:p>
        </w:tc>
      </w:tr>
      <w:tr w:rsidR="007F0C88" w:rsidRPr="00D246FB" w14:paraId="4430AD1A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275D2AC4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</w:rPr>
              <w:t>Yandin WF Holding</w:t>
            </w:r>
            <w:r w:rsidRPr="00D246FB">
              <w:rPr>
                <w:rFonts w:ascii="Angsana New" w:hAnsi="Angsana New"/>
                <w:sz w:val="28"/>
                <w:szCs w:val="28"/>
              </w:rPr>
              <w:t>s</w:t>
            </w: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Pty Ltd</w:t>
            </w:r>
          </w:p>
        </w:tc>
        <w:tc>
          <w:tcPr>
            <w:tcW w:w="789" w:type="dxa"/>
            <w:vAlign w:val="bottom"/>
          </w:tcPr>
          <w:p w14:paraId="3C3E574D" w14:textId="3E98D613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70</w:t>
            </w:r>
          </w:p>
        </w:tc>
        <w:tc>
          <w:tcPr>
            <w:tcW w:w="810" w:type="dxa"/>
            <w:vAlign w:val="bottom"/>
          </w:tcPr>
          <w:p w14:paraId="3EA8045B" w14:textId="67A09937" w:rsidR="007F0C88" w:rsidRPr="00D246FB" w:rsidRDefault="00DB71A4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70</w:t>
            </w:r>
          </w:p>
        </w:tc>
        <w:tc>
          <w:tcPr>
            <w:tcW w:w="240" w:type="dxa"/>
            <w:vAlign w:val="bottom"/>
          </w:tcPr>
          <w:p w14:paraId="4EBBF9AA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1C65CA19" w14:textId="7EE12D31" w:rsidR="007F0C88" w:rsidRPr="001F2D1F" w:rsidRDefault="00DB71A4" w:rsidP="007F0C8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  <w:r w:rsidR="00841674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796</w:t>
            </w:r>
            <w:r w:rsidR="00841674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464</w:t>
            </w:r>
          </w:p>
        </w:tc>
        <w:tc>
          <w:tcPr>
            <w:tcW w:w="1095" w:type="dxa"/>
            <w:vAlign w:val="bottom"/>
          </w:tcPr>
          <w:p w14:paraId="0806E4AC" w14:textId="67D32EFB" w:rsidR="007F0C88" w:rsidRPr="00D246FB" w:rsidRDefault="00DB71A4" w:rsidP="007B0E51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676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400</w:t>
            </w:r>
          </w:p>
        </w:tc>
        <w:tc>
          <w:tcPr>
            <w:tcW w:w="252" w:type="dxa"/>
            <w:vAlign w:val="bottom"/>
          </w:tcPr>
          <w:p w14:paraId="0B7F47D2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07" w:type="dxa"/>
            <w:tcBorders>
              <w:bottom w:val="single" w:sz="4" w:space="0" w:color="auto"/>
            </w:tcBorders>
            <w:vAlign w:val="bottom"/>
          </w:tcPr>
          <w:p w14:paraId="2CF2F2A5" w14:textId="3D9DA524" w:rsidR="007F0C88" w:rsidRPr="00D246FB" w:rsidRDefault="00DB71A4" w:rsidP="007F0C8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657</w:t>
            </w:r>
            <w:r w:rsidR="00841674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525</w:t>
            </w:r>
          </w:p>
        </w:tc>
        <w:tc>
          <w:tcPr>
            <w:tcW w:w="275" w:type="dxa"/>
            <w:vAlign w:val="bottom"/>
          </w:tcPr>
          <w:p w14:paraId="7F5375FC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tcBorders>
              <w:bottom w:val="single" w:sz="4" w:space="0" w:color="auto"/>
            </w:tcBorders>
            <w:vAlign w:val="bottom"/>
          </w:tcPr>
          <w:p w14:paraId="3FE240C7" w14:textId="40E8419C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173</w:t>
            </w:r>
            <w:r w:rsidR="007F0C88" w:rsidRPr="00C55D86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480</w:t>
            </w:r>
          </w:p>
        </w:tc>
        <w:tc>
          <w:tcPr>
            <w:tcW w:w="251" w:type="dxa"/>
            <w:vAlign w:val="bottom"/>
          </w:tcPr>
          <w:p w14:paraId="65DBF26D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158"/>
              <w:jc w:val="center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984" w:type="dxa"/>
            <w:tcBorders>
              <w:bottom w:val="single" w:sz="4" w:space="0" w:color="auto"/>
            </w:tcBorders>
            <w:vAlign w:val="bottom"/>
          </w:tcPr>
          <w:p w14:paraId="41F01B29" w14:textId="3C9461F0" w:rsidR="007F0C88" w:rsidRPr="00D246FB" w:rsidRDefault="00DB71A4" w:rsidP="007F0C88">
            <w:pPr>
              <w:pStyle w:val="acctfourfigures"/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  <w:r w:rsidR="00F32CBF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657</w:t>
            </w:r>
            <w:r w:rsidR="00F32CBF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635</w:t>
            </w:r>
          </w:p>
        </w:tc>
        <w:tc>
          <w:tcPr>
            <w:tcW w:w="262" w:type="dxa"/>
            <w:vAlign w:val="bottom"/>
          </w:tcPr>
          <w:p w14:paraId="334ECC63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7103B94B" w14:textId="06522BFD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203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143</w:t>
            </w:r>
            <w:r w:rsidR="007F0C8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343</w:t>
            </w:r>
          </w:p>
        </w:tc>
        <w:tc>
          <w:tcPr>
            <w:tcW w:w="243" w:type="dxa"/>
            <w:vAlign w:val="bottom"/>
          </w:tcPr>
          <w:p w14:paraId="36E86F74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tcBorders>
              <w:bottom w:val="single" w:sz="4" w:space="0" w:color="auto"/>
            </w:tcBorders>
            <w:vAlign w:val="bottom"/>
          </w:tcPr>
          <w:p w14:paraId="0E087CB3" w14:textId="77777777" w:rsidR="007F0C88" w:rsidRPr="00D246FB" w:rsidRDefault="00D617EC" w:rsidP="007F0C88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76A4A46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tcBorders>
              <w:bottom w:val="single" w:sz="4" w:space="0" w:color="auto"/>
            </w:tcBorders>
            <w:vAlign w:val="bottom"/>
          </w:tcPr>
          <w:p w14:paraId="254431A1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7F0C88" w:rsidRPr="00D246FB" w14:paraId="49BADCF3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1A6DA074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789" w:type="dxa"/>
            <w:vAlign w:val="bottom"/>
          </w:tcPr>
          <w:p w14:paraId="7AB14C17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EC11945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50F36347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24347456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0B5FBD0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72E4128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A6D1F4" w14:textId="37938134" w:rsidR="007F0C88" w:rsidRPr="00D246FB" w:rsidRDefault="00DB71A4" w:rsidP="007F0C88">
            <w:pPr>
              <w:pStyle w:val="acctfourfigures"/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841674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506</w:t>
            </w:r>
            <w:r w:rsidR="00841674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756</w:t>
            </w:r>
          </w:p>
        </w:tc>
        <w:tc>
          <w:tcPr>
            <w:tcW w:w="275" w:type="dxa"/>
            <w:vAlign w:val="bottom"/>
          </w:tcPr>
          <w:p w14:paraId="44D1577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15DB5B" w14:textId="4B30078B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2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022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711</w:t>
            </w:r>
          </w:p>
        </w:tc>
        <w:tc>
          <w:tcPr>
            <w:tcW w:w="251" w:type="dxa"/>
            <w:vAlign w:val="bottom"/>
          </w:tcPr>
          <w:p w14:paraId="178D0B73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158"/>
              <w:jc w:val="center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9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FD0901" w14:textId="42AB4BE1" w:rsidR="007F0C88" w:rsidRPr="00D246FB" w:rsidRDefault="00DB71A4" w:rsidP="007F0C88">
            <w:pPr>
              <w:pStyle w:val="acctfourfigures"/>
              <w:spacing w:line="240" w:lineRule="auto"/>
              <w:ind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F32CBF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385</w:t>
            </w:r>
            <w:r w:rsidR="00F32CBF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665</w:t>
            </w:r>
          </w:p>
        </w:tc>
        <w:tc>
          <w:tcPr>
            <w:tcW w:w="262" w:type="dxa"/>
            <w:vAlign w:val="bottom"/>
          </w:tcPr>
          <w:p w14:paraId="3E4F371E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0245E1" w14:textId="1AC6DF89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1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998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861</w:t>
            </w:r>
          </w:p>
        </w:tc>
        <w:tc>
          <w:tcPr>
            <w:tcW w:w="243" w:type="dxa"/>
            <w:vAlign w:val="bottom"/>
          </w:tcPr>
          <w:p w14:paraId="723F8341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9B4F80" w14:textId="1BC84EA5" w:rsidR="007F0C88" w:rsidRPr="00D246FB" w:rsidRDefault="00DB71A4" w:rsidP="00D617EC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80</w:t>
            </w:r>
            <w:r w:rsidR="00A50F31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877</w:t>
            </w:r>
          </w:p>
        </w:tc>
        <w:tc>
          <w:tcPr>
            <w:tcW w:w="244" w:type="dxa"/>
            <w:vAlign w:val="bottom"/>
          </w:tcPr>
          <w:p w14:paraId="26459EB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E6BBAE" w14:textId="2033F73B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85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986</w:t>
            </w:r>
          </w:p>
        </w:tc>
      </w:tr>
      <w:tr w:rsidR="007F0C88" w:rsidRPr="00D246FB" w14:paraId="73568217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20BB2ED8" w14:textId="77777777" w:rsidR="007F0C88" w:rsidRPr="00D246FB" w:rsidRDefault="007F0C88" w:rsidP="007F0C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spacing w:val="-4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pacing w:val="-4"/>
                <w:sz w:val="28"/>
                <w:szCs w:val="28"/>
                <w:cs/>
              </w:rPr>
              <w:t>รวม</w:t>
            </w:r>
          </w:p>
        </w:tc>
        <w:tc>
          <w:tcPr>
            <w:tcW w:w="789" w:type="dxa"/>
            <w:vAlign w:val="bottom"/>
          </w:tcPr>
          <w:p w14:paraId="4800E2C5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65087249" w14:textId="77777777" w:rsidR="007F0C88" w:rsidRPr="00D246FB" w:rsidRDefault="007F0C88" w:rsidP="007F0C88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101548BE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1B945BE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2597175F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3068588D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19E62D" w14:textId="0FA8B3C2" w:rsidR="007F0C88" w:rsidRPr="00D246FB" w:rsidRDefault="00DB71A4" w:rsidP="007F0C88">
            <w:pPr>
              <w:pStyle w:val="acctfourfigures"/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</w:t>
            </w:r>
            <w:r w:rsidR="00D617EC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651</w:t>
            </w:r>
            <w:r w:rsidR="00D617EC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360</w:t>
            </w:r>
          </w:p>
        </w:tc>
        <w:tc>
          <w:tcPr>
            <w:tcW w:w="275" w:type="dxa"/>
            <w:vAlign w:val="bottom"/>
          </w:tcPr>
          <w:p w14:paraId="32A014BB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480F3E" w14:textId="37FDC20E" w:rsidR="007F0C88" w:rsidRPr="00D246FB" w:rsidRDefault="00DB71A4" w:rsidP="00C55D86">
            <w:pPr>
              <w:pStyle w:val="acctfourfigures"/>
              <w:tabs>
                <w:tab w:val="clear" w:pos="765"/>
                <w:tab w:val="decimal" w:pos="851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2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787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C55D86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315</w:t>
            </w:r>
          </w:p>
        </w:tc>
        <w:tc>
          <w:tcPr>
            <w:tcW w:w="251" w:type="dxa"/>
            <w:vAlign w:val="bottom"/>
          </w:tcPr>
          <w:p w14:paraId="617D9809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3E7B4B" w14:textId="339456AF" w:rsidR="007F0C88" w:rsidRPr="00D246FB" w:rsidRDefault="00DB71A4" w:rsidP="00D617EC">
            <w:pPr>
              <w:pStyle w:val="acctfourfigures"/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</w:t>
            </w:r>
            <w:r w:rsidR="00D617EC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228</w:t>
            </w:r>
            <w:r w:rsidR="00D617EC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054</w:t>
            </w:r>
          </w:p>
        </w:tc>
        <w:tc>
          <w:tcPr>
            <w:tcW w:w="262" w:type="dxa"/>
            <w:vAlign w:val="bottom"/>
          </w:tcPr>
          <w:p w14:paraId="3A0CC6E9" w14:textId="77777777" w:rsidR="007F0C88" w:rsidRPr="00D246FB" w:rsidRDefault="007F0C88" w:rsidP="007F0C8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37AA3F" w14:textId="1710A601" w:rsidR="007F0C88" w:rsidRPr="00D246FB" w:rsidRDefault="00DB71A4" w:rsidP="009C2410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2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795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778</w:t>
            </w:r>
          </w:p>
        </w:tc>
        <w:tc>
          <w:tcPr>
            <w:tcW w:w="243" w:type="dxa"/>
            <w:vAlign w:val="bottom"/>
          </w:tcPr>
          <w:p w14:paraId="4D8ADEF2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5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97BC42" w14:textId="1996DECB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97</w:t>
            </w:r>
            <w:r w:rsidR="00A50F31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077</w:t>
            </w:r>
          </w:p>
        </w:tc>
        <w:tc>
          <w:tcPr>
            <w:tcW w:w="244" w:type="dxa"/>
            <w:vAlign w:val="bottom"/>
          </w:tcPr>
          <w:p w14:paraId="4F1E21B8" w14:textId="77777777" w:rsidR="007F0C88" w:rsidRPr="00D246FB" w:rsidRDefault="007F0C88" w:rsidP="007F0C8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005F58" w14:textId="18C62938" w:rsidR="007F0C88" w:rsidRPr="00D246FB" w:rsidRDefault="00DB71A4" w:rsidP="007F0C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130</w:t>
            </w:r>
            <w:r w:rsidR="007F0C8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979</w:t>
            </w:r>
          </w:p>
        </w:tc>
      </w:tr>
      <w:tr w:rsidR="00F813C9" w:rsidRPr="00D246FB" w14:paraId="1FDEC685" w14:textId="77777777" w:rsidTr="00B44A67">
        <w:trPr>
          <w:gridAfter w:val="1"/>
          <w:wAfter w:w="7" w:type="dxa"/>
          <w:trHeight w:val="117"/>
        </w:trPr>
        <w:tc>
          <w:tcPr>
            <w:tcW w:w="3422" w:type="dxa"/>
            <w:vAlign w:val="bottom"/>
          </w:tcPr>
          <w:p w14:paraId="58C9A55D" w14:textId="77777777" w:rsidR="00E9344D" w:rsidRPr="00D246FB" w:rsidRDefault="00E9344D" w:rsidP="00484F68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688" w:type="dxa"/>
            <w:gridSpan w:val="18"/>
            <w:vAlign w:val="bottom"/>
          </w:tcPr>
          <w:p w14:paraId="4AD9C81C" w14:textId="77777777" w:rsidR="00E9344D" w:rsidRPr="00D246FB" w:rsidRDefault="00E9344D" w:rsidP="00484F68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6B6A89" w:rsidRPr="00D246FB" w14:paraId="750A5921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4072A8D2" w14:textId="77777777" w:rsidR="006B6A89" w:rsidRPr="00D246FB" w:rsidRDefault="006B6A89" w:rsidP="006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09C3453A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สัดส่วน</w:t>
            </w:r>
          </w:p>
        </w:tc>
        <w:tc>
          <w:tcPr>
            <w:tcW w:w="240" w:type="dxa"/>
            <w:vAlign w:val="bottom"/>
          </w:tcPr>
          <w:p w14:paraId="234379BE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20" w:type="dxa"/>
            <w:gridSpan w:val="2"/>
            <w:vAlign w:val="bottom"/>
          </w:tcPr>
          <w:p w14:paraId="6EA24649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626F5DAC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6" w:type="dxa"/>
            <w:gridSpan w:val="3"/>
            <w:vAlign w:val="bottom"/>
          </w:tcPr>
          <w:p w14:paraId="656972C3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19649688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9" w:type="dxa"/>
            <w:gridSpan w:val="3"/>
            <w:vAlign w:val="bottom"/>
          </w:tcPr>
          <w:p w14:paraId="42EFA444" w14:textId="77777777" w:rsidR="006B6A89" w:rsidRPr="00D246FB" w:rsidRDefault="005712E5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มูลค่าตาม</w:t>
            </w:r>
          </w:p>
        </w:tc>
        <w:tc>
          <w:tcPr>
            <w:tcW w:w="243" w:type="dxa"/>
            <w:vAlign w:val="bottom"/>
          </w:tcPr>
          <w:p w14:paraId="7E7D9BC4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85" w:type="dxa"/>
            <w:gridSpan w:val="5"/>
            <w:vAlign w:val="bottom"/>
          </w:tcPr>
          <w:p w14:paraId="33CDB0F4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6B6A89" w:rsidRPr="00D246FB" w14:paraId="739BF7C9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290A34AF" w14:textId="77777777" w:rsidR="006B6A89" w:rsidRPr="00D246FB" w:rsidRDefault="006B6A89" w:rsidP="006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0793F46B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ความเป็นเจ้าของ</w:t>
            </w:r>
          </w:p>
        </w:tc>
        <w:tc>
          <w:tcPr>
            <w:tcW w:w="240" w:type="dxa"/>
            <w:vAlign w:val="bottom"/>
          </w:tcPr>
          <w:p w14:paraId="5214745A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120" w:type="dxa"/>
            <w:gridSpan w:val="2"/>
            <w:vAlign w:val="bottom"/>
          </w:tcPr>
          <w:p w14:paraId="75C08579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ทุนชำระแล้ว</w:t>
            </w:r>
          </w:p>
        </w:tc>
        <w:tc>
          <w:tcPr>
            <w:tcW w:w="252" w:type="dxa"/>
            <w:vAlign w:val="bottom"/>
          </w:tcPr>
          <w:p w14:paraId="75CD588F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46" w:type="dxa"/>
            <w:gridSpan w:val="3"/>
            <w:vAlign w:val="bottom"/>
          </w:tcPr>
          <w:p w14:paraId="61CB4B7A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ราคาทุน</w:t>
            </w:r>
          </w:p>
        </w:tc>
        <w:tc>
          <w:tcPr>
            <w:tcW w:w="251" w:type="dxa"/>
            <w:vAlign w:val="bottom"/>
          </w:tcPr>
          <w:p w14:paraId="4F1B65F4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59" w:type="dxa"/>
            <w:gridSpan w:val="3"/>
            <w:vAlign w:val="bottom"/>
          </w:tcPr>
          <w:p w14:paraId="69232B4A" w14:textId="77777777" w:rsidR="006B6A89" w:rsidRPr="00D246FB" w:rsidRDefault="006B6A89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วิธีส่วนได้เสีย</w:t>
            </w:r>
          </w:p>
        </w:tc>
        <w:tc>
          <w:tcPr>
            <w:tcW w:w="243" w:type="dxa"/>
            <w:vAlign w:val="bottom"/>
          </w:tcPr>
          <w:p w14:paraId="05409412" w14:textId="77777777" w:rsidR="006B6A89" w:rsidRPr="00D246FB" w:rsidRDefault="006B6A89" w:rsidP="006B6A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285" w:type="dxa"/>
            <w:gridSpan w:val="5"/>
            <w:vAlign w:val="bottom"/>
          </w:tcPr>
          <w:p w14:paraId="197D3661" w14:textId="77777777" w:rsidR="006B6A89" w:rsidRPr="00D246FB" w:rsidRDefault="008879E1" w:rsidP="006B6A89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เงินปันผลรับ</w:t>
            </w:r>
            <w:r w:rsidR="006B6A89"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สำหรับปี</w:t>
            </w:r>
          </w:p>
        </w:tc>
      </w:tr>
      <w:tr w:rsidR="00F813C9" w:rsidRPr="00D246FB" w14:paraId="78BD04F0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417DBDF9" w14:textId="77777777" w:rsidR="00E9344D" w:rsidRPr="00D246FB" w:rsidRDefault="00E9344D" w:rsidP="00935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789" w:type="dxa"/>
            <w:vAlign w:val="bottom"/>
          </w:tcPr>
          <w:p w14:paraId="0FEDDF4A" w14:textId="5AA666F7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810" w:type="dxa"/>
            <w:vAlign w:val="bottom"/>
          </w:tcPr>
          <w:p w14:paraId="339BC797" w14:textId="039A6ADC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40" w:type="dxa"/>
            <w:vAlign w:val="bottom"/>
          </w:tcPr>
          <w:p w14:paraId="7A44BE0C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3A3BDC87" w14:textId="2E468033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095" w:type="dxa"/>
            <w:vAlign w:val="bottom"/>
          </w:tcPr>
          <w:p w14:paraId="2587FEC9" w14:textId="5CC51D35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52" w:type="dxa"/>
            <w:vAlign w:val="bottom"/>
          </w:tcPr>
          <w:p w14:paraId="6D463364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392E8362" w14:textId="0C5C5B4F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5" w:type="dxa"/>
            <w:vAlign w:val="bottom"/>
          </w:tcPr>
          <w:p w14:paraId="48730A69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006346C0" w14:textId="635F6029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51" w:type="dxa"/>
            <w:vAlign w:val="bottom"/>
          </w:tcPr>
          <w:p w14:paraId="7B9DD6BD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71440A31" w14:textId="54AAAB44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62" w:type="dxa"/>
            <w:vAlign w:val="bottom"/>
          </w:tcPr>
          <w:p w14:paraId="5A47F9DA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16490A5F" w14:textId="6FF04BFF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43" w:type="dxa"/>
            <w:vAlign w:val="bottom"/>
          </w:tcPr>
          <w:p w14:paraId="0B1FA0C0" w14:textId="77777777" w:rsidR="00E9344D" w:rsidRPr="00D246FB" w:rsidRDefault="00E9344D" w:rsidP="00E934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5766AF1B" w14:textId="57682455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44" w:type="dxa"/>
            <w:vAlign w:val="bottom"/>
          </w:tcPr>
          <w:p w14:paraId="195871FB" w14:textId="77777777" w:rsidR="00E9344D" w:rsidRPr="00D246FB" w:rsidRDefault="00E9344D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7119757C" w14:textId="1E582ECB" w:rsidR="00E9344D" w:rsidRPr="00D246FB" w:rsidRDefault="00DB71A4" w:rsidP="00E9344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</w:p>
        </w:tc>
      </w:tr>
      <w:tr w:rsidR="00F813C9" w:rsidRPr="00D246FB" w14:paraId="0F467F13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067364CD" w14:textId="77777777" w:rsidR="00E9344D" w:rsidRPr="00D246FB" w:rsidRDefault="00E9344D" w:rsidP="009352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8"/>
                <w:szCs w:val="28"/>
              </w:rPr>
            </w:pPr>
          </w:p>
        </w:tc>
        <w:tc>
          <w:tcPr>
            <w:tcW w:w="1599" w:type="dxa"/>
            <w:gridSpan w:val="2"/>
            <w:vAlign w:val="bottom"/>
          </w:tcPr>
          <w:p w14:paraId="13EEB875" w14:textId="77777777" w:rsidR="00E9344D" w:rsidRPr="00D246FB" w:rsidRDefault="00E9344D" w:rsidP="00484F68">
            <w:pPr>
              <w:pStyle w:val="acctfourfigures"/>
              <w:tabs>
                <w:tab w:val="clear" w:pos="765"/>
              </w:tabs>
              <w:spacing w:line="240" w:lineRule="auto"/>
              <w:ind w:left="-79" w:right="-151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(ร้อยละ)</w:t>
            </w:r>
          </w:p>
        </w:tc>
        <w:tc>
          <w:tcPr>
            <w:tcW w:w="240" w:type="dxa"/>
            <w:vAlign w:val="bottom"/>
          </w:tcPr>
          <w:p w14:paraId="48272BE2" w14:textId="77777777" w:rsidR="00E9344D" w:rsidRPr="00D246FB" w:rsidRDefault="00E9344D" w:rsidP="00484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56" w:type="dxa"/>
            <w:gridSpan w:val="16"/>
            <w:vAlign w:val="bottom"/>
          </w:tcPr>
          <w:p w14:paraId="21CB4C9A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813C9" w:rsidRPr="00D246FB" w14:paraId="431EED41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1E85A830" w14:textId="77777777" w:rsidR="00E9344D" w:rsidRPr="00D246FB" w:rsidRDefault="00E9344D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การร่วมค้าทางตรง</w:t>
            </w:r>
          </w:p>
        </w:tc>
        <w:tc>
          <w:tcPr>
            <w:tcW w:w="789" w:type="dxa"/>
            <w:vAlign w:val="bottom"/>
          </w:tcPr>
          <w:p w14:paraId="0891FA54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633D2787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3C225D08" w14:textId="77777777" w:rsidR="00E9344D" w:rsidRPr="00D246FB" w:rsidRDefault="00E9344D" w:rsidP="00484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0D57C078" w14:textId="77777777" w:rsidR="00E9344D" w:rsidRPr="00D246FB" w:rsidRDefault="00E9344D" w:rsidP="00B8120B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7A7F76C9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06FCE9E5" w14:textId="77777777" w:rsidR="00E9344D" w:rsidRPr="00D246FB" w:rsidRDefault="00E9344D" w:rsidP="00484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07" w:type="dxa"/>
            <w:vAlign w:val="bottom"/>
          </w:tcPr>
          <w:p w14:paraId="2FA5A6D2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342"/>
              </w:tabs>
              <w:spacing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00FD9BB6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1C4B4B4B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65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0F943C3D" w14:textId="77777777" w:rsidR="00E9344D" w:rsidRPr="00D246FB" w:rsidRDefault="00E9344D" w:rsidP="00484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44D7B3C8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62" w:type="dxa"/>
            <w:vAlign w:val="bottom"/>
          </w:tcPr>
          <w:p w14:paraId="2218EA05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30D68242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158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304FD98C" w14:textId="77777777" w:rsidR="00E9344D" w:rsidRPr="00D246FB" w:rsidRDefault="00E9344D" w:rsidP="00484F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025992D9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left="-187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41635125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1A2CC8C5" w14:textId="77777777" w:rsidR="00E9344D" w:rsidRPr="00D246FB" w:rsidRDefault="00E9344D" w:rsidP="00484F68">
            <w:pPr>
              <w:pStyle w:val="acctfourfigures"/>
              <w:tabs>
                <w:tab w:val="clear" w:pos="765"/>
                <w:tab w:val="decimal" w:pos="512"/>
              </w:tabs>
              <w:spacing w:line="240" w:lineRule="auto"/>
              <w:ind w:left="-187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D72473" w:rsidRPr="00D246FB" w14:paraId="25E56CD7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0BE21263" w14:textId="3E20971B" w:rsidR="00D72473" w:rsidRPr="00D246FB" w:rsidRDefault="00457A8B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ชูบุราชบุรี อีเลคทริค</w:t>
            </w:r>
            <w:r w:rsidRPr="00D246FB">
              <w:rPr>
                <w:rFonts w:ascii="Angsana New" w:hAnsi="Angsana New"/>
                <w:spacing w:val="-6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เซอร์วิส จำกัด</w:t>
            </w:r>
          </w:p>
        </w:tc>
        <w:tc>
          <w:tcPr>
            <w:tcW w:w="789" w:type="dxa"/>
            <w:vAlign w:val="bottom"/>
          </w:tcPr>
          <w:p w14:paraId="7AE82904" w14:textId="7D13CFA1" w:rsidR="00D72473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</w:t>
            </w:r>
          </w:p>
        </w:tc>
        <w:tc>
          <w:tcPr>
            <w:tcW w:w="810" w:type="dxa"/>
            <w:vAlign w:val="bottom"/>
          </w:tcPr>
          <w:p w14:paraId="377A827A" w14:textId="3E6E6E5D" w:rsidR="00D72473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</w:t>
            </w:r>
          </w:p>
        </w:tc>
        <w:tc>
          <w:tcPr>
            <w:tcW w:w="240" w:type="dxa"/>
            <w:vAlign w:val="bottom"/>
          </w:tcPr>
          <w:p w14:paraId="71EC5E41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13E8DEF3" w14:textId="6030A3B4" w:rsidR="00D72473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67BDC327" w14:textId="71A1FA59" w:rsidR="00D72473" w:rsidRPr="00D246FB" w:rsidRDefault="00DB71A4" w:rsidP="00D72473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75F495D1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43246D49" w14:textId="1107EB75" w:rsidR="00D72473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75" w:type="dxa"/>
            <w:vAlign w:val="bottom"/>
          </w:tcPr>
          <w:p w14:paraId="678154D2" w14:textId="77777777" w:rsidR="00D72473" w:rsidRPr="00D246FB" w:rsidRDefault="00D72473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679FEB2E" w14:textId="0249B6F5" w:rsidR="00D72473" w:rsidRPr="00D246FB" w:rsidRDefault="00DB71A4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51" w:type="dxa"/>
            <w:vAlign w:val="bottom"/>
          </w:tcPr>
          <w:p w14:paraId="7D0E3D51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26534510" w14:textId="5EE8EA0B" w:rsidR="00D72473" w:rsidRPr="00D246FB" w:rsidRDefault="00DB71A4" w:rsidP="00D72473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80</w:t>
            </w:r>
            <w:r w:rsidR="00290D9B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731</w:t>
            </w:r>
          </w:p>
        </w:tc>
        <w:tc>
          <w:tcPr>
            <w:tcW w:w="262" w:type="dxa"/>
            <w:vAlign w:val="bottom"/>
          </w:tcPr>
          <w:p w14:paraId="638D3B5F" w14:textId="77777777" w:rsidR="00D72473" w:rsidRPr="00D246FB" w:rsidRDefault="00D72473" w:rsidP="00D7247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3C2B8D12" w14:textId="6DF1E9BB" w:rsidR="00D72473" w:rsidRPr="00D246FB" w:rsidRDefault="00DB71A4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319</w:t>
            </w:r>
          </w:p>
        </w:tc>
        <w:tc>
          <w:tcPr>
            <w:tcW w:w="243" w:type="dxa"/>
            <w:vAlign w:val="bottom"/>
          </w:tcPr>
          <w:p w14:paraId="6DCFB20B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53EE4D46" w14:textId="2D47A359" w:rsidR="00D72473" w:rsidRPr="00D246FB" w:rsidRDefault="00DB71A4" w:rsidP="00D72473">
            <w:pPr>
              <w:pStyle w:val="acctfourfigures"/>
              <w:tabs>
                <w:tab w:val="clear" w:pos="765"/>
                <w:tab w:val="decimal" w:pos="803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20</w:t>
            </w:r>
            <w:r w:rsidR="004A19DA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44" w:type="dxa"/>
            <w:vAlign w:val="bottom"/>
          </w:tcPr>
          <w:p w14:paraId="78176B3D" w14:textId="77777777" w:rsidR="00D72473" w:rsidRPr="00D246FB" w:rsidRDefault="00D72473" w:rsidP="00D72473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357A0A2F" w14:textId="34D7FF23" w:rsidR="00D72473" w:rsidRPr="00D246FB" w:rsidRDefault="00DB71A4" w:rsidP="00D72473">
            <w:pPr>
              <w:pStyle w:val="acctfourfigures"/>
              <w:tabs>
                <w:tab w:val="clear" w:pos="765"/>
                <w:tab w:val="decimal" w:pos="803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</w:tr>
      <w:tr w:rsidR="00D72473" w:rsidRPr="00D246FB" w14:paraId="653F4344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7F77EE6C" w14:textId="79FBE9E0" w:rsidR="00D72473" w:rsidRPr="00D246FB" w:rsidRDefault="00457A8B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เซาท์อีสท์ เอเชีย เอนเนอร์จี จำกัด</w:t>
            </w:r>
          </w:p>
        </w:tc>
        <w:tc>
          <w:tcPr>
            <w:tcW w:w="789" w:type="dxa"/>
            <w:vAlign w:val="bottom"/>
          </w:tcPr>
          <w:p w14:paraId="3702AE21" w14:textId="72E102E1" w:rsidR="00D72473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33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33</w:t>
            </w:r>
          </w:p>
        </w:tc>
        <w:tc>
          <w:tcPr>
            <w:tcW w:w="810" w:type="dxa"/>
            <w:vAlign w:val="bottom"/>
          </w:tcPr>
          <w:p w14:paraId="7CDEFC6E" w14:textId="78B21A3D" w:rsidR="00D72473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33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33</w:t>
            </w:r>
          </w:p>
        </w:tc>
        <w:tc>
          <w:tcPr>
            <w:tcW w:w="240" w:type="dxa"/>
            <w:vAlign w:val="bottom"/>
          </w:tcPr>
          <w:p w14:paraId="1186FD01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02A4B85A" w14:textId="7136E6F5" w:rsidR="00D72473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606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1095" w:type="dxa"/>
            <w:vAlign w:val="bottom"/>
          </w:tcPr>
          <w:p w14:paraId="044115E3" w14:textId="5EC1A76B" w:rsidR="00D72473" w:rsidRPr="00D246FB" w:rsidRDefault="00DB71A4" w:rsidP="00D72473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606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252" w:type="dxa"/>
            <w:vAlign w:val="bottom"/>
          </w:tcPr>
          <w:p w14:paraId="4FF159FE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79163C67" w14:textId="75CC8AFB" w:rsidR="00D72473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202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250</w:t>
            </w:r>
          </w:p>
        </w:tc>
        <w:tc>
          <w:tcPr>
            <w:tcW w:w="275" w:type="dxa"/>
            <w:vAlign w:val="bottom"/>
          </w:tcPr>
          <w:p w14:paraId="651835D9" w14:textId="77777777" w:rsidR="00D72473" w:rsidRPr="00D246FB" w:rsidRDefault="00D72473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6CD6BE8A" w14:textId="7283EA86" w:rsidR="00D72473" w:rsidRPr="00D246FB" w:rsidRDefault="00DB71A4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202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250</w:t>
            </w:r>
          </w:p>
        </w:tc>
        <w:tc>
          <w:tcPr>
            <w:tcW w:w="251" w:type="dxa"/>
            <w:vAlign w:val="bottom"/>
          </w:tcPr>
          <w:p w14:paraId="0558A5E1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vAlign w:val="bottom"/>
          </w:tcPr>
          <w:p w14:paraId="34E05206" w14:textId="65D1B9B3" w:rsidR="00D72473" w:rsidRPr="00D246FB" w:rsidRDefault="00DB71A4" w:rsidP="00D72473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  <w:r w:rsidR="00290D9B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582</w:t>
            </w:r>
            <w:r w:rsidR="00290D9B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723</w:t>
            </w:r>
          </w:p>
        </w:tc>
        <w:tc>
          <w:tcPr>
            <w:tcW w:w="262" w:type="dxa"/>
            <w:vAlign w:val="bottom"/>
          </w:tcPr>
          <w:p w14:paraId="1CB78D3E" w14:textId="77777777" w:rsidR="00D72473" w:rsidRPr="00D246FB" w:rsidRDefault="00D72473" w:rsidP="00D7247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48B24DED" w14:textId="4E82611F" w:rsidR="00D72473" w:rsidRPr="00D246FB" w:rsidRDefault="00DB71A4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797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018</w:t>
            </w:r>
          </w:p>
        </w:tc>
        <w:tc>
          <w:tcPr>
            <w:tcW w:w="243" w:type="dxa"/>
            <w:vAlign w:val="bottom"/>
          </w:tcPr>
          <w:p w14:paraId="7B646518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55874E6A" w14:textId="4A625544" w:rsidR="00D72473" w:rsidRPr="00D246FB" w:rsidRDefault="00DB71A4" w:rsidP="00D72473">
            <w:pPr>
              <w:pStyle w:val="acctfourfigures"/>
              <w:tabs>
                <w:tab w:val="clear" w:pos="765"/>
                <w:tab w:val="decimal" w:pos="803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143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146</w:t>
            </w:r>
          </w:p>
        </w:tc>
        <w:tc>
          <w:tcPr>
            <w:tcW w:w="244" w:type="dxa"/>
            <w:vAlign w:val="bottom"/>
          </w:tcPr>
          <w:p w14:paraId="42D82CB9" w14:textId="77777777" w:rsidR="00D72473" w:rsidRPr="00D246FB" w:rsidRDefault="00D72473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7A38847A" w14:textId="56C67B18" w:rsidR="00D72473" w:rsidRPr="00D246FB" w:rsidRDefault="00DB71A4" w:rsidP="00D72473">
            <w:pPr>
              <w:pStyle w:val="acctfourfigures"/>
              <w:tabs>
                <w:tab w:val="clear" w:pos="765"/>
                <w:tab w:val="decimal" w:pos="803"/>
              </w:tabs>
              <w:spacing w:line="240" w:lineRule="auto"/>
              <w:ind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218</w:t>
            </w:r>
            <w:r w:rsidR="00D72473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023</w:t>
            </w:r>
          </w:p>
        </w:tc>
      </w:tr>
      <w:tr w:rsidR="004A19DA" w:rsidRPr="00D246FB" w14:paraId="10E2808B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470466C9" w14:textId="77777777" w:rsidR="004A19DA" w:rsidRPr="00D246FB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สมาร์ท อินฟราเนท จำกัด</w:t>
            </w:r>
          </w:p>
        </w:tc>
        <w:tc>
          <w:tcPr>
            <w:tcW w:w="789" w:type="dxa"/>
            <w:vAlign w:val="bottom"/>
          </w:tcPr>
          <w:p w14:paraId="0EE81A1E" w14:textId="2A8C640B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51</w:t>
            </w:r>
          </w:p>
        </w:tc>
        <w:tc>
          <w:tcPr>
            <w:tcW w:w="810" w:type="dxa"/>
            <w:vAlign w:val="bottom"/>
          </w:tcPr>
          <w:p w14:paraId="793EB65B" w14:textId="3E400299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51</w:t>
            </w:r>
          </w:p>
        </w:tc>
        <w:tc>
          <w:tcPr>
            <w:tcW w:w="240" w:type="dxa"/>
            <w:vAlign w:val="bottom"/>
          </w:tcPr>
          <w:p w14:paraId="75E6A981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22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2D01C229" w14:textId="13605A9F" w:rsidR="004A19DA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550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378261F5" w14:textId="3F27E01F" w:rsidR="004A19DA" w:rsidRPr="00D246FB" w:rsidRDefault="00DB71A4" w:rsidP="00D72473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1FF4BD49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0B0E65BA" w14:textId="4FEF8528" w:rsidR="004A19DA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280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275" w:type="dxa"/>
            <w:vAlign w:val="bottom"/>
          </w:tcPr>
          <w:p w14:paraId="426139A2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64" w:type="dxa"/>
            <w:vAlign w:val="bottom"/>
          </w:tcPr>
          <w:p w14:paraId="26ECC402" w14:textId="69C15722" w:rsidR="004A19DA" w:rsidRPr="00D246FB" w:rsidRDefault="00DB71A4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510</w:t>
            </w:r>
          </w:p>
        </w:tc>
        <w:tc>
          <w:tcPr>
            <w:tcW w:w="251" w:type="dxa"/>
            <w:vAlign w:val="bottom"/>
          </w:tcPr>
          <w:p w14:paraId="6428577E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59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7AB163A6" w14:textId="377AA065" w:rsidR="004A19DA" w:rsidRPr="00D246FB" w:rsidRDefault="00DB71A4" w:rsidP="00D72473">
            <w:pPr>
              <w:pStyle w:val="acctfourfigures"/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264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261</w:t>
            </w:r>
          </w:p>
        </w:tc>
        <w:tc>
          <w:tcPr>
            <w:tcW w:w="262" w:type="dxa"/>
            <w:vAlign w:val="bottom"/>
          </w:tcPr>
          <w:p w14:paraId="0248C035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3C02701F" w14:textId="442D5392" w:rsidR="004A19DA" w:rsidRPr="00D246FB" w:rsidRDefault="00DB71A4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413</w:t>
            </w:r>
          </w:p>
        </w:tc>
        <w:tc>
          <w:tcPr>
            <w:tcW w:w="243" w:type="dxa"/>
            <w:vAlign w:val="bottom"/>
          </w:tcPr>
          <w:p w14:paraId="449417F3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17" w:type="dxa"/>
            <w:vAlign w:val="bottom"/>
          </w:tcPr>
          <w:p w14:paraId="0067A916" w14:textId="77777777" w:rsidR="004A19DA" w:rsidRPr="00D246FB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23CE625F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3FA0A4E3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4A19DA" w:rsidRPr="00D246FB" w14:paraId="09281F4B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5C6A136F" w14:textId="77777777" w:rsidR="004A19DA" w:rsidRPr="00D246FB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ติงส์ ออน เน็ต จำกัด</w:t>
            </w:r>
          </w:p>
        </w:tc>
        <w:tc>
          <w:tcPr>
            <w:tcW w:w="789" w:type="dxa"/>
            <w:vAlign w:val="bottom"/>
          </w:tcPr>
          <w:p w14:paraId="6C787957" w14:textId="4F921D27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810" w:type="dxa"/>
            <w:vAlign w:val="bottom"/>
          </w:tcPr>
          <w:p w14:paraId="64D3EDA6" w14:textId="35C1323E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240" w:type="dxa"/>
            <w:vAlign w:val="bottom"/>
          </w:tcPr>
          <w:p w14:paraId="3150DAA3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05E0772F" w14:textId="45310BD3" w:rsidR="004A19DA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133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095" w:type="dxa"/>
            <w:vAlign w:val="bottom"/>
          </w:tcPr>
          <w:p w14:paraId="0F4902FF" w14:textId="48AC8E13" w:rsidR="004A19DA" w:rsidRPr="00D246FB" w:rsidRDefault="00DB71A4" w:rsidP="00D72473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133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7F049799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6E38B3CD" w14:textId="25DDCA91" w:rsidR="004A19DA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180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018</w:t>
            </w:r>
          </w:p>
        </w:tc>
        <w:tc>
          <w:tcPr>
            <w:tcW w:w="275" w:type="dxa"/>
            <w:vAlign w:val="bottom"/>
          </w:tcPr>
          <w:p w14:paraId="1056BCFB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6A9CA63F" w14:textId="1F0EE820" w:rsidR="004A19DA" w:rsidRPr="00D246FB" w:rsidRDefault="00DB71A4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180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018</w:t>
            </w:r>
          </w:p>
        </w:tc>
        <w:tc>
          <w:tcPr>
            <w:tcW w:w="251" w:type="dxa"/>
            <w:vAlign w:val="bottom"/>
          </w:tcPr>
          <w:p w14:paraId="16A2C084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shd w:val="clear" w:color="auto" w:fill="auto"/>
            <w:vAlign w:val="bottom"/>
          </w:tcPr>
          <w:p w14:paraId="7CC04491" w14:textId="07F3E315" w:rsidR="004A19DA" w:rsidRPr="00D246FB" w:rsidRDefault="00DB71A4" w:rsidP="00D72473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165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782</w:t>
            </w:r>
          </w:p>
        </w:tc>
        <w:tc>
          <w:tcPr>
            <w:tcW w:w="262" w:type="dxa"/>
            <w:vAlign w:val="bottom"/>
          </w:tcPr>
          <w:p w14:paraId="77136CDA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3" w:type="dxa"/>
            <w:vAlign w:val="bottom"/>
          </w:tcPr>
          <w:p w14:paraId="3F43E2E7" w14:textId="7AAF6F90" w:rsidR="004A19DA" w:rsidRPr="00D246FB" w:rsidRDefault="00DB71A4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177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753</w:t>
            </w:r>
          </w:p>
        </w:tc>
        <w:tc>
          <w:tcPr>
            <w:tcW w:w="243" w:type="dxa"/>
            <w:vAlign w:val="bottom"/>
          </w:tcPr>
          <w:p w14:paraId="2A648D90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17" w:type="dxa"/>
            <w:vAlign w:val="bottom"/>
          </w:tcPr>
          <w:p w14:paraId="6E979863" w14:textId="77777777" w:rsidR="004A19DA" w:rsidRPr="00D246FB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48BE0E51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3E38191C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4A19DA" w:rsidRPr="00D246FB" w14:paraId="767AF147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634524BC" w14:textId="77777777" w:rsidR="004A19DA" w:rsidRPr="00D246FB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หินกองเพาเวอร์โฮลดิ้ง จำกัด</w:t>
            </w:r>
            <w:r w:rsidRPr="00D246FB">
              <w:rPr>
                <w:rFonts w:ascii="Angsana New" w:hAnsi="Angsana New"/>
                <w:spacing w:val="-6"/>
                <w:sz w:val="28"/>
                <w:szCs w:val="28"/>
              </w:rPr>
              <w:t xml:space="preserve"> *</w:t>
            </w:r>
          </w:p>
        </w:tc>
        <w:tc>
          <w:tcPr>
            <w:tcW w:w="789" w:type="dxa"/>
            <w:vAlign w:val="bottom"/>
          </w:tcPr>
          <w:p w14:paraId="6E9F2BBE" w14:textId="259F7C6C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51</w:t>
            </w:r>
          </w:p>
        </w:tc>
        <w:tc>
          <w:tcPr>
            <w:tcW w:w="810" w:type="dxa"/>
            <w:vAlign w:val="bottom"/>
          </w:tcPr>
          <w:p w14:paraId="6B5E03FE" w14:textId="77777777" w:rsidR="004A19DA" w:rsidRPr="00D246FB" w:rsidRDefault="004A19DA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10CC1DBD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019D95E2" w14:textId="1049107E" w:rsidR="004A19DA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305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095" w:type="dxa"/>
            <w:vAlign w:val="bottom"/>
          </w:tcPr>
          <w:p w14:paraId="158BB7C0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C150084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3CC19D09" w14:textId="3DBF2060" w:rsidR="004A19DA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155</w:t>
            </w:r>
            <w:r w:rsidR="004A19DA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652</w:t>
            </w:r>
          </w:p>
        </w:tc>
        <w:tc>
          <w:tcPr>
            <w:tcW w:w="275" w:type="dxa"/>
            <w:vAlign w:val="bottom"/>
          </w:tcPr>
          <w:p w14:paraId="6AB232A1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514D303D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1" w:type="dxa"/>
            <w:vAlign w:val="bottom"/>
          </w:tcPr>
          <w:p w14:paraId="194087A1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shd w:val="clear" w:color="auto" w:fill="auto"/>
            <w:vAlign w:val="bottom"/>
          </w:tcPr>
          <w:p w14:paraId="5B9FDB71" w14:textId="754D9FC5" w:rsidR="004A19DA" w:rsidRPr="00D246FB" w:rsidRDefault="00DB71A4" w:rsidP="00290D9B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147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850</w:t>
            </w:r>
          </w:p>
        </w:tc>
        <w:tc>
          <w:tcPr>
            <w:tcW w:w="262" w:type="dxa"/>
            <w:vAlign w:val="bottom"/>
          </w:tcPr>
          <w:p w14:paraId="1EB2617C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3" w:type="dxa"/>
            <w:vAlign w:val="bottom"/>
          </w:tcPr>
          <w:p w14:paraId="3C5286F2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50FD4E5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17" w:type="dxa"/>
            <w:vAlign w:val="bottom"/>
          </w:tcPr>
          <w:p w14:paraId="0B672D03" w14:textId="77777777" w:rsidR="004A19DA" w:rsidRPr="00D246FB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10367B13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151C371C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</w:tr>
      <w:tr w:rsidR="004A19DA" w:rsidRPr="00D246FB" w14:paraId="3544F7D4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65873544" w14:textId="77777777" w:rsidR="004A19DA" w:rsidRPr="00D246FB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อาร์ อี เอ็น โคราช เอนเนอร์ยี่ จำกัด</w:t>
            </w:r>
          </w:p>
        </w:tc>
        <w:tc>
          <w:tcPr>
            <w:tcW w:w="789" w:type="dxa"/>
            <w:vAlign w:val="bottom"/>
          </w:tcPr>
          <w:p w14:paraId="0F1350F1" w14:textId="69FC6E94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810" w:type="dxa"/>
            <w:vAlign w:val="bottom"/>
          </w:tcPr>
          <w:p w14:paraId="7314DBDB" w14:textId="77777777" w:rsidR="004A19DA" w:rsidRPr="00D246FB" w:rsidRDefault="004A19DA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02434424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6999DBFD" w14:textId="2F6E7839" w:rsidR="004A19DA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25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1095" w:type="dxa"/>
            <w:vAlign w:val="bottom"/>
          </w:tcPr>
          <w:p w14:paraId="4E995A9E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C364AD8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79E22C70" w14:textId="0373E5BD" w:rsidR="004A19DA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10</w:t>
            </w:r>
            <w:r w:rsidR="004A19DA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300</w:t>
            </w:r>
          </w:p>
        </w:tc>
        <w:tc>
          <w:tcPr>
            <w:tcW w:w="275" w:type="dxa"/>
            <w:vAlign w:val="bottom"/>
          </w:tcPr>
          <w:p w14:paraId="74CFBB25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604B8163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1" w:type="dxa"/>
            <w:vAlign w:val="bottom"/>
          </w:tcPr>
          <w:p w14:paraId="4BAF920C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4" w:type="dxa"/>
            <w:shd w:val="clear" w:color="auto" w:fill="auto"/>
            <w:vAlign w:val="bottom"/>
          </w:tcPr>
          <w:p w14:paraId="2982C375" w14:textId="3EDEE384" w:rsidR="004A19DA" w:rsidRPr="00D246FB" w:rsidRDefault="00DB71A4" w:rsidP="00290D9B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7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672</w:t>
            </w:r>
          </w:p>
        </w:tc>
        <w:tc>
          <w:tcPr>
            <w:tcW w:w="262" w:type="dxa"/>
            <w:vAlign w:val="bottom"/>
          </w:tcPr>
          <w:p w14:paraId="189124F7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3" w:type="dxa"/>
            <w:vAlign w:val="bottom"/>
          </w:tcPr>
          <w:p w14:paraId="1343D9D2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D0808B5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17" w:type="dxa"/>
            <w:vAlign w:val="bottom"/>
          </w:tcPr>
          <w:p w14:paraId="2842E32B" w14:textId="77777777" w:rsidR="004A19DA" w:rsidRPr="00D246FB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2911B32D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271394EC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</w:tr>
      <w:tr w:rsidR="004A19DA" w:rsidRPr="00D246FB" w14:paraId="74BD0177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31E44E8B" w14:textId="77777777" w:rsidR="004A19DA" w:rsidRPr="00D246FB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ไฟฟ้า เซเปียน-เซน้ำน้อย จำกัด</w:t>
            </w:r>
          </w:p>
        </w:tc>
        <w:tc>
          <w:tcPr>
            <w:tcW w:w="789" w:type="dxa"/>
            <w:vAlign w:val="bottom"/>
          </w:tcPr>
          <w:p w14:paraId="1EA5EBC3" w14:textId="3CEBF11D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</w:t>
            </w:r>
          </w:p>
        </w:tc>
        <w:tc>
          <w:tcPr>
            <w:tcW w:w="810" w:type="dxa"/>
            <w:vAlign w:val="bottom"/>
          </w:tcPr>
          <w:p w14:paraId="5E525355" w14:textId="4FDA3B3D" w:rsidR="004A19DA" w:rsidRPr="00D246FB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25</w:t>
            </w:r>
          </w:p>
        </w:tc>
        <w:tc>
          <w:tcPr>
            <w:tcW w:w="240" w:type="dxa"/>
            <w:vAlign w:val="bottom"/>
          </w:tcPr>
          <w:p w14:paraId="1753C643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22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03E9BEC7" w14:textId="7920A3A5" w:rsidR="004A19DA" w:rsidRPr="00D246FB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094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</w:p>
        </w:tc>
        <w:tc>
          <w:tcPr>
            <w:tcW w:w="1095" w:type="dxa"/>
            <w:vAlign w:val="bottom"/>
          </w:tcPr>
          <w:p w14:paraId="394881E1" w14:textId="1EBF5881" w:rsidR="004A19DA" w:rsidRPr="00D246FB" w:rsidRDefault="00DB71A4" w:rsidP="00D72473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094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</w:p>
        </w:tc>
        <w:tc>
          <w:tcPr>
            <w:tcW w:w="252" w:type="dxa"/>
            <w:vAlign w:val="bottom"/>
          </w:tcPr>
          <w:p w14:paraId="2DAB6750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23A721FC" w14:textId="152419B0" w:rsidR="004A19DA" w:rsidRPr="00D246FB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523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725</w:t>
            </w:r>
          </w:p>
        </w:tc>
        <w:tc>
          <w:tcPr>
            <w:tcW w:w="275" w:type="dxa"/>
            <w:vAlign w:val="bottom"/>
          </w:tcPr>
          <w:p w14:paraId="5DCF83AE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64" w:type="dxa"/>
            <w:vAlign w:val="bottom"/>
          </w:tcPr>
          <w:p w14:paraId="7CFBA0D2" w14:textId="2EFDF8E0" w:rsidR="004A19DA" w:rsidRPr="00D246FB" w:rsidRDefault="00DB71A4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523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725</w:t>
            </w:r>
          </w:p>
        </w:tc>
        <w:tc>
          <w:tcPr>
            <w:tcW w:w="251" w:type="dxa"/>
            <w:vAlign w:val="bottom"/>
          </w:tcPr>
          <w:p w14:paraId="5C5586BB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59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581EAA3F" w14:textId="40B10FF9" w:rsidR="004A19DA" w:rsidRPr="00D246FB" w:rsidRDefault="00DB71A4" w:rsidP="00D72473">
            <w:pPr>
              <w:pStyle w:val="acctfourfigures"/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812</w:t>
            </w:r>
            <w:r w:rsidR="004A19DA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831</w:t>
            </w:r>
          </w:p>
        </w:tc>
        <w:tc>
          <w:tcPr>
            <w:tcW w:w="262" w:type="dxa"/>
            <w:vAlign w:val="bottom"/>
          </w:tcPr>
          <w:p w14:paraId="2B760576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9BC39C9" w14:textId="4BCCA57A" w:rsidR="004A19DA" w:rsidRPr="00D246FB" w:rsidRDefault="00DB71A4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922</w:t>
            </w:r>
            <w:r w:rsidR="004A19DA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041</w:t>
            </w:r>
          </w:p>
        </w:tc>
        <w:tc>
          <w:tcPr>
            <w:tcW w:w="243" w:type="dxa"/>
            <w:vAlign w:val="bottom"/>
          </w:tcPr>
          <w:p w14:paraId="7501BD84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17" w:type="dxa"/>
            <w:vAlign w:val="bottom"/>
          </w:tcPr>
          <w:p w14:paraId="5ED06790" w14:textId="77777777" w:rsidR="004A19DA" w:rsidRPr="00D246FB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7C21EDD4" w14:textId="77777777" w:rsidR="004A19DA" w:rsidRPr="00D246FB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3CADDB25" w14:textId="77777777" w:rsidR="004A19DA" w:rsidRPr="00D246FB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4A19DA" w:rsidRPr="00DC5E6A" w14:paraId="6FED0555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11EE2912" w14:textId="77777777" w:rsidR="004A19DA" w:rsidRPr="002631C5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2631C5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NEXIF RATCH ENERGY SINGAPORE </w:t>
            </w:r>
          </w:p>
        </w:tc>
        <w:tc>
          <w:tcPr>
            <w:tcW w:w="789" w:type="dxa"/>
            <w:vAlign w:val="bottom"/>
          </w:tcPr>
          <w:p w14:paraId="78AA4E4F" w14:textId="77777777" w:rsidR="004A19DA" w:rsidRPr="002631C5" w:rsidRDefault="004A19DA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88B246F" w14:textId="77777777" w:rsidR="004A19DA" w:rsidRPr="002631C5" w:rsidRDefault="004A19DA" w:rsidP="00D72473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0" w:type="dxa"/>
            <w:vAlign w:val="bottom"/>
          </w:tcPr>
          <w:p w14:paraId="4D019A5A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22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518B5B57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95" w:type="dxa"/>
            <w:vAlign w:val="bottom"/>
          </w:tcPr>
          <w:p w14:paraId="6A3C00FA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52" w:type="dxa"/>
            <w:vAlign w:val="bottom"/>
          </w:tcPr>
          <w:p w14:paraId="1AFE7800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2F4E512C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75" w:type="dxa"/>
            <w:vAlign w:val="bottom"/>
          </w:tcPr>
          <w:p w14:paraId="6A8CCF29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64" w:type="dxa"/>
            <w:vAlign w:val="bottom"/>
          </w:tcPr>
          <w:p w14:paraId="36F4515B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51" w:type="dxa"/>
            <w:vAlign w:val="bottom"/>
          </w:tcPr>
          <w:p w14:paraId="55E1D464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59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539DF358" w14:textId="77777777" w:rsidR="004A19DA" w:rsidRPr="002631C5" w:rsidRDefault="004A19DA" w:rsidP="00D72473">
            <w:pPr>
              <w:pStyle w:val="acctfourfigures"/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62" w:type="dxa"/>
            <w:vAlign w:val="bottom"/>
          </w:tcPr>
          <w:p w14:paraId="6D8D49D6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05692E6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744E5AA4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17" w:type="dxa"/>
            <w:vAlign w:val="bottom"/>
          </w:tcPr>
          <w:p w14:paraId="7CF844A7" w14:textId="77777777" w:rsidR="004A19DA" w:rsidRPr="002631C5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5B6EBD44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425FCA9F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  <w:tr w:rsidR="004A19DA" w:rsidRPr="00D246FB" w14:paraId="3AF2B093" w14:textId="77777777" w:rsidTr="00B44A67">
        <w:trPr>
          <w:trHeight w:val="117"/>
        </w:trPr>
        <w:tc>
          <w:tcPr>
            <w:tcW w:w="3422" w:type="dxa"/>
            <w:vAlign w:val="bottom"/>
          </w:tcPr>
          <w:p w14:paraId="72F28A55" w14:textId="5A328775" w:rsidR="004A19DA" w:rsidRPr="002631C5" w:rsidRDefault="004A19DA" w:rsidP="00D724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spacing w:val="-4"/>
                <w:sz w:val="28"/>
                <w:szCs w:val="28"/>
              </w:rPr>
            </w:pPr>
            <w:r w:rsidRPr="002631C5">
              <w:rPr>
                <w:rFonts w:ascii="Angsana New" w:hAnsi="Angsana New" w:hint="cs"/>
                <w:spacing w:val="-6"/>
                <w:sz w:val="28"/>
                <w:szCs w:val="28"/>
              </w:rPr>
              <w:t xml:space="preserve">   PTE. LTD.</w:t>
            </w:r>
            <w:r w:rsidR="00457A8B" w:rsidRPr="002631C5">
              <w:rPr>
                <w:rFonts w:ascii="Angsana New" w:hAnsi="Angsana New"/>
                <w:spacing w:val="-6"/>
                <w:sz w:val="28"/>
                <w:szCs w:val="28"/>
              </w:rPr>
              <w:t xml:space="preserve"> </w:t>
            </w:r>
            <w:r w:rsidR="00457A8B" w:rsidRPr="002631C5">
              <w:rPr>
                <w:rFonts w:ascii="Angsana New" w:hAnsi="Angsana New"/>
                <w:i/>
                <w:iCs/>
                <w:spacing w:val="-6"/>
                <w:sz w:val="28"/>
                <w:szCs w:val="28"/>
              </w:rPr>
              <w:t>(</w:t>
            </w:r>
            <w:r w:rsidR="00457A8B" w:rsidRPr="002631C5">
              <w:rPr>
                <w:rFonts w:ascii="Angsana New" w:hAnsi="Angsana New" w:hint="cs"/>
                <w:i/>
                <w:iCs/>
                <w:spacing w:val="-6"/>
                <w:sz w:val="28"/>
                <w:szCs w:val="28"/>
                <w:cs/>
              </w:rPr>
              <w:t xml:space="preserve">เดิมชื่อ </w:t>
            </w:r>
            <w:r w:rsidR="00457A8B" w:rsidRPr="002631C5">
              <w:rPr>
                <w:rFonts w:ascii="Angsana New" w:hAnsi="Angsana New"/>
                <w:i/>
                <w:iCs/>
                <w:spacing w:val="-6"/>
                <w:sz w:val="28"/>
                <w:szCs w:val="28"/>
              </w:rPr>
              <w:t>NER Singapore Pte. Ltd.)</w:t>
            </w:r>
          </w:p>
        </w:tc>
        <w:tc>
          <w:tcPr>
            <w:tcW w:w="789" w:type="dxa"/>
            <w:vAlign w:val="bottom"/>
          </w:tcPr>
          <w:p w14:paraId="5DB1D3D7" w14:textId="4AA789A6" w:rsidR="004A19DA" w:rsidRPr="002631C5" w:rsidRDefault="00DB71A4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49</w:t>
            </w:r>
          </w:p>
        </w:tc>
        <w:tc>
          <w:tcPr>
            <w:tcW w:w="810" w:type="dxa"/>
            <w:vAlign w:val="bottom"/>
          </w:tcPr>
          <w:p w14:paraId="0A18CDC7" w14:textId="77777777" w:rsidR="004A19DA" w:rsidRPr="002631C5" w:rsidRDefault="004A19DA" w:rsidP="00D72473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2631C5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749B09A1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22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25" w:type="dxa"/>
            <w:vAlign w:val="bottom"/>
          </w:tcPr>
          <w:p w14:paraId="7ACD6A7C" w14:textId="24C485D7" w:rsidR="004A19DA" w:rsidRPr="002631C5" w:rsidRDefault="00DB71A4" w:rsidP="00D7247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4A19DA" w:rsidRPr="002631C5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136</w:t>
            </w:r>
            <w:r w:rsidR="004A19DA" w:rsidRPr="002631C5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876</w:t>
            </w:r>
          </w:p>
        </w:tc>
        <w:tc>
          <w:tcPr>
            <w:tcW w:w="1095" w:type="dxa"/>
            <w:vAlign w:val="bottom"/>
          </w:tcPr>
          <w:p w14:paraId="357B00C6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2631C5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4AD96ACB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11E2D6CC" w14:textId="18A1E2A1" w:rsidR="004A19DA" w:rsidRPr="002631C5" w:rsidRDefault="00DB71A4" w:rsidP="00D7247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80" w:right="-7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983</w:t>
            </w:r>
            <w:r w:rsidR="004A19DA"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812</w:t>
            </w:r>
          </w:p>
        </w:tc>
        <w:tc>
          <w:tcPr>
            <w:tcW w:w="275" w:type="dxa"/>
            <w:vAlign w:val="bottom"/>
          </w:tcPr>
          <w:p w14:paraId="46571CE9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64" w:type="dxa"/>
            <w:vAlign w:val="bottom"/>
          </w:tcPr>
          <w:p w14:paraId="16FCF774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2631C5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251" w:type="dxa"/>
            <w:vAlign w:val="bottom"/>
          </w:tcPr>
          <w:p w14:paraId="01ADEAB2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59"/>
              </w:tabs>
              <w:spacing w:after="0" w:line="240" w:lineRule="auto"/>
              <w:ind w:left="-180" w:right="-137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08116212" w14:textId="6AB30D8D" w:rsidR="004A19DA" w:rsidRPr="002631C5" w:rsidRDefault="00DB71A4" w:rsidP="00D72473">
            <w:pPr>
              <w:pStyle w:val="acctfourfigures"/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983</w:t>
            </w:r>
            <w:r w:rsidR="004A19DA" w:rsidRPr="002631C5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2631C5">
              <w:rPr>
                <w:rFonts w:ascii="Angsana New" w:hAnsi="Angsana New"/>
                <w:sz w:val="28"/>
                <w:szCs w:val="28"/>
                <w:lang w:val="en-US" w:bidi="th-TH"/>
              </w:rPr>
              <w:t>460</w:t>
            </w:r>
          </w:p>
        </w:tc>
        <w:tc>
          <w:tcPr>
            <w:tcW w:w="262" w:type="dxa"/>
            <w:vAlign w:val="bottom"/>
          </w:tcPr>
          <w:p w14:paraId="1DEBF0E2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7F84DC3D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2631C5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702126D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17" w:type="dxa"/>
            <w:vAlign w:val="bottom"/>
          </w:tcPr>
          <w:p w14:paraId="15899E04" w14:textId="77777777" w:rsidR="004A19DA" w:rsidRPr="002631C5" w:rsidRDefault="004A19DA" w:rsidP="005E3D18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5B7FBEB1" w14:textId="77777777" w:rsidR="004A19DA" w:rsidRPr="002631C5" w:rsidRDefault="004A19DA" w:rsidP="00D7247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4EC371D4" w14:textId="77777777" w:rsidR="004A19DA" w:rsidRPr="002631C5" w:rsidRDefault="004A19DA" w:rsidP="00D72473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2631C5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</w:tr>
      <w:tr w:rsidR="002517CF" w:rsidRPr="00D246FB" w14:paraId="2EEDE6DC" w14:textId="77777777" w:rsidTr="00B44A67">
        <w:trPr>
          <w:trHeight w:val="274"/>
        </w:trPr>
        <w:tc>
          <w:tcPr>
            <w:tcW w:w="3422" w:type="dxa"/>
            <w:vAlign w:val="bottom"/>
          </w:tcPr>
          <w:p w14:paraId="0B6CDA16" w14:textId="77777777" w:rsidR="002517CF" w:rsidRPr="00D246FB" w:rsidRDefault="002517CF" w:rsidP="002517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 w:firstLine="9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789" w:type="dxa"/>
            <w:vAlign w:val="bottom"/>
          </w:tcPr>
          <w:p w14:paraId="69F739EF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C766BA7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760CB9BC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613E59DB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137"/>
              <w:jc w:val="both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300A0A70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0C3F4966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EF984E" w14:textId="65BA9098" w:rsidR="002517CF" w:rsidRPr="00D246FB" w:rsidRDefault="00DB71A4" w:rsidP="002517CF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</w:t>
            </w:r>
            <w:r w:rsidR="00FB44C8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346</w:t>
            </w:r>
            <w:r w:rsidR="00FB44C8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257</w:t>
            </w:r>
          </w:p>
        </w:tc>
        <w:tc>
          <w:tcPr>
            <w:tcW w:w="275" w:type="dxa"/>
            <w:vAlign w:val="bottom"/>
          </w:tcPr>
          <w:p w14:paraId="6CB2E8C3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986792" w14:textId="2FE26CEE" w:rsidR="002517CF" w:rsidRPr="00D246FB" w:rsidRDefault="00DB71A4" w:rsidP="002517CF">
            <w:pPr>
              <w:pStyle w:val="acctfourfigures"/>
              <w:tabs>
                <w:tab w:val="clear" w:pos="765"/>
                <w:tab w:val="decimal" w:pos="844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4</w:t>
            </w:r>
            <w:r w:rsidR="002517CF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916</w:t>
            </w:r>
            <w:r w:rsidR="002517CF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503</w:t>
            </w:r>
          </w:p>
        </w:tc>
        <w:tc>
          <w:tcPr>
            <w:tcW w:w="251" w:type="dxa"/>
            <w:vAlign w:val="bottom"/>
          </w:tcPr>
          <w:p w14:paraId="3FCA00B7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  <w:tab w:val="decimal" w:pos="859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38A3A8E" w14:textId="352EA49A" w:rsidR="002517CF" w:rsidRPr="00D246FB" w:rsidRDefault="00DB71A4" w:rsidP="002517CF">
            <w:pPr>
              <w:pStyle w:val="acctfourfigures"/>
              <w:spacing w:line="240" w:lineRule="auto"/>
              <w:ind w:left="-180" w:right="-137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</w:t>
            </w:r>
            <w:r w:rsidR="00290D9B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045</w:t>
            </w:r>
            <w:r w:rsidR="00290D9B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310</w:t>
            </w:r>
          </w:p>
        </w:tc>
        <w:tc>
          <w:tcPr>
            <w:tcW w:w="262" w:type="dxa"/>
            <w:vAlign w:val="bottom"/>
          </w:tcPr>
          <w:p w14:paraId="28F53DC4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558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4F5C6C" w14:textId="01EAC8A7" w:rsidR="002517CF" w:rsidRPr="00D246FB" w:rsidRDefault="00DB71A4" w:rsidP="002517CF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4</w:t>
            </w:r>
            <w:r w:rsidR="002517CF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977</w:t>
            </w:r>
            <w:r w:rsidR="002517CF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544</w:t>
            </w:r>
          </w:p>
        </w:tc>
        <w:tc>
          <w:tcPr>
            <w:tcW w:w="243" w:type="dxa"/>
            <w:vAlign w:val="bottom"/>
          </w:tcPr>
          <w:p w14:paraId="76997B5D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b/>
                <w:bCs/>
                <w:sz w:val="28"/>
                <w:szCs w:val="28"/>
                <w:lang w:val="en-GB"/>
              </w:rPr>
            </w:pPr>
          </w:p>
        </w:tc>
        <w:tc>
          <w:tcPr>
            <w:tcW w:w="10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1EA0B5" w14:textId="271B7EBD" w:rsidR="002517CF" w:rsidRPr="00D246FB" w:rsidRDefault="00DB71A4" w:rsidP="002517C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163</w:t>
            </w:r>
            <w:r w:rsidR="004A19DA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146</w:t>
            </w:r>
          </w:p>
        </w:tc>
        <w:tc>
          <w:tcPr>
            <w:tcW w:w="244" w:type="dxa"/>
            <w:vAlign w:val="bottom"/>
          </w:tcPr>
          <w:p w14:paraId="27083EC2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5C6DD3" w14:textId="30231882" w:rsidR="002517CF" w:rsidRPr="00D246FB" w:rsidRDefault="00DB71A4" w:rsidP="002517C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228</w:t>
            </w:r>
            <w:r w:rsidR="002517CF" w:rsidRPr="00D246FB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023</w:t>
            </w:r>
          </w:p>
        </w:tc>
      </w:tr>
      <w:tr w:rsidR="002517CF" w:rsidRPr="00D246FB" w14:paraId="58E4BD6D" w14:textId="77777777" w:rsidTr="00B44A67">
        <w:trPr>
          <w:trHeight w:val="274"/>
        </w:trPr>
        <w:tc>
          <w:tcPr>
            <w:tcW w:w="3422" w:type="dxa"/>
            <w:vAlign w:val="bottom"/>
          </w:tcPr>
          <w:p w14:paraId="77BE4A08" w14:textId="77777777" w:rsidR="002517CF" w:rsidRPr="00D246FB" w:rsidRDefault="002517CF" w:rsidP="002517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789" w:type="dxa"/>
            <w:vAlign w:val="bottom"/>
          </w:tcPr>
          <w:p w14:paraId="5A2B0A05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02C380F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7B6F73E8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5" w:type="dxa"/>
            <w:vAlign w:val="bottom"/>
          </w:tcPr>
          <w:p w14:paraId="7DBE9106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95" w:type="dxa"/>
            <w:vAlign w:val="bottom"/>
          </w:tcPr>
          <w:p w14:paraId="12CE9C3A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1B4C1917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07" w:type="dxa"/>
            <w:vAlign w:val="bottom"/>
          </w:tcPr>
          <w:p w14:paraId="516B4DCA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1C940E55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64" w:type="dxa"/>
            <w:vAlign w:val="bottom"/>
          </w:tcPr>
          <w:p w14:paraId="76F6A572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62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51" w:type="dxa"/>
            <w:vAlign w:val="bottom"/>
          </w:tcPr>
          <w:p w14:paraId="6F360D0F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984" w:type="dxa"/>
            <w:vAlign w:val="bottom"/>
          </w:tcPr>
          <w:p w14:paraId="079FE207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62" w:type="dxa"/>
            <w:vAlign w:val="bottom"/>
          </w:tcPr>
          <w:p w14:paraId="1BAED779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558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1D8D07E3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97"/>
              </w:tabs>
              <w:spacing w:line="240" w:lineRule="auto"/>
              <w:ind w:left="-180" w:right="-13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46745B84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17" w:type="dxa"/>
            <w:vAlign w:val="bottom"/>
          </w:tcPr>
          <w:p w14:paraId="78E7BECD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80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6D8FB53B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290"/>
              </w:tabs>
              <w:spacing w:line="240" w:lineRule="auto"/>
              <w:ind w:left="-187" w:right="-158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024" w:type="dxa"/>
            <w:gridSpan w:val="3"/>
            <w:vAlign w:val="bottom"/>
          </w:tcPr>
          <w:p w14:paraId="3D2894E4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187" w:right="-158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</w:tr>
    </w:tbl>
    <w:p w14:paraId="5A43ED31" w14:textId="687A84DB" w:rsidR="00BF6C7A" w:rsidRDefault="00BF6C7A" w:rsidP="00841674">
      <w:pPr>
        <w:pStyle w:val="block"/>
        <w:tabs>
          <w:tab w:val="left" w:pos="90"/>
          <w:tab w:val="left" w:pos="180"/>
        </w:tabs>
        <w:spacing w:after="0" w:line="240" w:lineRule="auto"/>
        <w:ind w:left="0" w:right="-518"/>
        <w:jc w:val="thaiDistribute"/>
        <w:rPr>
          <w:rFonts w:ascii="Angsana New" w:hAnsi="Angsana New"/>
          <w:sz w:val="28"/>
          <w:szCs w:val="28"/>
          <w:lang w:val="en-US" w:bidi="th-TH"/>
        </w:rPr>
      </w:pPr>
      <w:r>
        <w:rPr>
          <w:rFonts w:ascii="Angsana New" w:hAnsi="Angsana New"/>
          <w:sz w:val="28"/>
          <w:szCs w:val="28"/>
          <w:lang w:val="en-US" w:bidi="th-TH"/>
        </w:rPr>
        <w:br w:type="page"/>
      </w:r>
    </w:p>
    <w:tbl>
      <w:tblPr>
        <w:tblW w:w="15457" w:type="dxa"/>
        <w:tblInd w:w="-75" w:type="dxa"/>
        <w:tblLayout w:type="fixed"/>
        <w:tblLook w:val="01E0" w:firstRow="1" w:lastRow="1" w:firstColumn="1" w:lastColumn="1" w:noHBand="0" w:noVBand="0"/>
      </w:tblPr>
      <w:tblGrid>
        <w:gridCol w:w="92"/>
        <w:gridCol w:w="3314"/>
        <w:gridCol w:w="642"/>
        <w:gridCol w:w="258"/>
        <w:gridCol w:w="554"/>
        <w:gridCol w:w="178"/>
        <w:gridCol w:w="175"/>
        <w:gridCol w:w="240"/>
        <w:gridCol w:w="488"/>
        <w:gridCol w:w="178"/>
        <w:gridCol w:w="10"/>
        <w:gridCol w:w="349"/>
        <w:gridCol w:w="547"/>
        <w:gridCol w:w="201"/>
        <w:gridCol w:w="347"/>
        <w:gridCol w:w="252"/>
        <w:gridCol w:w="280"/>
        <w:gridCol w:w="178"/>
        <w:gridCol w:w="549"/>
        <w:gridCol w:w="275"/>
        <w:gridCol w:w="67"/>
        <w:gridCol w:w="178"/>
        <w:gridCol w:w="819"/>
        <w:gridCol w:w="29"/>
        <w:gridCol w:w="178"/>
        <w:gridCol w:w="44"/>
        <w:gridCol w:w="835"/>
        <w:gridCol w:w="149"/>
        <w:gridCol w:w="29"/>
        <w:gridCol w:w="233"/>
        <w:gridCol w:w="664"/>
        <w:gridCol w:w="180"/>
        <w:gridCol w:w="269"/>
        <w:gridCol w:w="243"/>
        <w:gridCol w:w="385"/>
        <w:gridCol w:w="178"/>
        <w:gridCol w:w="454"/>
        <w:gridCol w:w="244"/>
        <w:gridCol w:w="144"/>
        <w:gridCol w:w="178"/>
        <w:gridCol w:w="701"/>
        <w:gridCol w:w="149"/>
      </w:tblGrid>
      <w:tr w:rsidR="00D72473" w:rsidRPr="00D246FB" w14:paraId="507ABE1A" w14:textId="77777777" w:rsidTr="004A7C5A">
        <w:trPr>
          <w:gridAfter w:val="1"/>
          <w:wAfter w:w="149" w:type="dxa"/>
          <w:trHeight w:val="299"/>
        </w:trPr>
        <w:tc>
          <w:tcPr>
            <w:tcW w:w="3406" w:type="dxa"/>
            <w:gridSpan w:val="2"/>
            <w:vAlign w:val="bottom"/>
          </w:tcPr>
          <w:p w14:paraId="7AEF4E88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rtl/>
                <w:cs/>
                <w:lang w:val="en-US"/>
              </w:rPr>
            </w:pPr>
          </w:p>
        </w:tc>
        <w:tc>
          <w:tcPr>
            <w:tcW w:w="11902" w:type="dxa"/>
            <w:gridSpan w:val="39"/>
            <w:vAlign w:val="bottom"/>
          </w:tcPr>
          <w:p w14:paraId="49A4C086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D72473" w:rsidRPr="00D246FB" w14:paraId="17B6D140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0FDBDB17" w14:textId="77777777" w:rsidR="00D72473" w:rsidRPr="00D246FB" w:rsidRDefault="00D72473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</w:p>
        </w:tc>
        <w:tc>
          <w:tcPr>
            <w:tcW w:w="1807" w:type="dxa"/>
            <w:gridSpan w:val="5"/>
            <w:vAlign w:val="bottom"/>
          </w:tcPr>
          <w:p w14:paraId="0070CD90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สัดส่วน</w:t>
            </w:r>
          </w:p>
        </w:tc>
        <w:tc>
          <w:tcPr>
            <w:tcW w:w="240" w:type="dxa"/>
            <w:vAlign w:val="bottom"/>
          </w:tcPr>
          <w:p w14:paraId="028AB661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120" w:type="dxa"/>
            <w:gridSpan w:val="7"/>
            <w:vAlign w:val="bottom"/>
          </w:tcPr>
          <w:p w14:paraId="1E834909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2D959A2C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46" w:type="dxa"/>
            <w:gridSpan w:val="7"/>
            <w:vAlign w:val="bottom"/>
          </w:tcPr>
          <w:p w14:paraId="5F486881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251" w:type="dxa"/>
            <w:gridSpan w:val="3"/>
            <w:vAlign w:val="bottom"/>
          </w:tcPr>
          <w:p w14:paraId="77DE0F3D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59" w:type="dxa"/>
            <w:gridSpan w:val="7"/>
            <w:vAlign w:val="bottom"/>
          </w:tcPr>
          <w:p w14:paraId="1CFB8EC0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มูลค่าตาม</w:t>
            </w:r>
          </w:p>
        </w:tc>
        <w:tc>
          <w:tcPr>
            <w:tcW w:w="243" w:type="dxa"/>
            <w:vAlign w:val="bottom"/>
          </w:tcPr>
          <w:p w14:paraId="79A00B54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84" w:type="dxa"/>
            <w:gridSpan w:val="7"/>
            <w:vAlign w:val="bottom"/>
          </w:tcPr>
          <w:p w14:paraId="0BDF7C78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</w:tr>
      <w:tr w:rsidR="00D72473" w:rsidRPr="00D246FB" w14:paraId="3669F062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5B864CEE" w14:textId="77777777" w:rsidR="00D72473" w:rsidRPr="00D246FB" w:rsidRDefault="00D72473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</w:p>
        </w:tc>
        <w:tc>
          <w:tcPr>
            <w:tcW w:w="1807" w:type="dxa"/>
            <w:gridSpan w:val="5"/>
            <w:vAlign w:val="bottom"/>
          </w:tcPr>
          <w:p w14:paraId="4A4227A5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ความเป็นเจ้าของ</w:t>
            </w:r>
          </w:p>
        </w:tc>
        <w:tc>
          <w:tcPr>
            <w:tcW w:w="240" w:type="dxa"/>
            <w:vAlign w:val="bottom"/>
          </w:tcPr>
          <w:p w14:paraId="66F7AEF8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120" w:type="dxa"/>
            <w:gridSpan w:val="7"/>
            <w:vAlign w:val="bottom"/>
          </w:tcPr>
          <w:p w14:paraId="47004B9E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ทุนชำระแล้ว</w:t>
            </w:r>
          </w:p>
        </w:tc>
        <w:tc>
          <w:tcPr>
            <w:tcW w:w="252" w:type="dxa"/>
            <w:vAlign w:val="bottom"/>
          </w:tcPr>
          <w:p w14:paraId="7161B8F9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46" w:type="dxa"/>
            <w:gridSpan w:val="7"/>
            <w:vAlign w:val="bottom"/>
          </w:tcPr>
          <w:p w14:paraId="4D021AB9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ราคาทุน</w:t>
            </w:r>
          </w:p>
        </w:tc>
        <w:tc>
          <w:tcPr>
            <w:tcW w:w="251" w:type="dxa"/>
            <w:gridSpan w:val="3"/>
            <w:vAlign w:val="bottom"/>
          </w:tcPr>
          <w:p w14:paraId="64C80532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59" w:type="dxa"/>
            <w:gridSpan w:val="7"/>
            <w:vAlign w:val="bottom"/>
          </w:tcPr>
          <w:p w14:paraId="687C2EC5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วิธีส่วนได้เสีย</w:t>
            </w:r>
          </w:p>
        </w:tc>
        <w:tc>
          <w:tcPr>
            <w:tcW w:w="243" w:type="dxa"/>
            <w:vAlign w:val="bottom"/>
          </w:tcPr>
          <w:p w14:paraId="7F1B3313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284" w:type="dxa"/>
            <w:gridSpan w:val="7"/>
            <w:vAlign w:val="bottom"/>
          </w:tcPr>
          <w:p w14:paraId="5183553D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เงินปันผลรับสำหรับปี</w:t>
            </w:r>
          </w:p>
        </w:tc>
      </w:tr>
      <w:tr w:rsidR="00D72473" w:rsidRPr="00D246FB" w14:paraId="7BAA4133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1937B6AC" w14:textId="77777777" w:rsidR="00D72473" w:rsidRPr="00D246FB" w:rsidRDefault="00D72473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09679A83" w14:textId="1780F274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907" w:type="dxa"/>
            <w:gridSpan w:val="3"/>
            <w:vAlign w:val="bottom"/>
          </w:tcPr>
          <w:p w14:paraId="669F45A4" w14:textId="204EEB20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40" w:type="dxa"/>
            <w:vAlign w:val="bottom"/>
          </w:tcPr>
          <w:p w14:paraId="073F8B4F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2BD00A4D" w14:textId="02A6BB7F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1095" w:type="dxa"/>
            <w:gridSpan w:val="3"/>
            <w:vAlign w:val="bottom"/>
          </w:tcPr>
          <w:p w14:paraId="6727F314" w14:textId="5DBB56D4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52" w:type="dxa"/>
            <w:vAlign w:val="bottom"/>
          </w:tcPr>
          <w:p w14:paraId="02A52E92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15F84486" w14:textId="2C85170C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5" w:type="dxa"/>
            <w:vAlign w:val="bottom"/>
          </w:tcPr>
          <w:p w14:paraId="706985F9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1B458244" w14:textId="7AF519AA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51" w:type="dxa"/>
            <w:gridSpan w:val="3"/>
            <w:vAlign w:val="bottom"/>
          </w:tcPr>
          <w:p w14:paraId="54A33841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14B1EF61" w14:textId="4F586F88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62" w:type="dxa"/>
            <w:gridSpan w:val="2"/>
            <w:vAlign w:val="bottom"/>
          </w:tcPr>
          <w:p w14:paraId="093926F2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7097C90F" w14:textId="4E9FDDCA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43" w:type="dxa"/>
            <w:vAlign w:val="bottom"/>
          </w:tcPr>
          <w:p w14:paraId="0A0938AB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79" w:right="-86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17" w:type="dxa"/>
            <w:gridSpan w:val="3"/>
            <w:vAlign w:val="bottom"/>
          </w:tcPr>
          <w:p w14:paraId="1ECFA11C" w14:textId="039A14CF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44" w:type="dxa"/>
            <w:vAlign w:val="bottom"/>
          </w:tcPr>
          <w:p w14:paraId="1E64705D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0E375450" w14:textId="75F702F6" w:rsidR="00D72473" w:rsidRPr="00D246FB" w:rsidRDefault="00DB71A4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</w:tr>
      <w:tr w:rsidR="00D72473" w:rsidRPr="00D246FB" w14:paraId="671E6C27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4D942DF3" w14:textId="77777777" w:rsidR="00D72473" w:rsidRPr="00D246FB" w:rsidRDefault="00D72473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 w:right="-171" w:firstLine="90"/>
              <w:rPr>
                <w:rFonts w:ascii="Angsana New" w:hAnsi="Angsana New"/>
                <w:spacing w:val="-6"/>
                <w:sz w:val="26"/>
                <w:szCs w:val="26"/>
              </w:rPr>
            </w:pPr>
          </w:p>
        </w:tc>
        <w:tc>
          <w:tcPr>
            <w:tcW w:w="1807" w:type="dxa"/>
            <w:gridSpan w:val="5"/>
            <w:vAlign w:val="bottom"/>
          </w:tcPr>
          <w:p w14:paraId="48B396D2" w14:textId="77777777" w:rsidR="00D72473" w:rsidRPr="00D246FB" w:rsidRDefault="00D72473" w:rsidP="005D2DD3">
            <w:pPr>
              <w:pStyle w:val="acctfourfigures"/>
              <w:tabs>
                <w:tab w:val="clear" w:pos="765"/>
              </w:tabs>
              <w:spacing w:line="240" w:lineRule="auto"/>
              <w:ind w:left="-79" w:right="-151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6"/>
                <w:szCs w:val="26"/>
                <w:cs/>
                <w:lang w:bidi="th-TH"/>
              </w:rPr>
              <w:t>(ร้อยละ)</w:t>
            </w:r>
          </w:p>
        </w:tc>
        <w:tc>
          <w:tcPr>
            <w:tcW w:w="240" w:type="dxa"/>
            <w:vAlign w:val="bottom"/>
          </w:tcPr>
          <w:p w14:paraId="2CADE46F" w14:textId="77777777" w:rsidR="00D72473" w:rsidRPr="00D246FB" w:rsidRDefault="00D72473" w:rsidP="005D2D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55" w:type="dxa"/>
            <w:gridSpan w:val="33"/>
            <w:vAlign w:val="bottom"/>
          </w:tcPr>
          <w:p w14:paraId="2621509D" w14:textId="77777777" w:rsidR="00D72473" w:rsidRPr="00D246FB" w:rsidRDefault="00D72473" w:rsidP="005D2DD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2517CF" w:rsidRPr="00D246FB" w14:paraId="02126527" w14:textId="77777777" w:rsidTr="004A7C5A">
        <w:trPr>
          <w:gridAfter w:val="1"/>
          <w:wAfter w:w="149" w:type="dxa"/>
          <w:trHeight w:val="274"/>
        </w:trPr>
        <w:tc>
          <w:tcPr>
            <w:tcW w:w="3406" w:type="dxa"/>
            <w:gridSpan w:val="2"/>
            <w:vAlign w:val="bottom"/>
          </w:tcPr>
          <w:p w14:paraId="1527FB33" w14:textId="77777777" w:rsidR="002517CF" w:rsidRPr="00D246FB" w:rsidRDefault="002517CF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การร่วมค้าทางอ้อม</w:t>
            </w:r>
          </w:p>
        </w:tc>
        <w:tc>
          <w:tcPr>
            <w:tcW w:w="900" w:type="dxa"/>
            <w:gridSpan w:val="2"/>
            <w:vAlign w:val="bottom"/>
          </w:tcPr>
          <w:p w14:paraId="39DC7DA3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907" w:type="dxa"/>
            <w:gridSpan w:val="3"/>
            <w:vAlign w:val="bottom"/>
          </w:tcPr>
          <w:p w14:paraId="5ACCB333" w14:textId="77777777" w:rsidR="002517CF" w:rsidRPr="00D246FB" w:rsidRDefault="002517CF" w:rsidP="002517CF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7A039553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76847D45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95" w:type="dxa"/>
            <w:gridSpan w:val="3"/>
            <w:vAlign w:val="bottom"/>
          </w:tcPr>
          <w:p w14:paraId="53C6C477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0B6BE193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44B97DCC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1B1BDA32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168E76E6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62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1" w:type="dxa"/>
            <w:gridSpan w:val="3"/>
            <w:vAlign w:val="bottom"/>
          </w:tcPr>
          <w:p w14:paraId="72741B03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609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6B3D2A8A" w14:textId="77777777" w:rsidR="002517CF" w:rsidRPr="00D246FB" w:rsidRDefault="002517CF" w:rsidP="0059406B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62" w:type="dxa"/>
            <w:gridSpan w:val="2"/>
            <w:vAlign w:val="bottom"/>
          </w:tcPr>
          <w:p w14:paraId="2495D211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558"/>
              </w:tabs>
              <w:spacing w:line="240" w:lineRule="auto"/>
              <w:ind w:left="-180" w:right="-15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22A8993D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97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390B8271" w14:textId="77777777" w:rsidR="002517CF" w:rsidRPr="00D246FB" w:rsidRDefault="002517CF" w:rsidP="002517C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17" w:type="dxa"/>
            <w:gridSpan w:val="3"/>
            <w:vAlign w:val="bottom"/>
          </w:tcPr>
          <w:p w14:paraId="0997F542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44" w:type="dxa"/>
            <w:vAlign w:val="bottom"/>
          </w:tcPr>
          <w:p w14:paraId="25A88E0A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290"/>
              </w:tabs>
              <w:spacing w:line="240" w:lineRule="auto"/>
              <w:ind w:left="-187" w:right="-158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4E5DDDCA" w14:textId="77777777" w:rsidR="002517CF" w:rsidRPr="00D246FB" w:rsidRDefault="002517CF" w:rsidP="002517CF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187" w:right="-158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</w:tr>
      <w:tr w:rsidR="00EC3FFA" w:rsidRPr="00D246FB" w14:paraId="38DABCB7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16BF49AF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 xml:space="preserve">บริษัท 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ราชบุรี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เพาเวอร์ จำกัด</w:t>
            </w:r>
          </w:p>
        </w:tc>
        <w:tc>
          <w:tcPr>
            <w:tcW w:w="900" w:type="dxa"/>
            <w:gridSpan w:val="2"/>
            <w:vAlign w:val="bottom"/>
          </w:tcPr>
          <w:p w14:paraId="437A811D" w14:textId="1465A91F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</w:t>
            </w:r>
          </w:p>
        </w:tc>
        <w:tc>
          <w:tcPr>
            <w:tcW w:w="907" w:type="dxa"/>
            <w:gridSpan w:val="3"/>
            <w:vAlign w:val="bottom"/>
          </w:tcPr>
          <w:p w14:paraId="4DB80B67" w14:textId="2BCF30D3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</w:t>
            </w:r>
          </w:p>
        </w:tc>
        <w:tc>
          <w:tcPr>
            <w:tcW w:w="240" w:type="dxa"/>
            <w:vAlign w:val="bottom"/>
          </w:tcPr>
          <w:p w14:paraId="289A4E6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42BE930B" w14:textId="2417E04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241BEDBB" w14:textId="11FF3B6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5E7BE58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5220D6D6" w14:textId="5F980C80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831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250</w:t>
            </w:r>
          </w:p>
        </w:tc>
        <w:tc>
          <w:tcPr>
            <w:tcW w:w="275" w:type="dxa"/>
            <w:vAlign w:val="bottom"/>
          </w:tcPr>
          <w:p w14:paraId="50DEC06F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0C89435C" w14:textId="7C6ED526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831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250</w:t>
            </w:r>
          </w:p>
        </w:tc>
        <w:tc>
          <w:tcPr>
            <w:tcW w:w="251" w:type="dxa"/>
            <w:gridSpan w:val="3"/>
            <w:vAlign w:val="bottom"/>
          </w:tcPr>
          <w:p w14:paraId="08E9DC85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0EBD815B" w14:textId="22841E8C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961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087</w:t>
            </w:r>
          </w:p>
        </w:tc>
        <w:tc>
          <w:tcPr>
            <w:tcW w:w="262" w:type="dxa"/>
            <w:gridSpan w:val="2"/>
            <w:vAlign w:val="bottom"/>
          </w:tcPr>
          <w:p w14:paraId="17184BE4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1A24166A" w14:textId="7D110D24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458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792</w:t>
            </w:r>
          </w:p>
        </w:tc>
        <w:tc>
          <w:tcPr>
            <w:tcW w:w="243" w:type="dxa"/>
            <w:vAlign w:val="bottom"/>
          </w:tcPr>
          <w:p w14:paraId="757C96E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47B6172D" w14:textId="0DD787DA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650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44" w:type="dxa"/>
            <w:vAlign w:val="bottom"/>
          </w:tcPr>
          <w:p w14:paraId="2FA3EB8C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3E90174D" w14:textId="28F9D3BC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295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</w:tr>
      <w:tr w:rsidR="00EC3FFA" w:rsidRPr="00D246FB" w14:paraId="5D3D36D4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3A8686DB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ผลิตไฟฟ้า</w:t>
            </w:r>
            <w:r w:rsidR="00D92460" w:rsidRPr="00D246FB">
              <w:rPr>
                <w:rFonts w:ascii="Angsana New" w:hAnsi="Angsana New"/>
                <w:spacing w:val="-6"/>
                <w:sz w:val="26"/>
                <w:szCs w:val="26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นวนคร จำกัด</w:t>
            </w:r>
          </w:p>
        </w:tc>
        <w:tc>
          <w:tcPr>
            <w:tcW w:w="900" w:type="dxa"/>
            <w:gridSpan w:val="2"/>
            <w:vAlign w:val="bottom"/>
          </w:tcPr>
          <w:p w14:paraId="55F0593F" w14:textId="0C4149D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009CAFFD" w14:textId="4795B5EA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1618382E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3A300A30" w14:textId="4E7ED35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6003B1BC" w14:textId="732D3E27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550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08C656D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3BFD110D" w14:textId="66628B60" w:rsidR="00EC3FFA" w:rsidRPr="00D246FB" w:rsidRDefault="00DB71A4" w:rsidP="002C7787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800</w:t>
            </w:r>
            <w:r w:rsidR="00EC3FFA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75" w:type="dxa"/>
            <w:vAlign w:val="bottom"/>
          </w:tcPr>
          <w:p w14:paraId="7683EEFE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3E748D38" w14:textId="6C37A021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620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1" w:type="dxa"/>
            <w:gridSpan w:val="3"/>
            <w:vAlign w:val="bottom"/>
          </w:tcPr>
          <w:p w14:paraId="185A7C6E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62644EB1" w14:textId="34795A77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948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193</w:t>
            </w:r>
          </w:p>
        </w:tc>
        <w:tc>
          <w:tcPr>
            <w:tcW w:w="262" w:type="dxa"/>
            <w:gridSpan w:val="2"/>
            <w:vAlign w:val="bottom"/>
          </w:tcPr>
          <w:p w14:paraId="3D2BC820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53A935B6" w14:textId="711181ED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642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791</w:t>
            </w:r>
          </w:p>
        </w:tc>
        <w:tc>
          <w:tcPr>
            <w:tcW w:w="243" w:type="dxa"/>
            <w:vAlign w:val="bottom"/>
          </w:tcPr>
          <w:p w14:paraId="1D7E68E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158B1AF8" w14:textId="77777777" w:rsidR="00EC3FFA" w:rsidRPr="00D246FB" w:rsidRDefault="00D92460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149666A6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68ECBDE0" w14:textId="52E3EA2C" w:rsidR="00EC3FFA" w:rsidRPr="00D246FB" w:rsidRDefault="00DB71A4" w:rsidP="005422E5">
            <w:pPr>
              <w:pStyle w:val="acctfourfigures"/>
              <w:tabs>
                <w:tab w:val="clear" w:pos="765"/>
                <w:tab w:val="decimal" w:pos="803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160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</w:tr>
      <w:tr w:rsidR="00EC3FFA" w:rsidRPr="00D246FB" w14:paraId="2E6350A6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106D57E8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ราชบุรีเวอลด์ โคเจนเนอเรชั่น จำกัด</w:t>
            </w:r>
          </w:p>
        </w:tc>
        <w:tc>
          <w:tcPr>
            <w:tcW w:w="900" w:type="dxa"/>
            <w:gridSpan w:val="2"/>
            <w:vAlign w:val="bottom"/>
          </w:tcPr>
          <w:p w14:paraId="4DD2208B" w14:textId="4D4DDA13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1137565B" w14:textId="18242A23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12F89D1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66AECEB2" w14:textId="530A62F2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5B3C78F9" w14:textId="44A1B853" w:rsidR="00EC3FFA" w:rsidRPr="00D246FB" w:rsidRDefault="00DB71A4" w:rsidP="005422E5">
            <w:pPr>
              <w:pStyle w:val="acctfourfigures"/>
              <w:tabs>
                <w:tab w:val="clear" w:pos="765"/>
                <w:tab w:val="decimal" w:pos="879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39F9E16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4248999C" w14:textId="40E57315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75" w:type="dxa"/>
            <w:vAlign w:val="bottom"/>
          </w:tcPr>
          <w:p w14:paraId="7639DF2B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25336B3C" w14:textId="77BF90CA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1" w:type="dxa"/>
            <w:gridSpan w:val="3"/>
            <w:vAlign w:val="bottom"/>
          </w:tcPr>
          <w:p w14:paraId="40A5A4F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2DB5FB69" w14:textId="229CC8AF" w:rsidR="00EC3FFA" w:rsidRPr="00D246FB" w:rsidRDefault="00DB71A4" w:rsidP="005422E5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286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024</w:t>
            </w:r>
          </w:p>
        </w:tc>
        <w:tc>
          <w:tcPr>
            <w:tcW w:w="262" w:type="dxa"/>
            <w:gridSpan w:val="2"/>
            <w:vAlign w:val="bottom"/>
          </w:tcPr>
          <w:p w14:paraId="397AABA9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321834EF" w14:textId="223FEDA7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254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493</w:t>
            </w:r>
          </w:p>
        </w:tc>
        <w:tc>
          <w:tcPr>
            <w:tcW w:w="243" w:type="dxa"/>
            <w:vAlign w:val="bottom"/>
          </w:tcPr>
          <w:p w14:paraId="65B373B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306A0FFD" w14:textId="631155F7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160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44" w:type="dxa"/>
            <w:vAlign w:val="bottom"/>
          </w:tcPr>
          <w:p w14:paraId="6FF429B6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09"/>
              </w:tabs>
              <w:spacing w:line="240" w:lineRule="auto"/>
              <w:ind w:left="-187" w:right="-158"/>
              <w:jc w:val="center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04F10BEE" w14:textId="66F644CD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185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</w:tr>
      <w:tr w:rsidR="00EC3FFA" w:rsidRPr="00D246FB" w14:paraId="719010BA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3319CA12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เบิกไพร</w:t>
            </w:r>
            <w:r w:rsidRPr="00D246FB">
              <w:rPr>
                <w:rFonts w:ascii="Angsana New" w:hAnsi="Angsana New"/>
                <w:spacing w:val="-6"/>
                <w:sz w:val="26"/>
                <w:szCs w:val="26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โคเจนเนอเรชั่น จำกัด</w:t>
            </w:r>
          </w:p>
        </w:tc>
        <w:tc>
          <w:tcPr>
            <w:tcW w:w="900" w:type="dxa"/>
            <w:gridSpan w:val="2"/>
            <w:vAlign w:val="bottom"/>
          </w:tcPr>
          <w:p w14:paraId="7F69DF3D" w14:textId="2D3C5AF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35</w:t>
            </w:r>
          </w:p>
        </w:tc>
        <w:tc>
          <w:tcPr>
            <w:tcW w:w="907" w:type="dxa"/>
            <w:gridSpan w:val="3"/>
            <w:vAlign w:val="bottom"/>
          </w:tcPr>
          <w:p w14:paraId="1BA62B09" w14:textId="7299213D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35</w:t>
            </w:r>
          </w:p>
        </w:tc>
        <w:tc>
          <w:tcPr>
            <w:tcW w:w="240" w:type="dxa"/>
            <w:vAlign w:val="bottom"/>
          </w:tcPr>
          <w:p w14:paraId="50CDC61F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0136628A" w14:textId="036350CE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331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1E6F025B" w14:textId="0CB3907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79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331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23BA15B5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34DF8C05" w14:textId="5A74FFB1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465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850</w:t>
            </w:r>
          </w:p>
        </w:tc>
        <w:tc>
          <w:tcPr>
            <w:tcW w:w="275" w:type="dxa"/>
            <w:vAlign w:val="bottom"/>
          </w:tcPr>
          <w:p w14:paraId="7F0B740A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756FB27B" w14:textId="7962FADD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465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850</w:t>
            </w:r>
          </w:p>
        </w:tc>
        <w:tc>
          <w:tcPr>
            <w:tcW w:w="251" w:type="dxa"/>
            <w:gridSpan w:val="3"/>
            <w:vAlign w:val="bottom"/>
          </w:tcPr>
          <w:p w14:paraId="591F113E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17E55B68" w14:textId="0017DF91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586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484</w:t>
            </w:r>
          </w:p>
        </w:tc>
        <w:tc>
          <w:tcPr>
            <w:tcW w:w="262" w:type="dxa"/>
            <w:gridSpan w:val="2"/>
            <w:vAlign w:val="bottom"/>
          </w:tcPr>
          <w:p w14:paraId="54F05D20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2431853F" w14:textId="2F4D5656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899</w:t>
            </w:r>
          </w:p>
        </w:tc>
        <w:tc>
          <w:tcPr>
            <w:tcW w:w="243" w:type="dxa"/>
            <w:vAlign w:val="bottom"/>
          </w:tcPr>
          <w:p w14:paraId="1AD1759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7098E211" w14:textId="2B944777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23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292</w:t>
            </w:r>
          </w:p>
        </w:tc>
        <w:tc>
          <w:tcPr>
            <w:tcW w:w="244" w:type="dxa"/>
            <w:vAlign w:val="bottom"/>
          </w:tcPr>
          <w:p w14:paraId="34259991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21811F07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</w:tr>
      <w:tr w:rsidR="00EC3FFA" w:rsidRPr="00D246FB" w14:paraId="51CCC2B3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3EDEB0D2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โซลาร์ต้า จำกัด</w:t>
            </w:r>
          </w:p>
        </w:tc>
        <w:tc>
          <w:tcPr>
            <w:tcW w:w="900" w:type="dxa"/>
            <w:gridSpan w:val="2"/>
            <w:vAlign w:val="bottom"/>
          </w:tcPr>
          <w:p w14:paraId="00324EDF" w14:textId="2BC3B93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</w:t>
            </w:r>
          </w:p>
        </w:tc>
        <w:tc>
          <w:tcPr>
            <w:tcW w:w="907" w:type="dxa"/>
            <w:gridSpan w:val="3"/>
            <w:vAlign w:val="bottom"/>
          </w:tcPr>
          <w:p w14:paraId="250867AD" w14:textId="4B295929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</w:t>
            </w:r>
          </w:p>
        </w:tc>
        <w:tc>
          <w:tcPr>
            <w:tcW w:w="240" w:type="dxa"/>
            <w:vAlign w:val="bottom"/>
          </w:tcPr>
          <w:p w14:paraId="4E7E2733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58B29F1A" w14:textId="24E8735C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578E7E89" w14:textId="5E887F25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100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109942A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629F0EA8" w14:textId="31D87D06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545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960</w:t>
            </w:r>
          </w:p>
        </w:tc>
        <w:tc>
          <w:tcPr>
            <w:tcW w:w="275" w:type="dxa"/>
            <w:vAlign w:val="bottom"/>
          </w:tcPr>
          <w:p w14:paraId="0B0224E4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6C4DFAD8" w14:textId="33A1788F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545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960</w:t>
            </w:r>
          </w:p>
        </w:tc>
        <w:tc>
          <w:tcPr>
            <w:tcW w:w="251" w:type="dxa"/>
            <w:gridSpan w:val="3"/>
            <w:vAlign w:val="bottom"/>
          </w:tcPr>
          <w:p w14:paraId="069D1D45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547889A7" w14:textId="715B79D5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526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560</w:t>
            </w:r>
          </w:p>
        </w:tc>
        <w:tc>
          <w:tcPr>
            <w:tcW w:w="262" w:type="dxa"/>
            <w:gridSpan w:val="2"/>
            <w:vAlign w:val="bottom"/>
          </w:tcPr>
          <w:p w14:paraId="2F459E3E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1CD46A72" w14:textId="48B755FB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475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656</w:t>
            </w:r>
          </w:p>
        </w:tc>
        <w:tc>
          <w:tcPr>
            <w:tcW w:w="243" w:type="dxa"/>
            <w:vAlign w:val="bottom"/>
          </w:tcPr>
          <w:p w14:paraId="1C045A8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6E12A378" w14:textId="5732AAAD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153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076</w:t>
            </w:r>
          </w:p>
        </w:tc>
        <w:tc>
          <w:tcPr>
            <w:tcW w:w="244" w:type="dxa"/>
            <w:vAlign w:val="bottom"/>
          </w:tcPr>
          <w:p w14:paraId="5C16210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57FE4C95" w14:textId="6E769DA1" w:rsidR="00EC3FFA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36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652</w:t>
            </w:r>
          </w:p>
        </w:tc>
      </w:tr>
      <w:tr w:rsidR="00EC3FFA" w:rsidRPr="00D246FB" w14:paraId="43F88398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37562D50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สงขลาไบโอ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แมส จำกัด</w:t>
            </w:r>
          </w:p>
        </w:tc>
        <w:tc>
          <w:tcPr>
            <w:tcW w:w="900" w:type="dxa"/>
            <w:gridSpan w:val="2"/>
            <w:vAlign w:val="bottom"/>
          </w:tcPr>
          <w:p w14:paraId="00151934" w14:textId="23FBEB9B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447489C7" w14:textId="6017DC86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45D65F6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4C15C34F" w14:textId="6B3A53F0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246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79F29AF1" w14:textId="6C0C6662" w:rsidR="00EC3FFA" w:rsidRPr="00D246FB" w:rsidRDefault="00DB71A4" w:rsidP="005422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246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6B2F094F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0684FBFC" w14:textId="52D8ED74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400</w:t>
            </w:r>
          </w:p>
        </w:tc>
        <w:tc>
          <w:tcPr>
            <w:tcW w:w="275" w:type="dxa"/>
            <w:vAlign w:val="bottom"/>
          </w:tcPr>
          <w:p w14:paraId="36C3B5C2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0D20AAB2" w14:textId="78D06C21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400</w:t>
            </w:r>
          </w:p>
        </w:tc>
        <w:tc>
          <w:tcPr>
            <w:tcW w:w="251" w:type="dxa"/>
            <w:gridSpan w:val="3"/>
            <w:vAlign w:val="bottom"/>
          </w:tcPr>
          <w:p w14:paraId="394132A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153FF44D" w14:textId="0E824EE5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172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743</w:t>
            </w:r>
          </w:p>
        </w:tc>
        <w:tc>
          <w:tcPr>
            <w:tcW w:w="262" w:type="dxa"/>
            <w:gridSpan w:val="2"/>
            <w:vAlign w:val="bottom"/>
          </w:tcPr>
          <w:p w14:paraId="518BEF16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005FF2EB" w14:textId="1A3D63C3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160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248</w:t>
            </w:r>
          </w:p>
        </w:tc>
        <w:tc>
          <w:tcPr>
            <w:tcW w:w="243" w:type="dxa"/>
            <w:vAlign w:val="bottom"/>
          </w:tcPr>
          <w:p w14:paraId="7BF6BF4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44147FC0" w14:textId="7ED5C75E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28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44" w:type="dxa"/>
            <w:vAlign w:val="bottom"/>
          </w:tcPr>
          <w:p w14:paraId="6175CE2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7F71989C" w14:textId="58FCEDD7" w:rsidR="00EC3FFA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</w:tr>
      <w:tr w:rsidR="00EC3FFA" w:rsidRPr="00D246FB" w14:paraId="39E8DFEB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2FDD3FDA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สงขลาไบโอฟูเอล จำกัด</w:t>
            </w:r>
          </w:p>
        </w:tc>
        <w:tc>
          <w:tcPr>
            <w:tcW w:w="900" w:type="dxa"/>
            <w:gridSpan w:val="2"/>
            <w:vAlign w:val="bottom"/>
          </w:tcPr>
          <w:p w14:paraId="55E75BAC" w14:textId="154BA572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27B4A848" w14:textId="0D30EE24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58A8A0FB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58349A51" w14:textId="465708CE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1095" w:type="dxa"/>
            <w:gridSpan w:val="3"/>
            <w:vAlign w:val="bottom"/>
          </w:tcPr>
          <w:p w14:paraId="75110D29" w14:textId="6CA6C6B9" w:rsidR="00EC3FFA" w:rsidRPr="00D246FB" w:rsidRDefault="00DB71A4" w:rsidP="005422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000</w:t>
            </w:r>
          </w:p>
        </w:tc>
        <w:tc>
          <w:tcPr>
            <w:tcW w:w="252" w:type="dxa"/>
            <w:vAlign w:val="bottom"/>
          </w:tcPr>
          <w:p w14:paraId="2A32C1C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7840A7B6" w14:textId="2E852254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400</w:t>
            </w:r>
          </w:p>
        </w:tc>
        <w:tc>
          <w:tcPr>
            <w:tcW w:w="275" w:type="dxa"/>
            <w:vAlign w:val="bottom"/>
          </w:tcPr>
          <w:p w14:paraId="636EE8B3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01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30E21756" w14:textId="644448A6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400</w:t>
            </w:r>
          </w:p>
        </w:tc>
        <w:tc>
          <w:tcPr>
            <w:tcW w:w="251" w:type="dxa"/>
            <w:gridSpan w:val="3"/>
            <w:vAlign w:val="bottom"/>
          </w:tcPr>
          <w:p w14:paraId="6CA5FED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372DFAE2" w14:textId="418CAEB7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327</w:t>
            </w:r>
          </w:p>
        </w:tc>
        <w:tc>
          <w:tcPr>
            <w:tcW w:w="262" w:type="dxa"/>
            <w:gridSpan w:val="2"/>
            <w:vAlign w:val="bottom"/>
          </w:tcPr>
          <w:p w14:paraId="79FE9148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3618678D" w14:textId="5677F25D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335</w:t>
            </w:r>
          </w:p>
        </w:tc>
        <w:tc>
          <w:tcPr>
            <w:tcW w:w="243" w:type="dxa"/>
            <w:vAlign w:val="bottom"/>
          </w:tcPr>
          <w:p w14:paraId="61495161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54C3E92D" w14:textId="77777777" w:rsidR="00EC3FFA" w:rsidRPr="00D246FB" w:rsidRDefault="00D92460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7AD5559C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654241F2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</w:tr>
      <w:tr w:rsidR="00EC3FFA" w:rsidRPr="00D246FB" w14:paraId="56B56AB1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35E30FA4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ไฟฟ้าหงสา จำกัด</w:t>
            </w:r>
            <w:r w:rsidRPr="00D246FB">
              <w:rPr>
                <w:rFonts w:ascii="Angsana New" w:hAnsi="Angsana New" w:hint="cs"/>
                <w:spacing w:val="-6"/>
                <w:sz w:val="26"/>
                <w:szCs w:val="26"/>
              </w:rPr>
              <w:t xml:space="preserve"> </w:t>
            </w:r>
          </w:p>
        </w:tc>
        <w:tc>
          <w:tcPr>
            <w:tcW w:w="900" w:type="dxa"/>
            <w:gridSpan w:val="2"/>
            <w:vAlign w:val="bottom"/>
          </w:tcPr>
          <w:p w14:paraId="62DBD52D" w14:textId="6EC2591B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268E0DF2" w14:textId="51B53D7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32B9B44A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19463747" w14:textId="1609A9FE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324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715</w:t>
            </w:r>
          </w:p>
        </w:tc>
        <w:tc>
          <w:tcPr>
            <w:tcW w:w="1095" w:type="dxa"/>
            <w:gridSpan w:val="3"/>
            <w:vAlign w:val="bottom"/>
          </w:tcPr>
          <w:p w14:paraId="35C361B4" w14:textId="0FC11311" w:rsidR="00EC3FFA" w:rsidRPr="00D246FB" w:rsidRDefault="00DB71A4" w:rsidP="005422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324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715</w:t>
            </w:r>
          </w:p>
        </w:tc>
        <w:tc>
          <w:tcPr>
            <w:tcW w:w="252" w:type="dxa"/>
            <w:vAlign w:val="bottom"/>
          </w:tcPr>
          <w:p w14:paraId="2388181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37114B87" w14:textId="47CDD646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929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886</w:t>
            </w:r>
          </w:p>
        </w:tc>
        <w:tc>
          <w:tcPr>
            <w:tcW w:w="275" w:type="dxa"/>
            <w:vAlign w:val="bottom"/>
          </w:tcPr>
          <w:p w14:paraId="2D8B48B8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53718A0B" w14:textId="7A986703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929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886</w:t>
            </w:r>
          </w:p>
        </w:tc>
        <w:tc>
          <w:tcPr>
            <w:tcW w:w="251" w:type="dxa"/>
            <w:gridSpan w:val="3"/>
            <w:vAlign w:val="bottom"/>
          </w:tcPr>
          <w:p w14:paraId="45C9A19C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6349C0CD" w14:textId="0E3C23ED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14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480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293</w:t>
            </w:r>
          </w:p>
        </w:tc>
        <w:tc>
          <w:tcPr>
            <w:tcW w:w="262" w:type="dxa"/>
            <w:gridSpan w:val="2"/>
            <w:vAlign w:val="bottom"/>
          </w:tcPr>
          <w:p w14:paraId="1F765E3A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3"/>
              </w:tabs>
              <w:spacing w:after="0" w:line="240" w:lineRule="auto"/>
              <w:ind w:left="-180" w:right="-222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1B09A42D" w14:textId="71FA5A92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175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183</w:t>
            </w:r>
          </w:p>
        </w:tc>
        <w:tc>
          <w:tcPr>
            <w:tcW w:w="243" w:type="dxa"/>
            <w:vAlign w:val="bottom"/>
          </w:tcPr>
          <w:p w14:paraId="5BEC024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08212768" w14:textId="7EC2183E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361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530</w:t>
            </w:r>
          </w:p>
        </w:tc>
        <w:tc>
          <w:tcPr>
            <w:tcW w:w="244" w:type="dxa"/>
            <w:vAlign w:val="bottom"/>
          </w:tcPr>
          <w:p w14:paraId="7AF175AD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1C3C7732" w14:textId="5C622B75" w:rsidR="00EC3FFA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209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968</w:t>
            </w:r>
          </w:p>
        </w:tc>
      </w:tr>
      <w:tr w:rsidR="00EC3FFA" w:rsidRPr="00D246FB" w14:paraId="0DF7CA3E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08CAE49E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พูไฟมายนิ่ง จำกัด</w:t>
            </w:r>
          </w:p>
        </w:tc>
        <w:tc>
          <w:tcPr>
            <w:tcW w:w="900" w:type="dxa"/>
            <w:gridSpan w:val="2"/>
            <w:vAlign w:val="bottom"/>
          </w:tcPr>
          <w:p w14:paraId="6AB12C7B" w14:textId="6DE43388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37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</w:t>
            </w:r>
          </w:p>
        </w:tc>
        <w:tc>
          <w:tcPr>
            <w:tcW w:w="907" w:type="dxa"/>
            <w:gridSpan w:val="3"/>
            <w:vAlign w:val="bottom"/>
          </w:tcPr>
          <w:p w14:paraId="2A045588" w14:textId="387AC60F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37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</w:t>
            </w:r>
          </w:p>
        </w:tc>
        <w:tc>
          <w:tcPr>
            <w:tcW w:w="240" w:type="dxa"/>
            <w:vAlign w:val="bottom"/>
          </w:tcPr>
          <w:p w14:paraId="03521D0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477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002F2D45" w14:textId="10097891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679</w:t>
            </w:r>
          </w:p>
        </w:tc>
        <w:tc>
          <w:tcPr>
            <w:tcW w:w="1095" w:type="dxa"/>
            <w:gridSpan w:val="3"/>
            <w:vAlign w:val="bottom"/>
          </w:tcPr>
          <w:p w14:paraId="2CE86040" w14:textId="2F96BBD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679</w:t>
            </w:r>
          </w:p>
        </w:tc>
        <w:tc>
          <w:tcPr>
            <w:tcW w:w="252" w:type="dxa"/>
            <w:vAlign w:val="bottom"/>
          </w:tcPr>
          <w:p w14:paraId="69C139DA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34D5627F" w14:textId="4B8464B9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630</w:t>
            </w:r>
          </w:p>
        </w:tc>
        <w:tc>
          <w:tcPr>
            <w:tcW w:w="275" w:type="dxa"/>
            <w:vAlign w:val="bottom"/>
          </w:tcPr>
          <w:p w14:paraId="7930771A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52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53561FE6" w14:textId="220E786C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630</w:t>
            </w:r>
          </w:p>
        </w:tc>
        <w:tc>
          <w:tcPr>
            <w:tcW w:w="251" w:type="dxa"/>
            <w:gridSpan w:val="3"/>
            <w:vAlign w:val="bottom"/>
          </w:tcPr>
          <w:p w14:paraId="2A12935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25AB7A2D" w14:textId="60AD3102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139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793</w:t>
            </w:r>
          </w:p>
        </w:tc>
        <w:tc>
          <w:tcPr>
            <w:tcW w:w="262" w:type="dxa"/>
            <w:gridSpan w:val="2"/>
            <w:vAlign w:val="bottom"/>
          </w:tcPr>
          <w:p w14:paraId="3E7AD6B5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80" w:right="-222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098BA6BD" w14:textId="75667A02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162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670</w:t>
            </w:r>
          </w:p>
        </w:tc>
        <w:tc>
          <w:tcPr>
            <w:tcW w:w="243" w:type="dxa"/>
            <w:vAlign w:val="bottom"/>
          </w:tcPr>
          <w:p w14:paraId="4D8850F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0197D9D3" w14:textId="3A8FC6FD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217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491</w:t>
            </w:r>
          </w:p>
        </w:tc>
        <w:tc>
          <w:tcPr>
            <w:tcW w:w="244" w:type="dxa"/>
            <w:vAlign w:val="bottom"/>
          </w:tcPr>
          <w:p w14:paraId="398C13F2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4DE60FC5" w14:textId="7415E64B" w:rsidR="00EC3FFA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222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999</w:t>
            </w:r>
          </w:p>
        </w:tc>
      </w:tr>
      <w:tr w:rsidR="00EC3FFA" w:rsidRPr="00D246FB" w14:paraId="428E5052" w14:textId="77777777" w:rsidTr="004A7C5A">
        <w:trPr>
          <w:gridAfter w:val="1"/>
          <w:wAfter w:w="149" w:type="dxa"/>
          <w:trHeight w:val="265"/>
        </w:trPr>
        <w:tc>
          <w:tcPr>
            <w:tcW w:w="3406" w:type="dxa"/>
            <w:gridSpan w:val="2"/>
            <w:vAlign w:val="bottom"/>
          </w:tcPr>
          <w:p w14:paraId="76165F8C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เอเชีย น้ำประปา จำกัด</w:t>
            </w:r>
          </w:p>
        </w:tc>
        <w:tc>
          <w:tcPr>
            <w:tcW w:w="900" w:type="dxa"/>
            <w:gridSpan w:val="2"/>
            <w:vAlign w:val="bottom"/>
          </w:tcPr>
          <w:p w14:paraId="535C7272" w14:textId="5B7D234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907" w:type="dxa"/>
            <w:gridSpan w:val="3"/>
            <w:vAlign w:val="bottom"/>
          </w:tcPr>
          <w:p w14:paraId="1C9F7188" w14:textId="1CCCC3C1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40" w:type="dxa"/>
            <w:vAlign w:val="bottom"/>
          </w:tcPr>
          <w:p w14:paraId="2BD33A63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22"/>
              </w:tabs>
              <w:spacing w:after="0" w:line="240" w:lineRule="auto"/>
              <w:ind w:left="-79" w:right="-137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6173A27B" w14:textId="1DFE738B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365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243</w:t>
            </w:r>
          </w:p>
        </w:tc>
        <w:tc>
          <w:tcPr>
            <w:tcW w:w="1095" w:type="dxa"/>
            <w:gridSpan w:val="3"/>
            <w:vAlign w:val="bottom"/>
          </w:tcPr>
          <w:p w14:paraId="2C2D4391" w14:textId="27CE38F7" w:rsidR="00EC3FFA" w:rsidRPr="00D246FB" w:rsidRDefault="00DB71A4" w:rsidP="005422E5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365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243</w:t>
            </w:r>
          </w:p>
        </w:tc>
        <w:tc>
          <w:tcPr>
            <w:tcW w:w="252" w:type="dxa"/>
            <w:vAlign w:val="bottom"/>
          </w:tcPr>
          <w:p w14:paraId="5F85E751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2F07FFDE" w14:textId="739B47BC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179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113</w:t>
            </w:r>
          </w:p>
        </w:tc>
        <w:tc>
          <w:tcPr>
            <w:tcW w:w="275" w:type="dxa"/>
            <w:vAlign w:val="bottom"/>
          </w:tcPr>
          <w:p w14:paraId="60EFC1A3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</w:tabs>
              <w:spacing w:after="0"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68E469D2" w14:textId="74F5F236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179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113</w:t>
            </w:r>
          </w:p>
        </w:tc>
        <w:tc>
          <w:tcPr>
            <w:tcW w:w="251" w:type="dxa"/>
            <w:gridSpan w:val="3"/>
            <w:vAlign w:val="bottom"/>
          </w:tcPr>
          <w:p w14:paraId="1DBC94C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540"/>
                <w:tab w:val="decimal" w:pos="859"/>
              </w:tabs>
              <w:spacing w:after="0" w:line="240" w:lineRule="auto"/>
              <w:ind w:left="-180" w:right="-137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66A54B72" w14:textId="596A49E7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1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182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431</w:t>
            </w:r>
          </w:p>
        </w:tc>
        <w:tc>
          <w:tcPr>
            <w:tcW w:w="262" w:type="dxa"/>
            <w:gridSpan w:val="2"/>
            <w:vAlign w:val="bottom"/>
          </w:tcPr>
          <w:p w14:paraId="6E4C3F7C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32"/>
                <w:tab w:val="decimal" w:pos="540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7E2C6789" w14:textId="301C5696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179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493</w:t>
            </w:r>
          </w:p>
        </w:tc>
        <w:tc>
          <w:tcPr>
            <w:tcW w:w="243" w:type="dxa"/>
            <w:vAlign w:val="bottom"/>
          </w:tcPr>
          <w:p w14:paraId="088CFDC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</w:tcPr>
          <w:p w14:paraId="23EFF995" w14:textId="77777777" w:rsidR="00EC3FFA" w:rsidRPr="00D246FB" w:rsidRDefault="00EC3FFA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48469781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572F098D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</w:tr>
      <w:tr w:rsidR="00EC3FFA" w:rsidRPr="00D246FB" w14:paraId="4732248C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68AC3B6B" w14:textId="19379CED" w:rsidR="00EC3FFA" w:rsidRPr="00D246FB" w:rsidRDefault="00073900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073900">
              <w:rPr>
                <w:rFonts w:ascii="Angsana New" w:hAnsi="Angsana New"/>
                <w:spacing w:val="-6"/>
                <w:sz w:val="26"/>
                <w:szCs w:val="26"/>
              </w:rPr>
              <w:t>SIPHANDONE-RATCH LAO CO., LTD.</w:t>
            </w:r>
          </w:p>
        </w:tc>
        <w:tc>
          <w:tcPr>
            <w:tcW w:w="900" w:type="dxa"/>
            <w:gridSpan w:val="2"/>
            <w:vAlign w:val="bottom"/>
          </w:tcPr>
          <w:p w14:paraId="32706BB6" w14:textId="2A6BE593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25</w:t>
            </w:r>
          </w:p>
        </w:tc>
        <w:tc>
          <w:tcPr>
            <w:tcW w:w="907" w:type="dxa"/>
            <w:gridSpan w:val="3"/>
            <w:vAlign w:val="bottom"/>
          </w:tcPr>
          <w:p w14:paraId="1DE0F7EA" w14:textId="77777777" w:rsidR="00EC3FFA" w:rsidRPr="00D246FB" w:rsidRDefault="00EC3FFA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5A939AD5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6BA7BA83" w14:textId="2622CF55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624</w:t>
            </w:r>
          </w:p>
        </w:tc>
        <w:tc>
          <w:tcPr>
            <w:tcW w:w="1095" w:type="dxa"/>
            <w:gridSpan w:val="3"/>
            <w:vAlign w:val="bottom"/>
          </w:tcPr>
          <w:p w14:paraId="1CAB2B54" w14:textId="77777777" w:rsidR="00EC3FFA" w:rsidRPr="00D246FB" w:rsidRDefault="00EC3FFA" w:rsidP="00094954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6DA9F32E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2BE3185C" w14:textId="520DE9FA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406</w:t>
            </w:r>
          </w:p>
        </w:tc>
        <w:tc>
          <w:tcPr>
            <w:tcW w:w="275" w:type="dxa"/>
            <w:vAlign w:val="bottom"/>
          </w:tcPr>
          <w:p w14:paraId="422A4395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6A6F93E0" w14:textId="77777777" w:rsidR="00EC3FFA" w:rsidRPr="00D246FB" w:rsidRDefault="00EC3FFA" w:rsidP="00094954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1" w:type="dxa"/>
            <w:gridSpan w:val="3"/>
            <w:vAlign w:val="bottom"/>
          </w:tcPr>
          <w:p w14:paraId="5588F607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02535BD7" w14:textId="7CF6494C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406</w:t>
            </w:r>
          </w:p>
        </w:tc>
        <w:tc>
          <w:tcPr>
            <w:tcW w:w="262" w:type="dxa"/>
            <w:gridSpan w:val="2"/>
            <w:vAlign w:val="bottom"/>
          </w:tcPr>
          <w:p w14:paraId="52F6ECCB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65E70F99" w14:textId="77777777" w:rsidR="00EC3FFA" w:rsidRPr="00D246FB" w:rsidRDefault="00EC3FFA" w:rsidP="00094954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C4E47FB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80" w:right="-320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17" w:type="dxa"/>
            <w:gridSpan w:val="3"/>
          </w:tcPr>
          <w:p w14:paraId="122C5B80" w14:textId="77777777" w:rsidR="00EC3FFA" w:rsidRPr="00D246FB" w:rsidRDefault="00EC3FFA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4ABF05F5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1D545449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</w:tr>
      <w:tr w:rsidR="00EC3FFA" w:rsidRPr="00D246FB" w14:paraId="7CFED975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69B0F941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</w:rPr>
              <w:t>PT Medco Ratch Power Riau</w:t>
            </w:r>
          </w:p>
        </w:tc>
        <w:tc>
          <w:tcPr>
            <w:tcW w:w="900" w:type="dxa"/>
            <w:gridSpan w:val="2"/>
            <w:vAlign w:val="bottom"/>
          </w:tcPr>
          <w:p w14:paraId="4557301E" w14:textId="0E337A70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</w:t>
            </w:r>
          </w:p>
        </w:tc>
        <w:tc>
          <w:tcPr>
            <w:tcW w:w="907" w:type="dxa"/>
            <w:gridSpan w:val="3"/>
            <w:vAlign w:val="bottom"/>
          </w:tcPr>
          <w:p w14:paraId="3CDDD241" w14:textId="03716A24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49</w:t>
            </w:r>
          </w:p>
        </w:tc>
        <w:tc>
          <w:tcPr>
            <w:tcW w:w="240" w:type="dxa"/>
            <w:vAlign w:val="bottom"/>
          </w:tcPr>
          <w:p w14:paraId="24D7DBE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081C3A63" w14:textId="23C16036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1F2D1F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777</w:t>
            </w:r>
            <w:r w:rsidR="001F2D1F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759</w:t>
            </w:r>
          </w:p>
        </w:tc>
        <w:tc>
          <w:tcPr>
            <w:tcW w:w="1095" w:type="dxa"/>
            <w:gridSpan w:val="3"/>
            <w:vAlign w:val="bottom"/>
          </w:tcPr>
          <w:p w14:paraId="3DF8990B" w14:textId="3325FBA0" w:rsidR="00EC3FFA" w:rsidRPr="00D246FB" w:rsidRDefault="00DB71A4" w:rsidP="005422E5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204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996</w:t>
            </w:r>
          </w:p>
        </w:tc>
        <w:tc>
          <w:tcPr>
            <w:tcW w:w="252" w:type="dxa"/>
            <w:vAlign w:val="bottom"/>
          </w:tcPr>
          <w:p w14:paraId="051413D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6E4AC918" w14:textId="2D1F30FB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871</w:t>
            </w:r>
            <w:r w:rsidR="00EC3FFA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5" w:type="dxa"/>
            <w:vAlign w:val="bottom"/>
          </w:tcPr>
          <w:p w14:paraId="46118652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295AC125" w14:textId="6492EB98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590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448</w:t>
            </w:r>
          </w:p>
        </w:tc>
        <w:tc>
          <w:tcPr>
            <w:tcW w:w="251" w:type="dxa"/>
            <w:gridSpan w:val="3"/>
            <w:vAlign w:val="bottom"/>
          </w:tcPr>
          <w:p w14:paraId="19B07B9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22830157" w14:textId="3812690F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028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526</w:t>
            </w:r>
          </w:p>
        </w:tc>
        <w:tc>
          <w:tcPr>
            <w:tcW w:w="262" w:type="dxa"/>
            <w:gridSpan w:val="2"/>
            <w:vAlign w:val="bottom"/>
          </w:tcPr>
          <w:p w14:paraId="16D72F24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583824F6" w14:textId="0715F63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798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656</w:t>
            </w:r>
          </w:p>
        </w:tc>
        <w:tc>
          <w:tcPr>
            <w:tcW w:w="243" w:type="dxa"/>
            <w:vAlign w:val="bottom"/>
          </w:tcPr>
          <w:p w14:paraId="7CEEC3A3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80" w:right="-320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17" w:type="dxa"/>
            <w:gridSpan w:val="3"/>
          </w:tcPr>
          <w:p w14:paraId="6ED42EFC" w14:textId="77777777" w:rsidR="00EC3FFA" w:rsidRPr="00D246FB" w:rsidRDefault="00EC3FFA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5D1B739B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012ED71B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</w:tr>
      <w:tr w:rsidR="00EC3FFA" w:rsidRPr="00D246FB" w14:paraId="6E7A39A9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57E9559D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pacing w:val="-6"/>
                <w:sz w:val="26"/>
                <w:szCs w:val="26"/>
              </w:rPr>
              <w:t>Fareast Renewable Development Pte. Ltd.</w:t>
            </w:r>
          </w:p>
        </w:tc>
        <w:tc>
          <w:tcPr>
            <w:tcW w:w="900" w:type="dxa"/>
            <w:gridSpan w:val="2"/>
            <w:vAlign w:val="bottom"/>
          </w:tcPr>
          <w:p w14:paraId="2D865402" w14:textId="40F93C8D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</w:t>
            </w:r>
          </w:p>
        </w:tc>
        <w:tc>
          <w:tcPr>
            <w:tcW w:w="907" w:type="dxa"/>
            <w:gridSpan w:val="3"/>
            <w:vAlign w:val="bottom"/>
          </w:tcPr>
          <w:p w14:paraId="1551A0C1" w14:textId="4CBC2A6E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50</w:t>
            </w:r>
          </w:p>
        </w:tc>
        <w:tc>
          <w:tcPr>
            <w:tcW w:w="240" w:type="dxa"/>
            <w:vAlign w:val="bottom"/>
          </w:tcPr>
          <w:p w14:paraId="7790BF4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0707560C" w14:textId="10CEC3A8" w:rsidR="00EC3FFA" w:rsidRPr="00D246FB" w:rsidRDefault="00DB71A4" w:rsidP="005422E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849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190</w:t>
            </w:r>
          </w:p>
        </w:tc>
        <w:tc>
          <w:tcPr>
            <w:tcW w:w="1095" w:type="dxa"/>
            <w:gridSpan w:val="3"/>
            <w:vAlign w:val="bottom"/>
          </w:tcPr>
          <w:p w14:paraId="3F7CCE05" w14:textId="31801DEA" w:rsidR="00EC3FFA" w:rsidRPr="00D246FB" w:rsidRDefault="00DB71A4" w:rsidP="005422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849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190</w:t>
            </w:r>
          </w:p>
        </w:tc>
        <w:tc>
          <w:tcPr>
            <w:tcW w:w="252" w:type="dxa"/>
            <w:vAlign w:val="bottom"/>
          </w:tcPr>
          <w:p w14:paraId="31F8707B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22FFF048" w14:textId="2D73C777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688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569</w:t>
            </w:r>
          </w:p>
        </w:tc>
        <w:tc>
          <w:tcPr>
            <w:tcW w:w="275" w:type="dxa"/>
            <w:vAlign w:val="bottom"/>
          </w:tcPr>
          <w:p w14:paraId="4FB1CC94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791"/>
              </w:tabs>
              <w:spacing w:after="0" w:line="240" w:lineRule="auto"/>
              <w:ind w:left="-180" w:right="-20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73021C1C" w14:textId="21BFE73A" w:rsidR="00EC3FFA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688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569</w:t>
            </w:r>
          </w:p>
        </w:tc>
        <w:tc>
          <w:tcPr>
            <w:tcW w:w="251" w:type="dxa"/>
            <w:gridSpan w:val="3"/>
            <w:vAlign w:val="bottom"/>
          </w:tcPr>
          <w:p w14:paraId="32FD4FEA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3AEF93A8" w14:textId="7DB6F410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551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074</w:t>
            </w:r>
          </w:p>
        </w:tc>
        <w:tc>
          <w:tcPr>
            <w:tcW w:w="262" w:type="dxa"/>
            <w:gridSpan w:val="2"/>
            <w:vAlign w:val="bottom"/>
          </w:tcPr>
          <w:p w14:paraId="14007118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6FFF701F" w14:textId="6DA9F1F8" w:rsidR="00EC3FFA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525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608</w:t>
            </w:r>
          </w:p>
        </w:tc>
        <w:tc>
          <w:tcPr>
            <w:tcW w:w="243" w:type="dxa"/>
            <w:vAlign w:val="bottom"/>
          </w:tcPr>
          <w:p w14:paraId="357D3D43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80" w:right="-320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17" w:type="dxa"/>
            <w:gridSpan w:val="3"/>
          </w:tcPr>
          <w:p w14:paraId="20A411AD" w14:textId="0B371158" w:rsidR="00EC3FFA" w:rsidRPr="00D246FB" w:rsidRDefault="00DB71A4" w:rsidP="004C395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133</w:t>
            </w:r>
            <w:r w:rsidR="00D9246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676</w:t>
            </w:r>
          </w:p>
        </w:tc>
        <w:tc>
          <w:tcPr>
            <w:tcW w:w="244" w:type="dxa"/>
            <w:vAlign w:val="bottom"/>
          </w:tcPr>
          <w:p w14:paraId="5146E79F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2830AD6F" w14:textId="6DC1D0F3" w:rsidR="00EC3FFA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54</w:t>
            </w:r>
            <w:r w:rsidR="00EC3FFA"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  <w:lang w:val="en-US" w:bidi="th-TH"/>
              </w:rPr>
              <w:t>760</w:t>
            </w:r>
          </w:p>
        </w:tc>
      </w:tr>
      <w:tr w:rsidR="00EC3FFA" w:rsidRPr="00D246FB" w14:paraId="42DBE0D7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62030D64" w14:textId="77777777" w:rsidR="00EC3FFA" w:rsidRPr="00D246FB" w:rsidRDefault="00EC3FFA" w:rsidP="009F1F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D246FB">
              <w:rPr>
                <w:rFonts w:ascii="Angsana New" w:hAnsi="Angsana New"/>
                <w:spacing w:val="-6"/>
                <w:sz w:val="26"/>
                <w:szCs w:val="26"/>
              </w:rPr>
              <w:t>RATCH &amp; AIDC Wind Energy Pte. Ltd.</w:t>
            </w:r>
          </w:p>
        </w:tc>
        <w:tc>
          <w:tcPr>
            <w:tcW w:w="900" w:type="dxa"/>
            <w:gridSpan w:val="2"/>
            <w:vAlign w:val="bottom"/>
          </w:tcPr>
          <w:p w14:paraId="2A259F0E" w14:textId="4F4A6BF5" w:rsidR="00EC3FFA" w:rsidRPr="00D246FB" w:rsidRDefault="00DB71A4" w:rsidP="009F1F74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63</w:t>
            </w:r>
            <w:r w:rsidR="00EC3FFA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80</w:t>
            </w:r>
          </w:p>
        </w:tc>
        <w:tc>
          <w:tcPr>
            <w:tcW w:w="907" w:type="dxa"/>
            <w:gridSpan w:val="3"/>
            <w:vAlign w:val="bottom"/>
          </w:tcPr>
          <w:p w14:paraId="00539AE1" w14:textId="77777777" w:rsidR="00EC3FFA" w:rsidRPr="00D246FB" w:rsidRDefault="00EC3FFA" w:rsidP="009F1F74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22696575" w14:textId="77777777" w:rsidR="00EC3FFA" w:rsidRPr="00D246FB" w:rsidRDefault="00EC3FFA" w:rsidP="009F1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40660A6E" w14:textId="61F540DE" w:rsidR="00EC3FFA" w:rsidRPr="00D246FB" w:rsidRDefault="00DB71A4" w:rsidP="009F1F74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185</w:t>
            </w:r>
            <w:r w:rsidR="0092331A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226</w:t>
            </w:r>
          </w:p>
        </w:tc>
        <w:tc>
          <w:tcPr>
            <w:tcW w:w="1095" w:type="dxa"/>
            <w:gridSpan w:val="3"/>
            <w:vAlign w:val="bottom"/>
          </w:tcPr>
          <w:p w14:paraId="25AAE66B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8566326" w14:textId="77777777" w:rsidR="00EC3FFA" w:rsidRPr="00D246FB" w:rsidRDefault="00EC3FFA" w:rsidP="009F1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vAlign w:val="bottom"/>
          </w:tcPr>
          <w:p w14:paraId="15267F33" w14:textId="1026106D" w:rsidR="00EC3FFA" w:rsidRPr="00D246FB" w:rsidRDefault="00DB71A4" w:rsidP="009F1F74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118</w:t>
            </w:r>
            <w:r w:rsidR="00EC3FFA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174</w:t>
            </w:r>
          </w:p>
        </w:tc>
        <w:tc>
          <w:tcPr>
            <w:tcW w:w="275" w:type="dxa"/>
            <w:vAlign w:val="bottom"/>
          </w:tcPr>
          <w:p w14:paraId="00EA8B91" w14:textId="77777777" w:rsidR="00EC3FFA" w:rsidRPr="00D246FB" w:rsidRDefault="00EC3FFA" w:rsidP="009F1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791"/>
              </w:tabs>
              <w:spacing w:after="0" w:line="240" w:lineRule="auto"/>
              <w:ind w:left="-180" w:right="-20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64" w:type="dxa"/>
            <w:gridSpan w:val="3"/>
            <w:vAlign w:val="bottom"/>
          </w:tcPr>
          <w:p w14:paraId="40F8EA74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  <w:tc>
          <w:tcPr>
            <w:tcW w:w="251" w:type="dxa"/>
            <w:gridSpan w:val="3"/>
            <w:vAlign w:val="bottom"/>
          </w:tcPr>
          <w:p w14:paraId="28474780" w14:textId="77777777" w:rsidR="00EC3FFA" w:rsidRPr="00D246FB" w:rsidRDefault="00EC3FFA" w:rsidP="009F1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vAlign w:val="bottom"/>
          </w:tcPr>
          <w:p w14:paraId="518EB2E5" w14:textId="0A6A0B26" w:rsidR="00EC3FFA" w:rsidRPr="00D246FB" w:rsidRDefault="00DB71A4" w:rsidP="009F1F74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117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224</w:t>
            </w:r>
          </w:p>
        </w:tc>
        <w:tc>
          <w:tcPr>
            <w:tcW w:w="262" w:type="dxa"/>
            <w:gridSpan w:val="2"/>
            <w:vAlign w:val="bottom"/>
          </w:tcPr>
          <w:p w14:paraId="6A71DA46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vAlign w:val="bottom"/>
          </w:tcPr>
          <w:p w14:paraId="2CCF9C87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3B4AC81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80" w:right="-320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17" w:type="dxa"/>
            <w:gridSpan w:val="3"/>
          </w:tcPr>
          <w:p w14:paraId="354A92F3" w14:textId="77777777" w:rsidR="00EC3FFA" w:rsidRPr="00D246FB" w:rsidRDefault="00EC3FFA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08F45610" w14:textId="77777777" w:rsidR="00EC3FFA" w:rsidRPr="00D246FB" w:rsidRDefault="00EC3FFA" w:rsidP="009F1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vAlign w:val="bottom"/>
          </w:tcPr>
          <w:p w14:paraId="209658DD" w14:textId="77777777" w:rsidR="00EC3FFA" w:rsidRPr="00D246FB" w:rsidRDefault="00EC3FFA" w:rsidP="009F1F74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</w:tr>
      <w:tr w:rsidR="00EC3FFA" w:rsidRPr="00D246FB" w14:paraId="516631A0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084D67AF" w14:textId="77777777" w:rsidR="00EC3FFA" w:rsidRPr="00D246FB" w:rsidRDefault="00EC3FFA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spacing w:val="-6"/>
                <w:sz w:val="26"/>
                <w:szCs w:val="26"/>
              </w:rPr>
            </w:pPr>
            <w:r w:rsidRPr="00D246FB">
              <w:rPr>
                <w:rFonts w:ascii="Angsana New" w:hAnsi="Angsana New"/>
                <w:spacing w:val="-6"/>
                <w:sz w:val="26"/>
                <w:szCs w:val="26"/>
              </w:rPr>
              <w:t>An Binh Energy and Infrastructure Fund</w:t>
            </w:r>
          </w:p>
        </w:tc>
        <w:tc>
          <w:tcPr>
            <w:tcW w:w="900" w:type="dxa"/>
            <w:gridSpan w:val="2"/>
            <w:vAlign w:val="bottom"/>
          </w:tcPr>
          <w:p w14:paraId="1C8F544E" w14:textId="28FE711B" w:rsidR="00EC3FFA" w:rsidRPr="00D246FB" w:rsidRDefault="00DB71A4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49</w:t>
            </w:r>
          </w:p>
        </w:tc>
        <w:tc>
          <w:tcPr>
            <w:tcW w:w="907" w:type="dxa"/>
            <w:gridSpan w:val="3"/>
            <w:vAlign w:val="bottom"/>
          </w:tcPr>
          <w:p w14:paraId="41A202DC" w14:textId="77777777" w:rsidR="00EC3FFA" w:rsidRPr="00D246FB" w:rsidRDefault="00EC3FFA" w:rsidP="005422E5">
            <w:pPr>
              <w:pStyle w:val="acctfourfigures"/>
              <w:tabs>
                <w:tab w:val="clear" w:pos="765"/>
              </w:tabs>
              <w:spacing w:line="240" w:lineRule="auto"/>
              <w:ind w:left="-84" w:right="-133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7F54998B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6B9371B7" w14:textId="472AA221" w:rsidR="00EC3FFA" w:rsidRPr="00D246FB" w:rsidRDefault="00DB71A4" w:rsidP="00094954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="0092331A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906</w:t>
            </w:r>
            <w:r w:rsidR="0092331A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100</w:t>
            </w:r>
          </w:p>
        </w:tc>
        <w:tc>
          <w:tcPr>
            <w:tcW w:w="1095" w:type="dxa"/>
            <w:gridSpan w:val="3"/>
            <w:vAlign w:val="bottom"/>
          </w:tcPr>
          <w:p w14:paraId="127E5C04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149CB389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tcBorders>
              <w:bottom w:val="single" w:sz="4" w:space="0" w:color="auto"/>
            </w:tcBorders>
            <w:vAlign w:val="bottom"/>
          </w:tcPr>
          <w:p w14:paraId="5AA05D71" w14:textId="7CC9B261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7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EC3FFA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504</w:t>
            </w:r>
            <w:r w:rsidR="00EC3FFA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686</w:t>
            </w:r>
          </w:p>
        </w:tc>
        <w:tc>
          <w:tcPr>
            <w:tcW w:w="275" w:type="dxa"/>
            <w:vAlign w:val="bottom"/>
          </w:tcPr>
          <w:p w14:paraId="552DAD9D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791"/>
              </w:tabs>
              <w:spacing w:after="0" w:line="240" w:lineRule="auto"/>
              <w:ind w:left="-180" w:right="-208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64" w:type="dxa"/>
            <w:gridSpan w:val="3"/>
            <w:tcBorders>
              <w:bottom w:val="single" w:sz="4" w:space="0" w:color="auto"/>
            </w:tcBorders>
            <w:vAlign w:val="bottom"/>
          </w:tcPr>
          <w:p w14:paraId="546A39A6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8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  <w:tc>
          <w:tcPr>
            <w:tcW w:w="251" w:type="dxa"/>
            <w:gridSpan w:val="3"/>
            <w:vAlign w:val="bottom"/>
          </w:tcPr>
          <w:p w14:paraId="0A327870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gridSpan w:val="2"/>
            <w:tcBorders>
              <w:bottom w:val="single" w:sz="4" w:space="0" w:color="auto"/>
            </w:tcBorders>
            <w:vAlign w:val="bottom"/>
          </w:tcPr>
          <w:p w14:paraId="4D432014" w14:textId="5A9B7381" w:rsidR="00EC3FFA" w:rsidRPr="00D246FB" w:rsidRDefault="00DB71A4" w:rsidP="005422E5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533</w:t>
            </w:r>
            <w:r w:rsidR="00D92460" w:rsidRPr="00D246FB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271</w:t>
            </w:r>
          </w:p>
        </w:tc>
        <w:tc>
          <w:tcPr>
            <w:tcW w:w="262" w:type="dxa"/>
            <w:gridSpan w:val="2"/>
            <w:vAlign w:val="bottom"/>
          </w:tcPr>
          <w:p w14:paraId="23326C5E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13" w:type="dxa"/>
            <w:gridSpan w:val="3"/>
            <w:tcBorders>
              <w:bottom w:val="single" w:sz="4" w:space="0" w:color="auto"/>
            </w:tcBorders>
            <w:vAlign w:val="bottom"/>
          </w:tcPr>
          <w:p w14:paraId="60742877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180" w:right="-158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34140A9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80" w:right="-320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17" w:type="dxa"/>
            <w:gridSpan w:val="3"/>
            <w:tcBorders>
              <w:bottom w:val="single" w:sz="4" w:space="0" w:color="auto"/>
            </w:tcBorders>
          </w:tcPr>
          <w:p w14:paraId="595A6EA8" w14:textId="77777777" w:rsidR="00EC3FFA" w:rsidRPr="00D246FB" w:rsidRDefault="00EC3FFA" w:rsidP="001F2D1F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7D540602" w14:textId="77777777" w:rsidR="00EC3FFA" w:rsidRPr="00D246FB" w:rsidRDefault="00EC3FFA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left="-180" w:right="-15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23" w:type="dxa"/>
            <w:gridSpan w:val="3"/>
            <w:tcBorders>
              <w:bottom w:val="single" w:sz="4" w:space="0" w:color="auto"/>
            </w:tcBorders>
            <w:vAlign w:val="bottom"/>
          </w:tcPr>
          <w:p w14:paraId="1B7778E9" w14:textId="77777777" w:rsidR="00EC3FFA" w:rsidRPr="00D246FB" w:rsidRDefault="00EC3FFA" w:rsidP="005422E5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180" w:right="-158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lang w:bidi="th-TH"/>
              </w:rPr>
              <w:t>-</w:t>
            </w:r>
          </w:p>
        </w:tc>
      </w:tr>
      <w:tr w:rsidR="005422E5" w:rsidRPr="00D246FB" w14:paraId="37669D3F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588A9CB1" w14:textId="77777777" w:rsidR="005422E5" w:rsidRPr="00D246FB" w:rsidRDefault="005422E5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 w:firstLine="90"/>
              <w:rPr>
                <w:rFonts w:ascii="Angsana New" w:hAnsi="Angsana New"/>
                <w:spacing w:val="-4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8AA1CC6" w14:textId="77777777" w:rsidR="005422E5" w:rsidRPr="00D246FB" w:rsidRDefault="005422E5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7" w:type="dxa"/>
            <w:gridSpan w:val="3"/>
            <w:vAlign w:val="bottom"/>
          </w:tcPr>
          <w:p w14:paraId="111EB60B" w14:textId="77777777" w:rsidR="005422E5" w:rsidRPr="00D246FB" w:rsidRDefault="005422E5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623A7CDD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78D52550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95" w:type="dxa"/>
            <w:gridSpan w:val="3"/>
            <w:vAlign w:val="bottom"/>
          </w:tcPr>
          <w:p w14:paraId="24057802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00D9A7A4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00F9EC" w14:textId="1ABEAA8C" w:rsidR="005422E5" w:rsidRPr="00D246FB" w:rsidRDefault="00DB71A4" w:rsidP="00EC3FFA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24</w:t>
            </w:r>
            <w:r w:rsidR="002C7787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034</w:t>
            </w:r>
            <w:r w:rsidR="00EC3FFA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426</w:t>
            </w:r>
          </w:p>
        </w:tc>
        <w:tc>
          <w:tcPr>
            <w:tcW w:w="275" w:type="dxa"/>
            <w:vAlign w:val="bottom"/>
          </w:tcPr>
          <w:p w14:paraId="7580A72D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9A69D9" w14:textId="4AFE3D07" w:rsidR="005422E5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20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950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506</w:t>
            </w:r>
          </w:p>
        </w:tc>
        <w:tc>
          <w:tcPr>
            <w:tcW w:w="251" w:type="dxa"/>
            <w:gridSpan w:val="3"/>
            <w:vAlign w:val="bottom"/>
          </w:tcPr>
          <w:p w14:paraId="35DB9774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4E0D04" w14:textId="3B6945BB" w:rsidR="005422E5" w:rsidRPr="00D246FB" w:rsidRDefault="00DB71A4" w:rsidP="00D92460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28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514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436</w:t>
            </w:r>
          </w:p>
        </w:tc>
        <w:tc>
          <w:tcPr>
            <w:tcW w:w="262" w:type="dxa"/>
            <w:gridSpan w:val="2"/>
            <w:vAlign w:val="bottom"/>
          </w:tcPr>
          <w:p w14:paraId="01561E0F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1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CBE37D" w14:textId="154C674A" w:rsidR="005422E5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23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329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824</w:t>
            </w:r>
          </w:p>
        </w:tc>
        <w:tc>
          <w:tcPr>
            <w:tcW w:w="243" w:type="dxa"/>
            <w:vAlign w:val="bottom"/>
          </w:tcPr>
          <w:p w14:paraId="2BE31B8A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A43601" w14:textId="627AE852" w:rsidR="005422E5" w:rsidRPr="00D246FB" w:rsidRDefault="00DB71A4" w:rsidP="001F2D1F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80" w:right="-137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727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065</w:t>
            </w:r>
          </w:p>
        </w:tc>
        <w:tc>
          <w:tcPr>
            <w:tcW w:w="244" w:type="dxa"/>
            <w:vAlign w:val="bottom"/>
          </w:tcPr>
          <w:p w14:paraId="30B89909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02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D3AB7D" w14:textId="19B1BF7D" w:rsidR="005422E5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192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379</w:t>
            </w:r>
          </w:p>
        </w:tc>
      </w:tr>
      <w:tr w:rsidR="005422E5" w:rsidRPr="00D246FB" w14:paraId="0082A8B9" w14:textId="77777777" w:rsidTr="004A7C5A">
        <w:trPr>
          <w:gridAfter w:val="1"/>
          <w:wAfter w:w="149" w:type="dxa"/>
          <w:trHeight w:val="117"/>
        </w:trPr>
        <w:tc>
          <w:tcPr>
            <w:tcW w:w="3406" w:type="dxa"/>
            <w:gridSpan w:val="2"/>
            <w:vAlign w:val="bottom"/>
          </w:tcPr>
          <w:p w14:paraId="76AB549F" w14:textId="77777777" w:rsidR="005422E5" w:rsidRPr="00D246FB" w:rsidRDefault="005422E5" w:rsidP="005422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1"/>
              <w:rPr>
                <w:rFonts w:ascii="Angsana New" w:hAnsi="Angsana New"/>
                <w:b/>
                <w:bCs/>
                <w:spacing w:val="-4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pacing w:val="-4"/>
                <w:sz w:val="26"/>
                <w:szCs w:val="26"/>
                <w:cs/>
              </w:rPr>
              <w:t>รวม</w:t>
            </w:r>
          </w:p>
        </w:tc>
        <w:tc>
          <w:tcPr>
            <w:tcW w:w="900" w:type="dxa"/>
            <w:gridSpan w:val="2"/>
            <w:vAlign w:val="bottom"/>
          </w:tcPr>
          <w:p w14:paraId="25DA56B1" w14:textId="77777777" w:rsidR="005422E5" w:rsidRPr="00D246FB" w:rsidRDefault="005422E5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2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07" w:type="dxa"/>
            <w:gridSpan w:val="3"/>
            <w:vAlign w:val="bottom"/>
          </w:tcPr>
          <w:p w14:paraId="443C92C0" w14:textId="77777777" w:rsidR="005422E5" w:rsidRPr="00D246FB" w:rsidRDefault="005422E5" w:rsidP="005422E5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40" w:type="dxa"/>
            <w:vAlign w:val="bottom"/>
          </w:tcPr>
          <w:p w14:paraId="62D6B068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5"/>
              </w:tabs>
              <w:spacing w:after="0" w:line="240" w:lineRule="auto"/>
              <w:ind w:left="-79" w:right="-156"/>
              <w:jc w:val="both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1025" w:type="dxa"/>
            <w:gridSpan w:val="4"/>
            <w:vAlign w:val="bottom"/>
          </w:tcPr>
          <w:p w14:paraId="613A6BC2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80" w:right="-137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95" w:type="dxa"/>
            <w:gridSpan w:val="3"/>
            <w:vAlign w:val="bottom"/>
          </w:tcPr>
          <w:p w14:paraId="1944D37C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877"/>
              </w:tabs>
              <w:spacing w:line="240" w:lineRule="auto"/>
              <w:ind w:left="-180" w:right="-156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2" w:type="dxa"/>
            <w:vAlign w:val="bottom"/>
          </w:tcPr>
          <w:p w14:paraId="00720601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77"/>
              </w:tabs>
              <w:spacing w:after="0"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5D128E" w14:textId="1B34D39A" w:rsidR="005422E5" w:rsidRPr="00D246FB" w:rsidRDefault="00DB71A4" w:rsidP="00EC3FFA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30</w:t>
            </w:r>
            <w:r w:rsidR="002C7787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380</w:t>
            </w:r>
            <w:r w:rsidR="002C7787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683</w:t>
            </w:r>
          </w:p>
        </w:tc>
        <w:tc>
          <w:tcPr>
            <w:tcW w:w="275" w:type="dxa"/>
            <w:vAlign w:val="bottom"/>
          </w:tcPr>
          <w:p w14:paraId="5A9DA249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64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67A18C" w14:textId="078862C1" w:rsidR="005422E5" w:rsidRPr="00D246FB" w:rsidRDefault="00DB71A4" w:rsidP="005422E5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25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867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009</w:t>
            </w:r>
          </w:p>
        </w:tc>
        <w:tc>
          <w:tcPr>
            <w:tcW w:w="251" w:type="dxa"/>
            <w:gridSpan w:val="3"/>
            <w:vAlign w:val="bottom"/>
          </w:tcPr>
          <w:p w14:paraId="5EAD63E8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82"/>
              </w:tabs>
              <w:spacing w:after="0" w:line="240" w:lineRule="auto"/>
              <w:ind w:left="-180" w:right="-156"/>
              <w:jc w:val="both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CDE926C" w14:textId="5D5F9DA4" w:rsidR="005422E5" w:rsidRPr="00D246FB" w:rsidRDefault="00DB71A4" w:rsidP="00B96D5B">
            <w:pPr>
              <w:pStyle w:val="acctfourfigures"/>
              <w:tabs>
                <w:tab w:val="clear" w:pos="765"/>
                <w:tab w:val="decimal" w:pos="793"/>
              </w:tabs>
              <w:spacing w:line="240" w:lineRule="auto"/>
              <w:ind w:left="-180" w:right="-208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34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559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746</w:t>
            </w:r>
          </w:p>
        </w:tc>
        <w:tc>
          <w:tcPr>
            <w:tcW w:w="262" w:type="dxa"/>
            <w:gridSpan w:val="2"/>
            <w:vAlign w:val="bottom"/>
          </w:tcPr>
          <w:p w14:paraId="41A41C97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13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E9A126" w14:textId="749B6FD0" w:rsidR="005422E5" w:rsidRPr="00D246FB" w:rsidRDefault="00DB71A4" w:rsidP="005422E5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left="-180" w:right="-70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28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307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368</w:t>
            </w:r>
          </w:p>
        </w:tc>
        <w:tc>
          <w:tcPr>
            <w:tcW w:w="243" w:type="dxa"/>
            <w:vAlign w:val="bottom"/>
          </w:tcPr>
          <w:p w14:paraId="50D815E8" w14:textId="77777777" w:rsidR="005422E5" w:rsidRPr="00D246FB" w:rsidRDefault="005422E5" w:rsidP="005422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  <w:tab w:val="decimal" w:pos="800"/>
              </w:tabs>
              <w:spacing w:after="0" w:line="240" w:lineRule="auto"/>
              <w:ind w:left="-180" w:right="-158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</w:p>
        </w:tc>
        <w:tc>
          <w:tcPr>
            <w:tcW w:w="1017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CD3CBA" w14:textId="11ECC0E1" w:rsidR="005422E5" w:rsidRPr="00D246FB" w:rsidRDefault="00DB71A4" w:rsidP="001F2D1F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80" w:right="-137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890</w:t>
            </w:r>
            <w:r w:rsidR="00D92460" w:rsidRPr="00D246FB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211</w:t>
            </w:r>
          </w:p>
        </w:tc>
        <w:tc>
          <w:tcPr>
            <w:tcW w:w="244" w:type="dxa"/>
            <w:vAlign w:val="bottom"/>
          </w:tcPr>
          <w:p w14:paraId="389F5E13" w14:textId="77777777" w:rsidR="005422E5" w:rsidRPr="00D246FB" w:rsidRDefault="005422E5" w:rsidP="005422E5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180" w:right="-156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023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E8C2B6" w14:textId="0E3F4DF7" w:rsidR="005422E5" w:rsidRPr="00D246FB" w:rsidRDefault="00DB71A4" w:rsidP="001F2D1F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80" w:right="-137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3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420</w:t>
            </w:r>
            <w:r w:rsidR="005422E5"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402</w:t>
            </w:r>
          </w:p>
        </w:tc>
      </w:tr>
      <w:tr w:rsidR="00F813C9" w:rsidRPr="00D246FB" w14:paraId="63848A8E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2B03CBB3" w14:textId="77777777" w:rsidR="00D23C8C" w:rsidRPr="00D246FB" w:rsidRDefault="00D23C8C" w:rsidP="00506CA7">
            <w:pPr>
              <w:spacing w:line="340" w:lineRule="exact"/>
              <w:ind w:right="-79"/>
              <w:jc w:val="right"/>
              <w:rPr>
                <w:rFonts w:ascii="Angsana New" w:hAnsi="Angsana New"/>
                <w:b/>
                <w:bCs/>
                <w:i/>
                <w:iCs/>
                <w:sz w:val="25"/>
                <w:szCs w:val="25"/>
              </w:rPr>
            </w:pPr>
            <w:r w:rsidRPr="00D246FB">
              <w:rPr>
                <w:rFonts w:ascii="Angsana New" w:hAnsi="Angsana New" w:hint="cs"/>
                <w:sz w:val="25"/>
                <w:szCs w:val="25"/>
              </w:rPr>
              <w:lastRenderedPageBreak/>
              <w:br w:type="page"/>
            </w:r>
          </w:p>
        </w:tc>
        <w:tc>
          <w:tcPr>
            <w:tcW w:w="12051" w:type="dxa"/>
            <w:gridSpan w:val="40"/>
            <w:vAlign w:val="bottom"/>
          </w:tcPr>
          <w:p w14:paraId="4BAA68D5" w14:textId="77777777" w:rsidR="00D23C8C" w:rsidRPr="00D246FB" w:rsidRDefault="00D23C8C" w:rsidP="00506CA7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งบการเงินเฉพาะกิจการ</w:t>
            </w:r>
          </w:p>
        </w:tc>
      </w:tr>
      <w:tr w:rsidR="00F813C9" w:rsidRPr="00D246FB" w14:paraId="64F5B480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6EC46391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454" w:type="dxa"/>
            <w:gridSpan w:val="3"/>
            <w:vAlign w:val="bottom"/>
          </w:tcPr>
          <w:p w14:paraId="7F2CA6C9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  <w:lang w:bidi="th-TH"/>
              </w:rPr>
              <w:t>สัดส่วน</w:t>
            </w:r>
          </w:p>
        </w:tc>
        <w:tc>
          <w:tcPr>
            <w:tcW w:w="178" w:type="dxa"/>
            <w:vAlign w:val="bottom"/>
          </w:tcPr>
          <w:p w14:paraId="6F07699F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87" w:type="dxa"/>
            <w:gridSpan w:val="7"/>
            <w:vAlign w:val="bottom"/>
          </w:tcPr>
          <w:p w14:paraId="0A6BFBAA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01" w:type="dxa"/>
            <w:vAlign w:val="bottom"/>
          </w:tcPr>
          <w:p w14:paraId="6BA268D2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48" w:type="dxa"/>
            <w:gridSpan w:val="7"/>
            <w:vAlign w:val="bottom"/>
          </w:tcPr>
          <w:p w14:paraId="509C25BE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78" w:type="dxa"/>
            <w:vAlign w:val="bottom"/>
          </w:tcPr>
          <w:p w14:paraId="1160C1C5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05" w:type="dxa"/>
            <w:gridSpan w:val="5"/>
            <w:shd w:val="clear" w:color="auto" w:fill="auto"/>
            <w:vAlign w:val="bottom"/>
          </w:tcPr>
          <w:p w14:paraId="47F64A94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78" w:type="dxa"/>
            <w:gridSpan w:val="2"/>
            <w:vAlign w:val="bottom"/>
          </w:tcPr>
          <w:p w14:paraId="4E97E974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74" w:type="dxa"/>
            <w:gridSpan w:val="6"/>
            <w:shd w:val="clear" w:color="auto" w:fill="auto"/>
            <w:vAlign w:val="bottom"/>
          </w:tcPr>
          <w:p w14:paraId="34E3F13D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27AA92CB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870" w:type="dxa"/>
            <w:gridSpan w:val="6"/>
            <w:shd w:val="clear" w:color="auto" w:fill="auto"/>
            <w:vAlign w:val="bottom"/>
          </w:tcPr>
          <w:p w14:paraId="55CE4339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</w:tr>
      <w:tr w:rsidR="00F813C9" w:rsidRPr="00D246FB" w14:paraId="59D4F908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411A87B0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454" w:type="dxa"/>
            <w:gridSpan w:val="3"/>
            <w:vAlign w:val="bottom"/>
          </w:tcPr>
          <w:p w14:paraId="31D44813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  <w:lang w:bidi="th-TH"/>
              </w:rPr>
              <w:t>ความเป็นเจ้าของ</w:t>
            </w:r>
          </w:p>
        </w:tc>
        <w:tc>
          <w:tcPr>
            <w:tcW w:w="178" w:type="dxa"/>
            <w:vAlign w:val="bottom"/>
          </w:tcPr>
          <w:p w14:paraId="37DDD246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87" w:type="dxa"/>
            <w:gridSpan w:val="7"/>
            <w:vAlign w:val="bottom"/>
          </w:tcPr>
          <w:p w14:paraId="53D8AB4F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ทุนชำระแล้ว</w:t>
            </w:r>
          </w:p>
        </w:tc>
        <w:tc>
          <w:tcPr>
            <w:tcW w:w="201" w:type="dxa"/>
            <w:vAlign w:val="bottom"/>
          </w:tcPr>
          <w:p w14:paraId="3A30D469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48" w:type="dxa"/>
            <w:gridSpan w:val="7"/>
            <w:vAlign w:val="bottom"/>
          </w:tcPr>
          <w:p w14:paraId="7E518A65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ราคาทุน</w:t>
            </w:r>
          </w:p>
        </w:tc>
        <w:tc>
          <w:tcPr>
            <w:tcW w:w="178" w:type="dxa"/>
            <w:vAlign w:val="bottom"/>
          </w:tcPr>
          <w:p w14:paraId="1937451F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05" w:type="dxa"/>
            <w:gridSpan w:val="5"/>
            <w:shd w:val="clear" w:color="auto" w:fill="auto"/>
            <w:vAlign w:val="bottom"/>
          </w:tcPr>
          <w:p w14:paraId="7863769F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การด้อยค่า</w:t>
            </w:r>
          </w:p>
        </w:tc>
        <w:tc>
          <w:tcPr>
            <w:tcW w:w="178" w:type="dxa"/>
            <w:gridSpan w:val="2"/>
            <w:vAlign w:val="bottom"/>
          </w:tcPr>
          <w:p w14:paraId="1ACAB317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974" w:type="dxa"/>
            <w:gridSpan w:val="6"/>
            <w:shd w:val="clear" w:color="auto" w:fill="auto"/>
            <w:vAlign w:val="bottom"/>
          </w:tcPr>
          <w:p w14:paraId="6D45409C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ราคาทุน</w:t>
            </w:r>
            <w:r w:rsidRPr="00D246FB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-</w:t>
            </w:r>
            <w:r w:rsidRPr="00D246FB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สุทธิ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4CC96E9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870" w:type="dxa"/>
            <w:gridSpan w:val="6"/>
            <w:shd w:val="clear" w:color="auto" w:fill="auto"/>
            <w:vAlign w:val="bottom"/>
          </w:tcPr>
          <w:p w14:paraId="07C63467" w14:textId="77777777" w:rsidR="008F1D01" w:rsidRPr="00D246FB" w:rsidRDefault="005101C5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  <w:lang w:val="en-US" w:bidi="th-TH"/>
              </w:rPr>
              <w:t>เงินปันผลรับ</w:t>
            </w:r>
            <w:r w:rsidR="006B6A89" w:rsidRPr="00D246FB">
              <w:rPr>
                <w:rFonts w:ascii="Angsana New" w:hAnsi="Angsana New" w:hint="cs"/>
                <w:sz w:val="25"/>
                <w:szCs w:val="25"/>
                <w:cs/>
                <w:lang w:bidi="th-TH"/>
              </w:rPr>
              <w:t>สำหรับปี</w:t>
            </w:r>
          </w:p>
        </w:tc>
      </w:tr>
      <w:tr w:rsidR="00F813C9" w:rsidRPr="00D246FB" w14:paraId="27F387CC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5A6288CA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642" w:type="dxa"/>
            <w:vAlign w:val="bottom"/>
          </w:tcPr>
          <w:p w14:paraId="112681E8" w14:textId="57F930C6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812" w:type="dxa"/>
            <w:gridSpan w:val="2"/>
            <w:vAlign w:val="bottom"/>
          </w:tcPr>
          <w:p w14:paraId="0D525090" w14:textId="28BE46B5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  <w:tc>
          <w:tcPr>
            <w:tcW w:w="178" w:type="dxa"/>
            <w:vAlign w:val="bottom"/>
          </w:tcPr>
          <w:p w14:paraId="29E96F64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7B632950" w14:textId="17CEEE1C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188" w:type="dxa"/>
            <w:gridSpan w:val="2"/>
            <w:vAlign w:val="bottom"/>
          </w:tcPr>
          <w:p w14:paraId="2634E809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896" w:type="dxa"/>
            <w:gridSpan w:val="2"/>
            <w:vAlign w:val="bottom"/>
          </w:tcPr>
          <w:p w14:paraId="56B6726A" w14:textId="7E30418C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  <w:tc>
          <w:tcPr>
            <w:tcW w:w="201" w:type="dxa"/>
            <w:vAlign w:val="bottom"/>
          </w:tcPr>
          <w:p w14:paraId="305041D9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11FAE68B" w14:textId="33E2B710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178" w:type="dxa"/>
            <w:vAlign w:val="bottom"/>
          </w:tcPr>
          <w:p w14:paraId="616B2BA0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67757DC0" w14:textId="56B3F20B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  <w:tc>
          <w:tcPr>
            <w:tcW w:w="178" w:type="dxa"/>
            <w:vAlign w:val="bottom"/>
          </w:tcPr>
          <w:p w14:paraId="21662CC8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67D0BC10" w14:textId="110D2A9E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DCB8F9F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1551B07D" w14:textId="4DEC2955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  <w:tc>
          <w:tcPr>
            <w:tcW w:w="178" w:type="dxa"/>
            <w:gridSpan w:val="2"/>
            <w:vAlign w:val="bottom"/>
          </w:tcPr>
          <w:p w14:paraId="79EC6A32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7DB3089B" w14:textId="6085A6B6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85E19AB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2D0B9C99" w14:textId="3DE74A24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1836D81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1A0CB220" w14:textId="3503E54B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2563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41A3B4E" w14:textId="77777777" w:rsidR="008F1D01" w:rsidRPr="00D246FB" w:rsidRDefault="008F1D01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2D621CB1" w14:textId="5F941A19" w:rsidR="008F1D01" w:rsidRPr="00D246FB" w:rsidRDefault="00DB71A4" w:rsidP="008F1D01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2562</w:t>
            </w:r>
          </w:p>
        </w:tc>
      </w:tr>
      <w:tr w:rsidR="00F813C9" w:rsidRPr="00D246FB" w14:paraId="320BF9C3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290"/>
        </w:trPr>
        <w:tc>
          <w:tcPr>
            <w:tcW w:w="3314" w:type="dxa"/>
            <w:vAlign w:val="bottom"/>
          </w:tcPr>
          <w:p w14:paraId="44AD5A40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454" w:type="dxa"/>
            <w:gridSpan w:val="3"/>
            <w:vAlign w:val="bottom"/>
          </w:tcPr>
          <w:p w14:paraId="496C2B7B" w14:textId="77777777" w:rsidR="008F1D01" w:rsidRPr="00D246FB" w:rsidRDefault="008F1D01" w:rsidP="008F1D01">
            <w:pPr>
              <w:spacing w:line="340" w:lineRule="exact"/>
              <w:jc w:val="center"/>
              <w:rPr>
                <w:rFonts w:ascii="Angsana New" w:hAnsi="Angsana New"/>
                <w:i/>
                <w:iCs/>
                <w:sz w:val="25"/>
                <w:szCs w:val="25"/>
              </w:rPr>
            </w:pPr>
            <w:r w:rsidRPr="00D246FB">
              <w:rPr>
                <w:rFonts w:ascii="Angsana New" w:hAnsi="Angsana New" w:hint="cs"/>
                <w:i/>
                <w:iCs/>
                <w:sz w:val="25"/>
                <w:szCs w:val="25"/>
                <w:cs/>
              </w:rPr>
              <w:t>(ร้อยละ)</w:t>
            </w:r>
          </w:p>
        </w:tc>
        <w:tc>
          <w:tcPr>
            <w:tcW w:w="178" w:type="dxa"/>
            <w:vAlign w:val="bottom"/>
          </w:tcPr>
          <w:p w14:paraId="55CCEC8B" w14:textId="77777777" w:rsidR="008F1D01" w:rsidRPr="00D246FB" w:rsidRDefault="008F1D01" w:rsidP="008F1D01">
            <w:pPr>
              <w:spacing w:line="340" w:lineRule="exac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419" w:type="dxa"/>
            <w:gridSpan w:val="36"/>
            <w:vAlign w:val="bottom"/>
          </w:tcPr>
          <w:p w14:paraId="319B68B0" w14:textId="77777777" w:rsidR="008F1D01" w:rsidRPr="00D246FB" w:rsidRDefault="008F1D01" w:rsidP="008F1D01">
            <w:pPr>
              <w:spacing w:line="340" w:lineRule="exact"/>
              <w:jc w:val="center"/>
              <w:rPr>
                <w:rFonts w:ascii="Angsana New" w:hAnsi="Angsana New"/>
                <w:i/>
                <w:iCs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25"/>
                <w:szCs w:val="25"/>
                <w:cs/>
              </w:rPr>
              <w:t>(พันบาท)</w:t>
            </w:r>
          </w:p>
        </w:tc>
      </w:tr>
      <w:tr w:rsidR="00F813C9" w:rsidRPr="00D246FB" w14:paraId="5FECA2EF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317"/>
        </w:trPr>
        <w:tc>
          <w:tcPr>
            <w:tcW w:w="3314" w:type="dxa"/>
            <w:vAlign w:val="bottom"/>
          </w:tcPr>
          <w:p w14:paraId="10796ECE" w14:textId="77777777" w:rsidR="00254E92" w:rsidRPr="00D246FB" w:rsidRDefault="00254E92" w:rsidP="004A45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5"/>
                <w:szCs w:val="25"/>
                <w:cs/>
              </w:rPr>
              <w:t>บริษัทร่วม</w:t>
            </w:r>
          </w:p>
        </w:tc>
        <w:tc>
          <w:tcPr>
            <w:tcW w:w="642" w:type="dxa"/>
            <w:vAlign w:val="bottom"/>
          </w:tcPr>
          <w:p w14:paraId="1D9C9AD2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1BEC36CB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vAlign w:val="bottom"/>
          </w:tcPr>
          <w:p w14:paraId="4FFECEAE" w14:textId="77777777" w:rsidR="00254E92" w:rsidRPr="00D246FB" w:rsidRDefault="00254E92" w:rsidP="00254E92">
            <w:pPr>
              <w:spacing w:line="340" w:lineRule="exac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7D4BC73E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5F279427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0C6B751C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201" w:type="dxa"/>
            <w:vAlign w:val="bottom"/>
          </w:tcPr>
          <w:p w14:paraId="11787DF4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5684B7C1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3C8A5735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22405BE8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1A1289FB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54442C96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566F5E7E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0988E61D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gridSpan w:val="2"/>
            <w:vAlign w:val="bottom"/>
          </w:tcPr>
          <w:p w14:paraId="63F08DF2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1E826B96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C6617D6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43AD2503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6471CDBD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7CEEA9D7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6AF6A9AB" w14:textId="77777777" w:rsidR="00254E92" w:rsidRPr="00D246FB" w:rsidRDefault="00254E92" w:rsidP="00254E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right="-58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13D7FC09" w14:textId="77777777" w:rsidR="00254E92" w:rsidRPr="00D246FB" w:rsidRDefault="00254E92" w:rsidP="00254E92">
            <w:pPr>
              <w:pStyle w:val="acctfourfigures"/>
              <w:tabs>
                <w:tab w:val="clear" w:pos="765"/>
                <w:tab w:val="decimal" w:pos="623"/>
              </w:tabs>
              <w:spacing w:line="240" w:lineRule="atLeast"/>
              <w:ind w:right="-102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</w:tr>
      <w:tr w:rsidR="00DD12C1" w:rsidRPr="00D246FB" w14:paraId="3B35FC29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14339779" w14:textId="77777777" w:rsidR="00DD12C1" w:rsidRPr="00D246FB" w:rsidRDefault="00DD12C1" w:rsidP="00DD12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บริษัท เฟิร์ส โคราช วินด์ จำกัด</w:t>
            </w:r>
          </w:p>
        </w:tc>
        <w:tc>
          <w:tcPr>
            <w:tcW w:w="642" w:type="dxa"/>
            <w:vAlign w:val="bottom"/>
          </w:tcPr>
          <w:p w14:paraId="1A46BEF9" w14:textId="79017CB6" w:rsidR="00DD12C1" w:rsidRPr="00D246FB" w:rsidRDefault="00DB71A4" w:rsidP="00DD12C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</w:p>
        </w:tc>
        <w:tc>
          <w:tcPr>
            <w:tcW w:w="812" w:type="dxa"/>
            <w:gridSpan w:val="2"/>
            <w:vAlign w:val="bottom"/>
          </w:tcPr>
          <w:p w14:paraId="27190AE9" w14:textId="1341F530" w:rsidR="00DD12C1" w:rsidRPr="00D246FB" w:rsidRDefault="00DB71A4" w:rsidP="00DD12C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</w:p>
        </w:tc>
        <w:tc>
          <w:tcPr>
            <w:tcW w:w="178" w:type="dxa"/>
            <w:vAlign w:val="bottom"/>
          </w:tcPr>
          <w:p w14:paraId="06C445D2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32B72D1B" w14:textId="2516FE18" w:rsidR="00DD12C1" w:rsidRPr="00D246FB" w:rsidRDefault="00DB71A4" w:rsidP="00DD12C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996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020</w:t>
            </w:r>
          </w:p>
        </w:tc>
        <w:tc>
          <w:tcPr>
            <w:tcW w:w="178" w:type="dxa"/>
            <w:vAlign w:val="bottom"/>
          </w:tcPr>
          <w:p w14:paraId="384A37E8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right="5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124F839E" w14:textId="34D7689B" w:rsidR="00DD12C1" w:rsidRPr="00D246FB" w:rsidRDefault="00DB71A4" w:rsidP="00DD12C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996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020</w:t>
            </w:r>
          </w:p>
        </w:tc>
        <w:tc>
          <w:tcPr>
            <w:tcW w:w="201" w:type="dxa"/>
            <w:vAlign w:val="bottom"/>
          </w:tcPr>
          <w:p w14:paraId="0F79110E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328FF298" w14:textId="77B68BF0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399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204</w:t>
            </w:r>
          </w:p>
        </w:tc>
        <w:tc>
          <w:tcPr>
            <w:tcW w:w="178" w:type="dxa"/>
            <w:vAlign w:val="bottom"/>
          </w:tcPr>
          <w:p w14:paraId="575A8703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46FA571B" w14:textId="682EF4BC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399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204</w:t>
            </w:r>
          </w:p>
        </w:tc>
        <w:tc>
          <w:tcPr>
            <w:tcW w:w="178" w:type="dxa"/>
            <w:vAlign w:val="bottom"/>
          </w:tcPr>
          <w:p w14:paraId="0CEC788F" w14:textId="77777777" w:rsidR="00DD12C1" w:rsidRPr="00D246FB" w:rsidRDefault="00DD12C1" w:rsidP="00DD12C1">
            <w:pPr>
              <w:spacing w:line="340" w:lineRule="exac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66D9BFF1" w14:textId="77777777" w:rsidR="00DD12C1" w:rsidRPr="00D246FB" w:rsidRDefault="00DD12C1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AA57105" w14:textId="77777777" w:rsidR="00DD12C1" w:rsidRPr="00D246FB" w:rsidRDefault="00DD12C1" w:rsidP="00DD12C1">
            <w:pPr>
              <w:spacing w:line="340" w:lineRule="exac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47ED98F2" w14:textId="77777777" w:rsidR="00DD12C1" w:rsidRPr="00D246FB" w:rsidRDefault="00DD12C1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01114460" w14:textId="77777777" w:rsidR="00DD12C1" w:rsidRPr="00D246FB" w:rsidRDefault="00DD12C1" w:rsidP="00DD12C1">
            <w:pPr>
              <w:tabs>
                <w:tab w:val="decimal" w:pos="735"/>
              </w:tabs>
              <w:jc w:val="center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0E78BCCB" w14:textId="42DBE903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399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204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8EF67C7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236D0CD5" w14:textId="6E320408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399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204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99206C5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621A80AA" w14:textId="7D08275B" w:rsidR="00DD12C1" w:rsidRPr="00D246FB" w:rsidRDefault="00DB71A4" w:rsidP="00DD12C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10</w:t>
            </w:r>
            <w:r w:rsidR="00B61DDF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600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DC6F671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44E90A1E" w14:textId="74533BE7" w:rsidR="00DD12C1" w:rsidRPr="00D246FB" w:rsidRDefault="00DB71A4" w:rsidP="00DD12C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395</w:t>
            </w:r>
          </w:p>
        </w:tc>
      </w:tr>
      <w:tr w:rsidR="00DD12C1" w:rsidRPr="00D246FB" w14:paraId="11230501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211793E1" w14:textId="77777777" w:rsidR="00DD12C1" w:rsidRPr="00D246FB" w:rsidRDefault="00DD12C1" w:rsidP="00DD12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บริษัท เค.อาร์.ทู จำกัด</w:t>
            </w:r>
          </w:p>
        </w:tc>
        <w:tc>
          <w:tcPr>
            <w:tcW w:w="642" w:type="dxa"/>
            <w:vAlign w:val="bottom"/>
          </w:tcPr>
          <w:p w14:paraId="2090D031" w14:textId="7D3FD072" w:rsidR="00DD12C1" w:rsidRPr="00D246FB" w:rsidRDefault="00DB71A4" w:rsidP="00DD12C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</w:p>
        </w:tc>
        <w:tc>
          <w:tcPr>
            <w:tcW w:w="812" w:type="dxa"/>
            <w:gridSpan w:val="2"/>
            <w:vAlign w:val="bottom"/>
          </w:tcPr>
          <w:p w14:paraId="6E8FBD24" w14:textId="0F113934" w:rsidR="00DD12C1" w:rsidRPr="00D246FB" w:rsidRDefault="00DB71A4" w:rsidP="00DD12C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</w:p>
        </w:tc>
        <w:tc>
          <w:tcPr>
            <w:tcW w:w="178" w:type="dxa"/>
            <w:vAlign w:val="bottom"/>
          </w:tcPr>
          <w:p w14:paraId="1B580A03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1B84D95A" w14:textId="14A5662E" w:rsidR="00DD12C1" w:rsidRPr="00D246FB" w:rsidRDefault="00DB71A4" w:rsidP="00DD12C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827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52931761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6FF4BB3A" w14:textId="4612AF6E" w:rsidR="00DD12C1" w:rsidRPr="00D246FB" w:rsidRDefault="00DB71A4" w:rsidP="00DD12C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827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201" w:type="dxa"/>
            <w:vAlign w:val="bottom"/>
          </w:tcPr>
          <w:p w14:paraId="1ABF9BDB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43CAD6BB" w14:textId="32586FEB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365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400</w:t>
            </w:r>
          </w:p>
        </w:tc>
        <w:tc>
          <w:tcPr>
            <w:tcW w:w="178" w:type="dxa"/>
            <w:vAlign w:val="bottom"/>
          </w:tcPr>
          <w:p w14:paraId="579CAA49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303D9101" w14:textId="3F0BED75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365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400</w:t>
            </w:r>
          </w:p>
        </w:tc>
        <w:tc>
          <w:tcPr>
            <w:tcW w:w="178" w:type="dxa"/>
            <w:vAlign w:val="bottom"/>
          </w:tcPr>
          <w:p w14:paraId="44F0AF13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60795254" w14:textId="77777777" w:rsidR="00DD12C1" w:rsidRPr="00D246FB" w:rsidRDefault="00DD12C1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95845F8" w14:textId="77777777" w:rsidR="00DD12C1" w:rsidRPr="00D246FB" w:rsidRDefault="00DD12C1" w:rsidP="00DD12C1">
            <w:pPr>
              <w:spacing w:line="340" w:lineRule="exac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3A8112B0" w14:textId="77777777" w:rsidR="00DD12C1" w:rsidRPr="00D246FB" w:rsidRDefault="00DD12C1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04B6AA61" w14:textId="77777777" w:rsidR="00DD12C1" w:rsidRPr="00D246FB" w:rsidRDefault="00DD12C1" w:rsidP="00DD12C1">
            <w:pPr>
              <w:tabs>
                <w:tab w:val="decimal" w:pos="735"/>
              </w:tabs>
              <w:jc w:val="center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6EB306CE" w14:textId="15AA3750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365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518F62F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09A951E7" w14:textId="5417B7B1" w:rsidR="00DD12C1" w:rsidRPr="00D246FB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365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FB7C2D1" w14:textId="77777777" w:rsidR="00DD12C1" w:rsidRPr="00D246FB" w:rsidRDefault="00DD12C1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07B992BD" w14:textId="62CFA072" w:rsidR="00DD12C1" w:rsidRPr="00D246FB" w:rsidRDefault="00DB71A4" w:rsidP="00DD12C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5</w:t>
            </w:r>
            <w:r w:rsidR="00B61DDF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600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53F02B9" w14:textId="77777777" w:rsidR="00DD12C1" w:rsidRPr="00D246FB" w:rsidRDefault="00DD12C1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0D58578A" w14:textId="42AA1519" w:rsidR="00DD12C1" w:rsidRPr="00D246FB" w:rsidRDefault="00DB71A4" w:rsidP="00DD12C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19</w:t>
            </w:r>
            <w:r w:rsidR="00DD12C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598</w:t>
            </w:r>
          </w:p>
        </w:tc>
      </w:tr>
      <w:tr w:rsidR="00B61DDF" w:rsidRPr="00D246FB" w14:paraId="52835FBA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</w:tcPr>
          <w:p w14:paraId="0783AFDD" w14:textId="557266EE" w:rsidR="00B61DDF" w:rsidRPr="00D246FB" w:rsidRDefault="00B61DDF" w:rsidP="005163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sz w:val="25"/>
                <w:szCs w:val="25"/>
              </w:rPr>
            </w:pPr>
            <w:r w:rsidRPr="00D246FB">
              <w:rPr>
                <w:rFonts w:ascii="Angsana New" w:hAnsi="Angsana New"/>
                <w:sz w:val="25"/>
                <w:szCs w:val="25"/>
                <w:cs/>
              </w:rPr>
              <w:t>บริษัท นอร์ทเทิร์น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Pr="00D246FB">
              <w:rPr>
                <w:rFonts w:ascii="Angsana New" w:hAnsi="Angsana New"/>
                <w:sz w:val="25"/>
                <w:szCs w:val="25"/>
                <w:cs/>
              </w:rPr>
              <w:t>บางกอกโมโนเรล จำกัด</w:t>
            </w:r>
            <w:r w:rsidR="00B62A98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**</w:t>
            </w:r>
          </w:p>
        </w:tc>
        <w:tc>
          <w:tcPr>
            <w:tcW w:w="642" w:type="dxa"/>
            <w:vAlign w:val="bottom"/>
          </w:tcPr>
          <w:p w14:paraId="61FE631C" w14:textId="0BB2AE38" w:rsidR="00B61DDF" w:rsidRPr="00D246FB" w:rsidRDefault="00DB71A4" w:rsidP="007A6DFC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10</w:t>
            </w:r>
          </w:p>
        </w:tc>
        <w:tc>
          <w:tcPr>
            <w:tcW w:w="812" w:type="dxa"/>
            <w:gridSpan w:val="2"/>
            <w:vAlign w:val="bottom"/>
          </w:tcPr>
          <w:p w14:paraId="772D215B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19658763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</w:tcPr>
          <w:p w14:paraId="6707A705" w14:textId="051B753B" w:rsidR="00B61DDF" w:rsidRPr="00D246FB" w:rsidRDefault="00DB71A4" w:rsidP="007A6DFC">
            <w:pPr>
              <w:pStyle w:val="acctfourfigures"/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11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800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2B9F64A7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1CE51B7C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80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01" w:type="dxa"/>
            <w:vAlign w:val="bottom"/>
          </w:tcPr>
          <w:p w14:paraId="1C5C1C19" w14:textId="77777777" w:rsidR="00B61DDF" w:rsidRPr="00D246FB" w:rsidRDefault="00B61DDF" w:rsidP="007A6DFC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</w:tcPr>
          <w:p w14:paraId="14AE9977" w14:textId="36664737" w:rsidR="00B61DDF" w:rsidRPr="00D246FB" w:rsidRDefault="00DB71A4" w:rsidP="007A6DFC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180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09422E6B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4AFB7D96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D0DBE9B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0356155B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87DFDC2" w14:textId="77777777" w:rsidR="00B61DDF" w:rsidRPr="00D246FB" w:rsidRDefault="00B61DDF" w:rsidP="007A6DFC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347CA9B5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2D87615E" w14:textId="77777777" w:rsidR="00B61DDF" w:rsidRPr="00D246FB" w:rsidRDefault="00B61DDF" w:rsidP="007A6DFC">
            <w:pPr>
              <w:tabs>
                <w:tab w:val="decimal" w:pos="735"/>
              </w:tabs>
              <w:jc w:val="center"/>
              <w:rPr>
                <w:rFonts w:ascii="Angsana New" w:hAnsi="Angsana New"/>
                <w:b/>
                <w:bCs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</w:tcPr>
          <w:p w14:paraId="3DAF1A1B" w14:textId="443AAC7F" w:rsidR="00B61DDF" w:rsidRPr="00D246FB" w:rsidRDefault="00DB71A4" w:rsidP="007A6DFC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180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189582D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0D086C13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726D173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473DDEC3" w14:textId="77777777" w:rsidR="00B61DDF" w:rsidRPr="00D246FB" w:rsidRDefault="00B61DDF" w:rsidP="006E3DD4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B97C6F4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78B85435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B61DDF" w:rsidRPr="00D246FB" w14:paraId="70665BD9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</w:tcPr>
          <w:p w14:paraId="14FC40C2" w14:textId="20E38DCE" w:rsidR="00B61DDF" w:rsidRPr="00D246FB" w:rsidRDefault="00B61DDF" w:rsidP="007A6D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sz w:val="25"/>
                <w:szCs w:val="25"/>
              </w:rPr>
            </w:pPr>
            <w:r w:rsidRPr="00D246FB">
              <w:rPr>
                <w:rFonts w:ascii="Angsana New" w:hAnsi="Angsana New"/>
                <w:sz w:val="25"/>
                <w:szCs w:val="25"/>
                <w:cs/>
              </w:rPr>
              <w:t>บริษัท อีสเทิร์น บางกอกโมโนเรล จำกัด</w:t>
            </w:r>
            <w:r w:rsidR="00B62A98">
              <w:rPr>
                <w:rFonts w:ascii="Angsana New" w:hAnsi="Angsana New" w:hint="cs"/>
                <w:sz w:val="25"/>
                <w:szCs w:val="25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**</w:t>
            </w:r>
          </w:p>
        </w:tc>
        <w:tc>
          <w:tcPr>
            <w:tcW w:w="642" w:type="dxa"/>
            <w:vAlign w:val="bottom"/>
          </w:tcPr>
          <w:p w14:paraId="2C4D1251" w14:textId="486BC6F0" w:rsidR="00B61DDF" w:rsidRPr="00D246FB" w:rsidRDefault="00DB71A4" w:rsidP="007A6DFC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10</w:t>
            </w:r>
          </w:p>
        </w:tc>
        <w:tc>
          <w:tcPr>
            <w:tcW w:w="812" w:type="dxa"/>
            <w:gridSpan w:val="2"/>
            <w:vAlign w:val="bottom"/>
          </w:tcPr>
          <w:p w14:paraId="23C47DFA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4219D69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</w:tcPr>
          <w:p w14:paraId="58A0AAD2" w14:textId="5A80FCE7" w:rsidR="00B61DDF" w:rsidRPr="00D246FB" w:rsidRDefault="00DB71A4" w:rsidP="007A6DFC">
            <w:pPr>
              <w:pStyle w:val="acctfourfigures"/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12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26C626C9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1ACAC776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80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01" w:type="dxa"/>
            <w:vAlign w:val="bottom"/>
          </w:tcPr>
          <w:p w14:paraId="7052B68E" w14:textId="77777777" w:rsidR="00B61DDF" w:rsidRPr="00D246FB" w:rsidRDefault="00B61DDF" w:rsidP="007A6DFC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tcBorders>
              <w:bottom w:val="single" w:sz="4" w:space="0" w:color="auto"/>
            </w:tcBorders>
          </w:tcPr>
          <w:p w14:paraId="30326ABC" w14:textId="56D0DF37" w:rsidR="00B61DDF" w:rsidRPr="00D246FB" w:rsidRDefault="00DB71A4" w:rsidP="007A6DFC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200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19357F99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tcBorders>
              <w:bottom w:val="single" w:sz="4" w:space="0" w:color="auto"/>
            </w:tcBorders>
            <w:vAlign w:val="bottom"/>
          </w:tcPr>
          <w:p w14:paraId="346CC722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C201FD1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771852C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90EA035" w14:textId="77777777" w:rsidR="00B61DDF" w:rsidRPr="00D246FB" w:rsidRDefault="00B61DDF" w:rsidP="007A6DFC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24E613" w14:textId="77777777" w:rsidR="00B61DDF" w:rsidRPr="00D246FB" w:rsidRDefault="00B61DDF" w:rsidP="007A6DF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6F9B320E" w14:textId="77777777" w:rsidR="00B61DDF" w:rsidRPr="00D246FB" w:rsidRDefault="00B61DDF" w:rsidP="007A6DFC">
            <w:pPr>
              <w:tabs>
                <w:tab w:val="decimal" w:pos="735"/>
              </w:tabs>
              <w:jc w:val="center"/>
              <w:rPr>
                <w:rFonts w:ascii="Angsana New" w:hAnsi="Angsana New"/>
                <w:b/>
                <w:bCs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FDC240B" w14:textId="51A58A30" w:rsidR="00B61DDF" w:rsidRPr="00D246FB" w:rsidRDefault="00DB71A4" w:rsidP="007A6DFC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200</w:t>
            </w:r>
            <w:r w:rsidR="00B61DDF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5F95A3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CFC4750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5488B46" w14:textId="77777777" w:rsidR="00B61DDF" w:rsidRPr="00D246FB" w:rsidRDefault="00B61DDF" w:rsidP="007A6DFC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B13D3A6" w14:textId="77777777" w:rsidR="00B61DDF" w:rsidRPr="00D246FB" w:rsidRDefault="00B61DDF" w:rsidP="006E3DD4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2AB4B45" w14:textId="77777777" w:rsidR="00B61DDF" w:rsidRPr="00D246FB" w:rsidRDefault="00B61DDF" w:rsidP="007A6D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0733FE0" w14:textId="77777777" w:rsidR="00B61DDF" w:rsidRPr="00D246FB" w:rsidRDefault="00B61DDF" w:rsidP="007A6DFC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B61DDF" w:rsidRPr="00EB5737" w14:paraId="26A3BA01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21DE8E1E" w14:textId="77777777" w:rsidR="00B61DDF" w:rsidRPr="00EB5737" w:rsidRDefault="00B61DDF" w:rsidP="00DD12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 w:right="-171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รวม</w:t>
            </w:r>
          </w:p>
        </w:tc>
        <w:tc>
          <w:tcPr>
            <w:tcW w:w="642" w:type="dxa"/>
            <w:vAlign w:val="bottom"/>
          </w:tcPr>
          <w:p w14:paraId="71FED928" w14:textId="77777777" w:rsidR="00B61DDF" w:rsidRPr="00EB5737" w:rsidRDefault="00B61DDF" w:rsidP="00DD12C1">
            <w:pPr>
              <w:pStyle w:val="acctfourfigures"/>
              <w:tabs>
                <w:tab w:val="clear" w:pos="765"/>
                <w:tab w:val="decimal" w:pos="180"/>
              </w:tabs>
              <w:spacing w:line="240" w:lineRule="atLeast"/>
              <w:ind w:left="-79" w:right="-151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58DDBF94" w14:textId="77777777" w:rsidR="00B61DDF" w:rsidRPr="00EB5737" w:rsidRDefault="00B61DDF" w:rsidP="00DD12C1">
            <w:pPr>
              <w:pStyle w:val="acctfourfigures"/>
              <w:tabs>
                <w:tab w:val="clear" w:pos="765"/>
                <w:tab w:val="decimal" w:pos="180"/>
              </w:tabs>
              <w:spacing w:line="240" w:lineRule="atLeast"/>
              <w:ind w:left="-79" w:right="-151"/>
              <w:jc w:val="center"/>
              <w:rPr>
                <w:rFonts w:ascii="Angsana New" w:hAnsi="Angsana New"/>
                <w:b/>
                <w:bCs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4E0B67E8" w14:textId="77777777" w:rsidR="00B61DDF" w:rsidRPr="00EB5737" w:rsidRDefault="00B61DDF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269E12A3" w14:textId="77777777" w:rsidR="00B61DDF" w:rsidRPr="00EB5737" w:rsidRDefault="00B61DDF" w:rsidP="00DD12C1">
            <w:pPr>
              <w:pStyle w:val="acctfourfigures"/>
              <w:tabs>
                <w:tab w:val="clear" w:pos="765"/>
                <w:tab w:val="decimal" w:pos="745"/>
              </w:tabs>
              <w:spacing w:line="240" w:lineRule="atLeast"/>
              <w:ind w:left="-79" w:right="-253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193DCB83" w14:textId="77777777" w:rsidR="00B61DDF" w:rsidRPr="00EB5737" w:rsidRDefault="00B61DDF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72B52153" w14:textId="77777777" w:rsidR="00B61DDF" w:rsidRPr="00EB5737" w:rsidRDefault="00B61DDF" w:rsidP="00DD12C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</w:p>
        </w:tc>
        <w:tc>
          <w:tcPr>
            <w:tcW w:w="201" w:type="dxa"/>
            <w:vAlign w:val="bottom"/>
          </w:tcPr>
          <w:p w14:paraId="29CC6AF5" w14:textId="77777777" w:rsidR="00B61DDF" w:rsidRPr="00EB5737" w:rsidRDefault="00B61DDF" w:rsidP="00DD12C1">
            <w:pPr>
              <w:tabs>
                <w:tab w:val="decimal" w:pos="735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3011F2" w14:textId="27F07B9E" w:rsidR="00B61DDF" w:rsidRPr="00EB5737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3</w:t>
            </w:r>
            <w:r w:rsidR="00B61DDF"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144</w:t>
            </w:r>
            <w:r w:rsidR="00B61DDF"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604</w:t>
            </w:r>
          </w:p>
        </w:tc>
        <w:tc>
          <w:tcPr>
            <w:tcW w:w="178" w:type="dxa"/>
            <w:vAlign w:val="bottom"/>
          </w:tcPr>
          <w:p w14:paraId="292D3BB2" w14:textId="77777777" w:rsidR="00B61DDF" w:rsidRPr="00EB5737" w:rsidRDefault="00B61DDF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57D9C8" w14:textId="4EB39CA1" w:rsidR="00B61DDF" w:rsidRPr="00EB5737" w:rsidRDefault="00DB71A4" w:rsidP="00DD12C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108" w:right="-182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764</w:t>
            </w:r>
            <w:r w:rsidR="00B61DDF"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604</w:t>
            </w:r>
          </w:p>
        </w:tc>
        <w:tc>
          <w:tcPr>
            <w:tcW w:w="178" w:type="dxa"/>
            <w:vAlign w:val="bottom"/>
          </w:tcPr>
          <w:p w14:paraId="104A9764" w14:textId="77777777" w:rsidR="00B61DDF" w:rsidRPr="00EB5737" w:rsidRDefault="00B61DDF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89E809E" w14:textId="77777777" w:rsidR="00B61DDF" w:rsidRPr="00EB5737" w:rsidRDefault="00B61DDF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3B8E419" w14:textId="77777777" w:rsidR="00B61DDF" w:rsidRPr="00EB5737" w:rsidRDefault="00B61DDF" w:rsidP="00DD12C1">
            <w:pPr>
              <w:spacing w:line="340" w:lineRule="exac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135D7D" w14:textId="77777777" w:rsidR="00B61DDF" w:rsidRPr="00EB5737" w:rsidRDefault="00B61DDF" w:rsidP="00DD12C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7CF6460B" w14:textId="77777777" w:rsidR="00B61DDF" w:rsidRPr="00EB5737" w:rsidRDefault="00B61DDF" w:rsidP="00DD12C1">
            <w:pPr>
              <w:tabs>
                <w:tab w:val="decimal" w:pos="735"/>
              </w:tabs>
              <w:jc w:val="center"/>
              <w:rPr>
                <w:rFonts w:ascii="Angsana New" w:hAnsi="Angsana New"/>
                <w:b/>
                <w:bCs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EEA18B3" w14:textId="789C74BE" w:rsidR="00B61DDF" w:rsidRPr="00EB5737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3</w:t>
            </w:r>
            <w:r w:rsidR="00B61DDF"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144</w:t>
            </w:r>
            <w:r w:rsidR="00B61DDF"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604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5C23284" w14:textId="77777777" w:rsidR="00B61DDF" w:rsidRPr="00EB5737" w:rsidRDefault="00B61DDF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618C13A" w14:textId="40177C31" w:rsidR="00B61DDF" w:rsidRPr="00EB5737" w:rsidRDefault="00DB71A4" w:rsidP="00DD12C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764</w:t>
            </w:r>
            <w:r w:rsidR="00B61DDF"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604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EB9AEA7" w14:textId="77777777" w:rsidR="00B61DDF" w:rsidRPr="00EB5737" w:rsidRDefault="00B61DDF" w:rsidP="00DD12C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46E1BAD" w14:textId="140307A7" w:rsidR="00B61DDF" w:rsidRPr="00EB5737" w:rsidRDefault="00DB71A4" w:rsidP="003137FD">
            <w:pPr>
              <w:pStyle w:val="acctfourfigures"/>
              <w:tabs>
                <w:tab w:val="clear" w:pos="765"/>
                <w:tab w:val="decimal" w:pos="676"/>
              </w:tabs>
              <w:spacing w:line="240" w:lineRule="auto"/>
              <w:ind w:left="-63" w:right="-7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16</w:t>
            </w:r>
            <w:r w:rsidR="00B61DDF"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EB5737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200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F28A1FA" w14:textId="77777777" w:rsidR="00B61DDF" w:rsidRPr="00EB5737" w:rsidRDefault="00B61DDF" w:rsidP="00DD12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4DABD7A" w14:textId="4296C305" w:rsidR="00B61DDF" w:rsidRPr="00EB5737" w:rsidRDefault="00DB71A4" w:rsidP="00DD12C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44</w:t>
            </w:r>
            <w:r w:rsidR="00B61DDF" w:rsidRPr="00EB5737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,</w:t>
            </w:r>
            <w:r w:rsidRPr="00EB5737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993</w:t>
            </w:r>
          </w:p>
        </w:tc>
      </w:tr>
      <w:tr w:rsidR="007B11C9" w:rsidRPr="00B80E09" w14:paraId="011C22B2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107"/>
        </w:trPr>
        <w:tc>
          <w:tcPr>
            <w:tcW w:w="3314" w:type="dxa"/>
            <w:vAlign w:val="bottom"/>
          </w:tcPr>
          <w:p w14:paraId="7223732E" w14:textId="77777777" w:rsidR="007B11C9" w:rsidRPr="00B80E09" w:rsidRDefault="007B11C9" w:rsidP="007B1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642" w:type="dxa"/>
            <w:vAlign w:val="bottom"/>
          </w:tcPr>
          <w:p w14:paraId="55069C1A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799F7CF7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768A02AB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27954C8A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vAlign w:val="bottom"/>
          </w:tcPr>
          <w:p w14:paraId="25A60BB2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6E1B8307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01" w:type="dxa"/>
            <w:vAlign w:val="bottom"/>
          </w:tcPr>
          <w:p w14:paraId="307E9BCE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79" w:type="dxa"/>
            <w:gridSpan w:val="3"/>
            <w:tcBorders>
              <w:top w:val="double" w:sz="4" w:space="0" w:color="auto"/>
            </w:tcBorders>
            <w:vAlign w:val="bottom"/>
          </w:tcPr>
          <w:p w14:paraId="042BF5D9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78" w:type="dxa"/>
            <w:vAlign w:val="bottom"/>
          </w:tcPr>
          <w:p w14:paraId="2583284D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91" w:type="dxa"/>
            <w:gridSpan w:val="3"/>
            <w:tcBorders>
              <w:top w:val="double" w:sz="4" w:space="0" w:color="auto"/>
            </w:tcBorders>
            <w:vAlign w:val="bottom"/>
          </w:tcPr>
          <w:p w14:paraId="33ADDABB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78" w:type="dxa"/>
            <w:vAlign w:val="bottom"/>
          </w:tcPr>
          <w:p w14:paraId="2FACF9B9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48" w:type="dxa"/>
            <w:gridSpan w:val="2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9F4F41E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6545E86E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79" w:type="dxa"/>
            <w:gridSpan w:val="2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5F2B361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gridSpan w:val="2"/>
            <w:vAlign w:val="bottom"/>
          </w:tcPr>
          <w:p w14:paraId="0AD86DE7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97" w:type="dxa"/>
            <w:gridSpan w:val="2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BFCEC58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103B301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97" w:type="dxa"/>
            <w:gridSpan w:val="3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5F6E855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0C3BDCD9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42" w:type="dxa"/>
            <w:gridSpan w:val="3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F942DBF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22ABEC14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88C8020" w14:textId="77777777" w:rsidR="007B11C9" w:rsidRPr="00B80E09" w:rsidRDefault="007B11C9" w:rsidP="00EB57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7B11C9" w:rsidRPr="00D246FB" w14:paraId="26F09CB5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2F6BBCB0" w14:textId="77777777" w:rsidR="007B11C9" w:rsidRPr="00D246FB" w:rsidRDefault="007B11C9" w:rsidP="007B1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b/>
                <w:bCs/>
                <w:i/>
                <w:iCs/>
                <w:sz w:val="25"/>
                <w:szCs w:val="25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5"/>
                <w:szCs w:val="25"/>
                <w:cs/>
              </w:rPr>
              <w:t>การร่วมค้า</w:t>
            </w:r>
          </w:p>
        </w:tc>
        <w:tc>
          <w:tcPr>
            <w:tcW w:w="642" w:type="dxa"/>
            <w:vAlign w:val="bottom"/>
          </w:tcPr>
          <w:p w14:paraId="5332845A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540C62EC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vAlign w:val="bottom"/>
          </w:tcPr>
          <w:p w14:paraId="7A3BE161" w14:textId="77777777" w:rsidR="007B11C9" w:rsidRPr="00D246FB" w:rsidRDefault="007B11C9" w:rsidP="007B1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66424AC9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745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vAlign w:val="bottom"/>
          </w:tcPr>
          <w:p w14:paraId="183BE74D" w14:textId="77777777" w:rsidR="007B11C9" w:rsidRPr="00D246FB" w:rsidRDefault="007B11C9" w:rsidP="007B1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4D252620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01" w:type="dxa"/>
            <w:vAlign w:val="bottom"/>
          </w:tcPr>
          <w:p w14:paraId="25347976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6924638E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79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340C2790" w14:textId="77777777" w:rsidR="007B11C9" w:rsidRPr="00D246FB" w:rsidRDefault="007B11C9" w:rsidP="007B11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51568525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477"/>
                <w:tab w:val="decimal" w:pos="730"/>
              </w:tabs>
              <w:spacing w:line="240" w:lineRule="atLeast"/>
              <w:ind w:left="-79" w:right="-156"/>
              <w:jc w:val="both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7F3EC15E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258D26B1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33120B60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564B28C2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gridSpan w:val="2"/>
            <w:vAlign w:val="bottom"/>
          </w:tcPr>
          <w:p w14:paraId="1C676DE0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46EEE438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5B61AE0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4631D7BF" w14:textId="77777777" w:rsidR="007B11C9" w:rsidRPr="00D246FB" w:rsidRDefault="007B11C9" w:rsidP="007B11C9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80" w:right="-20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012E8219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7041A609" w14:textId="77777777" w:rsidR="007B11C9" w:rsidRPr="00D246FB" w:rsidRDefault="007B11C9" w:rsidP="007B1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340" w:lineRule="exact"/>
              <w:ind w:left="-131" w:right="-70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218BA6E0" w14:textId="77777777" w:rsidR="007B11C9" w:rsidRPr="00D246FB" w:rsidRDefault="007B11C9" w:rsidP="007B11C9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058DAB48" w14:textId="77777777" w:rsidR="007B11C9" w:rsidRPr="00D246FB" w:rsidRDefault="007B11C9" w:rsidP="007B11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340" w:lineRule="exact"/>
              <w:ind w:left="-131" w:right="-70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091921" w:rsidRPr="00D246FB" w14:paraId="16CA9D68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77B8A464" w14:textId="77777777" w:rsidR="00091921" w:rsidRPr="00D246FB" w:rsidRDefault="00091921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บริษัท ชูบุราชบุรี อีเลคทริคเซอร์วิส</w:t>
            </w:r>
            <w:r w:rsidRPr="00D246FB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จำกัด</w:t>
            </w:r>
          </w:p>
        </w:tc>
        <w:tc>
          <w:tcPr>
            <w:tcW w:w="642" w:type="dxa"/>
            <w:vAlign w:val="bottom"/>
          </w:tcPr>
          <w:p w14:paraId="01878BF7" w14:textId="564E0DCC" w:rsidR="00091921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50</w:t>
            </w:r>
          </w:p>
        </w:tc>
        <w:tc>
          <w:tcPr>
            <w:tcW w:w="812" w:type="dxa"/>
            <w:gridSpan w:val="2"/>
            <w:vAlign w:val="bottom"/>
          </w:tcPr>
          <w:p w14:paraId="48112B1E" w14:textId="05DF003B" w:rsidR="00091921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50</w:t>
            </w:r>
          </w:p>
        </w:tc>
        <w:tc>
          <w:tcPr>
            <w:tcW w:w="178" w:type="dxa"/>
            <w:vAlign w:val="bottom"/>
          </w:tcPr>
          <w:p w14:paraId="55AFF411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5A331122" w14:textId="5EC241B5" w:rsidR="00091921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742520D6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4F69A9A0" w14:textId="3BCCE117" w:rsidR="00091921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201" w:type="dxa"/>
            <w:vAlign w:val="bottom"/>
          </w:tcPr>
          <w:p w14:paraId="239D50F1" w14:textId="77777777" w:rsidR="00091921" w:rsidRPr="00D246FB" w:rsidRDefault="00091921" w:rsidP="00091921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65370404" w14:textId="36BD350D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0AA1FED3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03B99150" w14:textId="56970933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0108676F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3A74B7BC" w14:textId="77777777" w:rsidR="00091921" w:rsidRPr="00D246FB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AB979CC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28824587" w14:textId="77777777" w:rsidR="00091921" w:rsidRPr="00D246FB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28B20B49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5167AEAF" w14:textId="34363F65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1A54E23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0DB35109" w14:textId="27277D95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3388237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19E83773" w14:textId="71FC40EB" w:rsidR="00091921" w:rsidRPr="00D246FB" w:rsidRDefault="00DB71A4" w:rsidP="00511E1C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20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CA3E47B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36813B3E" w14:textId="5373AD7F" w:rsidR="00091921" w:rsidRPr="00D246FB" w:rsidRDefault="00DB71A4" w:rsidP="0009192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</w:tr>
      <w:tr w:rsidR="00091921" w:rsidRPr="00D246FB" w14:paraId="69FC7B58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299"/>
        </w:trPr>
        <w:tc>
          <w:tcPr>
            <w:tcW w:w="3314" w:type="dxa"/>
            <w:vAlign w:val="bottom"/>
          </w:tcPr>
          <w:p w14:paraId="76055720" w14:textId="77777777" w:rsidR="00091921" w:rsidRPr="00D246FB" w:rsidRDefault="00091921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20"/>
                <w:tab w:val="left" w:pos="210"/>
                <w:tab w:val="left" w:pos="375"/>
              </w:tabs>
              <w:ind w:right="-70"/>
              <w:rPr>
                <w:rFonts w:ascii="Angsana New" w:hAnsi="Angsana New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บริษัท เซาท์อีสท์ เอเชีย</w:t>
            </w:r>
            <w:r w:rsidRPr="00D246FB">
              <w:rPr>
                <w:rFonts w:ascii="Angsana New" w:hAnsi="Angsana New" w:hint="cs"/>
                <w:sz w:val="25"/>
                <w:szCs w:val="25"/>
              </w:rPr>
              <w:t xml:space="preserve"> </w:t>
            </w:r>
            <w:r w:rsidRPr="00D246FB">
              <w:rPr>
                <w:rFonts w:ascii="Angsana New" w:hAnsi="Angsana New" w:hint="cs"/>
                <w:sz w:val="25"/>
                <w:szCs w:val="25"/>
                <w:cs/>
              </w:rPr>
              <w:t>เอนเนอร์จี จำกัด</w:t>
            </w:r>
          </w:p>
        </w:tc>
        <w:tc>
          <w:tcPr>
            <w:tcW w:w="642" w:type="dxa"/>
            <w:vAlign w:val="bottom"/>
          </w:tcPr>
          <w:p w14:paraId="45EC573E" w14:textId="5A4FEFD0" w:rsidR="00091921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33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33</w:t>
            </w:r>
          </w:p>
        </w:tc>
        <w:tc>
          <w:tcPr>
            <w:tcW w:w="812" w:type="dxa"/>
            <w:gridSpan w:val="2"/>
            <w:vAlign w:val="bottom"/>
          </w:tcPr>
          <w:p w14:paraId="16DBBFAA" w14:textId="7E419151" w:rsidR="00091921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33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33</w:t>
            </w:r>
          </w:p>
        </w:tc>
        <w:tc>
          <w:tcPr>
            <w:tcW w:w="178" w:type="dxa"/>
            <w:vAlign w:val="bottom"/>
          </w:tcPr>
          <w:p w14:paraId="0754A3F2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55221D74" w14:textId="20051400" w:rsidR="00091921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606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750</w:t>
            </w:r>
          </w:p>
        </w:tc>
        <w:tc>
          <w:tcPr>
            <w:tcW w:w="178" w:type="dxa"/>
            <w:vAlign w:val="bottom"/>
          </w:tcPr>
          <w:p w14:paraId="18D0E13B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205D521A" w14:textId="221A28F8" w:rsidR="00091921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606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750</w:t>
            </w:r>
          </w:p>
        </w:tc>
        <w:tc>
          <w:tcPr>
            <w:tcW w:w="201" w:type="dxa"/>
            <w:vAlign w:val="bottom"/>
          </w:tcPr>
          <w:p w14:paraId="372375BB" w14:textId="77777777" w:rsidR="00091921" w:rsidRPr="00D246FB" w:rsidRDefault="00091921" w:rsidP="00091921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666848F2" w14:textId="37F6731D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250</w:t>
            </w:r>
          </w:p>
        </w:tc>
        <w:tc>
          <w:tcPr>
            <w:tcW w:w="178" w:type="dxa"/>
            <w:vAlign w:val="bottom"/>
          </w:tcPr>
          <w:p w14:paraId="49C346BA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637D2D1A" w14:textId="2FD4368A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250</w:t>
            </w:r>
          </w:p>
        </w:tc>
        <w:tc>
          <w:tcPr>
            <w:tcW w:w="178" w:type="dxa"/>
            <w:vAlign w:val="bottom"/>
          </w:tcPr>
          <w:p w14:paraId="54382EFD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0A6F7302" w14:textId="77777777" w:rsidR="00091921" w:rsidRPr="00D246FB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09BD80F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25BCAA77" w14:textId="77777777" w:rsidR="00091921" w:rsidRPr="00D246FB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51E46A2D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42CA1D1C" w14:textId="6F492847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ECB9010" w14:textId="77777777" w:rsidR="00091921" w:rsidRPr="00D246FB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4262AE4C" w14:textId="30C29E13" w:rsidR="00091921" w:rsidRPr="00D246FB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202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5EC57672" w14:textId="77777777" w:rsidR="00091921" w:rsidRPr="00D246FB" w:rsidRDefault="00091921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79" w:right="-156"/>
              <w:jc w:val="both"/>
              <w:rPr>
                <w:rFonts w:ascii="Angsana New" w:hAnsi="Angsana New"/>
                <w:sz w:val="25"/>
                <w:szCs w:val="25"/>
                <w:lang w:bidi="th-TH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585DCF46" w14:textId="21AC8E71" w:rsidR="00091921" w:rsidRPr="00D246FB" w:rsidRDefault="00DB71A4" w:rsidP="0009192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143</w:t>
            </w:r>
            <w:r w:rsidR="00511E1C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146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1E5A4CC" w14:textId="77777777" w:rsidR="00091921" w:rsidRPr="00D246FB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01EFDCF6" w14:textId="68AD0C51" w:rsidR="00091921" w:rsidRPr="00D246FB" w:rsidRDefault="00DB71A4" w:rsidP="0009192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218</w:t>
            </w:r>
            <w:r w:rsidR="00091921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023</w:t>
            </w:r>
          </w:p>
        </w:tc>
      </w:tr>
      <w:tr w:rsidR="00511E1C" w:rsidRPr="00D246FB" w14:paraId="6E4FF879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299"/>
        </w:trPr>
        <w:tc>
          <w:tcPr>
            <w:tcW w:w="3314" w:type="dxa"/>
            <w:vAlign w:val="bottom"/>
          </w:tcPr>
          <w:p w14:paraId="1614BEBB" w14:textId="77777777" w:rsidR="00511E1C" w:rsidRPr="00D246FB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สมาร์ท อินฟราเนท จำกัด</w:t>
            </w:r>
          </w:p>
        </w:tc>
        <w:tc>
          <w:tcPr>
            <w:tcW w:w="642" w:type="dxa"/>
            <w:vAlign w:val="bottom"/>
          </w:tcPr>
          <w:p w14:paraId="34E5DBA9" w14:textId="1A7E4813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51</w:t>
            </w:r>
          </w:p>
        </w:tc>
        <w:tc>
          <w:tcPr>
            <w:tcW w:w="812" w:type="dxa"/>
            <w:gridSpan w:val="2"/>
            <w:vAlign w:val="bottom"/>
          </w:tcPr>
          <w:p w14:paraId="7128A00F" w14:textId="7F089CB5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51</w:t>
            </w:r>
          </w:p>
        </w:tc>
        <w:tc>
          <w:tcPr>
            <w:tcW w:w="178" w:type="dxa"/>
            <w:vAlign w:val="bottom"/>
          </w:tcPr>
          <w:p w14:paraId="3E914C18" w14:textId="77777777" w:rsidR="00511E1C" w:rsidRPr="00D246FB" w:rsidRDefault="00511E1C" w:rsidP="00091921">
            <w:pPr>
              <w:tabs>
                <w:tab w:val="clear" w:pos="454"/>
              </w:tabs>
              <w:spacing w:line="340" w:lineRule="exact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67211D3E" w14:textId="39F85A75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550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vAlign w:val="bottom"/>
          </w:tcPr>
          <w:p w14:paraId="7C6BBC45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4C22A0B9" w14:textId="0F0F4A82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201" w:type="dxa"/>
            <w:vAlign w:val="bottom"/>
          </w:tcPr>
          <w:p w14:paraId="677CA435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33B47EA4" w14:textId="126CE999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280</w:t>
            </w:r>
            <w:r w:rsidR="00511E1C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500</w:t>
            </w:r>
          </w:p>
        </w:tc>
        <w:tc>
          <w:tcPr>
            <w:tcW w:w="178" w:type="dxa"/>
            <w:vAlign w:val="bottom"/>
          </w:tcPr>
          <w:p w14:paraId="2E6B16F2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5D5C12AF" w14:textId="3B1CAFF0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510</w:t>
            </w:r>
          </w:p>
        </w:tc>
        <w:tc>
          <w:tcPr>
            <w:tcW w:w="178" w:type="dxa"/>
            <w:vAlign w:val="bottom"/>
          </w:tcPr>
          <w:p w14:paraId="3045BC6F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7E5AC7A3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BA9A5D5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364BD2B1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15DEA2F3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191E052B" w14:textId="773501B4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280</w:t>
            </w:r>
            <w:r w:rsidR="00511E1C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500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FB901A3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67809AD6" w14:textId="49270003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510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BC0EEAA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4390D151" w14:textId="77777777" w:rsidR="00511E1C" w:rsidRPr="00D246FB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25BAD6EF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0BD465BF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511E1C" w:rsidRPr="00D246FB" w14:paraId="09EB8CBE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  <w:trHeight w:val="299"/>
        </w:trPr>
        <w:tc>
          <w:tcPr>
            <w:tcW w:w="3314" w:type="dxa"/>
            <w:shd w:val="clear" w:color="auto" w:fill="auto"/>
            <w:vAlign w:val="bottom"/>
          </w:tcPr>
          <w:p w14:paraId="0CFC1A9E" w14:textId="77777777" w:rsidR="00511E1C" w:rsidRPr="00D246FB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5"/>
                <w:szCs w:val="25"/>
                <w:cs/>
              </w:rPr>
              <w:t>บริษัท ติงส์ ออน เน็ต จำกัด</w:t>
            </w:r>
          </w:p>
        </w:tc>
        <w:tc>
          <w:tcPr>
            <w:tcW w:w="642" w:type="dxa"/>
            <w:shd w:val="clear" w:color="auto" w:fill="auto"/>
            <w:vAlign w:val="bottom"/>
          </w:tcPr>
          <w:p w14:paraId="3E95DF2A" w14:textId="25111F6F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35</w:t>
            </w:r>
          </w:p>
        </w:tc>
        <w:tc>
          <w:tcPr>
            <w:tcW w:w="812" w:type="dxa"/>
            <w:gridSpan w:val="2"/>
            <w:shd w:val="clear" w:color="auto" w:fill="auto"/>
            <w:vAlign w:val="bottom"/>
          </w:tcPr>
          <w:p w14:paraId="169F17D7" w14:textId="317D62D9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35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06254D1" w14:textId="77777777" w:rsidR="00511E1C" w:rsidRPr="00D246FB" w:rsidRDefault="00511E1C" w:rsidP="00091921">
            <w:pPr>
              <w:tabs>
                <w:tab w:val="clear" w:pos="454"/>
              </w:tabs>
              <w:spacing w:line="340" w:lineRule="exact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shd w:val="clear" w:color="auto" w:fill="auto"/>
            <w:vAlign w:val="bottom"/>
          </w:tcPr>
          <w:p w14:paraId="075CBB3C" w14:textId="05F9436F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133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0B879017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shd w:val="clear" w:color="auto" w:fill="auto"/>
            <w:vAlign w:val="bottom"/>
          </w:tcPr>
          <w:p w14:paraId="6AAF8B09" w14:textId="45AE0601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133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000</w:t>
            </w:r>
          </w:p>
        </w:tc>
        <w:tc>
          <w:tcPr>
            <w:tcW w:w="201" w:type="dxa"/>
            <w:shd w:val="clear" w:color="auto" w:fill="auto"/>
            <w:vAlign w:val="bottom"/>
          </w:tcPr>
          <w:p w14:paraId="6B75B973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shd w:val="clear" w:color="auto" w:fill="auto"/>
            <w:vAlign w:val="bottom"/>
          </w:tcPr>
          <w:p w14:paraId="1E58612C" w14:textId="12A5A510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180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018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F949A25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1" w:type="dxa"/>
            <w:gridSpan w:val="3"/>
            <w:shd w:val="clear" w:color="auto" w:fill="auto"/>
            <w:vAlign w:val="bottom"/>
          </w:tcPr>
          <w:p w14:paraId="42EA4A05" w14:textId="3334E2B2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180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018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1266DB8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2A4C05C2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185BC1E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428EA02B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shd w:val="clear" w:color="auto" w:fill="auto"/>
            <w:vAlign w:val="bottom"/>
          </w:tcPr>
          <w:p w14:paraId="74A36038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cs/>
                <w:lang w:val="en-GB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3AAF32F0" w14:textId="5B7A0417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180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018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E41FEEC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74DD867D" w14:textId="2D23C5E8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180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018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17D52D5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6FDFA518" w14:textId="77777777" w:rsidR="00511E1C" w:rsidRPr="00D246FB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1CD8353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7433FFDC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cs/>
                <w:lang w:bidi="th-TH"/>
              </w:rPr>
              <w:t>-</w:t>
            </w:r>
          </w:p>
        </w:tc>
      </w:tr>
      <w:tr w:rsidR="00511E1C" w:rsidRPr="00D246FB" w14:paraId="13328E4C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2C830534" w14:textId="6035E83B" w:rsidR="00511E1C" w:rsidRPr="00D246FB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</w:rPr>
            </w:pPr>
            <w:r w:rsidRPr="00D246FB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หินกองเพาเวอร์โฮลดิ้ง จำกัด</w:t>
            </w:r>
            <w:r w:rsidR="000D3296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 xml:space="preserve"> </w:t>
            </w:r>
            <w:r w:rsidR="000D3296">
              <w:rPr>
                <w:rFonts w:ascii="Angsana New" w:hAnsi="Angsana New"/>
                <w:spacing w:val="-4"/>
                <w:sz w:val="25"/>
                <w:szCs w:val="25"/>
              </w:rPr>
              <w:t>*</w:t>
            </w:r>
          </w:p>
        </w:tc>
        <w:tc>
          <w:tcPr>
            <w:tcW w:w="642" w:type="dxa"/>
            <w:vAlign w:val="bottom"/>
          </w:tcPr>
          <w:p w14:paraId="396B6DDD" w14:textId="415630AC" w:rsidR="00511E1C" w:rsidRPr="002631C5" w:rsidRDefault="00DB71A4" w:rsidP="002631C5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/>
                <w:sz w:val="25"/>
                <w:szCs w:val="25"/>
                <w:lang w:bidi="th-TH"/>
              </w:rPr>
              <w:t>51</w:t>
            </w:r>
          </w:p>
        </w:tc>
        <w:tc>
          <w:tcPr>
            <w:tcW w:w="812" w:type="dxa"/>
            <w:gridSpan w:val="2"/>
            <w:vAlign w:val="bottom"/>
          </w:tcPr>
          <w:p w14:paraId="6962862F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uto"/>
              <w:ind w:left="-79" w:right="-133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03C29D2F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5C14BAF6" w14:textId="74643625" w:rsidR="00511E1C" w:rsidRPr="00D246FB" w:rsidRDefault="00DB71A4" w:rsidP="003137FD">
            <w:pPr>
              <w:pStyle w:val="acctfourfigures"/>
              <w:tabs>
                <w:tab w:val="clear" w:pos="765"/>
              </w:tabs>
              <w:spacing w:line="240" w:lineRule="atLeast"/>
              <w:ind w:left="-79" w:right="-268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305</w:t>
            </w:r>
            <w:r w:rsidR="00511E1C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200</w:t>
            </w:r>
          </w:p>
        </w:tc>
        <w:tc>
          <w:tcPr>
            <w:tcW w:w="178" w:type="dxa"/>
            <w:vAlign w:val="bottom"/>
          </w:tcPr>
          <w:p w14:paraId="225553A0" w14:textId="77777777" w:rsidR="00511E1C" w:rsidRPr="00D246FB" w:rsidRDefault="00511E1C" w:rsidP="00091921">
            <w:pPr>
              <w:tabs>
                <w:tab w:val="clear" w:pos="454"/>
              </w:tabs>
              <w:spacing w:line="340" w:lineRule="exact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3E75D5F3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80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01" w:type="dxa"/>
            <w:vAlign w:val="bottom"/>
          </w:tcPr>
          <w:p w14:paraId="499DA74A" w14:textId="77777777" w:rsidR="00511E1C" w:rsidRPr="00D246FB" w:rsidRDefault="00511E1C" w:rsidP="00091921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40279DD2" w14:textId="245ECC67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155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652</w:t>
            </w:r>
          </w:p>
        </w:tc>
        <w:tc>
          <w:tcPr>
            <w:tcW w:w="178" w:type="dxa"/>
            <w:vAlign w:val="bottom"/>
          </w:tcPr>
          <w:p w14:paraId="4ADE5642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4E9FFB11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6A6F93E3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55896E10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4504CA8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679991A2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0974F46F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66D1EE1C" w14:textId="65127419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155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652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EA89352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442880E3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60E564F9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5B5F7C7F" w14:textId="77777777" w:rsidR="00511E1C" w:rsidRPr="00D246FB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937FE62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7426E52B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511E1C" w:rsidRPr="00D246FB" w14:paraId="2A9F7090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1589ADD6" w14:textId="77777777" w:rsidR="00511E1C" w:rsidRPr="00D246FB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อาร์ อี เอ็น โคราช เอนเนอร์ยี่ จำกัด</w:t>
            </w:r>
          </w:p>
        </w:tc>
        <w:tc>
          <w:tcPr>
            <w:tcW w:w="642" w:type="dxa"/>
            <w:vAlign w:val="bottom"/>
          </w:tcPr>
          <w:p w14:paraId="5DDEB55F" w14:textId="5ED5699B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40</w:t>
            </w:r>
          </w:p>
        </w:tc>
        <w:tc>
          <w:tcPr>
            <w:tcW w:w="812" w:type="dxa"/>
            <w:gridSpan w:val="2"/>
            <w:vAlign w:val="bottom"/>
          </w:tcPr>
          <w:p w14:paraId="43E0D40E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333EF0F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1A66E15A" w14:textId="511F63B6" w:rsidR="00511E1C" w:rsidRPr="00D246FB" w:rsidRDefault="00DB71A4" w:rsidP="003137FD">
            <w:pPr>
              <w:pStyle w:val="acctfourfigures"/>
              <w:tabs>
                <w:tab w:val="clear" w:pos="765"/>
              </w:tabs>
              <w:spacing w:line="240" w:lineRule="atLeast"/>
              <w:ind w:left="-79" w:right="-358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25</w:t>
            </w:r>
            <w:r w:rsidR="00511E1C" w:rsidRPr="00D246FB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750</w:t>
            </w:r>
          </w:p>
        </w:tc>
        <w:tc>
          <w:tcPr>
            <w:tcW w:w="178" w:type="dxa"/>
            <w:vAlign w:val="bottom"/>
          </w:tcPr>
          <w:p w14:paraId="77DFF76F" w14:textId="77777777" w:rsidR="00511E1C" w:rsidRPr="00D246FB" w:rsidRDefault="00511E1C" w:rsidP="00091921">
            <w:pPr>
              <w:tabs>
                <w:tab w:val="clear" w:pos="454"/>
              </w:tabs>
              <w:spacing w:line="340" w:lineRule="exact"/>
              <w:ind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662450F0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80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01" w:type="dxa"/>
            <w:vAlign w:val="bottom"/>
          </w:tcPr>
          <w:p w14:paraId="1A41EB85" w14:textId="77777777" w:rsidR="00511E1C" w:rsidRPr="00D246FB" w:rsidRDefault="00511E1C" w:rsidP="00091921">
            <w:pPr>
              <w:tabs>
                <w:tab w:val="clear" w:pos="907"/>
                <w:tab w:val="decimal" w:pos="735"/>
                <w:tab w:val="decimal" w:pos="919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6DF5091B" w14:textId="627D7CE6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10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300</w:t>
            </w:r>
          </w:p>
        </w:tc>
        <w:tc>
          <w:tcPr>
            <w:tcW w:w="178" w:type="dxa"/>
            <w:vAlign w:val="bottom"/>
          </w:tcPr>
          <w:p w14:paraId="6C6B4F0F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6BC4F532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DFF7E04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4D924D39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00A96199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7D11CE8B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2F2DB1E5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070E65E7" w14:textId="027B0E4B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10</w:t>
            </w:r>
            <w:r w:rsidR="00511E1C" w:rsidRPr="00D246FB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E67FBE0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0636999E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7B002AF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3663EDEF" w14:textId="77777777" w:rsidR="00511E1C" w:rsidRPr="00D246FB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2ABB521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00507B86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511E1C" w:rsidRPr="00D246FB" w14:paraId="0AA579D4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41AE1696" w14:textId="77777777" w:rsidR="00511E1C" w:rsidRPr="00D246FB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D246FB">
              <w:rPr>
                <w:rFonts w:ascii="Angsana New" w:hAnsi="Angsana New" w:hint="cs"/>
                <w:spacing w:val="-4"/>
                <w:sz w:val="25"/>
                <w:szCs w:val="25"/>
                <w:cs/>
              </w:rPr>
              <w:t>บริษัท ไฟฟ้า เซเปียน-เซน้ำน้อย จำกัด</w:t>
            </w:r>
          </w:p>
        </w:tc>
        <w:tc>
          <w:tcPr>
            <w:tcW w:w="642" w:type="dxa"/>
            <w:vAlign w:val="bottom"/>
          </w:tcPr>
          <w:p w14:paraId="4EA54B4A" w14:textId="06C9013D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</w:t>
            </w:r>
          </w:p>
        </w:tc>
        <w:tc>
          <w:tcPr>
            <w:tcW w:w="812" w:type="dxa"/>
            <w:gridSpan w:val="2"/>
            <w:vAlign w:val="bottom"/>
          </w:tcPr>
          <w:p w14:paraId="364624B5" w14:textId="25CCE293" w:rsidR="00511E1C" w:rsidRPr="00D246FB" w:rsidRDefault="00DB71A4" w:rsidP="00091921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</w:t>
            </w:r>
          </w:p>
        </w:tc>
        <w:tc>
          <w:tcPr>
            <w:tcW w:w="178" w:type="dxa"/>
            <w:vAlign w:val="bottom"/>
          </w:tcPr>
          <w:p w14:paraId="3BFB10E4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29C3CC34" w14:textId="484EFD6D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094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900</w:t>
            </w:r>
          </w:p>
        </w:tc>
        <w:tc>
          <w:tcPr>
            <w:tcW w:w="178" w:type="dxa"/>
            <w:vAlign w:val="bottom"/>
          </w:tcPr>
          <w:p w14:paraId="577DA468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0A19087F" w14:textId="7FB6CEDF" w:rsidR="00511E1C" w:rsidRPr="00D246FB" w:rsidRDefault="00DB71A4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10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094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900</w:t>
            </w:r>
          </w:p>
        </w:tc>
        <w:tc>
          <w:tcPr>
            <w:tcW w:w="201" w:type="dxa"/>
            <w:vAlign w:val="bottom"/>
          </w:tcPr>
          <w:p w14:paraId="7D679406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09A6AA9C" w14:textId="28094774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523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725</w:t>
            </w:r>
          </w:p>
        </w:tc>
        <w:tc>
          <w:tcPr>
            <w:tcW w:w="178" w:type="dxa"/>
            <w:vAlign w:val="bottom"/>
          </w:tcPr>
          <w:p w14:paraId="59EBE309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4971AB3B" w14:textId="3187352B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523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725</w:t>
            </w:r>
          </w:p>
        </w:tc>
        <w:tc>
          <w:tcPr>
            <w:tcW w:w="178" w:type="dxa"/>
            <w:vAlign w:val="bottom"/>
          </w:tcPr>
          <w:p w14:paraId="28C2E3E8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57ADFD38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8D82130" w14:textId="77777777" w:rsidR="00511E1C" w:rsidRPr="00D246FB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267E1218" w14:textId="77777777" w:rsidR="00511E1C" w:rsidRPr="00D246FB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4D88EC86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4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18E6A74D" w14:textId="0F9A9063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523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725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3ACE78C" w14:textId="77777777" w:rsidR="00511E1C" w:rsidRPr="00D246FB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7B3BD6FF" w14:textId="567E9CF7" w:rsidR="00511E1C" w:rsidRPr="00D246FB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63" w:right="-70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523</w:t>
            </w:r>
            <w:r w:rsidR="00511E1C"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725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1B3FF7B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576"/>
              </w:tabs>
              <w:spacing w:after="0"/>
              <w:ind w:left="-79" w:right="-156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315CDB7D" w14:textId="77777777" w:rsidR="00511E1C" w:rsidRPr="00D246FB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525D2107" w14:textId="77777777" w:rsidR="00511E1C" w:rsidRPr="00D246FB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59C8E27B" w14:textId="77777777" w:rsidR="00511E1C" w:rsidRPr="00D246FB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D246FB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511E1C" w:rsidRPr="00DC5E6A" w14:paraId="69746669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</w:tcPr>
          <w:p w14:paraId="093F7823" w14:textId="77777777" w:rsidR="00511E1C" w:rsidRPr="002631C5" w:rsidRDefault="00511E1C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2631C5">
              <w:rPr>
                <w:rFonts w:ascii="Angsana New" w:hAnsi="Angsana New" w:hint="cs"/>
                <w:spacing w:val="-4"/>
                <w:sz w:val="25"/>
                <w:szCs w:val="25"/>
              </w:rPr>
              <w:t xml:space="preserve">NEXIF RATCH ENERGY SINGAPORE </w:t>
            </w:r>
          </w:p>
        </w:tc>
        <w:tc>
          <w:tcPr>
            <w:tcW w:w="642" w:type="dxa"/>
            <w:vAlign w:val="bottom"/>
          </w:tcPr>
          <w:p w14:paraId="62F07A14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3E884747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8" w:type="dxa"/>
            <w:vAlign w:val="bottom"/>
          </w:tcPr>
          <w:p w14:paraId="0D234BDB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1E21DAF7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13D9F75F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2BF3AF7C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</w:p>
        </w:tc>
        <w:tc>
          <w:tcPr>
            <w:tcW w:w="201" w:type="dxa"/>
            <w:vAlign w:val="bottom"/>
          </w:tcPr>
          <w:p w14:paraId="3E9FF5D3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19A667F6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1FEF06B6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2FE12C64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6C70BB9D" w14:textId="77777777" w:rsidR="00511E1C" w:rsidRPr="002631C5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3BDA5438" w14:textId="77777777" w:rsidR="00511E1C" w:rsidRPr="002631C5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41DDCE9F" w14:textId="77777777" w:rsidR="00511E1C" w:rsidRPr="002631C5" w:rsidRDefault="00511E1C" w:rsidP="00091921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754C8146" w14:textId="77777777" w:rsidR="00511E1C" w:rsidRPr="002631C5" w:rsidRDefault="00511E1C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</w:p>
        </w:tc>
        <w:tc>
          <w:tcPr>
            <w:tcW w:w="178" w:type="dxa"/>
            <w:gridSpan w:val="2"/>
            <w:vAlign w:val="bottom"/>
          </w:tcPr>
          <w:p w14:paraId="130860A1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4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436FC041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12F4732" w14:textId="77777777" w:rsidR="00511E1C" w:rsidRPr="002631C5" w:rsidRDefault="00511E1C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7DCB0ADF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716D18AD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576"/>
              </w:tabs>
              <w:spacing w:after="0"/>
              <w:ind w:left="-79" w:right="-156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015894DF" w14:textId="77777777" w:rsidR="00511E1C" w:rsidRPr="002631C5" w:rsidRDefault="00511E1C" w:rsidP="006E3DD4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</w:p>
        </w:tc>
        <w:tc>
          <w:tcPr>
            <w:tcW w:w="178" w:type="dxa"/>
            <w:shd w:val="clear" w:color="auto" w:fill="auto"/>
            <w:vAlign w:val="bottom"/>
          </w:tcPr>
          <w:p w14:paraId="3E53D167" w14:textId="77777777" w:rsidR="00511E1C" w:rsidRPr="002631C5" w:rsidRDefault="00511E1C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30954492" w14:textId="77777777" w:rsidR="00511E1C" w:rsidRPr="002631C5" w:rsidRDefault="00511E1C" w:rsidP="00091921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</w:p>
        </w:tc>
      </w:tr>
      <w:tr w:rsidR="004A7C5A" w:rsidRPr="00D246FB" w14:paraId="09AA3973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3189AE06" w14:textId="5CC96368" w:rsidR="004A7C5A" w:rsidRPr="004A7C5A" w:rsidRDefault="004A7C5A" w:rsidP="004A7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71"/>
              <w:rPr>
                <w:rFonts w:ascii="Angsana New" w:hAnsi="Angsana New"/>
                <w:spacing w:val="-4"/>
                <w:sz w:val="25"/>
                <w:szCs w:val="25"/>
                <w:cs/>
              </w:rPr>
            </w:pPr>
            <w:r w:rsidRPr="004A7C5A">
              <w:rPr>
                <w:rFonts w:ascii="Angsana New" w:hAnsi="Angsana New" w:hint="cs"/>
                <w:spacing w:val="-6"/>
                <w:sz w:val="25"/>
                <w:szCs w:val="25"/>
              </w:rPr>
              <w:t xml:space="preserve">   PTE. LTD.</w:t>
            </w:r>
            <w:r w:rsidRPr="004A7C5A">
              <w:rPr>
                <w:rFonts w:ascii="Angsana New" w:hAnsi="Angsana New"/>
                <w:spacing w:val="-6"/>
                <w:sz w:val="25"/>
                <w:szCs w:val="25"/>
              </w:rPr>
              <w:t xml:space="preserve"> </w:t>
            </w:r>
            <w:r w:rsidRPr="004A7C5A">
              <w:rPr>
                <w:rFonts w:ascii="Angsana New" w:hAnsi="Angsana New"/>
                <w:i/>
                <w:iCs/>
                <w:spacing w:val="-6"/>
                <w:sz w:val="25"/>
                <w:szCs w:val="25"/>
              </w:rPr>
              <w:t>(</w:t>
            </w:r>
            <w:r w:rsidRPr="004A7C5A">
              <w:rPr>
                <w:rFonts w:ascii="Angsana New" w:hAnsi="Angsana New" w:hint="cs"/>
                <w:i/>
                <w:iCs/>
                <w:spacing w:val="-6"/>
                <w:sz w:val="25"/>
                <w:szCs w:val="25"/>
                <w:cs/>
              </w:rPr>
              <w:t xml:space="preserve">เดิมชื่อ </w:t>
            </w:r>
            <w:r w:rsidRPr="004A7C5A">
              <w:rPr>
                <w:rFonts w:ascii="Angsana New" w:hAnsi="Angsana New"/>
                <w:i/>
                <w:iCs/>
                <w:spacing w:val="-6"/>
                <w:sz w:val="25"/>
                <w:szCs w:val="25"/>
              </w:rPr>
              <w:t>NER Singapore Pte. Ltd.)</w:t>
            </w:r>
          </w:p>
        </w:tc>
        <w:tc>
          <w:tcPr>
            <w:tcW w:w="642" w:type="dxa"/>
            <w:vAlign w:val="bottom"/>
          </w:tcPr>
          <w:p w14:paraId="09E5FAE5" w14:textId="4D7A4C6A" w:rsidR="004A7C5A" w:rsidRPr="002631C5" w:rsidRDefault="004A7C5A" w:rsidP="004A7C5A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49</w:t>
            </w:r>
          </w:p>
        </w:tc>
        <w:tc>
          <w:tcPr>
            <w:tcW w:w="812" w:type="dxa"/>
            <w:gridSpan w:val="2"/>
            <w:vAlign w:val="bottom"/>
          </w:tcPr>
          <w:p w14:paraId="56D6C715" w14:textId="77777777" w:rsidR="004A7C5A" w:rsidRPr="002631C5" w:rsidRDefault="004A7C5A" w:rsidP="004A7C5A">
            <w:pPr>
              <w:pStyle w:val="acctfourfigures"/>
              <w:tabs>
                <w:tab w:val="clear" w:pos="765"/>
              </w:tabs>
              <w:spacing w:line="240" w:lineRule="atLeast"/>
              <w:ind w:left="-79" w:right="-89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08A04AB2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085E4EE2" w14:textId="5D987520" w:rsidR="004A7C5A" w:rsidRPr="002631C5" w:rsidRDefault="004A7C5A" w:rsidP="004A7C5A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 w:rsidRPr="002631C5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136</w:t>
            </w:r>
            <w:r w:rsidRPr="002631C5">
              <w:rPr>
                <w:rFonts w:ascii="Angsana New" w:hAnsi="Angsana New"/>
                <w:sz w:val="25"/>
                <w:szCs w:val="25"/>
                <w:lang w:bidi="th-TH"/>
              </w:rPr>
              <w:t>,</w:t>
            </w: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876</w:t>
            </w:r>
          </w:p>
        </w:tc>
        <w:tc>
          <w:tcPr>
            <w:tcW w:w="178" w:type="dxa"/>
            <w:vAlign w:val="bottom"/>
          </w:tcPr>
          <w:p w14:paraId="2504DAC4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4649608D" w14:textId="77777777" w:rsidR="004A7C5A" w:rsidRPr="002631C5" w:rsidRDefault="004A7C5A" w:rsidP="004A7C5A">
            <w:pPr>
              <w:pStyle w:val="acctfourfigures"/>
              <w:tabs>
                <w:tab w:val="clear" w:pos="765"/>
                <w:tab w:val="decimal" w:pos="480"/>
              </w:tabs>
              <w:spacing w:line="240" w:lineRule="atLeast"/>
              <w:ind w:left="-79" w:right="-253"/>
              <w:rPr>
                <w:rFonts w:ascii="Angsana New" w:hAnsi="Angsana New"/>
                <w:sz w:val="25"/>
                <w:szCs w:val="25"/>
                <w:cs/>
                <w:lang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01" w:type="dxa"/>
            <w:vAlign w:val="bottom"/>
          </w:tcPr>
          <w:p w14:paraId="0809E8C7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vAlign w:val="bottom"/>
          </w:tcPr>
          <w:p w14:paraId="7F33CED0" w14:textId="0BBF3E11" w:rsidR="004A7C5A" w:rsidRPr="002631C5" w:rsidRDefault="004A7C5A" w:rsidP="004A7C5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983,812</w:t>
            </w:r>
          </w:p>
        </w:tc>
        <w:tc>
          <w:tcPr>
            <w:tcW w:w="178" w:type="dxa"/>
            <w:vAlign w:val="bottom"/>
          </w:tcPr>
          <w:p w14:paraId="01920E6F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vAlign w:val="bottom"/>
          </w:tcPr>
          <w:p w14:paraId="5B405804" w14:textId="77777777" w:rsidR="004A7C5A" w:rsidRPr="002631C5" w:rsidRDefault="004A7C5A" w:rsidP="004A7C5A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E7D8B4A" w14:textId="77777777" w:rsidR="004A7C5A" w:rsidRPr="002631C5" w:rsidRDefault="004A7C5A" w:rsidP="004A7C5A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shd w:val="clear" w:color="auto" w:fill="auto"/>
            <w:vAlign w:val="bottom"/>
          </w:tcPr>
          <w:p w14:paraId="41556229" w14:textId="77777777" w:rsidR="004A7C5A" w:rsidRPr="002631C5" w:rsidRDefault="004A7C5A" w:rsidP="004A7C5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03A3954A" w14:textId="77777777" w:rsidR="004A7C5A" w:rsidRPr="002631C5" w:rsidRDefault="004A7C5A" w:rsidP="004A7C5A">
            <w:pPr>
              <w:tabs>
                <w:tab w:val="clear" w:pos="454"/>
                <w:tab w:val="decimal" w:pos="735"/>
              </w:tabs>
              <w:spacing w:line="340" w:lineRule="exact"/>
              <w:ind w:left="-61" w:right="-89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79" w:type="dxa"/>
            <w:gridSpan w:val="2"/>
            <w:shd w:val="clear" w:color="auto" w:fill="auto"/>
            <w:vAlign w:val="bottom"/>
          </w:tcPr>
          <w:p w14:paraId="35A2FBEB" w14:textId="77777777" w:rsidR="004A7C5A" w:rsidRPr="002631C5" w:rsidRDefault="004A7C5A" w:rsidP="004A7C5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48A73D83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4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97" w:type="dxa"/>
            <w:gridSpan w:val="2"/>
            <w:shd w:val="clear" w:color="auto" w:fill="auto"/>
            <w:vAlign w:val="bottom"/>
          </w:tcPr>
          <w:p w14:paraId="52EFADF2" w14:textId="61223061" w:rsidR="004A7C5A" w:rsidRPr="002631C5" w:rsidRDefault="004A7C5A" w:rsidP="004A7C5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/>
                <w:sz w:val="25"/>
                <w:szCs w:val="25"/>
                <w:lang w:val="en-US" w:bidi="th-TH"/>
              </w:rPr>
              <w:t>983,812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FF0F135" w14:textId="77777777" w:rsidR="004A7C5A" w:rsidRPr="002631C5" w:rsidRDefault="004A7C5A" w:rsidP="004A7C5A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shd w:val="clear" w:color="auto" w:fill="auto"/>
            <w:vAlign w:val="bottom"/>
          </w:tcPr>
          <w:p w14:paraId="6962655A" w14:textId="77777777" w:rsidR="004A7C5A" w:rsidRPr="002631C5" w:rsidRDefault="004A7C5A" w:rsidP="004A7C5A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08" w:right="-182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7ED72B7F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576"/>
              </w:tabs>
              <w:spacing w:after="0"/>
              <w:ind w:left="-79" w:right="-156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shd w:val="clear" w:color="auto" w:fill="auto"/>
            <w:vAlign w:val="bottom"/>
          </w:tcPr>
          <w:p w14:paraId="1FACA65E" w14:textId="77777777" w:rsidR="004A7C5A" w:rsidRPr="002631C5" w:rsidRDefault="004A7C5A" w:rsidP="004A7C5A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D77281C" w14:textId="77777777" w:rsidR="004A7C5A" w:rsidRPr="002631C5" w:rsidRDefault="004A7C5A" w:rsidP="004A7C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1F4A8A59" w14:textId="77777777" w:rsidR="004A7C5A" w:rsidRPr="002631C5" w:rsidRDefault="004A7C5A" w:rsidP="004A7C5A">
            <w:pPr>
              <w:pStyle w:val="acctfourfigures"/>
              <w:tabs>
                <w:tab w:val="clear" w:pos="765"/>
                <w:tab w:val="decimal" w:pos="410"/>
              </w:tabs>
              <w:spacing w:line="240" w:lineRule="auto"/>
              <w:ind w:left="-131" w:right="-72"/>
              <w:rPr>
                <w:rFonts w:ascii="Angsana New" w:hAnsi="Angsana New"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sz w:val="25"/>
                <w:szCs w:val="25"/>
                <w:lang w:bidi="th-TH"/>
              </w:rPr>
              <w:t>-</w:t>
            </w:r>
          </w:p>
        </w:tc>
      </w:tr>
      <w:tr w:rsidR="00091921" w:rsidRPr="00D246FB" w14:paraId="1B20E8BE" w14:textId="77777777" w:rsidTr="004A7C5A">
        <w:tblPrEx>
          <w:tblCellMar>
            <w:left w:w="79" w:type="dxa"/>
            <w:right w:w="79" w:type="dxa"/>
          </w:tblCellMar>
          <w:tblLook w:val="0000" w:firstRow="0" w:lastRow="0" w:firstColumn="0" w:lastColumn="0" w:noHBand="0" w:noVBand="0"/>
        </w:tblPrEx>
        <w:trPr>
          <w:gridBefore w:val="1"/>
          <w:wBefore w:w="92" w:type="dxa"/>
          <w:cantSplit/>
        </w:trPr>
        <w:tc>
          <w:tcPr>
            <w:tcW w:w="3314" w:type="dxa"/>
            <w:vAlign w:val="bottom"/>
          </w:tcPr>
          <w:p w14:paraId="626A9E55" w14:textId="77777777" w:rsidR="00091921" w:rsidRPr="002631C5" w:rsidRDefault="00091921" w:rsidP="000919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รวม</w:t>
            </w:r>
          </w:p>
        </w:tc>
        <w:tc>
          <w:tcPr>
            <w:tcW w:w="642" w:type="dxa"/>
            <w:vAlign w:val="bottom"/>
          </w:tcPr>
          <w:p w14:paraId="2F490D81" w14:textId="77777777" w:rsidR="00091921" w:rsidRPr="002631C5" w:rsidRDefault="00091921" w:rsidP="00091921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12" w:type="dxa"/>
            <w:gridSpan w:val="2"/>
            <w:vAlign w:val="bottom"/>
          </w:tcPr>
          <w:p w14:paraId="2097D38D" w14:textId="77777777" w:rsidR="00091921" w:rsidRPr="002631C5" w:rsidRDefault="00091921" w:rsidP="00091921">
            <w:pPr>
              <w:pStyle w:val="acctfourfigures"/>
              <w:tabs>
                <w:tab w:val="clear" w:pos="765"/>
                <w:tab w:val="decimal" w:pos="477"/>
              </w:tabs>
              <w:spacing w:line="240" w:lineRule="atLeast"/>
              <w:ind w:left="-79" w:right="-156"/>
              <w:jc w:val="center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8" w:type="dxa"/>
            <w:vAlign w:val="bottom"/>
          </w:tcPr>
          <w:p w14:paraId="7B9B78D9" w14:textId="77777777" w:rsidR="00091921" w:rsidRPr="002631C5" w:rsidRDefault="00091921" w:rsidP="00091921">
            <w:pPr>
              <w:spacing w:line="340" w:lineRule="exac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903" w:type="dxa"/>
            <w:gridSpan w:val="3"/>
            <w:vAlign w:val="bottom"/>
          </w:tcPr>
          <w:p w14:paraId="1678189E" w14:textId="77777777" w:rsidR="00091921" w:rsidRPr="002631C5" w:rsidRDefault="00091921" w:rsidP="00091921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b/>
                <w:bCs/>
                <w:sz w:val="25"/>
                <w:szCs w:val="25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18551B93" w14:textId="77777777" w:rsidR="00091921" w:rsidRPr="002631C5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79" w:right="5"/>
              <w:jc w:val="right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906" w:type="dxa"/>
            <w:gridSpan w:val="3"/>
            <w:vAlign w:val="bottom"/>
          </w:tcPr>
          <w:p w14:paraId="140F9665" w14:textId="77777777" w:rsidR="00091921" w:rsidRPr="002631C5" w:rsidRDefault="00091921" w:rsidP="00091921">
            <w:pPr>
              <w:pStyle w:val="acctfourfigures"/>
              <w:tabs>
                <w:tab w:val="clear" w:pos="765"/>
                <w:tab w:val="decimal" w:pos="779"/>
              </w:tabs>
              <w:spacing w:line="240" w:lineRule="atLeast"/>
              <w:ind w:left="-79" w:right="-253"/>
              <w:rPr>
                <w:rFonts w:ascii="Angsana New" w:hAnsi="Angsana New"/>
                <w:b/>
                <w:bCs/>
                <w:sz w:val="25"/>
                <w:szCs w:val="25"/>
                <w:cs/>
                <w:lang w:bidi="th-TH"/>
              </w:rPr>
            </w:pPr>
          </w:p>
        </w:tc>
        <w:tc>
          <w:tcPr>
            <w:tcW w:w="201" w:type="dxa"/>
            <w:vAlign w:val="bottom"/>
          </w:tcPr>
          <w:p w14:paraId="350958D0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5"/>
              <w:jc w:val="right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79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A0FF46" w14:textId="5F509BDB" w:rsidR="00091921" w:rsidRPr="002631C5" w:rsidRDefault="00DB71A4" w:rsidP="003137FD">
            <w:pPr>
              <w:pStyle w:val="acctfourfigures"/>
              <w:tabs>
                <w:tab w:val="clear" w:pos="765"/>
                <w:tab w:val="decimal" w:pos="713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6</w:t>
            </w:r>
            <w:r w:rsidR="00B96D5B"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346</w:t>
            </w:r>
            <w:r w:rsidR="00B96D5B"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257</w:t>
            </w:r>
          </w:p>
        </w:tc>
        <w:tc>
          <w:tcPr>
            <w:tcW w:w="178" w:type="dxa"/>
            <w:vAlign w:val="bottom"/>
          </w:tcPr>
          <w:p w14:paraId="356E06DC" w14:textId="77777777" w:rsidR="00091921" w:rsidRPr="002631C5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ind w:left="-79" w:right="-156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1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09E503" w14:textId="577506FF" w:rsidR="00091921" w:rsidRPr="002631C5" w:rsidRDefault="00DB71A4" w:rsidP="00091921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4</w:t>
            </w:r>
            <w:r w:rsidR="00091921"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916</w:t>
            </w:r>
            <w:r w:rsidR="00091921"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503</w:t>
            </w:r>
          </w:p>
        </w:tc>
        <w:tc>
          <w:tcPr>
            <w:tcW w:w="178" w:type="dxa"/>
            <w:vAlign w:val="bottom"/>
          </w:tcPr>
          <w:p w14:paraId="6BA37BAE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9CCA902" w14:textId="77777777" w:rsidR="00091921" w:rsidRPr="002631C5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3B7CBA06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879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AF93B3E" w14:textId="77777777" w:rsidR="00091921" w:rsidRPr="002631C5" w:rsidRDefault="00091921" w:rsidP="0009192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-</w:t>
            </w:r>
          </w:p>
        </w:tc>
        <w:tc>
          <w:tcPr>
            <w:tcW w:w="178" w:type="dxa"/>
            <w:gridSpan w:val="2"/>
            <w:vAlign w:val="bottom"/>
          </w:tcPr>
          <w:p w14:paraId="066282CF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897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40E50B" w14:textId="42630EFB" w:rsidR="00091921" w:rsidRPr="002631C5" w:rsidRDefault="00DB71A4" w:rsidP="004A7C5A">
            <w:pPr>
              <w:pStyle w:val="acctfourfigures"/>
              <w:tabs>
                <w:tab w:val="clear" w:pos="765"/>
                <w:tab w:val="decimal" w:pos="739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6</w:t>
            </w:r>
            <w:r w:rsidR="00B96D5B"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346</w:t>
            </w:r>
            <w:r w:rsidR="00B96D5B"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257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09F800F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97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200879A" w14:textId="1AE2E56D" w:rsidR="00091921" w:rsidRPr="002631C5" w:rsidRDefault="00DB71A4" w:rsidP="00091921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left="-63" w:right="-7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4</w:t>
            </w:r>
            <w:r w:rsidR="00091921"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916</w:t>
            </w:r>
            <w:r w:rsidR="00091921"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503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195F1C14" w14:textId="77777777" w:rsidR="00091921" w:rsidRPr="002631C5" w:rsidRDefault="00091921" w:rsidP="00091921">
            <w:pPr>
              <w:tabs>
                <w:tab w:val="decimal" w:pos="735"/>
              </w:tabs>
              <w:spacing w:line="340" w:lineRule="exact"/>
              <w:ind w:left="-61" w:right="-104"/>
              <w:jc w:val="both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842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0C4EBED" w14:textId="3C3336E3" w:rsidR="00091921" w:rsidRPr="002631C5" w:rsidRDefault="00DB71A4" w:rsidP="0009192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163</w:t>
            </w:r>
            <w:r w:rsidR="00511E1C" w:rsidRPr="002631C5"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  <w:t>,</w:t>
            </w:r>
            <w:r w:rsidRPr="002631C5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146</w:t>
            </w:r>
          </w:p>
        </w:tc>
        <w:tc>
          <w:tcPr>
            <w:tcW w:w="178" w:type="dxa"/>
            <w:shd w:val="clear" w:color="auto" w:fill="auto"/>
            <w:vAlign w:val="bottom"/>
          </w:tcPr>
          <w:p w14:paraId="4D9BD9EF" w14:textId="77777777" w:rsidR="00091921" w:rsidRPr="002631C5" w:rsidRDefault="00091921" w:rsidP="000919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</w:tabs>
              <w:spacing w:after="0"/>
              <w:jc w:val="center"/>
              <w:rPr>
                <w:rFonts w:ascii="Angsana New" w:hAnsi="Angsana New"/>
                <w:sz w:val="25"/>
                <w:szCs w:val="25"/>
                <w:lang w:val="en-GB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F0482F5" w14:textId="466BD1C1" w:rsidR="00091921" w:rsidRPr="002631C5" w:rsidRDefault="00DB71A4" w:rsidP="00091921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31" w:right="-70"/>
              <w:rPr>
                <w:rFonts w:ascii="Angsana New" w:hAnsi="Angsana New"/>
                <w:b/>
                <w:bCs/>
                <w:sz w:val="25"/>
                <w:szCs w:val="25"/>
                <w:lang w:bidi="th-TH"/>
              </w:rPr>
            </w:pP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228</w:t>
            </w:r>
            <w:r w:rsidR="00091921" w:rsidRPr="002631C5">
              <w:rPr>
                <w:rFonts w:ascii="Angsana New" w:hAnsi="Angsana New" w:hint="cs"/>
                <w:b/>
                <w:bCs/>
                <w:sz w:val="25"/>
                <w:szCs w:val="25"/>
                <w:lang w:bidi="th-TH"/>
              </w:rPr>
              <w:t>,</w:t>
            </w:r>
            <w:r w:rsidRPr="002631C5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023</w:t>
            </w:r>
          </w:p>
        </w:tc>
      </w:tr>
    </w:tbl>
    <w:p w14:paraId="588D7EB0" w14:textId="77777777" w:rsidR="00DD12C1" w:rsidRPr="00EB5737" w:rsidRDefault="00DD12C1" w:rsidP="007B11C9">
      <w:pPr>
        <w:pStyle w:val="block"/>
        <w:tabs>
          <w:tab w:val="left" w:pos="90"/>
          <w:tab w:val="left" w:pos="180"/>
        </w:tabs>
        <w:spacing w:after="0" w:line="240" w:lineRule="auto"/>
        <w:ind w:left="0" w:right="-518" w:hanging="90"/>
        <w:jc w:val="thaiDistribute"/>
        <w:rPr>
          <w:rFonts w:ascii="Angsana New" w:hAnsi="Angsana New"/>
          <w:sz w:val="18"/>
          <w:szCs w:val="18"/>
          <w:lang w:val="en-US" w:bidi="th-TH"/>
        </w:rPr>
      </w:pPr>
    </w:p>
    <w:p w14:paraId="47421295" w14:textId="77777777" w:rsidR="00E12AA1" w:rsidRPr="00EB5737" w:rsidRDefault="00E12AA1" w:rsidP="00DA372C">
      <w:pPr>
        <w:rPr>
          <w:rFonts w:ascii="Angsana New" w:hAnsi="Angsana New"/>
          <w:sz w:val="20"/>
          <w:szCs w:val="20"/>
        </w:rPr>
        <w:sectPr w:rsidR="00E12AA1" w:rsidRPr="00EB5737" w:rsidSect="00696AD7"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5C092A1E" w14:textId="58D0F0F6" w:rsidR="00BF6C7A" w:rsidRPr="00F9609F" w:rsidRDefault="00BF6C7A" w:rsidP="00BF6C7A">
      <w:pPr>
        <w:pStyle w:val="block"/>
        <w:tabs>
          <w:tab w:val="left" w:pos="90"/>
          <w:tab w:val="left" w:pos="180"/>
        </w:tabs>
        <w:spacing w:after="0" w:line="240" w:lineRule="auto"/>
        <w:ind w:left="0" w:right="-518" w:firstLine="540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F9609F">
        <w:rPr>
          <w:rFonts w:ascii="Angsana New" w:hAnsi="Angsana New" w:hint="cs"/>
          <w:i/>
          <w:iCs/>
          <w:sz w:val="30"/>
          <w:szCs w:val="30"/>
          <w:lang w:val="en-US" w:bidi="th-TH"/>
        </w:rPr>
        <w:lastRenderedPageBreak/>
        <w:t xml:space="preserve">* </w:t>
      </w:r>
      <w:r w:rsidR="00130E11">
        <w:rPr>
          <w:rFonts w:ascii="Angsana New" w:hAnsi="Angsana New"/>
          <w:i/>
          <w:iCs/>
          <w:sz w:val="30"/>
          <w:szCs w:val="30"/>
          <w:lang w:val="en-US" w:bidi="th-TH"/>
        </w:rPr>
        <w:t xml:space="preserve">  </w:t>
      </w:r>
      <w:r w:rsidR="00B62A98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ดู</w:t>
      </w:r>
      <w:r w:rsidRPr="00F9609F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 xml:space="preserve">หมายเหตุข้อ </w:t>
      </w:r>
      <w:r w:rsidR="00DB71A4" w:rsidRPr="00DB71A4">
        <w:rPr>
          <w:rFonts w:ascii="Angsana New" w:hAnsi="Angsana New"/>
          <w:i/>
          <w:iCs/>
          <w:sz w:val="30"/>
          <w:szCs w:val="30"/>
          <w:lang w:val="en-US" w:bidi="th-TH"/>
        </w:rPr>
        <w:t>9</w:t>
      </w:r>
    </w:p>
    <w:p w14:paraId="22EB9538" w14:textId="0DF1560F" w:rsidR="00BF6C7A" w:rsidRPr="00F9609F" w:rsidRDefault="00BF6C7A" w:rsidP="00BF6C7A">
      <w:pPr>
        <w:pStyle w:val="block"/>
        <w:tabs>
          <w:tab w:val="left" w:pos="90"/>
          <w:tab w:val="left" w:pos="180"/>
        </w:tabs>
        <w:spacing w:after="0" w:line="240" w:lineRule="auto"/>
        <w:ind w:left="0" w:right="-518" w:firstLine="540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F9609F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 xml:space="preserve">** </w:t>
      </w:r>
      <w:r w:rsidR="00B62A98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ดู</w:t>
      </w:r>
      <w:r w:rsidRPr="00F9609F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 xml:space="preserve">หมายเหตุข้อ </w:t>
      </w:r>
      <w:r w:rsidR="00DB71A4" w:rsidRPr="00DB71A4">
        <w:rPr>
          <w:rFonts w:ascii="Angsana New" w:hAnsi="Angsana New" w:hint="cs"/>
          <w:i/>
          <w:iCs/>
          <w:sz w:val="30"/>
          <w:szCs w:val="30"/>
          <w:lang w:val="en-US" w:bidi="th-TH"/>
        </w:rPr>
        <w:t>10</w:t>
      </w:r>
    </w:p>
    <w:p w14:paraId="7D363065" w14:textId="77777777" w:rsidR="00BF6C7A" w:rsidRPr="00F9609F" w:rsidRDefault="00BF6C7A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4"/>
          <w:szCs w:val="24"/>
        </w:rPr>
      </w:pPr>
    </w:p>
    <w:p w14:paraId="4CCFC681" w14:textId="6ECFD96D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/>
          <w:sz w:val="30"/>
          <w:szCs w:val="30"/>
          <w:cs/>
        </w:rPr>
        <w:t>บริษัทร่วมและการร่วมค้า</w:t>
      </w:r>
      <w:r w:rsidR="00061424" w:rsidRPr="00F9609F">
        <w:rPr>
          <w:rFonts w:ascii="Angsana New" w:hAnsi="Angsana New" w:hint="cs"/>
          <w:sz w:val="30"/>
          <w:szCs w:val="30"/>
          <w:cs/>
        </w:rPr>
        <w:t>จดทะเบียนจัดตั้งและ</w:t>
      </w:r>
      <w:r w:rsidRPr="00F9609F">
        <w:rPr>
          <w:rFonts w:ascii="Angsana New" w:hAnsi="Angsana New"/>
          <w:sz w:val="30"/>
          <w:szCs w:val="30"/>
          <w:cs/>
        </w:rPr>
        <w:t xml:space="preserve">ดำเนินธุรกิจในประเทศไทยและต่างประเทศ (ดูหมายเหตุข้อ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F9609F">
        <w:rPr>
          <w:rFonts w:ascii="Angsana New" w:hAnsi="Angsana New"/>
          <w:sz w:val="30"/>
          <w:szCs w:val="30"/>
        </w:rPr>
        <w:t>)</w:t>
      </w:r>
    </w:p>
    <w:p w14:paraId="59FF1DAD" w14:textId="77777777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4"/>
          <w:szCs w:val="24"/>
        </w:rPr>
      </w:pPr>
    </w:p>
    <w:p w14:paraId="2B225562" w14:textId="77777777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bookmarkStart w:id="10" w:name="_Hlk64159220"/>
      <w:r w:rsidRPr="00C50D97">
        <w:rPr>
          <w:rFonts w:ascii="Angsana New" w:hAnsi="Angsana New"/>
          <w:sz w:val="30"/>
          <w:szCs w:val="30"/>
          <w:cs/>
        </w:rPr>
        <w:t>กลุ่มบริษัทและบริษัทไม่มีเงินลงทุนในบริษัทร่วมและการร่วมค้าซึ่งจดทะเบียนในตลาดหลักทรัพย์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</w:t>
      </w:r>
    </w:p>
    <w:bookmarkEnd w:id="10"/>
    <w:p w14:paraId="5F325AC7" w14:textId="77777777" w:rsidR="007B11C9" w:rsidRPr="00F9609F" w:rsidRDefault="007B11C9" w:rsidP="008E78A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24"/>
          <w:szCs w:val="24"/>
        </w:rPr>
      </w:pPr>
    </w:p>
    <w:p w14:paraId="29D17DC1" w14:textId="77777777" w:rsidR="007B11C9" w:rsidRPr="00F9609F" w:rsidRDefault="007B11C9" w:rsidP="007B11C9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เงินลงทุนในโครงการโรงไฟฟ้าในจังหวัดระยอง</w:t>
      </w:r>
    </w:p>
    <w:p w14:paraId="64D21972" w14:textId="77777777" w:rsidR="007B11C9" w:rsidRPr="00F9609F" w:rsidRDefault="007B11C9" w:rsidP="007B11C9">
      <w:pPr>
        <w:ind w:left="540"/>
        <w:jc w:val="thaiDistribute"/>
        <w:rPr>
          <w:rFonts w:ascii="Angsana New" w:hAnsi="Angsana New"/>
          <w:snapToGrid w:val="0"/>
          <w:sz w:val="24"/>
          <w:szCs w:val="24"/>
          <w:cs/>
          <w:lang w:val="th-TH" w:eastAsia="th-TH"/>
        </w:rPr>
      </w:pPr>
    </w:p>
    <w:p w14:paraId="6B271D6D" w14:textId="0C648E30" w:rsidR="007B11C9" w:rsidRPr="00F9609F" w:rsidRDefault="007B11C9" w:rsidP="007B11C9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12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มีนาคม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บริษัทได้ลงนาม</w:t>
      </w:r>
      <w:r w:rsidR="00130E11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ใน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สัญญาซื้อขายหุ้นเพื่อซื้อหุ้นสามัญ NER Singapore Pte. Ltd. </w:t>
      </w:r>
      <w:r w:rsidR="00130E11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br/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ในสัดส่วนการลงทุนร้อยละ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49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จาก Nexif Energy Thailand B.V. ซึ่งเป็นผู้ถือหุ้นเดิม เพื่อลงทุนในโครงการโรงไฟฟ้าผู้ผลิตไฟฟ้ารายเล็ก เน็กส์ซิฟ เอ็นเนอร์จี ระยอง ต่อมาเมื่อวันที่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13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เมษายน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บริษัทได้ชำระค่าหุ้นสามัญแก่ผู้ถือหุ้นเดิมและชำระค่าหุ้นเพิ่มทุนตามสัดส่วนการลงทุนร้อยละ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49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เป็นจำนวน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เงิน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29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95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ล้านเหรียญสหรัฐอเมริกา หรือ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cs/>
          <w:lang w:eastAsia="th-TH"/>
        </w:rPr>
        <w:t xml:space="preserve">เทียบเท่า </w:t>
      </w:r>
      <w:r w:rsidR="00DB71A4" w:rsidRPr="00DB71A4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>983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>.</w:t>
      </w:r>
      <w:r w:rsidR="00DB71A4" w:rsidRPr="00DB71A4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>81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cs/>
          <w:lang w:eastAsia="th-TH"/>
        </w:rPr>
        <w:t>ล้านบาท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cs/>
          <w:lang w:val="th-TH" w:eastAsia="th-TH"/>
        </w:rPr>
        <w:t xml:space="preserve">โครงการดังกล่าวเป็นโรงไฟฟ้าประเภทสัญญา Firm ระบบ Cogeneration ขนาดกำลังการผลิต </w:t>
      </w:r>
      <w:r w:rsidR="00DB71A4" w:rsidRPr="00DB71A4">
        <w:rPr>
          <w:rFonts w:ascii="Angsana New" w:hAnsi="Angsana New" w:hint="cs"/>
          <w:snapToGrid w:val="0"/>
          <w:spacing w:val="-6"/>
          <w:sz w:val="30"/>
          <w:szCs w:val="30"/>
          <w:lang w:eastAsia="th-TH"/>
        </w:rPr>
        <w:t>92</w:t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cs/>
          <w:lang w:val="th-TH" w:eastAsia="th-TH"/>
        </w:rPr>
        <w:t xml:space="preserve"> เมกะวัตต์ ดำเนินการโดยบริษัท เน็กส์ซิฟ เอ็นเนอร์จี ระยอง จำกัด ซึ่งเป็นบริษัทย่อยของ </w:t>
      </w:r>
      <w:r w:rsidR="00130E11">
        <w:rPr>
          <w:rFonts w:ascii="Angsana New" w:hAnsi="Angsana New"/>
          <w:snapToGrid w:val="0"/>
          <w:spacing w:val="-6"/>
          <w:sz w:val="30"/>
          <w:szCs w:val="30"/>
          <w:cs/>
          <w:lang w:val="th-TH" w:eastAsia="th-TH"/>
        </w:rPr>
        <w:br/>
      </w:r>
      <w:r w:rsidRPr="00F9609F">
        <w:rPr>
          <w:rFonts w:ascii="Angsana New" w:hAnsi="Angsana New" w:hint="cs"/>
          <w:snapToGrid w:val="0"/>
          <w:spacing w:val="-6"/>
          <w:sz w:val="30"/>
          <w:szCs w:val="30"/>
          <w:cs/>
          <w:lang w:val="th-TH" w:eastAsia="th-TH"/>
        </w:rPr>
        <w:t>NER Singapore Pte. Ltd.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มีสัญญาซื้อขายไฟฟ้ากับการไฟฟ้าฝ่ายผลิตแห่งประเทศไทย เป็นระยะเวลา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ปี โครงการดังกล่าวมีกำหนดเดินเครื่องเชิงพาณิชย์ภายในเดือนเมษายน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2565</w:t>
      </w:r>
    </w:p>
    <w:p w14:paraId="56A0D7D5" w14:textId="77777777" w:rsidR="007B11C9" w:rsidRPr="00F9609F" w:rsidRDefault="007B11C9" w:rsidP="007B11C9">
      <w:pPr>
        <w:ind w:left="540"/>
        <w:jc w:val="thaiDistribute"/>
        <w:rPr>
          <w:rFonts w:ascii="Angsana New" w:hAnsi="Angsana New"/>
          <w:snapToGrid w:val="0"/>
          <w:sz w:val="24"/>
          <w:szCs w:val="24"/>
          <w:cs/>
          <w:lang w:val="th-TH" w:eastAsia="th-TH"/>
        </w:rPr>
      </w:pPr>
    </w:p>
    <w:p w14:paraId="7384DC52" w14:textId="2EC6DE3B" w:rsidR="007B11C9" w:rsidRPr="00F9609F" w:rsidRDefault="007B11C9" w:rsidP="007B11C9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ต่อมาเมื่อวันที่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27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เมษายน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>NER Singapore Pte. Ltd.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ได้เปลี่ยนชื่อบริษัทเป็น 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>NEXIF RATCH ENERGY SINGAPORE PTE. LTD.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และเมื่อวันที่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5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พฤษภาคม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บริษัท เน็กส์ซิฟ เอ็นเนอร์จี ระยอง จำกัด ได้เปลี่ยนชื่อบริษัทเป็น</w:t>
      </w:r>
      <w:r w:rsidRPr="00F9609F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F9609F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บริษัท เน็กส์ซิฟ ราช เอ็นเนอร์จี ระยอง จำกัด</w:t>
      </w:r>
    </w:p>
    <w:p w14:paraId="4B051CBD" w14:textId="071CC913" w:rsidR="00BF6C7A" w:rsidRPr="00F9609F" w:rsidRDefault="00BF6C7A" w:rsidP="007B11C9">
      <w:pPr>
        <w:pStyle w:val="block"/>
        <w:spacing w:after="0" w:line="240" w:lineRule="auto"/>
        <w:ind w:left="540" w:right="-518"/>
        <w:jc w:val="thaiDistribute"/>
        <w:rPr>
          <w:rFonts w:ascii="Angsana New" w:hAnsi="Angsana New"/>
          <w:sz w:val="24"/>
          <w:szCs w:val="24"/>
          <w:cs/>
          <w:lang w:val="th-TH" w:bidi="th-TH"/>
        </w:rPr>
      </w:pPr>
    </w:p>
    <w:p w14:paraId="1E2C6EAE" w14:textId="77777777" w:rsidR="007B11C9" w:rsidRPr="00F9609F" w:rsidRDefault="007B11C9" w:rsidP="007B11C9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เงินลงทุนในโครงการโรงไฟฟ้าในจังหวัดนครราชสีมา</w:t>
      </w:r>
    </w:p>
    <w:p w14:paraId="299ED1E5" w14:textId="77777777" w:rsidR="007B11C9" w:rsidRPr="00F9609F" w:rsidRDefault="007B11C9" w:rsidP="007B11C9">
      <w:pPr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4CE6F902" w14:textId="08AF7BF7" w:rsidR="007B11C9" w:rsidRDefault="007B11C9" w:rsidP="007B11C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F9609F">
        <w:rPr>
          <w:rFonts w:ascii="Angsana New" w:hAnsi="Angsana New" w:hint="cs"/>
          <w:sz w:val="30"/>
          <w:szCs w:val="30"/>
          <w:cs/>
        </w:rPr>
        <w:t xml:space="preserve"> บริษัทได้ลงนามในสัญญาระหว่างผู้ถือหุ้นกับบริษัทในประเทศสองแห่ง เพื่อร่วมพัฒนาโครงการโรงไฟฟ้าในจังหวัดนครราชสีมา โดยบริษัทมีสัดส่วนการลงทุนร้อยละ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40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ต่อมาเมื่อวันที่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21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บริษัทพร้อมผู้ถือหุ้นอีก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ราย ได้ดำเนินการจดทะเบียนจัดตั้งบริษัทร่วมทุนชื่อ </w:t>
      </w:r>
      <w:r w:rsidRPr="00F9609F">
        <w:rPr>
          <w:rFonts w:ascii="Angsana New" w:hAnsi="Angsana New" w:hint="cs"/>
          <w:sz w:val="30"/>
          <w:szCs w:val="30"/>
        </w:rPr>
        <w:t>“</w:t>
      </w:r>
      <w:r w:rsidRPr="00F9609F">
        <w:rPr>
          <w:rFonts w:ascii="Angsana New" w:hAnsi="Angsana New" w:hint="cs"/>
          <w:sz w:val="30"/>
          <w:szCs w:val="30"/>
          <w:cs/>
        </w:rPr>
        <w:t xml:space="preserve">บริษัท อาร์ อี เอ็น โคราช </w:t>
      </w:r>
      <w:r w:rsidRPr="00F9609F">
        <w:rPr>
          <w:rFonts w:ascii="Angsana New" w:hAnsi="Angsana New" w:hint="cs"/>
          <w:sz w:val="30"/>
          <w:szCs w:val="30"/>
          <w:cs/>
        </w:rPr>
        <w:br/>
        <w:t>เอนเนอร์ยี่ จำกัด</w:t>
      </w:r>
      <w:r w:rsidRPr="00F9609F">
        <w:rPr>
          <w:rFonts w:ascii="Angsana New" w:hAnsi="Angsana New" w:hint="cs"/>
          <w:sz w:val="30"/>
          <w:szCs w:val="30"/>
        </w:rPr>
        <w:t xml:space="preserve">” </w:t>
      </w:r>
      <w:r w:rsidRPr="00F9609F">
        <w:rPr>
          <w:rFonts w:ascii="Angsana New" w:hAnsi="Angsana New" w:hint="cs"/>
          <w:sz w:val="30"/>
          <w:szCs w:val="30"/>
          <w:cs/>
        </w:rPr>
        <w:t xml:space="preserve">โดยมีทุนจดทะเบียน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Pr="00F9609F">
        <w:rPr>
          <w:rFonts w:ascii="Angsana New" w:hAnsi="Angsana New" w:hint="cs"/>
          <w:i/>
          <w:iCs/>
          <w:sz w:val="30"/>
          <w:szCs w:val="30"/>
          <w:cs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0</w:t>
      </w:r>
      <w:r w:rsidRPr="00F9609F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</w:t>
      </w:r>
      <w:r w:rsidRPr="00F9609F">
        <w:rPr>
          <w:rFonts w:ascii="Angsana New" w:hAnsi="Angsana New" w:hint="cs"/>
          <w:i/>
          <w:iCs/>
          <w:sz w:val="30"/>
          <w:szCs w:val="30"/>
          <w:cs/>
        </w:rPr>
        <w:t xml:space="preserve"> ล้านหุ้น มีมูลค่าหุ้นที่ตราไว้</w:t>
      </w:r>
      <w:r w:rsidR="00130E11">
        <w:rPr>
          <w:rFonts w:ascii="Angsana New" w:hAnsi="Angsana New"/>
          <w:i/>
          <w:iCs/>
          <w:sz w:val="30"/>
          <w:szCs w:val="30"/>
          <w:cs/>
        </w:rPr>
        <w:br/>
      </w:r>
      <w:r w:rsidRPr="00F9609F">
        <w:rPr>
          <w:rFonts w:ascii="Angsana New" w:hAnsi="Angsana New" w:hint="cs"/>
          <w:i/>
          <w:iCs/>
          <w:sz w:val="30"/>
          <w:szCs w:val="30"/>
          <w:cs/>
        </w:rPr>
        <w:t xml:space="preserve">หุ้นละ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F9609F">
        <w:rPr>
          <w:rFonts w:ascii="Angsana New" w:hAnsi="Angsana New" w:hint="cs"/>
          <w:i/>
          <w:iCs/>
          <w:sz w:val="30"/>
          <w:szCs w:val="30"/>
          <w:cs/>
        </w:rPr>
        <w:t xml:space="preserve"> บาท) </w:t>
      </w:r>
      <w:r w:rsidRPr="00F9609F">
        <w:rPr>
          <w:rFonts w:ascii="Angsana New" w:hAnsi="Angsana New" w:hint="cs"/>
          <w:sz w:val="30"/>
          <w:szCs w:val="30"/>
          <w:cs/>
        </w:rPr>
        <w:t xml:space="preserve">โดยเรียกชำระค่าหุ้นแล้วร้อยละ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ของทุนจดทะเบียน และบริษัทได้ชำระค่าหุ้นดังกล่าวตามสัดส่วนการลงทุนร้อยละ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40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0</w:t>
      </w:r>
      <w:r w:rsidRPr="00F9609F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ล้านบาท โครงการดังกล่าวเป็นโรงไฟฟ้าประเภท </w:t>
      </w:r>
      <w:r w:rsidRPr="00F9609F">
        <w:rPr>
          <w:rFonts w:ascii="Angsana New" w:hAnsi="Angsana New" w:hint="cs"/>
          <w:sz w:val="30"/>
          <w:szCs w:val="30"/>
        </w:rPr>
        <w:t xml:space="preserve">Independence Power Supply </w:t>
      </w:r>
      <w:r w:rsidRPr="00F9609F">
        <w:rPr>
          <w:rFonts w:ascii="Angsana New" w:hAnsi="Angsana New" w:hint="cs"/>
          <w:sz w:val="30"/>
          <w:szCs w:val="30"/>
          <w:cs/>
        </w:rPr>
        <w:t xml:space="preserve">ระบบ </w:t>
      </w:r>
      <w:r w:rsidRPr="00F9609F">
        <w:rPr>
          <w:rFonts w:ascii="Angsana New" w:hAnsi="Angsana New" w:hint="cs"/>
          <w:sz w:val="30"/>
          <w:szCs w:val="30"/>
        </w:rPr>
        <w:t xml:space="preserve">Cogeneration </w:t>
      </w:r>
      <w:r w:rsidRPr="00F9609F">
        <w:rPr>
          <w:rFonts w:ascii="Angsana New" w:hAnsi="Angsana New" w:hint="cs"/>
          <w:sz w:val="30"/>
          <w:szCs w:val="30"/>
          <w:cs/>
        </w:rPr>
        <w:t xml:space="preserve">ขนาดกำลังการผลิต </w:t>
      </w:r>
      <w:r w:rsidR="00DB71A4" w:rsidRPr="00DB71A4">
        <w:rPr>
          <w:rFonts w:ascii="Angsana New" w:hAnsi="Angsana New" w:hint="cs"/>
          <w:sz w:val="30"/>
          <w:szCs w:val="30"/>
        </w:rPr>
        <w:t>40</w:t>
      </w:r>
      <w:r w:rsidRPr="00F9609F">
        <w:rPr>
          <w:rFonts w:ascii="Angsana New" w:hAnsi="Angsana New" w:hint="cs"/>
          <w:sz w:val="30"/>
          <w:szCs w:val="30"/>
          <w:cs/>
        </w:rPr>
        <w:t xml:space="preserve"> เมกะวัตต์ ตั้งอยู่ในเขตประกอบการอุตสาหกรรมนวนคร</w:t>
      </w:r>
      <w:r w:rsidRPr="00D246FB">
        <w:rPr>
          <w:rFonts w:ascii="Angsana New" w:hAnsi="Angsana New" w:hint="cs"/>
          <w:sz w:val="30"/>
          <w:szCs w:val="30"/>
          <w:cs/>
        </w:rPr>
        <w:t xml:space="preserve"> จังหวัดนครราชสีมา โดยจะจำหน่ายไฟฟ้าและไอน้ำให้กับกลุ่มลูกค้าอุตสาหกรรม โครงการดังกล่าวมีกำหนดเดินเครื่องเชิงพาณิชย์ภายในเดือนกรกฎาคม </w:t>
      </w:r>
      <w:r w:rsidR="00DB71A4" w:rsidRPr="00DB71A4">
        <w:rPr>
          <w:rFonts w:ascii="Angsana New" w:hAnsi="Angsana New" w:hint="cs"/>
          <w:sz w:val="30"/>
          <w:szCs w:val="30"/>
        </w:rPr>
        <w:t>2566</w:t>
      </w:r>
    </w:p>
    <w:p w14:paraId="0623D928" w14:textId="711794E6" w:rsidR="000A7B10" w:rsidRPr="00D246FB" w:rsidRDefault="000A7B10" w:rsidP="000A7B10">
      <w:pPr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>ต่อมา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30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ในการประชุมวิสามัญผู้ถือหุ้นของบริษัท อาร์ อี เอ็น โคราช เอนเนอร์ยี่ จำกัด </w:t>
      </w:r>
      <w:r w:rsidR="00130E11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ซึ่งเป็นการร่วมค้าทางตรง ผู้ถือหุ้นมีมติอนุมัติให้เพิ่มทุนจดทะเบียนของบริษัทจาก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0</w:t>
      </w:r>
      <w:r w:rsidRPr="00D246FB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เป็น </w:t>
      </w:r>
      <w:r w:rsidR="00DB71A4" w:rsidRPr="00DB71A4">
        <w:rPr>
          <w:rFonts w:ascii="Angsana New" w:hAnsi="Angsana New" w:hint="cs"/>
          <w:sz w:val="30"/>
          <w:szCs w:val="30"/>
        </w:rPr>
        <w:t>100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ล้านหุ้น </w:t>
      </w:r>
      <w:r>
        <w:rPr>
          <w:rFonts w:ascii="Angsana New" w:hAnsi="Angsana New"/>
          <w:i/>
          <w:iCs/>
          <w:sz w:val="30"/>
          <w:szCs w:val="30"/>
          <w:cs/>
        </w:rPr>
        <w:br/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โดยการออกหุ้นสามัญใหม่จำนวน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ล้านหุ้น มีมูลค่าหุ้นที่ตราไว้หุ้นละ </w:t>
      </w:r>
      <w:r>
        <w:rPr>
          <w:rFonts w:ascii="Angsana New" w:hAnsi="Angsana New"/>
          <w:sz w:val="30"/>
          <w:szCs w:val="30"/>
          <w:cs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บาท การร่วมค้าดังกล่าวได้เรียกชำระค่าหุ้นสามัญเดิมส่วนที่เหลืออีกร้อยละ </w:t>
      </w:r>
      <w:r w:rsidR="00DB71A4" w:rsidRPr="00DB71A4">
        <w:rPr>
          <w:rFonts w:ascii="Angsana New" w:hAnsi="Angsana New" w:hint="cs"/>
          <w:sz w:val="30"/>
          <w:szCs w:val="30"/>
        </w:rPr>
        <w:t>75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และเรียกชำระค่าหุ้นเพิ่มทุน</w:t>
      </w:r>
      <w:r w:rsidR="00130E11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ของทุนจดทะเบียนที่เพิ่ม โดยบริษัทได้ชำระค่าหุ้นสามัญเดิมและค่าหุ้นสามัญเพิ่มทุนตามสัดส่วนการลงทุนร้อยละ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40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เป็นจำนวนเงินรวม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30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</w:t>
      </w:r>
    </w:p>
    <w:p w14:paraId="53EBB21E" w14:textId="6A9AF686" w:rsidR="007B11C9" w:rsidRDefault="007B11C9" w:rsidP="00BF6C7A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C0FE6B9" w14:textId="77777777" w:rsidR="00040432" w:rsidRPr="00D246FB" w:rsidRDefault="00040432" w:rsidP="00040432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การเรียกชำระค่าหุ้นเพิ่มทุนของบริษัท หินกองเพาเวอร์โฮลดิ้ง จำกัด</w:t>
      </w:r>
    </w:p>
    <w:p w14:paraId="291306F9" w14:textId="77777777" w:rsidR="00040432" w:rsidRPr="00D246FB" w:rsidRDefault="00040432" w:rsidP="00040432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5F06851" w14:textId="2591F69F" w:rsidR="00040432" w:rsidRDefault="00040432" w:rsidP="00040432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ในการประชุมสามัญผู้ถือหุ้นของบริษัท หินกองเพาเวอร์โฮลดิ้ง จำกัด ซึ่งเป็นการร่วมค้าทางตรง เมื่อวันที่ </w:t>
      </w:r>
      <w:r w:rsidRPr="00D246FB">
        <w:rPr>
          <w:rFonts w:ascii="Angsana New" w:hAnsi="Angsana New" w:hint="cs"/>
          <w:sz w:val="30"/>
          <w:szCs w:val="30"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28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ผู้ถือหุ้นมีมติอนุมัติให้เพิ่มทุนจดทะเบียนของบริษัทจาก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Pr="00D246FB">
        <w:rPr>
          <w:rFonts w:ascii="Angsana New" w:hAnsi="Angsana New" w:hint="cs"/>
          <w:i/>
          <w:iCs/>
          <w:sz w:val="30"/>
          <w:szCs w:val="30"/>
        </w:rPr>
        <w:t>(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แบ่งเป็นหุ้นสามัญจำนวน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br/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0</w:t>
      </w:r>
      <w:r w:rsidRPr="00D246FB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4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ล้านหุ้น มีมูลค่าหุ้นที่ตราไว้หุ้นละ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เป็น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>,</w:t>
      </w:r>
      <w:r w:rsidR="00DB71A4" w:rsidRPr="00DB71A4">
        <w:rPr>
          <w:rFonts w:ascii="Angsana New" w:hAnsi="Angsana New" w:hint="cs"/>
          <w:sz w:val="30"/>
          <w:szCs w:val="30"/>
        </w:rPr>
        <w:t>204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Pr="00D246FB">
        <w:rPr>
          <w:rFonts w:ascii="Angsana New" w:hAnsi="Angsana New" w:hint="cs"/>
          <w:i/>
          <w:iCs/>
          <w:sz w:val="30"/>
          <w:szCs w:val="30"/>
        </w:rPr>
        <w:t>(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120</w:t>
      </w:r>
      <w:r w:rsidRPr="00D246FB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4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ล้านหุ้น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br/>
        <w:t>มีมูลค่าหุ้นที่ตราไว้หุ้นละ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โดยการออกหุ้นสามัญใหม่จำนวน </w:t>
      </w:r>
      <w:r w:rsidR="00DB71A4" w:rsidRPr="00DB71A4">
        <w:rPr>
          <w:rFonts w:ascii="Angsana New" w:hAnsi="Angsana New" w:hint="cs"/>
          <w:sz w:val="30"/>
          <w:szCs w:val="30"/>
        </w:rPr>
        <w:t>120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ล้านหุ้น มีมูลค่าหุ้นที่ตราไว้หุ้นละ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บาท และเรียกชำระค่าหุ้นเพิ่มทุนร้อยละ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ของทุนจดทะเบียนที่เพิ่ม ต่อมาเมื่อวันที่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30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br/>
        <w:t xml:space="preserve">บริษัทได้ชำระค่าหุ้นเพิ่มทุนดังกล่าวตามสัดส่วนการลงทุนร้อยละ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51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153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61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</w:t>
      </w:r>
    </w:p>
    <w:p w14:paraId="064A2CAF" w14:textId="765A865C" w:rsidR="000A7B10" w:rsidRDefault="000A7B10" w:rsidP="00040432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737E944" w14:textId="77777777" w:rsidR="00040432" w:rsidRPr="000A7B10" w:rsidRDefault="00040432" w:rsidP="00040432">
      <w:pPr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lang w:eastAsia="th-TH"/>
        </w:rPr>
      </w:pPr>
      <w:r w:rsidRPr="000A7B10"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eastAsia="th-TH"/>
        </w:rPr>
        <w:t>เงินลงทุนในโครงการโรงไฟฟ้าพลังงานลมในประเทศเวียดนาม</w:t>
      </w:r>
    </w:p>
    <w:p w14:paraId="56FC92D8" w14:textId="77777777" w:rsidR="00040432" w:rsidRPr="000A7B10" w:rsidRDefault="00040432" w:rsidP="00040432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2A9C8DDC" w14:textId="161A479E" w:rsidR="000A7B10" w:rsidRDefault="000A7B10" w:rsidP="000A7B10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เมื่อวันที่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22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พฤษภาคม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บริษัท อาร์เอช อินเตอร์เนชั่นแนล (สิงคโปร์) คอร์ปอเรชั่น จำกัด (“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RHIS”)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ซึ่งเป็นบริษัทย่อยทางอ้อม ได้ลงนามในสัญญาซื้อขายหุ้นเพื่อซื้อหุ้นสามัญ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RATCH &amp; AIDC Wind Energy Pte. Ltd. (“RATCH &amp; AIDC”)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ในสัดส่วนการลงทุนร้อยละ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63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80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จาก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Asia Investment, Development and Construction Sole Co., Ltd. (“AIDC”)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ผู้ถือหุ้นเดิม เพื่อลงทุนในโครงการโรงไฟฟ้าพลังงานลม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>Thanh Phong</w:t>
      </w:r>
      <w:r w:rsidR="00130E11">
        <w:rPr>
          <w:rFonts w:ascii="Angsana New" w:hAnsi="Angsana New"/>
          <w:snapToGrid w:val="0"/>
          <w:sz w:val="30"/>
          <w:szCs w:val="30"/>
          <w:lang w:eastAsia="th-TH"/>
        </w:rPr>
        <w:t xml:space="preserve">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ในประเทศเวียดนาม ซึ่งดำเนินงานภายใต้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Ecowin Energy Corporation (“ERC”)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โครงการดังกล่าวเป็นโครงการโรงไฟฟ้าพลังงานลมติดตั้งบนบก (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>On</w:t>
      </w:r>
      <w:r w:rsidR="00130E11">
        <w:rPr>
          <w:rFonts w:ascii="Angsana New" w:hAnsi="Angsana New"/>
          <w:snapToGrid w:val="0"/>
          <w:sz w:val="30"/>
          <w:szCs w:val="30"/>
          <w:lang w:eastAsia="th-TH"/>
        </w:rPr>
        <w:t>s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hore Wind Farm)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ขนาดกำลังการผลิต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29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70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เมกะวัตต์ มีกำหนดเดินเครื่องเชิงพาณิชย์</w:t>
      </w:r>
      <w:r w:rsidR="00130E11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ภาย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ในเดือนกันยายน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2564</w:t>
      </w:r>
    </w:p>
    <w:p w14:paraId="3414DBDB" w14:textId="77777777" w:rsidR="00F9609F" w:rsidRPr="000A7B10" w:rsidRDefault="00F9609F" w:rsidP="000A7B10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0331F404" w14:textId="093A26A2" w:rsidR="000A7B10" w:rsidRPr="000A7B10" w:rsidRDefault="000A7B10" w:rsidP="000A7B10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ต่อมา</w:t>
      </w:r>
      <w:r w:rsidR="00B11350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ในเดือน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พฤศจิกายน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 RHIS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ได้จ่ายชำระค่าหุ้นเดิม</w:t>
      </w:r>
      <w:r w:rsidR="00326859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ให้ </w:t>
      </w:r>
      <w:r w:rsidR="00326859">
        <w:rPr>
          <w:rFonts w:ascii="Angsana New" w:hAnsi="Angsana New"/>
          <w:snapToGrid w:val="0"/>
          <w:sz w:val="30"/>
          <w:szCs w:val="30"/>
          <w:lang w:eastAsia="th-TH"/>
        </w:rPr>
        <w:t xml:space="preserve">AIDC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เป็นจำนวนเงิน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638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เหรียญสหรัฐอเมริกา และชำระค่าหุ้นเพิ่มทุน</w:t>
      </w:r>
      <w:r w:rsidR="00326859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ให้ </w:t>
      </w:r>
      <w:r w:rsidR="00326859">
        <w:rPr>
          <w:rFonts w:ascii="Angsana New" w:hAnsi="Angsana New"/>
          <w:snapToGrid w:val="0"/>
          <w:sz w:val="30"/>
          <w:szCs w:val="30"/>
          <w:lang w:eastAsia="th-TH"/>
        </w:rPr>
        <w:t xml:space="preserve">RATCH &amp; AIDC </w:t>
      </w:r>
      <w:r w:rsidR="00326859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ตามสัดส่วนการลงทุนร้อยละ </w:t>
      </w:r>
      <w:r w:rsidR="00326859">
        <w:rPr>
          <w:rFonts w:ascii="Angsana New" w:hAnsi="Angsana New"/>
          <w:snapToGrid w:val="0"/>
          <w:sz w:val="30"/>
          <w:szCs w:val="30"/>
          <w:lang w:eastAsia="th-TH"/>
        </w:rPr>
        <w:t xml:space="preserve">63.80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จำนวน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3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90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ล้านหุ้น มีมูลค่าหุ้นที่ตราไว้หุ้นละ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เหรียญสหรัฐอเมริกา เป็นจำนวนเงิน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3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90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ล้านเหรียญสหรัฐอเมริกา หรือเทียบเท่า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118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17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</w:t>
      </w:r>
      <w:r w:rsidR="00130E11">
        <w:rPr>
          <w:rFonts w:ascii="Angsana New" w:hAnsi="Angsana New"/>
          <w:snapToGrid w:val="0"/>
          <w:sz w:val="30"/>
          <w:szCs w:val="30"/>
          <w:cs/>
          <w:lang w:eastAsia="th-TH"/>
        </w:rPr>
        <w:br/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ล้านบาท</w:t>
      </w:r>
    </w:p>
    <w:p w14:paraId="2E6AF952" w14:textId="1F431EFA" w:rsidR="00F9609F" w:rsidRDefault="00F960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napToGrid w:val="0"/>
          <w:sz w:val="30"/>
          <w:szCs w:val="30"/>
          <w:lang w:eastAsia="th-TH"/>
        </w:rPr>
      </w:pPr>
      <w:r>
        <w:rPr>
          <w:rFonts w:ascii="Angsana New" w:hAnsi="Angsana New"/>
          <w:snapToGrid w:val="0"/>
          <w:sz w:val="30"/>
          <w:szCs w:val="30"/>
          <w:lang w:eastAsia="th-TH"/>
        </w:rPr>
        <w:br w:type="page"/>
      </w:r>
    </w:p>
    <w:p w14:paraId="569E127F" w14:textId="3A3FE2A3" w:rsidR="00040432" w:rsidRDefault="000A7B10" w:rsidP="000A7B10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lastRenderedPageBreak/>
        <w:t xml:space="preserve">ภายหลังการโอนหุ้นบรรลุผลสำเร็จส่งผลให้โครงสร้างผู้ถือหุ้นใน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RATCH &amp; AIDC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ประกอบด้วยกลุ่มบริษัท</w:t>
      </w:r>
      <w:r w:rsidR="005D2064">
        <w:rPr>
          <w:rFonts w:ascii="Angsana New" w:hAnsi="Angsana New"/>
          <w:snapToGrid w:val="0"/>
          <w:sz w:val="30"/>
          <w:szCs w:val="30"/>
          <w:lang w:eastAsia="th-TH"/>
        </w:rPr>
        <w:br/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63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80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และ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AIDC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36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และโครงสร้างผู้ถือหุ้นใน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ERC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ประกอบด้วย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RATCH &amp; AIDC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80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(กลุ่มบริษัทถือหุ้นทางอ้อมผ่าน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RHIS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และ </w:t>
      </w:r>
      <w:r w:rsidRPr="000A7B10">
        <w:rPr>
          <w:rFonts w:ascii="Angsana New" w:hAnsi="Angsana New"/>
          <w:snapToGrid w:val="0"/>
          <w:sz w:val="30"/>
          <w:szCs w:val="30"/>
          <w:lang w:eastAsia="th-TH"/>
        </w:rPr>
        <w:t xml:space="preserve">RATCH &amp; AIDC 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51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04</w:t>
      </w:r>
      <w:r w:rsidRPr="000A7B10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) และส่วนที่เหลือเป็นผู้ถือหุ้นส่วนน้อยรวมกันร้อยละ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20</w:t>
      </w:r>
    </w:p>
    <w:p w14:paraId="7B7D6F41" w14:textId="77777777" w:rsidR="000A7B10" w:rsidRDefault="000A7B10" w:rsidP="000A7B10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24851BB2" w14:textId="77777777" w:rsidR="00040432" w:rsidRPr="00D246FB" w:rsidRDefault="00040432" w:rsidP="00040432">
      <w:pPr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eastAsia="th-TH"/>
        </w:rPr>
      </w:pPr>
      <w:r w:rsidRPr="00D246FB">
        <w:rPr>
          <w:rFonts w:ascii="Angsana New" w:hAnsi="Angsana New" w:hint="cs"/>
          <w:b/>
          <w:bCs/>
          <w:i/>
          <w:iCs/>
          <w:snapToGrid w:val="0"/>
          <w:sz w:val="30"/>
          <w:szCs w:val="30"/>
          <w:cs/>
          <w:lang w:eastAsia="th-TH"/>
        </w:rPr>
        <w:t>การเรียกชำระค่าหุ้นเพิ่มทุนของบริษัท สมาร์ท อินฟราเนท จำกัด</w:t>
      </w:r>
    </w:p>
    <w:p w14:paraId="218444A5" w14:textId="77777777" w:rsidR="00040432" w:rsidRPr="00D246FB" w:rsidRDefault="00040432" w:rsidP="000404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</w:p>
    <w:p w14:paraId="6A4A44A2" w14:textId="379F5269" w:rsidR="00040432" w:rsidRPr="00D246FB" w:rsidRDefault="00040432" w:rsidP="00040432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ในการประชุมวิสามัญผู้ถือหุ้นของบริษัท สมาร์ท อินฟราเนท จำกัด ซึ่งเป็นการร่วมค้าทางตรง 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มิถุนายน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ผู้ถือหุ้นมีมติอนุมัติให้เพิ่มทุนจดทะเบียนของบริษัทจาก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ล้านบาท 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0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 ล้านหุ้น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br/>
        <w:t xml:space="preserve">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10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 บาท)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เป็น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550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ล้านบาท 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55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 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10</w:t>
      </w:r>
      <w:r w:rsidRPr="00D246FB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 บาท)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โดยการออกหุ้นสามัญใหม่จำนวน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54</w:t>
      </w:r>
      <w:r w:rsidRPr="00D246FB">
        <w:rPr>
          <w:rFonts w:ascii="Angsana New" w:hAnsi="Angsana New" w:hint="cs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90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10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บาท ต่อมาเมื่อวันที่ 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br/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29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กรกฎาคม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บริษัทได้ชำระค่าหุ้นเพิ่มทุนดังกล่าวตามสัดส่วนการลงทุนร้อยละ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51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เป็นจำนวนเงิน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279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99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ล้านบาท</w:t>
      </w:r>
    </w:p>
    <w:p w14:paraId="384547BD" w14:textId="454DC48A" w:rsidR="000A7B10" w:rsidRDefault="000A7B10" w:rsidP="00BF6C7A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41D146C" w14:textId="77777777" w:rsidR="007B11C9" w:rsidRPr="00DC5E6A" w:rsidRDefault="007B11C9" w:rsidP="007B11C9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bookmarkStart w:id="11" w:name="_Hlk55775651"/>
      <w:bookmarkStart w:id="12" w:name="_Hlk63683088"/>
      <w:r w:rsidRPr="00DC5E6A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เงินลงทุนในโครงการด้านพลังงานและโครงสร้างพื้นฐานในประเทศเวียดนาม</w:t>
      </w:r>
      <w:r w:rsidR="00136688" w:rsidRPr="00DC5E6A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</w:p>
    <w:bookmarkEnd w:id="11"/>
    <w:p w14:paraId="3AA53FD0" w14:textId="77777777" w:rsidR="007B11C9" w:rsidRPr="00D246FB" w:rsidRDefault="007B11C9" w:rsidP="007B11C9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B01718" w14:textId="15603531" w:rsidR="005329B1" w:rsidRPr="005329B1" w:rsidRDefault="005329B1" w:rsidP="005329B1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5329B1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/>
          <w:sz w:val="30"/>
          <w:szCs w:val="30"/>
        </w:rPr>
        <w:t>15</w:t>
      </w:r>
      <w:r w:rsidRPr="005329B1">
        <w:rPr>
          <w:rFonts w:ascii="Angsana New" w:hAnsi="Angsana New"/>
          <w:sz w:val="30"/>
          <w:szCs w:val="30"/>
          <w:cs/>
        </w:rPr>
        <w:t xml:space="preserve"> กรกฎาคม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5329B1">
        <w:rPr>
          <w:rFonts w:ascii="Angsana New" w:hAnsi="Angsana New"/>
          <w:sz w:val="30"/>
          <w:szCs w:val="30"/>
          <w:cs/>
        </w:rPr>
        <w:t xml:space="preserve"> บริษัท อาร์เอช อินเตอร์เนชั่นแนล (สิงคโปร์) คอร์ปอเรชั่น จำกัด (“</w:t>
      </w:r>
      <w:r w:rsidRPr="005329B1">
        <w:rPr>
          <w:rFonts w:ascii="Angsana New" w:hAnsi="Angsana New"/>
          <w:sz w:val="30"/>
          <w:szCs w:val="30"/>
        </w:rPr>
        <w:t xml:space="preserve">RHIS”) </w:t>
      </w:r>
      <w:r w:rsidRPr="005329B1">
        <w:rPr>
          <w:rFonts w:ascii="Angsana New" w:hAnsi="Angsana New"/>
          <w:sz w:val="30"/>
          <w:szCs w:val="30"/>
          <w:cs/>
        </w:rPr>
        <w:t>ซึ่งเป็นบริษัทย่อยทางอ้อม ได้ลงนาม</w:t>
      </w:r>
      <w:r w:rsidR="00130E11">
        <w:rPr>
          <w:rFonts w:ascii="Angsana New" w:hAnsi="Angsana New" w:hint="cs"/>
          <w:sz w:val="30"/>
          <w:szCs w:val="30"/>
          <w:cs/>
        </w:rPr>
        <w:t>ใน</w:t>
      </w:r>
      <w:r w:rsidRPr="005329B1">
        <w:rPr>
          <w:rFonts w:ascii="Angsana New" w:hAnsi="Angsana New"/>
          <w:sz w:val="30"/>
          <w:szCs w:val="30"/>
          <w:cs/>
        </w:rPr>
        <w:t>สัญญาหลัก (</w:t>
      </w:r>
      <w:r w:rsidRPr="005329B1">
        <w:rPr>
          <w:rFonts w:ascii="Angsana New" w:hAnsi="Angsana New"/>
          <w:sz w:val="30"/>
          <w:szCs w:val="30"/>
        </w:rPr>
        <w:t xml:space="preserve">Definitive Agreements) </w:t>
      </w:r>
      <w:r w:rsidRPr="005329B1">
        <w:rPr>
          <w:rFonts w:ascii="Angsana New" w:hAnsi="Angsana New"/>
          <w:sz w:val="30"/>
          <w:szCs w:val="30"/>
          <w:cs/>
        </w:rPr>
        <w:t xml:space="preserve">ที่เกี่ยวข้องกับการเป็นหุ้นส่วนกับ </w:t>
      </w:r>
      <w:r w:rsidRPr="005329B1">
        <w:rPr>
          <w:rFonts w:ascii="Angsana New" w:hAnsi="Angsana New"/>
          <w:sz w:val="30"/>
          <w:szCs w:val="30"/>
        </w:rPr>
        <w:t xml:space="preserve">Geleximco Group Joint Stock Company (“Geleximco”) </w:t>
      </w:r>
      <w:r w:rsidRPr="005329B1">
        <w:rPr>
          <w:rFonts w:ascii="Angsana New" w:hAnsi="Angsana New"/>
          <w:sz w:val="30"/>
          <w:szCs w:val="30"/>
          <w:cs/>
        </w:rPr>
        <w:t xml:space="preserve">ภายหลังจากบรรลุเงื่อนไขบังคับที่ระบุในสัญญานี้ </w:t>
      </w:r>
      <w:r w:rsidRPr="005329B1">
        <w:rPr>
          <w:rFonts w:ascii="Angsana New" w:hAnsi="Angsana New"/>
          <w:sz w:val="30"/>
          <w:szCs w:val="30"/>
        </w:rPr>
        <w:t xml:space="preserve">RHIS </w:t>
      </w:r>
      <w:r w:rsidRPr="005329B1">
        <w:rPr>
          <w:rFonts w:ascii="Angsana New" w:hAnsi="Angsana New"/>
          <w:sz w:val="30"/>
          <w:szCs w:val="30"/>
          <w:cs/>
        </w:rPr>
        <w:t xml:space="preserve">กับ </w:t>
      </w:r>
      <w:r w:rsidRPr="005329B1">
        <w:rPr>
          <w:rFonts w:ascii="Angsana New" w:hAnsi="Angsana New"/>
          <w:sz w:val="30"/>
          <w:szCs w:val="30"/>
        </w:rPr>
        <w:t xml:space="preserve">Geleximco </w:t>
      </w:r>
      <w:r w:rsidRPr="005329B1">
        <w:rPr>
          <w:rFonts w:ascii="Angsana New" w:hAnsi="Angsana New"/>
          <w:sz w:val="30"/>
          <w:szCs w:val="30"/>
          <w:cs/>
        </w:rPr>
        <w:t xml:space="preserve">จะร่วมลงทุนในกองทุน </w:t>
      </w:r>
      <w:r w:rsidRPr="005329B1">
        <w:rPr>
          <w:rFonts w:ascii="Angsana New" w:hAnsi="Angsana New"/>
          <w:sz w:val="30"/>
          <w:szCs w:val="30"/>
        </w:rPr>
        <w:t xml:space="preserve">An Binh Energy and Infrastructure Fund (“ABEIF”) </w:t>
      </w:r>
      <w:r w:rsidRPr="005329B1">
        <w:rPr>
          <w:rFonts w:ascii="Angsana New" w:hAnsi="Angsana New"/>
          <w:sz w:val="30"/>
          <w:szCs w:val="30"/>
          <w:cs/>
        </w:rPr>
        <w:t xml:space="preserve">ซึ่งเป็นกองทุนเวียดนามที่มุ่งเน้นลงทุนในธุรกิจด้านพลังงานและโครงสร้างพื้นฐานในประเทศเวียดนาม ต่อมาเมื่อวันที่ </w:t>
      </w:r>
      <w:r w:rsidR="00DB71A4" w:rsidRPr="00DB71A4">
        <w:rPr>
          <w:rFonts w:ascii="Angsana New" w:hAnsi="Angsana New"/>
          <w:sz w:val="30"/>
          <w:szCs w:val="30"/>
        </w:rPr>
        <w:t>18</w:t>
      </w:r>
      <w:r w:rsidRPr="005329B1">
        <w:rPr>
          <w:rFonts w:ascii="Angsana New" w:hAnsi="Angsana New"/>
          <w:sz w:val="30"/>
          <w:szCs w:val="30"/>
          <w:cs/>
        </w:rPr>
        <w:t xml:space="preserve"> สิงหาคม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5329B1">
        <w:rPr>
          <w:rFonts w:ascii="Angsana New" w:hAnsi="Angsana New"/>
          <w:sz w:val="30"/>
          <w:szCs w:val="30"/>
          <w:cs/>
        </w:rPr>
        <w:t xml:space="preserve"> บริษัทย่อยได้ชำระค่าหุ้นตามสัดส่วนการลงทุนร้อยละ </w:t>
      </w:r>
      <w:r w:rsidR="00DB71A4" w:rsidRPr="00DB71A4">
        <w:rPr>
          <w:rFonts w:ascii="Angsana New" w:hAnsi="Angsana New"/>
          <w:sz w:val="30"/>
          <w:szCs w:val="30"/>
        </w:rPr>
        <w:t>49</w:t>
      </w:r>
      <w:r w:rsidRPr="005329B1">
        <w:rPr>
          <w:rFonts w:ascii="Angsana New" w:hAnsi="Angsana New"/>
          <w:sz w:val="30"/>
          <w:szCs w:val="30"/>
          <w:cs/>
        </w:rPr>
        <w:t xml:space="preserve"> ของทุนจดทะเบียนของกองทุน </w:t>
      </w:r>
      <w:r w:rsidRPr="005329B1">
        <w:rPr>
          <w:rFonts w:ascii="Angsana New" w:hAnsi="Angsana New"/>
          <w:sz w:val="30"/>
          <w:szCs w:val="30"/>
        </w:rPr>
        <w:t xml:space="preserve">ABEIF </w:t>
      </w:r>
      <w:r w:rsidRPr="005329B1">
        <w:rPr>
          <w:rFonts w:ascii="Angsana New" w:hAnsi="Angsana New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78</w:t>
      </w:r>
      <w:r w:rsidRPr="005329B1">
        <w:rPr>
          <w:rFonts w:ascii="Angsana New" w:hAnsi="Angsana New"/>
          <w:sz w:val="30"/>
          <w:szCs w:val="30"/>
          <w:cs/>
        </w:rPr>
        <w:t>.</w:t>
      </w:r>
      <w:r w:rsidR="00DB71A4" w:rsidRPr="00DB71A4">
        <w:rPr>
          <w:rFonts w:ascii="Angsana New" w:hAnsi="Angsana New"/>
          <w:sz w:val="30"/>
          <w:szCs w:val="30"/>
        </w:rPr>
        <w:t>50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5329B1">
        <w:rPr>
          <w:rFonts w:ascii="Angsana New" w:hAnsi="Angsana New"/>
          <w:sz w:val="30"/>
          <w:szCs w:val="30"/>
          <w:cs/>
        </w:rPr>
        <w:t xml:space="preserve">ล้านเหรียญสหรัฐอเมริกา หรือเทียบเท่า 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Pr="005329B1">
        <w:rPr>
          <w:rFonts w:ascii="Angsana New" w:hAnsi="Angsana New"/>
          <w:sz w:val="30"/>
          <w:szCs w:val="30"/>
          <w:cs/>
        </w:rPr>
        <w:t>,</w:t>
      </w:r>
      <w:r w:rsidR="00DB71A4" w:rsidRPr="00DB71A4">
        <w:rPr>
          <w:rFonts w:ascii="Angsana New" w:hAnsi="Angsana New"/>
          <w:sz w:val="30"/>
          <w:szCs w:val="30"/>
        </w:rPr>
        <w:t>454</w:t>
      </w:r>
      <w:r w:rsidRPr="005329B1">
        <w:rPr>
          <w:rFonts w:ascii="Angsana New" w:hAnsi="Angsana New"/>
          <w:sz w:val="30"/>
          <w:szCs w:val="30"/>
          <w:cs/>
        </w:rPr>
        <w:t>.</w:t>
      </w:r>
      <w:r w:rsidR="00DB71A4" w:rsidRPr="00DB71A4">
        <w:rPr>
          <w:rFonts w:ascii="Angsana New" w:hAnsi="Angsana New"/>
          <w:sz w:val="30"/>
          <w:szCs w:val="30"/>
        </w:rPr>
        <w:t>06</w:t>
      </w:r>
      <w:r w:rsidRPr="005329B1">
        <w:rPr>
          <w:rFonts w:ascii="Angsana New" w:hAnsi="Angsana New"/>
          <w:sz w:val="30"/>
          <w:szCs w:val="30"/>
          <w:cs/>
        </w:rPr>
        <w:t xml:space="preserve"> ล้านบาท </w:t>
      </w:r>
      <w:r w:rsidR="005D716F">
        <w:rPr>
          <w:rFonts w:ascii="Angsana New" w:hAnsi="Angsana New" w:hint="cs"/>
          <w:sz w:val="30"/>
          <w:szCs w:val="30"/>
          <w:cs/>
        </w:rPr>
        <w:t xml:space="preserve">และมีต้นทุนการทำรายการที่เกี่ยวข้องเป็นจำนวนเงิน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5D716F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69</w:t>
      </w:r>
      <w:r w:rsidR="005D716F">
        <w:rPr>
          <w:rFonts w:ascii="Angsana New" w:hAnsi="Angsana New"/>
          <w:sz w:val="30"/>
          <w:szCs w:val="30"/>
        </w:rPr>
        <w:t xml:space="preserve"> </w:t>
      </w:r>
      <w:r w:rsidR="005D716F">
        <w:rPr>
          <w:rFonts w:ascii="Angsana New" w:hAnsi="Angsana New" w:hint="cs"/>
          <w:sz w:val="30"/>
          <w:szCs w:val="30"/>
          <w:cs/>
        </w:rPr>
        <w:t xml:space="preserve">ล้านเหรียญสหรัฐอเมริกา หรือเทียบเท่า </w:t>
      </w:r>
      <w:r w:rsidR="00DB71A4" w:rsidRPr="00DB71A4">
        <w:rPr>
          <w:rFonts w:ascii="Angsana New" w:hAnsi="Angsana New"/>
          <w:sz w:val="30"/>
          <w:szCs w:val="30"/>
        </w:rPr>
        <w:t>50</w:t>
      </w:r>
      <w:r w:rsidR="005D716F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63</w:t>
      </w:r>
      <w:r w:rsidR="005D716F">
        <w:rPr>
          <w:rFonts w:ascii="Angsana New" w:hAnsi="Angsana New"/>
          <w:sz w:val="30"/>
          <w:szCs w:val="30"/>
        </w:rPr>
        <w:t xml:space="preserve"> </w:t>
      </w:r>
      <w:r w:rsidR="005D716F">
        <w:rPr>
          <w:rFonts w:ascii="Angsana New" w:hAnsi="Angsana New" w:hint="cs"/>
          <w:sz w:val="30"/>
          <w:szCs w:val="30"/>
          <w:cs/>
        </w:rPr>
        <w:t>ล้านบาท</w:t>
      </w:r>
      <w:r w:rsidR="00AE7A78">
        <w:rPr>
          <w:rFonts w:ascii="Angsana New" w:hAnsi="Angsana New" w:hint="cs"/>
          <w:sz w:val="30"/>
          <w:szCs w:val="30"/>
          <w:cs/>
        </w:rPr>
        <w:t xml:space="preserve"> รวมมูลค่าเงินลงทุนทั้งสิ้น </w:t>
      </w:r>
      <w:r w:rsidR="00DB71A4" w:rsidRPr="00DB71A4">
        <w:rPr>
          <w:rFonts w:ascii="Angsana New" w:hAnsi="Angsana New"/>
          <w:sz w:val="30"/>
          <w:szCs w:val="30"/>
        </w:rPr>
        <w:t>80</w:t>
      </w:r>
      <w:r w:rsidR="00AE7A78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19</w:t>
      </w:r>
      <w:r w:rsidR="00AE7A78">
        <w:rPr>
          <w:rFonts w:ascii="Angsana New" w:hAnsi="Angsana New"/>
          <w:sz w:val="30"/>
          <w:szCs w:val="30"/>
        </w:rPr>
        <w:t xml:space="preserve"> </w:t>
      </w:r>
      <w:r w:rsidR="00AE7A78">
        <w:rPr>
          <w:rFonts w:ascii="Angsana New" w:hAnsi="Angsana New" w:hint="cs"/>
          <w:sz w:val="30"/>
          <w:szCs w:val="30"/>
          <w:cs/>
        </w:rPr>
        <w:t xml:space="preserve">ล้านเหรียญสหรัฐอเมริกา หรือเทียบเท่า 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="00AE7A78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504</w:t>
      </w:r>
      <w:r w:rsidR="00AE7A78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69</w:t>
      </w:r>
      <w:r w:rsidR="00AE7A78">
        <w:rPr>
          <w:rFonts w:ascii="Angsana New" w:hAnsi="Angsana New"/>
          <w:sz w:val="30"/>
          <w:szCs w:val="30"/>
        </w:rPr>
        <w:t xml:space="preserve"> </w:t>
      </w:r>
      <w:r w:rsidR="00AE7A78">
        <w:rPr>
          <w:rFonts w:ascii="Angsana New" w:hAnsi="Angsana New" w:hint="cs"/>
          <w:sz w:val="30"/>
          <w:szCs w:val="30"/>
          <w:cs/>
        </w:rPr>
        <w:t>ล้านบาท</w:t>
      </w:r>
    </w:p>
    <w:p w14:paraId="0872BE80" w14:textId="77777777" w:rsidR="005329B1" w:rsidRPr="005329B1" w:rsidRDefault="005329B1" w:rsidP="005329B1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502F29E" w14:textId="735082F2" w:rsidR="005329B1" w:rsidRPr="005329B1" w:rsidRDefault="005329B1" w:rsidP="005329B1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5329B1">
        <w:rPr>
          <w:rFonts w:ascii="Angsana New" w:hAnsi="Angsana New"/>
          <w:sz w:val="30"/>
          <w:szCs w:val="30"/>
          <w:cs/>
        </w:rPr>
        <w:t xml:space="preserve">ภายหลังการโอนหุ้นบรรลุผลสำเร็จส่งผลให้โครงสร้างผู้ถือหุ้นในกองทุน </w:t>
      </w:r>
      <w:r w:rsidRPr="005329B1">
        <w:rPr>
          <w:rFonts w:ascii="Angsana New" w:hAnsi="Angsana New"/>
          <w:sz w:val="30"/>
          <w:szCs w:val="30"/>
        </w:rPr>
        <w:t xml:space="preserve">ABEIF </w:t>
      </w:r>
      <w:r w:rsidRPr="005329B1">
        <w:rPr>
          <w:rFonts w:ascii="Angsana New" w:hAnsi="Angsana New"/>
          <w:sz w:val="30"/>
          <w:szCs w:val="30"/>
          <w:cs/>
        </w:rPr>
        <w:t xml:space="preserve">ประกอบด้วยกลุ่มบริษัทร้อยละ </w:t>
      </w:r>
      <w:r w:rsidR="00DB71A4" w:rsidRPr="00DB71A4">
        <w:rPr>
          <w:rFonts w:ascii="Angsana New" w:hAnsi="Angsana New"/>
          <w:sz w:val="30"/>
          <w:szCs w:val="30"/>
        </w:rPr>
        <w:t>49</w:t>
      </w:r>
      <w:r w:rsidRPr="005329B1">
        <w:rPr>
          <w:rFonts w:ascii="Angsana New" w:hAnsi="Angsana New"/>
          <w:sz w:val="30"/>
          <w:szCs w:val="30"/>
          <w:cs/>
        </w:rPr>
        <w:t xml:space="preserve"> และ </w:t>
      </w:r>
      <w:r w:rsidRPr="005329B1">
        <w:rPr>
          <w:rFonts w:ascii="Angsana New" w:hAnsi="Angsana New"/>
          <w:sz w:val="30"/>
          <w:szCs w:val="30"/>
        </w:rPr>
        <w:t xml:space="preserve">Geleximco </w:t>
      </w:r>
      <w:r w:rsidRPr="005329B1">
        <w:rPr>
          <w:rFonts w:ascii="Angsana New" w:hAnsi="Angsana New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/>
          <w:sz w:val="30"/>
          <w:szCs w:val="30"/>
        </w:rPr>
        <w:t>51</w:t>
      </w:r>
      <w:r w:rsidRPr="005329B1">
        <w:rPr>
          <w:rFonts w:ascii="Angsana New" w:hAnsi="Angsana New"/>
          <w:sz w:val="30"/>
          <w:szCs w:val="30"/>
          <w:cs/>
        </w:rPr>
        <w:t xml:space="preserve"> โดยกองทุน </w:t>
      </w:r>
      <w:r w:rsidRPr="005329B1">
        <w:rPr>
          <w:rFonts w:ascii="Angsana New" w:hAnsi="Angsana New"/>
          <w:sz w:val="30"/>
          <w:szCs w:val="30"/>
        </w:rPr>
        <w:t xml:space="preserve">ABEIF </w:t>
      </w:r>
      <w:r w:rsidRPr="005329B1">
        <w:rPr>
          <w:rFonts w:ascii="Angsana New" w:hAnsi="Angsana New"/>
          <w:sz w:val="30"/>
          <w:szCs w:val="30"/>
          <w:cs/>
        </w:rPr>
        <w:t xml:space="preserve">ได้เข้าถือหุ้นใน </w:t>
      </w:r>
      <w:r w:rsidRPr="005329B1">
        <w:rPr>
          <w:rFonts w:ascii="Angsana New" w:hAnsi="Angsana New"/>
          <w:sz w:val="30"/>
          <w:szCs w:val="30"/>
        </w:rPr>
        <w:t xml:space="preserve">An Binh Investment Group Joint Stock Company (“AIG”) </w:t>
      </w:r>
      <w:r w:rsidRPr="005329B1">
        <w:rPr>
          <w:rFonts w:ascii="Angsana New" w:hAnsi="Angsana New"/>
          <w:sz w:val="30"/>
          <w:szCs w:val="30"/>
          <w:cs/>
        </w:rPr>
        <w:t xml:space="preserve">ในสัดส่วนร้อยละ </w:t>
      </w:r>
      <w:r w:rsidR="00DB71A4" w:rsidRPr="00DB71A4">
        <w:rPr>
          <w:rFonts w:ascii="Angsana New" w:hAnsi="Angsana New"/>
          <w:sz w:val="30"/>
          <w:szCs w:val="30"/>
        </w:rPr>
        <w:t>99</w:t>
      </w:r>
      <w:r w:rsidRPr="005329B1">
        <w:rPr>
          <w:rFonts w:ascii="Angsana New" w:hAnsi="Angsana New"/>
          <w:sz w:val="30"/>
          <w:szCs w:val="30"/>
          <w:cs/>
        </w:rPr>
        <w:t>.</w:t>
      </w:r>
      <w:r w:rsidR="00DB71A4" w:rsidRPr="00DB71A4">
        <w:rPr>
          <w:rFonts w:ascii="Angsana New" w:hAnsi="Angsana New"/>
          <w:sz w:val="30"/>
          <w:szCs w:val="30"/>
        </w:rPr>
        <w:t>99</w:t>
      </w:r>
      <w:r w:rsidRPr="005329B1">
        <w:rPr>
          <w:rFonts w:ascii="Angsana New" w:hAnsi="Angsana New"/>
          <w:sz w:val="30"/>
          <w:szCs w:val="30"/>
          <w:cs/>
        </w:rPr>
        <w:t xml:space="preserve"> และ </w:t>
      </w:r>
      <w:r w:rsidRPr="005329B1">
        <w:rPr>
          <w:rFonts w:ascii="Angsana New" w:hAnsi="Angsana New"/>
          <w:sz w:val="30"/>
          <w:szCs w:val="30"/>
        </w:rPr>
        <w:t xml:space="preserve">AIG </w:t>
      </w:r>
      <w:r w:rsidRPr="005329B1">
        <w:rPr>
          <w:rFonts w:ascii="Angsana New" w:hAnsi="Angsana New"/>
          <w:sz w:val="30"/>
          <w:szCs w:val="30"/>
          <w:cs/>
        </w:rPr>
        <w:t xml:space="preserve">ได้เข้าถือหุ้นในสัดส่วนร้อยละ </w:t>
      </w:r>
      <w:r w:rsidR="00DB71A4" w:rsidRPr="00DB71A4">
        <w:rPr>
          <w:rFonts w:ascii="Angsana New" w:hAnsi="Angsana New"/>
          <w:sz w:val="30"/>
          <w:szCs w:val="30"/>
        </w:rPr>
        <w:t>45</w:t>
      </w:r>
      <w:r w:rsidRPr="005329B1">
        <w:rPr>
          <w:rFonts w:ascii="Angsana New" w:hAnsi="Angsana New"/>
          <w:sz w:val="30"/>
          <w:szCs w:val="30"/>
          <w:cs/>
        </w:rPr>
        <w:t xml:space="preserve"> ในโครงการโรงไฟฟ้าถ่านหิน ประเทศเวียดนาม ซึ่งดำเนินงานภายใต้ </w:t>
      </w:r>
      <w:r w:rsidRPr="005329B1">
        <w:rPr>
          <w:rFonts w:ascii="Angsana New" w:hAnsi="Angsana New"/>
          <w:sz w:val="30"/>
          <w:szCs w:val="30"/>
        </w:rPr>
        <w:t>Thang Long Power Plant Joint Stock Company (“TLP”) (</w:t>
      </w:r>
      <w:r w:rsidRPr="005329B1">
        <w:rPr>
          <w:rFonts w:ascii="Angsana New" w:hAnsi="Angsana New"/>
          <w:sz w:val="30"/>
          <w:szCs w:val="30"/>
          <w:cs/>
        </w:rPr>
        <w:t xml:space="preserve">กลุ่มบริษัทถือหุ้นทางอ้อมผ่าน </w:t>
      </w:r>
      <w:r w:rsidRPr="005329B1">
        <w:rPr>
          <w:rFonts w:ascii="Angsana New" w:hAnsi="Angsana New"/>
          <w:sz w:val="30"/>
          <w:szCs w:val="30"/>
        </w:rPr>
        <w:t xml:space="preserve">RHIS </w:t>
      </w:r>
      <w:r w:rsidRPr="005329B1">
        <w:rPr>
          <w:rFonts w:ascii="Angsana New" w:hAnsi="Angsana New"/>
          <w:sz w:val="30"/>
          <w:szCs w:val="30"/>
          <w:cs/>
        </w:rPr>
        <w:t xml:space="preserve">และกองทุน </w:t>
      </w:r>
      <w:r w:rsidRPr="005329B1">
        <w:rPr>
          <w:rFonts w:ascii="Angsana New" w:hAnsi="Angsana New"/>
          <w:sz w:val="30"/>
          <w:szCs w:val="30"/>
        </w:rPr>
        <w:t xml:space="preserve">ABEIF </w:t>
      </w:r>
      <w:r w:rsidRPr="005329B1">
        <w:rPr>
          <w:rFonts w:ascii="Angsana New" w:hAnsi="Angsana New"/>
          <w:sz w:val="30"/>
          <w:szCs w:val="30"/>
          <w:cs/>
        </w:rPr>
        <w:t xml:space="preserve">ร้อยละ </w:t>
      </w:r>
      <w:r w:rsidR="00DB71A4" w:rsidRPr="00DB71A4">
        <w:rPr>
          <w:rFonts w:ascii="Angsana New" w:hAnsi="Angsana New"/>
          <w:sz w:val="30"/>
          <w:szCs w:val="30"/>
        </w:rPr>
        <w:t>22</w:t>
      </w:r>
      <w:r w:rsidRPr="005329B1">
        <w:rPr>
          <w:rFonts w:ascii="Angsana New" w:hAnsi="Angsana New"/>
          <w:sz w:val="30"/>
          <w:szCs w:val="30"/>
          <w:cs/>
        </w:rPr>
        <w:t>.</w:t>
      </w:r>
      <w:r w:rsidR="00DB71A4" w:rsidRPr="00DB71A4">
        <w:rPr>
          <w:rFonts w:ascii="Angsana New" w:hAnsi="Angsana New"/>
          <w:sz w:val="30"/>
          <w:szCs w:val="30"/>
        </w:rPr>
        <w:t>05</w:t>
      </w:r>
      <w:r w:rsidRPr="005329B1">
        <w:rPr>
          <w:rFonts w:ascii="Angsana New" w:hAnsi="Angsana New"/>
          <w:sz w:val="30"/>
          <w:szCs w:val="30"/>
          <w:cs/>
        </w:rPr>
        <w:t>)</w:t>
      </w:r>
    </w:p>
    <w:p w14:paraId="4D226121" w14:textId="6B2950FA" w:rsidR="00F9609F" w:rsidRDefault="00F960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61F5F7E5" w14:textId="456FC8F0" w:rsidR="00EC123E" w:rsidRDefault="005329B1" w:rsidP="005329B1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5329B1">
        <w:rPr>
          <w:rFonts w:ascii="Angsana New" w:hAnsi="Angsana New"/>
          <w:sz w:val="30"/>
          <w:szCs w:val="30"/>
          <w:cs/>
        </w:rPr>
        <w:lastRenderedPageBreak/>
        <w:t xml:space="preserve">เมื่อวันที่ </w:t>
      </w:r>
      <w:r w:rsidR="00DB71A4" w:rsidRPr="00DB71A4">
        <w:rPr>
          <w:rFonts w:ascii="Angsana New" w:hAnsi="Angsana New"/>
          <w:sz w:val="30"/>
          <w:szCs w:val="30"/>
        </w:rPr>
        <w:t>21</w:t>
      </w:r>
      <w:r w:rsidRPr="005329B1">
        <w:rPr>
          <w:rFonts w:ascii="Angsana New" w:hAnsi="Angsana New"/>
          <w:sz w:val="30"/>
          <w:szCs w:val="30"/>
          <w:cs/>
        </w:rPr>
        <w:t xml:space="preserve"> กรกฎาคม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5329B1">
        <w:rPr>
          <w:rFonts w:ascii="Angsana New" w:hAnsi="Angsana New"/>
          <w:sz w:val="30"/>
          <w:szCs w:val="30"/>
          <w:cs/>
        </w:rPr>
        <w:t xml:space="preserve"> บริษัทย่อยดังกล่าวได้ให้เงินกู้ยืมแก่ </w:t>
      </w:r>
      <w:r w:rsidRPr="005329B1">
        <w:rPr>
          <w:rFonts w:ascii="Angsana New" w:hAnsi="Angsana New"/>
          <w:sz w:val="30"/>
          <w:szCs w:val="30"/>
        </w:rPr>
        <w:t xml:space="preserve">Geleximco </w:t>
      </w:r>
      <w:r w:rsidRPr="005329B1">
        <w:rPr>
          <w:rFonts w:ascii="Angsana New" w:hAnsi="Angsana New"/>
          <w:sz w:val="30"/>
          <w:szCs w:val="30"/>
          <w:cs/>
        </w:rPr>
        <w:t xml:space="preserve">ตามสัญญาเงินกู้ลงวันที่ 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Pr="005329B1">
        <w:rPr>
          <w:rFonts w:ascii="Angsana New" w:hAnsi="Angsana New"/>
          <w:sz w:val="30"/>
          <w:szCs w:val="30"/>
          <w:cs/>
        </w:rPr>
        <w:t xml:space="preserve"> มิถุนายน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5329B1">
        <w:rPr>
          <w:rFonts w:ascii="Angsana New" w:hAnsi="Angsana New"/>
          <w:sz w:val="30"/>
          <w:szCs w:val="30"/>
          <w:cs/>
        </w:rPr>
        <w:t xml:space="preserve">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80</w:t>
      </w:r>
      <w:r w:rsidRPr="005329B1">
        <w:rPr>
          <w:rFonts w:ascii="Angsana New" w:hAnsi="Angsana New"/>
          <w:sz w:val="30"/>
          <w:szCs w:val="30"/>
          <w:cs/>
        </w:rPr>
        <w:t xml:space="preserve"> ล้านเหรียญสหรัฐอเมริกา โดยมีอัตราดอกเบี้ยอ้างอิงจาก </w:t>
      </w:r>
      <w:r w:rsidRPr="005329B1">
        <w:rPr>
          <w:rFonts w:ascii="Angsana New" w:hAnsi="Angsana New"/>
          <w:sz w:val="30"/>
          <w:szCs w:val="30"/>
        </w:rPr>
        <w:t xml:space="preserve">London Interbank Offered Rate (LIBOR) </w:t>
      </w:r>
      <w:r w:rsidR="00DB71A4" w:rsidRPr="00DB71A4">
        <w:rPr>
          <w:rFonts w:ascii="Angsana New" w:hAnsi="Angsana New"/>
          <w:sz w:val="30"/>
          <w:szCs w:val="30"/>
        </w:rPr>
        <w:t>6</w:t>
      </w:r>
      <w:r w:rsidRPr="005329B1">
        <w:rPr>
          <w:rFonts w:ascii="Angsana New" w:hAnsi="Angsana New"/>
          <w:sz w:val="30"/>
          <w:szCs w:val="30"/>
          <w:cs/>
        </w:rPr>
        <w:t xml:space="preserve"> เดือน บวกด้วยอัตราร้อยละแบบคงที่ต่อปี มีกำหนดชำระคืนเงินต้นภายใน </w:t>
      </w:r>
      <w:r w:rsidR="00DB71A4" w:rsidRPr="00DB71A4">
        <w:rPr>
          <w:rFonts w:ascii="Angsana New" w:hAnsi="Angsana New"/>
          <w:sz w:val="30"/>
          <w:szCs w:val="30"/>
        </w:rPr>
        <w:t>8</w:t>
      </w:r>
      <w:r w:rsidRPr="005329B1">
        <w:rPr>
          <w:rFonts w:ascii="Angsana New" w:hAnsi="Angsana New"/>
          <w:sz w:val="30"/>
          <w:szCs w:val="30"/>
          <w:cs/>
        </w:rPr>
        <w:t xml:space="preserve"> ปี นับจากวันที่เบิกเงินกู้งวดแรก โดยจะเริ่มจ่ายชำระงวดแรกในเดือนมิถุนายน </w:t>
      </w:r>
      <w:r w:rsidR="00DB71A4" w:rsidRPr="00DB71A4">
        <w:rPr>
          <w:rFonts w:ascii="Angsana New" w:hAnsi="Angsana New"/>
          <w:sz w:val="30"/>
          <w:szCs w:val="30"/>
        </w:rPr>
        <w:t>2566</w:t>
      </w:r>
      <w:r w:rsidRPr="005329B1">
        <w:rPr>
          <w:rFonts w:ascii="Angsana New" w:hAnsi="Angsana New"/>
          <w:sz w:val="30"/>
          <w:szCs w:val="30"/>
          <w:cs/>
        </w:rPr>
        <w:t xml:space="preserve"> ณ วันที่ 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Pr="005329B1">
        <w:rPr>
          <w:rFonts w:ascii="Angsana New" w:hAnsi="Angsana New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5329B1">
        <w:rPr>
          <w:rFonts w:ascii="Angsana New" w:hAnsi="Angsana New"/>
          <w:sz w:val="30"/>
          <w:szCs w:val="30"/>
          <w:cs/>
        </w:rPr>
        <w:t xml:space="preserve"> บริษัทย่อยมีเงินให้กู้ยืมคงเหลือแก่บริษัทดังกล่าว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80</w:t>
      </w:r>
      <w:r w:rsidRPr="005329B1">
        <w:rPr>
          <w:rFonts w:ascii="Angsana New" w:hAnsi="Angsana New"/>
          <w:sz w:val="30"/>
          <w:szCs w:val="30"/>
          <w:cs/>
        </w:rPr>
        <w:t xml:space="preserve"> ล้านเหรียญสหรัฐอเมริกา หรือเทียบเท่า 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Pr="005329B1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402</w:t>
      </w:r>
      <w:r w:rsidRPr="005329B1">
        <w:rPr>
          <w:rFonts w:ascii="Angsana New" w:hAnsi="Angsana New"/>
          <w:sz w:val="30"/>
          <w:szCs w:val="30"/>
          <w:cs/>
        </w:rPr>
        <w:t>.</w:t>
      </w:r>
      <w:r w:rsidR="00DB71A4" w:rsidRPr="00DB71A4">
        <w:rPr>
          <w:rFonts w:ascii="Angsana New" w:hAnsi="Angsana New"/>
          <w:sz w:val="30"/>
          <w:szCs w:val="30"/>
        </w:rPr>
        <w:t>97</w:t>
      </w:r>
      <w:r w:rsidRPr="005329B1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62F5B2A8" w14:textId="5379ACC3" w:rsidR="000A7B10" w:rsidRDefault="000A7B10" w:rsidP="005329B1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4C1A9C0" w14:textId="667F2374" w:rsidR="00D32FFC" w:rsidRDefault="00D32FFC" w:rsidP="00D32FFC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</w:pPr>
      <w:r w:rsidRPr="00D246FB">
        <w:rPr>
          <w:rFonts w:ascii="Angsana New" w:hAnsi="Angsana New" w:hint="cs"/>
          <w:sz w:val="30"/>
          <w:szCs w:val="30"/>
          <w:cs/>
          <w:lang w:val="en-US" w:bidi="th-TH"/>
        </w:rPr>
        <w:t xml:space="preserve">ผู้บริหารได้แต่งตั้งผู้ประเมินราคาอิสระเพื่อทำการประเมินมูลค่ายุติธรรมของธุรกิจ </w:t>
      </w:r>
      <w:r w:rsidR="00BB7CCC">
        <w:rPr>
          <w:rFonts w:ascii="Angsana New" w:hAnsi="Angsana New" w:hint="cs"/>
          <w:sz w:val="30"/>
          <w:szCs w:val="30"/>
          <w:cs/>
          <w:lang w:val="en-US" w:bidi="th-TH"/>
        </w:rPr>
        <w:t xml:space="preserve">ทั้งนี้ </w:t>
      </w:r>
      <w:r>
        <w:rPr>
          <w:rFonts w:ascii="Angsana New" w:hAnsi="Angsana New" w:hint="cs"/>
          <w:sz w:val="30"/>
          <w:szCs w:val="30"/>
          <w:cs/>
          <w:lang w:val="en-US" w:bidi="th-TH"/>
        </w:rPr>
        <w:t>กลุ่มบริษัทได้ประเมินมูลค่ายุติธรรมของธุรกิจที่ซื้อมาเสร็จสิ้นแล้ว โดยมีมูลค่าดังนี้</w:t>
      </w:r>
    </w:p>
    <w:p w14:paraId="276BAB72" w14:textId="77777777" w:rsidR="0049290C" w:rsidRPr="0049290C" w:rsidRDefault="0049290C" w:rsidP="001343A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tbl>
      <w:tblPr>
        <w:tblW w:w="8951" w:type="dxa"/>
        <w:tblInd w:w="450" w:type="dxa"/>
        <w:tblLook w:val="01E0" w:firstRow="1" w:lastRow="1" w:firstColumn="1" w:lastColumn="1" w:noHBand="0" w:noVBand="0"/>
      </w:tblPr>
      <w:tblGrid>
        <w:gridCol w:w="3892"/>
        <w:gridCol w:w="1489"/>
        <w:gridCol w:w="239"/>
        <w:gridCol w:w="1532"/>
        <w:gridCol w:w="257"/>
        <w:gridCol w:w="1542"/>
      </w:tblGrid>
      <w:tr w:rsidR="001343AB" w:rsidRPr="00223E3D" w14:paraId="4DA430B9" w14:textId="77777777" w:rsidTr="000A7B10">
        <w:trPr>
          <w:tblHeader/>
        </w:trPr>
        <w:tc>
          <w:tcPr>
            <w:tcW w:w="3892" w:type="dxa"/>
            <w:vAlign w:val="bottom"/>
          </w:tcPr>
          <w:p w14:paraId="53893354" w14:textId="77777777" w:rsidR="001343AB" w:rsidRPr="00D246FB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9" w:type="dxa"/>
            <w:vAlign w:val="bottom"/>
          </w:tcPr>
          <w:p w14:paraId="518300A5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4" w:right="-18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239" w:type="dxa"/>
            <w:vAlign w:val="bottom"/>
          </w:tcPr>
          <w:p w14:paraId="29BC9FB2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32" w:type="dxa"/>
            <w:vAlign w:val="bottom"/>
          </w:tcPr>
          <w:p w14:paraId="44473CC4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ปรับปรุงมูลค่ายุติธรรม</w:t>
            </w:r>
          </w:p>
        </w:tc>
        <w:tc>
          <w:tcPr>
            <w:tcW w:w="257" w:type="dxa"/>
            <w:vAlign w:val="bottom"/>
          </w:tcPr>
          <w:p w14:paraId="7BF30184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42" w:type="dxa"/>
            <w:vAlign w:val="bottom"/>
          </w:tcPr>
          <w:p w14:paraId="348E2EBF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4" w:right="-1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1343AB" w:rsidRPr="00223E3D" w14:paraId="060BBBCB" w14:textId="77777777" w:rsidTr="000A7B10">
        <w:trPr>
          <w:tblHeader/>
        </w:trPr>
        <w:tc>
          <w:tcPr>
            <w:tcW w:w="3892" w:type="dxa"/>
            <w:vAlign w:val="bottom"/>
          </w:tcPr>
          <w:p w14:paraId="2EEE1328" w14:textId="77777777" w:rsidR="001343AB" w:rsidRPr="00223E3D" w:rsidRDefault="001343AB" w:rsidP="00AD3375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5"/>
            <w:vAlign w:val="bottom"/>
          </w:tcPr>
          <w:p w14:paraId="7E61B939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223E3D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พันบาท</w:t>
            </w:r>
            <w:r w:rsidRPr="00223E3D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1343AB" w:rsidRPr="00223E3D" w14:paraId="1E41ABC0" w14:textId="77777777" w:rsidTr="000A7B10">
        <w:tc>
          <w:tcPr>
            <w:tcW w:w="3892" w:type="dxa"/>
            <w:vAlign w:val="bottom"/>
          </w:tcPr>
          <w:p w14:paraId="0B30066F" w14:textId="77777777" w:rsidR="001343AB" w:rsidRPr="00223E3D" w:rsidRDefault="001343AB" w:rsidP="00AD3375">
            <w:pPr>
              <w:ind w:hanging="24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เงินสดและรายการเทียบเท่าเงินสด </w:t>
            </w:r>
          </w:p>
        </w:tc>
        <w:tc>
          <w:tcPr>
            <w:tcW w:w="1489" w:type="dxa"/>
            <w:vAlign w:val="bottom"/>
          </w:tcPr>
          <w:p w14:paraId="4C737FD4" w14:textId="4C633B7A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31</w:t>
            </w:r>
            <w:r w:rsidR="001343AB" w:rsidRPr="00223E3D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227</w:t>
            </w:r>
          </w:p>
        </w:tc>
        <w:tc>
          <w:tcPr>
            <w:tcW w:w="239" w:type="dxa"/>
            <w:vAlign w:val="bottom"/>
          </w:tcPr>
          <w:p w14:paraId="05FBC801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273475A1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36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57" w:type="dxa"/>
            <w:vAlign w:val="bottom"/>
          </w:tcPr>
          <w:p w14:paraId="22915BDC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2" w:type="dxa"/>
            <w:vAlign w:val="bottom"/>
          </w:tcPr>
          <w:p w14:paraId="3D7DCD81" w14:textId="547C73DC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31</w:t>
            </w:r>
            <w:r w:rsidR="001343AB" w:rsidRPr="00223E3D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227</w:t>
            </w:r>
          </w:p>
        </w:tc>
      </w:tr>
      <w:tr w:rsidR="001343AB" w:rsidRPr="00223E3D" w14:paraId="21FA956D" w14:textId="77777777" w:rsidTr="000A7B10">
        <w:tc>
          <w:tcPr>
            <w:tcW w:w="3892" w:type="dxa"/>
            <w:vAlign w:val="bottom"/>
          </w:tcPr>
          <w:p w14:paraId="5866AF14" w14:textId="77777777" w:rsidR="001343AB" w:rsidRPr="00223E3D" w:rsidRDefault="001343AB" w:rsidP="00AD3375">
            <w:pPr>
              <w:ind w:hanging="24"/>
              <w:rPr>
                <w:rFonts w:ascii="Angsana New" w:hAnsi="Angsana New"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เงินลงทุนในการร่วมค้า</w:t>
            </w:r>
          </w:p>
        </w:tc>
        <w:tc>
          <w:tcPr>
            <w:tcW w:w="1489" w:type="dxa"/>
            <w:vAlign w:val="bottom"/>
          </w:tcPr>
          <w:p w14:paraId="7657734B" w14:textId="7CFFA170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="001343AB"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294</w:t>
            </w:r>
            <w:r w:rsidR="00FF4FA4" w:rsidRPr="00223E3D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733</w:t>
            </w:r>
          </w:p>
        </w:tc>
        <w:tc>
          <w:tcPr>
            <w:tcW w:w="239" w:type="dxa"/>
            <w:vAlign w:val="bottom"/>
          </w:tcPr>
          <w:p w14:paraId="13EF0D11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54D512BA" w14:textId="08074D06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1343AB"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181</w:t>
            </w:r>
            <w:r w:rsidR="001343AB"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185</w:t>
            </w:r>
          </w:p>
        </w:tc>
        <w:tc>
          <w:tcPr>
            <w:tcW w:w="257" w:type="dxa"/>
            <w:vAlign w:val="bottom"/>
          </w:tcPr>
          <w:p w14:paraId="0D3C4356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2" w:type="dxa"/>
            <w:vAlign w:val="bottom"/>
          </w:tcPr>
          <w:p w14:paraId="5BF004F2" w14:textId="5D239A82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="001343AB"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475</w:t>
            </w:r>
            <w:r w:rsidR="001343AB"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918</w:t>
            </w:r>
          </w:p>
        </w:tc>
      </w:tr>
      <w:tr w:rsidR="001343AB" w:rsidRPr="00223E3D" w14:paraId="1DF8CA79" w14:textId="77777777" w:rsidTr="00AB107F">
        <w:tc>
          <w:tcPr>
            <w:tcW w:w="3892" w:type="dxa"/>
            <w:vAlign w:val="bottom"/>
          </w:tcPr>
          <w:p w14:paraId="25434473" w14:textId="5D8671BE" w:rsidR="001343AB" w:rsidRPr="00223E3D" w:rsidRDefault="00BB7CCC" w:rsidP="00AD3375">
            <w:pPr>
              <w:ind w:hanging="2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489" w:type="dxa"/>
            <w:vAlign w:val="bottom"/>
          </w:tcPr>
          <w:p w14:paraId="20A5BF0E" w14:textId="0C990D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BB7CCC">
              <w:rPr>
                <w:rFonts w:ascii="Angsana New" w:hAnsi="Angsana New"/>
                <w:sz w:val="30"/>
                <w:szCs w:val="30"/>
              </w:rPr>
              <w:t>14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39" w:type="dxa"/>
            <w:vAlign w:val="bottom"/>
          </w:tcPr>
          <w:p w14:paraId="119F364F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23F32D59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36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57" w:type="dxa"/>
            <w:vAlign w:val="bottom"/>
          </w:tcPr>
          <w:p w14:paraId="431F6F19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2" w:type="dxa"/>
            <w:vAlign w:val="bottom"/>
          </w:tcPr>
          <w:p w14:paraId="27F5DBAA" w14:textId="717A5D89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BB7CCC">
              <w:rPr>
                <w:rFonts w:ascii="Angsana New" w:hAnsi="Angsana New"/>
                <w:sz w:val="30"/>
                <w:szCs w:val="30"/>
              </w:rPr>
              <w:t>14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1343AB" w:rsidRPr="00223E3D" w14:paraId="40C25934" w14:textId="77777777" w:rsidTr="00AB107F">
        <w:tc>
          <w:tcPr>
            <w:tcW w:w="3892" w:type="dxa"/>
            <w:vAlign w:val="bottom"/>
          </w:tcPr>
          <w:p w14:paraId="3F216E06" w14:textId="77777777" w:rsidR="001343AB" w:rsidRPr="00223E3D" w:rsidRDefault="001343AB" w:rsidP="00AD3375">
            <w:pPr>
              <w:ind w:hanging="24"/>
              <w:rPr>
                <w:rFonts w:ascii="Angsana New" w:hAnsi="Angsana New"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หนี้สินภาษีเงินได้รอตัดบัญชี</w:t>
            </w:r>
          </w:p>
        </w:tc>
        <w:tc>
          <w:tcPr>
            <w:tcW w:w="1489" w:type="dxa"/>
            <w:tcBorders>
              <w:bottom w:val="single" w:sz="4" w:space="0" w:color="auto"/>
            </w:tcBorders>
            <w:vAlign w:val="bottom"/>
          </w:tcPr>
          <w:p w14:paraId="0086A35E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right="393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39" w:type="dxa"/>
            <w:vAlign w:val="bottom"/>
          </w:tcPr>
          <w:p w14:paraId="4835EFB1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  <w:vAlign w:val="bottom"/>
          </w:tcPr>
          <w:p w14:paraId="58392906" w14:textId="337A7AB6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4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6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36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232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57" w:type="dxa"/>
            <w:vAlign w:val="bottom"/>
          </w:tcPr>
          <w:p w14:paraId="23E7BAAD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2" w:type="dxa"/>
            <w:tcBorders>
              <w:bottom w:val="single" w:sz="4" w:space="0" w:color="auto"/>
            </w:tcBorders>
            <w:vAlign w:val="bottom"/>
          </w:tcPr>
          <w:p w14:paraId="0BF13D1E" w14:textId="40F5080A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6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36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232</w:t>
            </w: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1343AB" w:rsidRPr="00223E3D" w14:paraId="334DB583" w14:textId="77777777" w:rsidTr="00AB107F">
        <w:tc>
          <w:tcPr>
            <w:tcW w:w="3892" w:type="dxa"/>
            <w:vAlign w:val="bottom"/>
          </w:tcPr>
          <w:p w14:paraId="7AE4E74B" w14:textId="77777777" w:rsidR="001343AB" w:rsidRPr="00223E3D" w:rsidRDefault="001343AB" w:rsidP="00AD3375">
            <w:pPr>
              <w:tabs>
                <w:tab w:val="left" w:pos="1170"/>
              </w:tabs>
              <w:ind w:hanging="2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รวมสินทรัพย์สุทธิที่ระบุได้</w:t>
            </w:r>
          </w:p>
        </w:tc>
        <w:tc>
          <w:tcPr>
            <w:tcW w:w="1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8A2C6C" w14:textId="2A01A076" w:rsidR="001343AB" w:rsidRPr="00223E3D" w:rsidRDefault="00DB71A4" w:rsidP="00DF6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7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="001343AB"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25</w:t>
            </w:r>
            <w:r w:rsidR="001343AB"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746</w:t>
            </w:r>
          </w:p>
        </w:tc>
        <w:tc>
          <w:tcPr>
            <w:tcW w:w="239" w:type="dxa"/>
            <w:vAlign w:val="bottom"/>
          </w:tcPr>
          <w:p w14:paraId="61D6EE98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8C2260" w14:textId="1193AE8B" w:rsidR="001343AB" w:rsidRPr="00223E3D" w:rsidRDefault="00DB71A4" w:rsidP="00DF6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544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953</w:t>
            </w:r>
          </w:p>
        </w:tc>
        <w:tc>
          <w:tcPr>
            <w:tcW w:w="257" w:type="dxa"/>
            <w:vAlign w:val="bottom"/>
          </w:tcPr>
          <w:p w14:paraId="540F7898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42" w:type="dxa"/>
            <w:tcBorders>
              <w:top w:val="single" w:sz="4" w:space="0" w:color="auto"/>
            </w:tcBorders>
            <w:vAlign w:val="bottom"/>
          </w:tcPr>
          <w:p w14:paraId="70923023" w14:textId="7157BBDB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</w:t>
            </w:r>
            <w:r w:rsidR="001343AB"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870</w:t>
            </w:r>
            <w:r w:rsidR="001343AB"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699</w:t>
            </w:r>
          </w:p>
        </w:tc>
      </w:tr>
      <w:tr w:rsidR="00AB107F" w:rsidRPr="00223E3D" w14:paraId="66FD4F81" w14:textId="77777777" w:rsidTr="00AB107F">
        <w:tc>
          <w:tcPr>
            <w:tcW w:w="3892" w:type="dxa"/>
            <w:vAlign w:val="bottom"/>
          </w:tcPr>
          <w:p w14:paraId="2BF44456" w14:textId="1E78E947" w:rsidR="00AB107F" w:rsidRPr="00223E3D" w:rsidRDefault="00AB107F" w:rsidP="00AD3375">
            <w:pPr>
              <w:tabs>
                <w:tab w:val="left" w:pos="1170"/>
              </w:tabs>
              <w:ind w:hanging="24"/>
              <w:rPr>
                <w:rFonts w:ascii="Angsana New" w:hAnsi="Angsana New"/>
                <w:sz w:val="30"/>
                <w:szCs w:val="30"/>
              </w:rPr>
            </w:pPr>
            <w:r w:rsidRPr="00223E3D">
              <w:rPr>
                <w:rFonts w:ascii="Angsana New" w:hAnsi="Angsana New" w:hint="cs"/>
                <w:sz w:val="30"/>
                <w:szCs w:val="30"/>
                <w:cs/>
              </w:rPr>
              <w:t xml:space="preserve">ส่วนได้เสียที่ได้มา </w:t>
            </w:r>
            <w:r w:rsidRPr="00223E3D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223E3D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</w:t>
            </w:r>
            <w:r w:rsidRPr="00223E3D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489" w:type="dxa"/>
            <w:tcBorders>
              <w:top w:val="double" w:sz="4" w:space="0" w:color="auto"/>
            </w:tcBorders>
            <w:vAlign w:val="bottom"/>
          </w:tcPr>
          <w:p w14:paraId="54EE59ED" w14:textId="77777777" w:rsidR="00AB107F" w:rsidRPr="00223E3D" w:rsidRDefault="00AB107F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14"/>
              </w:tabs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239" w:type="dxa"/>
            <w:vAlign w:val="bottom"/>
          </w:tcPr>
          <w:p w14:paraId="56FCCC43" w14:textId="77777777" w:rsidR="00AB107F" w:rsidRPr="00223E3D" w:rsidRDefault="00AB107F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tcBorders>
              <w:top w:val="double" w:sz="4" w:space="0" w:color="auto"/>
            </w:tcBorders>
            <w:vAlign w:val="bottom"/>
          </w:tcPr>
          <w:p w14:paraId="3B350726" w14:textId="77777777" w:rsidR="00AB107F" w:rsidRPr="00223E3D" w:rsidRDefault="00AB107F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1"/>
              </w:tabs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257" w:type="dxa"/>
            <w:vAlign w:val="bottom"/>
          </w:tcPr>
          <w:p w14:paraId="7C600A5A" w14:textId="77777777" w:rsidR="00AB107F" w:rsidRPr="00223E3D" w:rsidRDefault="00AB107F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42" w:type="dxa"/>
            <w:vAlign w:val="bottom"/>
          </w:tcPr>
          <w:p w14:paraId="0B7A1ED4" w14:textId="0FFF4801" w:rsidR="00AB107F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49</w:t>
            </w:r>
          </w:p>
        </w:tc>
      </w:tr>
      <w:tr w:rsidR="001343AB" w:rsidRPr="00223E3D" w14:paraId="0F62DD05" w14:textId="77777777" w:rsidTr="00AB107F">
        <w:tc>
          <w:tcPr>
            <w:tcW w:w="3892" w:type="dxa"/>
            <w:vAlign w:val="bottom"/>
          </w:tcPr>
          <w:p w14:paraId="33CE90DF" w14:textId="5600BB43" w:rsidR="001343AB" w:rsidRPr="00223E3D" w:rsidRDefault="001343AB" w:rsidP="00AD3375">
            <w:pPr>
              <w:tabs>
                <w:tab w:val="left" w:pos="1170"/>
              </w:tabs>
              <w:ind w:hanging="24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489" w:type="dxa"/>
            <w:vAlign w:val="bottom"/>
          </w:tcPr>
          <w:p w14:paraId="169877C8" w14:textId="70C1D2D0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3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vAlign w:val="bottom"/>
          </w:tcPr>
          <w:p w14:paraId="7237F30B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6773E075" w14:textId="56C1705E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131"/>
              </w:tabs>
              <w:ind w:right="-43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7" w:type="dxa"/>
            <w:vAlign w:val="bottom"/>
          </w:tcPr>
          <w:p w14:paraId="6376E542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42" w:type="dxa"/>
            <w:tcBorders>
              <w:top w:val="single" w:sz="4" w:space="0" w:color="auto"/>
            </w:tcBorders>
            <w:vAlign w:val="bottom"/>
          </w:tcPr>
          <w:p w14:paraId="6345FF5F" w14:textId="29EFBDBD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386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643</w:t>
            </w:r>
          </w:p>
        </w:tc>
      </w:tr>
      <w:tr w:rsidR="001343AB" w:rsidRPr="00223E3D" w14:paraId="3C61AF30" w14:textId="77777777" w:rsidTr="00AB107F">
        <w:tc>
          <w:tcPr>
            <w:tcW w:w="3892" w:type="dxa"/>
            <w:vAlign w:val="bottom"/>
          </w:tcPr>
          <w:p w14:paraId="5EC5C5CE" w14:textId="02115158" w:rsidR="001343AB" w:rsidRPr="00223E3D" w:rsidRDefault="001343AB" w:rsidP="00AD3375">
            <w:pPr>
              <w:ind w:hanging="2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23E3D">
              <w:rPr>
                <w:rFonts w:ascii="Angsana New" w:hAnsi="Angsana New"/>
                <w:sz w:val="30"/>
                <w:szCs w:val="30"/>
                <w:cs/>
              </w:rPr>
              <w:t>ค่าความนิยม</w:t>
            </w:r>
          </w:p>
        </w:tc>
        <w:tc>
          <w:tcPr>
            <w:tcW w:w="1489" w:type="dxa"/>
            <w:vAlign w:val="bottom"/>
          </w:tcPr>
          <w:p w14:paraId="64426A7E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vAlign w:val="bottom"/>
          </w:tcPr>
          <w:p w14:paraId="62FC4ADF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03D14AD2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7" w:type="dxa"/>
            <w:vAlign w:val="bottom"/>
          </w:tcPr>
          <w:p w14:paraId="0F300CCB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42" w:type="dxa"/>
            <w:tcBorders>
              <w:bottom w:val="single" w:sz="4" w:space="0" w:color="auto"/>
            </w:tcBorders>
            <w:vAlign w:val="bottom"/>
          </w:tcPr>
          <w:p w14:paraId="41678B8E" w14:textId="02F8C34E" w:rsidR="001343AB" w:rsidRPr="00223E3D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67</w:t>
            </w:r>
            <w:r w:rsidR="001343AB" w:rsidRPr="00223E3D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415</w:t>
            </w:r>
          </w:p>
        </w:tc>
      </w:tr>
      <w:tr w:rsidR="001343AB" w:rsidRPr="00D246FB" w14:paraId="7C3DF959" w14:textId="77777777" w:rsidTr="000A7B10">
        <w:tc>
          <w:tcPr>
            <w:tcW w:w="3892" w:type="dxa"/>
            <w:vAlign w:val="bottom"/>
          </w:tcPr>
          <w:p w14:paraId="0A8A8DCC" w14:textId="041FBCDF" w:rsidR="001343AB" w:rsidRPr="00223E3D" w:rsidRDefault="00397BB9" w:rsidP="00AD3375">
            <w:pPr>
              <w:ind w:hanging="2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23E3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1489" w:type="dxa"/>
            <w:vAlign w:val="bottom"/>
          </w:tcPr>
          <w:p w14:paraId="006E77EC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vAlign w:val="bottom"/>
          </w:tcPr>
          <w:p w14:paraId="28FB3DAD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2" w:type="dxa"/>
            <w:vAlign w:val="bottom"/>
          </w:tcPr>
          <w:p w14:paraId="4979DE61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7" w:type="dxa"/>
            <w:vAlign w:val="bottom"/>
          </w:tcPr>
          <w:p w14:paraId="63550DFC" w14:textId="77777777" w:rsidR="001343AB" w:rsidRPr="00223E3D" w:rsidRDefault="001343AB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4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065D81" w14:textId="03954A5C" w:rsidR="001343AB" w:rsidRPr="00D246FB" w:rsidRDefault="00DB71A4" w:rsidP="00AD33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6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454</w:t>
            </w:r>
            <w:r w:rsidR="001343AB" w:rsidRPr="00223E3D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058</w:t>
            </w:r>
          </w:p>
        </w:tc>
      </w:tr>
    </w:tbl>
    <w:p w14:paraId="30E58F71" w14:textId="77777777" w:rsidR="00F9609F" w:rsidRPr="00D246FB" w:rsidRDefault="00F9609F" w:rsidP="001343A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bookmarkEnd w:id="12"/>
    <w:p w14:paraId="7F911E96" w14:textId="77777777" w:rsidR="00EC123E" w:rsidRPr="00A85866" w:rsidRDefault="00EC123E" w:rsidP="00EC123E">
      <w:pPr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lang w:eastAsia="th-TH"/>
        </w:rPr>
      </w:pPr>
      <w:r w:rsidRPr="00A85866"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eastAsia="th-TH"/>
        </w:rPr>
        <w:t>เงินลงทุนในโครงการผลิตและจำหน่ายเชื้อเพลงชีวมวลอัดแท่ง (“</w:t>
      </w:r>
      <w:r w:rsidRPr="00A85866">
        <w:rPr>
          <w:rFonts w:ascii="Angsana New" w:hAnsi="Angsana New"/>
          <w:b/>
          <w:bCs/>
          <w:i/>
          <w:iCs/>
          <w:snapToGrid w:val="0"/>
          <w:sz w:val="30"/>
          <w:szCs w:val="30"/>
          <w:lang w:eastAsia="th-TH"/>
        </w:rPr>
        <w:t>Wood Pellet”)</w:t>
      </w:r>
    </w:p>
    <w:p w14:paraId="7D4F4C63" w14:textId="77777777" w:rsidR="00EC123E" w:rsidRPr="00A85866" w:rsidRDefault="00EC123E" w:rsidP="00EC123E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14B86C97" w14:textId="3D3B138D" w:rsidR="00BB7CCC" w:rsidRDefault="00962758" w:rsidP="007B11C9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eastAsia="th-TH"/>
        </w:rPr>
      </w:pP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เมื่อวันที่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3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สิงหาคม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บริษัท ราช-ลาว เซอร์วิส จำกัด ซึ่งเป็นบริษัทย่อยทางตรง ได้ลงนามในสัญญาระหว่าง</w:t>
      </w:r>
      <w:r w:rsidR="005C7752">
        <w:rPr>
          <w:rFonts w:ascii="Angsana New" w:hAnsi="Angsana New"/>
          <w:snapToGrid w:val="0"/>
          <w:sz w:val="30"/>
          <w:szCs w:val="30"/>
          <w:lang w:eastAsia="th-TH"/>
        </w:rPr>
        <w:br/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>ผู้ถือหุ้นกับบริษัทสองแห่งในประเทศและต่างประเทศ เพื่อร่วมพัฒนาโครงการผลิตและจำหน่ายเชื้อเพลิงชีวมวล</w:t>
      </w:r>
      <w:r w:rsidR="005C7752">
        <w:rPr>
          <w:rFonts w:ascii="Angsana New" w:hAnsi="Angsana New"/>
          <w:snapToGrid w:val="0"/>
          <w:sz w:val="30"/>
          <w:szCs w:val="30"/>
          <w:lang w:eastAsia="th-TH"/>
        </w:rPr>
        <w:br/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>อัดแท่ง (“</w:t>
      </w:r>
      <w:r w:rsidRPr="00A85866">
        <w:rPr>
          <w:rFonts w:ascii="Angsana New" w:hAnsi="Angsana New"/>
          <w:snapToGrid w:val="0"/>
          <w:sz w:val="30"/>
          <w:szCs w:val="30"/>
          <w:lang w:eastAsia="th-TH"/>
        </w:rPr>
        <w:t xml:space="preserve">Wood Pellet”) 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ในสปป.ลาว โครงการดังกล่าวมีกำหนดขาย </w:t>
      </w:r>
      <w:r w:rsidRPr="00A85866">
        <w:rPr>
          <w:rFonts w:ascii="Angsana New" w:hAnsi="Angsana New"/>
          <w:snapToGrid w:val="0"/>
          <w:sz w:val="30"/>
          <w:szCs w:val="30"/>
          <w:lang w:eastAsia="th-TH"/>
        </w:rPr>
        <w:t xml:space="preserve">Wood Pellet 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ในปี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2565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ต่อมาเมื่อวันที่ </w:t>
      </w:r>
      <w:r w:rsidR="005C7752">
        <w:rPr>
          <w:rFonts w:ascii="Angsana New" w:hAnsi="Angsana New"/>
          <w:snapToGrid w:val="0"/>
          <w:sz w:val="30"/>
          <w:szCs w:val="30"/>
          <w:lang w:eastAsia="th-TH"/>
        </w:rPr>
        <w:br/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18</w:t>
      </w:r>
      <w:r w:rsidRPr="005C7752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กันยายน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5C7752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บริษัท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ย่อยพร้อมผู้ถือหุ้นอีก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ราย ได้ดำเนินการจดทะเบียนจัดตั้งบริษัทร่วมทุนชื่อ “</w:t>
      </w:r>
      <w:r w:rsidRPr="00A85866">
        <w:rPr>
          <w:rFonts w:ascii="Angsana New" w:hAnsi="Angsana New"/>
          <w:snapToGrid w:val="0"/>
          <w:sz w:val="30"/>
          <w:szCs w:val="30"/>
          <w:lang w:eastAsia="th-TH"/>
        </w:rPr>
        <w:t xml:space="preserve">SIPHANDONE-RATCH LAO CO., LTD.” 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โดยมีทุนจดทะเบียน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500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ล้านกีบ </w:t>
      </w:r>
      <w:r w:rsidRPr="005D2064">
        <w:rPr>
          <w:rFonts w:ascii="Angsana New" w:hAnsi="Angsana New"/>
          <w:i/>
          <w:iCs/>
          <w:snapToGrid w:val="0"/>
          <w:sz w:val="30"/>
          <w:szCs w:val="30"/>
          <w:cs/>
          <w:lang w:eastAsia="th-TH"/>
        </w:rPr>
        <w:t xml:space="preserve">(แบ่งเป็นหุ้นสามัญจำนวน </w:t>
      </w:r>
      <w:r w:rsidR="00DB71A4" w:rsidRPr="00DB71A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50</w:t>
      </w:r>
      <w:r w:rsidRPr="005D206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000</w:t>
      </w:r>
      <w:r w:rsidRPr="005D2064">
        <w:rPr>
          <w:rFonts w:ascii="Angsana New" w:hAnsi="Angsana New"/>
          <w:i/>
          <w:iCs/>
          <w:snapToGrid w:val="0"/>
          <w:sz w:val="30"/>
          <w:szCs w:val="30"/>
          <w:cs/>
          <w:lang w:eastAsia="th-TH"/>
        </w:rPr>
        <w:t xml:space="preserve"> หุ้น มีมูลค่าที่ตราไว้หุ้นละ </w:t>
      </w:r>
      <w:r w:rsidR="00DB71A4" w:rsidRPr="00DB71A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10</w:t>
      </w:r>
      <w:r w:rsidRPr="005D206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t>000</w:t>
      </w:r>
      <w:r w:rsidRPr="005D2064">
        <w:rPr>
          <w:rFonts w:ascii="Angsana New" w:hAnsi="Angsana New"/>
          <w:i/>
          <w:iCs/>
          <w:snapToGrid w:val="0"/>
          <w:sz w:val="30"/>
          <w:szCs w:val="30"/>
          <w:cs/>
          <w:lang w:eastAsia="th-TH"/>
        </w:rPr>
        <w:t xml:space="preserve"> กีบ)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และเมื่อวันที่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16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พฤศจิกายน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บริษัทดังกล่าว</w:t>
      </w:r>
      <w:r w:rsidR="00326859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ได้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เรียกชำระค่าหุ้นแล้วทั้งจำนวน โดยบริษัทย่อยได้ชำระค่าหุ้นดังกล่าวตามสัดส่วนการลงทุนร้อยละ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เป็นจำนวนเงิน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125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ล้านกีบ หรือเทียบเท่า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0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41</w:t>
      </w:r>
      <w:r w:rsidRPr="00A85866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ล้านบาท</w:t>
      </w:r>
      <w:r w:rsidRPr="00962758">
        <w:rPr>
          <w:rFonts w:ascii="Angsana New" w:hAnsi="Angsana New"/>
          <w:snapToGrid w:val="0"/>
          <w:sz w:val="30"/>
          <w:szCs w:val="30"/>
          <w:cs/>
          <w:lang w:eastAsia="th-TH"/>
        </w:rPr>
        <w:t xml:space="preserve"> </w:t>
      </w:r>
      <w:r w:rsidR="00BB7CCC">
        <w:rPr>
          <w:rFonts w:ascii="Angsana New" w:hAnsi="Angsana New"/>
          <w:snapToGrid w:val="0"/>
          <w:sz w:val="30"/>
          <w:szCs w:val="30"/>
          <w:cs/>
          <w:lang w:eastAsia="th-TH"/>
        </w:rPr>
        <w:br w:type="page"/>
      </w:r>
    </w:p>
    <w:p w14:paraId="022A86E5" w14:textId="77777777" w:rsidR="007B11C9" w:rsidRPr="00D246FB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การเรียกชำระค่าหุ้นเพิ่มทุนของบริษัท ผลิตไฟฟ้า นวนคร จำกัด</w:t>
      </w:r>
    </w:p>
    <w:p w14:paraId="3485AED9" w14:textId="77777777" w:rsidR="007B11C9" w:rsidRPr="00D246FB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07918265" w14:textId="1D198121" w:rsidR="007B11C9" w:rsidRPr="00D246FB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ในการประชุมสามัญผู้ถือหุ้นของบริษัท ผลิตไฟฟ้า นวนคร จำกัด ซึ่งเป็นการร่วมค้าทางอ้อม 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สิงหาคม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ผู้ถือหุ้นมีมติอนุมัติให้เพิ่มทุนจดทะเบียนของบริษัทจาก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>,</w:t>
      </w:r>
      <w:r w:rsidR="00DB71A4" w:rsidRPr="00DB71A4">
        <w:rPr>
          <w:rFonts w:ascii="Angsana New" w:hAnsi="Angsana New" w:hint="cs"/>
          <w:sz w:val="30"/>
          <w:szCs w:val="30"/>
        </w:rPr>
        <w:t>550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 (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แบ่งเป็นหุ้นสามัญจำนวน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155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/>
          <w:i/>
          <w:iCs/>
          <w:sz w:val="30"/>
          <w:szCs w:val="30"/>
          <w:cs/>
        </w:rPr>
        <w:br/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</w:t>
      </w:r>
      <w:r w:rsidRPr="00D246FB">
        <w:rPr>
          <w:rFonts w:ascii="Angsana New" w:hAnsi="Angsana New" w:hint="cs"/>
          <w:sz w:val="30"/>
          <w:szCs w:val="30"/>
        </w:rPr>
        <w:t xml:space="preserve">)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D246FB">
        <w:rPr>
          <w:rFonts w:ascii="Angsana New" w:hAnsi="Angsana New" w:hint="cs"/>
          <w:sz w:val="30"/>
          <w:szCs w:val="30"/>
        </w:rPr>
        <w:t>,</w:t>
      </w:r>
      <w:r w:rsidR="00DB71A4" w:rsidRPr="00DB71A4">
        <w:rPr>
          <w:rFonts w:ascii="Angsana New" w:hAnsi="Angsana New" w:hint="cs"/>
          <w:sz w:val="30"/>
          <w:szCs w:val="30"/>
        </w:rPr>
        <w:t>000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 (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แบ่งเป็นหุ้นสามัญจำนวน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200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10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บาท</w:t>
      </w:r>
      <w:r w:rsidRPr="00D246FB">
        <w:rPr>
          <w:rFonts w:ascii="Angsana New" w:hAnsi="Angsana New" w:hint="cs"/>
          <w:sz w:val="30"/>
          <w:szCs w:val="30"/>
        </w:rPr>
        <w:t xml:space="preserve">) </w:t>
      </w:r>
      <w:r w:rsidRPr="00D246FB">
        <w:rPr>
          <w:rFonts w:ascii="Angsana New" w:hAnsi="Angsana New" w:hint="cs"/>
          <w:sz w:val="30"/>
          <w:szCs w:val="30"/>
          <w:cs/>
        </w:rPr>
        <w:t xml:space="preserve">โดยการออกหุ้นสามัญใหม่จำนวน </w:t>
      </w:r>
      <w:r w:rsidR="00DB71A4" w:rsidRPr="00DB71A4">
        <w:rPr>
          <w:rFonts w:ascii="Angsana New" w:hAnsi="Angsana New" w:hint="cs"/>
          <w:sz w:val="30"/>
          <w:szCs w:val="30"/>
        </w:rPr>
        <w:t>45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บาท และเรียกชำระค่าหุ้นเพิ่มทุนร้อยละ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100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ของทุนจดทะเบียนที่เพิ่ม ต่อมาเมื่อวันที่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กลุ่มบริษัทได้ชำระค่าหุ้นเพิ่มทุนดังกล่าว ตามสัดส่วนการลงทุนร้อยละ </w:t>
      </w:r>
      <w:r w:rsidR="00DB71A4" w:rsidRPr="00DB71A4">
        <w:rPr>
          <w:rFonts w:ascii="Angsana New" w:hAnsi="Angsana New" w:hint="cs"/>
          <w:sz w:val="30"/>
          <w:szCs w:val="30"/>
        </w:rPr>
        <w:t>40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180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</w:t>
      </w:r>
    </w:p>
    <w:p w14:paraId="744412B6" w14:textId="77777777" w:rsidR="007B11C9" w:rsidRPr="00D246FB" w:rsidRDefault="007B11C9" w:rsidP="007B11C9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6BA40DEA" w14:textId="77777777" w:rsidR="007B11C9" w:rsidRPr="00D246FB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การเรียกชำระค่าหุ้นเพิ่มทุนของ </w:t>
      </w:r>
      <w:bookmarkStart w:id="13" w:name="_Hlk55776689"/>
      <w:r w:rsidRPr="00D246FB">
        <w:rPr>
          <w:rFonts w:ascii="Angsana New" w:hAnsi="Angsana New" w:hint="cs"/>
          <w:b/>
          <w:bCs/>
          <w:i/>
          <w:iCs/>
          <w:sz w:val="30"/>
          <w:szCs w:val="30"/>
        </w:rPr>
        <w:t>Yandin WF Holdings Pty Ltd</w:t>
      </w:r>
      <w:bookmarkEnd w:id="13"/>
    </w:p>
    <w:p w14:paraId="0FB6CB6A" w14:textId="77777777" w:rsidR="007B11C9" w:rsidRPr="00D246FB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72A6494B" w14:textId="763CEF20" w:rsidR="007B11C9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ในระหว่างปี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บริษัท ราช-ออสเตรเลีย คอร์ปอเรชั่น จำกัด ซึ่งเป็นบริษัทย่อยทางอ้อม ได้จ่ายชำระค่าหุ้นเพิ่มทุนให้แก่ Yandin WF Holdings Pty Ltd ซึ่งเป็นบริษัทร่วมของบริษัทย่อยทางอ้อมดังกล่าว ตามสัดส่วนการลงทุน</w:t>
      </w:r>
      <w:r w:rsidRPr="00D246FB">
        <w:rPr>
          <w:rFonts w:ascii="Angsana New" w:hAnsi="Angsana New"/>
          <w:sz w:val="30"/>
          <w:szCs w:val="30"/>
          <w:cs/>
          <w:lang w:val="th-TH"/>
        </w:rPr>
        <w:br/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ร้อยละ </w:t>
      </w:r>
      <w:r w:rsidR="00DB71A4" w:rsidRPr="00DB71A4">
        <w:rPr>
          <w:rFonts w:ascii="Angsana New" w:hAnsi="Angsana New" w:hint="cs"/>
          <w:sz w:val="30"/>
          <w:szCs w:val="30"/>
        </w:rPr>
        <w:t>70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66</w:t>
      </w:r>
      <w:r w:rsidR="001367C6">
        <w:rPr>
          <w:rFonts w:ascii="Angsana New" w:hAnsi="Angsana New" w:hint="cs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19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ล้านเหรียญออสเตรเลีย หรือเทียบเท่า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C51633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484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05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ล้านบาท</w:t>
      </w:r>
    </w:p>
    <w:p w14:paraId="6BFD5F7D" w14:textId="77777777" w:rsidR="00F9609F" w:rsidRPr="00D246FB" w:rsidRDefault="00F9609F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09F2FBB4" w14:textId="77777777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การจ่ายชำระค่าหุ้น</w:t>
      </w:r>
    </w:p>
    <w:p w14:paraId="49AEE741" w14:textId="77777777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  <w:rtl/>
          <w:cs/>
          <w:lang w:val="th-TH" w:bidi="ar-SA"/>
        </w:rPr>
      </w:pPr>
    </w:p>
    <w:p w14:paraId="55EA91A9" w14:textId="26870662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F9609F">
        <w:rPr>
          <w:rFonts w:ascii="Angsana New" w:hAnsi="Angsana New" w:hint="cs"/>
          <w:sz w:val="30"/>
          <w:szCs w:val="30"/>
          <w:cs/>
          <w:lang w:val="th-TH"/>
        </w:rPr>
        <w:t>ในระหว่าง</w:t>
      </w:r>
      <w:r w:rsidR="00FA626E" w:rsidRPr="00F9609F">
        <w:rPr>
          <w:rFonts w:ascii="Angsana New" w:hAnsi="Angsana New" w:hint="cs"/>
          <w:sz w:val="30"/>
          <w:szCs w:val="30"/>
          <w:cs/>
          <w:lang w:val="th-TH"/>
        </w:rPr>
        <w:t>ปี</w:t>
      </w:r>
      <w:r w:rsidRPr="00F9609F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F9609F">
        <w:rPr>
          <w:rFonts w:ascii="Angsana New" w:hAnsi="Angsana New" w:hint="cs"/>
          <w:sz w:val="30"/>
          <w:szCs w:val="30"/>
          <w:cs/>
          <w:lang w:val="th-TH"/>
        </w:rPr>
        <w:t xml:space="preserve"> บริษัทร่วมและการร่วมค้าได้เรียกชำระค่าหุ้น โดยกลุ่มบริษัทได้จ่ายชำระค่าหุ้นดังกล่าวตามสัดส่วนการลงทุน ดังนี้</w:t>
      </w:r>
    </w:p>
    <w:p w14:paraId="22E2F390" w14:textId="77777777" w:rsidR="007B11C9" w:rsidRPr="00F9609F" w:rsidRDefault="007B11C9" w:rsidP="007B11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  <w:cs/>
          <w:lang w:val="th-TH"/>
        </w:rPr>
      </w:pPr>
    </w:p>
    <w:tbl>
      <w:tblPr>
        <w:tblW w:w="9180" w:type="dxa"/>
        <w:tblInd w:w="450" w:type="dxa"/>
        <w:tblLook w:val="04A0" w:firstRow="1" w:lastRow="0" w:firstColumn="1" w:lastColumn="0" w:noHBand="0" w:noVBand="1"/>
      </w:tblPr>
      <w:tblGrid>
        <w:gridCol w:w="4095"/>
        <w:gridCol w:w="3402"/>
        <w:gridCol w:w="1683"/>
      </w:tblGrid>
      <w:tr w:rsidR="007B11C9" w:rsidRPr="00F9609F" w14:paraId="57B6CED1" w14:textId="77777777" w:rsidTr="000A7B10">
        <w:trPr>
          <w:tblHeader/>
        </w:trPr>
        <w:tc>
          <w:tcPr>
            <w:tcW w:w="4095" w:type="dxa"/>
          </w:tcPr>
          <w:p w14:paraId="77A695C1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3402" w:type="dxa"/>
          </w:tcPr>
          <w:p w14:paraId="4CCC0107" w14:textId="77777777" w:rsidR="007B11C9" w:rsidRPr="00F9609F" w:rsidRDefault="007B11C9" w:rsidP="000E72AB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รายละเอียด</w:t>
            </w:r>
          </w:p>
        </w:tc>
        <w:tc>
          <w:tcPr>
            <w:tcW w:w="1683" w:type="dxa"/>
          </w:tcPr>
          <w:p w14:paraId="49504362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79" w:right="-108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จำนวนเงิน</w:t>
            </w:r>
          </w:p>
          <w:p w14:paraId="2735D846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ind w:left="-79" w:right="-108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(</w:t>
            </w:r>
            <w:r w:rsidRPr="00F9609F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  <w:cs/>
              </w:rPr>
              <w:t>ล้านบาท</w:t>
            </w:r>
            <w:r w:rsidRPr="00F9609F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)</w:t>
            </w:r>
          </w:p>
        </w:tc>
      </w:tr>
      <w:tr w:rsidR="007B11C9" w:rsidRPr="00F9609F" w14:paraId="25533CD1" w14:textId="77777777" w:rsidTr="000A7B10">
        <w:tc>
          <w:tcPr>
            <w:tcW w:w="4095" w:type="dxa"/>
            <w:shd w:val="clear" w:color="auto" w:fill="auto"/>
          </w:tcPr>
          <w:p w14:paraId="1B291C84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บริษัทร่วมทางอ้อม</w:t>
            </w:r>
          </w:p>
        </w:tc>
        <w:tc>
          <w:tcPr>
            <w:tcW w:w="3402" w:type="dxa"/>
            <w:shd w:val="clear" w:color="auto" w:fill="auto"/>
          </w:tcPr>
          <w:p w14:paraId="1337BFB5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</w:p>
        </w:tc>
        <w:tc>
          <w:tcPr>
            <w:tcW w:w="1683" w:type="dxa"/>
            <w:shd w:val="clear" w:color="auto" w:fill="auto"/>
          </w:tcPr>
          <w:p w14:paraId="5CC24EBB" w14:textId="77777777" w:rsidR="007B11C9" w:rsidRPr="00F9609F" w:rsidRDefault="007B11C9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</w:p>
        </w:tc>
      </w:tr>
      <w:tr w:rsidR="007B11C9" w:rsidRPr="00F9609F" w14:paraId="2EB4F409" w14:textId="77777777" w:rsidTr="000A7B10">
        <w:tc>
          <w:tcPr>
            <w:tcW w:w="4095" w:type="dxa"/>
            <w:shd w:val="clear" w:color="auto" w:fill="auto"/>
            <w:vAlign w:val="bottom"/>
          </w:tcPr>
          <w:p w14:paraId="0550F273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>Yandin WF Holdings Pty Ltd</w:t>
            </w:r>
          </w:p>
        </w:tc>
        <w:tc>
          <w:tcPr>
            <w:tcW w:w="3402" w:type="dxa"/>
            <w:shd w:val="clear" w:color="auto" w:fill="auto"/>
          </w:tcPr>
          <w:p w14:paraId="0D71D50F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683" w:type="dxa"/>
            <w:shd w:val="clear" w:color="auto" w:fill="auto"/>
          </w:tcPr>
          <w:p w14:paraId="63076B87" w14:textId="4914E800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1</w:t>
            </w:r>
            <w:r w:rsidR="008A1574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484</w:t>
            </w:r>
            <w:r w:rsidR="008A1574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05</w:t>
            </w:r>
          </w:p>
        </w:tc>
      </w:tr>
      <w:tr w:rsidR="007B11C9" w:rsidRPr="00F9609F" w14:paraId="3AB3E6D1" w14:textId="77777777" w:rsidTr="000A7B10">
        <w:tc>
          <w:tcPr>
            <w:tcW w:w="4095" w:type="dxa"/>
            <w:shd w:val="clear" w:color="auto" w:fill="auto"/>
          </w:tcPr>
          <w:p w14:paraId="6F02B683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14:paraId="5620B719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</w:p>
        </w:tc>
        <w:tc>
          <w:tcPr>
            <w:tcW w:w="1683" w:type="dxa"/>
            <w:shd w:val="clear" w:color="auto" w:fill="auto"/>
          </w:tcPr>
          <w:p w14:paraId="401D2F7F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 w:right="-108"/>
              <w:jc w:val="right"/>
              <w:rPr>
                <w:rFonts w:ascii="Angsana New" w:hAnsi="Angsana New"/>
                <w:spacing w:val="2"/>
                <w:sz w:val="30"/>
                <w:szCs w:val="30"/>
              </w:rPr>
            </w:pPr>
          </w:p>
        </w:tc>
      </w:tr>
      <w:tr w:rsidR="007B11C9" w:rsidRPr="00F9609F" w14:paraId="1C50E410" w14:textId="77777777" w:rsidTr="000A7B10">
        <w:tc>
          <w:tcPr>
            <w:tcW w:w="4095" w:type="dxa"/>
            <w:shd w:val="clear" w:color="auto" w:fill="auto"/>
          </w:tcPr>
          <w:p w14:paraId="22AAA4F0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การร่วมค้าทางตรง</w:t>
            </w:r>
          </w:p>
        </w:tc>
        <w:tc>
          <w:tcPr>
            <w:tcW w:w="3402" w:type="dxa"/>
            <w:shd w:val="clear" w:color="auto" w:fill="auto"/>
          </w:tcPr>
          <w:p w14:paraId="078649D5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</w:p>
        </w:tc>
        <w:tc>
          <w:tcPr>
            <w:tcW w:w="1683" w:type="dxa"/>
            <w:shd w:val="clear" w:color="auto" w:fill="auto"/>
          </w:tcPr>
          <w:p w14:paraId="45CB1E29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 w:right="-108"/>
              <w:jc w:val="right"/>
              <w:rPr>
                <w:rFonts w:ascii="Angsana New" w:hAnsi="Angsana New"/>
                <w:spacing w:val="2"/>
                <w:sz w:val="30"/>
                <w:szCs w:val="30"/>
              </w:rPr>
            </w:pPr>
          </w:p>
        </w:tc>
      </w:tr>
      <w:tr w:rsidR="007B11C9" w:rsidRPr="00F9609F" w14:paraId="243F1DDD" w14:textId="77777777" w:rsidTr="000A7B10">
        <w:tc>
          <w:tcPr>
            <w:tcW w:w="4095" w:type="dxa"/>
            <w:shd w:val="clear" w:color="auto" w:fill="auto"/>
          </w:tcPr>
          <w:p w14:paraId="6649F321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บริษัท สมาร์ท อินฟราเนท จำกัด</w:t>
            </w:r>
          </w:p>
        </w:tc>
        <w:tc>
          <w:tcPr>
            <w:tcW w:w="3402" w:type="dxa"/>
            <w:shd w:val="clear" w:color="auto" w:fill="auto"/>
          </w:tcPr>
          <w:p w14:paraId="3E013778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683" w:type="dxa"/>
            <w:shd w:val="clear" w:color="auto" w:fill="auto"/>
          </w:tcPr>
          <w:p w14:paraId="4FB9C172" w14:textId="64488FD3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279</w:t>
            </w:r>
            <w:r w:rsidR="007B11C9" w:rsidRPr="00F9609F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99</w:t>
            </w:r>
          </w:p>
        </w:tc>
      </w:tr>
      <w:tr w:rsidR="007B11C9" w:rsidRPr="00F9609F" w14:paraId="6C012A8D" w14:textId="77777777" w:rsidTr="000A7B10">
        <w:tc>
          <w:tcPr>
            <w:tcW w:w="4095" w:type="dxa"/>
            <w:shd w:val="clear" w:color="auto" w:fill="auto"/>
          </w:tcPr>
          <w:p w14:paraId="24696CE5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บริษัท หินกองเพาเวอร์โฮลดิ้ง จำกัด</w:t>
            </w:r>
          </w:p>
        </w:tc>
        <w:tc>
          <w:tcPr>
            <w:tcW w:w="3402" w:type="dxa"/>
            <w:shd w:val="clear" w:color="auto" w:fill="auto"/>
          </w:tcPr>
          <w:p w14:paraId="7B835D36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683" w:type="dxa"/>
            <w:shd w:val="clear" w:color="auto" w:fill="auto"/>
          </w:tcPr>
          <w:p w14:paraId="799BE084" w14:textId="731D04C6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153</w:t>
            </w:r>
            <w:r w:rsidR="007B11C9" w:rsidRPr="00F9609F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61</w:t>
            </w:r>
          </w:p>
        </w:tc>
      </w:tr>
      <w:tr w:rsidR="007B11C9" w:rsidRPr="00F9609F" w14:paraId="631BD541" w14:textId="77777777" w:rsidTr="000A7B10">
        <w:tc>
          <w:tcPr>
            <w:tcW w:w="4095" w:type="dxa"/>
            <w:shd w:val="clear" w:color="auto" w:fill="auto"/>
          </w:tcPr>
          <w:p w14:paraId="03CA5425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บริษัท อาร์ อี เอ็น โคราช เอนเนอร์ยี่ จำกัด</w:t>
            </w:r>
          </w:p>
        </w:tc>
        <w:tc>
          <w:tcPr>
            <w:tcW w:w="3402" w:type="dxa"/>
            <w:shd w:val="clear" w:color="auto" w:fill="auto"/>
          </w:tcPr>
          <w:p w14:paraId="040AB8BB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683" w:type="dxa"/>
            <w:shd w:val="clear" w:color="auto" w:fill="auto"/>
          </w:tcPr>
          <w:p w14:paraId="2A5D94A2" w14:textId="47781791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10</w:t>
            </w:r>
            <w:r w:rsidR="007B11C9" w:rsidRPr="00F9609F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30</w:t>
            </w:r>
          </w:p>
        </w:tc>
      </w:tr>
      <w:tr w:rsidR="007B11C9" w:rsidRPr="00F9609F" w14:paraId="744FEC30" w14:textId="77777777" w:rsidTr="000A7B10">
        <w:tc>
          <w:tcPr>
            <w:tcW w:w="4095" w:type="dxa"/>
            <w:shd w:val="clear" w:color="auto" w:fill="auto"/>
          </w:tcPr>
          <w:p w14:paraId="3DD1069D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>NEXIF RATCH ENERGY SINGAPORE</w:t>
            </w:r>
          </w:p>
        </w:tc>
        <w:tc>
          <w:tcPr>
            <w:tcW w:w="3402" w:type="dxa"/>
            <w:shd w:val="clear" w:color="auto" w:fill="auto"/>
          </w:tcPr>
          <w:p w14:paraId="16F7935F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45" w:firstLine="10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83" w:type="dxa"/>
            <w:shd w:val="clear" w:color="auto" w:fill="auto"/>
          </w:tcPr>
          <w:p w14:paraId="32DD714A" w14:textId="77777777" w:rsidR="007B11C9" w:rsidRPr="00F9609F" w:rsidRDefault="007B11C9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</w:p>
        </w:tc>
      </w:tr>
      <w:tr w:rsidR="007B11C9" w:rsidRPr="00F9609F" w14:paraId="21530564" w14:textId="77777777" w:rsidTr="000A7B10">
        <w:tc>
          <w:tcPr>
            <w:tcW w:w="4095" w:type="dxa"/>
            <w:shd w:val="clear" w:color="auto" w:fill="auto"/>
          </w:tcPr>
          <w:p w14:paraId="3924D224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Pr="00F9609F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F9609F">
              <w:rPr>
                <w:rFonts w:ascii="Angsana New" w:hAnsi="Angsana New" w:hint="cs"/>
                <w:sz w:val="30"/>
                <w:szCs w:val="30"/>
              </w:rPr>
              <w:t>PTE. LTD.</w:t>
            </w:r>
          </w:p>
        </w:tc>
        <w:tc>
          <w:tcPr>
            <w:tcW w:w="3402" w:type="dxa"/>
            <w:shd w:val="clear" w:color="auto" w:fill="auto"/>
          </w:tcPr>
          <w:p w14:paraId="549E8DB6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</w:t>
            </w:r>
          </w:p>
        </w:tc>
        <w:tc>
          <w:tcPr>
            <w:tcW w:w="1683" w:type="dxa"/>
            <w:shd w:val="clear" w:color="auto" w:fill="auto"/>
          </w:tcPr>
          <w:p w14:paraId="61AF68C4" w14:textId="160C96A5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983</w:t>
            </w:r>
            <w:r w:rsidR="007B11C9" w:rsidRPr="00F9609F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81</w:t>
            </w:r>
          </w:p>
        </w:tc>
      </w:tr>
      <w:tr w:rsidR="007715EF" w:rsidRPr="00F9609F" w14:paraId="2F9AA248" w14:textId="77777777" w:rsidTr="000A7B10">
        <w:tc>
          <w:tcPr>
            <w:tcW w:w="4095" w:type="dxa"/>
            <w:shd w:val="clear" w:color="auto" w:fill="auto"/>
          </w:tcPr>
          <w:p w14:paraId="64B3BA2D" w14:textId="77777777" w:rsidR="007715EF" w:rsidRPr="00F9609F" w:rsidRDefault="007715EF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14:paraId="5DFA4888" w14:textId="77777777" w:rsidR="007715EF" w:rsidRPr="00F9609F" w:rsidRDefault="007715EF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</w:p>
        </w:tc>
        <w:tc>
          <w:tcPr>
            <w:tcW w:w="1683" w:type="dxa"/>
            <w:shd w:val="clear" w:color="auto" w:fill="auto"/>
          </w:tcPr>
          <w:p w14:paraId="65BD70BB" w14:textId="77777777" w:rsidR="007715EF" w:rsidRPr="00F9609F" w:rsidRDefault="007715EF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</w:p>
        </w:tc>
      </w:tr>
      <w:tr w:rsidR="007B11C9" w:rsidRPr="00F9609F" w14:paraId="69D46114" w14:textId="77777777" w:rsidTr="000A7B10">
        <w:tc>
          <w:tcPr>
            <w:tcW w:w="4095" w:type="dxa"/>
            <w:shd w:val="clear" w:color="auto" w:fill="auto"/>
          </w:tcPr>
          <w:p w14:paraId="09028D2C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การร่วมค้าทางอ้อม</w:t>
            </w:r>
          </w:p>
        </w:tc>
        <w:tc>
          <w:tcPr>
            <w:tcW w:w="3402" w:type="dxa"/>
            <w:shd w:val="clear" w:color="auto" w:fill="auto"/>
          </w:tcPr>
          <w:p w14:paraId="41EE7B2B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</w:rPr>
            </w:pPr>
          </w:p>
        </w:tc>
        <w:tc>
          <w:tcPr>
            <w:tcW w:w="1683" w:type="dxa"/>
            <w:shd w:val="clear" w:color="auto" w:fill="auto"/>
          </w:tcPr>
          <w:p w14:paraId="74F80493" w14:textId="77777777" w:rsidR="007B11C9" w:rsidRPr="00F9609F" w:rsidRDefault="007B11C9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</w:p>
        </w:tc>
      </w:tr>
      <w:tr w:rsidR="007B11C9" w:rsidRPr="00F9609F" w14:paraId="264B14D2" w14:textId="77777777" w:rsidTr="000A7B10">
        <w:tc>
          <w:tcPr>
            <w:tcW w:w="4095" w:type="dxa"/>
            <w:shd w:val="clear" w:color="auto" w:fill="auto"/>
          </w:tcPr>
          <w:p w14:paraId="139D28D7" w14:textId="77777777" w:rsidR="007B11C9" w:rsidRPr="00F9609F" w:rsidRDefault="007B11C9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บริษัท ผลิตไฟฟ้า นวนคร จำกัด</w:t>
            </w:r>
          </w:p>
        </w:tc>
        <w:tc>
          <w:tcPr>
            <w:tcW w:w="3402" w:type="dxa"/>
            <w:shd w:val="clear" w:color="auto" w:fill="auto"/>
          </w:tcPr>
          <w:p w14:paraId="0F347B27" w14:textId="77777777" w:rsidR="007B11C9" w:rsidRPr="00F9609F" w:rsidRDefault="007B11C9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683" w:type="dxa"/>
            <w:shd w:val="clear" w:color="auto" w:fill="auto"/>
          </w:tcPr>
          <w:p w14:paraId="6B653FBD" w14:textId="0AF76D58" w:rsidR="007B11C9" w:rsidRPr="00F9609F" w:rsidRDefault="00DB71A4" w:rsidP="000E72AB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180</w:t>
            </w:r>
            <w:r w:rsidR="007B11C9" w:rsidRPr="00F9609F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pacing w:val="2"/>
                <w:sz w:val="30"/>
                <w:szCs w:val="30"/>
                <w:lang w:val="en-US" w:bidi="th-TH"/>
              </w:rPr>
              <w:t>00</w:t>
            </w:r>
          </w:p>
        </w:tc>
      </w:tr>
      <w:tr w:rsidR="007C5B82" w:rsidRPr="00F9609F" w14:paraId="4EF727BA" w14:textId="77777777" w:rsidTr="003D1C13">
        <w:tc>
          <w:tcPr>
            <w:tcW w:w="4095" w:type="dxa"/>
            <w:shd w:val="clear" w:color="auto" w:fill="auto"/>
          </w:tcPr>
          <w:p w14:paraId="04785A08" w14:textId="77777777" w:rsidR="007C5B82" w:rsidRPr="00F9609F" w:rsidRDefault="007C5B82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/>
                <w:sz w:val="30"/>
                <w:szCs w:val="30"/>
              </w:rPr>
              <w:t>SIPHANDONE-RATCH LAO CO., LTD.</w:t>
            </w:r>
          </w:p>
        </w:tc>
        <w:tc>
          <w:tcPr>
            <w:tcW w:w="3402" w:type="dxa"/>
            <w:shd w:val="clear" w:color="auto" w:fill="auto"/>
          </w:tcPr>
          <w:p w14:paraId="18229DEE" w14:textId="77777777" w:rsidR="007C5B82" w:rsidRPr="00F9609F" w:rsidRDefault="007C5B82" w:rsidP="003D1C13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</w:t>
            </w:r>
          </w:p>
        </w:tc>
        <w:tc>
          <w:tcPr>
            <w:tcW w:w="1683" w:type="dxa"/>
            <w:shd w:val="clear" w:color="auto" w:fill="auto"/>
          </w:tcPr>
          <w:p w14:paraId="03116FB5" w14:textId="4664464F" w:rsidR="007C5B82" w:rsidRPr="00F9609F" w:rsidRDefault="00DB71A4" w:rsidP="003D1C13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0</w:t>
            </w:r>
            <w:r w:rsidR="007C5B82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41</w:t>
            </w:r>
          </w:p>
        </w:tc>
      </w:tr>
      <w:tr w:rsidR="00722E4A" w:rsidRPr="00F9609F" w14:paraId="240CD1E1" w14:textId="77777777" w:rsidTr="000A7B10">
        <w:tc>
          <w:tcPr>
            <w:tcW w:w="4095" w:type="dxa"/>
            <w:shd w:val="clear" w:color="auto" w:fill="auto"/>
          </w:tcPr>
          <w:p w14:paraId="296A8A24" w14:textId="77777777" w:rsidR="00722E4A" w:rsidRPr="00F9609F" w:rsidRDefault="00722E4A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>PT Medco Ratch Power Riau</w:t>
            </w:r>
          </w:p>
        </w:tc>
        <w:tc>
          <w:tcPr>
            <w:tcW w:w="3402" w:type="dxa"/>
            <w:shd w:val="clear" w:color="auto" w:fill="auto"/>
          </w:tcPr>
          <w:p w14:paraId="77425659" w14:textId="77777777" w:rsidR="00722E4A" w:rsidRPr="00F9609F" w:rsidRDefault="00722E4A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ชำระค่าหุ้นเพิ่มเติม</w:t>
            </w:r>
          </w:p>
        </w:tc>
        <w:tc>
          <w:tcPr>
            <w:tcW w:w="1683" w:type="dxa"/>
            <w:shd w:val="clear" w:color="auto" w:fill="auto"/>
          </w:tcPr>
          <w:p w14:paraId="46F79B47" w14:textId="64E0FF80" w:rsidR="00722E4A" w:rsidRPr="00F9609F" w:rsidRDefault="00DB71A4" w:rsidP="009A3FCF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280</w:t>
            </w:r>
            <w:r w:rsidR="003F6A0D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65</w:t>
            </w:r>
          </w:p>
        </w:tc>
      </w:tr>
      <w:tr w:rsidR="00722E4A" w:rsidRPr="00F9609F" w14:paraId="1A5770CA" w14:textId="77777777" w:rsidTr="000A7B10">
        <w:tc>
          <w:tcPr>
            <w:tcW w:w="4095" w:type="dxa"/>
            <w:shd w:val="clear" w:color="auto" w:fill="auto"/>
          </w:tcPr>
          <w:p w14:paraId="1ADC6B79" w14:textId="77777777" w:rsidR="00722E4A" w:rsidRPr="00F9609F" w:rsidRDefault="00722E4A" w:rsidP="005D2D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/>
                <w:sz w:val="30"/>
                <w:szCs w:val="30"/>
              </w:rPr>
              <w:t>RATCH &amp; AIDC Wind Energy Pte. Ltd.</w:t>
            </w:r>
          </w:p>
        </w:tc>
        <w:tc>
          <w:tcPr>
            <w:tcW w:w="3402" w:type="dxa"/>
            <w:shd w:val="clear" w:color="auto" w:fill="auto"/>
          </w:tcPr>
          <w:p w14:paraId="1513C66B" w14:textId="77777777" w:rsidR="00722E4A" w:rsidRPr="00F9609F" w:rsidRDefault="00722E4A" w:rsidP="005D2DD3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</w:t>
            </w:r>
          </w:p>
        </w:tc>
        <w:tc>
          <w:tcPr>
            <w:tcW w:w="1683" w:type="dxa"/>
            <w:shd w:val="clear" w:color="auto" w:fill="auto"/>
          </w:tcPr>
          <w:p w14:paraId="32AFB8F6" w14:textId="4A92A65C" w:rsidR="00722E4A" w:rsidRPr="00F9609F" w:rsidRDefault="00DB71A4" w:rsidP="009A3FCF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118</w:t>
            </w:r>
            <w:r w:rsidR="008A1574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17</w:t>
            </w:r>
          </w:p>
        </w:tc>
      </w:tr>
      <w:tr w:rsidR="00722E4A" w:rsidRPr="00F9609F" w14:paraId="5278FC28" w14:textId="77777777" w:rsidTr="000A7B10">
        <w:tc>
          <w:tcPr>
            <w:tcW w:w="4095" w:type="dxa"/>
            <w:shd w:val="clear" w:color="auto" w:fill="auto"/>
          </w:tcPr>
          <w:p w14:paraId="278EAA6F" w14:textId="77777777" w:rsidR="00722E4A" w:rsidRPr="00F9609F" w:rsidRDefault="00722E4A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>An Binh Energy and Infrastructure Fund</w:t>
            </w:r>
          </w:p>
        </w:tc>
        <w:tc>
          <w:tcPr>
            <w:tcW w:w="3402" w:type="dxa"/>
            <w:shd w:val="clear" w:color="auto" w:fill="auto"/>
          </w:tcPr>
          <w:p w14:paraId="272D2EE1" w14:textId="77777777" w:rsidR="00722E4A" w:rsidRPr="00F9609F" w:rsidRDefault="00722E4A" w:rsidP="000E72AB">
            <w:pPr>
              <w:ind w:left="720" w:right="-45" w:hanging="720"/>
              <w:jc w:val="thaiDistribute"/>
              <w:rPr>
                <w:rFonts w:ascii="Angsana New" w:hAnsi="Angsana New"/>
                <w:spacing w:val="2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pacing w:val="2"/>
                <w:sz w:val="30"/>
                <w:szCs w:val="30"/>
                <w:cs/>
              </w:rPr>
              <w:t>ชำระค่าหุ้น</w:t>
            </w:r>
          </w:p>
        </w:tc>
        <w:tc>
          <w:tcPr>
            <w:tcW w:w="1683" w:type="dxa"/>
            <w:shd w:val="clear" w:color="auto" w:fill="auto"/>
          </w:tcPr>
          <w:p w14:paraId="0B6C3D51" w14:textId="02F6E310" w:rsidR="00722E4A" w:rsidRPr="00F9609F" w:rsidRDefault="00DB71A4" w:rsidP="009A3FCF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79" w:right="165"/>
              <w:jc w:val="right"/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2</w:t>
            </w:r>
            <w:r w:rsidR="008A1574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454</w:t>
            </w:r>
            <w:r w:rsidR="008A1574" w:rsidRPr="00F9609F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pacing w:val="2"/>
                <w:sz w:val="30"/>
                <w:szCs w:val="30"/>
                <w:lang w:val="en-US" w:bidi="th-TH"/>
              </w:rPr>
              <w:t>06</w:t>
            </w:r>
          </w:p>
        </w:tc>
      </w:tr>
    </w:tbl>
    <w:p w14:paraId="0557708B" w14:textId="07857073" w:rsidR="00253CE5" w:rsidRPr="00F9609F" w:rsidRDefault="00253CE5" w:rsidP="000D7D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06852E16" w14:textId="72451ED7" w:rsidR="00B76BCB" w:rsidRPr="00F9609F" w:rsidRDefault="00B76BCB" w:rsidP="00B76B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E934C8">
        <w:rPr>
          <w:rFonts w:ascii="Angsana New" w:hAnsi="Angsana New" w:hint="cs"/>
          <w:b/>
          <w:bCs/>
          <w:i/>
          <w:iCs/>
          <w:sz w:val="30"/>
          <w:szCs w:val="30"/>
          <w:cs/>
          <w:lang w:val="th-TH"/>
        </w:rPr>
        <w:t>ความคืบหน้ากรณีเขื่อนดินย่อยกั้นช่องเขาส่วน D เกิดการทรุดตัว</w:t>
      </w:r>
    </w:p>
    <w:p w14:paraId="3E45AE33" w14:textId="77777777" w:rsidR="00B76BCB" w:rsidRPr="00F9609F" w:rsidRDefault="00B76BCB" w:rsidP="00B76B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rPr>
          <w:rFonts w:ascii="Angsana New" w:hAnsi="Angsana New"/>
          <w:sz w:val="30"/>
          <w:szCs w:val="30"/>
        </w:rPr>
      </w:pPr>
    </w:p>
    <w:p w14:paraId="1238BAD0" w14:textId="7AF62C36" w:rsidR="00B76BCB" w:rsidRDefault="00B76BCB" w:rsidP="00B76BC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 w:hint="cs"/>
          <w:sz w:val="30"/>
          <w:szCs w:val="30"/>
          <w:cs/>
          <w:lang w:val="th-TH"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23</w:t>
      </w:r>
      <w:r w:rsidRPr="00F9609F">
        <w:rPr>
          <w:rFonts w:ascii="Angsana New" w:hAnsi="Angsana New" w:hint="cs"/>
          <w:sz w:val="30"/>
          <w:szCs w:val="30"/>
          <w:cs/>
          <w:lang w:val="th-TH"/>
        </w:rPr>
        <w:t xml:space="preserve"> กรกฎาคม </w:t>
      </w:r>
      <w:r w:rsidR="00DB71A4" w:rsidRPr="00DB71A4">
        <w:rPr>
          <w:rFonts w:ascii="Angsana New" w:hAnsi="Angsana New" w:hint="cs"/>
          <w:sz w:val="30"/>
          <w:szCs w:val="30"/>
        </w:rPr>
        <w:t>2561</w:t>
      </w:r>
      <w:r w:rsidRPr="00F9609F">
        <w:rPr>
          <w:rFonts w:ascii="Angsana New" w:hAnsi="Angsana New" w:hint="cs"/>
          <w:sz w:val="30"/>
          <w:szCs w:val="30"/>
          <w:cs/>
          <w:lang w:val="th-TH"/>
        </w:rPr>
        <w:t xml:space="preserve"> เขื่อนดินย่อยกั้นช่องเขาส่วน D ของโครงการโรงไฟฟ้าพลังน้ำเซเปียน-เซน้ำน้อย ตั้งอยู่ที่ สปป.ลาว ของบริษัท ไฟฟ้า เซเปียน-เซน้ำน้อย จำกัด ซึ่งเป็นการร่วมค้าทางตรง เกิดการทรุดตัว ส่งผลให้เขื่อนดินย่อยดังกล่าวเกิดรอยร้าวและทำให้น้ำไหลออกสู่พื้นที่ท้ายน้ำ การร่วมค้าดังกล่าวได้ดำเนินการอพยพประชาชนที่อาศัยอยู่ในบริเวณดังกล่าวเพื่อความปลอดภัย โดยทางโครงการได้ทำประกันตามเงื่อนไขของสัญญาเงินกู้ ซึ่งรวมถึงประกันภัยการก่อสร้างโครงการ ประกันภัยความรับผิดชอบต่อบุคคลที่สาม และประกันภัยกรณีการพัฒนาโครงการมีความล่าช้ากว่ากำหนด นอกจากนี้ ค่าใช้จ่ายที่เกิดขึ้นจากกรณีเขื่อนทรุดตัวดังกล่าว ทางบริษัทผู้รับเหมาก่อสร้างโครงการ (EPC Contractor) จะเป็นผู้รับผิดชอบในเบื้องต้น จากเหตุการณ์ดังกล่าวรัฐบาล สปป. ลาว ได้แต่งตั้ง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คณะกรรมการ National Investigation Committee เพื่อตรวจสอบหาสาเหตุของเหตุการณ์ข้างต้น </w:t>
      </w:r>
      <w:r w:rsidRPr="00D246FB">
        <w:rPr>
          <w:rFonts w:ascii="Angsana New" w:hAnsi="Angsana New" w:hint="cs"/>
          <w:sz w:val="30"/>
          <w:szCs w:val="30"/>
          <w:cs/>
        </w:rPr>
        <w:t>ต่อมาเมื่อวันที่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</w:rPr>
        <w:br/>
      </w:r>
      <w:r w:rsidR="00DB71A4" w:rsidRPr="00DB71A4">
        <w:rPr>
          <w:rFonts w:ascii="Angsana New" w:hAnsi="Angsana New" w:hint="cs"/>
          <w:sz w:val="30"/>
          <w:szCs w:val="30"/>
        </w:rPr>
        <w:t>28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  <w:r w:rsidRPr="00D246FB">
        <w:rPr>
          <w:rFonts w:ascii="Angsana New" w:hAnsi="Angsana New" w:hint="cs"/>
          <w:sz w:val="30"/>
          <w:szCs w:val="30"/>
          <w:cs/>
        </w:rPr>
        <w:t xml:space="preserve"> คณะกรรมการ </w:t>
      </w:r>
      <w:r w:rsidRPr="00D246FB">
        <w:rPr>
          <w:rFonts w:ascii="Angsana New" w:hAnsi="Angsana New" w:hint="cs"/>
          <w:sz w:val="30"/>
          <w:szCs w:val="30"/>
        </w:rPr>
        <w:t>National Investigation Committee</w:t>
      </w:r>
      <w:r w:rsidRPr="00D246FB">
        <w:rPr>
          <w:rFonts w:ascii="Angsana New" w:hAnsi="Angsana New" w:hint="cs"/>
          <w:sz w:val="30"/>
          <w:szCs w:val="30"/>
          <w:cs/>
        </w:rPr>
        <w:t xml:space="preserve"> ได้แถลงผลการสอบสวนสาเหตุของเหตุการณ์ดังกล่าวแล้ว โดยระบุว่าไม่ได้เป็นเหตุสุดวิสัย (</w:t>
      </w:r>
      <w:r w:rsidRPr="00D246FB">
        <w:rPr>
          <w:rFonts w:ascii="Angsana New" w:hAnsi="Angsana New" w:hint="cs"/>
          <w:sz w:val="30"/>
          <w:szCs w:val="30"/>
        </w:rPr>
        <w:t>Force Majeure</w:t>
      </w:r>
      <w:r w:rsidRPr="00D246FB">
        <w:rPr>
          <w:rFonts w:ascii="Angsana New" w:hAnsi="Angsana New" w:hint="cs"/>
          <w:sz w:val="30"/>
          <w:szCs w:val="30"/>
          <w:cs/>
        </w:rPr>
        <w:t>) ตามที่กำหนดไว้ในสัญญาสัมปทาน ขณะนี้การร่วมค้าดังกล่าวอยู่ระหว่างดำเนินการเรียกร้องค่าชดเชย และค่าเสียหายที่เกี่ยวข้องจากบริษัทผู้รับเหมาก่อสร้างโครงการ (</w:t>
      </w:r>
      <w:r w:rsidRPr="00D246FB">
        <w:rPr>
          <w:rFonts w:ascii="Angsana New" w:hAnsi="Angsana New" w:hint="cs"/>
          <w:sz w:val="30"/>
          <w:szCs w:val="30"/>
        </w:rPr>
        <w:t xml:space="preserve">EPC Contractor) </w:t>
      </w:r>
      <w:r w:rsidR="00E934C8">
        <w:rPr>
          <w:rFonts w:ascii="Angsana New" w:hAnsi="Angsana New" w:hint="cs"/>
          <w:sz w:val="30"/>
          <w:szCs w:val="30"/>
          <w:cs/>
        </w:rPr>
        <w:t xml:space="preserve">ต่อมาในปี </w:t>
      </w:r>
      <w:r w:rsidR="00E934C8">
        <w:rPr>
          <w:rFonts w:ascii="Angsana New" w:hAnsi="Angsana New"/>
          <w:sz w:val="30"/>
          <w:szCs w:val="30"/>
        </w:rPr>
        <w:t xml:space="preserve">2563 </w:t>
      </w:r>
      <w:r w:rsidR="00E934C8">
        <w:rPr>
          <w:rFonts w:ascii="Angsana New" w:hAnsi="Angsana New" w:hint="cs"/>
          <w:sz w:val="30"/>
          <w:szCs w:val="30"/>
          <w:cs/>
        </w:rPr>
        <w:t>การร่วมค้าดังกล่าวได้รับ</w:t>
      </w:r>
      <w:r w:rsidR="00DB3973">
        <w:rPr>
          <w:rFonts w:ascii="Angsana New" w:hAnsi="Angsana New" w:hint="cs"/>
          <w:sz w:val="30"/>
          <w:szCs w:val="30"/>
          <w:cs/>
        </w:rPr>
        <w:t>เอกสาร</w:t>
      </w:r>
      <w:r w:rsidR="00E934C8">
        <w:rPr>
          <w:rFonts w:ascii="Angsana New" w:hAnsi="Angsana New" w:hint="cs"/>
          <w:sz w:val="30"/>
          <w:szCs w:val="30"/>
          <w:cs/>
        </w:rPr>
        <w:t>เรียกร้องค่าชดเชยจากรัฐบาล สปป. ลาว ซึ่งขณะนี้อยู่ระหว่างการพิจารณาร่วมกันให้เป็นไปตามข้อตกลงระหว่างผู้ร่วมทุน</w:t>
      </w:r>
      <w:r w:rsidR="00E934C8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ทั้งนี้ โครงการดังกล่าวได้เดินเครื่องเชิงพาณิชย์แล้ว เมื่อวันที่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</w:p>
    <w:p w14:paraId="19BD9075" w14:textId="77777777" w:rsidR="00F9609F" w:rsidRPr="00D246FB" w:rsidRDefault="00F9609F" w:rsidP="00B76BC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56380B3" w14:textId="77777777" w:rsidR="005D2DD3" w:rsidRPr="00D246FB" w:rsidRDefault="005D2DD3" w:rsidP="00B76BC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B4F22E0" w14:textId="77777777" w:rsidR="005D2DD3" w:rsidRPr="00D246FB" w:rsidRDefault="005D2DD3" w:rsidP="000D7D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  <w:sectPr w:rsidR="005D2DD3" w:rsidRPr="00D246FB" w:rsidSect="00696AD7">
          <w:pgSz w:w="11907" w:h="16840" w:code="9"/>
          <w:pgMar w:top="691" w:right="1152" w:bottom="576" w:left="1152" w:header="720" w:footer="720" w:gutter="0"/>
          <w:cols w:space="708"/>
          <w:docGrid w:linePitch="360"/>
        </w:sectPr>
      </w:pPr>
    </w:p>
    <w:p w14:paraId="15F9BB54" w14:textId="77777777" w:rsidR="005D2DD3" w:rsidRPr="00D246FB" w:rsidRDefault="005D2DD3" w:rsidP="005D2DD3">
      <w:pPr>
        <w:pStyle w:val="block"/>
        <w:spacing w:after="0"/>
        <w:ind w:left="540"/>
        <w:jc w:val="both"/>
        <w:rPr>
          <w:rFonts w:ascii="Angsana New" w:hAnsi="Angsana New"/>
          <w:i/>
          <w:iCs/>
          <w:sz w:val="30"/>
          <w:szCs w:val="30"/>
          <w:cs/>
          <w:lang w:val="en-US" w:bidi="th-TH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  <w:lang w:bidi="th-TH"/>
        </w:rPr>
        <w:lastRenderedPageBreak/>
        <w:t>การร่วมค้า</w:t>
      </w:r>
    </w:p>
    <w:p w14:paraId="289431BA" w14:textId="77777777" w:rsidR="005D2DD3" w:rsidRPr="00D246FB" w:rsidRDefault="005D2DD3" w:rsidP="005D2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844667D" w14:textId="77777777" w:rsidR="005D2DD3" w:rsidRPr="00D246FB" w:rsidRDefault="005D2DD3" w:rsidP="005D2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ตารางต่อไปนี้สรุปข้อมูลทางการเงินของการร่วมค้าที่รวมอยู่ในงบการเงินของการร่วมค้า ปรับปรุงด้วยการปรับมูลค่ายุติธรรม ณ วันที่ซื้อ และความแตกต่างของนโยบายการบัญชี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531CB2E9" w14:textId="28969680" w:rsidR="005D2DD3" w:rsidRDefault="005D2DD3" w:rsidP="000D7D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1476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7098"/>
        <w:gridCol w:w="8"/>
        <w:gridCol w:w="1678"/>
        <w:gridCol w:w="28"/>
        <w:gridCol w:w="241"/>
        <w:gridCol w:w="1686"/>
        <w:gridCol w:w="54"/>
        <w:gridCol w:w="182"/>
        <w:gridCol w:w="88"/>
        <w:gridCol w:w="1596"/>
        <w:gridCol w:w="24"/>
        <w:gridCol w:w="232"/>
        <w:gridCol w:w="40"/>
        <w:gridCol w:w="1805"/>
      </w:tblGrid>
      <w:tr w:rsidR="00DC5E6A" w:rsidRPr="00D246FB" w14:paraId="5D585896" w14:textId="77777777" w:rsidTr="00DC5E6A">
        <w:trPr>
          <w:tblHeader/>
        </w:trPr>
        <w:tc>
          <w:tcPr>
            <w:tcW w:w="7098" w:type="dxa"/>
            <w:shd w:val="clear" w:color="auto" w:fill="auto"/>
            <w:vAlign w:val="bottom"/>
          </w:tcPr>
          <w:p w14:paraId="1B0B6FC4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41" w:type="dxa"/>
            <w:gridSpan w:val="5"/>
            <w:shd w:val="clear" w:color="auto" w:fill="auto"/>
            <w:vAlign w:val="bottom"/>
          </w:tcPr>
          <w:p w14:paraId="20CB5FF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ราชบุรีเพาเวอร์ จำกัด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52E1FB6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785" w:type="dxa"/>
            <w:gridSpan w:val="6"/>
            <w:shd w:val="clear" w:color="auto" w:fill="auto"/>
            <w:vAlign w:val="bottom"/>
          </w:tcPr>
          <w:p w14:paraId="458368C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ไฟฟ้าหงสา จำกัด</w:t>
            </w:r>
          </w:p>
        </w:tc>
      </w:tr>
      <w:tr w:rsidR="00DC5E6A" w:rsidRPr="00D246FB" w14:paraId="6C928ECD" w14:textId="77777777" w:rsidTr="00DC5E6A">
        <w:trPr>
          <w:tblHeader/>
        </w:trPr>
        <w:tc>
          <w:tcPr>
            <w:tcW w:w="7098" w:type="dxa"/>
            <w:shd w:val="clear" w:color="auto" w:fill="auto"/>
            <w:vAlign w:val="bottom"/>
          </w:tcPr>
          <w:p w14:paraId="214B63B6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643D0233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138A4A8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3B58E086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5BAA4E38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2F87968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7FA5BCBC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14466B64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DC5E6A" w:rsidRPr="00D246FB" w14:paraId="506AB55D" w14:textId="77777777" w:rsidTr="00DC5E6A">
        <w:trPr>
          <w:tblHeader/>
        </w:trPr>
        <w:tc>
          <w:tcPr>
            <w:tcW w:w="7098" w:type="dxa"/>
            <w:shd w:val="clear" w:color="auto" w:fill="auto"/>
            <w:vAlign w:val="bottom"/>
          </w:tcPr>
          <w:p w14:paraId="4D7D468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662" w:type="dxa"/>
            <w:gridSpan w:val="13"/>
            <w:shd w:val="clear" w:color="auto" w:fill="auto"/>
            <w:vAlign w:val="bottom"/>
          </w:tcPr>
          <w:p w14:paraId="5A06C2C4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C5E6A" w:rsidRPr="00D246FB" w14:paraId="026FC5E2" w14:textId="77777777" w:rsidTr="00DC5E6A">
        <w:tc>
          <w:tcPr>
            <w:tcW w:w="7098" w:type="dxa"/>
            <w:shd w:val="clear" w:color="auto" w:fill="auto"/>
            <w:vAlign w:val="bottom"/>
          </w:tcPr>
          <w:p w14:paraId="28BC9AA9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รายได้</w:t>
            </w: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6686121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578</w:t>
            </w:r>
            <w:r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643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4072091A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71D3FC1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14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856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350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C7BE44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67F1B92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833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711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3F5A12D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7D92C3D5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359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200</w:t>
            </w:r>
          </w:p>
        </w:tc>
      </w:tr>
      <w:tr w:rsidR="00DC5E6A" w:rsidRPr="00D246FB" w14:paraId="7DAF9352" w14:textId="77777777" w:rsidTr="00DC5E6A">
        <w:tc>
          <w:tcPr>
            <w:tcW w:w="7098" w:type="dxa"/>
            <w:shd w:val="clear" w:color="auto" w:fill="auto"/>
            <w:vAlign w:val="bottom"/>
          </w:tcPr>
          <w:p w14:paraId="15071A30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กำไรจากการดำเนินงานอย่างต่อเนื่อง</w:t>
            </w: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4C8467E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609</w:t>
            </w:r>
            <w:r w:rsidRPr="00B16FE0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180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ก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0E93BA54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545FEA14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331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296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ก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EA3D8A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6EBA90B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589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966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ก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064FDDC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40FB2462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800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val="en-US" w:bidi="th-TH"/>
              </w:rPr>
              <w:t>ก</w:t>
            </w:r>
          </w:p>
        </w:tc>
      </w:tr>
      <w:tr w:rsidR="00DC5E6A" w:rsidRPr="00D246FB" w14:paraId="361B2598" w14:textId="77777777" w:rsidTr="00DC5E6A">
        <w:tc>
          <w:tcPr>
            <w:tcW w:w="7098" w:type="dxa"/>
            <w:shd w:val="clear" w:color="auto" w:fill="auto"/>
            <w:vAlign w:val="bottom"/>
          </w:tcPr>
          <w:p w14:paraId="53B3BB2E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 (ขาดทุน) เบ็ดเสร็จอื่น</w:t>
            </w:r>
          </w:p>
        </w:tc>
        <w:tc>
          <w:tcPr>
            <w:tcW w:w="1686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20C06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50832B4E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21260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9BCBA74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49BAC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526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335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5F9008F6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B4B1F0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210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645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C5E6A" w:rsidRPr="00D246FB" w14:paraId="3774D21C" w14:textId="77777777" w:rsidTr="00DC5E6A">
        <w:tc>
          <w:tcPr>
            <w:tcW w:w="7098" w:type="dxa"/>
            <w:shd w:val="clear" w:color="auto" w:fill="auto"/>
            <w:vAlign w:val="bottom"/>
          </w:tcPr>
          <w:p w14:paraId="4A7E1727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 (ขาดทุน) เบ็ดเสร็จรวม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ร้อยละ </w:t>
            </w:r>
            <w:r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100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686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24B125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609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180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750AEE37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F619BA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331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296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1E9E4B0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9B17688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063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631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681D063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C843868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348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155</w:t>
            </w:r>
          </w:p>
        </w:tc>
      </w:tr>
      <w:tr w:rsidR="00DC5E6A" w:rsidRPr="00D246FB" w14:paraId="6D93DF3D" w14:textId="77777777" w:rsidTr="00DC5E6A">
        <w:tc>
          <w:tcPr>
            <w:tcW w:w="7098" w:type="dxa"/>
            <w:shd w:val="clear" w:color="auto" w:fill="auto"/>
            <w:vAlign w:val="bottom"/>
          </w:tcPr>
          <w:p w14:paraId="17AD5E55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ส่วนได้เสียของกลุ่มบริษัท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686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08946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71323617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E52082B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25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1C101E2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62AC4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3177999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4B7351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</w:p>
        </w:tc>
      </w:tr>
      <w:tr w:rsidR="00DC5E6A" w:rsidRPr="00D246FB" w14:paraId="29749D20" w14:textId="77777777" w:rsidTr="00DC5E6A">
        <w:tc>
          <w:tcPr>
            <w:tcW w:w="7098" w:type="dxa"/>
            <w:shd w:val="clear" w:color="auto" w:fill="auto"/>
            <w:vAlign w:val="bottom"/>
          </w:tcPr>
          <w:p w14:paraId="5CE807D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กำไร (ขาดทุน) เบ็ดเสร็จรวมตามส่วนได้เสียของกลุ่มบริษัท</w:t>
            </w:r>
          </w:p>
        </w:tc>
        <w:tc>
          <w:tcPr>
            <w:tcW w:w="168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C80C30D" w14:textId="77777777" w:rsidR="00DC5E6A" w:rsidRPr="00D246FB" w:rsidRDefault="00DC5E6A" w:rsidP="00E06C6B">
            <w:pPr>
              <w:pStyle w:val="acctfourfigures"/>
              <w:tabs>
                <w:tab w:val="clear" w:pos="765"/>
                <w:tab w:val="decimal" w:pos="107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152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295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02C7B9AB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32A96D5" w14:textId="77777777" w:rsidR="00DC5E6A" w:rsidRPr="00D246FB" w:rsidRDefault="00DC5E6A" w:rsidP="00E06C6B">
            <w:pPr>
              <w:pStyle w:val="acctfourfigures"/>
              <w:tabs>
                <w:tab w:val="clear" w:pos="765"/>
                <w:tab w:val="decimal" w:pos="1093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824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53E94EA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87C703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825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452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18EA6D6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4743726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139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262</w:t>
            </w:r>
          </w:p>
        </w:tc>
      </w:tr>
      <w:tr w:rsidR="00DC5E6A" w:rsidRPr="00D246FB" w14:paraId="31E71020" w14:textId="77777777" w:rsidTr="00DC5E6A">
        <w:trPr>
          <w:trHeight w:val="125"/>
        </w:trPr>
        <w:tc>
          <w:tcPr>
            <w:tcW w:w="7098" w:type="dxa"/>
            <w:shd w:val="clear" w:color="auto" w:fill="auto"/>
            <w:vAlign w:val="bottom"/>
          </w:tcPr>
          <w:p w14:paraId="79BC92E3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86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25C0C7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30582BB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191110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547DAD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A3500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  <w:tab w:val="decimal" w:pos="1384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744137C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052848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152"/>
                <w:tab w:val="decimal" w:pos="1384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5E6A" w:rsidRPr="00D246FB" w14:paraId="5CEE1755" w14:textId="77777777" w:rsidTr="00DC5E6A">
        <w:tc>
          <w:tcPr>
            <w:tcW w:w="7098" w:type="dxa"/>
            <w:shd w:val="clear" w:color="auto" w:fill="auto"/>
            <w:vAlign w:val="bottom"/>
          </w:tcPr>
          <w:p w14:paraId="0862576C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สินทรัพย์หมุนเวียน</w:t>
            </w: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3FC07BC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Pr="00B16FE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636</w:t>
            </w:r>
            <w:r w:rsidRPr="00B16FE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222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ข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5658C427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2669DD9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17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263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ข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4667BAE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14794AB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554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031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ข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0C3332E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2335AB01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699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val="en-US" w:bidi="th-TH"/>
              </w:rPr>
              <w:t>ข</w:t>
            </w:r>
          </w:p>
        </w:tc>
      </w:tr>
      <w:tr w:rsidR="00DC5E6A" w:rsidRPr="00D246FB" w14:paraId="0CD3FC22" w14:textId="77777777" w:rsidTr="00DC5E6A">
        <w:tc>
          <w:tcPr>
            <w:tcW w:w="7098" w:type="dxa"/>
            <w:shd w:val="clear" w:color="auto" w:fill="auto"/>
            <w:vAlign w:val="bottom"/>
          </w:tcPr>
          <w:p w14:paraId="35020D25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สินทรัพย์ไม่หมุนเวียน</w:t>
            </w: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2ABF022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226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753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7CC3925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75D15E6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105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809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C1F971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62F543E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707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982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763B8F78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65FBED85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491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847</w:t>
            </w:r>
          </w:p>
        </w:tc>
      </w:tr>
      <w:tr w:rsidR="00DC5E6A" w:rsidRPr="00D246FB" w14:paraId="1F12A75C" w14:textId="77777777" w:rsidTr="00DC5E6A">
        <w:tc>
          <w:tcPr>
            <w:tcW w:w="7098" w:type="dxa"/>
            <w:shd w:val="clear" w:color="auto" w:fill="auto"/>
            <w:vAlign w:val="bottom"/>
          </w:tcPr>
          <w:p w14:paraId="3B7C5EA5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หนี้สินหมุนเวียน</w:t>
            </w:r>
          </w:p>
        </w:tc>
        <w:tc>
          <w:tcPr>
            <w:tcW w:w="1686" w:type="dxa"/>
            <w:gridSpan w:val="2"/>
            <w:shd w:val="clear" w:color="auto" w:fill="auto"/>
            <w:vAlign w:val="bottom"/>
          </w:tcPr>
          <w:p w14:paraId="2D47C5EC" w14:textId="77777777" w:rsidR="00DC5E6A" w:rsidRPr="00BB5790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B5790">
              <w:rPr>
                <w:rFonts w:ascii="Angsana New" w:hAnsi="Angsana New"/>
                <w:sz w:val="30"/>
                <w:szCs w:val="30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Pr="00BB579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213</w:t>
            </w:r>
            <w:r w:rsidRPr="00BB579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191</w:t>
            </w:r>
            <w:r w:rsidRPr="00BB5790">
              <w:rPr>
                <w:rFonts w:ascii="Angsana New" w:hAnsi="Angsana New"/>
                <w:sz w:val="30"/>
                <w:szCs w:val="30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ค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3580AA6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14:paraId="2415153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41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959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ค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57DADD5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shd w:val="clear" w:color="auto" w:fill="auto"/>
            <w:vAlign w:val="bottom"/>
          </w:tcPr>
          <w:p w14:paraId="026ABCC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val="en-US" w:bidi="th-TH"/>
              </w:rPr>
            </w:pP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581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350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ค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53D82A0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shd w:val="clear" w:color="auto" w:fill="auto"/>
            <w:vAlign w:val="bottom"/>
          </w:tcPr>
          <w:p w14:paraId="26D045CE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138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val="en-US" w:bidi="th-TH"/>
              </w:rPr>
              <w:t>ค</w:t>
            </w:r>
          </w:p>
        </w:tc>
      </w:tr>
      <w:tr w:rsidR="00DC5E6A" w:rsidRPr="00D246FB" w14:paraId="4BFCB47C" w14:textId="77777777" w:rsidTr="00DC5E6A">
        <w:tc>
          <w:tcPr>
            <w:tcW w:w="7098" w:type="dxa"/>
            <w:shd w:val="clear" w:color="auto" w:fill="auto"/>
            <w:vAlign w:val="bottom"/>
          </w:tcPr>
          <w:p w14:paraId="29AB3EC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หนี้สินไม่หมุนเวียน</w:t>
            </w:r>
          </w:p>
        </w:tc>
        <w:tc>
          <w:tcPr>
            <w:tcW w:w="1686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9932CC9" w14:textId="77777777" w:rsidR="00DC5E6A" w:rsidRPr="00BB5790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BB5790">
              <w:rPr>
                <w:rFonts w:ascii="Angsana New" w:hAnsi="Angsana New"/>
                <w:sz w:val="30"/>
                <w:szCs w:val="30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53</w:t>
            </w:r>
            <w:r w:rsidRPr="00BB579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133</w:t>
            </w:r>
            <w:r w:rsidRPr="00BB5790">
              <w:rPr>
                <w:rFonts w:ascii="Angsana New" w:hAnsi="Angsana New"/>
                <w:sz w:val="30"/>
                <w:szCs w:val="30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ง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0E29D71E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2E40E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140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ง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77E030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846836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935</w:t>
            </w:r>
            <w:r w:rsidRPr="00BB579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598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bidi="th-TH"/>
              </w:rPr>
              <w:t>ง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742BBCD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F772D2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vertAlign w:val="superscript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289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633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  <w:r w:rsidRPr="00D246FB">
              <w:rPr>
                <w:rFonts w:ascii="Angsana New" w:hAnsi="Angsana New" w:hint="cs"/>
                <w:sz w:val="30"/>
                <w:szCs w:val="30"/>
                <w:vertAlign w:val="superscript"/>
                <w:cs/>
                <w:lang w:val="en-US" w:bidi="th-TH"/>
              </w:rPr>
              <w:t>ง</w:t>
            </w:r>
          </w:p>
        </w:tc>
      </w:tr>
      <w:tr w:rsidR="00DC5E6A" w:rsidRPr="00D246FB" w14:paraId="15D7100B" w14:textId="77777777" w:rsidTr="00DC5E6A">
        <w:tc>
          <w:tcPr>
            <w:tcW w:w="7098" w:type="dxa"/>
            <w:shd w:val="clear" w:color="auto" w:fill="auto"/>
            <w:vAlign w:val="bottom"/>
          </w:tcPr>
          <w:p w14:paraId="38A4DCDA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สินทรัพย์สุทธิ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(ร้อยละ </w:t>
            </w:r>
            <w:r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100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68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7B96EF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6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596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651</w:t>
            </w:r>
          </w:p>
        </w:tc>
        <w:tc>
          <w:tcPr>
            <w:tcW w:w="269" w:type="dxa"/>
            <w:gridSpan w:val="2"/>
            <w:shd w:val="clear" w:color="auto" w:fill="auto"/>
            <w:vAlign w:val="bottom"/>
          </w:tcPr>
          <w:p w14:paraId="0FE1BB9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1E55D0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6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82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973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72DB31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8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F3CA7B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745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065</w:t>
            </w:r>
          </w:p>
        </w:tc>
        <w:tc>
          <w:tcPr>
            <w:tcW w:w="256" w:type="dxa"/>
            <w:gridSpan w:val="2"/>
            <w:shd w:val="clear" w:color="auto" w:fill="auto"/>
            <w:vAlign w:val="bottom"/>
          </w:tcPr>
          <w:p w14:paraId="04FAE4F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4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82E5DF4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6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542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511</w:t>
            </w:r>
          </w:p>
        </w:tc>
      </w:tr>
      <w:tr w:rsidR="00DC5E6A" w:rsidRPr="00D246FB" w14:paraId="01739B2B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768F2486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>สินทรัพย์สุทธิส่วนที่เป็นของกลุ่มบริษัท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6C79212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649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163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DFA2517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006DE5A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955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743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3103314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6F843FF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698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026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3F96A07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1096BA3E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14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217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004</w:t>
            </w:r>
          </w:p>
        </w:tc>
      </w:tr>
      <w:tr w:rsidR="00DC5E6A" w:rsidRPr="00D246FB" w14:paraId="0DA6E90A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4B146E67" w14:textId="77777777" w:rsidR="00DC5E6A" w:rsidRPr="00D246FB" w:rsidRDefault="00DC5E6A" w:rsidP="003D130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ผลต่างจากการแปลงค่าในการจัดทำงบการเงินรวมและอื่น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1706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9DC3E9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311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924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4159C547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left="-115"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F204E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049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B27F5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0CBDE4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217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733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481B5A7B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6AF0DB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041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821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C5E6A" w:rsidRPr="00D246FB" w14:paraId="1FA23B60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5746D230" w14:textId="77777777" w:rsidR="00DC5E6A" w:rsidRPr="00D246FB" w:rsidRDefault="00DC5E6A" w:rsidP="003D130C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มูลค่าตามบัญชีของเงินลงทุนในการร่วมค้า</w:t>
            </w:r>
          </w:p>
        </w:tc>
        <w:tc>
          <w:tcPr>
            <w:tcW w:w="1706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2FA660F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961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087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B2A397E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DEC942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3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458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792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7FB8B7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22D13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480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293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4AC000AB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2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2E67EFB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175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183</w:t>
            </w:r>
          </w:p>
        </w:tc>
      </w:tr>
      <w:tr w:rsidR="00DC5E6A" w:rsidRPr="00D246FB" w14:paraId="2013D577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2DCCA3B3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1EB0CAF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41" w:type="dxa"/>
            <w:shd w:val="clear" w:color="auto" w:fill="auto"/>
            <w:vAlign w:val="bottom"/>
          </w:tcPr>
          <w:p w14:paraId="7F68384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5C43087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2A91BB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7C983A4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7701967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12F6C5ED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233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5E6A" w:rsidRPr="00D246FB" w14:paraId="761CEE39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33F0EAD5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3C6DB47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41" w:type="dxa"/>
            <w:shd w:val="clear" w:color="auto" w:fill="auto"/>
            <w:vAlign w:val="bottom"/>
          </w:tcPr>
          <w:p w14:paraId="57B1E159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5E1EE72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2978D0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6B09292A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597D2D3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323D561A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233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5E6A" w:rsidRPr="00D246FB" w14:paraId="4E087AAF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4EEBE52F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ก.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ab/>
              <w:t>รวมรายการต่อไปนี้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4AC42C3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1" w:type="dxa"/>
            <w:shd w:val="clear" w:color="auto" w:fill="auto"/>
            <w:vAlign w:val="bottom"/>
          </w:tcPr>
          <w:p w14:paraId="62E21D24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1784C70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  <w:tab w:val="decimal" w:pos="1370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BD3D598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68B60CB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233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2B11F8C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6B80FA1F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233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C5E6A" w:rsidRPr="00D246FB" w14:paraId="1CBE499A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36577C7E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2"/>
              </w:tabs>
              <w:spacing w:line="240" w:lineRule="auto"/>
              <w:ind w:left="342"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554FBD5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525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F1FD56C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334B8520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879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324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33EDDE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4DD32F5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320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467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39CB3F5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45490129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248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373</w:t>
            </w:r>
          </w:p>
        </w:tc>
      </w:tr>
      <w:tr w:rsidR="00DC5E6A" w:rsidRPr="00D246FB" w14:paraId="78764BCA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4B1A6C44" w14:textId="77777777" w:rsidR="00DC5E6A" w:rsidRPr="00D246FB" w:rsidRDefault="00DC5E6A" w:rsidP="003D130C">
            <w:pPr>
              <w:ind w:left="34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ต้นทุนทางการเงิน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4FB845F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641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B601533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601A3FE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874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A11B2C4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4403F819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184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290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6751AA5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43002AC9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047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161</w:t>
            </w:r>
          </w:p>
        </w:tc>
      </w:tr>
      <w:tr w:rsidR="00DC5E6A" w:rsidRPr="00D246FB" w14:paraId="7E5EF5B1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6D467E5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342"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ค่าใช้จ่ายภาษีเงินได้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446AAAE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133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814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4B2B0FCC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4E09E19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121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176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C1F7D6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0F1B7AD8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36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2C44657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56F48A00" w14:textId="77777777" w:rsidR="00DC5E6A" w:rsidRPr="00D246FB" w:rsidRDefault="00DC5E6A" w:rsidP="00DC5E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36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DC5E6A" w:rsidRPr="00D246FB" w14:paraId="75819BE3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1C04836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ข.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ab/>
              <w:t>รวมรายการเงินสดและรายการเทียบเท่าเงินสด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743118A5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7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774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1A8B6E2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720E6E1D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193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347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EA35076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5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4A52978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641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313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5D8B2B7E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3F1075BD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385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721</w:t>
            </w:r>
          </w:p>
        </w:tc>
      </w:tr>
      <w:tr w:rsidR="00DC5E6A" w:rsidRPr="00D246FB" w14:paraId="46BE25B1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0846579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ค.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ab/>
              <w:t xml:space="preserve">รวมรายการหนี้สินทางการเงินหมุนเวียน </w:t>
            </w:r>
          </w:p>
          <w:p w14:paraId="0D9A1225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2"/>
              </w:tabs>
              <w:spacing w:line="240" w:lineRule="auto"/>
              <w:ind w:left="342" w:right="-45" w:firstLine="28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(ไม่รวมเจ้าหนี้การค้า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เจ้าหนี้อื่นและประมาณการหนี้สิน)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6AB6DF5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089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04A22A61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1233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5C4079B1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407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969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894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0896CD2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99"/>
              </w:tabs>
              <w:spacing w:line="240" w:lineRule="auto"/>
              <w:ind w:left="-115" w:right="5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23206EE3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260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406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2E4AAF9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023F0562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880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DC5E6A" w:rsidRPr="00D246FB" w14:paraId="74DA75CA" w14:textId="77777777" w:rsidTr="00DC5E6A">
        <w:tc>
          <w:tcPr>
            <w:tcW w:w="7106" w:type="dxa"/>
            <w:gridSpan w:val="2"/>
            <w:shd w:val="clear" w:color="auto" w:fill="auto"/>
            <w:vAlign w:val="bottom"/>
          </w:tcPr>
          <w:p w14:paraId="07B8CDC6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ง.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ab/>
              <w:t xml:space="preserve">รวมรายการหนี้สินทางการเงินไม่หมุนเวียน </w:t>
            </w:r>
          </w:p>
          <w:p w14:paraId="57BAE092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left="342" w:right="-45" w:firstLine="28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(ไม่รวมเจ้าหนี้การค้า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เจ้าหนี้อื่นและประมาณการหนี้สิน)</w:t>
            </w:r>
          </w:p>
        </w:tc>
        <w:tc>
          <w:tcPr>
            <w:tcW w:w="1706" w:type="dxa"/>
            <w:gridSpan w:val="2"/>
            <w:shd w:val="clear" w:color="auto" w:fill="auto"/>
            <w:vAlign w:val="bottom"/>
          </w:tcPr>
          <w:p w14:paraId="3746315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1AE0549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40" w:type="dxa"/>
            <w:gridSpan w:val="2"/>
            <w:shd w:val="clear" w:color="auto" w:fill="auto"/>
            <w:vAlign w:val="bottom"/>
          </w:tcPr>
          <w:p w14:paraId="2B1ADBBC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6C86D3" w14:textId="77777777" w:rsidR="00DC5E6A" w:rsidRPr="00D246FB" w:rsidRDefault="00DC5E6A" w:rsidP="003D130C">
            <w:pPr>
              <w:pStyle w:val="acctfourfigures"/>
              <w:tabs>
                <w:tab w:val="clear" w:pos="765"/>
              </w:tabs>
              <w:spacing w:line="240" w:lineRule="auto"/>
              <w:ind w:left="-115" w:right="5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gridSpan w:val="2"/>
            <w:shd w:val="clear" w:color="auto" w:fill="auto"/>
            <w:vAlign w:val="bottom"/>
          </w:tcPr>
          <w:p w14:paraId="1E7D2A17" w14:textId="77777777" w:rsidR="00DC5E6A" w:rsidRPr="00D246FB" w:rsidRDefault="00DC5E6A" w:rsidP="003D130C">
            <w:pPr>
              <w:pStyle w:val="acctfourfigures"/>
              <w:tabs>
                <w:tab w:val="clear" w:pos="765"/>
                <w:tab w:val="decimal" w:pos="133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300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2" w:type="dxa"/>
            <w:gridSpan w:val="2"/>
            <w:shd w:val="clear" w:color="auto" w:fill="auto"/>
            <w:vAlign w:val="bottom"/>
          </w:tcPr>
          <w:p w14:paraId="42C47B3D" w14:textId="77777777" w:rsidR="00DC5E6A" w:rsidRPr="00D246FB" w:rsidRDefault="00DC5E6A" w:rsidP="003D13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5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5" w:type="dxa"/>
            <w:shd w:val="clear" w:color="auto" w:fill="auto"/>
            <w:vAlign w:val="bottom"/>
          </w:tcPr>
          <w:p w14:paraId="06B8A68F" w14:textId="77777777" w:rsidR="00DC5E6A" w:rsidRPr="00D246FB" w:rsidRDefault="00DC5E6A" w:rsidP="00DC5E6A">
            <w:pPr>
              <w:pStyle w:val="acctfourfigures"/>
              <w:tabs>
                <w:tab w:val="clear" w:pos="765"/>
                <w:tab w:val="decimal" w:pos="1515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753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715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279D5B3F" w14:textId="77777777" w:rsidR="005D2DD3" w:rsidRPr="00D246FB" w:rsidRDefault="005D2DD3" w:rsidP="000D7D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5AC24E09" w14:textId="77777777" w:rsidR="005D2DD3" w:rsidRPr="00F9609F" w:rsidRDefault="005D2DD3" w:rsidP="005D2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  <w:lang w:val="th-TH"/>
        </w:rPr>
      </w:pPr>
    </w:p>
    <w:p w14:paraId="6B389A6A" w14:textId="77777777" w:rsidR="005D2DD3" w:rsidRPr="00F9609F" w:rsidRDefault="005D2DD3" w:rsidP="005D2D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  <w:lang w:val="th-TH"/>
        </w:rPr>
        <w:sectPr w:rsidR="005D2DD3" w:rsidRPr="00F9609F" w:rsidSect="00696AD7">
          <w:headerReference w:type="default" r:id="rId12"/>
          <w:pgSz w:w="16840" w:h="11907" w:orient="landscape" w:code="9"/>
          <w:pgMar w:top="1152" w:right="691" w:bottom="1152" w:left="576" w:header="720" w:footer="720" w:gutter="0"/>
          <w:cols w:space="708"/>
          <w:docGrid w:linePitch="360"/>
        </w:sectPr>
      </w:pPr>
    </w:p>
    <w:p w14:paraId="7588CAF7" w14:textId="77777777" w:rsidR="00DC5E0E" w:rsidRPr="00D246FB" w:rsidRDefault="00DC5E0E" w:rsidP="00DC5E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lastRenderedPageBreak/>
        <w:t>บริษัทร่วมและการร่วมค้าที่ไม่มีสาระสำคัญ</w:t>
      </w:r>
    </w:p>
    <w:p w14:paraId="1BDF6CAE" w14:textId="77777777" w:rsidR="00DC5E0E" w:rsidRPr="00D246FB" w:rsidRDefault="00DC5E0E" w:rsidP="00DC5E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655907EE" w14:textId="77777777" w:rsidR="00DC5E0E" w:rsidRPr="00D246FB" w:rsidRDefault="00DC5E0E" w:rsidP="00DC5E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 จากจำนวนเงินที่รายงานในงบการเงินรวมของกลุ่มบริษัท</w:t>
      </w:r>
    </w:p>
    <w:p w14:paraId="2392228F" w14:textId="77777777" w:rsidR="00DC5E0E" w:rsidRPr="00D246FB" w:rsidRDefault="00DC5E0E" w:rsidP="00DC5E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349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69"/>
        <w:gridCol w:w="1260"/>
        <w:gridCol w:w="180"/>
        <w:gridCol w:w="1249"/>
        <w:gridCol w:w="180"/>
        <w:gridCol w:w="1271"/>
        <w:gridCol w:w="178"/>
        <w:gridCol w:w="1262"/>
      </w:tblGrid>
      <w:tr w:rsidR="00DC5E0E" w:rsidRPr="00D246FB" w14:paraId="30CFD63F" w14:textId="77777777" w:rsidTr="000A7B10">
        <w:trPr>
          <w:cantSplit/>
          <w:tblHeader/>
        </w:trPr>
        <w:tc>
          <w:tcPr>
            <w:tcW w:w="3769" w:type="dxa"/>
            <w:vAlign w:val="bottom"/>
          </w:tcPr>
          <w:p w14:paraId="38448D69" w14:textId="77777777" w:rsidR="00DC5E0E" w:rsidRPr="00D246FB" w:rsidRDefault="00DC5E0E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9" w:type="dxa"/>
            <w:gridSpan w:val="3"/>
            <w:vAlign w:val="bottom"/>
          </w:tcPr>
          <w:p w14:paraId="38F1B73B" w14:textId="77777777" w:rsidR="00DC5E0E" w:rsidRPr="00D246FB" w:rsidRDefault="00DC5E0E" w:rsidP="0086086B">
            <w:pPr>
              <w:pStyle w:val="acctmergecolhdg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บริษัทร่วมที่ไม่มีสาระสำคัญ</w:t>
            </w:r>
          </w:p>
        </w:tc>
        <w:tc>
          <w:tcPr>
            <w:tcW w:w="180" w:type="dxa"/>
            <w:vAlign w:val="bottom"/>
          </w:tcPr>
          <w:p w14:paraId="2C0F3437" w14:textId="77777777" w:rsidR="00DC5E0E" w:rsidRPr="00D246FB" w:rsidRDefault="00DC5E0E" w:rsidP="0086086B">
            <w:pPr>
              <w:pStyle w:val="acctmergecolhdg"/>
              <w:spacing w:line="240" w:lineRule="atLeast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2711" w:type="dxa"/>
            <w:gridSpan w:val="3"/>
            <w:vAlign w:val="bottom"/>
          </w:tcPr>
          <w:p w14:paraId="5E52FD64" w14:textId="77777777" w:rsidR="00DC5E0E" w:rsidRPr="00D246FB" w:rsidRDefault="00DC5E0E" w:rsidP="0086086B">
            <w:pPr>
              <w:pStyle w:val="acctmergecolhdg"/>
              <w:spacing w:line="240" w:lineRule="atLeast"/>
              <w:rPr>
                <w:rFonts w:ascii="Angsana New" w:hAnsi="Angsana New"/>
                <w:b w:val="0"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การร่วมค้าที่ไม่มีสาระสำคัญ</w:t>
            </w:r>
          </w:p>
        </w:tc>
      </w:tr>
      <w:tr w:rsidR="00DC5E0E" w:rsidRPr="00D246FB" w14:paraId="2B9B371A" w14:textId="77777777" w:rsidTr="000A7B10">
        <w:trPr>
          <w:cantSplit/>
          <w:trHeight w:val="103"/>
          <w:tblHeader/>
        </w:trPr>
        <w:tc>
          <w:tcPr>
            <w:tcW w:w="3769" w:type="dxa"/>
            <w:vAlign w:val="bottom"/>
          </w:tcPr>
          <w:p w14:paraId="305AFE76" w14:textId="77777777" w:rsidR="00DC5E0E" w:rsidRPr="00D246FB" w:rsidRDefault="00DC5E0E" w:rsidP="0086086B">
            <w:pPr>
              <w:pStyle w:val="acctfourfigures"/>
              <w:tabs>
                <w:tab w:val="clear" w:pos="765"/>
              </w:tabs>
              <w:spacing w:line="240" w:lineRule="atLeast"/>
              <w:ind w:lef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DE0CAF6" w14:textId="46EDA1A5" w:rsidR="00DC5E0E" w:rsidRPr="00D246FB" w:rsidRDefault="00DB71A4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80" w:type="dxa"/>
            <w:vAlign w:val="bottom"/>
          </w:tcPr>
          <w:p w14:paraId="23D70DE5" w14:textId="77777777" w:rsidR="00DC5E0E" w:rsidRPr="00D246FB" w:rsidRDefault="00DC5E0E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0C3CCB75" w14:textId="4CC5A6CD" w:rsidR="00DC5E0E" w:rsidRPr="00D246FB" w:rsidRDefault="00DB71A4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80" w:type="dxa"/>
            <w:vAlign w:val="bottom"/>
          </w:tcPr>
          <w:p w14:paraId="13560300" w14:textId="77777777" w:rsidR="00DC5E0E" w:rsidRPr="00D246FB" w:rsidRDefault="00DC5E0E" w:rsidP="0086086B">
            <w:pPr>
              <w:pStyle w:val="acctmergecolhdg"/>
              <w:spacing w:line="240" w:lineRule="atLeast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271" w:type="dxa"/>
            <w:vAlign w:val="bottom"/>
          </w:tcPr>
          <w:p w14:paraId="65BDD304" w14:textId="7D001E1F" w:rsidR="00DC5E0E" w:rsidRPr="00D246FB" w:rsidRDefault="00DB71A4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78" w:type="dxa"/>
            <w:vAlign w:val="bottom"/>
          </w:tcPr>
          <w:p w14:paraId="3E552D40" w14:textId="77777777" w:rsidR="00DC5E0E" w:rsidRPr="00D246FB" w:rsidRDefault="00DC5E0E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64B5C032" w14:textId="2AF2D52F" w:rsidR="00DC5E0E" w:rsidRPr="00D246FB" w:rsidRDefault="00DB71A4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DC5E0E" w:rsidRPr="00D246FB" w14:paraId="087E7FC5" w14:textId="77777777" w:rsidTr="000A7B10">
        <w:trPr>
          <w:cantSplit/>
          <w:tblHeader/>
        </w:trPr>
        <w:tc>
          <w:tcPr>
            <w:tcW w:w="3769" w:type="dxa"/>
            <w:vAlign w:val="bottom"/>
          </w:tcPr>
          <w:p w14:paraId="7C9D9A5D" w14:textId="77777777" w:rsidR="00DC5E0E" w:rsidRPr="00D246FB" w:rsidRDefault="00DC5E0E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</w:tcPr>
          <w:p w14:paraId="4537CB49" w14:textId="77777777" w:rsidR="00DC5E0E" w:rsidRPr="00D246FB" w:rsidRDefault="00DC5E0E" w:rsidP="0086086B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DC5E0E" w:rsidRPr="00D246FB" w14:paraId="67359719" w14:textId="77777777" w:rsidTr="000A7B10">
        <w:trPr>
          <w:cantSplit/>
        </w:trPr>
        <w:tc>
          <w:tcPr>
            <w:tcW w:w="3769" w:type="dxa"/>
            <w:vAlign w:val="bottom"/>
          </w:tcPr>
          <w:p w14:paraId="77F870A5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มูลค่าตามบัญชีของส่วนได้เสียในบริษัทร่วม</w:t>
            </w:r>
          </w:p>
          <w:p w14:paraId="1106601B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และการร่วมค้าที่ไม่มีสาระสำคัญ</w:t>
            </w: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3CA1B085" w14:textId="4D7A338F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</w:t>
            </w:r>
            <w:r w:rsidR="003E50F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228</w:t>
            </w:r>
            <w:r w:rsidR="003E50F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054</w:t>
            </w:r>
          </w:p>
        </w:tc>
        <w:tc>
          <w:tcPr>
            <w:tcW w:w="180" w:type="dxa"/>
            <w:vAlign w:val="bottom"/>
          </w:tcPr>
          <w:p w14:paraId="21FDA773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bottom w:val="double" w:sz="4" w:space="0" w:color="auto"/>
            </w:tcBorders>
            <w:vAlign w:val="bottom"/>
          </w:tcPr>
          <w:p w14:paraId="1B0DA50C" w14:textId="561DD756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795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778</w:t>
            </w:r>
          </w:p>
        </w:tc>
        <w:tc>
          <w:tcPr>
            <w:tcW w:w="180" w:type="dxa"/>
            <w:vAlign w:val="bottom"/>
          </w:tcPr>
          <w:p w14:paraId="75816EA9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71" w:type="dxa"/>
            <w:tcBorders>
              <w:bottom w:val="double" w:sz="4" w:space="0" w:color="auto"/>
            </w:tcBorders>
            <w:vAlign w:val="bottom"/>
          </w:tcPr>
          <w:p w14:paraId="017F372B" w14:textId="46F93928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</w:t>
            </w:r>
            <w:r w:rsidR="003E50F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118</w:t>
            </w:r>
            <w:r w:rsidR="003E50F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366</w:t>
            </w:r>
          </w:p>
        </w:tc>
        <w:tc>
          <w:tcPr>
            <w:tcW w:w="178" w:type="dxa"/>
            <w:vAlign w:val="bottom"/>
          </w:tcPr>
          <w:p w14:paraId="08742426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bottom w:val="double" w:sz="4" w:space="0" w:color="auto"/>
            </w:tcBorders>
            <w:vAlign w:val="bottom"/>
          </w:tcPr>
          <w:p w14:paraId="6A9B69C5" w14:textId="529ADB12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12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673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393</w:t>
            </w:r>
          </w:p>
        </w:tc>
      </w:tr>
      <w:tr w:rsidR="00DC5E0E" w:rsidRPr="00D246FB" w14:paraId="3F3BF6F9" w14:textId="77777777" w:rsidTr="000A7B10">
        <w:trPr>
          <w:cantSplit/>
        </w:trPr>
        <w:tc>
          <w:tcPr>
            <w:tcW w:w="3769" w:type="dxa"/>
            <w:vAlign w:val="bottom"/>
          </w:tcPr>
          <w:p w14:paraId="0DF28B3A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vAlign w:val="bottom"/>
          </w:tcPr>
          <w:p w14:paraId="2CD3EE30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965712A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double" w:sz="4" w:space="0" w:color="auto"/>
            </w:tcBorders>
            <w:vAlign w:val="bottom"/>
          </w:tcPr>
          <w:p w14:paraId="23B34E46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0CE8A21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71" w:type="dxa"/>
            <w:tcBorders>
              <w:top w:val="double" w:sz="4" w:space="0" w:color="auto"/>
            </w:tcBorders>
            <w:vAlign w:val="bottom"/>
          </w:tcPr>
          <w:p w14:paraId="7E95DE63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56818A54" w14:textId="77777777" w:rsidR="00DC5E0E" w:rsidRPr="00D246FB" w:rsidRDefault="00DC5E0E" w:rsidP="00DC5E0E">
            <w:pPr>
              <w:pStyle w:val="acctfourfigures"/>
              <w:spacing w:line="240" w:lineRule="atLeast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double" w:sz="4" w:space="0" w:color="auto"/>
            </w:tcBorders>
            <w:vAlign w:val="bottom"/>
          </w:tcPr>
          <w:p w14:paraId="42A496DA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DC5E0E" w:rsidRPr="00D246FB" w14:paraId="0F6CDFBC" w14:textId="77777777" w:rsidTr="000A7B10">
        <w:trPr>
          <w:cantSplit/>
        </w:trPr>
        <w:tc>
          <w:tcPr>
            <w:tcW w:w="3769" w:type="dxa"/>
            <w:vAlign w:val="bottom"/>
          </w:tcPr>
          <w:p w14:paraId="7A7E76C2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1260" w:type="dxa"/>
            <w:vAlign w:val="bottom"/>
          </w:tcPr>
          <w:p w14:paraId="609EFB8B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E24E221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7803F5A2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AF34C66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71" w:type="dxa"/>
            <w:vAlign w:val="bottom"/>
          </w:tcPr>
          <w:p w14:paraId="72C6CB54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4F735365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6532987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DC5E0E" w:rsidRPr="00D246FB" w14:paraId="0042C61D" w14:textId="77777777" w:rsidTr="000A7B10">
        <w:trPr>
          <w:cantSplit/>
        </w:trPr>
        <w:tc>
          <w:tcPr>
            <w:tcW w:w="3769" w:type="dxa"/>
            <w:vAlign w:val="bottom"/>
          </w:tcPr>
          <w:p w14:paraId="5ECFF1E8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กำไรจากการดำเนินงานอย่างต่อเนื่อง</w:t>
            </w:r>
          </w:p>
        </w:tc>
        <w:tc>
          <w:tcPr>
            <w:tcW w:w="1260" w:type="dxa"/>
            <w:vAlign w:val="bottom"/>
          </w:tcPr>
          <w:p w14:paraId="6A803D7A" w14:textId="5291A3F6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211</w:t>
            </w:r>
            <w:r w:rsidR="003E50F2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994</w:t>
            </w:r>
          </w:p>
        </w:tc>
        <w:tc>
          <w:tcPr>
            <w:tcW w:w="180" w:type="dxa"/>
            <w:vAlign w:val="bottom"/>
          </w:tcPr>
          <w:p w14:paraId="54C3563F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9" w:type="dxa"/>
            <w:vAlign w:val="bottom"/>
          </w:tcPr>
          <w:p w14:paraId="64D0A26D" w14:textId="5CCB9FAA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153</w:t>
            </w:r>
            <w:r w:rsidR="00DC5E0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997</w:t>
            </w:r>
          </w:p>
        </w:tc>
        <w:tc>
          <w:tcPr>
            <w:tcW w:w="180" w:type="dxa"/>
            <w:vAlign w:val="bottom"/>
          </w:tcPr>
          <w:p w14:paraId="32F40CE2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71" w:type="dxa"/>
            <w:vAlign w:val="bottom"/>
          </w:tcPr>
          <w:p w14:paraId="579F1969" w14:textId="16042345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3E50F2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200</w:t>
            </w:r>
            <w:r w:rsidR="003E50F2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067</w:t>
            </w:r>
          </w:p>
        </w:tc>
        <w:tc>
          <w:tcPr>
            <w:tcW w:w="178" w:type="dxa"/>
            <w:vAlign w:val="bottom"/>
          </w:tcPr>
          <w:p w14:paraId="0D9EACC9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B57541E" w14:textId="7E7BA583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DC5E0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108</w:t>
            </w:r>
            <w:r w:rsidR="00DC5E0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039</w:t>
            </w:r>
          </w:p>
        </w:tc>
      </w:tr>
      <w:tr w:rsidR="00DC5E0E" w:rsidRPr="00D246FB" w14:paraId="29991290" w14:textId="77777777" w:rsidTr="000A7B10">
        <w:trPr>
          <w:cantSplit/>
        </w:trPr>
        <w:tc>
          <w:tcPr>
            <w:tcW w:w="3769" w:type="dxa"/>
            <w:vAlign w:val="bottom"/>
          </w:tcPr>
          <w:p w14:paraId="1CB6F764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 (ขาดทุน) เบ็ดเสร็จอื่น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23D7B4A" w14:textId="7F083BFA" w:rsidR="00DC5E0E" w:rsidRPr="00D246FB" w:rsidRDefault="003E50F2" w:rsidP="003E50F2">
            <w:pPr>
              <w:pStyle w:val="acctfourfigures"/>
              <w:tabs>
                <w:tab w:val="clear" w:pos="765"/>
                <w:tab w:val="decimal" w:pos="998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722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849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7BAFA470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249" w:type="dxa"/>
            <w:tcBorders>
              <w:bottom w:val="single" w:sz="4" w:space="0" w:color="auto"/>
            </w:tcBorders>
            <w:vAlign w:val="bottom"/>
          </w:tcPr>
          <w:p w14:paraId="1C4465BC" w14:textId="77777777" w:rsidR="00DC5E0E" w:rsidRPr="00D246FB" w:rsidRDefault="00DC5E0E" w:rsidP="00DC5E0E">
            <w:pPr>
              <w:pStyle w:val="acctfourfigures"/>
              <w:tabs>
                <w:tab w:val="clear" w:pos="765"/>
                <w:tab w:val="decimal" w:pos="726"/>
              </w:tabs>
              <w:spacing w:line="240" w:lineRule="auto"/>
              <w:ind w:left="-115" w:right="-115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6FF9951" w14:textId="77777777" w:rsidR="00DC5E0E" w:rsidRPr="00D246FB" w:rsidRDefault="00DC5E0E" w:rsidP="00DC5E0E">
            <w:pPr>
              <w:pStyle w:val="acctfourfigures"/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71" w:type="dxa"/>
            <w:tcBorders>
              <w:bottom w:val="single" w:sz="4" w:space="0" w:color="auto"/>
            </w:tcBorders>
            <w:vAlign w:val="bottom"/>
          </w:tcPr>
          <w:p w14:paraId="16A97EDC" w14:textId="2FE1A9DC" w:rsidR="00DC5E0E" w:rsidRPr="00D246FB" w:rsidRDefault="003E50F2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230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566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78" w:type="dxa"/>
            <w:vAlign w:val="bottom"/>
          </w:tcPr>
          <w:p w14:paraId="7F748DDE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2" w:type="dxa"/>
            <w:tcBorders>
              <w:bottom w:val="single" w:sz="4" w:space="0" w:color="auto"/>
            </w:tcBorders>
            <w:vAlign w:val="bottom"/>
          </w:tcPr>
          <w:p w14:paraId="35737695" w14:textId="0E759A1F" w:rsidR="00DC5E0E" w:rsidRPr="00D246FB" w:rsidRDefault="00DC5E0E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018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C5E0E" w:rsidRPr="00D246FB" w14:paraId="613F76C2" w14:textId="77777777" w:rsidTr="000A7B10">
        <w:trPr>
          <w:cantSplit/>
        </w:trPr>
        <w:tc>
          <w:tcPr>
            <w:tcW w:w="3769" w:type="dxa"/>
            <w:vAlign w:val="bottom"/>
          </w:tcPr>
          <w:p w14:paraId="7069EF62" w14:textId="77777777" w:rsidR="00DC5E0E" w:rsidRPr="00D246FB" w:rsidRDefault="00DC5E0E" w:rsidP="00DC5E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กำไร (ขาดทุน) เบ็ดเสร็จรวม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1170F9" w14:textId="18E10B90" w:rsidR="00DC5E0E" w:rsidRPr="00D246FB" w:rsidRDefault="003E50F2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510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855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5727C95C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64C483" w14:textId="628C1477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153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997</w:t>
            </w:r>
          </w:p>
        </w:tc>
        <w:tc>
          <w:tcPr>
            <w:tcW w:w="180" w:type="dxa"/>
            <w:vAlign w:val="bottom"/>
          </w:tcPr>
          <w:p w14:paraId="30D39342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C51142" w14:textId="0210EDD5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969</w:t>
            </w:r>
            <w:r w:rsidR="003E50F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501</w:t>
            </w:r>
          </w:p>
        </w:tc>
        <w:tc>
          <w:tcPr>
            <w:tcW w:w="178" w:type="dxa"/>
            <w:vAlign w:val="bottom"/>
          </w:tcPr>
          <w:p w14:paraId="0633F95B" w14:textId="77777777" w:rsidR="00DC5E0E" w:rsidRPr="00D246FB" w:rsidRDefault="00DC5E0E" w:rsidP="00DC5E0E">
            <w:pPr>
              <w:pStyle w:val="acctfourfigures"/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F1CC83" w14:textId="5BF6F3D3" w:rsidR="00DC5E0E" w:rsidRPr="00D246FB" w:rsidRDefault="00DB71A4" w:rsidP="00DC5E0E">
            <w:pPr>
              <w:pStyle w:val="acctfourfigures"/>
              <w:tabs>
                <w:tab w:val="clear" w:pos="765"/>
                <w:tab w:val="decimal" w:pos="101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020</w:t>
            </w:r>
            <w:r w:rsidR="00DC5E0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021</w:t>
            </w:r>
          </w:p>
        </w:tc>
      </w:tr>
    </w:tbl>
    <w:p w14:paraId="5ABBE104" w14:textId="77777777" w:rsidR="00DC5E0E" w:rsidRPr="00D246FB" w:rsidRDefault="00DC5E0E" w:rsidP="00DC5E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4B44FE9" w14:textId="77777777" w:rsidR="00D625E7" w:rsidRPr="00D246FB" w:rsidRDefault="0088136D" w:rsidP="005B07D0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เงินลงทุนในบริษัทย่อย</w:t>
      </w:r>
    </w:p>
    <w:p w14:paraId="446A8858" w14:textId="77777777" w:rsidR="00620080" w:rsidRPr="00D246FB" w:rsidRDefault="00620080" w:rsidP="003874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252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4932"/>
        <w:gridCol w:w="1170"/>
        <w:gridCol w:w="1440"/>
        <w:gridCol w:w="270"/>
        <w:gridCol w:w="1440"/>
      </w:tblGrid>
      <w:tr w:rsidR="00F813C9" w:rsidRPr="00D246FB" w14:paraId="723008F4" w14:textId="77777777" w:rsidTr="005B07D0">
        <w:tc>
          <w:tcPr>
            <w:tcW w:w="4932" w:type="dxa"/>
            <w:shd w:val="clear" w:color="auto" w:fill="auto"/>
            <w:vAlign w:val="bottom"/>
          </w:tcPr>
          <w:p w14:paraId="45FD649F" w14:textId="77777777" w:rsidR="00620080" w:rsidRPr="00D246FB" w:rsidRDefault="00620080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509FAA2" w14:textId="77777777" w:rsidR="00620080" w:rsidRPr="00D246FB" w:rsidRDefault="00620080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3150" w:type="dxa"/>
            <w:gridSpan w:val="3"/>
            <w:vAlign w:val="bottom"/>
          </w:tcPr>
          <w:p w14:paraId="0AE0EEA6" w14:textId="77777777" w:rsidR="00620080" w:rsidRPr="00D246FB" w:rsidRDefault="00620080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  <w:r w:rsidRPr="00D246FB">
              <w:rPr>
                <w:rFonts w:ascii="Angsana New" w:hAnsi="Angsana New" w:hint="cs"/>
                <w:bCs/>
                <w:sz w:val="30"/>
                <w:szCs w:val="30"/>
              </w:rPr>
              <w:t xml:space="preserve"> </w:t>
            </w:r>
          </w:p>
        </w:tc>
      </w:tr>
      <w:tr w:rsidR="00F813C9" w:rsidRPr="00D246FB" w14:paraId="68A7E63A" w14:textId="77777777" w:rsidTr="005B07D0">
        <w:tc>
          <w:tcPr>
            <w:tcW w:w="4932" w:type="dxa"/>
            <w:shd w:val="clear" w:color="auto" w:fill="auto"/>
            <w:vAlign w:val="bottom"/>
          </w:tcPr>
          <w:p w14:paraId="37D470C0" w14:textId="054B8ADF" w:rsidR="00620080" w:rsidRPr="00D246FB" w:rsidRDefault="009D1D0C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</w:t>
            </w:r>
            <w:r w:rsidR="000A0F72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หรับ</w:t>
            </w:r>
            <w:r w:rsidR="00543973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ปี</w:t>
            </w:r>
            <w:r w:rsidR="000A0F72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สิ้นสุดวันที่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31</w:t>
            </w:r>
            <w:r w:rsidR="00543973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543973"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vAlign w:val="bottom"/>
          </w:tcPr>
          <w:p w14:paraId="6BF6562E" w14:textId="77777777" w:rsidR="00620080" w:rsidRPr="00D246FB" w:rsidRDefault="00620080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64551A25" w14:textId="68B06864" w:rsidR="00620080" w:rsidRPr="00D246FB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D8EBF6" w14:textId="77777777" w:rsidR="00620080" w:rsidRPr="00D246FB" w:rsidRDefault="00620080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2FE11323" w14:textId="22B2AA71" w:rsidR="00620080" w:rsidRPr="00D246FB" w:rsidRDefault="00DB71A4" w:rsidP="002738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F813C9" w:rsidRPr="00D246FB" w14:paraId="71B1B8E7" w14:textId="77777777" w:rsidTr="005B07D0">
        <w:tc>
          <w:tcPr>
            <w:tcW w:w="4932" w:type="dxa"/>
            <w:shd w:val="clear" w:color="auto" w:fill="auto"/>
            <w:vAlign w:val="bottom"/>
          </w:tcPr>
          <w:p w14:paraId="0C3827F9" w14:textId="77777777" w:rsidR="00620080" w:rsidRPr="00D246FB" w:rsidRDefault="00620080" w:rsidP="005B07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firstLine="72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1623A52" w14:textId="77777777" w:rsidR="00620080" w:rsidRPr="00D246FB" w:rsidRDefault="00620080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207"/>
              <w:jc w:val="center"/>
              <w:rPr>
                <w:rFonts w:ascii="Angsana New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3150" w:type="dxa"/>
            <w:gridSpan w:val="3"/>
            <w:shd w:val="clear" w:color="auto" w:fill="auto"/>
            <w:vAlign w:val="bottom"/>
          </w:tcPr>
          <w:p w14:paraId="106444D7" w14:textId="77777777" w:rsidR="00620080" w:rsidRPr="00D246FB" w:rsidRDefault="00620080" w:rsidP="002738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FA626E" w:rsidRPr="00D246FB" w14:paraId="3DA36201" w14:textId="77777777" w:rsidTr="005B07D0">
        <w:tc>
          <w:tcPr>
            <w:tcW w:w="4932" w:type="dxa"/>
            <w:vAlign w:val="bottom"/>
          </w:tcPr>
          <w:p w14:paraId="4A0F7D17" w14:textId="095B281D" w:rsidR="00FA626E" w:rsidRPr="00D246FB" w:rsidRDefault="00FA626E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1170" w:type="dxa"/>
            <w:vAlign w:val="bottom"/>
          </w:tcPr>
          <w:p w14:paraId="4F3EA8E8" w14:textId="77777777" w:rsidR="00FA626E" w:rsidRPr="00D246FB" w:rsidRDefault="00FA626E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2207"/>
              <w:rPr>
                <w:rFonts w:ascii="Angsana New" w:hAnsi="Angsana New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1E2A60C" w14:textId="6B7FFB57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42</w:t>
            </w:r>
            <w:r w:rsidR="00234D0C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560</w:t>
            </w:r>
            <w:r w:rsidR="00234D0C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610</w:t>
            </w:r>
          </w:p>
        </w:tc>
        <w:tc>
          <w:tcPr>
            <w:tcW w:w="270" w:type="dxa"/>
            <w:vAlign w:val="bottom"/>
          </w:tcPr>
          <w:p w14:paraId="5F08E510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73487452" w14:textId="0A342895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  <w:r w:rsidR="00FA626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690</w:t>
            </w:r>
            <w:r w:rsidR="00FA626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558</w:t>
            </w:r>
          </w:p>
        </w:tc>
      </w:tr>
      <w:tr w:rsidR="00FA626E" w:rsidRPr="00D246FB" w14:paraId="50D1BA22" w14:textId="77777777" w:rsidTr="005B07D0">
        <w:tc>
          <w:tcPr>
            <w:tcW w:w="4932" w:type="dxa"/>
            <w:vAlign w:val="bottom"/>
          </w:tcPr>
          <w:p w14:paraId="3FF38FB6" w14:textId="568EB8D8" w:rsidR="00FA626E" w:rsidRPr="00D246FB" w:rsidRDefault="008D117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ซื้อ </w:t>
            </w:r>
            <w:r>
              <w:rPr>
                <w:rFonts w:ascii="Angsana New" w:hAnsi="Angsana New"/>
                <w:sz w:val="30"/>
                <w:szCs w:val="30"/>
              </w:rPr>
              <w:t xml:space="preserve">/ </w:t>
            </w:r>
            <w:r w:rsidR="00FA626E" w:rsidRPr="00D246FB">
              <w:rPr>
                <w:rFonts w:ascii="Angsana New" w:hAnsi="Angsana New" w:hint="cs"/>
                <w:sz w:val="30"/>
                <w:szCs w:val="30"/>
                <w:cs/>
              </w:rPr>
              <w:t>เพิ่มเงินลงทุน</w:t>
            </w:r>
          </w:p>
        </w:tc>
        <w:tc>
          <w:tcPr>
            <w:tcW w:w="1170" w:type="dxa"/>
            <w:vAlign w:val="bottom"/>
          </w:tcPr>
          <w:p w14:paraId="7DDD20AA" w14:textId="77777777" w:rsidR="00FA626E" w:rsidRPr="00D246FB" w:rsidRDefault="00FA626E" w:rsidP="00FA62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273B1B03" w14:textId="7A5E48EC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="00234D0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280</w:t>
            </w:r>
            <w:r w:rsidR="00234D0C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</w:p>
        </w:tc>
        <w:tc>
          <w:tcPr>
            <w:tcW w:w="270" w:type="dxa"/>
            <w:vAlign w:val="bottom"/>
          </w:tcPr>
          <w:p w14:paraId="2188024E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79CD375C" w14:textId="0D18E40B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FA626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870</w:t>
            </w:r>
            <w:r w:rsidR="00FA626E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052</w:t>
            </w:r>
          </w:p>
        </w:tc>
      </w:tr>
      <w:tr w:rsidR="00FA626E" w:rsidRPr="00D246FB" w14:paraId="203E6928" w14:textId="77777777" w:rsidTr="005B07D0">
        <w:tc>
          <w:tcPr>
            <w:tcW w:w="4932" w:type="dxa"/>
            <w:vAlign w:val="bottom"/>
          </w:tcPr>
          <w:p w14:paraId="18DE91FB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ขายเงินลงทุน</w:t>
            </w:r>
          </w:p>
        </w:tc>
        <w:tc>
          <w:tcPr>
            <w:tcW w:w="1170" w:type="dxa"/>
            <w:vAlign w:val="bottom"/>
          </w:tcPr>
          <w:p w14:paraId="2D9305AE" w14:textId="77777777" w:rsidR="00FA626E" w:rsidRPr="00D246FB" w:rsidRDefault="00FA626E" w:rsidP="00FA62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7C4DA03A" w14:textId="076E52F5" w:rsidR="00FA626E" w:rsidRPr="00D246FB" w:rsidRDefault="00234D0C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960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908BDDE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6F68BD98" w14:textId="77777777" w:rsidR="00FA626E" w:rsidRPr="00D246FB" w:rsidRDefault="00FA626E" w:rsidP="00FA62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FA626E" w:rsidRPr="00D246FB" w14:paraId="4E46053C" w14:textId="77777777" w:rsidTr="00FA626E">
        <w:tc>
          <w:tcPr>
            <w:tcW w:w="4932" w:type="dxa"/>
            <w:vAlign w:val="bottom"/>
          </w:tcPr>
          <w:p w14:paraId="73C62E04" w14:textId="5A94ED9C" w:rsidR="00FA626E" w:rsidRPr="00D246FB" w:rsidRDefault="004647ED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ลดลงจากการขายส่วนได้เสียในบริษัทย่อย</w:t>
            </w:r>
          </w:p>
        </w:tc>
        <w:tc>
          <w:tcPr>
            <w:tcW w:w="1170" w:type="dxa"/>
            <w:vAlign w:val="bottom"/>
          </w:tcPr>
          <w:p w14:paraId="14E03DD3" w14:textId="77777777" w:rsidR="00FA626E" w:rsidRPr="00D246FB" w:rsidRDefault="00FA626E" w:rsidP="00FA62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2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79B0908E" w14:textId="7BEA1251" w:rsidR="00FA626E" w:rsidRPr="00D246FB" w:rsidRDefault="00234D0C" w:rsidP="00234D0C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040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5A68DAD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6195E383" w14:textId="77777777" w:rsidR="00FA626E" w:rsidRPr="00D246FB" w:rsidRDefault="00FA626E" w:rsidP="00FA62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/>
              <w:ind w:left="-108" w:right="-73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FA626E" w:rsidRPr="00D246FB" w14:paraId="6E1F7BC1" w14:textId="77777777" w:rsidTr="005E51B9">
        <w:trPr>
          <w:trHeight w:val="433"/>
        </w:trPr>
        <w:tc>
          <w:tcPr>
            <w:tcW w:w="4932" w:type="dxa"/>
            <w:vAlign w:val="bottom"/>
          </w:tcPr>
          <w:p w14:paraId="6F43B72B" w14:textId="786D2FC5" w:rsidR="00FA626E" w:rsidRPr="00D246FB" w:rsidRDefault="00FA626E" w:rsidP="00FF5334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vAlign w:val="bottom"/>
          </w:tcPr>
          <w:p w14:paraId="13D6EDCD" w14:textId="77777777" w:rsidR="00FA626E" w:rsidRPr="00D246FB" w:rsidRDefault="00FA626E" w:rsidP="00FA626E">
            <w:pPr>
              <w:pStyle w:val="acctfourfigures"/>
              <w:tabs>
                <w:tab w:val="clear" w:pos="765"/>
                <w:tab w:val="left" w:pos="432"/>
                <w:tab w:val="decimal" w:pos="1152"/>
              </w:tabs>
              <w:spacing w:line="240" w:lineRule="auto"/>
              <w:ind w:right="2207"/>
              <w:rPr>
                <w:rFonts w:ascii="Angsana New" w:hAnsi="Angsana New"/>
                <w:bCs/>
                <w:sz w:val="30"/>
                <w:szCs w:val="30"/>
                <w:lang w:val="en-US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6D8AA5" w14:textId="56EE5B2B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50</w:t>
            </w:r>
            <w:r w:rsidR="00234D0C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836</w:t>
            </w:r>
            <w:r w:rsidR="00234D0C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610</w:t>
            </w:r>
          </w:p>
        </w:tc>
        <w:tc>
          <w:tcPr>
            <w:tcW w:w="270" w:type="dxa"/>
            <w:vAlign w:val="bottom"/>
          </w:tcPr>
          <w:p w14:paraId="006CA620" w14:textId="77777777" w:rsidR="00FA626E" w:rsidRPr="00D246FB" w:rsidRDefault="00FA626E" w:rsidP="00FA62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2DC65B" w14:textId="295DE9B9" w:rsidR="00FA626E" w:rsidRPr="00D246FB" w:rsidRDefault="00DB71A4" w:rsidP="00FA626E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42</w:t>
            </w:r>
            <w:r w:rsidR="00FA626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560</w:t>
            </w:r>
            <w:r w:rsidR="00FA626E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610</w:t>
            </w:r>
          </w:p>
        </w:tc>
      </w:tr>
    </w:tbl>
    <w:p w14:paraId="48DB9998" w14:textId="77777777" w:rsidR="0062030F" w:rsidRPr="00D246FB" w:rsidRDefault="0062030F" w:rsidP="0062008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14:paraId="2BA02713" w14:textId="77777777" w:rsidR="008503F1" w:rsidRPr="00D246FB" w:rsidRDefault="008503F1" w:rsidP="0062008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3A07C8FD" w14:textId="77777777" w:rsidR="00AD27D2" w:rsidRPr="00D246FB" w:rsidRDefault="00AD27D2" w:rsidP="008813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sz w:val="30"/>
          <w:szCs w:val="30"/>
        </w:rPr>
        <w:sectPr w:rsidR="00AD27D2" w:rsidRPr="00D246FB" w:rsidSect="00696AD7">
          <w:headerReference w:type="default" r:id="rId13"/>
          <w:pgSz w:w="11907" w:h="16840" w:code="9"/>
          <w:pgMar w:top="691" w:right="1152" w:bottom="576" w:left="1152" w:header="720" w:footer="720" w:gutter="0"/>
          <w:cols w:space="708"/>
          <w:docGrid w:linePitch="360"/>
        </w:sectPr>
      </w:pPr>
    </w:p>
    <w:p w14:paraId="57B65784" w14:textId="4D18EA02" w:rsidR="005A3A79" w:rsidRPr="00D246FB" w:rsidRDefault="005A3A79" w:rsidP="00453FDC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28"/>
          <w:szCs w:val="28"/>
          <w:cs/>
          <w:lang w:bidi="th-TH"/>
        </w:rPr>
      </w:pPr>
      <w:r w:rsidRPr="00D246FB">
        <w:rPr>
          <w:rFonts w:ascii="Angsana New" w:hAnsi="Angsana New" w:hint="cs"/>
          <w:sz w:val="28"/>
          <w:szCs w:val="28"/>
          <w:cs/>
          <w:lang w:bidi="th-TH"/>
        </w:rPr>
        <w:lastRenderedPageBreak/>
        <w:t xml:space="preserve">เงินลงทุนในบริษัทย่อย ณ วันที่ </w:t>
      </w:r>
      <w:r w:rsidR="00DB71A4" w:rsidRPr="00DB71A4">
        <w:rPr>
          <w:rFonts w:ascii="Angsana New" w:hAnsi="Angsana New" w:hint="cs"/>
          <w:sz w:val="28"/>
          <w:szCs w:val="28"/>
          <w:lang w:val="en-US" w:bidi="th-TH"/>
        </w:rPr>
        <w:t>31</w:t>
      </w:r>
      <w:r w:rsidR="00B53619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 ธันวาคม </w:t>
      </w:r>
      <w:r w:rsidR="00DB71A4" w:rsidRPr="00DB71A4">
        <w:rPr>
          <w:rFonts w:ascii="Angsana New" w:hAnsi="Angsana New" w:hint="cs"/>
          <w:sz w:val="28"/>
          <w:szCs w:val="28"/>
          <w:lang w:val="en-US" w:bidi="th-TH"/>
        </w:rPr>
        <w:t>256</w:t>
      </w:r>
      <w:r w:rsidR="00DB71A4" w:rsidRPr="00DB71A4">
        <w:rPr>
          <w:rFonts w:ascii="Angsana New" w:hAnsi="Angsana New"/>
          <w:sz w:val="28"/>
          <w:szCs w:val="28"/>
          <w:lang w:val="en-US" w:bidi="th-TH"/>
        </w:rPr>
        <w:t>3</w:t>
      </w:r>
      <w:r w:rsidR="00C72F2E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6826BF" w:rsidRPr="00D246FB">
        <w:rPr>
          <w:rFonts w:ascii="Angsana New" w:hAnsi="Angsana New" w:hint="cs"/>
          <w:sz w:val="28"/>
          <w:szCs w:val="28"/>
          <w:cs/>
          <w:lang w:val="en-US" w:bidi="th-TH"/>
        </w:rPr>
        <w:t xml:space="preserve">และ </w:t>
      </w:r>
      <w:r w:rsidR="00DB71A4" w:rsidRPr="00DB71A4">
        <w:rPr>
          <w:rFonts w:ascii="Angsana New" w:hAnsi="Angsana New" w:hint="cs"/>
          <w:sz w:val="28"/>
          <w:szCs w:val="28"/>
          <w:lang w:val="en-US" w:bidi="th-TH"/>
        </w:rPr>
        <w:t>256</w:t>
      </w:r>
      <w:r w:rsidR="00DB71A4" w:rsidRPr="00DB71A4">
        <w:rPr>
          <w:rFonts w:ascii="Angsana New" w:hAnsi="Angsana New"/>
          <w:sz w:val="28"/>
          <w:szCs w:val="28"/>
          <w:lang w:val="en-US" w:bidi="th-TH"/>
        </w:rPr>
        <w:t>2</w:t>
      </w:r>
      <w:r w:rsidR="00C72F2E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 </w:t>
      </w:r>
      <w:r w:rsidR="00B368C2" w:rsidRPr="00D246FB">
        <w:rPr>
          <w:rFonts w:ascii="Angsana New" w:hAnsi="Angsana New" w:hint="cs"/>
          <w:sz w:val="28"/>
          <w:szCs w:val="28"/>
          <w:cs/>
          <w:lang w:bidi="th-TH"/>
        </w:rPr>
        <w:t xml:space="preserve">และเงินปันผลรับสำหรับแต่ละปี </w:t>
      </w:r>
      <w:r w:rsidR="006C24FD" w:rsidRPr="00D246FB">
        <w:rPr>
          <w:rFonts w:ascii="Angsana New" w:hAnsi="Angsana New" w:hint="cs"/>
          <w:sz w:val="28"/>
          <w:szCs w:val="28"/>
          <w:cs/>
          <w:lang w:bidi="th-TH"/>
        </w:rPr>
        <w:t>มีดังนี้</w:t>
      </w:r>
    </w:p>
    <w:p w14:paraId="09485958" w14:textId="77777777" w:rsidR="00C72F2E" w:rsidRPr="00D246FB" w:rsidRDefault="00C72F2E" w:rsidP="006A24D5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28"/>
          <w:szCs w:val="28"/>
          <w:lang w:bidi="th-TH"/>
        </w:rPr>
      </w:pPr>
    </w:p>
    <w:tbl>
      <w:tblPr>
        <w:tblW w:w="15159" w:type="dxa"/>
        <w:tblInd w:w="-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90"/>
        <w:gridCol w:w="810"/>
        <w:gridCol w:w="842"/>
        <w:gridCol w:w="178"/>
        <w:gridCol w:w="890"/>
        <w:gridCol w:w="180"/>
        <w:gridCol w:w="900"/>
        <w:gridCol w:w="180"/>
        <w:gridCol w:w="900"/>
        <w:gridCol w:w="180"/>
        <w:gridCol w:w="900"/>
        <w:gridCol w:w="180"/>
        <w:gridCol w:w="895"/>
        <w:gridCol w:w="180"/>
        <w:gridCol w:w="881"/>
        <w:gridCol w:w="178"/>
        <w:gridCol w:w="926"/>
        <w:gridCol w:w="183"/>
        <w:gridCol w:w="897"/>
        <w:gridCol w:w="183"/>
        <w:gridCol w:w="830"/>
        <w:gridCol w:w="180"/>
        <w:gridCol w:w="896"/>
      </w:tblGrid>
      <w:tr w:rsidR="00F813C9" w:rsidRPr="00D246FB" w14:paraId="7BF960D1" w14:textId="77777777" w:rsidTr="006859D4">
        <w:trPr>
          <w:cantSplit/>
        </w:trPr>
        <w:tc>
          <w:tcPr>
            <w:tcW w:w="2790" w:type="dxa"/>
            <w:vAlign w:val="bottom"/>
          </w:tcPr>
          <w:p w14:paraId="37983825" w14:textId="77777777" w:rsidR="00C72F2E" w:rsidRPr="00D246FB" w:rsidRDefault="00C72F2E" w:rsidP="00C72F2E">
            <w:pPr>
              <w:spacing w:line="340" w:lineRule="exact"/>
              <w:ind w:right="-7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369" w:type="dxa"/>
            <w:gridSpan w:val="22"/>
            <w:vAlign w:val="bottom"/>
          </w:tcPr>
          <w:p w14:paraId="65AEBF9A" w14:textId="77777777" w:rsidR="00C72F2E" w:rsidRPr="00D246FB" w:rsidRDefault="00C72F2E" w:rsidP="00C72F2E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F813C9" w:rsidRPr="00D246FB" w14:paraId="412AB331" w14:textId="77777777" w:rsidTr="006859D4">
        <w:trPr>
          <w:cantSplit/>
        </w:trPr>
        <w:tc>
          <w:tcPr>
            <w:tcW w:w="2790" w:type="dxa"/>
            <w:vAlign w:val="bottom"/>
          </w:tcPr>
          <w:p w14:paraId="29042504" w14:textId="77777777" w:rsidR="00A57F2F" w:rsidRPr="00D246FB" w:rsidRDefault="00A57F2F" w:rsidP="00A57F2F">
            <w:pPr>
              <w:spacing w:line="340" w:lineRule="exact"/>
              <w:ind w:right="-7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652" w:type="dxa"/>
            <w:gridSpan w:val="2"/>
            <w:vAlign w:val="bottom"/>
          </w:tcPr>
          <w:p w14:paraId="1F0CE44B" w14:textId="77777777" w:rsidR="00A57F2F" w:rsidRPr="00D246FB" w:rsidRDefault="008F1D01" w:rsidP="00A57F2F">
            <w:pPr>
              <w:tabs>
                <w:tab w:val="clear" w:pos="1871"/>
              </w:tabs>
              <w:spacing w:line="340" w:lineRule="exact"/>
              <w:ind w:left="-95" w:right="-6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สัดส่วน</w:t>
            </w:r>
          </w:p>
        </w:tc>
        <w:tc>
          <w:tcPr>
            <w:tcW w:w="178" w:type="dxa"/>
            <w:vAlign w:val="bottom"/>
          </w:tcPr>
          <w:p w14:paraId="4C9EE2EB" w14:textId="77777777" w:rsidR="00A57F2F" w:rsidRPr="00D246FB" w:rsidRDefault="00A57F2F" w:rsidP="00A57F2F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70" w:type="dxa"/>
            <w:gridSpan w:val="3"/>
            <w:vAlign w:val="bottom"/>
          </w:tcPr>
          <w:p w14:paraId="06742AC4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80" w:type="dxa"/>
            <w:vAlign w:val="bottom"/>
          </w:tcPr>
          <w:p w14:paraId="31994911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80" w:type="dxa"/>
            <w:gridSpan w:val="3"/>
            <w:vAlign w:val="bottom"/>
          </w:tcPr>
          <w:p w14:paraId="6094DCED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80" w:type="dxa"/>
            <w:vAlign w:val="bottom"/>
          </w:tcPr>
          <w:p w14:paraId="49EC6270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56" w:type="dxa"/>
            <w:gridSpan w:val="3"/>
            <w:shd w:val="clear" w:color="auto" w:fill="auto"/>
            <w:vAlign w:val="bottom"/>
          </w:tcPr>
          <w:p w14:paraId="0C894393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78" w:type="dxa"/>
            <w:vAlign w:val="bottom"/>
          </w:tcPr>
          <w:p w14:paraId="08F20C90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006" w:type="dxa"/>
            <w:gridSpan w:val="3"/>
            <w:shd w:val="clear" w:color="auto" w:fill="auto"/>
            <w:vAlign w:val="bottom"/>
          </w:tcPr>
          <w:p w14:paraId="48D89F98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396F554C" w14:textId="77777777" w:rsidR="00A57F2F" w:rsidRPr="00D246FB" w:rsidRDefault="00A57F2F" w:rsidP="00A57F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06" w:type="dxa"/>
            <w:gridSpan w:val="3"/>
            <w:shd w:val="clear" w:color="auto" w:fill="auto"/>
            <w:vAlign w:val="bottom"/>
          </w:tcPr>
          <w:p w14:paraId="7F281E98" w14:textId="77777777" w:rsidR="00A57F2F" w:rsidRPr="00D246FB" w:rsidRDefault="00A57F2F" w:rsidP="00715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F813C9" w:rsidRPr="00D246FB" w14:paraId="53BE9040" w14:textId="77777777" w:rsidTr="006859D4">
        <w:trPr>
          <w:cantSplit/>
        </w:trPr>
        <w:tc>
          <w:tcPr>
            <w:tcW w:w="2790" w:type="dxa"/>
            <w:vAlign w:val="bottom"/>
          </w:tcPr>
          <w:p w14:paraId="1E292FF3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652" w:type="dxa"/>
            <w:gridSpan w:val="2"/>
            <w:vAlign w:val="bottom"/>
          </w:tcPr>
          <w:p w14:paraId="2D214C41" w14:textId="77777777" w:rsidR="008F1D01" w:rsidRPr="00D246FB" w:rsidRDefault="008F1D01" w:rsidP="008F1D01">
            <w:pPr>
              <w:tabs>
                <w:tab w:val="clear" w:pos="1871"/>
              </w:tabs>
              <w:spacing w:line="340" w:lineRule="exact"/>
              <w:ind w:left="-95" w:right="-6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ความเป็นเจ้าของ</w:t>
            </w:r>
          </w:p>
        </w:tc>
        <w:tc>
          <w:tcPr>
            <w:tcW w:w="178" w:type="dxa"/>
            <w:vAlign w:val="bottom"/>
          </w:tcPr>
          <w:p w14:paraId="71771E52" w14:textId="77777777" w:rsidR="008F1D01" w:rsidRPr="00D246FB" w:rsidRDefault="008F1D01" w:rsidP="008F1D01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70" w:type="dxa"/>
            <w:gridSpan w:val="3"/>
            <w:vAlign w:val="bottom"/>
          </w:tcPr>
          <w:p w14:paraId="01D31F49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1B63F1CA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80" w:type="dxa"/>
            <w:gridSpan w:val="3"/>
            <w:vAlign w:val="bottom"/>
          </w:tcPr>
          <w:p w14:paraId="643F83B0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3ABD558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56" w:type="dxa"/>
            <w:gridSpan w:val="3"/>
            <w:shd w:val="clear" w:color="auto" w:fill="auto"/>
            <w:vAlign w:val="bottom"/>
          </w:tcPr>
          <w:p w14:paraId="22248C14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การด้อยค่า</w:t>
            </w:r>
          </w:p>
        </w:tc>
        <w:tc>
          <w:tcPr>
            <w:tcW w:w="178" w:type="dxa"/>
            <w:vAlign w:val="bottom"/>
          </w:tcPr>
          <w:p w14:paraId="6F1E9F86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006" w:type="dxa"/>
            <w:gridSpan w:val="3"/>
            <w:shd w:val="clear" w:color="auto" w:fill="auto"/>
            <w:vAlign w:val="bottom"/>
          </w:tcPr>
          <w:p w14:paraId="04DAC3BB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ราคาทุน</w:t>
            </w: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สุทธิ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57938DB6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906" w:type="dxa"/>
            <w:gridSpan w:val="3"/>
            <w:shd w:val="clear" w:color="auto" w:fill="auto"/>
            <w:vAlign w:val="bottom"/>
          </w:tcPr>
          <w:p w14:paraId="52B06279" w14:textId="77777777" w:rsidR="008F1D01" w:rsidRPr="00D246FB" w:rsidRDefault="007B2795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เงินปันผลรับ</w:t>
            </w:r>
            <w:r w:rsidR="00B94D48" w:rsidRPr="00D246FB">
              <w:rPr>
                <w:rFonts w:ascii="Angsana New" w:hAnsi="Angsana New" w:hint="cs"/>
                <w:sz w:val="28"/>
                <w:szCs w:val="28"/>
                <w:cs/>
              </w:rPr>
              <w:t>สำหรับปี</w:t>
            </w:r>
          </w:p>
        </w:tc>
      </w:tr>
      <w:tr w:rsidR="00F813C9" w:rsidRPr="00D246FB" w14:paraId="3828C88D" w14:textId="77777777" w:rsidTr="006859D4">
        <w:trPr>
          <w:cantSplit/>
        </w:trPr>
        <w:tc>
          <w:tcPr>
            <w:tcW w:w="2790" w:type="dxa"/>
            <w:vAlign w:val="bottom"/>
          </w:tcPr>
          <w:p w14:paraId="50B0CE5A" w14:textId="77777777" w:rsidR="00C97110" w:rsidRPr="00D246FB" w:rsidRDefault="00C97110" w:rsidP="00C97110">
            <w:pPr>
              <w:spacing w:line="340" w:lineRule="exact"/>
              <w:ind w:right="-7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10" w:type="dxa"/>
            <w:vAlign w:val="bottom"/>
          </w:tcPr>
          <w:p w14:paraId="29E92A23" w14:textId="6799C06E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842" w:type="dxa"/>
            <w:vAlign w:val="bottom"/>
          </w:tcPr>
          <w:p w14:paraId="71025994" w14:textId="6C788DA8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78" w:type="dxa"/>
            <w:vAlign w:val="bottom"/>
          </w:tcPr>
          <w:p w14:paraId="02336CF1" w14:textId="77777777" w:rsidR="00C97110" w:rsidRPr="00D246FB" w:rsidRDefault="00C97110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09E71BDE" w14:textId="7D7C3EE8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80" w:type="dxa"/>
            <w:vAlign w:val="bottom"/>
          </w:tcPr>
          <w:p w14:paraId="0224BD9D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00" w:type="dxa"/>
            <w:vAlign w:val="bottom"/>
          </w:tcPr>
          <w:p w14:paraId="568AEFB7" w14:textId="143AB05A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80" w:type="dxa"/>
            <w:vAlign w:val="bottom"/>
          </w:tcPr>
          <w:p w14:paraId="2B1B1934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49A29BAF" w14:textId="5E9B140F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80" w:type="dxa"/>
            <w:vAlign w:val="bottom"/>
          </w:tcPr>
          <w:p w14:paraId="7E3B6076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900" w:type="dxa"/>
            <w:vAlign w:val="bottom"/>
          </w:tcPr>
          <w:p w14:paraId="46F0918B" w14:textId="5F188E52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80" w:type="dxa"/>
            <w:vAlign w:val="bottom"/>
          </w:tcPr>
          <w:p w14:paraId="160C52F2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vAlign w:val="bottom"/>
          </w:tcPr>
          <w:p w14:paraId="71D6D265" w14:textId="6D5692FC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80" w:type="dxa"/>
            <w:vAlign w:val="bottom"/>
          </w:tcPr>
          <w:p w14:paraId="59526DA4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81" w:type="dxa"/>
            <w:vAlign w:val="bottom"/>
          </w:tcPr>
          <w:p w14:paraId="4A451DA5" w14:textId="31E28374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78" w:type="dxa"/>
            <w:vAlign w:val="bottom"/>
          </w:tcPr>
          <w:p w14:paraId="588F2073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vAlign w:val="bottom"/>
          </w:tcPr>
          <w:p w14:paraId="05DCCFFF" w14:textId="11973A5B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83" w:type="dxa"/>
            <w:vAlign w:val="bottom"/>
          </w:tcPr>
          <w:p w14:paraId="0324128D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97" w:type="dxa"/>
            <w:vAlign w:val="bottom"/>
          </w:tcPr>
          <w:p w14:paraId="19E86572" w14:textId="16EE4DFD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3887F11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vAlign w:val="bottom"/>
          </w:tcPr>
          <w:p w14:paraId="267F5F95" w14:textId="651BCA7A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</w:p>
        </w:tc>
        <w:tc>
          <w:tcPr>
            <w:tcW w:w="180" w:type="dxa"/>
            <w:vAlign w:val="bottom"/>
          </w:tcPr>
          <w:p w14:paraId="7F8297A3" w14:textId="77777777" w:rsidR="00C97110" w:rsidRPr="00D246FB" w:rsidRDefault="00C97110" w:rsidP="00C97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896" w:type="dxa"/>
            <w:vAlign w:val="bottom"/>
          </w:tcPr>
          <w:p w14:paraId="5000577A" w14:textId="33DA4E1E" w:rsidR="00C97110" w:rsidRPr="00D246FB" w:rsidRDefault="00DB71A4" w:rsidP="00C97110">
            <w:pPr>
              <w:spacing w:line="340" w:lineRule="exact"/>
              <w:ind w:left="-142" w:right="-12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</w:tr>
      <w:tr w:rsidR="00F813C9" w:rsidRPr="00D246FB" w14:paraId="3D92E9BE" w14:textId="77777777" w:rsidTr="006859D4">
        <w:trPr>
          <w:cantSplit/>
        </w:trPr>
        <w:tc>
          <w:tcPr>
            <w:tcW w:w="2790" w:type="dxa"/>
            <w:vAlign w:val="bottom"/>
          </w:tcPr>
          <w:p w14:paraId="0FA28BEA" w14:textId="77777777" w:rsidR="008F1D01" w:rsidRPr="00D246FB" w:rsidRDefault="008F1D01" w:rsidP="008F1D01">
            <w:pPr>
              <w:spacing w:line="340" w:lineRule="exact"/>
              <w:ind w:right="-79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652" w:type="dxa"/>
            <w:gridSpan w:val="2"/>
            <w:vAlign w:val="bottom"/>
          </w:tcPr>
          <w:p w14:paraId="69DE3672" w14:textId="77777777" w:rsidR="008F1D01" w:rsidRPr="00D246FB" w:rsidRDefault="008F1D01" w:rsidP="008F1D01">
            <w:pPr>
              <w:spacing w:line="340" w:lineRule="exact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(ร้อยละ)</w:t>
            </w:r>
          </w:p>
        </w:tc>
        <w:tc>
          <w:tcPr>
            <w:tcW w:w="178" w:type="dxa"/>
            <w:vAlign w:val="bottom"/>
          </w:tcPr>
          <w:p w14:paraId="0CDB943A" w14:textId="77777777" w:rsidR="008F1D01" w:rsidRPr="00D246FB" w:rsidRDefault="008F1D01" w:rsidP="008F1D01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539" w:type="dxa"/>
            <w:gridSpan w:val="19"/>
            <w:vAlign w:val="bottom"/>
          </w:tcPr>
          <w:p w14:paraId="5ED21C42" w14:textId="77777777" w:rsidR="008F1D01" w:rsidRPr="00D246FB" w:rsidRDefault="008F1D01" w:rsidP="008F1D01">
            <w:pPr>
              <w:spacing w:line="340" w:lineRule="exact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D246FB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F813C9" w:rsidRPr="00D246FB" w14:paraId="273EF75D" w14:textId="77777777" w:rsidTr="006859D4">
        <w:trPr>
          <w:cantSplit/>
        </w:trPr>
        <w:tc>
          <w:tcPr>
            <w:tcW w:w="2790" w:type="dxa"/>
            <w:vAlign w:val="bottom"/>
          </w:tcPr>
          <w:p w14:paraId="481DE8BA" w14:textId="77777777" w:rsidR="008F1D01" w:rsidRPr="00D246FB" w:rsidRDefault="008F1D01" w:rsidP="001A30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22" w:right="-378" w:hanging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810" w:type="dxa"/>
            <w:vAlign w:val="bottom"/>
          </w:tcPr>
          <w:p w14:paraId="3E760515" w14:textId="77777777" w:rsidR="008F1D01" w:rsidRPr="00D246FB" w:rsidRDefault="008F1D01" w:rsidP="008F1D01">
            <w:pPr>
              <w:tabs>
                <w:tab w:val="decimal" w:pos="551"/>
              </w:tabs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42" w:type="dxa"/>
            <w:vAlign w:val="bottom"/>
          </w:tcPr>
          <w:p w14:paraId="50ADC47B" w14:textId="77777777" w:rsidR="008F1D01" w:rsidRPr="00D246FB" w:rsidRDefault="008F1D01" w:rsidP="008F1D01">
            <w:pPr>
              <w:tabs>
                <w:tab w:val="decimal" w:pos="323"/>
              </w:tabs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8" w:type="dxa"/>
            <w:vAlign w:val="bottom"/>
          </w:tcPr>
          <w:p w14:paraId="355771F5" w14:textId="77777777" w:rsidR="008F1D01" w:rsidRPr="00D246FB" w:rsidRDefault="008F1D01" w:rsidP="008F1D01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76BBA495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vAlign w:val="bottom"/>
          </w:tcPr>
          <w:p w14:paraId="17A5ED81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53952DA0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vAlign w:val="bottom"/>
          </w:tcPr>
          <w:p w14:paraId="1D044312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478DCB40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vAlign w:val="bottom"/>
          </w:tcPr>
          <w:p w14:paraId="25BB3B8E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1AE8803E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vAlign w:val="bottom"/>
          </w:tcPr>
          <w:p w14:paraId="648C9334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7FF81312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B0089EE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0EB85AFD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8" w:type="dxa"/>
            <w:vAlign w:val="bottom"/>
          </w:tcPr>
          <w:p w14:paraId="51874233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4D037166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18222BDA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71F8FCD8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7808E293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07E92834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6B7FDAD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2B8BA4D3" w14:textId="77777777" w:rsidR="008F1D01" w:rsidRPr="00D246FB" w:rsidRDefault="008F1D01" w:rsidP="008F1D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300CA8" w:rsidRPr="00D246FB" w14:paraId="7B2E0436" w14:textId="77777777" w:rsidTr="006859D4">
        <w:trPr>
          <w:cantSplit/>
        </w:trPr>
        <w:tc>
          <w:tcPr>
            <w:tcW w:w="2790" w:type="dxa"/>
            <w:vAlign w:val="bottom"/>
          </w:tcPr>
          <w:p w14:paraId="35A473EB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jc w:val="both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ผลิตไฟฟ้าราชบุรี จำกัด</w:t>
            </w:r>
          </w:p>
        </w:tc>
        <w:tc>
          <w:tcPr>
            <w:tcW w:w="810" w:type="dxa"/>
            <w:vAlign w:val="bottom"/>
          </w:tcPr>
          <w:p w14:paraId="00FFBCA4" w14:textId="5D15B1B9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6DF490E1" w14:textId="010A5540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5A66F582" w14:textId="77777777" w:rsidR="00300CA8" w:rsidRPr="00D246FB" w:rsidRDefault="00300CA8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3AE565A7" w14:textId="1DDC1317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0D7980F4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0954B67C" w14:textId="72188FE9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11E95C1C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407F6654" w14:textId="00F466A2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72857B48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05D76009" w14:textId="3CA87DC5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328BFBE2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3F4AD2EF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48AFFC1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53825C4A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B1B602B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744530ED" w14:textId="08AFEC2B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1D72F61A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5E57FC9D" w14:textId="0EEDD89F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21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900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0830393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6D2D17DC" w14:textId="7062F256" w:rsidR="00300CA8" w:rsidRPr="00D246FB" w:rsidRDefault="00DB71A4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418</w:t>
            </w:r>
            <w:r w:rsidR="00AA18B2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5F93DB1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75C0A95B" w14:textId="5CACD80E" w:rsidR="00300CA8" w:rsidRPr="00D246FB" w:rsidRDefault="00DB71A4" w:rsidP="00300CA8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right="-13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773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049</w:t>
            </w:r>
          </w:p>
        </w:tc>
      </w:tr>
      <w:tr w:rsidR="00300CA8" w:rsidRPr="00D246FB" w14:paraId="67A00270" w14:textId="77777777" w:rsidTr="006859D4">
        <w:trPr>
          <w:cantSplit/>
        </w:trPr>
        <w:tc>
          <w:tcPr>
            <w:tcW w:w="2790" w:type="dxa"/>
            <w:vAlign w:val="bottom"/>
          </w:tcPr>
          <w:p w14:paraId="2F648B12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ราชบุรีพลังงาน จำกัด</w:t>
            </w:r>
          </w:p>
        </w:tc>
        <w:tc>
          <w:tcPr>
            <w:tcW w:w="810" w:type="dxa"/>
            <w:vAlign w:val="bottom"/>
          </w:tcPr>
          <w:p w14:paraId="3F380A54" w14:textId="7D287E1F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63F11BB8" w14:textId="2DC42008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33C14E91" w14:textId="77777777" w:rsidR="00300CA8" w:rsidRPr="00D246FB" w:rsidRDefault="00300CA8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19EFD9A9" w14:textId="13D484C1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217DD8BA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3F0111D" w14:textId="1B738AC9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5BCD728E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3B09683" w14:textId="29B7CCAB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588B1321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A69B66C" w14:textId="50444722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74883A7A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29385415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0FE638C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6A3DDB5B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621528AB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60C61690" w14:textId="001BE308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A5C887A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3AEC74F5" w14:textId="07471B9C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640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1C4F9D2B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354D3D02" w14:textId="2C0E98BE" w:rsidR="00300CA8" w:rsidRPr="00D246FB" w:rsidRDefault="00DB71A4" w:rsidP="00BF6C7A">
            <w:pPr>
              <w:pStyle w:val="acctfourfigures"/>
              <w:tabs>
                <w:tab w:val="clear" w:pos="765"/>
                <w:tab w:val="decimal" w:pos="713"/>
              </w:tabs>
              <w:spacing w:line="240" w:lineRule="atLeast"/>
              <w:ind w:right="-97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215</w:t>
            </w:r>
            <w:r w:rsidR="00AA18B2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F2A4D04" w14:textId="77777777" w:rsidR="00300CA8" w:rsidRPr="00D246FB" w:rsidRDefault="00300CA8" w:rsidP="00300CA8">
            <w:pPr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44D983BF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</w:tr>
      <w:tr w:rsidR="00300CA8" w:rsidRPr="00D246FB" w14:paraId="582CBC9E" w14:textId="77777777" w:rsidTr="006859D4">
        <w:trPr>
          <w:cantSplit/>
        </w:trPr>
        <w:tc>
          <w:tcPr>
            <w:tcW w:w="2790" w:type="dxa"/>
            <w:vAlign w:val="bottom"/>
          </w:tcPr>
          <w:p w14:paraId="008A6A8B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pacing w:val="-6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pacing w:val="-6"/>
                <w:sz w:val="28"/>
                <w:szCs w:val="28"/>
                <w:cs/>
              </w:rPr>
              <w:t>บริษัท อาร์เอช อินเตอร์เนชั่นแนล</w:t>
            </w:r>
          </w:p>
        </w:tc>
        <w:tc>
          <w:tcPr>
            <w:tcW w:w="810" w:type="dxa"/>
            <w:vAlign w:val="bottom"/>
          </w:tcPr>
          <w:p w14:paraId="59260088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842" w:type="dxa"/>
            <w:vAlign w:val="bottom"/>
          </w:tcPr>
          <w:p w14:paraId="21EF376D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712E239E" w14:textId="77777777" w:rsidR="00300CA8" w:rsidRPr="00D246FB" w:rsidRDefault="00300CA8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12194822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6EF0EAD5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B6DED35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3331DF99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1B5BC627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2ACD8A48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A3EA3E8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4022B427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0E6610D7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CA0C552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3EBEC3FD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78" w:type="dxa"/>
            <w:vAlign w:val="bottom"/>
          </w:tcPr>
          <w:p w14:paraId="37719BA6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1C6D07DF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1DD3C450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601F03C8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3" w:type="dxa"/>
            <w:shd w:val="clear" w:color="auto" w:fill="auto"/>
            <w:vAlign w:val="bottom"/>
          </w:tcPr>
          <w:p w14:paraId="20E0FDE1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72785BA1" w14:textId="77777777" w:rsidR="00300CA8" w:rsidRPr="00D246FB" w:rsidRDefault="00300CA8" w:rsidP="00AA18B2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right="-97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E6026DA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19BF3A50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</w:tr>
      <w:tr w:rsidR="00AA18B2" w:rsidRPr="00D246FB" w14:paraId="076B824F" w14:textId="77777777" w:rsidTr="006859D4">
        <w:trPr>
          <w:cantSplit/>
        </w:trPr>
        <w:tc>
          <w:tcPr>
            <w:tcW w:w="2790" w:type="dxa"/>
            <w:vAlign w:val="bottom"/>
          </w:tcPr>
          <w:p w14:paraId="474CE405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  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คอร์ปอเรชั่น จำกัด</w:t>
            </w:r>
          </w:p>
        </w:tc>
        <w:tc>
          <w:tcPr>
            <w:tcW w:w="810" w:type="dxa"/>
            <w:vAlign w:val="bottom"/>
          </w:tcPr>
          <w:p w14:paraId="6BD47FDC" w14:textId="6B9044C7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523A1847" w14:textId="411808FB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19C2314A" w14:textId="77777777" w:rsidR="00AA18B2" w:rsidRPr="00D246FB" w:rsidRDefault="00AA18B2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49E9A106" w14:textId="4A0A2F6A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25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930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22D3456A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1E1AAC02" w14:textId="69C4B8D5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00457A8F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047B6B69" w14:textId="7088F67A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25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930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0DD45C1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6DE7287" w14:textId="3227B962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3EDC7C39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2B966A5E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7B573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4ACE96C0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27A2A8D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53BF4527" w14:textId="18E5C770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25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930</w:t>
            </w:r>
            <w:r w:rsidR="00AA18B2" w:rsidRPr="00D246FB">
              <w:rPr>
                <w:rFonts w:ascii="Angsana New" w:hAnsi="Angsana New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6BCCD297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2BB7DA80" w14:textId="44AA38B3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7462CDA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6A33848E" w14:textId="77777777" w:rsidR="00AA18B2" w:rsidRPr="00D246FB" w:rsidRDefault="00AA18B2" w:rsidP="006E3DD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57121D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702CF2CC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AA18B2" w:rsidRPr="00D246FB" w14:paraId="4EDD95DA" w14:textId="77777777" w:rsidTr="006859D4">
        <w:trPr>
          <w:cantSplit/>
        </w:trPr>
        <w:tc>
          <w:tcPr>
            <w:tcW w:w="2790" w:type="dxa"/>
            <w:vAlign w:val="bottom"/>
          </w:tcPr>
          <w:p w14:paraId="4272D077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ราช โอแอนด์เอ็ม จำกัด</w:t>
            </w:r>
          </w:p>
        </w:tc>
        <w:tc>
          <w:tcPr>
            <w:tcW w:w="810" w:type="dxa"/>
            <w:vAlign w:val="bottom"/>
          </w:tcPr>
          <w:p w14:paraId="49B42ECF" w14:textId="3C7543C0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2074A347" w14:textId="4B3C10CA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35A899BC" w14:textId="77777777" w:rsidR="00AA18B2" w:rsidRPr="00D246FB" w:rsidRDefault="00AA18B2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201E8AF4" w14:textId="6727D5C2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0" w:type="dxa"/>
            <w:vAlign w:val="bottom"/>
          </w:tcPr>
          <w:p w14:paraId="4EC57B52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0918D9FA" w14:textId="064A126D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0" w:type="dxa"/>
            <w:vAlign w:val="bottom"/>
          </w:tcPr>
          <w:p w14:paraId="196EEF7D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4FE65391" w14:textId="51641193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0" w:type="dxa"/>
            <w:vAlign w:val="bottom"/>
          </w:tcPr>
          <w:p w14:paraId="5220D49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50897D4D" w14:textId="1B34F2F9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0" w:type="dxa"/>
            <w:vAlign w:val="bottom"/>
          </w:tcPr>
          <w:p w14:paraId="4598CCE3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11F8F91C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7795614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24E80BDE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751C0BE0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50009479" w14:textId="6DAD1198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14CC8CA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39BFB743" w14:textId="53641B0A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AE662EE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436DF2EB" w14:textId="77777777" w:rsidR="00AA18B2" w:rsidRPr="00D246FB" w:rsidRDefault="00AA18B2" w:rsidP="006E3DD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C0CEC86" w14:textId="5F023B9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46DAB1A3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300CA8" w:rsidRPr="00D246FB" w14:paraId="0674A61E" w14:textId="77777777" w:rsidTr="006859D4">
        <w:trPr>
          <w:cantSplit/>
        </w:trPr>
        <w:tc>
          <w:tcPr>
            <w:tcW w:w="2790" w:type="dxa"/>
            <w:vAlign w:val="bottom"/>
          </w:tcPr>
          <w:p w14:paraId="25CAABA8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ราชบุรี อัลลายแอนซ์</w:t>
            </w: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810" w:type="dxa"/>
            <w:vAlign w:val="bottom"/>
          </w:tcPr>
          <w:p w14:paraId="6B280F3D" w14:textId="2A3ADB77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7ADD94BD" w14:textId="1C137C93" w:rsidR="00300CA8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21A000FC" w14:textId="77777777" w:rsidR="00300CA8" w:rsidRPr="00D246FB" w:rsidRDefault="00300CA8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125293CC" w14:textId="0AE059F2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0" w:type="dxa"/>
            <w:vAlign w:val="bottom"/>
          </w:tcPr>
          <w:p w14:paraId="04FCC132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F8C4499" w14:textId="52EBEFB1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0" w:type="dxa"/>
            <w:vAlign w:val="bottom"/>
          </w:tcPr>
          <w:p w14:paraId="73308C94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88DF24B" w14:textId="6AAE10A1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0" w:type="dxa"/>
            <w:vAlign w:val="bottom"/>
          </w:tcPr>
          <w:p w14:paraId="6894E9B5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33D6A304" w14:textId="2CFB9DB3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0" w:type="dxa"/>
            <w:vAlign w:val="bottom"/>
          </w:tcPr>
          <w:p w14:paraId="4C389743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320FB1C5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F239089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326C9390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0A65D335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7F644E33" w14:textId="13CA94FF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618F256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4615B82A" w14:textId="10EEDC97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420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A4704D0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21908C6F" w14:textId="7905C70E" w:rsidR="00300CA8" w:rsidRPr="00D246FB" w:rsidRDefault="00DB71A4" w:rsidP="00BF6C7A">
            <w:pPr>
              <w:pStyle w:val="acctfourfigures"/>
              <w:tabs>
                <w:tab w:val="clear" w:pos="765"/>
                <w:tab w:val="decimal" w:pos="713"/>
              </w:tabs>
              <w:spacing w:line="240" w:lineRule="atLeast"/>
              <w:ind w:right="-308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168553E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  <w:tab w:val="decimal" w:pos="780"/>
              </w:tabs>
              <w:spacing w:after="0"/>
              <w:ind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5A9AF9F9" w14:textId="13655334" w:rsidR="00300CA8" w:rsidRPr="00D246FB" w:rsidRDefault="00DB71A4" w:rsidP="00300CA8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295</w:t>
            </w:r>
            <w:r w:rsidR="00300CA8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</w:tr>
      <w:tr w:rsidR="00AA18B2" w:rsidRPr="00D246FB" w14:paraId="2296C8D8" w14:textId="77777777" w:rsidTr="006859D4">
        <w:trPr>
          <w:cantSplit/>
        </w:trPr>
        <w:tc>
          <w:tcPr>
            <w:tcW w:w="2790" w:type="dxa"/>
            <w:vAlign w:val="bottom"/>
          </w:tcPr>
          <w:p w14:paraId="09BC5F9A" w14:textId="286810A2" w:rsidR="00AA18B2" w:rsidRPr="00D246FB" w:rsidRDefault="00AA18B2" w:rsidP="006859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หินกองเพาเวอร์โฮลดิ้ง</w:t>
            </w:r>
            <w:r w:rsidRPr="00D246FB">
              <w:rPr>
                <w:rFonts w:ascii="Angsana New" w:hAnsi="Angsana New" w:hint="cs"/>
                <w:sz w:val="28"/>
                <w:szCs w:val="28"/>
              </w:rPr>
              <w:t xml:space="preserve"> 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810" w:type="dxa"/>
            <w:vAlign w:val="bottom"/>
          </w:tcPr>
          <w:p w14:paraId="1AAC3A8A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842" w:type="dxa"/>
            <w:vAlign w:val="bottom"/>
          </w:tcPr>
          <w:p w14:paraId="5C4E7E52" w14:textId="3B7AD53A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4A5106DA" w14:textId="77777777" w:rsidR="00AA18B2" w:rsidRPr="00D246FB" w:rsidRDefault="00AA18B2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2180A4BA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F3C2AA4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23CC2D3" w14:textId="7D410FD7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100AEC0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0E0E6892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9CE6535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5E0D769F" w14:textId="4259C34F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458C9FD5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3EDC81B3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C688945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4166DC5B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220630E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4F84DB50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6DE73FD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0F148848" w14:textId="7620BC85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4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1BCDDB1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6591973B" w14:textId="77777777" w:rsidR="00AA18B2" w:rsidRPr="00D246FB" w:rsidRDefault="00AA18B2" w:rsidP="006E3DD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D639AA9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  <w:tab w:val="decimal" w:pos="780"/>
              </w:tabs>
              <w:spacing w:after="0"/>
              <w:ind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11311246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AA18B2" w:rsidRPr="00D246FB" w14:paraId="3DA51888" w14:textId="77777777" w:rsidTr="006859D4">
        <w:trPr>
          <w:cantSplit/>
        </w:trPr>
        <w:tc>
          <w:tcPr>
            <w:tcW w:w="2790" w:type="dxa"/>
            <w:vAlign w:val="bottom"/>
          </w:tcPr>
          <w:p w14:paraId="606B84B1" w14:textId="6201CAC9" w:rsidR="00AA18B2" w:rsidRPr="00D246FB" w:rsidRDefault="00AA18B2" w:rsidP="006859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บริษัท ราช โคเจนเนอเรชั่น จำกัด</w:t>
            </w:r>
          </w:p>
        </w:tc>
        <w:tc>
          <w:tcPr>
            <w:tcW w:w="810" w:type="dxa"/>
            <w:vAlign w:val="bottom"/>
          </w:tcPr>
          <w:p w14:paraId="17CE67D9" w14:textId="67E5E017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97</w:t>
            </w:r>
          </w:p>
        </w:tc>
        <w:tc>
          <w:tcPr>
            <w:tcW w:w="842" w:type="dxa"/>
            <w:vAlign w:val="bottom"/>
          </w:tcPr>
          <w:p w14:paraId="6472B8BC" w14:textId="29F39683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97</w:t>
            </w:r>
          </w:p>
        </w:tc>
        <w:tc>
          <w:tcPr>
            <w:tcW w:w="178" w:type="dxa"/>
            <w:vAlign w:val="bottom"/>
          </w:tcPr>
          <w:p w14:paraId="2025FA63" w14:textId="77777777" w:rsidR="00AA18B2" w:rsidRPr="00D246FB" w:rsidRDefault="00AA18B2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6C0365A1" w14:textId="6F28C35A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595EBE22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2B106E1" w14:textId="3CCA0057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650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vAlign w:val="bottom"/>
          </w:tcPr>
          <w:p w14:paraId="7C61A81F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497BAAEB" w14:textId="1F33328C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866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052</w:t>
            </w:r>
          </w:p>
        </w:tc>
        <w:tc>
          <w:tcPr>
            <w:tcW w:w="180" w:type="dxa"/>
            <w:vAlign w:val="bottom"/>
          </w:tcPr>
          <w:p w14:paraId="2858C460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07269E5" w14:textId="101243BC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866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052</w:t>
            </w:r>
          </w:p>
        </w:tc>
        <w:tc>
          <w:tcPr>
            <w:tcW w:w="180" w:type="dxa"/>
            <w:vAlign w:val="bottom"/>
          </w:tcPr>
          <w:p w14:paraId="705559EB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15678396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F2FC4AB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2698B049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AAFA408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4F3493A2" w14:textId="22FEE3AE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866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052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2F1087B1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283262F9" w14:textId="3F01F2FB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866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052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300BC3D9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4E652A0E" w14:textId="77777777" w:rsidR="00AA18B2" w:rsidRPr="00D246FB" w:rsidRDefault="00AA18B2" w:rsidP="006E3DD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A0B4D34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  <w:tab w:val="decimal" w:pos="780"/>
              </w:tabs>
              <w:spacing w:after="0"/>
              <w:ind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3E9D8FDE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AA18B2" w:rsidRPr="00D246FB" w14:paraId="532ACB1C" w14:textId="77777777" w:rsidTr="006859D4">
        <w:trPr>
          <w:cantSplit/>
        </w:trPr>
        <w:tc>
          <w:tcPr>
            <w:tcW w:w="2790" w:type="dxa"/>
            <w:vAlign w:val="bottom"/>
          </w:tcPr>
          <w:p w14:paraId="01AAEDEE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70" w:hanging="10"/>
              <w:rPr>
                <w:rFonts w:ascii="Angsana New" w:hAnsi="Angsana New"/>
                <w:sz w:val="28"/>
                <w:szCs w:val="28"/>
                <w:cs/>
              </w:rPr>
            </w:pPr>
            <w:r w:rsidRPr="00D246FB">
              <w:rPr>
                <w:rFonts w:ascii="Angsana New" w:eastAsia="Cordia New" w:hAnsi="Angsana New" w:hint="cs"/>
                <w:snapToGrid w:val="0"/>
                <w:sz w:val="28"/>
                <w:szCs w:val="28"/>
                <w:cs/>
                <w:lang w:eastAsia="th-TH"/>
              </w:rPr>
              <w:t>บริษัท ราช-ลาว เซอร์วิส จำกัด</w:t>
            </w:r>
          </w:p>
        </w:tc>
        <w:tc>
          <w:tcPr>
            <w:tcW w:w="810" w:type="dxa"/>
            <w:vAlign w:val="bottom"/>
          </w:tcPr>
          <w:p w14:paraId="157672BE" w14:textId="0D90B1C7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842" w:type="dxa"/>
            <w:vAlign w:val="bottom"/>
          </w:tcPr>
          <w:p w14:paraId="7C1CAE1A" w14:textId="1A83348A" w:rsidR="00AA18B2" w:rsidRPr="00D246FB" w:rsidRDefault="00DB71A4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99</w:t>
            </w:r>
          </w:p>
        </w:tc>
        <w:tc>
          <w:tcPr>
            <w:tcW w:w="178" w:type="dxa"/>
            <w:vAlign w:val="bottom"/>
          </w:tcPr>
          <w:p w14:paraId="73500C6F" w14:textId="77777777" w:rsidR="00AA18B2" w:rsidRPr="00D246FB" w:rsidRDefault="00AA18B2" w:rsidP="00300CA8">
            <w:pPr>
              <w:spacing w:line="340" w:lineRule="exac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60F9FB3A" w14:textId="57B0BC92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0" w:type="dxa"/>
            <w:vAlign w:val="bottom"/>
          </w:tcPr>
          <w:p w14:paraId="7127D87A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0A8BC8E" w14:textId="1BD0129B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0" w:type="dxa"/>
            <w:vAlign w:val="bottom"/>
          </w:tcPr>
          <w:p w14:paraId="04564D5C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DE2779E" w14:textId="6733C7F2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0" w:type="dxa"/>
            <w:vAlign w:val="bottom"/>
          </w:tcPr>
          <w:p w14:paraId="7413E740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3A9B7005" w14:textId="3C8656AC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0" w:type="dxa"/>
            <w:vAlign w:val="bottom"/>
          </w:tcPr>
          <w:p w14:paraId="78254DB3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5" w:type="dxa"/>
            <w:shd w:val="clear" w:color="auto" w:fill="auto"/>
            <w:vAlign w:val="bottom"/>
          </w:tcPr>
          <w:p w14:paraId="4A22BCB8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1AEBFE1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81" w:type="dxa"/>
            <w:shd w:val="clear" w:color="auto" w:fill="auto"/>
            <w:vAlign w:val="bottom"/>
          </w:tcPr>
          <w:p w14:paraId="1803D6D5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665576C7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26" w:type="dxa"/>
            <w:shd w:val="clear" w:color="auto" w:fill="auto"/>
            <w:vAlign w:val="bottom"/>
          </w:tcPr>
          <w:p w14:paraId="77BAA27B" w14:textId="53EE947E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4DF841FE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7" w:type="dxa"/>
            <w:shd w:val="clear" w:color="auto" w:fill="auto"/>
            <w:vAlign w:val="bottom"/>
          </w:tcPr>
          <w:p w14:paraId="48088A1C" w14:textId="426F19E8" w:rsidR="00AA18B2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77</w:t>
            </w:r>
            <w:r w:rsidR="00AA18B2" w:rsidRPr="00D246FB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858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AA7300A" w14:textId="77777777" w:rsidR="00AA18B2" w:rsidRPr="00D246FB" w:rsidRDefault="00AA18B2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30" w:type="dxa"/>
            <w:shd w:val="clear" w:color="auto" w:fill="auto"/>
            <w:vAlign w:val="bottom"/>
          </w:tcPr>
          <w:p w14:paraId="4AEA9745" w14:textId="77777777" w:rsidR="00AA18B2" w:rsidRPr="00D246FB" w:rsidRDefault="00AA18B2" w:rsidP="006E3DD4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4BA0F47" w14:textId="77777777" w:rsidR="00AA18B2" w:rsidRPr="00D246FB" w:rsidRDefault="00AA18B2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896" w:type="dxa"/>
            <w:shd w:val="clear" w:color="auto" w:fill="auto"/>
            <w:vAlign w:val="bottom"/>
          </w:tcPr>
          <w:p w14:paraId="10E8EF23" w14:textId="77777777" w:rsidR="00AA18B2" w:rsidRPr="00D246FB" w:rsidRDefault="00AA18B2" w:rsidP="00300CA8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79" w:right="-97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</w:tr>
      <w:tr w:rsidR="00300CA8" w:rsidRPr="00D246FB" w14:paraId="2326E1B0" w14:textId="77777777" w:rsidTr="006859D4">
        <w:trPr>
          <w:cantSplit/>
        </w:trPr>
        <w:tc>
          <w:tcPr>
            <w:tcW w:w="2790" w:type="dxa"/>
            <w:vAlign w:val="bottom"/>
          </w:tcPr>
          <w:p w14:paraId="2BBED042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2" w:right="-378" w:hanging="1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810" w:type="dxa"/>
            <w:vAlign w:val="bottom"/>
          </w:tcPr>
          <w:p w14:paraId="52483AB5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9"/>
              </w:tabs>
              <w:spacing w:line="340" w:lineRule="exac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42" w:type="dxa"/>
            <w:vAlign w:val="bottom"/>
          </w:tcPr>
          <w:p w14:paraId="38011D94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352"/>
              </w:tabs>
              <w:spacing w:line="240" w:lineRule="atLeast"/>
              <w:ind w:left="-79" w:right="-156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1DD878DB" w14:textId="77777777" w:rsidR="00300CA8" w:rsidRPr="00D246FB" w:rsidRDefault="00300CA8" w:rsidP="00300CA8">
            <w:pPr>
              <w:spacing w:line="340" w:lineRule="exac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0" w:type="dxa"/>
            <w:vAlign w:val="bottom"/>
          </w:tcPr>
          <w:p w14:paraId="14A124FB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0514663D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AA2D659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54060A45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C4CF50" w14:textId="602B98D5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50</w:t>
            </w:r>
            <w:r w:rsidR="00516F62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836</w:t>
            </w:r>
            <w:r w:rsidR="00516F62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610</w:t>
            </w:r>
          </w:p>
        </w:tc>
        <w:tc>
          <w:tcPr>
            <w:tcW w:w="180" w:type="dxa"/>
            <w:vAlign w:val="bottom"/>
          </w:tcPr>
          <w:p w14:paraId="4751E629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F79248" w14:textId="3499D7D3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42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560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610</w:t>
            </w:r>
          </w:p>
        </w:tc>
        <w:tc>
          <w:tcPr>
            <w:tcW w:w="180" w:type="dxa"/>
            <w:vAlign w:val="bottom"/>
          </w:tcPr>
          <w:p w14:paraId="53B39066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B77465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AF90A47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88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0C197D" w14:textId="77777777" w:rsidR="00300CA8" w:rsidRPr="00D246FB" w:rsidRDefault="00300CA8" w:rsidP="00300CA8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E3AA621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B04120A" w14:textId="3AF1C908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50</w:t>
            </w:r>
            <w:r w:rsidR="00AA18B2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836</w:t>
            </w:r>
            <w:r w:rsidR="00AA18B2" w:rsidRPr="00D246FB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610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0634B924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FAF53B3" w14:textId="1051AA75" w:rsidR="00300CA8" w:rsidRPr="00D246FB" w:rsidRDefault="00DB71A4" w:rsidP="00300CA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42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560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610</w:t>
            </w:r>
          </w:p>
        </w:tc>
        <w:tc>
          <w:tcPr>
            <w:tcW w:w="183" w:type="dxa"/>
            <w:shd w:val="clear" w:color="auto" w:fill="auto"/>
            <w:vAlign w:val="bottom"/>
          </w:tcPr>
          <w:p w14:paraId="742AC7A6" w14:textId="77777777" w:rsidR="00300CA8" w:rsidRPr="00D246FB" w:rsidRDefault="00300CA8" w:rsidP="00300C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83A3267" w14:textId="43B5302A" w:rsidR="00300CA8" w:rsidRPr="00D246FB" w:rsidRDefault="00DB71A4" w:rsidP="00AA18B2">
            <w:pPr>
              <w:pStyle w:val="acctfourfigures"/>
              <w:tabs>
                <w:tab w:val="clear" w:pos="765"/>
                <w:tab w:val="decimal" w:pos="496"/>
              </w:tabs>
              <w:spacing w:line="240" w:lineRule="atLeast"/>
              <w:ind w:right="-97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3</w:t>
            </w:r>
            <w:r w:rsidR="00AA18B2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283</w:t>
            </w:r>
            <w:r w:rsidR="00AA18B2" w:rsidRPr="00D246FB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BAC6013" w14:textId="77777777" w:rsidR="00300CA8" w:rsidRPr="00D246FB" w:rsidRDefault="00300CA8" w:rsidP="00300C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  <w:tab w:val="decimal" w:pos="780"/>
              </w:tabs>
              <w:spacing w:after="0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89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EEE9DC1" w14:textId="67BE6490" w:rsidR="00300CA8" w:rsidRPr="00D246FB" w:rsidRDefault="00DB71A4" w:rsidP="00300CA8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79" w:right="-97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3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068</w:t>
            </w:r>
            <w:r w:rsidR="00300CA8" w:rsidRPr="00D246FB">
              <w:rPr>
                <w:rFonts w:ascii="Angsana New" w:hAnsi="Angsana New" w:hint="cs"/>
                <w:b/>
                <w:bCs/>
                <w:sz w:val="28"/>
                <w:szCs w:val="28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049</w:t>
            </w:r>
          </w:p>
        </w:tc>
      </w:tr>
    </w:tbl>
    <w:p w14:paraId="25ACD80F" w14:textId="77777777" w:rsidR="00585938" w:rsidRPr="00D246FB" w:rsidRDefault="00585938" w:rsidP="00585938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28"/>
          <w:szCs w:val="28"/>
          <w:lang w:bidi="th-TH"/>
        </w:rPr>
      </w:pPr>
    </w:p>
    <w:p w14:paraId="72E976FC" w14:textId="77777777" w:rsidR="00075915" w:rsidRPr="00D246FB" w:rsidRDefault="00585938" w:rsidP="00075915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28"/>
          <w:szCs w:val="28"/>
          <w:cs/>
          <w:lang w:bidi="th-TH"/>
        </w:rPr>
      </w:pPr>
      <w:r w:rsidRPr="00D246FB">
        <w:rPr>
          <w:rFonts w:ascii="Angsana New" w:hAnsi="Angsana New" w:hint="cs"/>
          <w:sz w:val="28"/>
          <w:szCs w:val="28"/>
          <w:cs/>
          <w:lang w:bidi="th-TH"/>
        </w:rPr>
        <w:t>บริษัทย่อยทั้งหมดดำเนินธุรกิจในประเทศไทย ยกเว้นบริษัท ราช</w:t>
      </w:r>
      <w:r w:rsidRPr="00D246FB">
        <w:rPr>
          <w:rFonts w:ascii="Angsana New" w:hAnsi="Angsana New" w:hint="cs"/>
          <w:sz w:val="28"/>
          <w:szCs w:val="28"/>
          <w:lang w:bidi="th-TH"/>
        </w:rPr>
        <w:t>-</w:t>
      </w:r>
      <w:r w:rsidRPr="00D246FB">
        <w:rPr>
          <w:rFonts w:ascii="Angsana New" w:hAnsi="Angsana New" w:hint="cs"/>
          <w:sz w:val="28"/>
          <w:szCs w:val="28"/>
          <w:cs/>
          <w:lang w:bidi="th-TH"/>
        </w:rPr>
        <w:t>ลาว เซอร์วิส จำกัด ซึ่งดำเนินธุรกิจในสปป.ลาว</w:t>
      </w:r>
    </w:p>
    <w:p w14:paraId="0186A2F4" w14:textId="77777777" w:rsidR="00075915" w:rsidRPr="00D246FB" w:rsidRDefault="00075915" w:rsidP="00075915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26"/>
          <w:szCs w:val="26"/>
          <w:cs/>
          <w:lang w:val="en-US" w:bidi="th-TH"/>
        </w:rPr>
        <w:sectPr w:rsidR="00075915" w:rsidRPr="00D246FB" w:rsidSect="00696AD7">
          <w:headerReference w:type="default" r:id="rId14"/>
          <w:footerReference w:type="default" r:id="rId15"/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580ACE7D" w14:textId="77777777" w:rsidR="000E72AB" w:rsidRPr="00D246FB" w:rsidRDefault="000E72AB" w:rsidP="000E72AB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ขายเงินลงทุนบางส่วนในบริษัท หินกองเพาเวอร์โฮลดิ้ง จำกัด</w:t>
      </w:r>
    </w:p>
    <w:p w14:paraId="31A065C8" w14:textId="77777777" w:rsidR="000E72AB" w:rsidRPr="00F9609F" w:rsidRDefault="000E72AB" w:rsidP="000E72AB">
      <w:pPr>
        <w:ind w:left="540"/>
        <w:jc w:val="thaiDistribute"/>
        <w:rPr>
          <w:rFonts w:ascii="Angsana New" w:hAnsi="Angsana New"/>
          <w:snapToGrid w:val="0"/>
          <w:lang w:eastAsia="th-TH"/>
        </w:rPr>
      </w:pPr>
    </w:p>
    <w:p w14:paraId="716D715C" w14:textId="555AA7C7" w:rsidR="000E72AB" w:rsidRPr="00D246FB" w:rsidRDefault="000E72AB" w:rsidP="000E72AB">
      <w:pPr>
        <w:pStyle w:val="ListParagraph"/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มกราคม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กลุ่มบริษัทได้ขายส่วนได้เสียในบริษัท หินกองเพาเวอร์โฮลดิ้ง จำกัด ซึ่งเป็นบริษัทย่อยทางตรง ออกไปร้อยละ </w:t>
      </w:r>
      <w:r w:rsidR="00DB71A4" w:rsidRPr="00DB71A4">
        <w:rPr>
          <w:rFonts w:ascii="Angsana New" w:hAnsi="Angsana New" w:hint="cs"/>
          <w:sz w:val="30"/>
          <w:szCs w:val="30"/>
        </w:rPr>
        <w:t>49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เป็นเงินสดจำนวน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96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ล้านบาท ทำให้บริษัท หินกองเพาเวอร์โฮลดิ้ง จำกัด ไม่ได้เป็นบริษัทย่อยทางตรงอีกต่อไปแต่กลายเป็นการร่วมค้าทางตรง มูลค่าตามบัญชีของสินทรัพย์สุทธิของบริษัท หินกองเพาเวอร์โฮลดิ้ง จำกัด ในงบการเงินของกลุ่มบริษัท ณ วันที่ขาย มีจำนวน 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20</w:t>
      </w:r>
      <w:r w:rsidRPr="00D246FB">
        <w:rPr>
          <w:rFonts w:ascii="Angsana New" w:hAnsi="Angsana New" w:hint="cs"/>
          <w:color w:val="000000"/>
          <w:sz w:val="30"/>
          <w:szCs w:val="30"/>
        </w:rPr>
        <w:t>.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98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มูลค่ายุติธรรมของส่วน</w:t>
      </w:r>
      <w:r w:rsidRPr="00D246FB">
        <w:rPr>
          <w:rFonts w:ascii="Angsana New" w:hAnsi="Angsana New" w:hint="cs"/>
          <w:sz w:val="30"/>
          <w:szCs w:val="30"/>
          <w:cs/>
        </w:rPr>
        <w:br/>
        <w:t xml:space="preserve">ได้เสียของการร่วมค้าที่ยังคงอยู่ในกลุ่มบริษัท ณ วันที่สูญเสียอำนาจการควบคุมมีจำนวน 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2</w:t>
      </w:r>
      <w:r w:rsidRPr="00D246FB">
        <w:rPr>
          <w:rFonts w:ascii="Angsana New" w:hAnsi="Angsana New" w:hint="cs"/>
          <w:color w:val="000000"/>
          <w:sz w:val="30"/>
          <w:szCs w:val="30"/>
        </w:rPr>
        <w:t>.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04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ได้ถือเป็นมูลค่าเริ่มแรกของเงินลงทุนในการร่วมค้านั้น ณ วันนั้น กลุ่มบริษัทรับรู้ขาดทุนจากการขายเป็นจำนวน 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16</w:t>
      </w:r>
      <w:r w:rsidRPr="00D246FB">
        <w:rPr>
          <w:rFonts w:ascii="Angsana New" w:hAnsi="Angsana New" w:hint="cs"/>
          <w:color w:val="000000"/>
          <w:sz w:val="30"/>
          <w:szCs w:val="30"/>
        </w:rPr>
        <w:t>.</w:t>
      </w:r>
      <w:r w:rsidR="00DB71A4" w:rsidRPr="00DB71A4">
        <w:rPr>
          <w:rFonts w:ascii="Angsana New" w:hAnsi="Angsana New" w:hint="cs"/>
          <w:color w:val="000000"/>
          <w:sz w:val="30"/>
          <w:szCs w:val="30"/>
        </w:rPr>
        <w:t>98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ล้านบาท ซึ่งรวมอยู่ในค่าใช้จ่ายในการบริหารในงบกำไรขาดทุนเบ็ดเสร็จรวม</w:t>
      </w:r>
    </w:p>
    <w:p w14:paraId="0EA2D01C" w14:textId="77777777" w:rsidR="000E72AB" w:rsidRPr="00F9609F" w:rsidRDefault="000E72AB" w:rsidP="000E72AB">
      <w:pPr>
        <w:spacing w:line="240" w:lineRule="auto"/>
        <w:ind w:left="547"/>
        <w:jc w:val="thaiDistribute"/>
        <w:rPr>
          <w:rFonts w:ascii="Angsana New" w:hAnsi="Angsana New"/>
        </w:rPr>
      </w:pPr>
    </w:p>
    <w:p w14:paraId="1716750D" w14:textId="238ACA45" w:rsidR="000E72AB" w:rsidRPr="00D246FB" w:rsidRDefault="000E72AB" w:rsidP="000E72AB">
      <w:pPr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จากการขายเงินลงทุนดังกล่าวทำให้สัดส่วนการถือหุ้นของกลุ่มบริษัทในบริษัท หินกองเพาเวอร์ จำกัด ซึ่งเป็น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บริษัทย่อยของบริษัท หินกองเพาเวอร์โฮลดิ้ง จำกัด ลดลงเหลือร้อยละ </w:t>
      </w:r>
      <w:r w:rsidR="00DB71A4" w:rsidRPr="00DB71A4">
        <w:rPr>
          <w:rFonts w:ascii="Angsana New" w:hAnsi="Angsana New" w:hint="cs"/>
          <w:sz w:val="30"/>
          <w:szCs w:val="30"/>
        </w:rPr>
        <w:t>51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ทำให้บริษัท หินกองเพาเวอร์ จำกัด ไม่ได้เป็นบริษัทย่อยทางอ้อมอีกต่อไปแต่กลายเป็นบริษัทย่อยของการร่วมค้าทางตรง</w:t>
      </w:r>
    </w:p>
    <w:p w14:paraId="53953403" w14:textId="77777777" w:rsidR="000E72AB" w:rsidRPr="00F9609F" w:rsidRDefault="000E72AB" w:rsidP="000E72AB">
      <w:pPr>
        <w:spacing w:line="240" w:lineRule="auto"/>
        <w:ind w:left="547"/>
        <w:jc w:val="thaiDistribute"/>
        <w:rPr>
          <w:rFonts w:ascii="Angsana New" w:hAnsi="Angsana New"/>
        </w:rPr>
      </w:pPr>
    </w:p>
    <w:p w14:paraId="7AF6B638" w14:textId="77777777" w:rsidR="000E72AB" w:rsidRPr="00D246FB" w:rsidRDefault="000E72AB" w:rsidP="000E72AB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การเรียกชำระค่าหุ้นเพิ่มทุนของบริษัท อาร์เอช อินเตอร์เนชั่นแนล</w:t>
      </w:r>
      <w:r w:rsidRPr="00D246FB">
        <w:rPr>
          <w:rFonts w:ascii="Angsana New" w:hAnsi="Angsana New" w:hint="cs"/>
          <w:b/>
          <w:bCs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 xml:space="preserve">คอร์ปอเรชั่น จำกัด </w:t>
      </w:r>
      <w:r w:rsidRPr="00D246FB">
        <w:rPr>
          <w:rFonts w:ascii="Angsana New" w:hAnsi="Angsana New" w:hint="cs"/>
          <w:b/>
          <w:bCs/>
          <w:i/>
          <w:iCs/>
          <w:sz w:val="30"/>
          <w:szCs w:val="30"/>
        </w:rPr>
        <w:t>(“RHIC”)</w:t>
      </w:r>
    </w:p>
    <w:p w14:paraId="65B96A44" w14:textId="77777777" w:rsidR="000E72AB" w:rsidRPr="00F9609F" w:rsidRDefault="000E72AB" w:rsidP="000E72A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lang w:eastAsia="th-TH"/>
        </w:rPr>
      </w:pPr>
    </w:p>
    <w:tbl>
      <w:tblPr>
        <w:tblW w:w="9362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800"/>
        <w:gridCol w:w="1800"/>
        <w:gridCol w:w="1440"/>
        <w:gridCol w:w="1080"/>
        <w:gridCol w:w="1441"/>
        <w:gridCol w:w="271"/>
        <w:gridCol w:w="1530"/>
      </w:tblGrid>
      <w:tr w:rsidR="005D2064" w:rsidRPr="00D246FB" w14:paraId="3A0A94A4" w14:textId="77777777" w:rsidTr="005D2064">
        <w:tc>
          <w:tcPr>
            <w:tcW w:w="1800" w:type="dxa"/>
            <w:vAlign w:val="bottom"/>
          </w:tcPr>
          <w:p w14:paraId="152EB083" w14:textId="77777777" w:rsidR="005D2064" w:rsidRPr="00D246FB" w:rsidRDefault="005D2064" w:rsidP="000E72AB">
            <w:pPr>
              <w:ind w:right="-4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</w:t>
            </w:r>
          </w:p>
        </w:tc>
        <w:tc>
          <w:tcPr>
            <w:tcW w:w="1800" w:type="dxa"/>
            <w:vAlign w:val="bottom"/>
          </w:tcPr>
          <w:p w14:paraId="3B364418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รายละเอียด</w:t>
            </w:r>
          </w:p>
        </w:tc>
        <w:tc>
          <w:tcPr>
            <w:tcW w:w="1440" w:type="dxa"/>
            <w:vAlign w:val="bottom"/>
          </w:tcPr>
          <w:p w14:paraId="2BDF1088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1080" w:type="dxa"/>
            <w:vAlign w:val="bottom"/>
          </w:tcPr>
          <w:p w14:paraId="2789F3A5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มูลค่าหุ้นละ</w:t>
            </w:r>
          </w:p>
        </w:tc>
        <w:tc>
          <w:tcPr>
            <w:tcW w:w="1441" w:type="dxa"/>
            <w:vAlign w:val="bottom"/>
          </w:tcPr>
          <w:p w14:paraId="7254CA4B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71" w:type="dxa"/>
          </w:tcPr>
          <w:p w14:paraId="4FD09463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pacing w:val="2"/>
                <w:sz w:val="30"/>
                <w:szCs w:val="30"/>
                <w:cs/>
              </w:rPr>
            </w:pPr>
          </w:p>
        </w:tc>
        <w:tc>
          <w:tcPr>
            <w:tcW w:w="1530" w:type="dxa"/>
            <w:vAlign w:val="bottom"/>
          </w:tcPr>
          <w:p w14:paraId="1EAEFC1D" w14:textId="16A4EACE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b/>
                <w:b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pacing w:val="2"/>
                <w:sz w:val="30"/>
                <w:szCs w:val="30"/>
                <w:cs/>
              </w:rPr>
              <w:t>ทุนที่ชำระแล้ว</w:t>
            </w:r>
          </w:p>
        </w:tc>
      </w:tr>
      <w:tr w:rsidR="005D2064" w:rsidRPr="00D246FB" w14:paraId="4CAD8169" w14:textId="77777777" w:rsidTr="005D2064">
        <w:tc>
          <w:tcPr>
            <w:tcW w:w="1800" w:type="dxa"/>
            <w:vAlign w:val="bottom"/>
          </w:tcPr>
          <w:p w14:paraId="42F52295" w14:textId="77777777" w:rsidR="005D2064" w:rsidRPr="00D246FB" w:rsidRDefault="005D2064" w:rsidP="000E72AB">
            <w:pPr>
              <w:ind w:right="-45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13C8126" w14:textId="77777777" w:rsidR="005D2064" w:rsidRPr="00D246FB" w:rsidRDefault="005D2064" w:rsidP="000E72AB">
            <w:pPr>
              <w:ind w:left="342" w:right="-45" w:hanging="342"/>
              <w:jc w:val="center"/>
              <w:rPr>
                <w:rFonts w:ascii="Angsana New" w:hAnsi="Angsana New"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19337289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  <w:cs/>
              </w:rPr>
              <w:t>ล้านหุ้น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)</w:t>
            </w:r>
          </w:p>
        </w:tc>
        <w:tc>
          <w:tcPr>
            <w:tcW w:w="1080" w:type="dxa"/>
            <w:vAlign w:val="bottom"/>
          </w:tcPr>
          <w:p w14:paraId="65BDC28A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  <w:cs/>
              </w:rPr>
              <w:t>บาท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)</w:t>
            </w:r>
          </w:p>
        </w:tc>
        <w:tc>
          <w:tcPr>
            <w:tcW w:w="1441" w:type="dxa"/>
            <w:vAlign w:val="bottom"/>
          </w:tcPr>
          <w:p w14:paraId="3BDD20FE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  <w:cs/>
              </w:rPr>
              <w:t>ล้านบาท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)</w:t>
            </w:r>
          </w:p>
        </w:tc>
        <w:tc>
          <w:tcPr>
            <w:tcW w:w="271" w:type="dxa"/>
          </w:tcPr>
          <w:p w14:paraId="240E7994" w14:textId="77777777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C762D1D" w14:textId="0FD9729C" w:rsidR="005D2064" w:rsidRPr="00D246FB" w:rsidRDefault="005D2064" w:rsidP="000E7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-110"/>
              </w:tabs>
              <w:ind w:left="-108" w:right="-110" w:hanging="7"/>
              <w:jc w:val="center"/>
              <w:rPr>
                <w:rFonts w:ascii="Angsana New" w:hAnsi="Angsana New"/>
                <w:i/>
                <w:iCs/>
                <w:spacing w:val="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  <w:cs/>
              </w:rPr>
              <w:t>ล้านบาท</w:t>
            </w:r>
            <w:r w:rsidRPr="00D246FB">
              <w:rPr>
                <w:rFonts w:ascii="Angsana New" w:hAnsi="Angsana New" w:hint="cs"/>
                <w:i/>
                <w:iCs/>
                <w:spacing w:val="2"/>
                <w:sz w:val="30"/>
                <w:szCs w:val="30"/>
              </w:rPr>
              <w:t>)</w:t>
            </w:r>
          </w:p>
        </w:tc>
      </w:tr>
      <w:tr w:rsidR="005D2064" w:rsidRPr="00D246FB" w14:paraId="00E508B1" w14:textId="77777777" w:rsidTr="005D2064">
        <w:tc>
          <w:tcPr>
            <w:tcW w:w="1800" w:type="dxa"/>
            <w:vAlign w:val="bottom"/>
          </w:tcPr>
          <w:p w14:paraId="374A64BF" w14:textId="283F8999" w:rsidR="005D2064" w:rsidRPr="00D246FB" w:rsidRDefault="00DB71A4" w:rsidP="000E72AB">
            <w:pPr>
              <w:ind w:right="-4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5D2064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800" w:type="dxa"/>
            <w:vAlign w:val="bottom"/>
          </w:tcPr>
          <w:p w14:paraId="3C07D7CB" w14:textId="77777777" w:rsidR="005D2064" w:rsidRPr="00D246FB" w:rsidRDefault="005D2064" w:rsidP="000E72AB">
            <w:pPr>
              <w:ind w:left="342" w:right="-45" w:hanging="342"/>
              <w:rPr>
                <w:rFonts w:ascii="Angsana New" w:hAnsi="Angsana New"/>
                <w:spacing w:val="-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40" w:type="dxa"/>
            <w:vAlign w:val="bottom"/>
          </w:tcPr>
          <w:p w14:paraId="13EE4983" w14:textId="795BD402" w:rsidR="005D2064" w:rsidRPr="00D246FB" w:rsidRDefault="00DB71A4" w:rsidP="005D2064">
            <w:pPr>
              <w:pStyle w:val="acctfourfigures"/>
              <w:tabs>
                <w:tab w:val="clear" w:pos="765"/>
                <w:tab w:val="decimal" w:pos="122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765</w:t>
            </w:r>
          </w:p>
        </w:tc>
        <w:tc>
          <w:tcPr>
            <w:tcW w:w="1080" w:type="dxa"/>
            <w:vAlign w:val="bottom"/>
          </w:tcPr>
          <w:p w14:paraId="3786D3FF" w14:textId="36882617" w:rsidR="005D2064" w:rsidRPr="00D246FB" w:rsidRDefault="00DB71A4" w:rsidP="005D2064">
            <w:pPr>
              <w:pStyle w:val="acctfourfigures"/>
              <w:tabs>
                <w:tab w:val="clear" w:pos="765"/>
                <w:tab w:val="decimal" w:pos="160"/>
              </w:tabs>
              <w:spacing w:line="240" w:lineRule="atLeast"/>
              <w:ind w:right="4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441" w:type="dxa"/>
            <w:vAlign w:val="bottom"/>
          </w:tcPr>
          <w:p w14:paraId="4A7FBA53" w14:textId="2A8E3954" w:rsidR="005D2064" w:rsidRPr="00D246FB" w:rsidRDefault="00DB71A4" w:rsidP="005D2064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650</w:t>
            </w:r>
          </w:p>
        </w:tc>
        <w:tc>
          <w:tcPr>
            <w:tcW w:w="271" w:type="dxa"/>
          </w:tcPr>
          <w:p w14:paraId="6DEA6B60" w14:textId="77777777" w:rsidR="005D2064" w:rsidRPr="00D43133" w:rsidRDefault="005D206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430A6582" w14:textId="27C3E7BF" w:rsidR="005D2064" w:rsidRPr="00D246FB" w:rsidRDefault="00DB71A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650</w:t>
            </w:r>
          </w:p>
        </w:tc>
      </w:tr>
      <w:tr w:rsidR="005D2064" w:rsidRPr="00D246FB" w14:paraId="485297A2" w14:textId="77777777" w:rsidTr="005D2064">
        <w:tc>
          <w:tcPr>
            <w:tcW w:w="1800" w:type="dxa"/>
            <w:vAlign w:val="bottom"/>
          </w:tcPr>
          <w:p w14:paraId="6D8B2752" w14:textId="7ED7FFE7" w:rsidR="005D2064" w:rsidRPr="00D246FB" w:rsidRDefault="00DB71A4" w:rsidP="000E72AB">
            <w:pPr>
              <w:ind w:right="-4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8</w:t>
            </w:r>
            <w:r w:rsidR="005D2064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800" w:type="dxa"/>
            <w:vAlign w:val="bottom"/>
          </w:tcPr>
          <w:p w14:paraId="0E705766" w14:textId="77777777" w:rsidR="005D2064" w:rsidRPr="00D246FB" w:rsidRDefault="005D2064" w:rsidP="000E72AB">
            <w:pPr>
              <w:ind w:right="-45"/>
              <w:rPr>
                <w:rFonts w:ascii="Angsana New" w:hAnsi="Angsana New"/>
                <w:spacing w:val="-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ออกหุ้นสามัญใหม่</w:t>
            </w:r>
          </w:p>
        </w:tc>
        <w:tc>
          <w:tcPr>
            <w:tcW w:w="1440" w:type="dxa"/>
            <w:vAlign w:val="bottom"/>
          </w:tcPr>
          <w:p w14:paraId="06D5A492" w14:textId="18A02551" w:rsidR="005D2064" w:rsidRPr="00D246FB" w:rsidRDefault="00DB71A4" w:rsidP="005D2064">
            <w:pPr>
              <w:pStyle w:val="acctfourfigures"/>
              <w:tabs>
                <w:tab w:val="clear" w:pos="765"/>
                <w:tab w:val="decimal" w:pos="122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500</w:t>
            </w:r>
          </w:p>
        </w:tc>
        <w:tc>
          <w:tcPr>
            <w:tcW w:w="1080" w:type="dxa"/>
            <w:vAlign w:val="bottom"/>
          </w:tcPr>
          <w:p w14:paraId="4D173793" w14:textId="2E2C08A3" w:rsidR="005D2064" w:rsidRPr="00D246FB" w:rsidRDefault="00DB71A4" w:rsidP="005D2064">
            <w:pPr>
              <w:pStyle w:val="acctfourfigures"/>
              <w:tabs>
                <w:tab w:val="clear" w:pos="765"/>
                <w:tab w:val="decimal" w:pos="160"/>
              </w:tabs>
              <w:spacing w:line="240" w:lineRule="atLeast"/>
              <w:ind w:right="4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441" w:type="dxa"/>
            <w:vAlign w:val="bottom"/>
          </w:tcPr>
          <w:p w14:paraId="0EBBE7A2" w14:textId="508B4921" w:rsidR="005D2064" w:rsidRPr="00D246FB" w:rsidRDefault="00DB71A4" w:rsidP="005D2064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1" w:type="dxa"/>
          </w:tcPr>
          <w:p w14:paraId="3857444A" w14:textId="77777777" w:rsidR="005D2064" w:rsidRPr="00D246FB" w:rsidRDefault="005D2064" w:rsidP="000E72AB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1AFF1EF0" w14:textId="552645F9" w:rsidR="005D2064" w:rsidRPr="00D246FB" w:rsidRDefault="005D2064" w:rsidP="000E72AB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5D2064" w:rsidRPr="00D246FB" w14:paraId="4EE0AA89" w14:textId="77777777" w:rsidTr="005D2064">
        <w:tc>
          <w:tcPr>
            <w:tcW w:w="1800" w:type="dxa"/>
            <w:vAlign w:val="bottom"/>
          </w:tcPr>
          <w:p w14:paraId="238FEF68" w14:textId="4F6BB565" w:rsidR="005D2064" w:rsidRPr="00D246FB" w:rsidRDefault="00DB71A4" w:rsidP="000E72AB">
            <w:pPr>
              <w:ind w:right="-4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13</w:t>
            </w:r>
            <w:r w:rsidR="005D2064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800" w:type="dxa"/>
            <w:vAlign w:val="bottom"/>
          </w:tcPr>
          <w:p w14:paraId="63E01C2E" w14:textId="77777777" w:rsidR="005D2064" w:rsidRPr="00D246FB" w:rsidRDefault="005D2064" w:rsidP="000E72AB">
            <w:pPr>
              <w:ind w:right="-45"/>
              <w:rPr>
                <w:rFonts w:ascii="Angsana New" w:hAnsi="Angsana New"/>
                <w:spacing w:val="-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440" w:type="dxa"/>
            <w:vAlign w:val="bottom"/>
          </w:tcPr>
          <w:p w14:paraId="27A601C8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22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269F0CCE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60"/>
              </w:tabs>
              <w:spacing w:line="240" w:lineRule="atLeast"/>
              <w:ind w:right="4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1" w:type="dxa"/>
            <w:vAlign w:val="bottom"/>
          </w:tcPr>
          <w:p w14:paraId="3EBB08B0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1" w:type="dxa"/>
          </w:tcPr>
          <w:p w14:paraId="63CEDA6C" w14:textId="77777777" w:rsidR="005D2064" w:rsidRPr="00D43133" w:rsidRDefault="005D206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170C5334" w14:textId="051A07C7" w:rsidR="005D2064" w:rsidRPr="00D246FB" w:rsidRDefault="00DB71A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150</w:t>
            </w:r>
          </w:p>
        </w:tc>
      </w:tr>
      <w:tr w:rsidR="005D2064" w:rsidRPr="00D246FB" w14:paraId="05920498" w14:textId="77777777" w:rsidTr="005D2064">
        <w:tc>
          <w:tcPr>
            <w:tcW w:w="1800" w:type="dxa"/>
            <w:vAlign w:val="bottom"/>
          </w:tcPr>
          <w:p w14:paraId="1BFB2FE6" w14:textId="3A9EEB1E" w:rsidR="005D2064" w:rsidRPr="00D246FB" w:rsidRDefault="00DB71A4" w:rsidP="000E72AB">
            <w:pPr>
              <w:ind w:right="-4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="005D2064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5D2064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พฤศจิกายน </w:t>
            </w:r>
            <w:r w:rsidRPr="00DB71A4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800" w:type="dxa"/>
            <w:vAlign w:val="bottom"/>
          </w:tcPr>
          <w:p w14:paraId="0E695423" w14:textId="77777777" w:rsidR="005D2064" w:rsidRPr="00D246FB" w:rsidRDefault="005D2064" w:rsidP="000E72AB">
            <w:pPr>
              <w:ind w:right="-45"/>
              <w:rPr>
                <w:rFonts w:ascii="Angsana New" w:hAnsi="Angsana New"/>
                <w:spacing w:val="-2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>ชำระค่าหุ้นเพิ่มทุน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79CD846C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22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5C5E2EE6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60"/>
              </w:tabs>
              <w:spacing w:line="240" w:lineRule="atLeast"/>
              <w:ind w:right="4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41" w:type="dxa"/>
            <w:tcBorders>
              <w:bottom w:val="single" w:sz="4" w:space="0" w:color="auto"/>
            </w:tcBorders>
            <w:vAlign w:val="bottom"/>
          </w:tcPr>
          <w:p w14:paraId="243A1D93" w14:textId="77777777" w:rsidR="005D2064" w:rsidRPr="00D246FB" w:rsidRDefault="005D2064" w:rsidP="005D2064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left="-108"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1" w:type="dxa"/>
          </w:tcPr>
          <w:p w14:paraId="034C4007" w14:textId="77777777" w:rsidR="005D2064" w:rsidRPr="00D43133" w:rsidRDefault="005D206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1D9F5BD0" w14:textId="44AC4C88" w:rsidR="005D2064" w:rsidRPr="00D246FB" w:rsidRDefault="00DB71A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right="-18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5D2064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130</w:t>
            </w:r>
          </w:p>
        </w:tc>
      </w:tr>
      <w:tr w:rsidR="005D2064" w:rsidRPr="00D246FB" w14:paraId="2C5E19DC" w14:textId="77777777" w:rsidTr="005D2064">
        <w:tc>
          <w:tcPr>
            <w:tcW w:w="1800" w:type="dxa"/>
            <w:vAlign w:val="bottom"/>
          </w:tcPr>
          <w:p w14:paraId="4DC70061" w14:textId="3402115E" w:rsidR="005D2064" w:rsidRPr="00D246FB" w:rsidRDefault="00DB71A4" w:rsidP="000E72AB">
            <w:pPr>
              <w:ind w:right="-4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5D2064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="005D2064"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800" w:type="dxa"/>
            <w:vAlign w:val="bottom"/>
          </w:tcPr>
          <w:p w14:paraId="666655D0" w14:textId="77777777" w:rsidR="005D2064" w:rsidRPr="00D246FB" w:rsidRDefault="005D2064" w:rsidP="000E72AB">
            <w:pPr>
              <w:ind w:left="342" w:right="-45" w:hanging="342"/>
              <w:rPr>
                <w:rFonts w:ascii="Angsana New" w:hAnsi="Angsana New"/>
                <w:b/>
                <w:bCs/>
                <w:spacing w:val="-2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pacing w:val="-2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F6FED3" w14:textId="7B210FEE" w:rsidR="005D2064" w:rsidRPr="00D246FB" w:rsidRDefault="00DB71A4" w:rsidP="005D2064">
            <w:pPr>
              <w:pStyle w:val="acctfourfigures"/>
              <w:tabs>
                <w:tab w:val="clear" w:pos="765"/>
                <w:tab w:val="decimal" w:pos="1220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  <w:r w:rsidR="005D2064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265</w:t>
            </w:r>
          </w:p>
        </w:tc>
        <w:tc>
          <w:tcPr>
            <w:tcW w:w="1080" w:type="dxa"/>
            <w:vAlign w:val="bottom"/>
          </w:tcPr>
          <w:p w14:paraId="649AE4ED" w14:textId="4A08CD81" w:rsidR="005D2064" w:rsidRPr="00D246FB" w:rsidRDefault="00DB71A4" w:rsidP="005D2064">
            <w:pPr>
              <w:pStyle w:val="acctfourfigures"/>
              <w:tabs>
                <w:tab w:val="clear" w:pos="765"/>
                <w:tab w:val="decimal" w:pos="160"/>
              </w:tabs>
              <w:spacing w:line="240" w:lineRule="atLeast"/>
              <w:ind w:right="4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4D571A" w14:textId="783DB55A" w:rsidR="005D2064" w:rsidRPr="00D246FB" w:rsidRDefault="00DB71A4" w:rsidP="005D2064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32</w:t>
            </w:r>
            <w:r w:rsidR="005D2064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650</w:t>
            </w:r>
          </w:p>
        </w:tc>
        <w:tc>
          <w:tcPr>
            <w:tcW w:w="271" w:type="dxa"/>
          </w:tcPr>
          <w:p w14:paraId="1CBBA535" w14:textId="77777777" w:rsidR="005D2064" w:rsidRPr="00D43133" w:rsidRDefault="005D206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CC1C15" w14:textId="5836B4AC" w:rsidR="005D2064" w:rsidRPr="00D246FB" w:rsidRDefault="00DB71A4" w:rsidP="000E72AB">
            <w:pPr>
              <w:pStyle w:val="acctfourfigures"/>
              <w:tabs>
                <w:tab w:val="clear" w:pos="765"/>
                <w:tab w:val="decimal" w:pos="1320"/>
              </w:tabs>
              <w:spacing w:line="240" w:lineRule="atLeast"/>
              <w:ind w:left="-108" w:right="-182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="005D2064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93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</w:tr>
    </w:tbl>
    <w:p w14:paraId="0DB68F99" w14:textId="77777777" w:rsidR="00F9609F" w:rsidRPr="00F9609F" w:rsidRDefault="00F9609F" w:rsidP="000E72A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lang w:eastAsia="th-TH"/>
        </w:rPr>
      </w:pPr>
    </w:p>
    <w:p w14:paraId="391DD9A6" w14:textId="77777777" w:rsidR="002660C9" w:rsidRPr="00D246FB" w:rsidRDefault="002660C9" w:rsidP="002660C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เงินลงทุนในกิจการอื่น</w:t>
      </w:r>
    </w:p>
    <w:p w14:paraId="493386AD" w14:textId="77777777" w:rsidR="002660C9" w:rsidRPr="00F9609F" w:rsidRDefault="002660C9" w:rsidP="002660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ind w:left="540"/>
        <w:jc w:val="both"/>
        <w:rPr>
          <w:rFonts w:ascii="Angsana New" w:hAnsi="Angsana New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170"/>
        <w:gridCol w:w="270"/>
        <w:gridCol w:w="1170"/>
        <w:gridCol w:w="270"/>
        <w:gridCol w:w="1170"/>
        <w:gridCol w:w="270"/>
        <w:gridCol w:w="1170"/>
      </w:tblGrid>
      <w:tr w:rsidR="002660C9" w:rsidRPr="00D246FB" w14:paraId="3A391DD5" w14:textId="77777777" w:rsidTr="00480E3D">
        <w:tc>
          <w:tcPr>
            <w:tcW w:w="3690" w:type="dxa"/>
            <w:vAlign w:val="bottom"/>
          </w:tcPr>
          <w:p w14:paraId="58C27EBA" w14:textId="77777777" w:rsidR="002660C9" w:rsidRPr="00D246FB" w:rsidRDefault="002660C9" w:rsidP="008E6A54">
            <w:pPr>
              <w:tabs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vAlign w:val="bottom"/>
          </w:tcPr>
          <w:p w14:paraId="38848448" w14:textId="77777777" w:rsidR="002660C9" w:rsidRPr="00D246FB" w:rsidRDefault="002660C9" w:rsidP="008E6A54">
            <w:pPr>
              <w:tabs>
                <w:tab w:val="left" w:pos="360"/>
              </w:tabs>
              <w:spacing w:line="240" w:lineRule="auto"/>
              <w:ind w:left="-1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4ED38869" w14:textId="77777777" w:rsidR="002660C9" w:rsidRPr="00D246FB" w:rsidRDefault="002660C9" w:rsidP="008E6A54">
            <w:pPr>
              <w:tabs>
                <w:tab w:val="left" w:pos="360"/>
              </w:tabs>
              <w:spacing w:line="240" w:lineRule="auto"/>
              <w:ind w:left="-1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vAlign w:val="bottom"/>
          </w:tcPr>
          <w:p w14:paraId="2424FE36" w14:textId="77777777" w:rsidR="002660C9" w:rsidRPr="00D246FB" w:rsidRDefault="002660C9" w:rsidP="008E6A54">
            <w:pPr>
              <w:tabs>
                <w:tab w:val="left" w:pos="360"/>
              </w:tabs>
              <w:spacing w:line="240" w:lineRule="auto"/>
              <w:ind w:left="-1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60C9" w:rsidRPr="00D246FB" w14:paraId="2C56278D" w14:textId="77777777" w:rsidTr="00480E3D">
        <w:tc>
          <w:tcPr>
            <w:tcW w:w="3690" w:type="dxa"/>
            <w:vAlign w:val="bottom"/>
          </w:tcPr>
          <w:p w14:paraId="3C3A4168" w14:textId="77777777" w:rsidR="002660C9" w:rsidRPr="00D246FB" w:rsidRDefault="002660C9" w:rsidP="002660C9">
            <w:pPr>
              <w:tabs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1EC0222" w14:textId="6128764F" w:rsidR="002660C9" w:rsidRPr="00D246FB" w:rsidRDefault="00DB71A4" w:rsidP="00266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1A9389" w14:textId="77777777" w:rsidR="002660C9" w:rsidRPr="00D246FB" w:rsidRDefault="002660C9" w:rsidP="00266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9AF005" w14:textId="4EE29864" w:rsidR="002660C9" w:rsidRPr="00D246FB" w:rsidRDefault="00DB71A4" w:rsidP="002152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F6D664" w14:textId="77777777" w:rsidR="002660C9" w:rsidRPr="00D246FB" w:rsidRDefault="002660C9" w:rsidP="002660C9">
            <w:pPr>
              <w:tabs>
                <w:tab w:val="left" w:pos="360"/>
              </w:tabs>
              <w:spacing w:line="240" w:lineRule="auto"/>
              <w:ind w:lef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68BADCA" w14:textId="38DE903E" w:rsidR="002660C9" w:rsidRPr="00D246FB" w:rsidRDefault="00DB71A4" w:rsidP="00266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971B23" w14:textId="77777777" w:rsidR="002660C9" w:rsidRPr="00D246FB" w:rsidRDefault="002660C9" w:rsidP="002660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AF8F831" w14:textId="1F7F08A3" w:rsidR="002660C9" w:rsidRPr="00D246FB" w:rsidRDefault="00DB71A4" w:rsidP="002152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C13047" w:rsidRPr="00D246FB" w14:paraId="22EE3F8C" w14:textId="77777777" w:rsidTr="00480E3D">
        <w:tc>
          <w:tcPr>
            <w:tcW w:w="3690" w:type="dxa"/>
            <w:vAlign w:val="bottom"/>
          </w:tcPr>
          <w:p w14:paraId="00380519" w14:textId="77777777" w:rsidR="00C13047" w:rsidRPr="00D246FB" w:rsidRDefault="00C13047" w:rsidP="00C13047">
            <w:pPr>
              <w:tabs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90" w:type="dxa"/>
            <w:gridSpan w:val="7"/>
            <w:vAlign w:val="bottom"/>
          </w:tcPr>
          <w:p w14:paraId="00283E64" w14:textId="77777777" w:rsidR="00C13047" w:rsidRPr="00D246FB" w:rsidRDefault="00C13047" w:rsidP="00C13047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5D6806" w:rsidRPr="00D246FB" w14:paraId="204CDFDC" w14:textId="77777777" w:rsidTr="00480E3D">
        <w:tc>
          <w:tcPr>
            <w:tcW w:w="3690" w:type="dxa"/>
            <w:vAlign w:val="bottom"/>
          </w:tcPr>
          <w:p w14:paraId="2908AF12" w14:textId="4D95C818" w:rsidR="005D6806" w:rsidRPr="00D246FB" w:rsidRDefault="005D6806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1170" w:type="dxa"/>
            <w:vAlign w:val="bottom"/>
          </w:tcPr>
          <w:p w14:paraId="4D3115D3" w14:textId="60DE7455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6F1F1E66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17DE1004" w14:textId="6BB88B50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3D191EBA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7BCA508" w14:textId="1A198383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6B13E71D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596411D" w14:textId="338B020E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300</w:t>
            </w:r>
          </w:p>
        </w:tc>
      </w:tr>
      <w:tr w:rsidR="005D6806" w:rsidRPr="00D246FB" w14:paraId="492134F0" w14:textId="77777777" w:rsidTr="00480E3D">
        <w:tc>
          <w:tcPr>
            <w:tcW w:w="3690" w:type="dxa"/>
            <w:vAlign w:val="bottom"/>
          </w:tcPr>
          <w:p w14:paraId="4034CB2C" w14:textId="77777777" w:rsidR="005D6806" w:rsidRPr="00D246FB" w:rsidRDefault="005D6806" w:rsidP="00FF53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เพิ่มเงินลงทุน</w:t>
            </w:r>
          </w:p>
        </w:tc>
        <w:tc>
          <w:tcPr>
            <w:tcW w:w="1170" w:type="dxa"/>
            <w:vAlign w:val="bottom"/>
          </w:tcPr>
          <w:p w14:paraId="44631F11" w14:textId="5E9D5D8F" w:rsidR="005D6806" w:rsidRPr="00D246FB" w:rsidRDefault="00DB71A4" w:rsidP="00BF2D0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185</w:t>
            </w:r>
            <w:r w:rsidR="00BF2D00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29AB9EFA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7FEA175" w14:textId="77777777" w:rsidR="005D6806" w:rsidRPr="00D246FB" w:rsidRDefault="005D6806" w:rsidP="005D6806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E84C7AA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6ECAD83" w14:textId="69B2EC48" w:rsidR="005D6806" w:rsidRPr="00D246FB" w:rsidRDefault="00DB71A4" w:rsidP="00BF2D00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185</w:t>
            </w:r>
            <w:r w:rsidR="00BF2D00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40C92B85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0975840" w14:textId="77777777" w:rsidR="005D6806" w:rsidRPr="00D246FB" w:rsidRDefault="005D6806" w:rsidP="005D6806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3122C8" w:rsidRPr="00D246FB" w14:paraId="58B47675" w14:textId="77777777" w:rsidTr="00480E3D">
        <w:trPr>
          <w:trHeight w:val="405"/>
        </w:trPr>
        <w:tc>
          <w:tcPr>
            <w:tcW w:w="3690" w:type="dxa"/>
            <w:vAlign w:val="bottom"/>
          </w:tcPr>
          <w:p w14:paraId="19F8C30B" w14:textId="77777777" w:rsidR="003122C8" w:rsidRPr="00D246FB" w:rsidRDefault="003122C8" w:rsidP="003122C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75F327E" w14:textId="23053985" w:rsidR="003122C8" w:rsidRPr="00D246FB" w:rsidRDefault="00BF2D00" w:rsidP="003122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A210024" w14:textId="77777777" w:rsidR="003122C8" w:rsidRPr="00D246FB" w:rsidRDefault="003122C8" w:rsidP="003122C8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F0F1BFF" w14:textId="77777777" w:rsidR="003122C8" w:rsidRPr="00D246FB" w:rsidRDefault="003122C8" w:rsidP="003122C8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1B20B50" w14:textId="77777777" w:rsidR="003122C8" w:rsidRPr="00D246FB" w:rsidRDefault="003122C8" w:rsidP="003122C8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668B157" w14:textId="32BAF1A6" w:rsidR="003122C8" w:rsidRPr="00D246FB" w:rsidRDefault="00BF2D00" w:rsidP="003122C8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9680FB5" w14:textId="77777777" w:rsidR="003122C8" w:rsidRPr="00D246FB" w:rsidRDefault="003122C8" w:rsidP="003122C8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482F469B" w14:textId="77777777" w:rsidR="003122C8" w:rsidRPr="00D246FB" w:rsidRDefault="003122C8" w:rsidP="003122C8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5D6806" w:rsidRPr="00D246FB" w14:paraId="7BB9D710" w14:textId="77777777" w:rsidTr="00480E3D">
        <w:trPr>
          <w:trHeight w:val="485"/>
        </w:trPr>
        <w:tc>
          <w:tcPr>
            <w:tcW w:w="3690" w:type="dxa"/>
            <w:vAlign w:val="bottom"/>
          </w:tcPr>
          <w:p w14:paraId="1E3151A7" w14:textId="7FFC8626" w:rsidR="005D6806" w:rsidRPr="00D246FB" w:rsidRDefault="005D6806" w:rsidP="00FF5334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1643C4" w14:textId="5019A90D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247</w:t>
            </w:r>
            <w:r w:rsidR="00BF2D00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223296B7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CC9C29" w14:textId="4EBB7DB8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098F94C9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4B85DC" w14:textId="0D6AA1DC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247</w:t>
            </w:r>
            <w:r w:rsidR="00BF2D00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405B3485" w14:textId="77777777" w:rsidR="005D6806" w:rsidRPr="00D246FB" w:rsidRDefault="005D6806" w:rsidP="005D6806">
            <w:pPr>
              <w:tabs>
                <w:tab w:val="clear" w:pos="907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FAA5DE" w14:textId="44924F53" w:rsidR="005D6806" w:rsidRPr="00D246FB" w:rsidRDefault="00DB71A4" w:rsidP="005D6806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="005D6806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442</w:t>
            </w:r>
            <w:r w:rsidR="005D6806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</w:tr>
    </w:tbl>
    <w:p w14:paraId="237C8177" w14:textId="77777777" w:rsidR="002660C9" w:rsidRPr="00D246FB" w:rsidRDefault="002660C9" w:rsidP="002660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97B283C" w14:textId="77777777" w:rsidR="002660C9" w:rsidRPr="00D246FB" w:rsidRDefault="002660C9" w:rsidP="00F723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  <w:sectPr w:rsidR="002660C9" w:rsidRPr="00D246FB" w:rsidSect="00696AD7">
          <w:headerReference w:type="default" r:id="rId16"/>
          <w:pgSz w:w="11907" w:h="16840" w:code="9"/>
          <w:pgMar w:top="1152" w:right="1109" w:bottom="1152" w:left="1170" w:header="720" w:footer="720" w:gutter="0"/>
          <w:cols w:space="708"/>
          <w:docGrid w:linePitch="360"/>
        </w:sectPr>
      </w:pPr>
    </w:p>
    <w:p w14:paraId="54C32BC9" w14:textId="4DDAE4A0" w:rsidR="002660C9" w:rsidRPr="00D246FB" w:rsidRDefault="002660C9" w:rsidP="006E060E">
      <w:pPr>
        <w:pStyle w:val="block"/>
        <w:tabs>
          <w:tab w:val="left" w:pos="90"/>
          <w:tab w:val="left" w:pos="540"/>
        </w:tabs>
        <w:spacing w:after="0" w:line="240" w:lineRule="atLeast"/>
        <w:ind w:left="540" w:hanging="540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D246FB">
        <w:rPr>
          <w:rFonts w:ascii="Angsana New" w:hAnsi="Angsana New" w:hint="cs"/>
          <w:sz w:val="30"/>
          <w:szCs w:val="30"/>
          <w:cs/>
          <w:lang w:bidi="th-TH"/>
        </w:rPr>
        <w:lastRenderedPageBreak/>
        <w:t xml:space="preserve">เงินลงทุนในกิจการอื่น ณ วันที่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31</w:t>
      </w:r>
      <w:r w:rsidRPr="00D246FB">
        <w:rPr>
          <w:rFonts w:ascii="Angsana New" w:hAnsi="Angsana New" w:hint="cs"/>
          <w:sz w:val="30"/>
          <w:szCs w:val="30"/>
          <w:lang w:val="en-US" w:bidi="th-TH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  <w:lang w:val="en-US" w:bidi="th-TH"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256</w:t>
      </w:r>
      <w:r w:rsidR="00DB71A4" w:rsidRPr="00DB71A4">
        <w:rPr>
          <w:rFonts w:ascii="Angsana New" w:hAnsi="Angsana New"/>
          <w:sz w:val="30"/>
          <w:szCs w:val="30"/>
          <w:lang w:val="en-US" w:bidi="th-TH"/>
        </w:rPr>
        <w:t>3</w:t>
      </w:r>
      <w:r w:rsidRPr="00D246FB">
        <w:rPr>
          <w:rFonts w:ascii="Angsana New" w:hAnsi="Angsana New" w:hint="cs"/>
          <w:sz w:val="30"/>
          <w:szCs w:val="30"/>
          <w:cs/>
          <w:lang w:val="en-US" w:bidi="th-TH"/>
        </w:rPr>
        <w:t xml:space="preserve"> และ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256</w:t>
      </w:r>
      <w:r w:rsidR="00DB71A4" w:rsidRPr="00DB71A4">
        <w:rPr>
          <w:rFonts w:ascii="Angsana New" w:hAnsi="Angsana New"/>
          <w:sz w:val="30"/>
          <w:szCs w:val="30"/>
          <w:lang w:val="en-US" w:bidi="th-TH"/>
        </w:rPr>
        <w:t>2</w:t>
      </w:r>
      <w:r w:rsidRPr="00D246FB">
        <w:rPr>
          <w:rFonts w:ascii="Angsana New" w:hAnsi="Angsana New" w:hint="cs"/>
          <w:sz w:val="30"/>
          <w:szCs w:val="30"/>
          <w:cs/>
          <w:lang w:val="en-US" w:bidi="th-TH"/>
        </w:rPr>
        <w:t xml:space="preserve"> และเงินปันผลรับสำหรับแต่ละปี มีดังนี้</w:t>
      </w:r>
    </w:p>
    <w:p w14:paraId="5E739B61" w14:textId="77777777" w:rsidR="002660C9" w:rsidRPr="00D246FB" w:rsidRDefault="002660C9" w:rsidP="00F9609F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30"/>
          <w:szCs w:val="30"/>
          <w:lang w:bidi="th-TH"/>
        </w:rPr>
      </w:pPr>
    </w:p>
    <w:tbl>
      <w:tblPr>
        <w:tblW w:w="15041" w:type="dxa"/>
        <w:tblInd w:w="-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1"/>
        <w:gridCol w:w="1170"/>
        <w:gridCol w:w="1170"/>
        <w:gridCol w:w="270"/>
        <w:gridCol w:w="1260"/>
        <w:gridCol w:w="360"/>
        <w:gridCol w:w="1260"/>
        <w:gridCol w:w="270"/>
        <w:gridCol w:w="1350"/>
        <w:gridCol w:w="270"/>
        <w:gridCol w:w="1350"/>
        <w:gridCol w:w="270"/>
        <w:gridCol w:w="1080"/>
        <w:gridCol w:w="270"/>
        <w:gridCol w:w="1080"/>
      </w:tblGrid>
      <w:tr w:rsidR="00BD561C" w:rsidRPr="00D246FB" w14:paraId="1269CC6E" w14:textId="77777777" w:rsidTr="00F9609F">
        <w:trPr>
          <w:cantSplit/>
        </w:trPr>
        <w:tc>
          <w:tcPr>
            <w:tcW w:w="3611" w:type="dxa"/>
            <w:vAlign w:val="bottom"/>
          </w:tcPr>
          <w:p w14:paraId="141CBE85" w14:textId="77777777" w:rsidR="00BD561C" w:rsidRPr="00D246FB" w:rsidRDefault="00BD561C" w:rsidP="00E27CFD">
            <w:pPr>
              <w:spacing w:line="34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430" w:type="dxa"/>
            <w:gridSpan w:val="14"/>
            <w:vAlign w:val="bottom"/>
          </w:tcPr>
          <w:p w14:paraId="2DC5A579" w14:textId="7CF23402" w:rsidR="00BD561C" w:rsidRPr="00D246FB" w:rsidRDefault="00BD561C" w:rsidP="00E27CFD">
            <w:pPr>
              <w:spacing w:line="340" w:lineRule="exact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="001D08B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="001D08B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D561C" w:rsidRPr="00D246FB" w14:paraId="3A62A702" w14:textId="77777777" w:rsidTr="00F9609F">
        <w:trPr>
          <w:cantSplit/>
        </w:trPr>
        <w:tc>
          <w:tcPr>
            <w:tcW w:w="3611" w:type="dxa"/>
            <w:vAlign w:val="bottom"/>
          </w:tcPr>
          <w:p w14:paraId="7FD457A5" w14:textId="77777777" w:rsidR="00BD561C" w:rsidRPr="00D246FB" w:rsidRDefault="00BD561C" w:rsidP="00E27CFD">
            <w:pPr>
              <w:spacing w:line="34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40" w:type="dxa"/>
            <w:gridSpan w:val="2"/>
            <w:vAlign w:val="bottom"/>
          </w:tcPr>
          <w:p w14:paraId="10336448" w14:textId="77777777" w:rsidR="00BD561C" w:rsidRPr="00D246FB" w:rsidRDefault="00BD561C" w:rsidP="00E27CF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สัดส่วน</w:t>
            </w:r>
          </w:p>
        </w:tc>
        <w:tc>
          <w:tcPr>
            <w:tcW w:w="270" w:type="dxa"/>
            <w:vAlign w:val="bottom"/>
          </w:tcPr>
          <w:p w14:paraId="1E9AE411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372C25B6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33AF802C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70" w:type="dxa"/>
            <w:gridSpan w:val="3"/>
            <w:vAlign w:val="bottom"/>
          </w:tcPr>
          <w:p w14:paraId="6ED4F5A4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7AE096BA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gridSpan w:val="3"/>
            <w:shd w:val="clear" w:color="auto" w:fill="auto"/>
            <w:vAlign w:val="bottom"/>
          </w:tcPr>
          <w:p w14:paraId="15034B0B" w14:textId="77777777" w:rsidR="00BD561C" w:rsidRPr="00D246FB" w:rsidRDefault="00BD561C" w:rsidP="00E27CFD">
            <w:pPr>
              <w:spacing w:line="340" w:lineRule="exact"/>
              <w:ind w:left="-96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D561C" w:rsidRPr="00D246FB" w14:paraId="3B635424" w14:textId="77777777" w:rsidTr="00F9609F">
        <w:trPr>
          <w:cantSplit/>
        </w:trPr>
        <w:tc>
          <w:tcPr>
            <w:tcW w:w="3611" w:type="dxa"/>
            <w:vAlign w:val="bottom"/>
          </w:tcPr>
          <w:p w14:paraId="75ADD289" w14:textId="77777777" w:rsidR="00BD561C" w:rsidRPr="00D246FB" w:rsidRDefault="00BD561C" w:rsidP="00E27CFD">
            <w:pPr>
              <w:spacing w:line="34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40" w:type="dxa"/>
            <w:gridSpan w:val="2"/>
            <w:vAlign w:val="bottom"/>
          </w:tcPr>
          <w:p w14:paraId="2872D7AB" w14:textId="77777777" w:rsidR="00BD561C" w:rsidRPr="00D246FB" w:rsidRDefault="00BD561C" w:rsidP="00E27CFD">
            <w:pPr>
              <w:pStyle w:val="acctfourfigures"/>
              <w:tabs>
                <w:tab w:val="clear" w:pos="765"/>
              </w:tabs>
              <w:spacing w:line="240" w:lineRule="auto"/>
              <w:ind w:left="-7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ความเป็นเจ้าของ</w:t>
            </w:r>
          </w:p>
        </w:tc>
        <w:tc>
          <w:tcPr>
            <w:tcW w:w="270" w:type="dxa"/>
            <w:vAlign w:val="bottom"/>
          </w:tcPr>
          <w:p w14:paraId="58C88560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1FB18DF1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ทุนชำระแล้ว</w:t>
            </w:r>
          </w:p>
        </w:tc>
        <w:tc>
          <w:tcPr>
            <w:tcW w:w="270" w:type="dxa"/>
            <w:vAlign w:val="bottom"/>
          </w:tcPr>
          <w:p w14:paraId="799F16C3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70" w:type="dxa"/>
            <w:gridSpan w:val="3"/>
            <w:vAlign w:val="bottom"/>
          </w:tcPr>
          <w:p w14:paraId="67392A3A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70" w:type="dxa"/>
            <w:vAlign w:val="bottom"/>
          </w:tcPr>
          <w:p w14:paraId="1715E8C9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0" w:type="dxa"/>
            <w:gridSpan w:val="3"/>
            <w:shd w:val="clear" w:color="auto" w:fill="auto"/>
            <w:vAlign w:val="bottom"/>
          </w:tcPr>
          <w:p w14:paraId="3E90283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เงินปันผลรับสำหรับปี</w:t>
            </w:r>
          </w:p>
        </w:tc>
      </w:tr>
      <w:tr w:rsidR="00BD561C" w:rsidRPr="00D246FB" w14:paraId="49C87D90" w14:textId="77777777" w:rsidTr="00F9609F">
        <w:trPr>
          <w:cantSplit/>
        </w:trPr>
        <w:tc>
          <w:tcPr>
            <w:tcW w:w="3611" w:type="dxa"/>
            <w:vAlign w:val="bottom"/>
          </w:tcPr>
          <w:p w14:paraId="6C9FCF94" w14:textId="77777777" w:rsidR="00BD561C" w:rsidRPr="00D246FB" w:rsidRDefault="00BD561C" w:rsidP="00E27CFD">
            <w:pPr>
              <w:spacing w:line="34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49EB4D30" w14:textId="46911AD7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62FCFDFB" w14:textId="1B54F425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270" w:type="dxa"/>
            <w:vAlign w:val="bottom"/>
          </w:tcPr>
          <w:p w14:paraId="1EA87455" w14:textId="77777777" w:rsidR="00BD561C" w:rsidRPr="00D246FB" w:rsidRDefault="00BD561C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F8394CE" w14:textId="63CD15A6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360" w:type="dxa"/>
            <w:vAlign w:val="bottom"/>
          </w:tcPr>
          <w:p w14:paraId="35F077F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536B2AA" w14:textId="028A395D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270" w:type="dxa"/>
            <w:vAlign w:val="bottom"/>
          </w:tcPr>
          <w:p w14:paraId="7E711A97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4161634" w14:textId="7BF058B9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vAlign w:val="bottom"/>
          </w:tcPr>
          <w:p w14:paraId="6E5EB2C3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41FCD5EE" w14:textId="6C97840D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270" w:type="dxa"/>
            <w:vAlign w:val="bottom"/>
          </w:tcPr>
          <w:p w14:paraId="1BA7E54D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3148CA6" w14:textId="3F93AAD9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6646F5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60FDE1B" w14:textId="7A396CF9" w:rsidR="00BD561C" w:rsidRPr="00D246FB" w:rsidRDefault="00DB71A4" w:rsidP="00E27CFD">
            <w:pPr>
              <w:spacing w:line="340" w:lineRule="exact"/>
              <w:ind w:left="-142"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</w:tr>
      <w:tr w:rsidR="00BD561C" w:rsidRPr="00D246FB" w14:paraId="584E0346" w14:textId="77777777" w:rsidTr="00F9609F">
        <w:trPr>
          <w:cantSplit/>
        </w:trPr>
        <w:tc>
          <w:tcPr>
            <w:tcW w:w="3611" w:type="dxa"/>
            <w:vAlign w:val="bottom"/>
          </w:tcPr>
          <w:p w14:paraId="2B85C94B" w14:textId="77777777" w:rsidR="00BD561C" w:rsidRPr="00D246FB" w:rsidRDefault="00BD561C" w:rsidP="00E27CFD">
            <w:pPr>
              <w:spacing w:line="340" w:lineRule="exact"/>
              <w:ind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340" w:type="dxa"/>
            <w:gridSpan w:val="2"/>
            <w:vAlign w:val="bottom"/>
          </w:tcPr>
          <w:p w14:paraId="4687FCC4" w14:textId="77777777" w:rsidR="00BD561C" w:rsidRPr="00D246FB" w:rsidRDefault="00BD561C" w:rsidP="00E27CFD">
            <w:pPr>
              <w:spacing w:line="340" w:lineRule="exac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(ร้อยละ)</w:t>
            </w:r>
          </w:p>
        </w:tc>
        <w:tc>
          <w:tcPr>
            <w:tcW w:w="270" w:type="dxa"/>
            <w:vAlign w:val="bottom"/>
          </w:tcPr>
          <w:p w14:paraId="69F8BFB8" w14:textId="77777777" w:rsidR="00BD561C" w:rsidRPr="00D246FB" w:rsidRDefault="00BD561C" w:rsidP="00E27CFD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0" w:type="dxa"/>
            <w:gridSpan w:val="11"/>
            <w:vAlign w:val="bottom"/>
          </w:tcPr>
          <w:p w14:paraId="06DFF1DB" w14:textId="77777777" w:rsidR="00BD561C" w:rsidRPr="00D246FB" w:rsidRDefault="00BD561C" w:rsidP="00E27CFD">
            <w:pPr>
              <w:spacing w:line="340" w:lineRule="exac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D561C" w:rsidRPr="00D246FB" w14:paraId="7040DA25" w14:textId="77777777" w:rsidTr="00F9609F">
        <w:trPr>
          <w:cantSplit/>
        </w:trPr>
        <w:tc>
          <w:tcPr>
            <w:tcW w:w="3611" w:type="dxa"/>
            <w:vAlign w:val="bottom"/>
          </w:tcPr>
          <w:p w14:paraId="43E06E6B" w14:textId="77777777" w:rsidR="00BD561C" w:rsidRPr="00D246FB" w:rsidRDefault="00BD561C" w:rsidP="00E27C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378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1170" w:type="dxa"/>
            <w:vAlign w:val="bottom"/>
          </w:tcPr>
          <w:p w14:paraId="13F8DE7C" w14:textId="77777777" w:rsidR="00BD561C" w:rsidRPr="00D246FB" w:rsidRDefault="00BD561C" w:rsidP="00E27CFD">
            <w:pPr>
              <w:tabs>
                <w:tab w:val="decimal" w:pos="551"/>
              </w:tabs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D7BE5D5" w14:textId="77777777" w:rsidR="00BD561C" w:rsidRPr="00D246FB" w:rsidRDefault="00BD561C" w:rsidP="00E27CFD">
            <w:pPr>
              <w:tabs>
                <w:tab w:val="decimal" w:pos="323"/>
              </w:tabs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52CEB5B" w14:textId="77777777" w:rsidR="00BD561C" w:rsidRPr="00D246FB" w:rsidRDefault="00BD561C" w:rsidP="00E27CFD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74DC6C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  <w:vAlign w:val="bottom"/>
          </w:tcPr>
          <w:p w14:paraId="0DCF3CB3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2585D4A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FFDDE9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CF1216A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99BBD6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6BD9605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2311ED9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794D49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96DD48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7B4056D" w14:textId="77777777" w:rsidR="00BD561C" w:rsidRPr="00D246FB" w:rsidRDefault="00BD561C" w:rsidP="00E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61" w:right="-1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E1A21" w:rsidRPr="00D246FB" w14:paraId="50E6CC87" w14:textId="77777777" w:rsidTr="00F9609F">
        <w:trPr>
          <w:cantSplit/>
        </w:trPr>
        <w:tc>
          <w:tcPr>
            <w:tcW w:w="3611" w:type="dxa"/>
            <w:vAlign w:val="bottom"/>
          </w:tcPr>
          <w:p w14:paraId="02FDBC73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 อีแกท ไดมอนด์ เซอร์วิส จำกัด</w:t>
            </w:r>
          </w:p>
        </w:tc>
        <w:tc>
          <w:tcPr>
            <w:tcW w:w="1170" w:type="dxa"/>
            <w:vAlign w:val="bottom"/>
          </w:tcPr>
          <w:p w14:paraId="5B3336C2" w14:textId="282245F2" w:rsidR="00FE1A21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170" w:type="dxa"/>
            <w:vAlign w:val="bottom"/>
          </w:tcPr>
          <w:p w14:paraId="56C8860C" w14:textId="0D516005" w:rsidR="00FE1A21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  <w:vAlign w:val="bottom"/>
          </w:tcPr>
          <w:p w14:paraId="65CB5578" w14:textId="77777777" w:rsidR="00FE1A21" w:rsidRPr="00D246FB" w:rsidRDefault="00FE1A21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449AD800" w14:textId="65BFCE50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623</w:t>
            </w:r>
            <w:r w:rsidR="00FE1A21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360" w:type="dxa"/>
            <w:vAlign w:val="bottom"/>
          </w:tcPr>
          <w:p w14:paraId="035D5810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F080C0B" w14:textId="5606704D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623</w:t>
            </w:r>
            <w:r w:rsidR="00FE1A21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62C2DE9B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8E2CDA0" w14:textId="6F522EE5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</w:t>
            </w:r>
            <w:r w:rsidR="00FE1A21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5FF773DA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3244E49" w14:textId="6292D044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</w:t>
            </w:r>
            <w:r w:rsidR="00FE1A21"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12DC0311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6E4DAA" w14:textId="54564618" w:rsidR="00FE1A21" w:rsidRPr="00D246FB" w:rsidRDefault="00DB71A4" w:rsidP="00FE1A21">
            <w:pPr>
              <w:pStyle w:val="acctfourfigures"/>
              <w:tabs>
                <w:tab w:val="clear" w:pos="765"/>
                <w:tab w:val="decimal" w:pos="816"/>
              </w:tabs>
              <w:spacing w:line="240" w:lineRule="atLeast"/>
              <w:ind w:right="-9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A625DC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0073E1E" w14:textId="25A496BB" w:rsidR="00FE1A21" w:rsidRPr="00D246FB" w:rsidRDefault="00DB71A4" w:rsidP="00FE1A21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894</w:t>
            </w:r>
          </w:p>
        </w:tc>
      </w:tr>
      <w:tr w:rsidR="00EF26CD" w:rsidRPr="00D246FB" w14:paraId="3B90B7CA" w14:textId="77777777" w:rsidTr="00F9609F">
        <w:trPr>
          <w:cantSplit/>
        </w:trPr>
        <w:tc>
          <w:tcPr>
            <w:tcW w:w="3611" w:type="dxa"/>
            <w:vAlign w:val="bottom"/>
          </w:tcPr>
          <w:p w14:paraId="414149C2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 นอร์ทเทิร์น บางกอกโมโนเรล จำกัด</w:t>
            </w:r>
          </w:p>
        </w:tc>
        <w:tc>
          <w:tcPr>
            <w:tcW w:w="1170" w:type="dxa"/>
            <w:vAlign w:val="bottom"/>
          </w:tcPr>
          <w:p w14:paraId="00B774D7" w14:textId="77777777" w:rsidR="00EF26CD" w:rsidRPr="00D246FB" w:rsidRDefault="00EF26CD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170" w:type="dxa"/>
            <w:vAlign w:val="bottom"/>
          </w:tcPr>
          <w:p w14:paraId="190A1C06" w14:textId="647A8E89" w:rsidR="00EF26CD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  <w:vAlign w:val="bottom"/>
          </w:tcPr>
          <w:p w14:paraId="33E1C356" w14:textId="77777777" w:rsidR="00EF26CD" w:rsidRPr="00D246FB" w:rsidRDefault="00EF26CD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70F7F36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360" w:type="dxa"/>
            <w:vAlign w:val="bottom"/>
          </w:tcPr>
          <w:p w14:paraId="28902F52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E741FDA" w14:textId="1435CDB9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800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07F6B77B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EE98F86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133D71C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CCFEEF7" w14:textId="02331F3A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00F5080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900A7A" w14:textId="77777777" w:rsidR="00EF26CD" w:rsidRPr="00D246FB" w:rsidRDefault="00EF26CD" w:rsidP="006E3DD4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EECB34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9F65E69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EF26CD" w:rsidRPr="00D246FB" w14:paraId="5386385F" w14:textId="77777777" w:rsidTr="00F9609F">
        <w:trPr>
          <w:cantSplit/>
        </w:trPr>
        <w:tc>
          <w:tcPr>
            <w:tcW w:w="3611" w:type="dxa"/>
            <w:vAlign w:val="bottom"/>
          </w:tcPr>
          <w:p w14:paraId="39E78B76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บริษัท อีสเทิร์น บางกอกโมโนเรล จำกัด</w:t>
            </w:r>
          </w:p>
        </w:tc>
        <w:tc>
          <w:tcPr>
            <w:tcW w:w="1170" w:type="dxa"/>
            <w:vAlign w:val="bottom"/>
          </w:tcPr>
          <w:p w14:paraId="02DE07DC" w14:textId="77777777" w:rsidR="00EF26CD" w:rsidRPr="00D246FB" w:rsidRDefault="00EF26CD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170" w:type="dxa"/>
            <w:vAlign w:val="bottom"/>
          </w:tcPr>
          <w:p w14:paraId="1AE03C2B" w14:textId="73ADA16B" w:rsidR="00EF26CD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  <w:vAlign w:val="bottom"/>
          </w:tcPr>
          <w:p w14:paraId="27710EC6" w14:textId="77777777" w:rsidR="00EF26CD" w:rsidRPr="00D246FB" w:rsidRDefault="00EF26CD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750818B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360" w:type="dxa"/>
            <w:vAlign w:val="bottom"/>
          </w:tcPr>
          <w:p w14:paraId="26869381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3D585D2" w14:textId="07F09768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017B877C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B094A61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E775D22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43CA3F7" w14:textId="292AC575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56B0091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501793E" w14:textId="77777777" w:rsidR="00EF26CD" w:rsidRPr="00D246FB" w:rsidRDefault="00EF26CD" w:rsidP="006E3DD4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4950CB3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5150C50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EF26CD" w:rsidRPr="00D246FB" w14:paraId="20051F34" w14:textId="77777777" w:rsidTr="00F9609F">
        <w:trPr>
          <w:cantSplit/>
        </w:trPr>
        <w:tc>
          <w:tcPr>
            <w:tcW w:w="3611" w:type="dxa"/>
            <w:vAlign w:val="bottom"/>
          </w:tcPr>
          <w:p w14:paraId="5F2D7026" w14:textId="5BB3FFE9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บริษัท บีจีเอสอาร์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จำกัด</w:t>
            </w:r>
          </w:p>
        </w:tc>
        <w:tc>
          <w:tcPr>
            <w:tcW w:w="1170" w:type="dxa"/>
          </w:tcPr>
          <w:p w14:paraId="6D344143" w14:textId="716FE5E4" w:rsidR="00EF26CD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170" w:type="dxa"/>
            <w:vAlign w:val="bottom"/>
          </w:tcPr>
          <w:p w14:paraId="08B890EB" w14:textId="77777777" w:rsidR="00EF26CD" w:rsidRPr="00D246FB" w:rsidRDefault="00EF26CD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B9C384D" w14:textId="77777777" w:rsidR="00EF26CD" w:rsidRPr="00D246FB" w:rsidRDefault="00EF26CD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328ACE7" w14:textId="012B6B5A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360" w:type="dxa"/>
            <w:vAlign w:val="bottom"/>
          </w:tcPr>
          <w:p w14:paraId="6A7DE5F8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AEC42F1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4D10E50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31EE927" w14:textId="261A4DA8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03E3720F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79B6AB6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059A9FA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ADA97D6" w14:textId="77777777" w:rsidR="00EF26CD" w:rsidRPr="00D246FB" w:rsidRDefault="00EF26CD" w:rsidP="006E3DD4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FFD98A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8495315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EF26CD" w:rsidRPr="00D246FB" w14:paraId="3B47C5DE" w14:textId="77777777" w:rsidTr="00F9609F">
        <w:trPr>
          <w:cantSplit/>
        </w:trPr>
        <w:tc>
          <w:tcPr>
            <w:tcW w:w="3611" w:type="dxa"/>
            <w:vAlign w:val="bottom"/>
          </w:tcPr>
          <w:p w14:paraId="7F8AC7CF" w14:textId="34AC1B3B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37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บริษัท บีจีเอสอาร์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81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จำกัด</w:t>
            </w:r>
          </w:p>
        </w:tc>
        <w:tc>
          <w:tcPr>
            <w:tcW w:w="1170" w:type="dxa"/>
          </w:tcPr>
          <w:p w14:paraId="0A2039B4" w14:textId="5F4EE11C" w:rsidR="00EF26CD" w:rsidRPr="00D246FB" w:rsidRDefault="00DB71A4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170" w:type="dxa"/>
            <w:vAlign w:val="bottom"/>
          </w:tcPr>
          <w:p w14:paraId="11525847" w14:textId="77777777" w:rsidR="00EF26CD" w:rsidRPr="00D246FB" w:rsidRDefault="00EF26CD" w:rsidP="00FE1A21">
            <w:pPr>
              <w:pStyle w:val="acctfourfigures"/>
              <w:tabs>
                <w:tab w:val="clear" w:pos="765"/>
              </w:tabs>
              <w:spacing w:line="240" w:lineRule="atLeast"/>
              <w:ind w:left="-79" w:right="-15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F1163E0" w14:textId="77777777" w:rsidR="00EF26CD" w:rsidRPr="00D246FB" w:rsidRDefault="00EF26CD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931582C" w14:textId="35EDC18A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850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360" w:type="dxa"/>
            <w:vAlign w:val="bottom"/>
          </w:tcPr>
          <w:p w14:paraId="75107AFB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44AD7B6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647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6422395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025BC308" w14:textId="4DE73DE3" w:rsidR="00EF26CD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</w:t>
            </w:r>
            <w:r w:rsidR="00EF26CD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70" w:type="dxa"/>
            <w:vAlign w:val="bottom"/>
          </w:tcPr>
          <w:p w14:paraId="1555AA5A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2750B21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733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F389F98" w14:textId="77777777" w:rsidR="00EF26CD" w:rsidRPr="00D246FB" w:rsidRDefault="00EF26CD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A4F634F" w14:textId="77777777" w:rsidR="00EF26CD" w:rsidRPr="00D246FB" w:rsidRDefault="00EF26CD" w:rsidP="006E3DD4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A1A66A" w14:textId="77777777" w:rsidR="00EF26CD" w:rsidRPr="00D246FB" w:rsidRDefault="00EF26CD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7A0CBE" w14:textId="77777777" w:rsidR="00EF26CD" w:rsidRPr="00D246FB" w:rsidRDefault="00EF26CD" w:rsidP="00FE1A21">
            <w:pPr>
              <w:pStyle w:val="acctfourfigures"/>
              <w:tabs>
                <w:tab w:val="clear" w:pos="765"/>
                <w:tab w:val="decimal" w:pos="46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FE1A21" w:rsidRPr="00D246FB" w14:paraId="48E80BE0" w14:textId="77777777" w:rsidTr="00F9609F">
        <w:trPr>
          <w:cantSplit/>
        </w:trPr>
        <w:tc>
          <w:tcPr>
            <w:tcW w:w="3611" w:type="dxa"/>
            <w:vAlign w:val="bottom"/>
          </w:tcPr>
          <w:p w14:paraId="4B7E9E41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37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vAlign w:val="bottom"/>
          </w:tcPr>
          <w:p w14:paraId="5389FDD3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9"/>
              </w:tabs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FDB7C2A" w14:textId="77777777" w:rsidR="00FE1A21" w:rsidRPr="00D246FB" w:rsidRDefault="00FE1A21" w:rsidP="00FE1A21">
            <w:pPr>
              <w:pStyle w:val="acctfourfigures"/>
              <w:tabs>
                <w:tab w:val="clear" w:pos="765"/>
                <w:tab w:val="decimal" w:pos="319"/>
              </w:tabs>
              <w:spacing w:line="240" w:lineRule="atLeast"/>
              <w:ind w:left="-79" w:right="-15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2374268" w14:textId="77777777" w:rsidR="00FE1A21" w:rsidRPr="00D246FB" w:rsidRDefault="00FE1A21" w:rsidP="00FE1A21">
            <w:pPr>
              <w:spacing w:line="340" w:lineRule="exac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CFB6008" w14:textId="77777777" w:rsidR="00FE1A21" w:rsidRPr="00D246FB" w:rsidRDefault="00FE1A21" w:rsidP="00FE1A21">
            <w:pPr>
              <w:pStyle w:val="acctfourfigures"/>
              <w:tabs>
                <w:tab w:val="clear" w:pos="765"/>
                <w:tab w:val="decimal" w:pos="743"/>
                <w:tab w:val="decimal" w:pos="780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360" w:type="dxa"/>
            <w:vAlign w:val="bottom"/>
          </w:tcPr>
          <w:p w14:paraId="429FDAFD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9A0EBB6" w14:textId="77777777" w:rsidR="00FE1A21" w:rsidRPr="00D246FB" w:rsidRDefault="00FE1A21" w:rsidP="00FE1A21">
            <w:pPr>
              <w:pStyle w:val="acctfourfigures"/>
              <w:tabs>
                <w:tab w:val="clear" w:pos="765"/>
                <w:tab w:val="decimal" w:pos="742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7D7F69C0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08D347" w14:textId="24A1AC19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247</w:t>
            </w:r>
            <w:r w:rsidR="00EF26CD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199E0D42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6F54DF" w14:textId="4C059B4D" w:rsidR="00FE1A21" w:rsidRPr="00D246FB" w:rsidRDefault="00DB71A4" w:rsidP="00FE1A21">
            <w:pPr>
              <w:pStyle w:val="acctfourfigures"/>
              <w:tabs>
                <w:tab w:val="clear" w:pos="765"/>
                <w:tab w:val="decimal" w:pos="108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FE1A21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442</w:t>
            </w:r>
            <w:r w:rsidR="00FE1A21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4D17DC2F" w14:textId="77777777" w:rsidR="00FE1A21" w:rsidRPr="00D246FB" w:rsidRDefault="00FE1A21" w:rsidP="00FE1A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40" w:lineRule="exac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766C381" w14:textId="2B305EA3" w:rsidR="00FE1A21" w:rsidRPr="00D246FB" w:rsidRDefault="00DB71A4" w:rsidP="00FE1A21">
            <w:pPr>
              <w:pStyle w:val="acctfourfigures"/>
              <w:tabs>
                <w:tab w:val="clear" w:pos="765"/>
                <w:tab w:val="decimal" w:pos="816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EF26CD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66E9D5" w14:textId="77777777" w:rsidR="00FE1A21" w:rsidRPr="00D246FB" w:rsidRDefault="00FE1A21" w:rsidP="00FE1A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254C2D" w14:textId="0396F7CE" w:rsidR="00FE1A21" w:rsidRPr="00D246FB" w:rsidRDefault="00DB71A4" w:rsidP="00FE1A21">
            <w:pPr>
              <w:pStyle w:val="acctfourfigures"/>
              <w:tabs>
                <w:tab w:val="clear" w:pos="765"/>
                <w:tab w:val="decimal" w:pos="822"/>
              </w:tabs>
              <w:spacing w:line="240" w:lineRule="atLeast"/>
              <w:ind w:left="-79" w:right="-9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894</w:t>
            </w:r>
          </w:p>
        </w:tc>
      </w:tr>
    </w:tbl>
    <w:p w14:paraId="091C6CB1" w14:textId="77777777" w:rsidR="002660C9" w:rsidRPr="00D246FB" w:rsidRDefault="002660C9" w:rsidP="00F9609F">
      <w:pPr>
        <w:pStyle w:val="block"/>
        <w:spacing w:after="0" w:line="240" w:lineRule="atLeast"/>
        <w:ind w:left="0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31FC088F" w14:textId="77777777" w:rsidR="002660C9" w:rsidRPr="00F9609F" w:rsidRDefault="002660C9" w:rsidP="00624A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22828464" w14:textId="6C486FF5" w:rsidR="00F9609F" w:rsidRPr="00F9609F" w:rsidRDefault="00F9609F" w:rsidP="00624A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  <w:sectPr w:rsidR="00F9609F" w:rsidRPr="00F9609F" w:rsidSect="00696AD7">
          <w:pgSz w:w="16840" w:h="11907" w:orient="landscape" w:code="9"/>
          <w:pgMar w:top="1166" w:right="1152" w:bottom="1109" w:left="1152" w:header="720" w:footer="720" w:gutter="0"/>
          <w:cols w:space="708"/>
          <w:docGrid w:linePitch="360"/>
        </w:sectPr>
      </w:pPr>
    </w:p>
    <w:p w14:paraId="041DABC0" w14:textId="4A386DF5" w:rsidR="00624AC7" w:rsidRPr="008D117E" w:rsidRDefault="00624AC7" w:rsidP="00624A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eastAsia="th-TH"/>
        </w:rPr>
      </w:pPr>
      <w:bookmarkStart w:id="14" w:name="_Hlk63792454"/>
      <w:r w:rsidRPr="008D117E">
        <w:rPr>
          <w:rFonts w:ascii="Angsana New" w:hAnsi="Angsana New" w:hint="cs"/>
          <w:b/>
          <w:bCs/>
          <w:i/>
          <w:iCs/>
          <w:snapToGrid w:val="0"/>
          <w:sz w:val="30"/>
          <w:szCs w:val="30"/>
          <w:cs/>
          <w:lang w:eastAsia="th-TH"/>
        </w:rPr>
        <w:lastRenderedPageBreak/>
        <w:t>เงิน</w:t>
      </w:r>
      <w:r w:rsidRPr="008D117E">
        <w:rPr>
          <w:rFonts w:ascii="Angsana New" w:hAnsi="Angsana New" w:hint="cs"/>
          <w:b/>
          <w:bCs/>
          <w:i/>
          <w:iCs/>
          <w:snapToGrid w:val="0"/>
          <w:color w:val="000000" w:themeColor="text1"/>
          <w:sz w:val="30"/>
          <w:szCs w:val="30"/>
          <w:cs/>
          <w:lang w:eastAsia="th-TH"/>
        </w:rPr>
        <w:t>ลงทุนใน</w:t>
      </w:r>
      <w:r w:rsidRPr="008D117E"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  <w:cs/>
        </w:rPr>
        <w:t xml:space="preserve">บริษัท </w:t>
      </w:r>
      <w:r w:rsidR="00EA6327">
        <w:rPr>
          <w:rFonts w:ascii="Angsana New" w:hAnsi="Angsana New" w:hint="cs"/>
          <w:b/>
          <w:bCs/>
          <w:i/>
          <w:iCs/>
          <w:color w:val="000000" w:themeColor="text1"/>
          <w:sz w:val="30"/>
          <w:szCs w:val="30"/>
          <w:cs/>
        </w:rPr>
        <w:t>นอร์ท</w:t>
      </w:r>
      <w:r w:rsidRPr="008D117E"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  <w:cs/>
        </w:rPr>
        <w:t>เทิร์น บางกอกโมโนเรล จำกัด</w:t>
      </w:r>
      <w:r w:rsidRPr="008D117E">
        <w:rPr>
          <w:rFonts w:ascii="Angsana New" w:hAnsi="Angsana New" w:hint="cs"/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Pr="008D117E"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  <w:cs/>
        </w:rPr>
        <w:t xml:space="preserve">และบริษัท </w:t>
      </w:r>
      <w:r w:rsidR="00EA6327">
        <w:rPr>
          <w:rFonts w:ascii="Angsana New" w:hAnsi="Angsana New" w:hint="cs"/>
          <w:b/>
          <w:bCs/>
          <w:i/>
          <w:iCs/>
          <w:color w:val="000000" w:themeColor="text1"/>
          <w:sz w:val="30"/>
          <w:szCs w:val="30"/>
          <w:cs/>
        </w:rPr>
        <w:t>อีส</w:t>
      </w:r>
      <w:r w:rsidRPr="008D117E"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  <w:cs/>
        </w:rPr>
        <w:t>เทิร์น บางกอกโมโนเรล จำกัด</w:t>
      </w:r>
    </w:p>
    <w:p w14:paraId="015299CE" w14:textId="77777777" w:rsidR="00624AC7" w:rsidRPr="008D117E" w:rsidRDefault="00624AC7" w:rsidP="00624A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</w:p>
    <w:p w14:paraId="15615581" w14:textId="23CCC4AF" w:rsidR="001D08BC" w:rsidRPr="008D117E" w:rsidRDefault="008E6837" w:rsidP="008E6837">
      <w:pPr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/>
          <w:spacing w:val="-2"/>
          <w:sz w:val="30"/>
          <w:szCs w:val="30"/>
        </w:rPr>
        <w:t>31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/>
          <w:spacing w:val="-2"/>
          <w:sz w:val="30"/>
          <w:szCs w:val="30"/>
        </w:rPr>
        <w:t>2563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 บริษัทมีเงินลงทุนในบริษัท นอร์ทเทิร์น บางกอก โมโนเรล จำกัด (“</w:t>
      </w:r>
      <w:r w:rsidRPr="008D117E">
        <w:rPr>
          <w:rFonts w:ascii="Angsana New" w:hAnsi="Angsana New"/>
          <w:spacing w:val="-2"/>
          <w:sz w:val="30"/>
          <w:szCs w:val="30"/>
        </w:rPr>
        <w:t xml:space="preserve">NBM”) 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และบริษัท </w:t>
      </w:r>
      <w:r w:rsidR="008D6CB7" w:rsidRPr="008D117E">
        <w:rPr>
          <w:rFonts w:ascii="Angsana New" w:hAnsi="Angsana New"/>
          <w:spacing w:val="-2"/>
          <w:sz w:val="30"/>
          <w:szCs w:val="30"/>
        </w:rPr>
        <w:br/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อีสเทิร์น บางกอกโมโนเรล จำกัด </w:t>
      </w:r>
      <w:r w:rsidR="00326859">
        <w:rPr>
          <w:rFonts w:ascii="Angsana New" w:hAnsi="Angsana New"/>
          <w:spacing w:val="-2"/>
          <w:sz w:val="30"/>
          <w:szCs w:val="30"/>
        </w:rPr>
        <w:t xml:space="preserve">(“EBM”) 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เป็นจำนวนเงิน </w:t>
      </w:r>
      <w:r w:rsidR="00DB71A4" w:rsidRPr="00DB71A4">
        <w:rPr>
          <w:rFonts w:ascii="Angsana New" w:hAnsi="Angsana New"/>
          <w:spacing w:val="-2"/>
          <w:sz w:val="30"/>
          <w:szCs w:val="30"/>
        </w:rPr>
        <w:t>1</w:t>
      </w:r>
      <w:r w:rsidRPr="008D117E">
        <w:rPr>
          <w:rFonts w:ascii="Angsana New" w:hAnsi="Angsana New"/>
          <w:spacing w:val="-2"/>
          <w:sz w:val="30"/>
          <w:szCs w:val="30"/>
        </w:rPr>
        <w:t>,</w:t>
      </w:r>
      <w:r w:rsidR="00DB71A4" w:rsidRPr="00DB71A4">
        <w:rPr>
          <w:rFonts w:ascii="Angsana New" w:hAnsi="Angsana New"/>
          <w:spacing w:val="-2"/>
          <w:sz w:val="30"/>
          <w:szCs w:val="30"/>
        </w:rPr>
        <w:t>180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 ล้านบาท และ </w:t>
      </w:r>
      <w:r w:rsidR="00DB71A4" w:rsidRPr="00DB71A4">
        <w:rPr>
          <w:rFonts w:ascii="Angsana New" w:hAnsi="Angsana New"/>
          <w:spacing w:val="-2"/>
          <w:sz w:val="30"/>
          <w:szCs w:val="30"/>
        </w:rPr>
        <w:t>1</w:t>
      </w:r>
      <w:r w:rsidRPr="008D117E">
        <w:rPr>
          <w:rFonts w:ascii="Angsana New" w:hAnsi="Angsana New"/>
          <w:spacing w:val="-2"/>
          <w:sz w:val="30"/>
          <w:szCs w:val="30"/>
        </w:rPr>
        <w:t>,</w:t>
      </w:r>
      <w:r w:rsidR="00DB71A4" w:rsidRPr="00DB71A4">
        <w:rPr>
          <w:rFonts w:ascii="Angsana New" w:hAnsi="Angsana New"/>
          <w:spacing w:val="-2"/>
          <w:sz w:val="30"/>
          <w:szCs w:val="30"/>
        </w:rPr>
        <w:t>200</w:t>
      </w:r>
      <w:r w:rsidRPr="008D117E">
        <w:rPr>
          <w:rFonts w:ascii="Angsana New" w:hAnsi="Angsana New"/>
          <w:spacing w:val="-2"/>
          <w:sz w:val="30"/>
          <w:szCs w:val="30"/>
          <w:cs/>
        </w:rPr>
        <w:t xml:space="preserve"> ล้านบาท ตามลำดับ เพื่อร่วมดำเนินธุรกิจโครงการรถไฟฟ้าสายสีชมพู (ช่วงแคราย-มีนบุรี) และสายสีเหลือง (ช่วงลาดพร้าว-สำโรง) ตามลำดับ</w:t>
      </w:r>
    </w:p>
    <w:p w14:paraId="11D85806" w14:textId="77777777" w:rsidR="008E6837" w:rsidRPr="008D117E" w:rsidRDefault="008E6837" w:rsidP="008E6837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0A0AD24" w14:textId="5202CBFD" w:rsidR="001D08BC" w:rsidRPr="008D117E" w:rsidRDefault="008E6837" w:rsidP="009B5CFB">
      <w:pPr>
        <w:ind w:left="540"/>
        <w:jc w:val="thaiDistribute"/>
        <w:rPr>
          <w:rFonts w:ascii="Angsana New" w:hAnsi="Angsana New"/>
          <w:color w:val="000000" w:themeColor="text1"/>
          <w:spacing w:val="-2"/>
          <w:sz w:val="30"/>
          <w:szCs w:val="30"/>
        </w:rPr>
      </w:pP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 xml:space="preserve">ในปี </w:t>
      </w:r>
      <w:r w:rsidR="00DB71A4" w:rsidRPr="00DB71A4">
        <w:rPr>
          <w:rFonts w:ascii="Angsana New" w:hAnsi="Angsana New"/>
          <w:color w:val="000000" w:themeColor="text1"/>
          <w:spacing w:val="-2"/>
          <w:sz w:val="30"/>
          <w:szCs w:val="30"/>
        </w:rPr>
        <w:t>2563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 xml:space="preserve"> ฝ่ายบริหารได้มีการพิจารณาข้อเท็จจริงเพิ่มเติมของการมีอิทธิพลอย่างมีนัยสำคัญในบริษัทดังกล่าว </w:t>
      </w:r>
      <w:r w:rsidR="008D6CB7" w:rsidRPr="008D117E">
        <w:rPr>
          <w:rFonts w:ascii="Angsana New" w:hAnsi="Angsana New"/>
          <w:color w:val="000000" w:themeColor="text1"/>
          <w:spacing w:val="-2"/>
          <w:sz w:val="30"/>
          <w:szCs w:val="30"/>
        </w:rPr>
        <w:br/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 xml:space="preserve">โดยระบุว่าคณะกรรมการผู้ซึ่งเป็นตัวแทนของบริษัท ได้เข้าไปมีส่วนร่วมในการพิจารณาวาระสำคัญต่าง ๆ ในการประชุมคณะกรรมการของบริษัทดังกล่าว มีการแลกเปลี่ยนความรู้ด้านเทคนิค ประสบการณ์ ความเชี่ยวชาญทางด้านพลังงานให้แก่โครงการดังกล่าว รวมทั้งมีส่วนร่วมในการกำหนดนโยบายทางการเงิน </w:t>
      </w:r>
      <w:r w:rsidR="00DE190A">
        <w:rPr>
          <w:rFonts w:ascii="Angsana New" w:hAnsi="Angsana New" w:hint="cs"/>
          <w:color w:val="000000" w:themeColor="text1"/>
          <w:spacing w:val="-2"/>
          <w:sz w:val="30"/>
          <w:szCs w:val="30"/>
          <w:cs/>
        </w:rPr>
        <w:t>และตกลงจะ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 xml:space="preserve">ให้การสนับสนุนทางการเงินตามสัญญาเงินกู้ของโครงการ ดังนั้นฝ่ายบริหารจึงพิจารณาจัดประเภทเงินลงทุนใน 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NBM 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 xml:space="preserve">และ 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</w:rPr>
        <w:t xml:space="preserve">EBM </w:t>
      </w:r>
      <w:r w:rsidRPr="008D117E">
        <w:rPr>
          <w:rFonts w:ascii="Angsana New" w:hAnsi="Angsana New"/>
          <w:color w:val="000000" w:themeColor="text1"/>
          <w:spacing w:val="-2"/>
          <w:sz w:val="30"/>
          <w:szCs w:val="30"/>
          <w:cs/>
        </w:rPr>
        <w:t>ใหม่จากเงินลงทุนในกิจการอื่นเป็นเงินลงทุนในบริษัทร่วม</w:t>
      </w:r>
    </w:p>
    <w:p w14:paraId="7020470A" w14:textId="77777777" w:rsidR="008E6837" w:rsidRPr="008D117E" w:rsidRDefault="008E6837" w:rsidP="009B5CFB">
      <w:pPr>
        <w:ind w:left="540"/>
        <w:jc w:val="thaiDistribute"/>
        <w:rPr>
          <w:rFonts w:ascii="Angsana New" w:hAnsi="Angsana New"/>
          <w:color w:val="000000" w:themeColor="text1"/>
          <w:spacing w:val="-2"/>
          <w:sz w:val="30"/>
          <w:szCs w:val="30"/>
        </w:rPr>
      </w:pPr>
    </w:p>
    <w:p w14:paraId="48824102" w14:textId="77777777" w:rsidR="006E1880" w:rsidRPr="008D117E" w:rsidRDefault="006E1880" w:rsidP="009B5C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eastAsia="th-TH"/>
        </w:rPr>
      </w:pPr>
      <w:r w:rsidRPr="008D117E">
        <w:rPr>
          <w:rFonts w:ascii="Angsana New" w:hAnsi="Angsana New" w:hint="cs"/>
          <w:b/>
          <w:bCs/>
          <w:i/>
          <w:iCs/>
          <w:snapToGrid w:val="0"/>
          <w:sz w:val="30"/>
          <w:szCs w:val="30"/>
          <w:cs/>
          <w:lang w:eastAsia="th-TH"/>
        </w:rPr>
        <w:t>เงินลงทุนในโครงการดำเนินงานและบำรุงรักษาโครงการทางหลวงพิเศษระหว่างเมือง</w:t>
      </w:r>
    </w:p>
    <w:p w14:paraId="4804B82D" w14:textId="77777777" w:rsidR="006E1880" w:rsidRPr="008D117E" w:rsidRDefault="006E1880" w:rsidP="006E18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</w:p>
    <w:p w14:paraId="781A7701" w14:textId="52DA00F9" w:rsidR="006E1880" w:rsidRPr="008D117E" w:rsidRDefault="006E1880" w:rsidP="006E18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4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สิงหาคม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บริษัทและบริษัทในประเทศสามแห่งได้ร่วมจัดตั้งบริษัท บีจีเอสอาร์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6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จำกัด และ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br/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บริษัท</w:t>
      </w:r>
      <w:r w:rsidRPr="008D117E">
        <w:rPr>
          <w:rFonts w:ascii="Angsana New" w:hAnsi="Angsana New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บีจีเอสอาร์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81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จำกัด เพื่อร่วมลงทุนในโครงการดำเนินงานและบำรุงรักษาโครงการทางหลวงพิเศษระหว่างเมือง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สาย โดยบริษัทดังกล่าวมีทุนจดทะเบียน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000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ล้านบาท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100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ล้านหุ้น มีมูลค่าหุ้นที่ตราไว้หุ้นละ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10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>บาท)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และ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850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ล้านบาท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(แบ่งเป็นหุ้นสามัญจำนวน </w:t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85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 xml:space="preserve">ล้านหุ้น มีมูลค่าหุ้นที่ตราไว้หุ้นละ </w:t>
      </w:r>
      <w:r w:rsidRPr="008D117E">
        <w:rPr>
          <w:rFonts w:ascii="Angsana New" w:hAnsi="Angsana New"/>
          <w:i/>
          <w:iCs/>
          <w:snapToGrid w:val="0"/>
          <w:sz w:val="30"/>
          <w:szCs w:val="30"/>
          <w:lang w:eastAsia="th-TH"/>
        </w:rPr>
        <w:br/>
      </w:r>
      <w:r w:rsidR="00DB71A4" w:rsidRPr="00DB71A4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>10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i/>
          <w:iCs/>
          <w:snapToGrid w:val="0"/>
          <w:sz w:val="30"/>
          <w:szCs w:val="30"/>
          <w:cs/>
          <w:lang w:eastAsia="th-TH"/>
        </w:rPr>
        <w:t>บาท)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 ตามลำดับ บริษัทมีสัดส่วนการลงทุนในบริษัทดังกล่าวร้อยละ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10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ต่อมาเมื่อวันที่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11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สิงหาคม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บริษัทได้ชำระค่าหุ้นดังกล่าวเต็มจำนวนแล้วตามสัดส่วนการลงทุนเป็นจำนวนเงิน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100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ล้านบาท และ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85</w:t>
      </w:r>
      <w:r w:rsidRPr="008D117E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8D117E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ล้านบาท ตามลำดับ</w:t>
      </w:r>
    </w:p>
    <w:bookmarkEnd w:id="14"/>
    <w:p w14:paraId="4157B91A" w14:textId="77777777" w:rsidR="00F9609F" w:rsidRPr="008D117E" w:rsidRDefault="00F9609F" w:rsidP="006E18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</w:p>
    <w:p w14:paraId="7E41B6AF" w14:textId="77777777" w:rsidR="008E6A54" w:rsidRPr="008D117E" w:rsidRDefault="008E6A54" w:rsidP="008E6A54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8D117E">
        <w:rPr>
          <w:rFonts w:ascii="Angsana New" w:hAnsi="Angsana New" w:hint="cs"/>
          <w:b/>
          <w:bCs/>
          <w:sz w:val="30"/>
          <w:szCs w:val="30"/>
          <w:cs/>
          <w:lang w:val="th-TH"/>
        </w:rPr>
        <w:t>ที่ดินสำหรับโครงการพัฒนาในอนาคต</w:t>
      </w:r>
    </w:p>
    <w:p w14:paraId="3A0A4EDC" w14:textId="77777777" w:rsidR="008E6A54" w:rsidRPr="008D117E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735"/>
        </w:tabs>
        <w:ind w:left="540"/>
        <w:jc w:val="both"/>
        <w:rPr>
          <w:rFonts w:ascii="Angsana New" w:hAnsi="Angsana New"/>
          <w:sz w:val="30"/>
          <w:szCs w:val="30"/>
          <w:cs/>
        </w:rPr>
      </w:pPr>
    </w:p>
    <w:p w14:paraId="201650BF" w14:textId="77777777" w:rsidR="00D629FE" w:rsidRDefault="008E6A54" w:rsidP="00D629FE">
      <w:pPr>
        <w:pStyle w:val="PlainText"/>
        <w:ind w:left="540"/>
        <w:jc w:val="both"/>
        <w:rPr>
          <w:rFonts w:ascii="Angsana New" w:hAnsi="Angsana New"/>
          <w:sz w:val="30"/>
          <w:szCs w:val="30"/>
        </w:rPr>
      </w:pPr>
      <w:r w:rsidRPr="00D629FE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629FE">
        <w:rPr>
          <w:rFonts w:ascii="Angsana New" w:hAnsi="Angsana New" w:hint="cs"/>
          <w:sz w:val="30"/>
          <w:szCs w:val="30"/>
        </w:rPr>
        <w:t>31</w:t>
      </w:r>
      <w:r w:rsidRPr="00D629FE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DB71A4" w:rsidRPr="00D629FE">
        <w:rPr>
          <w:rFonts w:ascii="Angsana New" w:hAnsi="Angsana New" w:hint="cs"/>
          <w:sz w:val="30"/>
          <w:szCs w:val="30"/>
        </w:rPr>
        <w:t>256</w:t>
      </w:r>
      <w:r w:rsidR="00DB71A4" w:rsidRPr="00D629FE">
        <w:rPr>
          <w:rFonts w:ascii="Angsana New" w:hAnsi="Angsana New"/>
          <w:sz w:val="30"/>
          <w:szCs w:val="30"/>
        </w:rPr>
        <w:t>3</w:t>
      </w:r>
      <w:r w:rsidRPr="00D629FE">
        <w:rPr>
          <w:rFonts w:ascii="Angsana New" w:hAnsi="Angsana New" w:hint="cs"/>
          <w:sz w:val="30"/>
          <w:szCs w:val="30"/>
          <w:cs/>
        </w:rPr>
        <w:t xml:space="preserve"> กลุ่มบริษัทมีที่ดินสำหรับโครงการพัฒนาในอนาคต</w:t>
      </w:r>
      <w:r w:rsidR="007A3620" w:rsidRPr="00D629FE">
        <w:rPr>
          <w:rFonts w:ascii="Angsana New" w:hAnsi="Angsana New" w:hint="cs"/>
          <w:sz w:val="30"/>
          <w:szCs w:val="30"/>
        </w:rPr>
        <w:t xml:space="preserve"> </w:t>
      </w:r>
      <w:r w:rsidRPr="00D629FE">
        <w:rPr>
          <w:rFonts w:ascii="Angsana New" w:hAnsi="Angsana New" w:hint="cs"/>
          <w:sz w:val="30"/>
          <w:szCs w:val="30"/>
          <w:cs/>
        </w:rPr>
        <w:t>ซึ่งประกอบด้วยที่ดินจำนวนป</w:t>
      </w:r>
      <w:r w:rsidRPr="00D629FE">
        <w:rPr>
          <w:rFonts w:ascii="Angsana New" w:hAnsi="Angsana New" w:hint="cs"/>
          <w:spacing w:val="-20"/>
          <w:sz w:val="30"/>
          <w:szCs w:val="30"/>
          <w:cs/>
        </w:rPr>
        <w:t>ระมาณ</w:t>
      </w:r>
      <w:r w:rsidRPr="008D117E">
        <w:rPr>
          <w:rFonts w:ascii="Angsana New" w:hAnsi="Angsana New" w:hint="cs"/>
          <w:sz w:val="30"/>
          <w:szCs w:val="30"/>
          <w:cs/>
        </w:rPr>
        <w:t xml:space="preserve"> </w:t>
      </w:r>
    </w:p>
    <w:p w14:paraId="3180225C" w14:textId="13247AFE" w:rsidR="00D00A18" w:rsidRPr="008D117E" w:rsidRDefault="00DB71A4" w:rsidP="00215212">
      <w:pPr>
        <w:pStyle w:val="PlainText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B71A4">
        <w:rPr>
          <w:rFonts w:ascii="Angsana New" w:hAnsi="Angsana New" w:hint="cs"/>
          <w:sz w:val="30"/>
          <w:szCs w:val="30"/>
        </w:rPr>
        <w:t>317</w:t>
      </w:r>
      <w:r w:rsidR="008E6A54" w:rsidRPr="008D117E">
        <w:rPr>
          <w:rFonts w:ascii="Angsana New" w:hAnsi="Angsana New" w:hint="cs"/>
          <w:sz w:val="30"/>
          <w:szCs w:val="30"/>
        </w:rPr>
        <w:t xml:space="preserve"> </w:t>
      </w:r>
      <w:r w:rsidR="008E6A54" w:rsidRPr="008D117E">
        <w:rPr>
          <w:rFonts w:ascii="Angsana New" w:hAnsi="Angsana New" w:hint="cs"/>
          <w:sz w:val="30"/>
          <w:szCs w:val="30"/>
          <w:cs/>
        </w:rPr>
        <w:t xml:space="preserve">ไร่ ตั้งอยู่ในจังหวัดปทุมธานี ที่ดินจำนวนประมาณ </w:t>
      </w:r>
      <w:r w:rsidRPr="00DB71A4">
        <w:rPr>
          <w:rFonts w:ascii="Angsana New" w:hAnsi="Angsana New" w:hint="cs"/>
          <w:sz w:val="30"/>
          <w:szCs w:val="30"/>
        </w:rPr>
        <w:t>19</w:t>
      </w:r>
      <w:r w:rsidR="008E6A54" w:rsidRPr="008D117E">
        <w:rPr>
          <w:rFonts w:ascii="Angsana New" w:hAnsi="Angsana New" w:hint="cs"/>
          <w:sz w:val="30"/>
          <w:szCs w:val="30"/>
        </w:rPr>
        <w:t xml:space="preserve"> </w:t>
      </w:r>
      <w:r w:rsidR="008E6A54" w:rsidRPr="008D117E">
        <w:rPr>
          <w:rFonts w:ascii="Angsana New" w:hAnsi="Angsana New" w:hint="cs"/>
          <w:sz w:val="30"/>
          <w:szCs w:val="30"/>
          <w:cs/>
        </w:rPr>
        <w:t>ไร่ ตั้งอยู่ในจังหวัดนครศรีธรรมราช</w:t>
      </w:r>
      <w:r w:rsidR="00DA1C44" w:rsidRPr="008D117E">
        <w:rPr>
          <w:rFonts w:ascii="Angsana New" w:hAnsi="Angsana New" w:hint="cs"/>
          <w:sz w:val="30"/>
          <w:szCs w:val="30"/>
        </w:rPr>
        <w:t xml:space="preserve"> </w:t>
      </w:r>
      <w:r w:rsidR="008E6A54" w:rsidRPr="008D117E">
        <w:rPr>
          <w:rFonts w:ascii="Angsana New" w:hAnsi="Angsana New" w:hint="cs"/>
          <w:sz w:val="30"/>
          <w:szCs w:val="30"/>
          <w:cs/>
        </w:rPr>
        <w:t xml:space="preserve">ที่ดินจำนวนประมาณ </w:t>
      </w:r>
      <w:r w:rsidRPr="00DB71A4">
        <w:rPr>
          <w:rFonts w:ascii="Angsana New" w:hAnsi="Angsana New" w:hint="cs"/>
          <w:sz w:val="30"/>
          <w:szCs w:val="30"/>
        </w:rPr>
        <w:t>52</w:t>
      </w:r>
      <w:r w:rsidR="008E6A54" w:rsidRPr="008D117E">
        <w:rPr>
          <w:rFonts w:ascii="Angsana New" w:hAnsi="Angsana New" w:hint="cs"/>
          <w:sz w:val="30"/>
          <w:szCs w:val="30"/>
          <w:cs/>
        </w:rPr>
        <w:t xml:space="preserve"> ไร่ ตั้งอยู่ในจังหวัดเพชรบุรี </w:t>
      </w:r>
      <w:r w:rsidR="008E300E" w:rsidRPr="008D117E">
        <w:rPr>
          <w:rFonts w:ascii="Angsana New" w:hAnsi="Angsana New" w:hint="cs"/>
          <w:sz w:val="30"/>
          <w:szCs w:val="30"/>
          <w:cs/>
        </w:rPr>
        <w:t xml:space="preserve">ซึ่งกลุ่มบริษัทอยู่ระหว่างการพิจารณากำหนดแผนพัฒนาแต่ยังไม่แล้วเสร็จ </w:t>
      </w:r>
      <w:r w:rsidR="00DA1C44" w:rsidRPr="008D117E">
        <w:rPr>
          <w:rFonts w:ascii="Angsana New" w:hAnsi="Angsana New" w:hint="cs"/>
          <w:sz w:val="30"/>
          <w:szCs w:val="30"/>
          <w:cs/>
        </w:rPr>
        <w:t>และที่ดินจำนวน</w:t>
      </w:r>
      <w:r w:rsidR="00854474" w:rsidRPr="008D117E">
        <w:rPr>
          <w:rFonts w:ascii="Angsana New" w:hAnsi="Angsana New" w:hint="cs"/>
          <w:sz w:val="30"/>
          <w:szCs w:val="30"/>
        </w:rPr>
        <w:t xml:space="preserve"> </w:t>
      </w:r>
      <w:r w:rsidRPr="00DB71A4">
        <w:rPr>
          <w:rFonts w:ascii="Angsana New" w:hAnsi="Angsana New"/>
          <w:sz w:val="30"/>
          <w:szCs w:val="30"/>
        </w:rPr>
        <w:t>175</w:t>
      </w:r>
      <w:r w:rsidR="00DA1C44" w:rsidRPr="008D117E">
        <w:rPr>
          <w:rFonts w:ascii="Angsana New" w:hAnsi="Angsana New" w:hint="cs"/>
          <w:sz w:val="30"/>
          <w:szCs w:val="30"/>
        </w:rPr>
        <w:t xml:space="preserve"> </w:t>
      </w:r>
      <w:r w:rsidR="00DA1C44" w:rsidRPr="008D117E">
        <w:rPr>
          <w:rFonts w:ascii="Angsana New" w:hAnsi="Angsana New" w:hint="cs"/>
          <w:sz w:val="30"/>
          <w:szCs w:val="30"/>
          <w:cs/>
        </w:rPr>
        <w:t>ไร่ ตั้งอยู่ในจังหวัดราชบุรี</w:t>
      </w:r>
      <w:r w:rsidR="008E300E" w:rsidRPr="008D117E">
        <w:rPr>
          <w:rFonts w:ascii="Angsana New" w:hAnsi="Angsana New" w:hint="cs"/>
          <w:sz w:val="30"/>
          <w:szCs w:val="30"/>
          <w:cs/>
        </w:rPr>
        <w:t xml:space="preserve"> ซึ่งมีไว้เพื่อให้เช่าสำหรับโครงการโรงไฟฟ้าหินกอง </w:t>
      </w:r>
      <w:r w:rsidR="00755CD4">
        <w:rPr>
          <w:rFonts w:ascii="Angsana New" w:hAnsi="Angsana New" w:hint="cs"/>
          <w:sz w:val="30"/>
          <w:szCs w:val="30"/>
          <w:cs/>
        </w:rPr>
        <w:t>โดย</w:t>
      </w:r>
      <w:r w:rsidR="008E300E" w:rsidRPr="008D117E">
        <w:rPr>
          <w:rFonts w:ascii="Angsana New" w:hAnsi="Angsana New" w:hint="cs"/>
          <w:sz w:val="30"/>
          <w:szCs w:val="30"/>
          <w:cs/>
        </w:rPr>
        <w:t xml:space="preserve">จะมีผลบังคับใช้ในปี </w:t>
      </w:r>
      <w:r w:rsidRPr="00DB71A4">
        <w:rPr>
          <w:rFonts w:ascii="Angsana New" w:hAnsi="Angsana New"/>
          <w:sz w:val="30"/>
          <w:szCs w:val="30"/>
        </w:rPr>
        <w:t>2564</w:t>
      </w:r>
      <w:r w:rsidR="00DA1C44" w:rsidRPr="008D117E">
        <w:rPr>
          <w:rFonts w:ascii="Angsana New" w:hAnsi="Angsana New" w:hint="cs"/>
          <w:sz w:val="30"/>
          <w:szCs w:val="30"/>
          <w:cs/>
        </w:rPr>
        <w:t xml:space="preserve"> </w:t>
      </w:r>
      <w:r w:rsidR="00755CD4">
        <w:rPr>
          <w:rFonts w:ascii="Angsana New" w:hAnsi="Angsana New" w:hint="cs"/>
          <w:sz w:val="30"/>
          <w:szCs w:val="30"/>
          <w:cs/>
        </w:rPr>
        <w:t>ทั้งนี้ ที่ดินทั้งหมดดังกล่าว</w:t>
      </w:r>
      <w:r w:rsidR="008E6A54" w:rsidRPr="008D117E">
        <w:rPr>
          <w:rFonts w:ascii="Angsana New" w:hAnsi="Angsana New" w:hint="cs"/>
          <w:sz w:val="30"/>
          <w:szCs w:val="30"/>
          <w:cs/>
        </w:rPr>
        <w:t>มีมูลค่าตามบัญชีสุทธิ</w:t>
      </w:r>
      <w:r w:rsidR="00854474" w:rsidRPr="008D117E">
        <w:rPr>
          <w:rFonts w:ascii="Angsana New" w:hAnsi="Angsana New" w:hint="cs"/>
          <w:sz w:val="30"/>
          <w:szCs w:val="30"/>
          <w:cs/>
        </w:rPr>
        <w:t>รวม</w:t>
      </w:r>
      <w:r w:rsidR="008E6A54" w:rsidRPr="008D117E">
        <w:rPr>
          <w:rFonts w:ascii="Angsana New" w:hAnsi="Angsana New" w:hint="cs"/>
          <w:sz w:val="30"/>
          <w:szCs w:val="30"/>
          <w:cs/>
        </w:rPr>
        <w:t xml:space="preserve">เป็นจำนวน </w:t>
      </w:r>
      <w:r w:rsidRPr="00DB71A4">
        <w:rPr>
          <w:rFonts w:ascii="Angsana New" w:hAnsi="Angsana New" w:hint="cs"/>
          <w:sz w:val="30"/>
          <w:szCs w:val="30"/>
        </w:rPr>
        <w:t>3</w:t>
      </w:r>
      <w:r w:rsidRPr="00DB71A4">
        <w:rPr>
          <w:rFonts w:ascii="Angsana New" w:hAnsi="Angsana New"/>
          <w:sz w:val="30"/>
          <w:szCs w:val="30"/>
        </w:rPr>
        <w:t>80</w:t>
      </w:r>
      <w:r w:rsidR="006A72CA" w:rsidRPr="008D117E">
        <w:rPr>
          <w:rFonts w:ascii="Angsana New" w:hAnsi="Angsana New"/>
          <w:sz w:val="30"/>
          <w:szCs w:val="30"/>
        </w:rPr>
        <w:t>.</w:t>
      </w:r>
      <w:r w:rsidRPr="00DB71A4">
        <w:rPr>
          <w:rFonts w:ascii="Angsana New" w:hAnsi="Angsana New"/>
          <w:sz w:val="30"/>
          <w:szCs w:val="30"/>
        </w:rPr>
        <w:t>4</w:t>
      </w:r>
      <w:r w:rsidRPr="00DB71A4">
        <w:rPr>
          <w:rFonts w:ascii="Angsana New" w:hAnsi="Angsana New" w:hint="cs"/>
          <w:sz w:val="30"/>
          <w:szCs w:val="30"/>
        </w:rPr>
        <w:t>5</w:t>
      </w:r>
      <w:r w:rsidR="008E6A54" w:rsidRPr="008D117E">
        <w:rPr>
          <w:rFonts w:ascii="Angsana New" w:hAnsi="Angsana New" w:hint="cs"/>
          <w:sz w:val="30"/>
          <w:szCs w:val="30"/>
          <w:cs/>
        </w:rPr>
        <w:t xml:space="preserve"> ล้านบาท </w:t>
      </w:r>
      <w:r w:rsidR="00854474" w:rsidRPr="008D117E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755CD4">
        <w:rPr>
          <w:rFonts w:ascii="Angsana New" w:hAnsi="Angsana New"/>
          <w:sz w:val="30"/>
          <w:szCs w:val="30"/>
          <w:cs/>
        </w:rPr>
        <w:br/>
      </w:r>
      <w:r w:rsidRPr="00DB71A4">
        <w:rPr>
          <w:rFonts w:ascii="Angsana New" w:hAnsi="Angsana New" w:hint="cs"/>
          <w:sz w:val="30"/>
          <w:szCs w:val="30"/>
        </w:rPr>
        <w:t>31</w:t>
      </w:r>
      <w:r w:rsidR="00854474" w:rsidRPr="008D117E">
        <w:rPr>
          <w:rFonts w:ascii="Angsana New" w:hAnsi="Angsana New" w:hint="cs"/>
          <w:sz w:val="30"/>
          <w:szCs w:val="30"/>
        </w:rPr>
        <w:t xml:space="preserve"> </w:t>
      </w:r>
      <w:r w:rsidR="00854474" w:rsidRPr="008D117E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Pr="00DB71A4">
        <w:rPr>
          <w:rFonts w:ascii="Angsana New" w:hAnsi="Angsana New" w:hint="cs"/>
          <w:sz w:val="30"/>
          <w:szCs w:val="30"/>
        </w:rPr>
        <w:t>256</w:t>
      </w:r>
      <w:r w:rsidRPr="00DB71A4">
        <w:rPr>
          <w:rFonts w:ascii="Angsana New" w:hAnsi="Angsana New"/>
          <w:sz w:val="30"/>
          <w:szCs w:val="30"/>
        </w:rPr>
        <w:t>3</w:t>
      </w:r>
      <w:r w:rsidR="00854474" w:rsidRPr="008D117E">
        <w:rPr>
          <w:rFonts w:ascii="Angsana New" w:hAnsi="Angsana New" w:hint="cs"/>
          <w:sz w:val="30"/>
          <w:szCs w:val="30"/>
        </w:rPr>
        <w:t xml:space="preserve"> </w:t>
      </w:r>
      <w:r w:rsidR="00854474" w:rsidRPr="008D117E">
        <w:rPr>
          <w:rFonts w:ascii="Angsana New" w:hAnsi="Angsana New" w:hint="cs"/>
          <w:sz w:val="30"/>
          <w:szCs w:val="30"/>
          <w:cs/>
        </w:rPr>
        <w:t>กลุ่มบริษัทได้มีการเปรียบเทียบราคาตลาด ซึ่งไม่พบว่ามูลค่า</w:t>
      </w:r>
      <w:r w:rsidR="00CF6304" w:rsidRPr="008D117E">
        <w:rPr>
          <w:rFonts w:ascii="Angsana New" w:hAnsi="Angsana New" w:hint="cs"/>
          <w:sz w:val="30"/>
          <w:szCs w:val="30"/>
          <w:cs/>
        </w:rPr>
        <w:t>ตามบัญชีของที่ดินดังกล่าวสูงกว่า</w:t>
      </w:r>
      <w:r w:rsidR="00D66F10">
        <w:rPr>
          <w:rFonts w:ascii="Angsana New" w:hAnsi="Angsana New"/>
          <w:sz w:val="30"/>
          <w:szCs w:val="30"/>
        </w:rPr>
        <w:br/>
      </w:r>
      <w:r w:rsidR="00CF6304" w:rsidRPr="008D117E">
        <w:rPr>
          <w:rFonts w:ascii="Angsana New" w:hAnsi="Angsana New" w:hint="cs"/>
          <w:sz w:val="30"/>
          <w:szCs w:val="30"/>
          <w:cs/>
        </w:rPr>
        <w:t>มูลค่าที่คาดว่าจะได้รับคืน</w:t>
      </w:r>
    </w:p>
    <w:p w14:paraId="1BB2EC41" w14:textId="77777777" w:rsidR="005A7618" w:rsidRPr="00D246FB" w:rsidRDefault="005A7618" w:rsidP="00861B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  <w:cs/>
        </w:rPr>
        <w:sectPr w:rsidR="005A7618" w:rsidRPr="00D246FB" w:rsidSect="00696AD7">
          <w:pgSz w:w="11907" w:h="16840" w:code="9"/>
          <w:pgMar w:top="1152" w:right="1109" w:bottom="1152" w:left="1170" w:header="720" w:footer="720" w:gutter="0"/>
          <w:cols w:space="708"/>
          <w:docGrid w:linePitch="360"/>
        </w:sectPr>
      </w:pPr>
    </w:p>
    <w:p w14:paraId="3A1E425F" w14:textId="77777777" w:rsidR="001E3E54" w:rsidRPr="00D246FB" w:rsidRDefault="00BB4E92" w:rsidP="001E3E54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ที่ดิน อาคารและอุปกร</w:t>
      </w:r>
      <w:r w:rsidR="001E3E54"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ณ์</w:t>
      </w:r>
    </w:p>
    <w:p w14:paraId="35E4F84D" w14:textId="77777777" w:rsidR="001E3E54" w:rsidRPr="004919DD" w:rsidRDefault="001E3E54" w:rsidP="001E3E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16"/>
          <w:szCs w:val="16"/>
          <w:cs/>
          <w:lang w:val="th-TH"/>
        </w:rPr>
      </w:pPr>
    </w:p>
    <w:p w14:paraId="2C1667E2" w14:textId="77777777" w:rsidR="007664B1" w:rsidRPr="00D246FB" w:rsidRDefault="007664B1" w:rsidP="00F51C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18"/>
        <w:jc w:val="thaiDistribute"/>
        <w:rPr>
          <w:rFonts w:ascii="Angsana New" w:hAnsi="Angsana New"/>
          <w:sz w:val="4"/>
          <w:szCs w:val="4"/>
        </w:rPr>
      </w:pPr>
    </w:p>
    <w:tbl>
      <w:tblPr>
        <w:tblW w:w="1441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420"/>
        <w:gridCol w:w="1081"/>
        <w:gridCol w:w="270"/>
        <w:gridCol w:w="1349"/>
        <w:gridCol w:w="270"/>
        <w:gridCol w:w="1710"/>
        <w:gridCol w:w="236"/>
        <w:gridCol w:w="7"/>
        <w:gridCol w:w="1536"/>
        <w:gridCol w:w="276"/>
        <w:gridCol w:w="1185"/>
        <w:gridCol w:w="275"/>
        <w:gridCol w:w="1263"/>
        <w:gridCol w:w="271"/>
        <w:gridCol w:w="1269"/>
      </w:tblGrid>
      <w:tr w:rsidR="008E6A54" w:rsidRPr="004919DD" w14:paraId="67EA4C45" w14:textId="77777777" w:rsidTr="002F413A">
        <w:trPr>
          <w:trHeight w:hRule="exact" w:val="340"/>
          <w:tblHeader/>
        </w:trPr>
        <w:tc>
          <w:tcPr>
            <w:tcW w:w="14418" w:type="dxa"/>
            <w:gridSpan w:val="15"/>
          </w:tcPr>
          <w:p w14:paraId="729C0EA2" w14:textId="77777777" w:rsidR="008E6A54" w:rsidRPr="004919DD" w:rsidRDefault="008E6A54" w:rsidP="00AB75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844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งบการเงินรวม</w:t>
            </w:r>
          </w:p>
        </w:tc>
      </w:tr>
      <w:tr w:rsidR="00D00A18" w:rsidRPr="004919DD" w14:paraId="31749EBE" w14:textId="77777777" w:rsidTr="002F413A">
        <w:trPr>
          <w:trHeight w:hRule="exact" w:val="340"/>
          <w:tblHeader/>
        </w:trPr>
        <w:tc>
          <w:tcPr>
            <w:tcW w:w="3420" w:type="dxa"/>
            <w:vAlign w:val="center"/>
          </w:tcPr>
          <w:p w14:paraId="1D197AF4" w14:textId="77777777" w:rsidR="00D00A18" w:rsidRPr="004919DD" w:rsidRDefault="00D00A18" w:rsidP="00D00A18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81" w:type="dxa"/>
            <w:vAlign w:val="center"/>
          </w:tcPr>
          <w:p w14:paraId="758EA792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0" w:type="dxa"/>
            <w:vAlign w:val="center"/>
          </w:tcPr>
          <w:p w14:paraId="7CBF906F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C14F107" w14:textId="0CED4691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0" w:type="dxa"/>
            <w:vAlign w:val="center"/>
          </w:tcPr>
          <w:p w14:paraId="2A6F7961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11903DEE" w14:textId="41CF441B" w:rsidR="00D00A18" w:rsidRPr="004919DD" w:rsidRDefault="004919DD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โรงไฟฟ้า ระบบ</w:t>
            </w:r>
          </w:p>
        </w:tc>
        <w:tc>
          <w:tcPr>
            <w:tcW w:w="236" w:type="dxa"/>
            <w:vAlign w:val="center"/>
          </w:tcPr>
          <w:p w14:paraId="65A49612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761E1CBC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6" w:type="dxa"/>
            <w:vAlign w:val="center"/>
          </w:tcPr>
          <w:p w14:paraId="7C413D39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6DD6A752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5" w:type="dxa"/>
            <w:vAlign w:val="center"/>
          </w:tcPr>
          <w:p w14:paraId="5EDDD91E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7FDF3620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 w:hanging="2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สินทรัพย์</w:t>
            </w:r>
          </w:p>
        </w:tc>
        <w:tc>
          <w:tcPr>
            <w:tcW w:w="271" w:type="dxa"/>
            <w:vAlign w:val="center"/>
          </w:tcPr>
          <w:p w14:paraId="312C6ED9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10A5532D" w14:textId="77777777" w:rsidR="00D00A18" w:rsidRPr="004919DD" w:rsidRDefault="00D00A18" w:rsidP="00D00A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</w:tr>
      <w:tr w:rsidR="002F413A" w:rsidRPr="004919DD" w14:paraId="055E631D" w14:textId="77777777" w:rsidTr="002F413A">
        <w:trPr>
          <w:trHeight w:hRule="exact" w:val="340"/>
          <w:tblHeader/>
        </w:trPr>
        <w:tc>
          <w:tcPr>
            <w:tcW w:w="3420" w:type="dxa"/>
            <w:vAlign w:val="center"/>
          </w:tcPr>
          <w:p w14:paraId="61FABE1B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81" w:type="dxa"/>
            <w:vAlign w:val="center"/>
          </w:tcPr>
          <w:p w14:paraId="6B5BFEE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0" w:type="dxa"/>
            <w:vAlign w:val="center"/>
          </w:tcPr>
          <w:p w14:paraId="434ECFB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41846E2F" w14:textId="0A75EC11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อาคาร</w:t>
            </w:r>
          </w:p>
        </w:tc>
        <w:tc>
          <w:tcPr>
            <w:tcW w:w="270" w:type="dxa"/>
            <w:vAlign w:val="center"/>
          </w:tcPr>
          <w:p w14:paraId="1083E9D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2FAE1AF2" w14:textId="3114ECA2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ส่งพลังงานไฟฟ้าและ</w:t>
            </w:r>
          </w:p>
        </w:tc>
        <w:tc>
          <w:tcPr>
            <w:tcW w:w="236" w:type="dxa"/>
            <w:vAlign w:val="center"/>
          </w:tcPr>
          <w:p w14:paraId="454C80D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22F7AA8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เครื่องตกแต่ง ติดตั้ง</w:t>
            </w:r>
          </w:p>
        </w:tc>
        <w:tc>
          <w:tcPr>
            <w:tcW w:w="276" w:type="dxa"/>
            <w:vAlign w:val="center"/>
          </w:tcPr>
          <w:p w14:paraId="1255982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78BB7A0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5" w:type="dxa"/>
            <w:vAlign w:val="center"/>
          </w:tcPr>
          <w:p w14:paraId="4B44E7D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2D7EC44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 w:hanging="2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ระหว่าง</w:t>
            </w:r>
          </w:p>
        </w:tc>
        <w:tc>
          <w:tcPr>
            <w:tcW w:w="271" w:type="dxa"/>
            <w:vAlign w:val="center"/>
          </w:tcPr>
          <w:p w14:paraId="733D835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19E51B8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</w:tr>
      <w:tr w:rsidR="002F413A" w:rsidRPr="004919DD" w14:paraId="61B09E07" w14:textId="77777777" w:rsidTr="002F413A">
        <w:trPr>
          <w:trHeight w:hRule="exact" w:val="340"/>
          <w:tblHeader/>
        </w:trPr>
        <w:tc>
          <w:tcPr>
            <w:tcW w:w="3420" w:type="dxa"/>
            <w:vAlign w:val="center"/>
          </w:tcPr>
          <w:p w14:paraId="110D0B2E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81" w:type="dxa"/>
            <w:vAlign w:val="center"/>
          </w:tcPr>
          <w:p w14:paraId="3C72ADA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0" w:type="dxa"/>
            <w:vAlign w:val="center"/>
          </w:tcPr>
          <w:p w14:paraId="167D375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CBFC8C2" w14:textId="68EDFC19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สิ่งปลูกสร้าง</w:t>
            </w:r>
            <w:r>
              <w:rPr>
                <w:rFonts w:ascii="Angsana New" w:hAnsi="Angsana New" w:hint="cs"/>
                <w:sz w:val="25"/>
                <w:szCs w:val="25"/>
                <w:cs/>
              </w:rPr>
              <w:t>และ</w:t>
            </w:r>
          </w:p>
        </w:tc>
        <w:tc>
          <w:tcPr>
            <w:tcW w:w="270" w:type="dxa"/>
            <w:vAlign w:val="center"/>
          </w:tcPr>
          <w:p w14:paraId="4485AC5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57326F95" w14:textId="197A5DD0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เครื่องมือเครื่องใช้ใน</w:t>
            </w:r>
          </w:p>
        </w:tc>
        <w:tc>
          <w:tcPr>
            <w:tcW w:w="236" w:type="dxa"/>
            <w:vAlign w:val="center"/>
          </w:tcPr>
          <w:p w14:paraId="44EF946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361BFA4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และเครื่องใช้</w:t>
            </w:r>
          </w:p>
        </w:tc>
        <w:tc>
          <w:tcPr>
            <w:tcW w:w="276" w:type="dxa"/>
            <w:vAlign w:val="center"/>
          </w:tcPr>
          <w:p w14:paraId="6A5D094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0E39A4F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275" w:type="dxa"/>
            <w:vAlign w:val="center"/>
          </w:tcPr>
          <w:p w14:paraId="547A45B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71D22B5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 w:hanging="2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การก่อสร้าง</w:t>
            </w:r>
          </w:p>
        </w:tc>
        <w:tc>
          <w:tcPr>
            <w:tcW w:w="271" w:type="dxa"/>
            <w:vAlign w:val="center"/>
          </w:tcPr>
          <w:p w14:paraId="26D6887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0F3E3CD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</w:p>
        </w:tc>
      </w:tr>
      <w:tr w:rsidR="002F413A" w:rsidRPr="004919DD" w14:paraId="594073D7" w14:textId="77777777" w:rsidTr="002F413A">
        <w:trPr>
          <w:trHeight w:hRule="exact" w:val="340"/>
          <w:tblHeader/>
        </w:trPr>
        <w:tc>
          <w:tcPr>
            <w:tcW w:w="3420" w:type="dxa"/>
            <w:vAlign w:val="center"/>
          </w:tcPr>
          <w:p w14:paraId="4FAB6CE6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081" w:type="dxa"/>
            <w:vAlign w:val="center"/>
          </w:tcPr>
          <w:p w14:paraId="7E7DA52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ที่ดิน</w:t>
            </w:r>
          </w:p>
        </w:tc>
        <w:tc>
          <w:tcPr>
            <w:tcW w:w="270" w:type="dxa"/>
            <w:vAlign w:val="center"/>
          </w:tcPr>
          <w:p w14:paraId="3535645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C584197" w14:textId="42117634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ส่วนปรับปรุงอาคาร</w:t>
            </w:r>
          </w:p>
        </w:tc>
        <w:tc>
          <w:tcPr>
            <w:tcW w:w="270" w:type="dxa"/>
            <w:vAlign w:val="center"/>
          </w:tcPr>
          <w:p w14:paraId="40D916B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63497B04" w14:textId="2ABB0A90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การผลิตและ</w:t>
            </w:r>
            <w:r>
              <w:rPr>
                <w:rFonts w:ascii="Angsana New" w:hAnsi="Angsana New" w:hint="cs"/>
                <w:sz w:val="25"/>
                <w:szCs w:val="25"/>
                <w:cs/>
              </w:rPr>
              <w:t>บำรุงรักษา</w:t>
            </w: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บำรุงรักษา</w:t>
            </w:r>
          </w:p>
        </w:tc>
        <w:tc>
          <w:tcPr>
            <w:tcW w:w="236" w:type="dxa"/>
            <w:vAlign w:val="center"/>
          </w:tcPr>
          <w:p w14:paraId="1501310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69C3AF7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สำนักงาน</w:t>
            </w:r>
          </w:p>
        </w:tc>
        <w:tc>
          <w:tcPr>
            <w:tcW w:w="276" w:type="dxa"/>
            <w:vAlign w:val="center"/>
          </w:tcPr>
          <w:p w14:paraId="132E553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7388370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ยานพาหนะ</w:t>
            </w:r>
          </w:p>
        </w:tc>
        <w:tc>
          <w:tcPr>
            <w:tcW w:w="275" w:type="dxa"/>
            <w:vAlign w:val="center"/>
          </w:tcPr>
          <w:p w14:paraId="4BB3369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3543450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 w:hanging="2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และติดตั้ง</w:t>
            </w:r>
          </w:p>
        </w:tc>
        <w:tc>
          <w:tcPr>
            <w:tcW w:w="271" w:type="dxa"/>
            <w:vAlign w:val="center"/>
          </w:tcPr>
          <w:p w14:paraId="70BB2FF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582D346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รวม</w:t>
            </w:r>
          </w:p>
        </w:tc>
      </w:tr>
      <w:tr w:rsidR="002F413A" w:rsidRPr="004919DD" w14:paraId="3FFECCE5" w14:textId="77777777" w:rsidTr="002F413A">
        <w:trPr>
          <w:trHeight w:hRule="exact" w:val="288"/>
          <w:tblHeader/>
        </w:trPr>
        <w:tc>
          <w:tcPr>
            <w:tcW w:w="3420" w:type="dxa"/>
            <w:vAlign w:val="center"/>
          </w:tcPr>
          <w:p w14:paraId="18A8D4D3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0998" w:type="dxa"/>
            <w:gridSpan w:val="14"/>
            <w:vAlign w:val="center"/>
          </w:tcPr>
          <w:p w14:paraId="1FF974B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08" w:right="-107"/>
              <w:jc w:val="center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i/>
                <w:iCs/>
                <w:sz w:val="25"/>
                <w:szCs w:val="25"/>
                <w:cs/>
              </w:rPr>
              <w:t>(พันบาท)</w:t>
            </w:r>
          </w:p>
        </w:tc>
      </w:tr>
      <w:tr w:rsidR="002F413A" w:rsidRPr="004919DD" w14:paraId="3F705E84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2D074D2D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b/>
                <w:bCs/>
                <w:i/>
                <w:iCs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i/>
                <w:iCs/>
                <w:sz w:val="25"/>
                <w:szCs w:val="25"/>
                <w:cs/>
              </w:rPr>
              <w:t>ราคาทุน</w:t>
            </w:r>
          </w:p>
        </w:tc>
        <w:tc>
          <w:tcPr>
            <w:tcW w:w="1081" w:type="dxa"/>
            <w:vAlign w:val="center"/>
          </w:tcPr>
          <w:p w14:paraId="0C2884F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20" w:lineRule="exact"/>
              <w:ind w:left="-108" w:right="-220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0982253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60D98F6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155E807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657405BD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36" w:type="dxa"/>
            <w:vAlign w:val="center"/>
          </w:tcPr>
          <w:p w14:paraId="2F0D04B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2179DCC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6" w:type="dxa"/>
            <w:vAlign w:val="center"/>
          </w:tcPr>
          <w:p w14:paraId="5B16CBE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1498429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5" w:type="dxa"/>
            <w:vAlign w:val="center"/>
          </w:tcPr>
          <w:p w14:paraId="303E879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69E5BB8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1" w:type="dxa"/>
            <w:vAlign w:val="center"/>
          </w:tcPr>
          <w:p w14:paraId="2D57D89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1E1C518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2F413A" w:rsidRPr="004919DD" w14:paraId="3ECA3FF3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54E6C9D0" w14:textId="6867FC06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25"/>
                <w:szCs w:val="25"/>
              </w:rPr>
              <w:t>2562</w:t>
            </w:r>
          </w:p>
        </w:tc>
        <w:tc>
          <w:tcPr>
            <w:tcW w:w="1081" w:type="dxa"/>
            <w:vAlign w:val="center"/>
          </w:tcPr>
          <w:p w14:paraId="34D924ED" w14:textId="5A259F36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307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959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513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549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680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855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590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704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006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269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083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ab/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38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796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3821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361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180</w:t>
            </w:r>
          </w:p>
        </w:tc>
        <w:tc>
          <w:tcPr>
            <w:tcW w:w="270" w:type="dxa"/>
            <w:vAlign w:val="center"/>
          </w:tcPr>
          <w:p w14:paraId="096A755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423300A" w14:textId="3DCCEAAA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503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715</w:t>
            </w:r>
          </w:p>
        </w:tc>
        <w:tc>
          <w:tcPr>
            <w:tcW w:w="270" w:type="dxa"/>
            <w:vAlign w:val="center"/>
          </w:tcPr>
          <w:p w14:paraId="64F6CF6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6B7F0E69" w14:textId="3D2D5583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663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025</w:t>
            </w:r>
          </w:p>
        </w:tc>
        <w:tc>
          <w:tcPr>
            <w:tcW w:w="236" w:type="dxa"/>
            <w:vAlign w:val="center"/>
          </w:tcPr>
          <w:p w14:paraId="0458BF3E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5BAD72FB" w14:textId="32540758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592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801</w:t>
            </w:r>
          </w:p>
        </w:tc>
        <w:tc>
          <w:tcPr>
            <w:tcW w:w="276" w:type="dxa"/>
            <w:vAlign w:val="center"/>
          </w:tcPr>
          <w:p w14:paraId="2820EFA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1295FBA3" w14:textId="24FC9AC3" w:rsidR="002F413A" w:rsidRPr="004919DD" w:rsidRDefault="00DB71A4" w:rsidP="002F413A">
            <w:pPr>
              <w:pStyle w:val="acctfourfigures"/>
              <w:tabs>
                <w:tab w:val="clear" w:pos="765"/>
                <w:tab w:val="decimal" w:pos="967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966</w:t>
            </w:r>
          </w:p>
        </w:tc>
        <w:tc>
          <w:tcPr>
            <w:tcW w:w="275" w:type="dxa"/>
            <w:vAlign w:val="center"/>
          </w:tcPr>
          <w:p w14:paraId="1EE35144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3" w:type="dxa"/>
            <w:vAlign w:val="center"/>
          </w:tcPr>
          <w:p w14:paraId="11B16843" w14:textId="58D56186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165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506</w:t>
            </w:r>
          </w:p>
        </w:tc>
        <w:tc>
          <w:tcPr>
            <w:tcW w:w="271" w:type="dxa"/>
            <w:vAlign w:val="center"/>
          </w:tcPr>
          <w:p w14:paraId="5DF97B8D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vAlign w:val="center"/>
          </w:tcPr>
          <w:p w14:paraId="4705A651" w14:textId="206E1A95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252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972</w:t>
            </w:r>
          </w:p>
        </w:tc>
      </w:tr>
      <w:tr w:rsidR="002F413A" w:rsidRPr="004919DD" w14:paraId="3C02A1AC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700434E7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</w:tc>
        <w:tc>
          <w:tcPr>
            <w:tcW w:w="1081" w:type="dxa"/>
            <w:vAlign w:val="center"/>
          </w:tcPr>
          <w:p w14:paraId="6C6E63C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61F6857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496AD450" w14:textId="7D5DA101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18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272</w:t>
            </w:r>
          </w:p>
        </w:tc>
        <w:tc>
          <w:tcPr>
            <w:tcW w:w="270" w:type="dxa"/>
            <w:vAlign w:val="center"/>
          </w:tcPr>
          <w:p w14:paraId="225FCFB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50B154DC" w14:textId="7A294D9E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369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291</w:t>
            </w:r>
          </w:p>
        </w:tc>
        <w:tc>
          <w:tcPr>
            <w:tcW w:w="236" w:type="dxa"/>
            <w:vAlign w:val="center"/>
          </w:tcPr>
          <w:p w14:paraId="3E11558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3A0B4BE6" w14:textId="40DEDC8F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096</w:t>
            </w:r>
          </w:p>
        </w:tc>
        <w:tc>
          <w:tcPr>
            <w:tcW w:w="276" w:type="dxa"/>
            <w:vAlign w:val="center"/>
          </w:tcPr>
          <w:p w14:paraId="5E6B9C4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61584FCC" w14:textId="5CC798A9" w:rsidR="002F413A" w:rsidRPr="004919DD" w:rsidRDefault="00DB71A4" w:rsidP="002F413A">
            <w:pPr>
              <w:pStyle w:val="acctfourfigures"/>
              <w:tabs>
                <w:tab w:val="clear" w:pos="765"/>
                <w:tab w:val="decimal" w:pos="967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40</w:t>
            </w:r>
          </w:p>
        </w:tc>
        <w:tc>
          <w:tcPr>
            <w:tcW w:w="275" w:type="dxa"/>
            <w:vAlign w:val="center"/>
          </w:tcPr>
          <w:p w14:paraId="13FA41C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02BAC5D1" w14:textId="72DF5403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131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166</w:t>
            </w:r>
          </w:p>
        </w:tc>
        <w:tc>
          <w:tcPr>
            <w:tcW w:w="271" w:type="dxa"/>
            <w:vAlign w:val="center"/>
          </w:tcPr>
          <w:p w14:paraId="524397D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06245CA4" w14:textId="1071FD7A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530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865</w:t>
            </w:r>
          </w:p>
        </w:tc>
      </w:tr>
      <w:tr w:rsidR="002F413A" w:rsidRPr="004919DD" w14:paraId="12A4F0FA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4C010FC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ได้มาจากการรวมธุรกิจ</w:t>
            </w:r>
          </w:p>
        </w:tc>
        <w:tc>
          <w:tcPr>
            <w:tcW w:w="1081" w:type="dxa"/>
            <w:vAlign w:val="center"/>
          </w:tcPr>
          <w:p w14:paraId="5FC6823B" w14:textId="2939366D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491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748</w:t>
            </w:r>
          </w:p>
        </w:tc>
        <w:tc>
          <w:tcPr>
            <w:tcW w:w="270" w:type="dxa"/>
            <w:vAlign w:val="center"/>
          </w:tcPr>
          <w:p w14:paraId="5D7EFBD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6B8FF185" w14:textId="2259392E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014</w:t>
            </w:r>
          </w:p>
        </w:tc>
        <w:tc>
          <w:tcPr>
            <w:tcW w:w="270" w:type="dxa"/>
            <w:vAlign w:val="center"/>
          </w:tcPr>
          <w:p w14:paraId="0C315EA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5D09C0ED" w14:textId="175EC8F3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111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458</w:t>
            </w:r>
          </w:p>
        </w:tc>
        <w:tc>
          <w:tcPr>
            <w:tcW w:w="236" w:type="dxa"/>
            <w:vAlign w:val="center"/>
          </w:tcPr>
          <w:p w14:paraId="5A3B392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2D0BC2EA" w14:textId="1DEFF4B2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72</w:t>
            </w:r>
          </w:p>
        </w:tc>
        <w:tc>
          <w:tcPr>
            <w:tcW w:w="276" w:type="dxa"/>
            <w:vAlign w:val="center"/>
          </w:tcPr>
          <w:p w14:paraId="3741649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62BE0AE4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2FB4B29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4233CB3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39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1" w:type="dxa"/>
            <w:vAlign w:val="center"/>
          </w:tcPr>
          <w:p w14:paraId="58086CC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5640E52E" w14:textId="2C788A83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605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292</w:t>
            </w:r>
          </w:p>
        </w:tc>
      </w:tr>
      <w:tr w:rsidR="002F413A" w:rsidRPr="004919DD" w14:paraId="34F622E1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5CBD6370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โอน</w:t>
            </w:r>
          </w:p>
        </w:tc>
        <w:tc>
          <w:tcPr>
            <w:tcW w:w="1081" w:type="dxa"/>
            <w:vAlign w:val="center"/>
          </w:tcPr>
          <w:p w14:paraId="689C9780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5A6D053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236D97D3" w14:textId="511A7204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871</w:t>
            </w:r>
          </w:p>
        </w:tc>
        <w:tc>
          <w:tcPr>
            <w:tcW w:w="270" w:type="dxa"/>
            <w:vAlign w:val="center"/>
          </w:tcPr>
          <w:p w14:paraId="3E663DC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735C3FF2" w14:textId="76A41BE3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876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087</w:t>
            </w:r>
          </w:p>
        </w:tc>
        <w:tc>
          <w:tcPr>
            <w:tcW w:w="236" w:type="dxa"/>
            <w:vAlign w:val="center"/>
          </w:tcPr>
          <w:p w14:paraId="350E2C8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7BCE7255" w14:textId="68C66270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248</w:t>
            </w:r>
          </w:p>
        </w:tc>
        <w:tc>
          <w:tcPr>
            <w:tcW w:w="276" w:type="dxa"/>
            <w:vAlign w:val="center"/>
          </w:tcPr>
          <w:p w14:paraId="3A05116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6F7A67D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45EDF2B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5484B057" w14:textId="3292FE9B" w:rsidR="002F413A" w:rsidRPr="004919DD" w:rsidRDefault="002F413A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878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206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1" w:type="dxa"/>
            <w:vAlign w:val="center"/>
          </w:tcPr>
          <w:p w14:paraId="016DE85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vAlign w:val="center"/>
          </w:tcPr>
          <w:p w14:paraId="70778A00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1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</w:tr>
      <w:tr w:rsidR="002F413A" w:rsidRPr="004919DD" w14:paraId="263AA8D9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61A4E0F0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โอนไปที่ดินสำหรับโครงการพัฒนาในอนาคต</w:t>
            </w:r>
          </w:p>
        </w:tc>
        <w:tc>
          <w:tcPr>
            <w:tcW w:w="1081" w:type="dxa"/>
            <w:vAlign w:val="center"/>
          </w:tcPr>
          <w:p w14:paraId="0D5630CE" w14:textId="5A8251FE" w:rsidR="002F413A" w:rsidRPr="004919DD" w:rsidRDefault="002F413A" w:rsidP="002F413A">
            <w:pPr>
              <w:pStyle w:val="acctfourfigures"/>
              <w:tabs>
                <w:tab w:val="clear" w:pos="765"/>
                <w:tab w:val="decimal" w:pos="88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61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880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3E9B0B9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D18F8B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2209B82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69E9A04E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15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36" w:type="dxa"/>
            <w:vAlign w:val="center"/>
          </w:tcPr>
          <w:p w14:paraId="42B7B3C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1C78417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35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6" w:type="dxa"/>
            <w:vAlign w:val="center"/>
          </w:tcPr>
          <w:p w14:paraId="4C74553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25F5D06F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624A07A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4D1500B0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39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1" w:type="dxa"/>
            <w:vAlign w:val="center"/>
          </w:tcPr>
          <w:p w14:paraId="39C84A69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vAlign w:val="center"/>
          </w:tcPr>
          <w:p w14:paraId="53DB7C41" w14:textId="4F92158B" w:rsidR="002F413A" w:rsidRPr="004919DD" w:rsidRDefault="002F413A" w:rsidP="002F413A">
            <w:pPr>
              <w:pStyle w:val="acctfourfigures"/>
              <w:tabs>
                <w:tab w:val="clear" w:pos="765"/>
                <w:tab w:val="decimal" w:pos="99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61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880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0DDF3AF9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336C6181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จำหน่าย</w:t>
            </w:r>
          </w:p>
        </w:tc>
        <w:tc>
          <w:tcPr>
            <w:tcW w:w="1081" w:type="dxa"/>
            <w:vAlign w:val="center"/>
          </w:tcPr>
          <w:p w14:paraId="5FE54F14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7B179B7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53B3FEF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3B4948B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05782992" w14:textId="2231AA7F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19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230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6DDF6E4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2F966206" w14:textId="05AE791B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14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116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6" w:type="dxa"/>
            <w:vAlign w:val="center"/>
          </w:tcPr>
          <w:p w14:paraId="373B5DE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7B8EBCC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2DEC6E1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6249305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39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1" w:type="dxa"/>
            <w:vAlign w:val="center"/>
          </w:tcPr>
          <w:p w14:paraId="2CCF6ED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2CDBF8A9" w14:textId="776656DF" w:rsidR="002F413A" w:rsidRPr="004919DD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33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346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0F750013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47E61230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ผลต่างจากการเปลี่ยนแปลง</w:t>
            </w:r>
          </w:p>
        </w:tc>
        <w:tc>
          <w:tcPr>
            <w:tcW w:w="1081" w:type="dxa"/>
            <w:vAlign w:val="center"/>
          </w:tcPr>
          <w:p w14:paraId="605489F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263D89F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21E3B72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20" w:lineRule="exact"/>
              <w:ind w:right="-156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37F54F5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58F2B5F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13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723AD4D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5604F4D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3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76" w:type="dxa"/>
            <w:vAlign w:val="center"/>
          </w:tcPr>
          <w:p w14:paraId="173255F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0119C25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5" w:type="dxa"/>
            <w:vAlign w:val="center"/>
          </w:tcPr>
          <w:p w14:paraId="5441985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737E0A6F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1" w:type="dxa"/>
            <w:vAlign w:val="center"/>
          </w:tcPr>
          <w:p w14:paraId="45633EE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0B712A6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</w:tr>
      <w:tr w:rsidR="002F413A" w:rsidRPr="004919DD" w14:paraId="65935422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16908B08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14:paraId="4232793D" w14:textId="54C85EDE" w:rsidR="002F413A" w:rsidRPr="004919DD" w:rsidRDefault="002F413A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15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642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0" w:type="dxa"/>
            <w:vAlign w:val="center"/>
          </w:tcPr>
          <w:p w14:paraId="2561F00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tcBorders>
              <w:bottom w:val="single" w:sz="4" w:space="0" w:color="auto"/>
            </w:tcBorders>
            <w:vAlign w:val="center"/>
          </w:tcPr>
          <w:p w14:paraId="39411DD8" w14:textId="4734499E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323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0" w:type="dxa"/>
            <w:vAlign w:val="center"/>
          </w:tcPr>
          <w:p w14:paraId="1222CC4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14:paraId="5C02727D" w14:textId="054C9D71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319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776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64EF0AF0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543" w:type="dxa"/>
            <w:gridSpan w:val="2"/>
            <w:tcBorders>
              <w:bottom w:val="single" w:sz="4" w:space="0" w:color="auto"/>
            </w:tcBorders>
            <w:vAlign w:val="center"/>
          </w:tcPr>
          <w:p w14:paraId="418377BF" w14:textId="398DAE5C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397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6" w:type="dxa"/>
            <w:vAlign w:val="center"/>
          </w:tcPr>
          <w:p w14:paraId="6B95BD1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vAlign w:val="center"/>
          </w:tcPr>
          <w:p w14:paraId="6A83177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4228AF8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vAlign w:val="center"/>
          </w:tcPr>
          <w:p w14:paraId="2DE208A9" w14:textId="01622B45" w:rsidR="002F413A" w:rsidRPr="004919DD" w:rsidRDefault="002F413A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149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383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1" w:type="dxa"/>
            <w:vAlign w:val="center"/>
          </w:tcPr>
          <w:p w14:paraId="53730D97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7FDD3DA8" w14:textId="01A138C1" w:rsidR="002F413A" w:rsidRPr="004919DD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497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 w:bidi="th-TH"/>
              </w:rPr>
              <w:t>521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)</w:t>
            </w:r>
          </w:p>
        </w:tc>
      </w:tr>
      <w:tr w:rsidR="002F413A" w:rsidRPr="004919DD" w14:paraId="442CB017" w14:textId="77777777" w:rsidTr="002F413A">
        <w:trPr>
          <w:trHeight w:hRule="exact" w:val="331"/>
        </w:trPr>
        <w:tc>
          <w:tcPr>
            <w:tcW w:w="3420" w:type="dxa"/>
            <w:vAlign w:val="center"/>
          </w:tcPr>
          <w:p w14:paraId="600F912A" w14:textId="7E6AAAFD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2562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และ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2563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vAlign w:val="center"/>
          </w:tcPr>
          <w:p w14:paraId="5040D8EA" w14:textId="2FABDE7A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722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185</w:t>
            </w:r>
          </w:p>
        </w:tc>
        <w:tc>
          <w:tcPr>
            <w:tcW w:w="270" w:type="dxa"/>
            <w:vAlign w:val="center"/>
          </w:tcPr>
          <w:p w14:paraId="62CE6EF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single" w:sz="4" w:space="0" w:color="auto"/>
            </w:tcBorders>
            <w:vAlign w:val="center"/>
          </w:tcPr>
          <w:p w14:paraId="24849B8E" w14:textId="3A4C7A2D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513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549</w:t>
            </w:r>
          </w:p>
        </w:tc>
        <w:tc>
          <w:tcPr>
            <w:tcW w:w="270" w:type="dxa"/>
            <w:vAlign w:val="center"/>
          </w:tcPr>
          <w:p w14:paraId="0E50608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center"/>
          </w:tcPr>
          <w:p w14:paraId="3C9472B0" w14:textId="293DEE3F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33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680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855</w:t>
            </w:r>
          </w:p>
        </w:tc>
        <w:tc>
          <w:tcPr>
            <w:tcW w:w="236" w:type="dxa"/>
            <w:vAlign w:val="center"/>
          </w:tcPr>
          <w:p w14:paraId="26009AA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543" w:type="dxa"/>
            <w:gridSpan w:val="2"/>
            <w:tcBorders>
              <w:top w:val="single" w:sz="4" w:space="0" w:color="auto"/>
            </w:tcBorders>
            <w:vAlign w:val="center"/>
          </w:tcPr>
          <w:p w14:paraId="00392ABF" w14:textId="1978E0CA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590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704</w:t>
            </w:r>
          </w:p>
        </w:tc>
        <w:tc>
          <w:tcPr>
            <w:tcW w:w="276" w:type="dxa"/>
            <w:vAlign w:val="center"/>
          </w:tcPr>
          <w:p w14:paraId="2C29987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center"/>
          </w:tcPr>
          <w:p w14:paraId="52CAADC0" w14:textId="1A7ACF55" w:rsidR="002F413A" w:rsidRPr="004919DD" w:rsidRDefault="00DB71A4" w:rsidP="002F413A">
            <w:pPr>
              <w:pStyle w:val="acctfourfigures"/>
              <w:tabs>
                <w:tab w:val="clear" w:pos="765"/>
                <w:tab w:val="decimal" w:pos="967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20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006</w:t>
            </w:r>
          </w:p>
        </w:tc>
        <w:tc>
          <w:tcPr>
            <w:tcW w:w="275" w:type="dxa"/>
            <w:vAlign w:val="center"/>
          </w:tcPr>
          <w:p w14:paraId="4478808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263" w:type="dxa"/>
            <w:tcBorders>
              <w:top w:val="single" w:sz="4" w:space="0" w:color="auto"/>
            </w:tcBorders>
            <w:vAlign w:val="center"/>
          </w:tcPr>
          <w:p w14:paraId="5DE7BCD1" w14:textId="37BF4325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269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083</w:t>
            </w:r>
          </w:p>
        </w:tc>
        <w:tc>
          <w:tcPr>
            <w:tcW w:w="271" w:type="dxa"/>
            <w:vAlign w:val="center"/>
          </w:tcPr>
          <w:p w14:paraId="1E438ED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tcBorders>
              <w:top w:val="single" w:sz="4" w:space="0" w:color="auto"/>
            </w:tcBorders>
            <w:vAlign w:val="center"/>
          </w:tcPr>
          <w:p w14:paraId="20CBC40B" w14:textId="23FF1577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38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796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382</w:t>
            </w:r>
          </w:p>
        </w:tc>
      </w:tr>
      <w:tr w:rsidR="002F413A" w:rsidRPr="00A71542" w14:paraId="05BE6D1B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016C30E2" w14:textId="77777777" w:rsidR="002F413A" w:rsidRPr="00A71542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  <w:r w:rsidRPr="00A71542">
              <w:rPr>
                <w:rFonts w:ascii="Angsana New" w:hAnsi="Angsana New" w:hint="cs"/>
                <w:sz w:val="25"/>
                <w:szCs w:val="25"/>
                <w:cs/>
              </w:rPr>
              <w:t>เพิ่มขึ้น</w:t>
            </w:r>
          </w:p>
          <w:p w14:paraId="2E9C0F5E" w14:textId="77777777" w:rsidR="002F413A" w:rsidRPr="00A71542" w:rsidRDefault="002F413A" w:rsidP="002F413A">
            <w:pPr>
              <w:spacing w:line="320" w:lineRule="exact"/>
              <w:ind w:left="90" w:right="-185"/>
              <w:rPr>
                <w:rFonts w:ascii="Angsana New" w:hAnsi="Angsana New"/>
                <w:sz w:val="25"/>
                <w:szCs w:val="25"/>
                <w:cs/>
              </w:rPr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340644A5" w14:textId="27C36B6C" w:rsidR="002F413A" w:rsidRPr="00A71542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F843575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3E03C4F3" w14:textId="78632DCF" w:rsidR="002F413A" w:rsidRPr="00A71542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5</w:t>
            </w:r>
            <w:r w:rsidR="002F413A"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121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1A76EAD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7F4DB8DD" w14:textId="74DCDA6B" w:rsidR="002F413A" w:rsidRPr="00A71542" w:rsidRDefault="00A71542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230,445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3B9E434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shd w:val="clear" w:color="auto" w:fill="auto"/>
            <w:vAlign w:val="center"/>
          </w:tcPr>
          <w:p w14:paraId="6D748AB6" w14:textId="14149CB4" w:rsidR="002F413A" w:rsidRPr="00A71542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2</w:t>
            </w:r>
            <w:r w:rsidR="002F413A"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156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2AFA5092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5FF1AC9B" w14:textId="7A04DCA0" w:rsidR="002F413A" w:rsidRPr="00A71542" w:rsidRDefault="00DB71A4" w:rsidP="002F413A">
            <w:pPr>
              <w:pStyle w:val="acctfourfigures"/>
              <w:tabs>
                <w:tab w:val="clear" w:pos="765"/>
                <w:tab w:val="decimal" w:pos="94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42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55779FA8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6934D8B4" w14:textId="29477C97" w:rsidR="002F413A" w:rsidRPr="00A71542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4</w:t>
            </w:r>
            <w:r w:rsidR="002F413A" w:rsidRPr="00A71542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527</w:t>
            </w:r>
            <w:r w:rsidR="002F413A" w:rsidRPr="00A71542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808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2B6A6814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2C279651" w14:textId="1F533E20" w:rsidR="002F413A" w:rsidRPr="00A71542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4</w:t>
            </w:r>
            <w:r w:rsidR="002F413A" w:rsidRPr="00A71542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A71542" w:rsidRPr="00A71542">
              <w:rPr>
                <w:rFonts w:ascii="Angsana New" w:hAnsi="Angsana New"/>
                <w:sz w:val="25"/>
                <w:szCs w:val="25"/>
                <w:lang w:val="en-US"/>
              </w:rPr>
              <w:t>765,572</w:t>
            </w:r>
          </w:p>
        </w:tc>
      </w:tr>
      <w:tr w:rsidR="002F413A" w:rsidRPr="004919DD" w14:paraId="565F4AB6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756C69D1" w14:textId="77777777" w:rsidR="002F413A" w:rsidRPr="00A71542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A71542">
              <w:rPr>
                <w:rFonts w:ascii="Angsana New" w:hAnsi="Angsana New" w:hint="cs"/>
                <w:sz w:val="25"/>
                <w:szCs w:val="25"/>
                <w:cs/>
              </w:rPr>
              <w:t>โอน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5B245BEE" w14:textId="77777777" w:rsidR="002F413A" w:rsidRPr="00A71542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CE78D9C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7A304C78" w14:textId="79DB8AF1" w:rsidR="002F413A" w:rsidRPr="00A71542" w:rsidRDefault="002F413A" w:rsidP="002F413A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29F29DA4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5B9674C4" w14:textId="2E2E4124" w:rsidR="002F413A" w:rsidRPr="00A71542" w:rsidRDefault="00A71542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427,618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60A7B64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shd w:val="clear" w:color="auto" w:fill="auto"/>
            <w:vAlign w:val="center"/>
          </w:tcPr>
          <w:p w14:paraId="4B2C6C4A" w14:textId="31043757" w:rsidR="002F413A" w:rsidRPr="00A71542" w:rsidRDefault="002F413A" w:rsidP="002F413A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02433F3C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68DD86EF" w14:textId="1A9B50E6" w:rsidR="002F413A" w:rsidRPr="00A71542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158E6A20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138A1C4E" w14:textId="1274BAE2" w:rsidR="002F413A" w:rsidRPr="00A71542" w:rsidRDefault="002F413A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A71542">
              <w:rPr>
                <w:rFonts w:ascii="Angsana New" w:hAnsi="Angsana New"/>
                <w:sz w:val="25"/>
                <w:szCs w:val="25"/>
                <w:lang w:val="en-US"/>
              </w:rPr>
              <w:t>256</w:t>
            </w: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A71542">
              <w:rPr>
                <w:rFonts w:ascii="Angsana New" w:hAnsi="Angsana New"/>
                <w:sz w:val="25"/>
                <w:szCs w:val="25"/>
                <w:lang w:val="en-US"/>
              </w:rPr>
              <w:t>743</w:t>
            </w: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346C852C" w14:textId="77777777" w:rsidR="002F413A" w:rsidRPr="00A71542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423DC299" w14:textId="118EE043" w:rsidR="002F413A" w:rsidRPr="00FC263C" w:rsidRDefault="00A71542" w:rsidP="00A71542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A71542">
              <w:rPr>
                <w:rFonts w:ascii="Angsana New" w:hAnsi="Angsana New"/>
                <w:sz w:val="25"/>
                <w:szCs w:val="25"/>
                <w:lang w:val="en-US"/>
              </w:rPr>
              <w:t>170,875</w:t>
            </w:r>
          </w:p>
        </w:tc>
      </w:tr>
      <w:tr w:rsidR="002F413A" w:rsidRPr="004919DD" w14:paraId="3B715C43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20C20DDF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จำหน่าย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4F9AF11D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rtl/>
                <w:cs/>
                <w:lang w:val="en-US" w:bidi="th-TH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620BBD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30D37DA0" w14:textId="4F8E0D4E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 w:bidi="th-TH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4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340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C873E6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2B713EF2" w14:textId="542A2658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321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467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288A1B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shd w:val="clear" w:color="auto" w:fill="auto"/>
            <w:vAlign w:val="center"/>
          </w:tcPr>
          <w:p w14:paraId="3EB15847" w14:textId="457AA721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21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554</w:t>
            </w:r>
            <w:r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3494715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3DCDC0E5" w14:textId="5E8B4060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1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692</w:t>
            </w: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196DEF4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29823C35" w14:textId="52F26F98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0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044C91E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0886EE51" w14:textId="4936C264" w:rsidR="002F413A" w:rsidRPr="004919DD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349</w:t>
            </w: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053</w:t>
            </w: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</w:tr>
      <w:tr w:rsidR="002F413A" w:rsidRPr="002304AC" w14:paraId="13E51765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37A3D05B" w14:textId="79060150" w:rsidR="002F413A" w:rsidRPr="002304AC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2304AC">
              <w:rPr>
                <w:rFonts w:ascii="Angsana New" w:hAnsi="Angsana New" w:hint="cs"/>
                <w:sz w:val="25"/>
                <w:szCs w:val="25"/>
                <w:cs/>
              </w:rPr>
              <w:t>ลดลงจากการขาย</w:t>
            </w:r>
            <w:r w:rsidR="00AC133F">
              <w:rPr>
                <w:rFonts w:ascii="Angsana New" w:hAnsi="Angsana New" w:hint="cs"/>
                <w:sz w:val="25"/>
                <w:szCs w:val="25"/>
                <w:cs/>
              </w:rPr>
              <w:t>ส่วนได้เสียในบริษัทย่อย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27D0209" w14:textId="6E46272F" w:rsidR="002F413A" w:rsidRPr="002304AC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0C3D7FB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64418150" w14:textId="145A1EE7" w:rsidR="002F413A" w:rsidRPr="002304AC" w:rsidRDefault="002F413A" w:rsidP="002F413A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00ABEB1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774263F7" w14:textId="7960754C" w:rsidR="002F413A" w:rsidRPr="002304AC" w:rsidRDefault="002F413A" w:rsidP="002F413A">
            <w:pPr>
              <w:pStyle w:val="acctfourfigures"/>
              <w:tabs>
                <w:tab w:val="clear" w:pos="765"/>
                <w:tab w:val="decimal" w:pos="115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901E880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shd w:val="clear" w:color="auto" w:fill="auto"/>
            <w:vAlign w:val="center"/>
          </w:tcPr>
          <w:p w14:paraId="69415462" w14:textId="5F45048D" w:rsidR="002F413A" w:rsidRPr="002304AC" w:rsidRDefault="002F413A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74</w:t>
            </w:r>
            <w:r w:rsidRPr="002304AC">
              <w:rPr>
                <w:rFonts w:ascii="Angsana New" w:hAnsi="Angsana New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0A4F244C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19303248" w14:textId="0689D692" w:rsidR="002F413A" w:rsidRPr="002304AC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6905B03F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1A4754A7" w14:textId="3E604F66" w:rsidR="002F413A" w:rsidRPr="002304AC" w:rsidRDefault="002F413A" w:rsidP="002F413A">
            <w:pPr>
              <w:pStyle w:val="acctfourfigures"/>
              <w:tabs>
                <w:tab w:val="clear" w:pos="765"/>
                <w:tab w:val="decimal" w:pos="1010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15</w:t>
            </w: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764</w:t>
            </w: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3D87567F" w14:textId="77777777" w:rsidR="002F413A" w:rsidRPr="002304AC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0C0E1916" w14:textId="197077AE" w:rsidR="002F413A" w:rsidRPr="002304AC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15</w:t>
            </w: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838</w:t>
            </w:r>
            <w:r w:rsidRPr="002304AC"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6BCC88E3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06ED5115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ผลต่างจากการเปลี่ยนแปลง</w:t>
            </w:r>
          </w:p>
        </w:tc>
        <w:tc>
          <w:tcPr>
            <w:tcW w:w="1081" w:type="dxa"/>
            <w:vAlign w:val="center"/>
          </w:tcPr>
          <w:p w14:paraId="594C44D4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5DF96DA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44F17EE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20" w:lineRule="exact"/>
              <w:ind w:right="-156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7F9F5EA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20001A7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13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36" w:type="dxa"/>
            <w:vAlign w:val="center"/>
          </w:tcPr>
          <w:p w14:paraId="3F043EB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43" w:type="dxa"/>
            <w:gridSpan w:val="2"/>
            <w:vAlign w:val="center"/>
          </w:tcPr>
          <w:p w14:paraId="20E7CE00" w14:textId="2C02E7B6" w:rsidR="002F413A" w:rsidRPr="004919DD" w:rsidRDefault="002F413A" w:rsidP="002F413A">
            <w:pPr>
              <w:pStyle w:val="acctfourfigures"/>
              <w:tabs>
                <w:tab w:val="clear" w:pos="765"/>
                <w:tab w:val="decimal" w:pos="130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76" w:type="dxa"/>
            <w:vAlign w:val="center"/>
          </w:tcPr>
          <w:p w14:paraId="77D69AB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7EFA013E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5" w:type="dxa"/>
            <w:vAlign w:val="center"/>
          </w:tcPr>
          <w:p w14:paraId="580EB28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46E349B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1" w:type="dxa"/>
            <w:vAlign w:val="center"/>
          </w:tcPr>
          <w:p w14:paraId="188F000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4101595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</w:tr>
      <w:tr w:rsidR="002F413A" w:rsidRPr="004919DD" w14:paraId="6E3AFF5C" w14:textId="77777777" w:rsidTr="002F413A">
        <w:trPr>
          <w:trHeight w:hRule="exact" w:val="331"/>
        </w:trPr>
        <w:tc>
          <w:tcPr>
            <w:tcW w:w="3420" w:type="dxa"/>
            <w:shd w:val="clear" w:color="auto" w:fill="auto"/>
            <w:vAlign w:val="center"/>
          </w:tcPr>
          <w:p w14:paraId="20AC4E19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14:paraId="0D3CE2A3" w14:textId="404B6F57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16</w:t>
            </w:r>
            <w:r w:rsidR="002F413A" w:rsidRPr="004919DD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958</w:t>
            </w:r>
          </w:p>
        </w:tc>
        <w:tc>
          <w:tcPr>
            <w:tcW w:w="270" w:type="dxa"/>
            <w:vAlign w:val="center"/>
          </w:tcPr>
          <w:p w14:paraId="73CF3A9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tcBorders>
              <w:bottom w:val="single" w:sz="4" w:space="0" w:color="auto"/>
            </w:tcBorders>
            <w:vAlign w:val="center"/>
          </w:tcPr>
          <w:p w14:paraId="70088A19" w14:textId="42D87653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12</w:t>
            </w:r>
            <w:r w:rsidR="002F413A" w:rsidRPr="004919DD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871</w:t>
            </w:r>
          </w:p>
        </w:tc>
        <w:tc>
          <w:tcPr>
            <w:tcW w:w="270" w:type="dxa"/>
            <w:vAlign w:val="center"/>
          </w:tcPr>
          <w:p w14:paraId="12A6E50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14:paraId="27AD38CD" w14:textId="5AE0985F" w:rsidR="002F413A" w:rsidRPr="009B5CFB" w:rsidRDefault="00DB71A4" w:rsidP="002F413A">
            <w:pPr>
              <w:pStyle w:val="acctfourfigures"/>
              <w:tabs>
                <w:tab w:val="clear" w:pos="765"/>
                <w:tab w:val="decimal" w:pos="1408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2</w:t>
            </w:r>
            <w:r w:rsidR="002F413A" w:rsidRPr="009B5CFB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573</w:t>
            </w:r>
            <w:r w:rsidR="002F413A" w:rsidRPr="009B5CFB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014</w:t>
            </w:r>
          </w:p>
        </w:tc>
        <w:tc>
          <w:tcPr>
            <w:tcW w:w="236" w:type="dxa"/>
            <w:vAlign w:val="center"/>
          </w:tcPr>
          <w:p w14:paraId="3B68E29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543" w:type="dxa"/>
            <w:gridSpan w:val="2"/>
            <w:tcBorders>
              <w:bottom w:val="single" w:sz="4" w:space="0" w:color="auto"/>
            </w:tcBorders>
            <w:vAlign w:val="center"/>
          </w:tcPr>
          <w:p w14:paraId="41C9BE0E" w14:textId="7A7B6DB6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454</w:t>
            </w:r>
          </w:p>
        </w:tc>
        <w:tc>
          <w:tcPr>
            <w:tcW w:w="276" w:type="dxa"/>
            <w:vAlign w:val="center"/>
          </w:tcPr>
          <w:p w14:paraId="738CFAF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vAlign w:val="center"/>
          </w:tcPr>
          <w:p w14:paraId="02840A48" w14:textId="70F94506" w:rsidR="002F413A" w:rsidRPr="004919DD" w:rsidRDefault="002F413A" w:rsidP="002F413A">
            <w:pPr>
              <w:pStyle w:val="acctfourfigures"/>
              <w:tabs>
                <w:tab w:val="clear" w:pos="765"/>
                <w:tab w:val="decimal" w:pos="671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rtl/>
                <w:cs/>
                <w:lang w:val="en-US"/>
              </w:rPr>
            </w:pPr>
            <w:r w:rsidRPr="004919DD"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5" w:type="dxa"/>
            <w:vAlign w:val="center"/>
          </w:tcPr>
          <w:p w14:paraId="1E8B231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vAlign w:val="center"/>
          </w:tcPr>
          <w:p w14:paraId="5ACD9593" w14:textId="491C7CCF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592</w:t>
            </w:r>
            <w:r w:rsidR="002F413A" w:rsidRPr="004919DD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834</w:t>
            </w:r>
          </w:p>
        </w:tc>
        <w:tc>
          <w:tcPr>
            <w:tcW w:w="271" w:type="dxa"/>
            <w:vAlign w:val="center"/>
          </w:tcPr>
          <w:p w14:paraId="1BF01B0C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14:paraId="654A4B63" w14:textId="70A868CD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3</w:t>
            </w:r>
            <w:r w:rsidR="002F413A"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196</w:t>
            </w:r>
            <w:r w:rsidR="002F413A" w:rsidRPr="004919DD"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131</w:t>
            </w:r>
          </w:p>
        </w:tc>
      </w:tr>
      <w:tr w:rsidR="002F413A" w:rsidRPr="004919DD" w14:paraId="7E748D21" w14:textId="77777777" w:rsidTr="002F413A">
        <w:trPr>
          <w:trHeight w:hRule="exact" w:val="340"/>
        </w:trPr>
        <w:tc>
          <w:tcPr>
            <w:tcW w:w="3420" w:type="dxa"/>
            <w:shd w:val="clear" w:color="auto" w:fill="auto"/>
            <w:vAlign w:val="center"/>
          </w:tcPr>
          <w:p w14:paraId="686369ED" w14:textId="35671A61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2563</w:t>
            </w:r>
          </w:p>
        </w:tc>
        <w:tc>
          <w:tcPr>
            <w:tcW w:w="10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E38C87" w14:textId="56F5CEA1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739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143</w:t>
            </w:r>
          </w:p>
        </w:tc>
        <w:tc>
          <w:tcPr>
            <w:tcW w:w="270" w:type="dxa"/>
            <w:vAlign w:val="center"/>
          </w:tcPr>
          <w:p w14:paraId="5C92F24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667D52" w14:textId="63F7752A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527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201</w:t>
            </w:r>
          </w:p>
        </w:tc>
        <w:tc>
          <w:tcPr>
            <w:tcW w:w="270" w:type="dxa"/>
            <w:vAlign w:val="center"/>
          </w:tcPr>
          <w:p w14:paraId="52E2643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2C73DE" w14:textId="698A77B9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79" w:right="-38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36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590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465</w:t>
            </w:r>
          </w:p>
        </w:tc>
        <w:tc>
          <w:tcPr>
            <w:tcW w:w="236" w:type="dxa"/>
            <w:vAlign w:val="center"/>
          </w:tcPr>
          <w:p w14:paraId="0E65E13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54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7DE573" w14:textId="0DC125C7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58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571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686</w:t>
            </w:r>
          </w:p>
        </w:tc>
        <w:tc>
          <w:tcPr>
            <w:tcW w:w="276" w:type="dxa"/>
            <w:vAlign w:val="center"/>
          </w:tcPr>
          <w:p w14:paraId="79D8713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2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7D837B" w14:textId="4899BD84" w:rsidR="002F413A" w:rsidRPr="004919DD" w:rsidRDefault="00DB71A4" w:rsidP="002F413A">
            <w:pPr>
              <w:pStyle w:val="acctfourfigures"/>
              <w:tabs>
                <w:tab w:val="clear" w:pos="765"/>
                <w:tab w:val="decimal" w:pos="967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18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356</w:t>
            </w:r>
          </w:p>
        </w:tc>
        <w:tc>
          <w:tcPr>
            <w:tcW w:w="275" w:type="dxa"/>
            <w:vAlign w:val="center"/>
          </w:tcPr>
          <w:p w14:paraId="0D2A00C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2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6D3002" w14:textId="5160E878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2"/>
              </w:tabs>
              <w:spacing w:line="360" w:lineRule="exact"/>
              <w:ind w:left="-108" w:right="-108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7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117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218</w:t>
            </w:r>
          </w:p>
        </w:tc>
        <w:tc>
          <w:tcPr>
            <w:tcW w:w="271" w:type="dxa"/>
            <w:vAlign w:val="center"/>
          </w:tcPr>
          <w:p w14:paraId="3AD78269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810"/>
              </w:tabs>
              <w:spacing w:line="320" w:lineRule="exact"/>
              <w:ind w:left="-79" w:right="-108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B2CD22" w14:textId="65159022" w:rsidR="002F413A" w:rsidRPr="004919DD" w:rsidRDefault="00DB71A4" w:rsidP="002F413A">
            <w:pPr>
              <w:pStyle w:val="acctfourfigures"/>
              <w:tabs>
                <w:tab w:val="clear" w:pos="765"/>
                <w:tab w:val="decimal" w:pos="988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46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564</w:t>
            </w:r>
            <w:r w:rsidR="002F413A" w:rsidRPr="004919DD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069</w:t>
            </w:r>
          </w:p>
        </w:tc>
      </w:tr>
      <w:tr w:rsidR="002F413A" w:rsidRPr="004919DD" w14:paraId="7594F3AF" w14:textId="77777777" w:rsidTr="002F413A">
        <w:tc>
          <w:tcPr>
            <w:tcW w:w="3420" w:type="dxa"/>
            <w:vAlign w:val="center"/>
          </w:tcPr>
          <w:p w14:paraId="58572DE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80"/>
              <w:rPr>
                <w:rFonts w:ascii="Angsana New" w:hAnsi="Angsana New"/>
                <w:b/>
                <w:bCs/>
                <w:i/>
                <w:iCs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i/>
                <w:iCs/>
                <w:sz w:val="25"/>
                <w:szCs w:val="25"/>
                <w:cs/>
              </w:rPr>
              <w:lastRenderedPageBreak/>
              <w:t>ค่าเสื่อมราคาและขาดทุนจากการด้อยค่า</w:t>
            </w:r>
          </w:p>
        </w:tc>
        <w:tc>
          <w:tcPr>
            <w:tcW w:w="1081" w:type="dxa"/>
            <w:vAlign w:val="center"/>
          </w:tcPr>
          <w:p w14:paraId="238843E5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97"/>
              </w:tabs>
              <w:spacing w:line="360" w:lineRule="exact"/>
              <w:ind w:left="-79" w:right="-156" w:firstLine="61"/>
              <w:rPr>
                <w:rFonts w:ascii="Angsana New" w:hAnsi="Angsana New"/>
                <w:b/>
                <w:bCs/>
                <w:i/>
                <w:iCs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3DA1674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74040CB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0" w:type="dxa"/>
            <w:vAlign w:val="center"/>
          </w:tcPr>
          <w:p w14:paraId="5A69E23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2B172D5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43" w:type="dxa"/>
            <w:gridSpan w:val="2"/>
            <w:vAlign w:val="center"/>
          </w:tcPr>
          <w:p w14:paraId="3334588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7A33E8C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6" w:type="dxa"/>
            <w:vAlign w:val="center"/>
          </w:tcPr>
          <w:p w14:paraId="347743E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5E742A83" w14:textId="77777777" w:rsidR="002F413A" w:rsidRPr="004919DD" w:rsidRDefault="002F413A" w:rsidP="002F413A">
            <w:pPr>
              <w:pStyle w:val="acctfourfigures"/>
              <w:tabs>
                <w:tab w:val="clear" w:pos="765"/>
              </w:tabs>
              <w:spacing w:line="360" w:lineRule="exact"/>
              <w:ind w:left="-79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275" w:type="dxa"/>
            <w:vAlign w:val="center"/>
          </w:tcPr>
          <w:p w14:paraId="298FD5A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0E036CDD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24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71" w:type="dxa"/>
            <w:vAlign w:val="center"/>
          </w:tcPr>
          <w:p w14:paraId="347418E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64ED103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</w:tr>
      <w:tr w:rsidR="002F413A" w:rsidRPr="004919DD" w14:paraId="28E2CEEB" w14:textId="77777777" w:rsidTr="002F413A">
        <w:tc>
          <w:tcPr>
            <w:tcW w:w="3420" w:type="dxa"/>
            <w:vAlign w:val="center"/>
          </w:tcPr>
          <w:p w14:paraId="6E55869E" w14:textId="60C7B6C7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25"/>
                <w:szCs w:val="25"/>
              </w:rPr>
              <w:t>1</w:t>
            </w: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25"/>
                <w:szCs w:val="25"/>
              </w:rPr>
              <w:t>2562</w:t>
            </w:r>
          </w:p>
        </w:tc>
        <w:tc>
          <w:tcPr>
            <w:tcW w:w="1081" w:type="dxa"/>
            <w:vAlign w:val="center"/>
          </w:tcPr>
          <w:p w14:paraId="621A59F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27F9B78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3202F111" w14:textId="572A2AAC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08" w:right="-11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183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509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5E6DB0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746DDB82" w14:textId="5ECD8474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724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400</w:t>
            </w: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358AF20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536" w:type="dxa"/>
            <w:shd w:val="clear" w:color="auto" w:fill="auto"/>
            <w:vAlign w:val="center"/>
          </w:tcPr>
          <w:p w14:paraId="2E72D9DF" w14:textId="6B95697A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9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552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523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071CFAC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7DCCA789" w14:textId="06E8EFDF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944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2F44226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63E908DC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49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7E05BD47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3D3B596F" w14:textId="59F9FB7C" w:rsidR="002F413A" w:rsidRPr="004919DD" w:rsidRDefault="00DB71A4" w:rsidP="002F413A">
            <w:pPr>
              <w:pStyle w:val="acctfourfigures"/>
              <w:tabs>
                <w:tab w:val="clear" w:pos="765"/>
                <w:tab w:val="decimal" w:pos="998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14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480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376</w:t>
            </w:r>
          </w:p>
        </w:tc>
      </w:tr>
      <w:tr w:rsidR="002F413A" w:rsidRPr="004919DD" w14:paraId="2BBB5648" w14:textId="77777777" w:rsidTr="002F413A">
        <w:tc>
          <w:tcPr>
            <w:tcW w:w="3420" w:type="dxa"/>
            <w:vAlign w:val="center"/>
          </w:tcPr>
          <w:p w14:paraId="2028CDD0" w14:textId="77777777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ค่าเสื่อมราคาสำหรับปี</w:t>
            </w:r>
          </w:p>
        </w:tc>
        <w:tc>
          <w:tcPr>
            <w:tcW w:w="1081" w:type="dxa"/>
            <w:vAlign w:val="center"/>
          </w:tcPr>
          <w:p w14:paraId="586C602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50B0BB5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270FBAEB" w14:textId="26551FF7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447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218299B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2A4F10B7" w14:textId="1CE9AC72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230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811</w:t>
            </w: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3641082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shd w:val="clear" w:color="auto" w:fill="auto"/>
            <w:vAlign w:val="center"/>
          </w:tcPr>
          <w:p w14:paraId="77E2D1E7" w14:textId="08D383C9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19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026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539B6FE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0D2184E2" w14:textId="505F9172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26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59F384E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6E3E7199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6C98F90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4397A5AA" w14:textId="7378E1B6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273</w:t>
            </w:r>
            <w:r w:rsidR="002F413A"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310</w:t>
            </w:r>
          </w:p>
        </w:tc>
      </w:tr>
      <w:tr w:rsidR="002F413A" w:rsidRPr="004919DD" w14:paraId="64717129" w14:textId="77777777" w:rsidTr="002F413A">
        <w:tc>
          <w:tcPr>
            <w:tcW w:w="3420" w:type="dxa"/>
            <w:vAlign w:val="center"/>
          </w:tcPr>
          <w:p w14:paraId="4CE9D4BC" w14:textId="77777777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จำหน่าย</w:t>
            </w:r>
          </w:p>
        </w:tc>
        <w:tc>
          <w:tcPr>
            <w:tcW w:w="1081" w:type="dxa"/>
            <w:vAlign w:val="center"/>
          </w:tcPr>
          <w:p w14:paraId="4192FC33" w14:textId="7B773A5A" w:rsidR="002F413A" w:rsidRPr="004919DD" w:rsidRDefault="00D548DF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vAlign w:val="center"/>
          </w:tcPr>
          <w:p w14:paraId="3EE20A7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00B769B2" w14:textId="77777777" w:rsidR="002F413A" w:rsidRPr="004919DD" w:rsidRDefault="002F413A" w:rsidP="00413D65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75E809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1F772FA4" w14:textId="3F61B7BF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19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229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3A6B7A5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shd w:val="clear" w:color="auto" w:fill="auto"/>
            <w:vAlign w:val="center"/>
          </w:tcPr>
          <w:p w14:paraId="48401515" w14:textId="36F99702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13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417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5D75A9D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06013D1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02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7891D76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08"/>
              </w:tabs>
              <w:spacing w:line="360" w:lineRule="exact"/>
              <w:ind w:left="-108" w:right="67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0E02474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0875C1D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289B2F47" w14:textId="3BC5512A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32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646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436CBC9F" w14:textId="77777777" w:rsidTr="002F413A">
        <w:tc>
          <w:tcPr>
            <w:tcW w:w="3420" w:type="dxa"/>
            <w:vAlign w:val="center"/>
          </w:tcPr>
          <w:p w14:paraId="6F0F1ED6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ผลต่างจากการเปลี่ยนแปลง</w:t>
            </w:r>
          </w:p>
        </w:tc>
        <w:tc>
          <w:tcPr>
            <w:tcW w:w="1081" w:type="dxa"/>
            <w:vAlign w:val="center"/>
          </w:tcPr>
          <w:p w14:paraId="321EFBFE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69B609A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shd w:val="clear" w:color="auto" w:fill="auto"/>
            <w:vAlign w:val="center"/>
          </w:tcPr>
          <w:p w14:paraId="079E19D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62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5752782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11D8D76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46CC2C5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shd w:val="clear" w:color="auto" w:fill="auto"/>
            <w:vAlign w:val="center"/>
          </w:tcPr>
          <w:p w14:paraId="21CEAA2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6" w:type="dxa"/>
            <w:shd w:val="clear" w:color="auto" w:fill="auto"/>
            <w:vAlign w:val="center"/>
          </w:tcPr>
          <w:p w14:paraId="10616C4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shd w:val="clear" w:color="auto" w:fill="auto"/>
            <w:vAlign w:val="center"/>
          </w:tcPr>
          <w:p w14:paraId="048309A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5" w:type="dxa"/>
            <w:shd w:val="clear" w:color="auto" w:fill="auto"/>
            <w:vAlign w:val="center"/>
          </w:tcPr>
          <w:p w14:paraId="32151D5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shd w:val="clear" w:color="auto" w:fill="auto"/>
            <w:vAlign w:val="center"/>
          </w:tcPr>
          <w:p w14:paraId="6F1245E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  <w:tab w:val="decimal" w:pos="697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</w:p>
        </w:tc>
        <w:tc>
          <w:tcPr>
            <w:tcW w:w="271" w:type="dxa"/>
            <w:shd w:val="clear" w:color="auto" w:fill="auto"/>
            <w:vAlign w:val="center"/>
          </w:tcPr>
          <w:p w14:paraId="2B107F7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32F6DC4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</w:tr>
      <w:tr w:rsidR="002F413A" w:rsidRPr="004919DD" w14:paraId="157425BD" w14:textId="77777777" w:rsidTr="002F413A">
        <w:tc>
          <w:tcPr>
            <w:tcW w:w="3420" w:type="dxa"/>
            <w:vAlign w:val="center"/>
          </w:tcPr>
          <w:p w14:paraId="3D8D0823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14:paraId="667E0187" w14:textId="491C040D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vAlign w:val="center"/>
          </w:tcPr>
          <w:p w14:paraId="0B0D779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B132F2" w14:textId="76EC4CC8" w:rsidR="002F413A" w:rsidRPr="004919DD" w:rsidRDefault="002F413A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475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EFC410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7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56D46C" w14:textId="254BB1C5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026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773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6420263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683832" w14:textId="0F2FE66E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298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7940B2E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1D02FE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702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6E089C7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678B6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2E5B9FC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0E237D" w14:textId="7988076A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1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032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 w:hint="cs"/>
                <w:sz w:val="25"/>
                <w:szCs w:val="25"/>
                <w:lang w:val="en-US"/>
              </w:rPr>
              <w:t>546</w:t>
            </w:r>
            <w:r w:rsidRPr="004919DD">
              <w:rPr>
                <w:rFonts w:ascii="Angsana New" w:hAnsi="Angsana New" w:hint="cs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47782909" w14:textId="77777777" w:rsidTr="002F413A">
        <w:tc>
          <w:tcPr>
            <w:tcW w:w="3420" w:type="dxa"/>
            <w:vAlign w:val="center"/>
          </w:tcPr>
          <w:p w14:paraId="23D88766" w14:textId="2FFF3CAF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2562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>และ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</w:rPr>
              <w:t xml:space="preserve"> 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2563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vAlign w:val="center"/>
          </w:tcPr>
          <w:p w14:paraId="44CF0F53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568BB0A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803E349" w14:textId="391E478F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201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481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833365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FB8AB1B" w14:textId="5F9B9E00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13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909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209</w:t>
            </w:r>
          </w:p>
        </w:tc>
        <w:tc>
          <w:tcPr>
            <w:tcW w:w="243" w:type="dxa"/>
            <w:gridSpan w:val="2"/>
            <w:shd w:val="clear" w:color="auto" w:fill="auto"/>
            <w:vAlign w:val="center"/>
          </w:tcPr>
          <w:p w14:paraId="2A88FC2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43F5497" w14:textId="368261C6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557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834</w:t>
            </w:r>
          </w:p>
        </w:tc>
        <w:tc>
          <w:tcPr>
            <w:tcW w:w="276" w:type="dxa"/>
            <w:shd w:val="clear" w:color="auto" w:fill="auto"/>
            <w:vAlign w:val="center"/>
          </w:tcPr>
          <w:p w14:paraId="6C9D039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9E9BEE" w14:textId="0D1F9AE0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19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970</w:t>
            </w:r>
          </w:p>
        </w:tc>
        <w:tc>
          <w:tcPr>
            <w:tcW w:w="275" w:type="dxa"/>
            <w:shd w:val="clear" w:color="auto" w:fill="auto"/>
            <w:vAlign w:val="center"/>
          </w:tcPr>
          <w:p w14:paraId="05D0D39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528221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cs/>
                <w:lang w:val="en-US" w:bidi="th-TH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shd w:val="clear" w:color="auto" w:fill="auto"/>
            <w:vAlign w:val="center"/>
          </w:tcPr>
          <w:p w14:paraId="7356F4E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9FDC4EA" w14:textId="64FFF38D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14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688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494</w:t>
            </w:r>
          </w:p>
        </w:tc>
      </w:tr>
      <w:tr w:rsidR="002F413A" w:rsidRPr="004919DD" w14:paraId="605349E2" w14:textId="77777777" w:rsidTr="002F413A">
        <w:tc>
          <w:tcPr>
            <w:tcW w:w="3420" w:type="dxa"/>
            <w:vAlign w:val="center"/>
          </w:tcPr>
          <w:p w14:paraId="67CB2AEA" w14:textId="77777777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ค่าเสื่อมราคาสำหรับปี</w:t>
            </w:r>
          </w:p>
        </w:tc>
        <w:tc>
          <w:tcPr>
            <w:tcW w:w="1081" w:type="dxa"/>
            <w:vAlign w:val="center"/>
          </w:tcPr>
          <w:p w14:paraId="783A3B61" w14:textId="319787DA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6D04F96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72E1370A" w14:textId="5F5C286E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23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865</w:t>
            </w:r>
          </w:p>
        </w:tc>
        <w:tc>
          <w:tcPr>
            <w:tcW w:w="270" w:type="dxa"/>
            <w:vAlign w:val="center"/>
          </w:tcPr>
          <w:p w14:paraId="45096B4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15645064" w14:textId="13EEDB81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398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768</w:t>
            </w:r>
          </w:p>
        </w:tc>
        <w:tc>
          <w:tcPr>
            <w:tcW w:w="243" w:type="dxa"/>
            <w:gridSpan w:val="2"/>
            <w:vAlign w:val="center"/>
          </w:tcPr>
          <w:p w14:paraId="446CD38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1DFB117F" w14:textId="144730A0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12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646</w:t>
            </w:r>
          </w:p>
        </w:tc>
        <w:tc>
          <w:tcPr>
            <w:tcW w:w="276" w:type="dxa"/>
            <w:vAlign w:val="center"/>
          </w:tcPr>
          <w:p w14:paraId="43DB04D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44564FF4" w14:textId="37844010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16</w:t>
            </w:r>
          </w:p>
        </w:tc>
        <w:tc>
          <w:tcPr>
            <w:tcW w:w="275" w:type="dxa"/>
            <w:vAlign w:val="center"/>
          </w:tcPr>
          <w:p w14:paraId="3E4609E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1FF78B1D" w14:textId="217EF0C6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vAlign w:val="center"/>
          </w:tcPr>
          <w:p w14:paraId="76A08BF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08272216" w14:textId="18934863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435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295</w:t>
            </w:r>
          </w:p>
        </w:tc>
      </w:tr>
      <w:tr w:rsidR="002F413A" w:rsidRPr="004919DD" w14:paraId="64EF839E" w14:textId="77777777" w:rsidTr="002F413A">
        <w:tc>
          <w:tcPr>
            <w:tcW w:w="3420" w:type="dxa"/>
            <w:vAlign w:val="center"/>
          </w:tcPr>
          <w:p w14:paraId="71BBD4A2" w14:textId="77777777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จำหน่าย</w:t>
            </w:r>
          </w:p>
        </w:tc>
        <w:tc>
          <w:tcPr>
            <w:tcW w:w="1081" w:type="dxa"/>
            <w:vAlign w:val="center"/>
          </w:tcPr>
          <w:p w14:paraId="4DD93613" w14:textId="403F25E1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20FC4E0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0A4ADF5B" w14:textId="4A684BE9" w:rsidR="002F413A" w:rsidRPr="004919DD" w:rsidRDefault="002F413A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769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0" w:type="dxa"/>
            <w:vAlign w:val="center"/>
          </w:tcPr>
          <w:p w14:paraId="756753F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180DF804" w14:textId="3910DF62" w:rsidR="002F413A" w:rsidRPr="004919DD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269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589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43" w:type="dxa"/>
            <w:gridSpan w:val="2"/>
            <w:vAlign w:val="center"/>
          </w:tcPr>
          <w:p w14:paraId="6AF0628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2300D446" w14:textId="6AE666FA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21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268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6" w:type="dxa"/>
            <w:vAlign w:val="center"/>
          </w:tcPr>
          <w:p w14:paraId="71DC456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2A5EDD81" w14:textId="2E9E797E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0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1</w:t>
            </w: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 w:bidi="th-TH"/>
              </w:rPr>
              <w:t>692</w:t>
            </w: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)</w:t>
            </w:r>
          </w:p>
        </w:tc>
        <w:tc>
          <w:tcPr>
            <w:tcW w:w="275" w:type="dxa"/>
            <w:vAlign w:val="center"/>
          </w:tcPr>
          <w:p w14:paraId="14645F2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08"/>
              </w:tabs>
              <w:spacing w:line="360" w:lineRule="exact"/>
              <w:ind w:left="-108" w:right="67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69A2307B" w14:textId="5C941F7B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vAlign w:val="center"/>
          </w:tcPr>
          <w:p w14:paraId="0E2AC11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193D6F9C" w14:textId="082D16E1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294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318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3812BFCE" w14:textId="77777777" w:rsidTr="002F413A">
        <w:tc>
          <w:tcPr>
            <w:tcW w:w="3420" w:type="dxa"/>
            <w:vAlign w:val="center"/>
          </w:tcPr>
          <w:p w14:paraId="03327B11" w14:textId="0C55F880" w:rsidR="002F413A" w:rsidRPr="004919DD" w:rsidRDefault="002F413A" w:rsidP="002F413A">
            <w:pPr>
              <w:spacing w:line="36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>
              <w:rPr>
                <w:rFonts w:ascii="Angsana New" w:hAnsi="Angsana New" w:hint="cs"/>
                <w:sz w:val="25"/>
                <w:szCs w:val="25"/>
                <w:cs/>
              </w:rPr>
              <w:t>ลดลงจากการขาย</w:t>
            </w:r>
            <w:r w:rsidR="00AC133F">
              <w:rPr>
                <w:rFonts w:ascii="Angsana New" w:hAnsi="Angsana New" w:hint="cs"/>
                <w:sz w:val="25"/>
                <w:szCs w:val="25"/>
                <w:cs/>
              </w:rPr>
              <w:t>ส่วนได้เสียในบริษัทย่อย</w:t>
            </w:r>
          </w:p>
        </w:tc>
        <w:tc>
          <w:tcPr>
            <w:tcW w:w="1081" w:type="dxa"/>
            <w:vAlign w:val="center"/>
          </w:tcPr>
          <w:p w14:paraId="42A7DE2B" w14:textId="519CF53D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3D02EAC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33F6500E" w14:textId="1003A2C9" w:rsidR="002F413A" w:rsidRPr="004919DD" w:rsidRDefault="002F413A" w:rsidP="00413D65">
            <w:pPr>
              <w:pStyle w:val="acctfourfigures"/>
              <w:tabs>
                <w:tab w:val="clear" w:pos="765"/>
                <w:tab w:val="decimal" w:pos="79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0B69E88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790B3D4A" w14:textId="7BF558C8" w:rsidR="002F413A" w:rsidRPr="004919DD" w:rsidRDefault="002F413A" w:rsidP="002F413A">
            <w:pPr>
              <w:pStyle w:val="acctfourfigures"/>
              <w:tabs>
                <w:tab w:val="clear" w:pos="765"/>
                <w:tab w:val="decimal" w:pos="115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43" w:type="dxa"/>
            <w:gridSpan w:val="2"/>
            <w:vAlign w:val="center"/>
          </w:tcPr>
          <w:p w14:paraId="3F3B387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5DF12AEE" w14:textId="15A9B13C" w:rsidR="002F413A" w:rsidRPr="004919DD" w:rsidRDefault="002F413A" w:rsidP="00AC133F">
            <w:pPr>
              <w:pStyle w:val="acctfourfigures"/>
              <w:tabs>
                <w:tab w:val="clear" w:pos="765"/>
                <w:tab w:val="decimal" w:pos="127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  <w:tc>
          <w:tcPr>
            <w:tcW w:w="276" w:type="dxa"/>
            <w:vAlign w:val="center"/>
          </w:tcPr>
          <w:p w14:paraId="0808CB2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5467213D" w14:textId="26D6063A" w:rsidR="002F413A" w:rsidRPr="004919DD" w:rsidRDefault="002F413A" w:rsidP="002F413A">
            <w:pPr>
              <w:pStyle w:val="acctfourfigures"/>
              <w:tabs>
                <w:tab w:val="clear" w:pos="765"/>
                <w:tab w:val="decimal" w:pos="702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5" w:type="dxa"/>
            <w:vAlign w:val="center"/>
          </w:tcPr>
          <w:p w14:paraId="1372FB3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08"/>
              </w:tabs>
              <w:spacing w:line="360" w:lineRule="exact"/>
              <w:ind w:left="-108" w:right="67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3D1CA049" w14:textId="39888BAC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vAlign w:val="center"/>
          </w:tcPr>
          <w:p w14:paraId="0E3DDD8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76691335" w14:textId="0771A3B4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5"/>
                <w:szCs w:val="25"/>
                <w:lang w:val="en-US"/>
              </w:rPr>
              <w:t>2</w:t>
            </w:r>
            <w:r>
              <w:rPr>
                <w:rFonts w:ascii="Angsana New" w:hAnsi="Angsana New"/>
                <w:sz w:val="25"/>
                <w:szCs w:val="25"/>
                <w:lang w:val="en-US"/>
              </w:rPr>
              <w:t>)</w:t>
            </w:r>
          </w:p>
        </w:tc>
      </w:tr>
      <w:tr w:rsidR="002F413A" w:rsidRPr="004919DD" w14:paraId="3AB27E79" w14:textId="77777777" w:rsidTr="002F413A">
        <w:tc>
          <w:tcPr>
            <w:tcW w:w="3420" w:type="dxa"/>
            <w:vAlign w:val="center"/>
          </w:tcPr>
          <w:p w14:paraId="53993D55" w14:textId="77777777" w:rsidR="002F413A" w:rsidRPr="004919DD" w:rsidRDefault="002F413A" w:rsidP="002F413A">
            <w:pPr>
              <w:spacing w:line="320" w:lineRule="exact"/>
              <w:ind w:right="-185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>ผลต่างจากการเปลี่ยนแปลง</w:t>
            </w:r>
          </w:p>
        </w:tc>
        <w:tc>
          <w:tcPr>
            <w:tcW w:w="1081" w:type="dxa"/>
            <w:vAlign w:val="center"/>
          </w:tcPr>
          <w:p w14:paraId="38D2C62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0908FC6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38C77EF1" w14:textId="70956CD6" w:rsidR="002F413A" w:rsidRPr="004919DD" w:rsidRDefault="002F413A" w:rsidP="002F413A">
            <w:pPr>
              <w:pStyle w:val="acctfourfigures"/>
              <w:tabs>
                <w:tab w:val="clear" w:pos="765"/>
                <w:tab w:val="decimal" w:pos="950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585DABA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1C8E35A7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43" w:type="dxa"/>
            <w:gridSpan w:val="2"/>
            <w:vAlign w:val="center"/>
          </w:tcPr>
          <w:p w14:paraId="16AD0C4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07BDCE80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  <w:tc>
          <w:tcPr>
            <w:tcW w:w="276" w:type="dxa"/>
            <w:vAlign w:val="center"/>
          </w:tcPr>
          <w:p w14:paraId="17A7C6E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1A85C9C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</w:p>
        </w:tc>
        <w:tc>
          <w:tcPr>
            <w:tcW w:w="275" w:type="dxa"/>
            <w:vAlign w:val="center"/>
          </w:tcPr>
          <w:p w14:paraId="1999E26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4"/>
              </w:tabs>
              <w:spacing w:line="360" w:lineRule="exact"/>
              <w:ind w:left="-108" w:right="-108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3F8F7BD5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</w:p>
        </w:tc>
        <w:tc>
          <w:tcPr>
            <w:tcW w:w="271" w:type="dxa"/>
            <w:vAlign w:val="center"/>
          </w:tcPr>
          <w:p w14:paraId="7E8E823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3C26E1D5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</w:p>
        </w:tc>
      </w:tr>
      <w:tr w:rsidR="002F413A" w:rsidRPr="004919DD" w14:paraId="0B9E2B7D" w14:textId="77777777" w:rsidTr="002F413A">
        <w:tc>
          <w:tcPr>
            <w:tcW w:w="3420" w:type="dxa"/>
            <w:vAlign w:val="center"/>
          </w:tcPr>
          <w:p w14:paraId="6CAAB67B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20" w:lineRule="exact"/>
              <w:ind w:right="-107"/>
              <w:rPr>
                <w:rFonts w:ascii="Angsana New" w:hAnsi="Angsana New"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sz w:val="25"/>
                <w:szCs w:val="25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081" w:type="dxa"/>
            <w:vAlign w:val="center"/>
          </w:tcPr>
          <w:p w14:paraId="6C27744F" w14:textId="0D791076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sz w:val="25"/>
                <w:szCs w:val="25"/>
                <w:lang w:val="en-US"/>
              </w:rPr>
            </w:pPr>
            <w:r>
              <w:rPr>
                <w:rFonts w:ascii="Angsana New" w:hAnsi="Angsana New"/>
                <w:sz w:val="25"/>
                <w:szCs w:val="25"/>
                <w:lang w:val="en-US"/>
              </w:rPr>
              <w:t>-</w:t>
            </w:r>
          </w:p>
        </w:tc>
        <w:tc>
          <w:tcPr>
            <w:tcW w:w="270" w:type="dxa"/>
            <w:vAlign w:val="center"/>
          </w:tcPr>
          <w:p w14:paraId="40A5DCA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360DF5EA" w14:textId="7F697E46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6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892</w:t>
            </w:r>
          </w:p>
        </w:tc>
        <w:tc>
          <w:tcPr>
            <w:tcW w:w="270" w:type="dxa"/>
            <w:vAlign w:val="center"/>
          </w:tcPr>
          <w:p w14:paraId="509FDB49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7"/>
              <w:jc w:val="right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1FAC7216" w14:textId="5372ACC6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248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004</w:t>
            </w:r>
          </w:p>
        </w:tc>
        <w:tc>
          <w:tcPr>
            <w:tcW w:w="243" w:type="dxa"/>
            <w:gridSpan w:val="2"/>
            <w:vAlign w:val="center"/>
          </w:tcPr>
          <w:p w14:paraId="35A1856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10882208" w14:textId="4DC9B86F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408</w:t>
            </w:r>
          </w:p>
        </w:tc>
        <w:tc>
          <w:tcPr>
            <w:tcW w:w="276" w:type="dxa"/>
            <w:vAlign w:val="center"/>
          </w:tcPr>
          <w:p w14:paraId="518E3D4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  <w:tab w:val="decimal" w:pos="1308"/>
              </w:tabs>
              <w:spacing w:line="360" w:lineRule="exact"/>
              <w:ind w:left="-108" w:right="67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58D2E693" w14:textId="7BB9A294" w:rsidR="002F413A" w:rsidRPr="004919DD" w:rsidRDefault="002F413A" w:rsidP="002F413A">
            <w:pPr>
              <w:pStyle w:val="acctfourfigures"/>
              <w:tabs>
                <w:tab w:val="clear" w:pos="765"/>
                <w:tab w:val="decimal" w:pos="702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5" w:type="dxa"/>
            <w:vAlign w:val="center"/>
          </w:tcPr>
          <w:p w14:paraId="2DE47E4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31CE3534" w14:textId="46632518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vAlign w:val="center"/>
          </w:tcPr>
          <w:p w14:paraId="4EDBCE9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6190D091" w14:textId="6C7FA334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1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255</w:t>
            </w:r>
            <w:r w:rsidR="002F413A">
              <w:rPr>
                <w:rFonts w:ascii="Angsana New" w:hAnsi="Angsana New"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sz w:val="25"/>
                <w:szCs w:val="25"/>
                <w:lang w:val="en-US"/>
              </w:rPr>
              <w:t>304</w:t>
            </w:r>
          </w:p>
        </w:tc>
      </w:tr>
      <w:tr w:rsidR="002F413A" w:rsidRPr="004919DD" w14:paraId="11F3BFF2" w14:textId="77777777" w:rsidTr="002F413A">
        <w:tc>
          <w:tcPr>
            <w:tcW w:w="3420" w:type="dxa"/>
            <w:vAlign w:val="center"/>
          </w:tcPr>
          <w:p w14:paraId="4DF70199" w14:textId="3BF78BDF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2563</w:t>
            </w:r>
          </w:p>
        </w:tc>
        <w:tc>
          <w:tcPr>
            <w:tcW w:w="10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052459" w14:textId="78793689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0" w:type="dxa"/>
            <w:vAlign w:val="center"/>
          </w:tcPr>
          <w:p w14:paraId="1850350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0F77C7" w14:textId="5F6874E7" w:rsidR="002F413A" w:rsidRPr="004919DD" w:rsidRDefault="00DB71A4" w:rsidP="00413D65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230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469</w:t>
            </w:r>
          </w:p>
        </w:tc>
        <w:tc>
          <w:tcPr>
            <w:tcW w:w="270" w:type="dxa"/>
            <w:vAlign w:val="center"/>
          </w:tcPr>
          <w:p w14:paraId="6473018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0DA781" w14:textId="1A62CB85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16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286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392</w:t>
            </w:r>
          </w:p>
        </w:tc>
        <w:tc>
          <w:tcPr>
            <w:tcW w:w="243" w:type="dxa"/>
            <w:gridSpan w:val="2"/>
            <w:vAlign w:val="center"/>
          </w:tcPr>
          <w:p w14:paraId="45DFBA15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F296A4" w14:textId="6E19525A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549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618</w:t>
            </w:r>
          </w:p>
        </w:tc>
        <w:tc>
          <w:tcPr>
            <w:tcW w:w="276" w:type="dxa"/>
            <w:vAlign w:val="center"/>
          </w:tcPr>
          <w:p w14:paraId="1F89D15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30E68D" w14:textId="2F210B3D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18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294</w:t>
            </w:r>
          </w:p>
        </w:tc>
        <w:tc>
          <w:tcPr>
            <w:tcW w:w="275" w:type="dxa"/>
            <w:vAlign w:val="center"/>
          </w:tcPr>
          <w:p w14:paraId="400970E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3E6621" w14:textId="6492DADD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-</w:t>
            </w:r>
          </w:p>
        </w:tc>
        <w:tc>
          <w:tcPr>
            <w:tcW w:w="271" w:type="dxa"/>
            <w:vAlign w:val="center"/>
          </w:tcPr>
          <w:p w14:paraId="05E0C9A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A487A0" w14:textId="3D7A9114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17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084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773</w:t>
            </w:r>
          </w:p>
        </w:tc>
      </w:tr>
      <w:tr w:rsidR="002F413A" w:rsidRPr="004919DD" w14:paraId="51C6F818" w14:textId="77777777" w:rsidTr="002F413A">
        <w:tc>
          <w:tcPr>
            <w:tcW w:w="3420" w:type="dxa"/>
            <w:vAlign w:val="center"/>
          </w:tcPr>
          <w:p w14:paraId="476FED57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081" w:type="dxa"/>
            <w:tcBorders>
              <w:top w:val="single" w:sz="4" w:space="0" w:color="auto"/>
            </w:tcBorders>
            <w:vAlign w:val="center"/>
          </w:tcPr>
          <w:p w14:paraId="2BF0FB79" w14:textId="77777777" w:rsidR="002F413A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270" w:type="dxa"/>
            <w:vAlign w:val="center"/>
          </w:tcPr>
          <w:p w14:paraId="56EC14C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single" w:sz="4" w:space="0" w:color="auto"/>
            </w:tcBorders>
            <w:vAlign w:val="center"/>
          </w:tcPr>
          <w:p w14:paraId="39E58BCE" w14:textId="77777777" w:rsidR="002F413A" w:rsidRDefault="002F413A" w:rsidP="002F413A">
            <w:pPr>
              <w:pStyle w:val="acctfourfigures"/>
              <w:tabs>
                <w:tab w:val="clear" w:pos="765"/>
                <w:tab w:val="decimal" w:pos="950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3631273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center"/>
          </w:tcPr>
          <w:p w14:paraId="16B955F9" w14:textId="77777777" w:rsidR="002F413A" w:rsidRDefault="002F413A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43" w:type="dxa"/>
            <w:gridSpan w:val="2"/>
            <w:vAlign w:val="center"/>
          </w:tcPr>
          <w:p w14:paraId="5F23FCC2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tcBorders>
              <w:top w:val="single" w:sz="4" w:space="0" w:color="auto"/>
            </w:tcBorders>
            <w:vAlign w:val="center"/>
          </w:tcPr>
          <w:p w14:paraId="02A48D60" w14:textId="77777777" w:rsidR="002F413A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6" w:type="dxa"/>
            <w:vAlign w:val="center"/>
          </w:tcPr>
          <w:p w14:paraId="7DD048C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single" w:sz="4" w:space="0" w:color="auto"/>
            </w:tcBorders>
            <w:vAlign w:val="center"/>
          </w:tcPr>
          <w:p w14:paraId="3A840CC0" w14:textId="77777777" w:rsidR="002F413A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5" w:type="dxa"/>
            <w:vAlign w:val="center"/>
          </w:tcPr>
          <w:p w14:paraId="76E9FD3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tcBorders>
              <w:top w:val="single" w:sz="4" w:space="0" w:color="auto"/>
            </w:tcBorders>
            <w:vAlign w:val="center"/>
          </w:tcPr>
          <w:p w14:paraId="09A4DEB0" w14:textId="77777777" w:rsidR="002F413A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271" w:type="dxa"/>
            <w:vAlign w:val="center"/>
          </w:tcPr>
          <w:p w14:paraId="14FFAB0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tcBorders>
              <w:top w:val="single" w:sz="4" w:space="0" w:color="auto"/>
            </w:tcBorders>
            <w:vAlign w:val="center"/>
          </w:tcPr>
          <w:p w14:paraId="2F510203" w14:textId="77777777" w:rsidR="002F413A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</w:tr>
      <w:tr w:rsidR="002F413A" w:rsidRPr="004919DD" w14:paraId="65CCCBFC" w14:textId="77777777" w:rsidTr="002F413A">
        <w:tc>
          <w:tcPr>
            <w:tcW w:w="3420" w:type="dxa"/>
            <w:vAlign w:val="center"/>
          </w:tcPr>
          <w:p w14:paraId="4F1770F1" w14:textId="77777777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i/>
                <w:iCs/>
                <w:sz w:val="25"/>
                <w:szCs w:val="25"/>
                <w:cs/>
              </w:rPr>
              <w:t>มูลค่าสุทธิทางบัญชี</w:t>
            </w:r>
          </w:p>
        </w:tc>
        <w:tc>
          <w:tcPr>
            <w:tcW w:w="1081" w:type="dxa"/>
            <w:vAlign w:val="center"/>
          </w:tcPr>
          <w:p w14:paraId="5154B912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1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3A4CDA7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vAlign w:val="center"/>
          </w:tcPr>
          <w:p w14:paraId="31666C96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062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0" w:type="dxa"/>
            <w:vAlign w:val="center"/>
          </w:tcPr>
          <w:p w14:paraId="41609068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vAlign w:val="center"/>
          </w:tcPr>
          <w:p w14:paraId="3090BE6C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43" w:type="dxa"/>
            <w:gridSpan w:val="2"/>
            <w:vAlign w:val="center"/>
          </w:tcPr>
          <w:p w14:paraId="3BE60A8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vAlign w:val="center"/>
          </w:tcPr>
          <w:p w14:paraId="032DC578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6" w:type="dxa"/>
            <w:vAlign w:val="center"/>
          </w:tcPr>
          <w:p w14:paraId="0DFD2E77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vAlign w:val="center"/>
          </w:tcPr>
          <w:p w14:paraId="44EC429B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  <w:tc>
          <w:tcPr>
            <w:tcW w:w="275" w:type="dxa"/>
            <w:vAlign w:val="center"/>
          </w:tcPr>
          <w:p w14:paraId="36C407B4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vAlign w:val="center"/>
          </w:tcPr>
          <w:p w14:paraId="1968649A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65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</w:p>
        </w:tc>
        <w:tc>
          <w:tcPr>
            <w:tcW w:w="271" w:type="dxa"/>
            <w:vAlign w:val="center"/>
          </w:tcPr>
          <w:p w14:paraId="54E8241D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vAlign w:val="center"/>
          </w:tcPr>
          <w:p w14:paraId="68BE40E7" w14:textId="77777777" w:rsidR="002F413A" w:rsidRPr="004919DD" w:rsidRDefault="002F413A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</w:p>
        </w:tc>
      </w:tr>
      <w:tr w:rsidR="002F413A" w:rsidRPr="004919DD" w14:paraId="7DE98504" w14:textId="77777777" w:rsidTr="002F413A">
        <w:tc>
          <w:tcPr>
            <w:tcW w:w="3420" w:type="dxa"/>
            <w:vAlign w:val="center"/>
          </w:tcPr>
          <w:p w14:paraId="7CBA7C3A" w14:textId="41E9E4B3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2562</w:t>
            </w:r>
          </w:p>
        </w:tc>
        <w:tc>
          <w:tcPr>
            <w:tcW w:w="1081" w:type="dxa"/>
            <w:tcBorders>
              <w:bottom w:val="double" w:sz="4" w:space="0" w:color="auto"/>
            </w:tcBorders>
            <w:vAlign w:val="center"/>
          </w:tcPr>
          <w:p w14:paraId="193CBCAD" w14:textId="3BDB8546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722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185</w:t>
            </w:r>
          </w:p>
        </w:tc>
        <w:tc>
          <w:tcPr>
            <w:tcW w:w="270" w:type="dxa"/>
            <w:vAlign w:val="center"/>
          </w:tcPr>
          <w:p w14:paraId="4A1EF93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bottom w:val="double" w:sz="4" w:space="0" w:color="auto"/>
            </w:tcBorders>
            <w:vAlign w:val="center"/>
          </w:tcPr>
          <w:p w14:paraId="214B6795" w14:textId="3410FBDC" w:rsidR="002F413A" w:rsidRPr="004919DD" w:rsidRDefault="00DB71A4" w:rsidP="00223E3D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312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068</w:t>
            </w:r>
          </w:p>
        </w:tc>
        <w:tc>
          <w:tcPr>
            <w:tcW w:w="270" w:type="dxa"/>
            <w:vAlign w:val="center"/>
          </w:tcPr>
          <w:p w14:paraId="64D1863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bottom w:val="double" w:sz="4" w:space="0" w:color="auto"/>
            </w:tcBorders>
            <w:vAlign w:val="center"/>
          </w:tcPr>
          <w:p w14:paraId="55179419" w14:textId="4D848090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19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771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646</w:t>
            </w:r>
          </w:p>
        </w:tc>
        <w:tc>
          <w:tcPr>
            <w:tcW w:w="243" w:type="dxa"/>
            <w:gridSpan w:val="2"/>
            <w:vAlign w:val="center"/>
          </w:tcPr>
          <w:p w14:paraId="049956EE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tcBorders>
              <w:bottom w:val="double" w:sz="4" w:space="0" w:color="auto"/>
            </w:tcBorders>
            <w:vAlign w:val="center"/>
          </w:tcPr>
          <w:p w14:paraId="09A8A5C2" w14:textId="78C67B82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32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870</w:t>
            </w:r>
          </w:p>
        </w:tc>
        <w:tc>
          <w:tcPr>
            <w:tcW w:w="276" w:type="dxa"/>
            <w:vAlign w:val="center"/>
          </w:tcPr>
          <w:p w14:paraId="25EBA6EB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bottom w:val="double" w:sz="4" w:space="0" w:color="auto"/>
            </w:tcBorders>
            <w:vAlign w:val="center"/>
          </w:tcPr>
          <w:p w14:paraId="5C6F5BFD" w14:textId="1021E72A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36</w:t>
            </w:r>
          </w:p>
        </w:tc>
        <w:tc>
          <w:tcPr>
            <w:tcW w:w="275" w:type="dxa"/>
            <w:vAlign w:val="center"/>
          </w:tcPr>
          <w:p w14:paraId="3728D1DA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tcBorders>
              <w:bottom w:val="double" w:sz="4" w:space="0" w:color="auto"/>
            </w:tcBorders>
            <w:vAlign w:val="center"/>
          </w:tcPr>
          <w:p w14:paraId="340762FA" w14:textId="451A6131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1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2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269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 w:bidi="th-TH"/>
              </w:rPr>
              <w:t>083</w:t>
            </w:r>
          </w:p>
        </w:tc>
        <w:tc>
          <w:tcPr>
            <w:tcW w:w="271" w:type="dxa"/>
            <w:vAlign w:val="center"/>
          </w:tcPr>
          <w:p w14:paraId="1A6CCEF0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tcBorders>
              <w:bottom w:val="double" w:sz="4" w:space="0" w:color="auto"/>
            </w:tcBorders>
            <w:vAlign w:val="center"/>
          </w:tcPr>
          <w:p w14:paraId="5B4B96EA" w14:textId="6CF62619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24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107</w:t>
            </w:r>
            <w:r w:rsidR="002F413A" w:rsidRPr="004919DD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5"/>
                <w:szCs w:val="25"/>
                <w:lang w:val="en-US"/>
              </w:rPr>
              <w:t>888</w:t>
            </w:r>
          </w:p>
        </w:tc>
      </w:tr>
      <w:tr w:rsidR="002F413A" w:rsidRPr="004919DD" w14:paraId="3FAB6EA3" w14:textId="77777777" w:rsidTr="002F413A">
        <w:tc>
          <w:tcPr>
            <w:tcW w:w="3420" w:type="dxa"/>
            <w:vAlign w:val="center"/>
          </w:tcPr>
          <w:p w14:paraId="02A0EDE2" w14:textId="7C60F1E9" w:rsidR="002F413A" w:rsidRPr="004919DD" w:rsidRDefault="002F413A" w:rsidP="002F413A">
            <w:pPr>
              <w:tabs>
                <w:tab w:val="clear" w:pos="227"/>
                <w:tab w:val="left" w:pos="0"/>
              </w:tabs>
              <w:spacing w:line="360" w:lineRule="exact"/>
              <w:ind w:right="-107"/>
              <w:rPr>
                <w:rFonts w:ascii="Angsana New" w:hAnsi="Angsana New"/>
                <w:b/>
                <w:bCs/>
                <w:sz w:val="25"/>
                <w:szCs w:val="25"/>
                <w:cs/>
              </w:rPr>
            </w:pP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31</w:t>
            </w:r>
            <w:r w:rsidRPr="004919DD">
              <w:rPr>
                <w:rFonts w:ascii="Angsana New" w:hAnsi="Angsana New" w:hint="cs"/>
                <w:b/>
                <w:bCs/>
                <w:sz w:val="25"/>
                <w:szCs w:val="25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5"/>
                <w:szCs w:val="25"/>
              </w:rPr>
              <w:t>2563</w:t>
            </w:r>
          </w:p>
        </w:tc>
        <w:tc>
          <w:tcPr>
            <w:tcW w:w="1081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72D29B4A" w14:textId="08627A4B" w:rsidR="002F413A" w:rsidRPr="004919DD" w:rsidRDefault="00DB71A4" w:rsidP="002F413A">
            <w:pPr>
              <w:pStyle w:val="acctfourfigures"/>
              <w:tabs>
                <w:tab w:val="clear" w:pos="765"/>
                <w:tab w:val="decimal" w:pos="882"/>
              </w:tabs>
              <w:spacing w:line="360" w:lineRule="exact"/>
              <w:ind w:left="-108" w:right="-220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739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143</w:t>
            </w:r>
          </w:p>
        </w:tc>
        <w:tc>
          <w:tcPr>
            <w:tcW w:w="270" w:type="dxa"/>
            <w:vAlign w:val="center"/>
          </w:tcPr>
          <w:p w14:paraId="149C5BD3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0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349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4D7B7476" w14:textId="4E8B5424" w:rsidR="002F413A" w:rsidRPr="004919DD" w:rsidRDefault="00DB71A4" w:rsidP="00223E3D">
            <w:pPr>
              <w:pStyle w:val="acctfourfigures"/>
              <w:tabs>
                <w:tab w:val="clear" w:pos="765"/>
                <w:tab w:val="decimal" w:pos="1060"/>
              </w:tabs>
              <w:spacing w:line="360" w:lineRule="exact"/>
              <w:ind w:left="-18"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296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732</w:t>
            </w:r>
          </w:p>
        </w:tc>
        <w:tc>
          <w:tcPr>
            <w:tcW w:w="270" w:type="dxa"/>
            <w:vAlign w:val="center"/>
          </w:tcPr>
          <w:p w14:paraId="142F9F4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-17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1FEE494" w14:textId="6BA45F6F" w:rsidR="002F413A" w:rsidRPr="004919DD" w:rsidRDefault="00DB71A4" w:rsidP="002F413A">
            <w:pPr>
              <w:pStyle w:val="acctfourfigures"/>
              <w:tabs>
                <w:tab w:val="clear" w:pos="765"/>
                <w:tab w:val="decimal" w:pos="1420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20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304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073</w:t>
            </w:r>
          </w:p>
        </w:tc>
        <w:tc>
          <w:tcPr>
            <w:tcW w:w="243" w:type="dxa"/>
            <w:gridSpan w:val="2"/>
            <w:vAlign w:val="center"/>
          </w:tcPr>
          <w:p w14:paraId="2A93BD8F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536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0DBEED9" w14:textId="0A4CA423" w:rsidR="002F413A" w:rsidRPr="004919DD" w:rsidRDefault="00DB71A4" w:rsidP="002F413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22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068</w:t>
            </w:r>
          </w:p>
        </w:tc>
        <w:tc>
          <w:tcPr>
            <w:tcW w:w="276" w:type="dxa"/>
            <w:vAlign w:val="center"/>
          </w:tcPr>
          <w:p w14:paraId="1066A16C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185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4C4B749E" w14:textId="4DE8170A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62</w:t>
            </w:r>
          </w:p>
        </w:tc>
        <w:tc>
          <w:tcPr>
            <w:tcW w:w="275" w:type="dxa"/>
            <w:vAlign w:val="center"/>
          </w:tcPr>
          <w:p w14:paraId="05C5A236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3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9ECB475" w14:textId="226F6FD8" w:rsidR="002F413A" w:rsidRPr="004919DD" w:rsidRDefault="00DB71A4" w:rsidP="002F413A">
            <w:pPr>
              <w:pStyle w:val="acctfourfigures"/>
              <w:tabs>
                <w:tab w:val="clear" w:pos="765"/>
                <w:tab w:val="decimal" w:pos="1019"/>
              </w:tabs>
              <w:spacing w:line="360" w:lineRule="exact"/>
              <w:ind w:left="-79" w:right="-156"/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7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117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 w:bidi="th-TH"/>
              </w:rPr>
              <w:t>218</w:t>
            </w:r>
          </w:p>
        </w:tc>
        <w:tc>
          <w:tcPr>
            <w:tcW w:w="271" w:type="dxa"/>
            <w:vAlign w:val="center"/>
          </w:tcPr>
          <w:p w14:paraId="58D3A0E1" w14:textId="77777777" w:rsidR="002F413A" w:rsidRPr="004919DD" w:rsidRDefault="002F413A" w:rsidP="002F41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9"/>
              </w:tabs>
              <w:spacing w:line="360" w:lineRule="exact"/>
              <w:ind w:left="-108" w:right="14"/>
              <w:rPr>
                <w:rFonts w:ascii="Angsana New" w:hAnsi="Angsana New"/>
                <w:b/>
                <w:bCs/>
                <w:sz w:val="25"/>
                <w:szCs w:val="25"/>
              </w:rPr>
            </w:pPr>
          </w:p>
        </w:tc>
        <w:tc>
          <w:tcPr>
            <w:tcW w:w="1269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49CFB04E" w14:textId="215508BC" w:rsidR="002F413A" w:rsidRPr="004919DD" w:rsidRDefault="00DB71A4" w:rsidP="002F413A">
            <w:pPr>
              <w:pStyle w:val="acctfourfigures"/>
              <w:tabs>
                <w:tab w:val="clear" w:pos="765"/>
                <w:tab w:val="decimal" w:pos="972"/>
              </w:tabs>
              <w:spacing w:line="360" w:lineRule="exact"/>
              <w:ind w:right="-156"/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29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479</w:t>
            </w:r>
            <w:r w:rsidR="002F413A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5"/>
                <w:szCs w:val="25"/>
                <w:lang w:val="en-US"/>
              </w:rPr>
              <w:t>296</w:t>
            </w:r>
          </w:p>
        </w:tc>
      </w:tr>
    </w:tbl>
    <w:p w14:paraId="2EC035F0" w14:textId="77777777" w:rsidR="002738BC" w:rsidRPr="00D246FB" w:rsidRDefault="002738BC" w:rsidP="0068570E">
      <w:pPr>
        <w:spacing w:line="240" w:lineRule="auto"/>
        <w:rPr>
          <w:rFonts w:ascii="Angsana New" w:hAnsi="Angsana New"/>
          <w:sz w:val="26"/>
          <w:szCs w:val="26"/>
        </w:rPr>
        <w:sectPr w:rsidR="002738BC" w:rsidRPr="00D246FB" w:rsidSect="00696AD7">
          <w:headerReference w:type="default" r:id="rId17"/>
          <w:footerReference w:type="default" r:id="rId18"/>
          <w:pgSz w:w="16840" w:h="11907" w:orient="landscape" w:code="9"/>
          <w:pgMar w:top="1152" w:right="1152" w:bottom="576" w:left="1152" w:header="720" w:footer="446" w:gutter="0"/>
          <w:cols w:space="708"/>
          <w:docGrid w:linePitch="360"/>
        </w:sectPr>
      </w:pPr>
    </w:p>
    <w:p w14:paraId="1EE2000C" w14:textId="02D628E4" w:rsidR="008E6A54" w:rsidRPr="00D246FB" w:rsidRDefault="008E6A54" w:rsidP="005C30A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A85866">
        <w:rPr>
          <w:rFonts w:ascii="Angsana New" w:hAnsi="Angsana New" w:hint="cs"/>
          <w:sz w:val="30"/>
          <w:szCs w:val="30"/>
          <w:cs/>
        </w:rPr>
        <w:lastRenderedPageBreak/>
        <w:t>ราคาทรัพย์สินของกลุ่มบริษัทก่อนหักค่าเสื่อมราคาสะสมของอาคารและอุปกรณ์</w:t>
      </w:r>
      <w:r w:rsidR="005C30AE" w:rsidRPr="00A85866">
        <w:rPr>
          <w:rFonts w:ascii="Angsana New" w:hAnsi="Angsana New" w:hint="cs"/>
          <w:sz w:val="30"/>
          <w:szCs w:val="30"/>
          <w:cs/>
        </w:rPr>
        <w:t xml:space="preserve"> </w:t>
      </w:r>
      <w:r w:rsidRPr="00A85866">
        <w:rPr>
          <w:rFonts w:ascii="Angsana New" w:hAnsi="Angsana New" w:hint="cs"/>
          <w:sz w:val="30"/>
          <w:szCs w:val="30"/>
          <w:cs/>
        </w:rPr>
        <w:t xml:space="preserve">ซึ่งได้คิดค่าเสื่อมราคาเต็มจำนวนแล้ว แต่ยังคงใช้งานจนถึง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A85866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413D65">
        <w:rPr>
          <w:rFonts w:ascii="Angsana New" w:hAnsi="Angsana New" w:hint="cs"/>
          <w:sz w:val="30"/>
          <w:szCs w:val="30"/>
          <w:cs/>
        </w:rPr>
        <w:t xml:space="preserve"> มีจำนวน</w:t>
      </w:r>
      <w:r w:rsidRPr="00413D65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751</w:t>
      </w:r>
      <w:r w:rsidR="00FC263C" w:rsidRPr="00413D65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Pr="00413D65">
        <w:rPr>
          <w:rFonts w:ascii="Angsana New" w:hAnsi="Angsana New" w:hint="cs"/>
          <w:sz w:val="30"/>
          <w:szCs w:val="30"/>
        </w:rPr>
        <w:t xml:space="preserve"> </w:t>
      </w:r>
      <w:r w:rsidRPr="00413D65">
        <w:rPr>
          <w:rFonts w:ascii="Angsana New" w:hAnsi="Angsana New" w:hint="cs"/>
          <w:sz w:val="30"/>
          <w:szCs w:val="30"/>
          <w:cs/>
        </w:rPr>
        <w:t>ล้านบาท และ</w:t>
      </w:r>
      <w:r w:rsidRPr="00413D65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111</w:t>
      </w:r>
      <w:r w:rsidR="00FC263C" w:rsidRPr="00413D65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30</w:t>
      </w:r>
      <w:r w:rsidRPr="00413D65">
        <w:rPr>
          <w:rFonts w:ascii="Angsana New" w:hAnsi="Angsana New" w:hint="cs"/>
          <w:sz w:val="30"/>
          <w:szCs w:val="30"/>
          <w:cs/>
        </w:rPr>
        <w:t xml:space="preserve"> ล้านเหรียญออสเตรเลีย</w:t>
      </w:r>
      <w:r w:rsidRPr="00A85866">
        <w:rPr>
          <w:rFonts w:ascii="Angsana New" w:hAnsi="Angsana New" w:hint="cs"/>
          <w:sz w:val="30"/>
          <w:szCs w:val="30"/>
          <w:cs/>
        </w:rPr>
        <w:t xml:space="preserve"> </w:t>
      </w:r>
      <w:r w:rsidRPr="00A85866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Pr="00A85866">
        <w:rPr>
          <w:rFonts w:ascii="Angsana New" w:hAnsi="Angsana New" w:hint="cs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804</w:t>
      </w:r>
      <w:r w:rsidR="00EE0580" w:rsidRPr="00A85866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71</w:t>
      </w:r>
      <w:r w:rsidRPr="00A85866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A85866">
        <w:rPr>
          <w:rFonts w:ascii="Angsana New" w:hAnsi="Angsana New" w:hint="cs"/>
          <w:i/>
          <w:iCs/>
          <w:sz w:val="30"/>
          <w:szCs w:val="30"/>
          <w:cs/>
        </w:rPr>
        <w:t>ล้านบาท และ</w:t>
      </w:r>
      <w:r w:rsidRPr="00A85866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7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5</w:t>
      </w:r>
      <w:r w:rsidRPr="00A85866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28</w:t>
      </w:r>
      <w:r w:rsidRPr="00A85866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A85866">
        <w:rPr>
          <w:rFonts w:ascii="Angsana New" w:hAnsi="Angsana New" w:hint="cs"/>
          <w:i/>
          <w:iCs/>
          <w:sz w:val="30"/>
          <w:szCs w:val="30"/>
          <w:cs/>
        </w:rPr>
        <w:t>ล้านเหรียญออสเตรเลีย)</w:t>
      </w:r>
    </w:p>
    <w:p w14:paraId="5F288740" w14:textId="77777777" w:rsidR="00AE51C6" w:rsidRPr="002A4040" w:rsidRDefault="00AE51C6" w:rsidP="00AE51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30D9999D" w14:textId="09F92B64" w:rsidR="00AE51C6" w:rsidRPr="00D246FB" w:rsidRDefault="00AE51C6" w:rsidP="00AE51C6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914415">
        <w:rPr>
          <w:rFonts w:asciiTheme="majorBidi" w:hAnsiTheme="majorBidi" w:cstheme="majorBidi"/>
          <w:sz w:val="30"/>
          <w:szCs w:val="30"/>
          <w:cs/>
        </w:rPr>
        <w:t xml:space="preserve">ต้นทุนการกู้ยืมที่เกี่ยวข้องกับการได้มาซึ่งที่ดินและก่อสร้างโรงงานใหม่ที่ได้บันทึกเป็นส่วนหนึ่งของต้นทุนสินทรัพย์ของกลุ่มบริษัทมีจํานวน </w:t>
      </w:r>
      <w:r w:rsidR="00DB71A4" w:rsidRPr="00DB71A4">
        <w:rPr>
          <w:rFonts w:asciiTheme="majorBidi" w:hAnsiTheme="majorBidi" w:cstheme="majorBidi"/>
          <w:sz w:val="30"/>
          <w:szCs w:val="30"/>
        </w:rPr>
        <w:t>119</w:t>
      </w:r>
      <w:r w:rsidR="00DE190A" w:rsidRPr="000770AF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</w:rPr>
        <w:t>02</w:t>
      </w:r>
      <w:r w:rsidRPr="00914415">
        <w:rPr>
          <w:rFonts w:asciiTheme="majorBidi" w:hAnsiTheme="majorBidi" w:cstheme="majorBidi"/>
          <w:sz w:val="30"/>
          <w:szCs w:val="30"/>
        </w:rPr>
        <w:t xml:space="preserve"> </w:t>
      </w:r>
      <w:r w:rsidRPr="00914415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Pr="00914415">
        <w:rPr>
          <w:rFonts w:asciiTheme="majorBidi" w:hAnsiTheme="majorBidi" w:cstheme="majorBidi"/>
          <w:sz w:val="30"/>
          <w:szCs w:val="30"/>
        </w:rPr>
        <w:t xml:space="preserve"> </w:t>
      </w:r>
      <w:r w:rsidRPr="00914415">
        <w:rPr>
          <w:rFonts w:asciiTheme="majorBidi" w:hAnsiTheme="majorBidi" w:cstheme="majorBidi"/>
          <w:sz w:val="30"/>
          <w:szCs w:val="30"/>
          <w:cs/>
        </w:rPr>
        <w:t>(</w:t>
      </w:r>
      <w:r w:rsidR="00DB71A4" w:rsidRPr="00DB71A4">
        <w:rPr>
          <w:rFonts w:asciiTheme="majorBidi" w:hAnsiTheme="majorBidi" w:cstheme="majorBidi"/>
          <w:i/>
          <w:iCs/>
          <w:sz w:val="30"/>
          <w:szCs w:val="30"/>
        </w:rPr>
        <w:t>2562</w:t>
      </w:r>
      <w:r w:rsidRPr="00914415">
        <w:rPr>
          <w:rFonts w:asciiTheme="majorBidi" w:hAnsiTheme="majorBidi" w:cstheme="majorBidi"/>
          <w:i/>
          <w:iCs/>
          <w:sz w:val="30"/>
          <w:szCs w:val="30"/>
        </w:rPr>
        <w:t>:</w:t>
      </w:r>
      <w:r w:rsidR="00DB71A4" w:rsidRPr="00DB71A4">
        <w:rPr>
          <w:rFonts w:asciiTheme="majorBidi" w:hAnsiTheme="majorBidi" w:cstheme="majorBidi"/>
          <w:i/>
          <w:iCs/>
          <w:sz w:val="30"/>
          <w:szCs w:val="30"/>
        </w:rPr>
        <w:t>149</w:t>
      </w:r>
      <w:r w:rsidR="00DE190A" w:rsidRPr="0091441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i/>
          <w:iCs/>
          <w:sz w:val="30"/>
          <w:szCs w:val="30"/>
        </w:rPr>
        <w:t>94</w:t>
      </w:r>
      <w:r w:rsidR="00914415" w:rsidRPr="00914415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914415" w:rsidRPr="00914415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</w:t>
      </w:r>
      <w:r w:rsidRPr="00914415">
        <w:rPr>
          <w:rFonts w:asciiTheme="majorBidi" w:hAnsiTheme="majorBidi" w:cstheme="majorBidi"/>
          <w:sz w:val="30"/>
          <w:szCs w:val="30"/>
          <w:cs/>
        </w:rPr>
        <w:t xml:space="preserve">) </w:t>
      </w:r>
    </w:p>
    <w:p w14:paraId="26E6DD13" w14:textId="77777777" w:rsidR="00AC52D7" w:rsidRPr="002A4040" w:rsidRDefault="00AC52D7" w:rsidP="002512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1BBEEDC" w14:textId="77777777" w:rsidR="00AC52D7" w:rsidRPr="00D246FB" w:rsidRDefault="00AC52D7" w:rsidP="00AC52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การค้ำประกัน</w:t>
      </w:r>
    </w:p>
    <w:p w14:paraId="21C70FF1" w14:textId="77777777" w:rsidR="00AC52D7" w:rsidRPr="002A4040" w:rsidRDefault="00AC52D7" w:rsidP="00AC52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6CBB55DC" w14:textId="204D12A8" w:rsidR="00AC52D7" w:rsidRPr="00D246FB" w:rsidRDefault="00AC52D7" w:rsidP="00AC52D7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ราช-ออสเตรเลีย คอร์ปอเรชั่น จำกัด ซึ่งเป็นบริษัทย่อยทางอ้อม ได้จดจำนองที่ดิน อาคารและโรงไฟฟ้า และจดจำนำอุปกรณ์ของโรงไฟฟ้า </w:t>
      </w:r>
      <w:r w:rsidR="00DB71A4" w:rsidRPr="00DB71A4">
        <w:rPr>
          <w:rFonts w:ascii="Angsana New" w:hAnsi="Angsana New" w:hint="cs"/>
          <w:sz w:val="30"/>
          <w:szCs w:val="30"/>
        </w:rPr>
        <w:t>5</w:t>
      </w:r>
      <w:r w:rsidRPr="00D246FB">
        <w:rPr>
          <w:rFonts w:ascii="Angsana New" w:hAnsi="Angsana New" w:hint="cs"/>
          <w:sz w:val="30"/>
          <w:szCs w:val="30"/>
          <w:cs/>
        </w:rPr>
        <w:t xml:space="preserve"> โครงการ มูลค่าสุทธิตามบัญชีจำนวน</w:t>
      </w:r>
      <w:r w:rsidR="00413D65">
        <w:rPr>
          <w:rFonts w:ascii="Angsana New" w:hAnsi="Angsana New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785426" w:rsidRPr="00D246FB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011</w:t>
      </w:r>
      <w:r w:rsidR="00785426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548DF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ล้านเหรียญออสเตรเลีย หรือเทียบเท่า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23</w:t>
      </w:r>
      <w:r w:rsidR="00785426" w:rsidRPr="00D246FB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275</w:t>
      </w:r>
      <w:r w:rsidR="00785426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58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 เพื่อเป็นหลักประกันเงินกู้ยืมระยะยาวจากสถาบันการเงิน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br/>
      </w:r>
      <w:r w:rsidRPr="00A85866">
        <w:rPr>
          <w:rFonts w:ascii="Angsana New" w:hAnsi="Angsana New" w:hint="cs"/>
          <w:sz w:val="30"/>
          <w:szCs w:val="30"/>
          <w:cs/>
        </w:rPr>
        <w:t xml:space="preserve">(ดูหมายเหตุข้อ 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Pr="00A85866">
        <w:rPr>
          <w:rFonts w:ascii="Angsana New" w:hAnsi="Angsana New" w:hint="cs"/>
          <w:sz w:val="30"/>
          <w:szCs w:val="30"/>
          <w:cs/>
        </w:rPr>
        <w:t>)</w:t>
      </w:r>
    </w:p>
    <w:p w14:paraId="69D9CA70" w14:textId="77777777" w:rsidR="00AC52D7" w:rsidRPr="002A4040" w:rsidRDefault="00AC52D7" w:rsidP="002512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63380BB8" w14:textId="64A7DBB7" w:rsidR="00AC52D7" w:rsidRPr="00D246FB" w:rsidRDefault="00AC52D7" w:rsidP="00AC52D7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ราช โคเจนเนอเรชั่น จำกัด ซึ่งเป็นบริษัทย่อยทางตรง ได้จดจำนองที่ดินพร้อม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สิ่งปลูกสร้างบนที่ดินทั้งหมดและเครื่องจักรบางส่วนเพื่อเป็นหลักประกันเงินกู้ยืมระยะยาวจากสถาบันการเงิ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(ดูหมายเหตุข้อ </w:t>
      </w:r>
      <w:r w:rsidR="00DB71A4" w:rsidRPr="00DB71A4">
        <w:rPr>
          <w:rFonts w:ascii="Angsana New" w:hAnsi="Angsana New"/>
          <w:sz w:val="30"/>
          <w:szCs w:val="30"/>
        </w:rPr>
        <w:t>16</w:t>
      </w:r>
      <w:r w:rsidRPr="00D246FB">
        <w:rPr>
          <w:rFonts w:ascii="Angsana New" w:hAnsi="Angsana New" w:hint="cs"/>
          <w:sz w:val="30"/>
          <w:szCs w:val="30"/>
          <w:cs/>
        </w:rPr>
        <w:t>)</w:t>
      </w:r>
    </w:p>
    <w:p w14:paraId="7826744C" w14:textId="77777777" w:rsidR="008E6A54" w:rsidRPr="002A4040" w:rsidRDefault="008E6A54" w:rsidP="00C220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tbl>
      <w:tblPr>
        <w:tblW w:w="937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340"/>
        <w:gridCol w:w="990"/>
        <w:gridCol w:w="270"/>
        <w:gridCol w:w="1278"/>
        <w:gridCol w:w="270"/>
        <w:gridCol w:w="1602"/>
        <w:gridCol w:w="270"/>
        <w:gridCol w:w="990"/>
        <w:gridCol w:w="270"/>
        <w:gridCol w:w="1098"/>
      </w:tblGrid>
      <w:tr w:rsidR="008E6A54" w:rsidRPr="002512B9" w14:paraId="2395F549" w14:textId="77777777" w:rsidTr="002512B9">
        <w:trPr>
          <w:tblHeader/>
        </w:trPr>
        <w:tc>
          <w:tcPr>
            <w:tcW w:w="2340" w:type="dxa"/>
            <w:vAlign w:val="bottom"/>
          </w:tcPr>
          <w:p w14:paraId="76487B5F" w14:textId="77777777" w:rsidR="008E6A54" w:rsidRPr="002512B9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38" w:type="dxa"/>
            <w:gridSpan w:val="9"/>
            <w:vAlign w:val="bottom"/>
          </w:tcPr>
          <w:p w14:paraId="55B1DDC7" w14:textId="77777777" w:rsidR="008E6A54" w:rsidRPr="002512B9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512B9" w:rsidRPr="002512B9" w14:paraId="33E423E1" w14:textId="77777777" w:rsidTr="002512B9">
        <w:trPr>
          <w:tblHeader/>
        </w:trPr>
        <w:tc>
          <w:tcPr>
            <w:tcW w:w="2340" w:type="dxa"/>
            <w:shd w:val="clear" w:color="auto" w:fill="auto"/>
            <w:vAlign w:val="bottom"/>
          </w:tcPr>
          <w:p w14:paraId="4AEFAAC4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776F25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3C35A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  <w:vAlign w:val="bottom"/>
          </w:tcPr>
          <w:p w14:paraId="75E3CC31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อาคาร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F1D634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657718DF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02210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DBA6A67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390CF3A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64FF5EC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512B9" w:rsidRPr="002512B9" w14:paraId="0E24AF75" w14:textId="77777777" w:rsidTr="002512B9">
        <w:trPr>
          <w:tblHeader/>
        </w:trPr>
        <w:tc>
          <w:tcPr>
            <w:tcW w:w="2340" w:type="dxa"/>
            <w:shd w:val="clear" w:color="auto" w:fill="auto"/>
            <w:vAlign w:val="bottom"/>
          </w:tcPr>
          <w:p w14:paraId="524146EE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D4AEA4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0AB37C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  <w:vAlign w:val="bottom"/>
          </w:tcPr>
          <w:p w14:paraId="6B946207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สิ่งปลูกสร้าง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81996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24E71628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49BB2C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79E5B21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1ADA27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15B64FE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2512B9" w:rsidRPr="002512B9" w14:paraId="2EFCDC97" w14:textId="77777777" w:rsidTr="002512B9">
        <w:trPr>
          <w:tblHeader/>
        </w:trPr>
        <w:tc>
          <w:tcPr>
            <w:tcW w:w="2340" w:type="dxa"/>
            <w:shd w:val="clear" w:color="auto" w:fill="auto"/>
            <w:vAlign w:val="bottom"/>
          </w:tcPr>
          <w:p w14:paraId="306BE11D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5A7E58F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1E787E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  <w:vAlign w:val="bottom"/>
          </w:tcPr>
          <w:p w14:paraId="7D012F92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และส่วน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8ADDEA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377026CF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และเครื่องใช้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48DB401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B3F7E47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DDC438F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738ACD8F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512B9" w:rsidRPr="002512B9" w14:paraId="65B52CCC" w14:textId="77777777" w:rsidTr="002512B9">
        <w:trPr>
          <w:tblHeader/>
        </w:trPr>
        <w:tc>
          <w:tcPr>
            <w:tcW w:w="2340" w:type="dxa"/>
            <w:shd w:val="clear" w:color="auto" w:fill="auto"/>
            <w:vAlign w:val="bottom"/>
          </w:tcPr>
          <w:p w14:paraId="35A7473A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D6442A6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5DDE8E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  <w:vAlign w:val="bottom"/>
          </w:tcPr>
          <w:p w14:paraId="3E2FB7FD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ปรับปรุงอาคาร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B24CE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1E3D64F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สำนักงาน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57BEF6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545ABAD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D7CA2F" w14:textId="77777777" w:rsidR="002512B9" w:rsidRPr="002512B9" w:rsidRDefault="002512B9" w:rsidP="008E6A54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47821D91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8E6A54" w:rsidRPr="002512B9" w14:paraId="7661D89D" w14:textId="77777777" w:rsidTr="002512B9">
        <w:trPr>
          <w:tblHeader/>
        </w:trPr>
        <w:tc>
          <w:tcPr>
            <w:tcW w:w="2340" w:type="dxa"/>
            <w:vAlign w:val="bottom"/>
          </w:tcPr>
          <w:p w14:paraId="7284883D" w14:textId="77777777" w:rsidR="008E6A54" w:rsidRPr="002512B9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7038" w:type="dxa"/>
            <w:gridSpan w:val="9"/>
            <w:vAlign w:val="bottom"/>
          </w:tcPr>
          <w:p w14:paraId="616B8F35" w14:textId="77777777" w:rsidR="008E6A54" w:rsidRPr="002512B9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2512B9" w:rsidRPr="002512B9" w14:paraId="143818AF" w14:textId="77777777" w:rsidTr="002512B9">
        <w:tc>
          <w:tcPr>
            <w:tcW w:w="2340" w:type="dxa"/>
            <w:vAlign w:val="bottom"/>
          </w:tcPr>
          <w:p w14:paraId="22C0029D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0" w:type="dxa"/>
            <w:vAlign w:val="bottom"/>
          </w:tcPr>
          <w:p w14:paraId="3B30F303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FE799D9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5305F8EA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72B161B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vAlign w:val="bottom"/>
          </w:tcPr>
          <w:p w14:paraId="3AFBCF45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52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94B4C27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8B555F4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2"/>
              </w:tabs>
              <w:spacing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FAF26B1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5E94F998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spacing w:line="240" w:lineRule="auto"/>
              <w:ind w:left="-115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512B9" w:rsidRPr="002512B9" w14:paraId="4C2C4845" w14:textId="77777777" w:rsidTr="002512B9">
        <w:tc>
          <w:tcPr>
            <w:tcW w:w="2340" w:type="dxa"/>
            <w:shd w:val="clear" w:color="auto" w:fill="auto"/>
            <w:vAlign w:val="bottom"/>
          </w:tcPr>
          <w:p w14:paraId="4717AA98" w14:textId="4E7E469B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2512B9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990" w:type="dxa"/>
            <w:vAlign w:val="bottom"/>
          </w:tcPr>
          <w:p w14:paraId="71F86BD2" w14:textId="67B54398" w:rsidR="002512B9" w:rsidRPr="002512B9" w:rsidRDefault="00DB71A4" w:rsidP="008E6A54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295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70" w:type="dxa"/>
            <w:vAlign w:val="bottom"/>
          </w:tcPr>
          <w:p w14:paraId="624D58FD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4C5BCBEF" w14:textId="0218D64D" w:rsidR="002512B9" w:rsidRPr="002512B9" w:rsidRDefault="00DB71A4" w:rsidP="00C220F9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108" w:right="-36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309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636</w:t>
            </w:r>
          </w:p>
        </w:tc>
        <w:tc>
          <w:tcPr>
            <w:tcW w:w="270" w:type="dxa"/>
            <w:vAlign w:val="bottom"/>
          </w:tcPr>
          <w:p w14:paraId="78AB6A7C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vAlign w:val="bottom"/>
          </w:tcPr>
          <w:p w14:paraId="63210F01" w14:textId="491AC173" w:rsidR="002512B9" w:rsidRPr="002512B9" w:rsidRDefault="00DB71A4" w:rsidP="008E6A54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39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458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672</w:t>
            </w:r>
          </w:p>
        </w:tc>
        <w:tc>
          <w:tcPr>
            <w:tcW w:w="270" w:type="dxa"/>
            <w:vAlign w:val="bottom"/>
          </w:tcPr>
          <w:p w14:paraId="0649923A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F7B6E05" w14:textId="3027EB95" w:rsidR="002512B9" w:rsidRPr="002512B9" w:rsidRDefault="00DB71A4" w:rsidP="008E6A54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right="-39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960</w:t>
            </w:r>
          </w:p>
        </w:tc>
        <w:tc>
          <w:tcPr>
            <w:tcW w:w="270" w:type="dxa"/>
            <w:vAlign w:val="bottom"/>
          </w:tcPr>
          <w:p w14:paraId="4D38A370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36ADFF6A" w14:textId="09895434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065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261</w:t>
            </w:r>
          </w:p>
        </w:tc>
      </w:tr>
      <w:tr w:rsidR="002512B9" w:rsidRPr="002512B9" w14:paraId="06862F29" w14:textId="77777777" w:rsidTr="002512B9">
        <w:tc>
          <w:tcPr>
            <w:tcW w:w="2340" w:type="dxa"/>
            <w:shd w:val="clear" w:color="auto" w:fill="auto"/>
            <w:vAlign w:val="bottom"/>
          </w:tcPr>
          <w:p w14:paraId="59DD52D6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0" w:type="dxa"/>
            <w:vAlign w:val="bottom"/>
          </w:tcPr>
          <w:p w14:paraId="1ABFB86E" w14:textId="77777777" w:rsidR="002512B9" w:rsidRPr="002512B9" w:rsidRDefault="002512B9" w:rsidP="00C220F9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81321E3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vAlign w:val="bottom"/>
          </w:tcPr>
          <w:p w14:paraId="2107D7B6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EB1737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504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602" w:type="dxa"/>
            <w:vAlign w:val="bottom"/>
          </w:tcPr>
          <w:p w14:paraId="09E6785E" w14:textId="745A35A0" w:rsidR="002512B9" w:rsidRPr="002512B9" w:rsidRDefault="00DB71A4" w:rsidP="008E6A54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850</w:t>
            </w:r>
          </w:p>
        </w:tc>
        <w:tc>
          <w:tcPr>
            <w:tcW w:w="270" w:type="dxa"/>
            <w:vAlign w:val="bottom"/>
          </w:tcPr>
          <w:p w14:paraId="69A46A63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39259AA" w14:textId="77777777" w:rsidR="002512B9" w:rsidRPr="002512B9" w:rsidRDefault="002512B9" w:rsidP="008E6A54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08" w:right="-19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086B8B6" w14:textId="77777777" w:rsidR="002512B9" w:rsidRPr="002512B9" w:rsidRDefault="002512B9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73B875A5" w14:textId="03DCA20C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850</w:t>
            </w:r>
          </w:p>
        </w:tc>
      </w:tr>
      <w:tr w:rsidR="002512B9" w:rsidRPr="002512B9" w14:paraId="71CF2746" w14:textId="77777777" w:rsidTr="002512B9">
        <w:tc>
          <w:tcPr>
            <w:tcW w:w="2340" w:type="dxa"/>
            <w:shd w:val="clear" w:color="auto" w:fill="auto"/>
            <w:vAlign w:val="bottom"/>
          </w:tcPr>
          <w:p w14:paraId="64CBE0E1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7C7EFF49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F1494C6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bottom"/>
          </w:tcPr>
          <w:p w14:paraId="439C3025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EFC877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504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602" w:type="dxa"/>
            <w:tcBorders>
              <w:bottom w:val="single" w:sz="4" w:space="0" w:color="auto"/>
            </w:tcBorders>
            <w:vAlign w:val="bottom"/>
          </w:tcPr>
          <w:p w14:paraId="5EEA72F1" w14:textId="4D6B400B" w:rsidR="002512B9" w:rsidRPr="002512B9" w:rsidRDefault="002512B9" w:rsidP="007E17D6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888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3486F1A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6CDB1355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08" w:right="-19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B818A62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bottom"/>
          </w:tcPr>
          <w:p w14:paraId="45F56276" w14:textId="31BA3E8D" w:rsidR="002512B9" w:rsidRPr="002512B9" w:rsidRDefault="002512B9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888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2512B9" w:rsidRPr="002512B9" w14:paraId="3B39DCF7" w14:textId="77777777" w:rsidTr="002512B9">
        <w:tc>
          <w:tcPr>
            <w:tcW w:w="2340" w:type="dxa"/>
            <w:shd w:val="clear" w:color="auto" w:fill="auto"/>
            <w:vAlign w:val="bottom"/>
          </w:tcPr>
          <w:p w14:paraId="3322A38A" w14:textId="35B172DE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hanging="15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2562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และ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52E8A964" w14:textId="630A7F1D" w:rsidR="002512B9" w:rsidRPr="002512B9" w:rsidRDefault="00DB71A4" w:rsidP="00B43000">
            <w:pPr>
              <w:pStyle w:val="acctfourfigures"/>
              <w:tabs>
                <w:tab w:val="clear" w:pos="765"/>
                <w:tab w:val="decimal" w:pos="763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295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70" w:type="dxa"/>
            <w:vAlign w:val="bottom"/>
          </w:tcPr>
          <w:p w14:paraId="42B74D60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tcBorders>
              <w:top w:val="single" w:sz="4" w:space="0" w:color="auto"/>
            </w:tcBorders>
            <w:vAlign w:val="bottom"/>
          </w:tcPr>
          <w:p w14:paraId="0D2032DF" w14:textId="424B4F99" w:rsidR="002512B9" w:rsidRPr="002512B9" w:rsidRDefault="00DB71A4" w:rsidP="00B43000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309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636</w:t>
            </w:r>
          </w:p>
        </w:tc>
        <w:tc>
          <w:tcPr>
            <w:tcW w:w="270" w:type="dxa"/>
            <w:vAlign w:val="bottom"/>
          </w:tcPr>
          <w:p w14:paraId="274C4412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504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14:paraId="33DC1CB7" w14:textId="1FC18099" w:rsidR="002512B9" w:rsidRPr="002512B9" w:rsidRDefault="00DB71A4" w:rsidP="007E17D6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455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634</w:t>
            </w:r>
          </w:p>
        </w:tc>
        <w:tc>
          <w:tcPr>
            <w:tcW w:w="270" w:type="dxa"/>
            <w:vAlign w:val="bottom"/>
          </w:tcPr>
          <w:p w14:paraId="1E465879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0BBCD215" w14:textId="5E5F4FCD" w:rsidR="002512B9" w:rsidRPr="002512B9" w:rsidRDefault="00DB71A4" w:rsidP="00B43000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ind w:left="-108" w:right="-19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960</w:t>
            </w:r>
          </w:p>
        </w:tc>
        <w:tc>
          <w:tcPr>
            <w:tcW w:w="270" w:type="dxa"/>
            <w:vAlign w:val="bottom"/>
          </w:tcPr>
          <w:p w14:paraId="65D424FA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  <w:vAlign w:val="bottom"/>
          </w:tcPr>
          <w:p w14:paraId="1473D833" w14:textId="480B0D9D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062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223</w:t>
            </w:r>
          </w:p>
        </w:tc>
      </w:tr>
      <w:tr w:rsidR="002512B9" w:rsidRPr="002512B9" w14:paraId="2A0AED20" w14:textId="77777777" w:rsidTr="002512B9">
        <w:tc>
          <w:tcPr>
            <w:tcW w:w="2340" w:type="dxa"/>
            <w:vAlign w:val="bottom"/>
          </w:tcPr>
          <w:p w14:paraId="35DED1AA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401E29BE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03446B2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</w:tcPr>
          <w:p w14:paraId="5089115A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56B78BF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504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77040310" w14:textId="7A13EE33" w:rsidR="002512B9" w:rsidRPr="002512B9" w:rsidRDefault="00DB71A4" w:rsidP="007E17D6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764</w:t>
            </w:r>
          </w:p>
        </w:tc>
        <w:tc>
          <w:tcPr>
            <w:tcW w:w="270" w:type="dxa"/>
            <w:vAlign w:val="bottom"/>
          </w:tcPr>
          <w:p w14:paraId="6FF6682F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B07B827" w14:textId="77777777" w:rsidR="002512B9" w:rsidRPr="002512B9" w:rsidRDefault="002512B9" w:rsidP="007E17D6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2308B5B" w14:textId="77777777" w:rsidR="002512B9" w:rsidRPr="002512B9" w:rsidRDefault="002512B9" w:rsidP="007E17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6FF52149" w14:textId="25D7B89C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764</w:t>
            </w:r>
          </w:p>
        </w:tc>
      </w:tr>
      <w:tr w:rsidR="002512B9" w:rsidRPr="002512B9" w14:paraId="0A5AA461" w14:textId="77777777" w:rsidTr="002512B9">
        <w:tc>
          <w:tcPr>
            <w:tcW w:w="2340" w:type="dxa"/>
          </w:tcPr>
          <w:p w14:paraId="0F5A5060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16CA248E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3E91F78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</w:tcPr>
          <w:p w14:paraId="01692E2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1CC67E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59F7A352" w14:textId="2D065C47" w:rsidR="002512B9" w:rsidRPr="002512B9" w:rsidRDefault="002512B9" w:rsidP="00122EDA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C41540A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141AF8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FF82BE9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4BB2184A" w14:textId="1E3CE800" w:rsidR="002512B9" w:rsidRPr="002512B9" w:rsidRDefault="002512B9" w:rsidP="00122EDA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270" w:right="-35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2512B9" w:rsidRPr="002512B9" w14:paraId="426B98AB" w14:textId="77777777" w:rsidTr="002512B9">
        <w:tc>
          <w:tcPr>
            <w:tcW w:w="2340" w:type="dxa"/>
            <w:shd w:val="clear" w:color="auto" w:fill="auto"/>
            <w:vAlign w:val="bottom"/>
          </w:tcPr>
          <w:p w14:paraId="5260DA61" w14:textId="48BBAD16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A69D78" w14:textId="5CEC8229" w:rsidR="002512B9" w:rsidRPr="002512B9" w:rsidRDefault="00DB71A4" w:rsidP="00122EDA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295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70" w:type="dxa"/>
            <w:vAlign w:val="bottom"/>
          </w:tcPr>
          <w:p w14:paraId="5AF3E374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69B154" w14:textId="53B7073A" w:rsidR="002512B9" w:rsidRPr="002512B9" w:rsidRDefault="00DB71A4" w:rsidP="00122EDA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108" w:right="-3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309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636</w:t>
            </w:r>
          </w:p>
        </w:tc>
        <w:tc>
          <w:tcPr>
            <w:tcW w:w="270" w:type="dxa"/>
            <w:vAlign w:val="bottom"/>
          </w:tcPr>
          <w:p w14:paraId="46C4DBB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92D495B" w14:textId="36E2EE63" w:rsidR="002512B9" w:rsidRPr="002512B9" w:rsidRDefault="00DB71A4" w:rsidP="00122EDA">
            <w:pPr>
              <w:pStyle w:val="acctfourfigures"/>
              <w:tabs>
                <w:tab w:val="clear" w:pos="765"/>
                <w:tab w:val="decimal" w:pos="1404"/>
              </w:tabs>
              <w:spacing w:line="240" w:lineRule="auto"/>
              <w:ind w:left="-108" w:right="-21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445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978</w:t>
            </w:r>
          </w:p>
        </w:tc>
        <w:tc>
          <w:tcPr>
            <w:tcW w:w="270" w:type="dxa"/>
            <w:vAlign w:val="bottom"/>
          </w:tcPr>
          <w:p w14:paraId="2963EE0B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AFE87F" w14:textId="450E5663" w:rsidR="002512B9" w:rsidRPr="002512B9" w:rsidRDefault="00DB71A4" w:rsidP="00122EDA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9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960</w:t>
            </w:r>
          </w:p>
        </w:tc>
        <w:tc>
          <w:tcPr>
            <w:tcW w:w="270" w:type="dxa"/>
            <w:vAlign w:val="bottom"/>
          </w:tcPr>
          <w:p w14:paraId="0AFE74C4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D23C99" w14:textId="29395F26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270" w:right="-351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052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567</w:t>
            </w:r>
          </w:p>
        </w:tc>
      </w:tr>
      <w:tr w:rsidR="002512B9" w:rsidRPr="002512B9" w14:paraId="61E622CB" w14:textId="77777777" w:rsidTr="002512B9">
        <w:tc>
          <w:tcPr>
            <w:tcW w:w="2340" w:type="dxa"/>
            <w:shd w:val="clear" w:color="auto" w:fill="auto"/>
            <w:vAlign w:val="bottom"/>
          </w:tcPr>
          <w:p w14:paraId="34CC9EDB" w14:textId="77777777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ค่าเสื่อมราคา</w:t>
            </w:r>
          </w:p>
        </w:tc>
        <w:tc>
          <w:tcPr>
            <w:tcW w:w="990" w:type="dxa"/>
            <w:vAlign w:val="bottom"/>
          </w:tcPr>
          <w:p w14:paraId="28F6FD05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6556AE8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35F301B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6950B71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5EE4B89A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78AE1E3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6087131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96F222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477EAE00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36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512B9" w:rsidRPr="002512B9" w14:paraId="758E190D" w14:textId="77777777" w:rsidTr="002512B9">
        <w:tc>
          <w:tcPr>
            <w:tcW w:w="2340" w:type="dxa"/>
            <w:shd w:val="clear" w:color="auto" w:fill="auto"/>
            <w:vAlign w:val="bottom"/>
          </w:tcPr>
          <w:p w14:paraId="54D1BC0F" w14:textId="373A0520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990" w:type="dxa"/>
            <w:vAlign w:val="bottom"/>
          </w:tcPr>
          <w:p w14:paraId="0D285E06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0ABC619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vAlign w:val="bottom"/>
          </w:tcPr>
          <w:p w14:paraId="38DB9695" w14:textId="4F13BE89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672</w:t>
            </w:r>
          </w:p>
        </w:tc>
        <w:tc>
          <w:tcPr>
            <w:tcW w:w="270" w:type="dxa"/>
            <w:vAlign w:val="bottom"/>
          </w:tcPr>
          <w:p w14:paraId="5B2CA260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5A5E2B51" w14:textId="0FD132B4" w:rsidR="002512B9" w:rsidRPr="002512B9" w:rsidRDefault="00DB71A4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437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712</w:t>
            </w:r>
          </w:p>
        </w:tc>
        <w:tc>
          <w:tcPr>
            <w:tcW w:w="270" w:type="dxa"/>
            <w:vAlign w:val="bottom"/>
          </w:tcPr>
          <w:p w14:paraId="69B0B896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BA63D7E" w14:textId="0683DA11" w:rsidR="002512B9" w:rsidRPr="002512B9" w:rsidRDefault="00DB71A4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943</w:t>
            </w:r>
          </w:p>
        </w:tc>
        <w:tc>
          <w:tcPr>
            <w:tcW w:w="270" w:type="dxa"/>
            <w:vAlign w:val="bottom"/>
          </w:tcPr>
          <w:p w14:paraId="4C613FD8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49DB1A55" w14:textId="0566EA0D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45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513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327</w:t>
            </w:r>
          </w:p>
        </w:tc>
      </w:tr>
      <w:tr w:rsidR="002512B9" w:rsidRPr="002512B9" w14:paraId="27DFA3B5" w14:textId="77777777" w:rsidTr="002512B9">
        <w:tc>
          <w:tcPr>
            <w:tcW w:w="2340" w:type="dxa"/>
            <w:shd w:val="clear" w:color="auto" w:fill="auto"/>
            <w:vAlign w:val="bottom"/>
          </w:tcPr>
          <w:p w14:paraId="6763F052" w14:textId="77777777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  <w:vAlign w:val="bottom"/>
          </w:tcPr>
          <w:p w14:paraId="0007698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7677366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16C2DB5D" w14:textId="678E51E3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385</w:t>
            </w:r>
          </w:p>
        </w:tc>
        <w:tc>
          <w:tcPr>
            <w:tcW w:w="270" w:type="dxa"/>
            <w:vAlign w:val="bottom"/>
          </w:tcPr>
          <w:p w14:paraId="4C662E97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07162C5A" w14:textId="4D00B6AB" w:rsidR="002512B9" w:rsidRPr="002512B9" w:rsidRDefault="00DB71A4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855</w:t>
            </w:r>
          </w:p>
        </w:tc>
        <w:tc>
          <w:tcPr>
            <w:tcW w:w="270" w:type="dxa"/>
            <w:vAlign w:val="bottom"/>
          </w:tcPr>
          <w:p w14:paraId="78B035D5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B0E34FA" w14:textId="6ACE3BDE" w:rsidR="002512B9" w:rsidRPr="002512B9" w:rsidRDefault="00DB71A4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</w:t>
            </w:r>
          </w:p>
        </w:tc>
        <w:tc>
          <w:tcPr>
            <w:tcW w:w="270" w:type="dxa"/>
            <w:vAlign w:val="bottom"/>
          </w:tcPr>
          <w:p w14:paraId="0AC1031D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29A130F3" w14:textId="7BE00051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453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257</w:t>
            </w:r>
          </w:p>
        </w:tc>
      </w:tr>
      <w:tr w:rsidR="002512B9" w:rsidRPr="002512B9" w14:paraId="7206F0AF" w14:textId="77777777" w:rsidTr="002512B9">
        <w:tc>
          <w:tcPr>
            <w:tcW w:w="2340" w:type="dxa"/>
            <w:shd w:val="clear" w:color="auto" w:fill="auto"/>
            <w:vAlign w:val="bottom"/>
          </w:tcPr>
          <w:p w14:paraId="499830E4" w14:textId="77777777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6E98885F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CB493C7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bottom"/>
          </w:tcPr>
          <w:p w14:paraId="66962F74" w14:textId="77777777" w:rsidR="002512B9" w:rsidRPr="002512B9" w:rsidRDefault="002512B9" w:rsidP="005D06F6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AA76037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222E71C" w14:textId="44465A7C" w:rsidR="002512B9" w:rsidRPr="002512B9" w:rsidRDefault="002512B9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872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00901CD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3496ED37" w14:textId="77777777" w:rsidR="002512B9" w:rsidRPr="002512B9" w:rsidRDefault="002512B9" w:rsidP="0008036C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ind w:left="-115" w:right="-19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6AADA27C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bottom"/>
          </w:tcPr>
          <w:p w14:paraId="223F50AE" w14:textId="5057A4C0" w:rsidR="002512B9" w:rsidRPr="002512B9" w:rsidRDefault="002512B9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45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872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2512B9" w:rsidRPr="002512B9" w14:paraId="67D48E42" w14:textId="77777777" w:rsidTr="002512B9">
        <w:tc>
          <w:tcPr>
            <w:tcW w:w="2340" w:type="dxa"/>
            <w:shd w:val="clear" w:color="auto" w:fill="auto"/>
            <w:vAlign w:val="bottom"/>
          </w:tcPr>
          <w:p w14:paraId="0F4C62BD" w14:textId="52CAEF97" w:rsidR="002512B9" w:rsidRPr="002512B9" w:rsidRDefault="002512B9" w:rsidP="00122EDA">
            <w:pPr>
              <w:tabs>
                <w:tab w:val="clear" w:pos="227"/>
                <w:tab w:val="left" w:pos="0"/>
              </w:tabs>
              <w:spacing w:line="240" w:lineRule="auto"/>
              <w:ind w:right="-10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0074953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138C8345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tcBorders>
              <w:top w:val="single" w:sz="4" w:space="0" w:color="auto"/>
            </w:tcBorders>
            <w:vAlign w:val="bottom"/>
          </w:tcPr>
          <w:p w14:paraId="1094BB52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4E3022F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D7888D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7E9E3F48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7EE9C3D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BE686E6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  <w:vAlign w:val="bottom"/>
          </w:tcPr>
          <w:p w14:paraId="05D2174D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2512B9" w:rsidRPr="002512B9" w14:paraId="2A7C0DD5" w14:textId="77777777" w:rsidTr="002512B9">
        <w:tc>
          <w:tcPr>
            <w:tcW w:w="2340" w:type="dxa"/>
            <w:shd w:val="clear" w:color="auto" w:fill="auto"/>
            <w:vAlign w:val="bottom"/>
          </w:tcPr>
          <w:p w14:paraId="60625709" w14:textId="6333F1B3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17" w:right="-107" w:hanging="11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และ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  <w:vAlign w:val="bottom"/>
          </w:tcPr>
          <w:p w14:paraId="37B1E50A" w14:textId="77777777" w:rsidR="002512B9" w:rsidRPr="00F43828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F4382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EAC7245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vAlign w:val="bottom"/>
          </w:tcPr>
          <w:p w14:paraId="78A89F66" w14:textId="4C7AD11F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87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057</w:t>
            </w:r>
          </w:p>
        </w:tc>
        <w:tc>
          <w:tcPr>
            <w:tcW w:w="270" w:type="dxa"/>
            <w:vAlign w:val="bottom"/>
          </w:tcPr>
          <w:p w14:paraId="77F80031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002C46A0" w14:textId="7641F0B0" w:rsidR="002512B9" w:rsidRPr="002512B9" w:rsidRDefault="00DB71A4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695</w:t>
            </w:r>
          </w:p>
        </w:tc>
        <w:tc>
          <w:tcPr>
            <w:tcW w:w="270" w:type="dxa"/>
            <w:vAlign w:val="bottom"/>
          </w:tcPr>
          <w:p w14:paraId="3D9E0E1D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3904BE5" w14:textId="6833CB38" w:rsidR="002512B9" w:rsidRPr="002512B9" w:rsidRDefault="00DB71A4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960</w:t>
            </w:r>
          </w:p>
        </w:tc>
        <w:tc>
          <w:tcPr>
            <w:tcW w:w="270" w:type="dxa"/>
            <w:vAlign w:val="bottom"/>
          </w:tcPr>
          <w:p w14:paraId="477EA9E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6148373D" w14:textId="30146958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523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712</w:t>
            </w:r>
          </w:p>
        </w:tc>
      </w:tr>
      <w:tr w:rsidR="002512B9" w:rsidRPr="002512B9" w14:paraId="4F0884F4" w14:textId="77777777" w:rsidTr="002512B9">
        <w:tc>
          <w:tcPr>
            <w:tcW w:w="2340" w:type="dxa"/>
            <w:shd w:val="clear" w:color="auto" w:fill="auto"/>
            <w:vAlign w:val="bottom"/>
          </w:tcPr>
          <w:p w14:paraId="742B62B7" w14:textId="77777777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3F770B7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500310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03665827" w14:textId="310992BB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386</w:t>
            </w:r>
          </w:p>
        </w:tc>
        <w:tc>
          <w:tcPr>
            <w:tcW w:w="270" w:type="dxa"/>
            <w:vAlign w:val="bottom"/>
          </w:tcPr>
          <w:p w14:paraId="08508BE4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15135464" w14:textId="7996ABF6" w:rsidR="002512B9" w:rsidRPr="002512B9" w:rsidRDefault="00DB71A4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670</w:t>
            </w:r>
          </w:p>
        </w:tc>
        <w:tc>
          <w:tcPr>
            <w:tcW w:w="270" w:type="dxa"/>
            <w:vAlign w:val="bottom"/>
          </w:tcPr>
          <w:p w14:paraId="21993A66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E622C21" w14:textId="77777777" w:rsidR="002512B9" w:rsidRPr="00F43828" w:rsidRDefault="002512B9" w:rsidP="00F43828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ind w:left="-115" w:right="-19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43828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A49845A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6167327B" w14:textId="2042EF4D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  <w:r w:rsidR="002512B9" w:rsidRPr="00251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056</w:t>
            </w:r>
          </w:p>
        </w:tc>
      </w:tr>
      <w:tr w:rsidR="002512B9" w:rsidRPr="002512B9" w14:paraId="0F90AE46" w14:textId="77777777" w:rsidTr="002512B9">
        <w:tc>
          <w:tcPr>
            <w:tcW w:w="2340" w:type="dxa"/>
            <w:shd w:val="clear" w:color="auto" w:fill="auto"/>
            <w:vAlign w:val="bottom"/>
          </w:tcPr>
          <w:p w14:paraId="14E1708A" w14:textId="77777777" w:rsidR="002512B9" w:rsidRPr="002512B9" w:rsidRDefault="002512B9" w:rsidP="00122EDA">
            <w:pPr>
              <w:spacing w:line="240" w:lineRule="auto"/>
              <w:ind w:right="-185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7A72731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2973A19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bottom"/>
          </w:tcPr>
          <w:p w14:paraId="0E9CACDF" w14:textId="4700CCCB" w:rsidR="002512B9" w:rsidRPr="002512B9" w:rsidRDefault="002512B9" w:rsidP="005D06F6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BA0AE0C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E41BD54" w14:textId="1F853229" w:rsidR="002512B9" w:rsidRPr="002512B9" w:rsidRDefault="002512B9" w:rsidP="00512B28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B09177B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6D6ACF7" w14:textId="77777777" w:rsidR="002512B9" w:rsidRPr="00F43828" w:rsidRDefault="002512B9" w:rsidP="00F43828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ind w:left="-115" w:right="-19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43828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72096C4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vAlign w:val="bottom"/>
          </w:tcPr>
          <w:p w14:paraId="4844B997" w14:textId="2164DDF8" w:rsidR="002512B9" w:rsidRPr="002512B9" w:rsidRDefault="002512B9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2512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420</w:t>
            </w:r>
            <w:r w:rsidRPr="002512B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2512B9" w:rsidRPr="002512B9" w14:paraId="5733BE92" w14:textId="77777777" w:rsidTr="002512B9">
        <w:tc>
          <w:tcPr>
            <w:tcW w:w="2340" w:type="dxa"/>
            <w:shd w:val="clear" w:color="auto" w:fill="auto"/>
            <w:vAlign w:val="bottom"/>
          </w:tcPr>
          <w:p w14:paraId="3C7A73CB" w14:textId="242C5EB3" w:rsidR="002512B9" w:rsidRPr="002512B9" w:rsidRDefault="002512B9" w:rsidP="00122EDA">
            <w:pPr>
              <w:tabs>
                <w:tab w:val="clear" w:pos="227"/>
                <w:tab w:val="left" w:pos="0"/>
              </w:tabs>
              <w:spacing w:line="240" w:lineRule="auto"/>
              <w:ind w:right="-10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40B90DB6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64FC63A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746103" w14:textId="05CDE522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99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443</w:t>
            </w:r>
          </w:p>
        </w:tc>
        <w:tc>
          <w:tcPr>
            <w:tcW w:w="270" w:type="dxa"/>
            <w:vAlign w:val="bottom"/>
          </w:tcPr>
          <w:p w14:paraId="44BA5D92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CA48DB2" w14:textId="7F03B3C1" w:rsidR="002512B9" w:rsidRPr="002512B9" w:rsidRDefault="00DB71A4" w:rsidP="00122EDA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431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945</w:t>
            </w:r>
          </w:p>
        </w:tc>
        <w:tc>
          <w:tcPr>
            <w:tcW w:w="270" w:type="dxa"/>
            <w:vAlign w:val="bottom"/>
          </w:tcPr>
          <w:p w14:paraId="0FDCAF79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446537" w14:textId="3561710D" w:rsidR="002512B9" w:rsidRPr="002512B9" w:rsidRDefault="00DB71A4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960</w:t>
            </w:r>
          </w:p>
        </w:tc>
        <w:tc>
          <w:tcPr>
            <w:tcW w:w="270" w:type="dxa"/>
            <w:vAlign w:val="bottom"/>
          </w:tcPr>
          <w:p w14:paraId="22C58533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93CD32" w14:textId="077F98B8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532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348</w:t>
            </w:r>
          </w:p>
        </w:tc>
      </w:tr>
      <w:tr w:rsidR="002512B9" w:rsidRPr="002512B9" w14:paraId="7F8586B0" w14:textId="77777777" w:rsidTr="002512B9">
        <w:tc>
          <w:tcPr>
            <w:tcW w:w="2340" w:type="dxa"/>
            <w:shd w:val="clear" w:color="auto" w:fill="auto"/>
            <w:vAlign w:val="bottom"/>
          </w:tcPr>
          <w:p w14:paraId="7722C4D9" w14:textId="77777777" w:rsidR="002512B9" w:rsidRPr="002512B9" w:rsidRDefault="002512B9" w:rsidP="00122EDA">
            <w:pPr>
              <w:tabs>
                <w:tab w:val="clear" w:pos="227"/>
                <w:tab w:val="left" w:pos="0"/>
              </w:tabs>
              <w:spacing w:line="240" w:lineRule="auto"/>
              <w:ind w:right="-10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0BE6A28F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29F706D1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78" w:type="dxa"/>
            <w:tcBorders>
              <w:top w:val="single" w:sz="4" w:space="0" w:color="auto"/>
            </w:tcBorders>
            <w:vAlign w:val="bottom"/>
          </w:tcPr>
          <w:p w14:paraId="04CD429E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1814DD6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93EB8C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DC04DC7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5747EB2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15"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9904D3F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</w:tcBorders>
            <w:vAlign w:val="bottom"/>
          </w:tcPr>
          <w:p w14:paraId="3FF044A0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512B9" w:rsidRPr="002512B9" w14:paraId="15A47C79" w14:textId="77777777" w:rsidTr="002512B9">
        <w:tc>
          <w:tcPr>
            <w:tcW w:w="2340" w:type="dxa"/>
            <w:shd w:val="clear" w:color="auto" w:fill="auto"/>
            <w:vAlign w:val="bottom"/>
          </w:tcPr>
          <w:p w14:paraId="408D029A" w14:textId="77777777" w:rsidR="002512B9" w:rsidRPr="002512B9" w:rsidRDefault="002512B9" w:rsidP="00122EDA">
            <w:pPr>
              <w:tabs>
                <w:tab w:val="clear" w:pos="227"/>
                <w:tab w:val="left" w:pos="0"/>
              </w:tabs>
              <w:spacing w:line="240" w:lineRule="auto"/>
              <w:ind w:right="-107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2512B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0" w:type="dxa"/>
            <w:vAlign w:val="bottom"/>
          </w:tcPr>
          <w:p w14:paraId="7CA9A0BD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128867DA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vAlign w:val="bottom"/>
          </w:tcPr>
          <w:p w14:paraId="1604CCF9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1381777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shd w:val="clear" w:color="auto" w:fill="auto"/>
            <w:vAlign w:val="bottom"/>
          </w:tcPr>
          <w:p w14:paraId="6FE9141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BB554E1" w14:textId="77777777" w:rsidR="002512B9" w:rsidRPr="002512B9" w:rsidRDefault="002512B9" w:rsidP="00122E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6862C5B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108"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B428534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vAlign w:val="bottom"/>
          </w:tcPr>
          <w:p w14:paraId="71FD1892" w14:textId="77777777" w:rsidR="002512B9" w:rsidRPr="002512B9" w:rsidRDefault="002512B9" w:rsidP="00122EDA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33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512B9" w:rsidRPr="002512B9" w14:paraId="2F44733E" w14:textId="77777777" w:rsidTr="002512B9">
        <w:tc>
          <w:tcPr>
            <w:tcW w:w="2340" w:type="dxa"/>
            <w:shd w:val="clear" w:color="auto" w:fill="auto"/>
            <w:vAlign w:val="bottom"/>
          </w:tcPr>
          <w:p w14:paraId="6247E2EE" w14:textId="050CCC5B" w:rsidR="002512B9" w:rsidRPr="002512B9" w:rsidRDefault="002512B9" w:rsidP="00B61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5" w:right="-107" w:hanging="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7AD9AE68" w14:textId="16CE49CC" w:rsidR="002512B9" w:rsidRPr="002512B9" w:rsidRDefault="00DB71A4" w:rsidP="00B61C81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295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993</w:t>
            </w:r>
          </w:p>
        </w:tc>
        <w:tc>
          <w:tcPr>
            <w:tcW w:w="270" w:type="dxa"/>
            <w:vAlign w:val="bottom"/>
          </w:tcPr>
          <w:p w14:paraId="0C04C5D8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tcBorders>
              <w:bottom w:val="double" w:sz="4" w:space="0" w:color="auto"/>
            </w:tcBorders>
            <w:vAlign w:val="bottom"/>
          </w:tcPr>
          <w:p w14:paraId="2E269EE6" w14:textId="132914D2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222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579</w:t>
            </w:r>
          </w:p>
        </w:tc>
        <w:tc>
          <w:tcPr>
            <w:tcW w:w="270" w:type="dxa"/>
            <w:vAlign w:val="bottom"/>
          </w:tcPr>
          <w:p w14:paraId="1AAAB692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22AD0CA" w14:textId="712CC0EB" w:rsidR="002512B9" w:rsidRPr="002512B9" w:rsidRDefault="00DB71A4" w:rsidP="00B61C81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939</w:t>
            </w:r>
          </w:p>
        </w:tc>
        <w:tc>
          <w:tcPr>
            <w:tcW w:w="270" w:type="dxa"/>
            <w:vAlign w:val="bottom"/>
          </w:tcPr>
          <w:p w14:paraId="5F988F60" w14:textId="77777777" w:rsidR="002512B9" w:rsidRPr="002512B9" w:rsidRDefault="002512B9" w:rsidP="00B61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7AC14657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08"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515BF68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double" w:sz="4" w:space="0" w:color="auto"/>
            </w:tcBorders>
            <w:vAlign w:val="bottom"/>
          </w:tcPr>
          <w:p w14:paraId="5E5CF589" w14:textId="7392E9CB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538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511</w:t>
            </w:r>
          </w:p>
        </w:tc>
      </w:tr>
      <w:tr w:rsidR="002512B9" w:rsidRPr="002512B9" w14:paraId="56F9A70F" w14:textId="77777777" w:rsidTr="002512B9">
        <w:tc>
          <w:tcPr>
            <w:tcW w:w="2340" w:type="dxa"/>
            <w:shd w:val="clear" w:color="auto" w:fill="auto"/>
            <w:vAlign w:val="bottom"/>
          </w:tcPr>
          <w:p w14:paraId="7005EFA1" w14:textId="78DFB1CB" w:rsidR="002512B9" w:rsidRPr="002512B9" w:rsidRDefault="002512B9" w:rsidP="00B61C81">
            <w:pPr>
              <w:tabs>
                <w:tab w:val="clear" w:pos="227"/>
                <w:tab w:val="left" w:pos="0"/>
              </w:tabs>
              <w:spacing w:line="240" w:lineRule="auto"/>
              <w:ind w:right="-10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2512B9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EC6F916" w14:textId="4DDA6584" w:rsidR="002512B9" w:rsidRPr="002512B9" w:rsidRDefault="00DB71A4" w:rsidP="00B61C81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295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993</w:t>
            </w:r>
          </w:p>
        </w:tc>
        <w:tc>
          <w:tcPr>
            <w:tcW w:w="270" w:type="dxa"/>
            <w:vAlign w:val="bottom"/>
          </w:tcPr>
          <w:p w14:paraId="224E95BD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8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BD337D8" w14:textId="0546C650" w:rsidR="002512B9" w:rsidRPr="002512B9" w:rsidRDefault="00DB71A4" w:rsidP="005D06F6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210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193</w:t>
            </w:r>
          </w:p>
        </w:tc>
        <w:tc>
          <w:tcPr>
            <w:tcW w:w="270" w:type="dxa"/>
            <w:vAlign w:val="bottom"/>
          </w:tcPr>
          <w:p w14:paraId="31123E8C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02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3F65BF9" w14:textId="7F200092" w:rsidR="002512B9" w:rsidRPr="002512B9" w:rsidRDefault="00DB71A4" w:rsidP="00B61C81">
            <w:pPr>
              <w:pStyle w:val="acctfourfigures"/>
              <w:tabs>
                <w:tab w:val="clear" w:pos="765"/>
                <w:tab w:val="decimal" w:pos="135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14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03</w:t>
            </w:r>
            <w:r w:rsidR="00DF640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</w:p>
        </w:tc>
        <w:tc>
          <w:tcPr>
            <w:tcW w:w="270" w:type="dxa"/>
            <w:vAlign w:val="bottom"/>
          </w:tcPr>
          <w:p w14:paraId="3D333480" w14:textId="77777777" w:rsidR="002512B9" w:rsidRPr="002512B9" w:rsidRDefault="002512B9" w:rsidP="00B61C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071F28E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108" w:right="-19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512B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A80B1FF" w14:textId="77777777" w:rsidR="002512B9" w:rsidRPr="002512B9" w:rsidRDefault="002512B9" w:rsidP="00B61C81">
            <w:pPr>
              <w:pStyle w:val="acctfourfigures"/>
              <w:tabs>
                <w:tab w:val="clear" w:pos="765"/>
                <w:tab w:val="decimal" w:pos="818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639803E" w14:textId="3DB951A1" w:rsidR="002512B9" w:rsidRPr="002512B9" w:rsidRDefault="00DB71A4" w:rsidP="002512B9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115" w:right="-333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520</w:t>
            </w:r>
            <w:r w:rsidR="002512B9" w:rsidRPr="00251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219</w:t>
            </w:r>
          </w:p>
        </w:tc>
      </w:tr>
    </w:tbl>
    <w:p w14:paraId="428AD0CD" w14:textId="77777777" w:rsidR="008E6A54" w:rsidRPr="00D246FB" w:rsidRDefault="008E6A54" w:rsidP="00C220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627926F5" w14:textId="6EBE711B" w:rsidR="008E6A54" w:rsidRPr="00D246FB" w:rsidRDefault="008E6A54" w:rsidP="005076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ราคาทรัพย์สินของบริษัทก่อนหักค่าเสื่อมราคาสะสมของอาคารและอุปกรณ์ ซึ่งได้คิดค่าเสื่อมราคาเต็มจำนวนแล้ว แต่ยังคงใช้งานจนถึง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มีจำนวน </w:t>
      </w:r>
      <w:r w:rsidR="00DB71A4" w:rsidRPr="00DB71A4">
        <w:rPr>
          <w:rFonts w:ascii="Angsana New" w:hAnsi="Angsana New"/>
          <w:sz w:val="30"/>
          <w:szCs w:val="30"/>
        </w:rPr>
        <w:t>414</w:t>
      </w:r>
      <w:r w:rsidR="00892837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36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Pr="00D246FB">
        <w:rPr>
          <w:rFonts w:ascii="Angsana New" w:hAnsi="Angsana New" w:hint="cs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412</w:t>
      </w:r>
      <w:r w:rsidR="00055853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06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 ล้านบาท)</w:t>
      </w:r>
    </w:p>
    <w:p w14:paraId="5CD860B7" w14:textId="77777777" w:rsidR="00582818" w:rsidRPr="00D246FB" w:rsidRDefault="00582818" w:rsidP="005828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740332E8" w14:textId="77777777" w:rsidR="00582818" w:rsidRPr="00D246FB" w:rsidRDefault="005828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/>
          <w:sz w:val="30"/>
          <w:szCs w:val="30"/>
          <w:cs/>
        </w:rPr>
        <w:br w:type="page"/>
      </w:r>
    </w:p>
    <w:p w14:paraId="39C4D3BC" w14:textId="77777777" w:rsidR="00D861B0" w:rsidRPr="00D246FB" w:rsidRDefault="00D861B0" w:rsidP="008E6A54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bookmarkStart w:id="15" w:name="_Hlk63846283"/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สัญญาเช่า</w:t>
      </w:r>
    </w:p>
    <w:p w14:paraId="4EFBAB0A" w14:textId="77777777" w:rsidR="00D861B0" w:rsidRPr="00D246FB" w:rsidRDefault="00D861B0" w:rsidP="00D861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27DD6D02" w14:textId="77777777" w:rsidR="00D861B0" w:rsidRPr="00D246FB" w:rsidRDefault="00D861B0" w:rsidP="00D861B0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bookmarkStart w:id="16" w:name="_Hlk61469949"/>
      <w:r w:rsidRPr="00D246FB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ในฐานะผู้เช่า</w:t>
      </w:r>
    </w:p>
    <w:bookmarkEnd w:id="16"/>
    <w:p w14:paraId="74ABBF6A" w14:textId="77777777" w:rsidR="00D861B0" w:rsidRPr="00D246FB" w:rsidRDefault="00D861B0" w:rsidP="00D861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tbl>
      <w:tblPr>
        <w:tblW w:w="882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760"/>
        <w:gridCol w:w="1530"/>
        <w:gridCol w:w="180"/>
        <w:gridCol w:w="1350"/>
      </w:tblGrid>
      <w:tr w:rsidR="00D861B0" w:rsidRPr="00D246FB" w14:paraId="6412AE78" w14:textId="77777777" w:rsidTr="000A7B10">
        <w:trPr>
          <w:cantSplit/>
          <w:tblHeader/>
        </w:trPr>
        <w:tc>
          <w:tcPr>
            <w:tcW w:w="5760" w:type="dxa"/>
            <w:vAlign w:val="bottom"/>
            <w:hideMark/>
          </w:tcPr>
          <w:p w14:paraId="7BDB2F9A" w14:textId="52F4C588" w:rsidR="00D861B0" w:rsidRPr="00D246FB" w:rsidRDefault="00D861B0" w:rsidP="008835DC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bookmarkStart w:id="17" w:name="_Hlk61469965"/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530" w:type="dxa"/>
            <w:vAlign w:val="bottom"/>
            <w:hideMark/>
          </w:tcPr>
          <w:p w14:paraId="22BE2EF1" w14:textId="77777777" w:rsidR="00D861B0" w:rsidRPr="00D246FB" w:rsidRDefault="00D861B0" w:rsidP="00122F35">
            <w:pPr>
              <w:pStyle w:val="acctmergecolhdg"/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  <w:vAlign w:val="bottom"/>
          </w:tcPr>
          <w:p w14:paraId="751BA119" w14:textId="77777777" w:rsidR="00D861B0" w:rsidRPr="00D246FB" w:rsidRDefault="00D861B0" w:rsidP="008835DC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40003C36" w14:textId="77777777" w:rsidR="00D861B0" w:rsidRPr="00D246FB" w:rsidRDefault="00D861B0" w:rsidP="008835DC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="009718BC" w:rsidRPr="00D246F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  <w:br/>
            </w:r>
            <w:r w:rsidRPr="00D246FB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D861B0" w:rsidRPr="00D246FB" w14:paraId="7E5EAE54" w14:textId="77777777" w:rsidTr="000A7B10">
        <w:trPr>
          <w:cantSplit/>
          <w:tblHeader/>
        </w:trPr>
        <w:tc>
          <w:tcPr>
            <w:tcW w:w="5760" w:type="dxa"/>
            <w:vAlign w:val="bottom"/>
          </w:tcPr>
          <w:p w14:paraId="3BBC1D0B" w14:textId="77777777" w:rsidR="00D861B0" w:rsidRPr="00D246FB" w:rsidRDefault="00D861B0" w:rsidP="008835D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060" w:type="dxa"/>
            <w:gridSpan w:val="3"/>
            <w:vAlign w:val="bottom"/>
            <w:hideMark/>
          </w:tcPr>
          <w:p w14:paraId="3AB2F49B" w14:textId="77777777" w:rsidR="00D861B0" w:rsidRPr="00D246FB" w:rsidRDefault="00D861B0" w:rsidP="008835DC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D861B0" w:rsidRPr="00D246FB" w14:paraId="31146BA5" w14:textId="77777777" w:rsidTr="000A7B10">
        <w:trPr>
          <w:cantSplit/>
        </w:trPr>
        <w:tc>
          <w:tcPr>
            <w:tcW w:w="5760" w:type="dxa"/>
            <w:vAlign w:val="bottom"/>
            <w:hideMark/>
          </w:tcPr>
          <w:p w14:paraId="1152CC6C" w14:textId="77777777" w:rsidR="00D861B0" w:rsidRPr="00D246FB" w:rsidRDefault="00D861B0" w:rsidP="008835D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211E1F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530" w:type="dxa"/>
            <w:vAlign w:val="bottom"/>
          </w:tcPr>
          <w:p w14:paraId="3079011C" w14:textId="77777777" w:rsidR="00D861B0" w:rsidRPr="00D246FB" w:rsidRDefault="00D861B0" w:rsidP="008835D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vAlign w:val="bottom"/>
          </w:tcPr>
          <w:p w14:paraId="2D2C59A7" w14:textId="77777777" w:rsidR="00D861B0" w:rsidRPr="00D246FB" w:rsidRDefault="00D861B0" w:rsidP="008835D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9782447" w14:textId="77777777" w:rsidR="00D861B0" w:rsidRPr="00D246FB" w:rsidRDefault="00D861B0" w:rsidP="008835DC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2F35" w:rsidRPr="00D246FB" w14:paraId="007EF226" w14:textId="77777777" w:rsidTr="000A7B10">
        <w:trPr>
          <w:cantSplit/>
        </w:trPr>
        <w:tc>
          <w:tcPr>
            <w:tcW w:w="5760" w:type="dxa"/>
            <w:vAlign w:val="bottom"/>
          </w:tcPr>
          <w:p w14:paraId="77726717" w14:textId="77777777" w:rsidR="00122F35" w:rsidRPr="00D246FB" w:rsidRDefault="00122F35" w:rsidP="008835D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530" w:type="dxa"/>
            <w:vAlign w:val="bottom"/>
          </w:tcPr>
          <w:p w14:paraId="7AE9C880" w14:textId="60F33824" w:rsidR="00122F35" w:rsidRPr="00D246FB" w:rsidRDefault="00785128" w:rsidP="008835D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397</w:t>
            </w:r>
            <w:r w:rsidR="00807754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964</w:t>
            </w:r>
          </w:p>
        </w:tc>
        <w:tc>
          <w:tcPr>
            <w:tcW w:w="180" w:type="dxa"/>
            <w:vAlign w:val="bottom"/>
          </w:tcPr>
          <w:p w14:paraId="75BDCD1C" w14:textId="77777777" w:rsidR="00122F35" w:rsidRPr="00D246FB" w:rsidRDefault="00122F35" w:rsidP="008835D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D7299B2" w14:textId="77777777" w:rsidR="00122F35" w:rsidRPr="00D246FB" w:rsidRDefault="00807754" w:rsidP="00D0333E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61B0" w:rsidRPr="00D246FB" w14:paraId="209FF15C" w14:textId="77777777" w:rsidTr="000A7B10">
        <w:trPr>
          <w:cantSplit/>
        </w:trPr>
        <w:tc>
          <w:tcPr>
            <w:tcW w:w="5760" w:type="dxa"/>
            <w:vAlign w:val="bottom"/>
          </w:tcPr>
          <w:p w14:paraId="211C3CED" w14:textId="77777777" w:rsidR="00D861B0" w:rsidRPr="00D246FB" w:rsidRDefault="00122F35" w:rsidP="008835D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30" w:type="dxa"/>
            <w:vAlign w:val="bottom"/>
          </w:tcPr>
          <w:p w14:paraId="535A0E83" w14:textId="1C7722FD" w:rsidR="00D861B0" w:rsidRPr="00D246FB" w:rsidRDefault="00DB71A4" w:rsidP="008835D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22</w:t>
            </w:r>
            <w:r w:rsidR="00807754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762</w:t>
            </w:r>
          </w:p>
        </w:tc>
        <w:tc>
          <w:tcPr>
            <w:tcW w:w="180" w:type="dxa"/>
            <w:vAlign w:val="bottom"/>
          </w:tcPr>
          <w:p w14:paraId="40EBA8B2" w14:textId="77777777" w:rsidR="00D861B0" w:rsidRPr="00D246FB" w:rsidRDefault="00D861B0" w:rsidP="008835D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BB38271" w14:textId="5314F2F2" w:rsidR="00D861B0" w:rsidRPr="00D246FB" w:rsidRDefault="00DB71A4" w:rsidP="008835DC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</w:t>
            </w:r>
            <w:r w:rsidR="00807754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685</w:t>
            </w:r>
          </w:p>
        </w:tc>
      </w:tr>
      <w:tr w:rsidR="006156D9" w:rsidRPr="00D246FB" w14:paraId="411CE9FA" w14:textId="77777777" w:rsidTr="000A7B10">
        <w:trPr>
          <w:cantSplit/>
        </w:trPr>
        <w:tc>
          <w:tcPr>
            <w:tcW w:w="5760" w:type="dxa"/>
            <w:vAlign w:val="bottom"/>
          </w:tcPr>
          <w:p w14:paraId="32FB14C3" w14:textId="77777777" w:rsidR="006156D9" w:rsidRPr="00D246FB" w:rsidRDefault="006156D9" w:rsidP="00761F5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530" w:type="dxa"/>
            <w:vAlign w:val="bottom"/>
          </w:tcPr>
          <w:p w14:paraId="65585B79" w14:textId="7AC7EC5C" w:rsidR="006156D9" w:rsidRPr="00D246FB" w:rsidRDefault="00DB71A4" w:rsidP="00761F58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  <w:r w:rsidR="006156D9"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78512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05</w:t>
            </w:r>
          </w:p>
        </w:tc>
        <w:tc>
          <w:tcPr>
            <w:tcW w:w="180" w:type="dxa"/>
            <w:vAlign w:val="bottom"/>
          </w:tcPr>
          <w:p w14:paraId="09BA1A9C" w14:textId="77777777" w:rsidR="006156D9" w:rsidRPr="00D246FB" w:rsidRDefault="006156D9" w:rsidP="00761F5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39B8A7E" w14:textId="5F50F744" w:rsidR="006156D9" w:rsidRPr="00D246FB" w:rsidRDefault="00DB71A4" w:rsidP="00761F58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</w:t>
            </w:r>
            <w:r w:rsidR="006156D9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032</w:t>
            </w:r>
          </w:p>
        </w:tc>
      </w:tr>
      <w:tr w:rsidR="006156D9" w:rsidRPr="00D246FB" w14:paraId="7F738AE9" w14:textId="77777777" w:rsidTr="000A7B10">
        <w:trPr>
          <w:cantSplit/>
        </w:trPr>
        <w:tc>
          <w:tcPr>
            <w:tcW w:w="5760" w:type="dxa"/>
            <w:vAlign w:val="bottom"/>
          </w:tcPr>
          <w:p w14:paraId="0D48EC5F" w14:textId="01A8CA62" w:rsidR="006156D9" w:rsidRPr="00D246FB" w:rsidRDefault="00C26E7D" w:rsidP="008835D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ระบบ</w:t>
            </w:r>
            <w:r w:rsidR="006156D9"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สายส่ง</w:t>
            </w:r>
          </w:p>
        </w:tc>
        <w:tc>
          <w:tcPr>
            <w:tcW w:w="1530" w:type="dxa"/>
            <w:vAlign w:val="bottom"/>
          </w:tcPr>
          <w:p w14:paraId="41A0B61A" w14:textId="57153DE1" w:rsidR="006156D9" w:rsidRPr="00B566B4" w:rsidRDefault="00785128" w:rsidP="008835D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1,583</w:t>
            </w:r>
            <w:r w:rsidR="00B566B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156</w:t>
            </w:r>
          </w:p>
        </w:tc>
        <w:tc>
          <w:tcPr>
            <w:tcW w:w="180" w:type="dxa"/>
            <w:vAlign w:val="bottom"/>
          </w:tcPr>
          <w:p w14:paraId="4D76E91F" w14:textId="77777777" w:rsidR="006156D9" w:rsidRPr="00D246FB" w:rsidRDefault="006156D9" w:rsidP="008835D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5DA36C2" w14:textId="77777777" w:rsidR="006156D9" w:rsidRPr="00D246FB" w:rsidRDefault="006156D9" w:rsidP="00D0333E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156D9" w:rsidRPr="00D246FB" w14:paraId="12C4F578" w14:textId="77777777" w:rsidTr="000A7B10">
        <w:trPr>
          <w:cantSplit/>
        </w:trPr>
        <w:tc>
          <w:tcPr>
            <w:tcW w:w="5760" w:type="dxa"/>
            <w:vAlign w:val="bottom"/>
            <w:hideMark/>
          </w:tcPr>
          <w:p w14:paraId="0EA51611" w14:textId="77777777" w:rsidR="006156D9" w:rsidRPr="00D246FB" w:rsidRDefault="006156D9" w:rsidP="008835D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E4C42BF" w14:textId="016C6E9B" w:rsidR="006156D9" w:rsidRPr="00D246FB" w:rsidRDefault="00DB71A4" w:rsidP="008835D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6156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029</w:t>
            </w:r>
            <w:r w:rsidR="006156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587</w:t>
            </w:r>
          </w:p>
        </w:tc>
        <w:tc>
          <w:tcPr>
            <w:tcW w:w="180" w:type="dxa"/>
            <w:vAlign w:val="bottom"/>
          </w:tcPr>
          <w:p w14:paraId="7EA9788B" w14:textId="77777777" w:rsidR="006156D9" w:rsidRPr="00D246FB" w:rsidRDefault="006156D9" w:rsidP="008835DC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68260B6" w14:textId="608A0A0B" w:rsidR="006156D9" w:rsidRPr="00D246FB" w:rsidRDefault="00DB71A4" w:rsidP="008835DC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41</w:t>
            </w:r>
            <w:r w:rsidR="006156D9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717</w:t>
            </w:r>
          </w:p>
        </w:tc>
      </w:tr>
      <w:bookmarkEnd w:id="17"/>
    </w:tbl>
    <w:p w14:paraId="2909BDC8" w14:textId="77777777" w:rsidR="00D861B0" w:rsidRPr="00D246FB" w:rsidRDefault="00D861B0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75C27C8B" w14:textId="0B7913C8" w:rsidR="00D861B0" w:rsidRDefault="00D861B0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 xml:space="preserve">ในปี </w:t>
      </w:r>
      <w:r w:rsidR="00DB71A4" w:rsidRPr="00DB71A4">
        <w:rPr>
          <w:rFonts w:asciiTheme="majorBidi" w:hAnsiTheme="majorBidi" w:cstheme="majorBidi"/>
          <w:sz w:val="30"/>
          <w:szCs w:val="30"/>
        </w:rPr>
        <w:t>2563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สินทรัพย์สิทธิการใช้ของกลุ่มบริษัทและบริษัทเพิ่มขึ้นเป็นจำนวน </w:t>
      </w:r>
      <w:r w:rsidR="00DB71A4" w:rsidRPr="00DB71A4">
        <w:rPr>
          <w:rFonts w:asciiTheme="majorBidi" w:hAnsiTheme="majorBidi" w:cstheme="majorBidi"/>
          <w:sz w:val="30"/>
          <w:szCs w:val="30"/>
        </w:rPr>
        <w:t>1</w:t>
      </w:r>
      <w:r w:rsidR="00E433C6" w:rsidRPr="00D246FB">
        <w:rPr>
          <w:rFonts w:asciiTheme="majorBidi" w:hAnsiTheme="majorBidi" w:cstheme="majorBidi"/>
          <w:sz w:val="30"/>
          <w:szCs w:val="30"/>
        </w:rPr>
        <w:t>,</w:t>
      </w:r>
      <w:r w:rsidR="00DB71A4" w:rsidRPr="00DB71A4">
        <w:rPr>
          <w:rFonts w:asciiTheme="majorBidi" w:hAnsiTheme="majorBidi" w:cstheme="majorBidi"/>
          <w:sz w:val="30"/>
          <w:szCs w:val="30"/>
        </w:rPr>
        <w:t>013</w:t>
      </w:r>
      <w:r w:rsidR="00B41AB9"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</w:rPr>
        <w:t>09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="00D539A2">
        <w:rPr>
          <w:rFonts w:asciiTheme="majorBidi" w:hAnsiTheme="majorBidi" w:cstheme="majorBidi"/>
          <w:sz w:val="30"/>
          <w:szCs w:val="30"/>
        </w:rPr>
        <w:t xml:space="preserve"> </w:t>
      </w:r>
      <w:r w:rsidR="00E433C6" w:rsidRPr="00D246FB">
        <w:rPr>
          <w:rFonts w:asciiTheme="majorBidi" w:hAnsiTheme="majorBidi" w:cstheme="majorBidi"/>
          <w:sz w:val="30"/>
          <w:szCs w:val="30"/>
          <w:cs/>
        </w:rPr>
        <w:t>และ</w:t>
      </w:r>
      <w:r w:rsidR="00B41AB9"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="00DB71A4" w:rsidRPr="00DB71A4">
        <w:rPr>
          <w:rFonts w:asciiTheme="majorBidi" w:hAnsiTheme="majorBidi" w:cstheme="majorBidi"/>
          <w:sz w:val="30"/>
          <w:szCs w:val="30"/>
        </w:rPr>
        <w:t>8</w:t>
      </w:r>
      <w:r w:rsidR="00B41AB9"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</w:rPr>
        <w:t>32</w:t>
      </w:r>
      <w:r w:rsidR="00E433C6"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ล้านบาทตามลำดับ</w:t>
      </w:r>
    </w:p>
    <w:p w14:paraId="16A420ED" w14:textId="095317E6" w:rsidR="00257E6B" w:rsidRDefault="00257E6B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1F14A6C" w14:textId="77777777" w:rsidR="005860B5" w:rsidRPr="002A4040" w:rsidRDefault="005860B5" w:rsidP="005860B5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2A4040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สัญญาการเชื่อมต่อและส่งกระแสไฟฟ้า</w:t>
      </w:r>
    </w:p>
    <w:p w14:paraId="70C0DBC9" w14:textId="77777777" w:rsidR="005860B5" w:rsidRPr="002A4040" w:rsidRDefault="005860B5" w:rsidP="005860B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1BCA3F5" w14:textId="350DE000" w:rsidR="005860B5" w:rsidRPr="00D246FB" w:rsidRDefault="005860B5" w:rsidP="005860B5">
      <w:pPr>
        <w:autoSpaceDE w:val="0"/>
        <w:autoSpaceDN w:val="0"/>
        <w:spacing w:before="40" w:after="4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2A4040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26</w:t>
      </w:r>
      <w:r w:rsidRPr="002A4040">
        <w:rPr>
          <w:rFonts w:ascii="Angsana New" w:hAnsi="Angsana New" w:hint="cs"/>
          <w:sz w:val="30"/>
          <w:szCs w:val="30"/>
          <w:cs/>
        </w:rPr>
        <w:t xml:space="preserve"> ตุลาคม </w:t>
      </w:r>
      <w:r w:rsidR="00DB71A4" w:rsidRPr="00DB71A4">
        <w:rPr>
          <w:rFonts w:ascii="Angsana New" w:hAnsi="Angsana New" w:hint="cs"/>
          <w:sz w:val="30"/>
          <w:szCs w:val="30"/>
        </w:rPr>
        <w:t>2559</w:t>
      </w:r>
      <w:r w:rsidRPr="002A4040">
        <w:rPr>
          <w:rFonts w:ascii="Angsana New" w:hAnsi="Angsana New"/>
          <w:sz w:val="30"/>
          <w:szCs w:val="30"/>
        </w:rPr>
        <w:t xml:space="preserve"> </w:t>
      </w:r>
      <w:r w:rsidRPr="002A4040">
        <w:rPr>
          <w:rFonts w:ascii="Angsana New" w:hAnsi="Angsana New" w:hint="cs"/>
          <w:sz w:val="30"/>
          <w:szCs w:val="30"/>
        </w:rPr>
        <w:t>Mount Emerald Wind Farm Pty. Ltd. </w:t>
      </w:r>
      <w:r w:rsidRPr="002A4040">
        <w:rPr>
          <w:rFonts w:ascii="Angsana New" w:hAnsi="Angsana New" w:hint="cs"/>
          <w:sz w:val="30"/>
          <w:szCs w:val="30"/>
          <w:cs/>
        </w:rPr>
        <w:t>ซึ่งเป็นบริษัทย่อยทางอ้อม ได้ทำสัญญาการ</w:t>
      </w:r>
      <w:r w:rsidRPr="002A4040">
        <w:rPr>
          <w:rFonts w:ascii="Angsana New" w:hAnsi="Angsana New"/>
          <w:sz w:val="30"/>
          <w:szCs w:val="30"/>
        </w:rPr>
        <w:br/>
      </w:r>
      <w:r w:rsidRPr="002A4040">
        <w:rPr>
          <w:rFonts w:ascii="Angsana New" w:hAnsi="Angsana New" w:hint="cs"/>
          <w:sz w:val="30"/>
          <w:szCs w:val="30"/>
          <w:cs/>
        </w:rPr>
        <w:t>เชื่อมต่อและส่งกระแสไฟฟ้า (</w:t>
      </w:r>
      <w:r w:rsidRPr="002A4040">
        <w:rPr>
          <w:rFonts w:ascii="Angsana New" w:hAnsi="Angsana New" w:hint="cs"/>
          <w:sz w:val="30"/>
          <w:szCs w:val="30"/>
        </w:rPr>
        <w:t>Generator Connection and Access agreement)</w:t>
      </w:r>
      <w:r w:rsidRPr="002A4040">
        <w:rPr>
          <w:rFonts w:ascii="Angsana New" w:hAnsi="Angsana New" w:hint="cs"/>
          <w:sz w:val="30"/>
          <w:szCs w:val="30"/>
          <w:cs/>
        </w:rPr>
        <w:t xml:space="preserve"> กับบริษัทแห่งหนึ่งในประเทศออสเตรเลีย เพื่อร่วมก่อสร้างลานไกไฟฟ้า </w:t>
      </w:r>
      <w:r w:rsidRPr="002A4040">
        <w:rPr>
          <w:rFonts w:ascii="Angsana New" w:hAnsi="Angsana New" w:hint="cs"/>
          <w:sz w:val="30"/>
          <w:szCs w:val="30"/>
        </w:rPr>
        <w:t>(Switchyard)</w:t>
      </w:r>
      <w:r w:rsidRPr="002A4040">
        <w:rPr>
          <w:rFonts w:ascii="Angsana New" w:hAnsi="Angsana New"/>
          <w:sz w:val="30"/>
          <w:szCs w:val="30"/>
        </w:rPr>
        <w:t xml:space="preserve"> </w:t>
      </w:r>
      <w:r w:rsidRPr="002A4040">
        <w:rPr>
          <w:rFonts w:ascii="Angsana New" w:hAnsi="Angsana New" w:hint="cs"/>
          <w:sz w:val="30"/>
          <w:szCs w:val="30"/>
          <w:cs/>
        </w:rPr>
        <w:t xml:space="preserve">และสายส่งกระแสไฟฟ้า โดยบริษัทย่อยดังกล่าวสามารถเชื่อมต่อและส่งกระแสไฟฟ้าไปยังระบบจำหน่ายไฟฟ้า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26</w:t>
      </w:r>
      <w:r w:rsidRPr="002A4040">
        <w:rPr>
          <w:rFonts w:ascii="Angsana New" w:hAnsi="Angsana New" w:hint="cs"/>
          <w:sz w:val="30"/>
          <w:szCs w:val="30"/>
        </w:rPr>
        <w:t xml:space="preserve"> </w:t>
      </w:r>
      <w:r w:rsidRPr="002A4040">
        <w:rPr>
          <w:rFonts w:ascii="Angsana New" w:hAnsi="Angsana New" w:hint="cs"/>
          <w:sz w:val="30"/>
          <w:szCs w:val="30"/>
          <w:cs/>
        </w:rPr>
        <w:t>ปี นับตั้งแต่วันที่ระบุในสัญญาดังกล่าว</w:t>
      </w:r>
      <w:r w:rsidR="005549C0">
        <w:rPr>
          <w:rFonts w:ascii="Angsana New" w:hAnsi="Angsana New" w:hint="cs"/>
          <w:sz w:val="30"/>
          <w:szCs w:val="30"/>
          <w:cs/>
        </w:rPr>
        <w:t xml:space="preserve"> </w:t>
      </w:r>
      <w:r w:rsidR="005549C0">
        <w:rPr>
          <w:rFonts w:ascii="Angsana New" w:hAnsi="Angsana New"/>
          <w:sz w:val="30"/>
          <w:szCs w:val="30"/>
          <w:cs/>
        </w:rPr>
        <w:br/>
      </w:r>
      <w:r w:rsidRPr="002A4040">
        <w:rPr>
          <w:rFonts w:ascii="Angsana New" w:hAnsi="Angsana New" w:hint="cs"/>
          <w:sz w:val="30"/>
          <w:szCs w:val="30"/>
          <w:cs/>
        </w:rPr>
        <w:t xml:space="preserve">มีมูลค่าตามสัญญาเป็นจำนวนเงิน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28</w:t>
      </w:r>
      <w:r w:rsidRPr="002A4040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18</w:t>
      </w:r>
      <w:r w:rsidRPr="002A4040">
        <w:rPr>
          <w:rFonts w:ascii="Angsana New" w:hAnsi="Angsana New" w:hint="cs"/>
          <w:sz w:val="30"/>
          <w:szCs w:val="30"/>
        </w:rPr>
        <w:t xml:space="preserve"> </w:t>
      </w:r>
      <w:r w:rsidRPr="002A4040">
        <w:rPr>
          <w:rFonts w:ascii="Angsana New" w:hAnsi="Angsana New" w:hint="cs"/>
          <w:sz w:val="30"/>
          <w:szCs w:val="30"/>
          <w:cs/>
        </w:rPr>
        <w:t xml:space="preserve">ล้านเหรียญออสเตรเลีย </w:t>
      </w:r>
    </w:p>
    <w:p w14:paraId="3334F6EA" w14:textId="67F85909" w:rsidR="005860B5" w:rsidRDefault="005860B5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D7C8D6E" w14:textId="6F818973" w:rsidR="002D249E" w:rsidRDefault="002D249E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เมื่อวันที่ </w:t>
      </w:r>
      <w:r>
        <w:rPr>
          <w:rFonts w:asciiTheme="majorBidi" w:hAnsiTheme="majorBidi" w:cstheme="majorBidi"/>
          <w:sz w:val="30"/>
          <w:szCs w:val="30"/>
        </w:rPr>
        <w:t xml:space="preserve">27 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ตุลาคม </w:t>
      </w:r>
      <w:r>
        <w:rPr>
          <w:rFonts w:asciiTheme="majorBidi" w:hAnsiTheme="majorBidi" w:cstheme="majorBidi"/>
          <w:sz w:val="30"/>
          <w:szCs w:val="30"/>
        </w:rPr>
        <w:t xml:space="preserve">2563 Collector Wind Farm Pty. Ltd. </w:t>
      </w:r>
      <w:r>
        <w:rPr>
          <w:rFonts w:asciiTheme="majorBidi" w:hAnsiTheme="majorBidi" w:cstheme="majorBidi" w:hint="cs"/>
          <w:sz w:val="30"/>
          <w:szCs w:val="30"/>
          <w:cs/>
        </w:rPr>
        <w:t>ซึ่งเป็นบริษัทย่อยทางอ้อม ได้ทำสัญญาเ</w:t>
      </w:r>
      <w:r w:rsidR="005549C0">
        <w:rPr>
          <w:rFonts w:asciiTheme="majorBidi" w:hAnsiTheme="majorBidi" w:cstheme="majorBidi" w:hint="cs"/>
          <w:sz w:val="30"/>
          <w:szCs w:val="30"/>
          <w:cs/>
        </w:rPr>
        <w:t>ชื่อมต่อ</w:t>
      </w:r>
      <w:r>
        <w:rPr>
          <w:rFonts w:asciiTheme="majorBidi" w:hAnsiTheme="majorBidi" w:cstheme="majorBidi" w:hint="cs"/>
          <w:sz w:val="30"/>
          <w:szCs w:val="30"/>
          <w:cs/>
        </w:rPr>
        <w:t>สายส่งกระแสไฟฟ้า (</w:t>
      </w:r>
      <w:r>
        <w:rPr>
          <w:rFonts w:asciiTheme="majorBidi" w:hAnsiTheme="majorBidi" w:cstheme="majorBidi"/>
          <w:sz w:val="30"/>
          <w:szCs w:val="30"/>
        </w:rPr>
        <w:t>Dedic</w:t>
      </w:r>
      <w:r w:rsidR="005549C0">
        <w:rPr>
          <w:rFonts w:asciiTheme="majorBidi" w:hAnsiTheme="majorBidi" w:cstheme="majorBidi"/>
          <w:sz w:val="30"/>
          <w:szCs w:val="30"/>
        </w:rPr>
        <w:t>a</w:t>
      </w:r>
      <w:r>
        <w:rPr>
          <w:rFonts w:asciiTheme="majorBidi" w:hAnsiTheme="majorBidi" w:cstheme="majorBidi"/>
          <w:sz w:val="30"/>
          <w:szCs w:val="30"/>
        </w:rPr>
        <w:t xml:space="preserve">ted Connection agreement) </w:t>
      </w:r>
      <w:r>
        <w:rPr>
          <w:rFonts w:asciiTheme="majorBidi" w:hAnsiTheme="majorBidi" w:cstheme="majorBidi" w:hint="cs"/>
          <w:sz w:val="30"/>
          <w:szCs w:val="30"/>
          <w:cs/>
        </w:rPr>
        <w:t>กับบริษัทแห่งหนึ่งในประเทศออสเตรเลีย</w:t>
      </w:r>
      <w:r w:rsidR="005549C0">
        <w:rPr>
          <w:rFonts w:asciiTheme="majorBidi" w:hAnsiTheme="majorBidi" w:cstheme="majorBidi" w:hint="cs"/>
          <w:sz w:val="30"/>
          <w:szCs w:val="30"/>
          <w:cs/>
        </w:rPr>
        <w:t xml:space="preserve"> โดยบริษัทย่อยดังกล่าวสามารถเชื่อมต่อกระแสไฟฟ้าไปยังโครงการที่ระบุไว้ในสัญญาเป็นระยะเวลา </w:t>
      </w:r>
      <w:r w:rsidR="005549C0">
        <w:rPr>
          <w:rFonts w:asciiTheme="majorBidi" w:hAnsiTheme="majorBidi" w:cstheme="majorBidi"/>
          <w:sz w:val="30"/>
          <w:szCs w:val="30"/>
        </w:rPr>
        <w:t xml:space="preserve">30 </w:t>
      </w:r>
      <w:r w:rsidR="005549C0">
        <w:rPr>
          <w:rFonts w:asciiTheme="majorBidi" w:hAnsiTheme="majorBidi" w:cstheme="majorBidi" w:hint="cs"/>
          <w:sz w:val="30"/>
          <w:szCs w:val="30"/>
          <w:cs/>
        </w:rPr>
        <w:t xml:space="preserve">ปี นับตั้งแต่วันที่ระบุในสัญญาดังกล่าว มีมูลค่าตามสัญญาเป็นจำนวนเงิน </w:t>
      </w:r>
      <w:r w:rsidR="005549C0">
        <w:rPr>
          <w:rFonts w:asciiTheme="majorBidi" w:hAnsiTheme="majorBidi" w:cstheme="majorBidi"/>
          <w:sz w:val="30"/>
          <w:szCs w:val="30"/>
        </w:rPr>
        <w:t xml:space="preserve">43.49 </w:t>
      </w:r>
      <w:r w:rsidR="005549C0">
        <w:rPr>
          <w:rFonts w:asciiTheme="majorBidi" w:hAnsiTheme="majorBidi" w:cstheme="majorBidi" w:hint="cs"/>
          <w:sz w:val="30"/>
          <w:szCs w:val="30"/>
          <w:cs/>
        </w:rPr>
        <w:t>ล้านเหรียญออสเตรเลีย</w:t>
      </w:r>
    </w:p>
    <w:p w14:paraId="3B837519" w14:textId="77777777" w:rsidR="002D249E" w:rsidRDefault="002D249E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61873D5" w14:textId="77777777" w:rsidR="00325DA5" w:rsidRPr="003247B4" w:rsidRDefault="00325DA5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/>
          <w:sz w:val="30"/>
          <w:szCs w:val="30"/>
          <w:cs/>
        </w:rPr>
      </w:pPr>
      <w:r w:rsidRPr="003247B4">
        <w:rPr>
          <w:rFonts w:asciiTheme="majorBidi" w:hAnsiTheme="majorBidi"/>
          <w:sz w:val="30"/>
          <w:szCs w:val="30"/>
          <w:cs/>
        </w:rPr>
        <w:br w:type="page"/>
      </w:r>
    </w:p>
    <w:p w14:paraId="5900ED3C" w14:textId="32392A4C" w:rsidR="005549C0" w:rsidRPr="005549C0" w:rsidRDefault="005549C0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/>
          <w:b/>
          <w:bCs/>
          <w:i/>
          <w:iCs/>
          <w:sz w:val="30"/>
          <w:szCs w:val="30"/>
        </w:rPr>
      </w:pPr>
      <w:r w:rsidRPr="005549C0">
        <w:rPr>
          <w:rFonts w:asciiTheme="majorBidi" w:hAnsiTheme="majorBidi" w:hint="cs"/>
          <w:b/>
          <w:bCs/>
          <w:i/>
          <w:iCs/>
          <w:sz w:val="30"/>
          <w:szCs w:val="30"/>
          <w:cs/>
        </w:rPr>
        <w:lastRenderedPageBreak/>
        <w:t>สัญญาเช่าที่ดิน</w:t>
      </w:r>
    </w:p>
    <w:p w14:paraId="15ED7527" w14:textId="77777777" w:rsidR="005549C0" w:rsidRDefault="005549C0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FE77FF2" w14:textId="0E83B3D6" w:rsidR="00257E6B" w:rsidRDefault="005549C0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/>
          <w:sz w:val="30"/>
          <w:szCs w:val="30"/>
          <w:cs/>
        </w:rPr>
      </w:pPr>
      <w:r>
        <w:rPr>
          <w:rFonts w:asciiTheme="majorBidi" w:hAnsiTheme="majorBidi" w:hint="cs"/>
          <w:sz w:val="30"/>
          <w:szCs w:val="30"/>
          <w:cs/>
        </w:rPr>
        <w:t xml:space="preserve">เมื่อวันที่ </w:t>
      </w:r>
      <w:r>
        <w:rPr>
          <w:rFonts w:asciiTheme="majorBidi" w:hAnsiTheme="majorBidi"/>
          <w:sz w:val="30"/>
          <w:szCs w:val="30"/>
        </w:rPr>
        <w:t xml:space="preserve">29 </w:t>
      </w:r>
      <w:r>
        <w:rPr>
          <w:rFonts w:asciiTheme="majorBidi" w:hAnsiTheme="majorBidi" w:hint="cs"/>
          <w:sz w:val="30"/>
          <w:szCs w:val="30"/>
          <w:cs/>
        </w:rPr>
        <w:t xml:space="preserve">มีนาคม </w:t>
      </w:r>
      <w:r>
        <w:rPr>
          <w:rFonts w:asciiTheme="majorBidi" w:hAnsiTheme="majorBidi"/>
          <w:sz w:val="30"/>
          <w:szCs w:val="30"/>
        </w:rPr>
        <w:t xml:space="preserve">2562 </w:t>
      </w:r>
      <w:r>
        <w:rPr>
          <w:rFonts w:asciiTheme="majorBidi" w:hAnsiTheme="majorBidi" w:cstheme="majorBidi"/>
          <w:sz w:val="30"/>
          <w:szCs w:val="30"/>
        </w:rPr>
        <w:t xml:space="preserve">Collector Wind Farm Pty. Ltd. </w:t>
      </w:r>
      <w:r>
        <w:rPr>
          <w:rFonts w:asciiTheme="majorBidi" w:hAnsiTheme="majorBidi" w:cstheme="majorBidi" w:hint="cs"/>
          <w:sz w:val="30"/>
          <w:szCs w:val="30"/>
          <w:cs/>
        </w:rPr>
        <w:t>ซึ่งเป็นบริษัทย่อยทางอ้อม ได้ทำสัญญาเช่าที่ดิน</w:t>
      </w:r>
      <w:r w:rsidR="0091454A">
        <w:rPr>
          <w:rFonts w:asciiTheme="majorBidi" w:hAnsiTheme="majorBidi" w:cstheme="majorBidi" w:hint="cs"/>
          <w:sz w:val="30"/>
          <w:szCs w:val="30"/>
          <w:cs/>
        </w:rPr>
        <w:t xml:space="preserve">เป็นระยะเวลา </w:t>
      </w:r>
      <w:r w:rsidR="0091454A">
        <w:rPr>
          <w:rFonts w:asciiTheme="majorBidi" w:hAnsiTheme="majorBidi" w:cstheme="majorBidi"/>
          <w:sz w:val="30"/>
          <w:szCs w:val="30"/>
        </w:rPr>
        <w:t xml:space="preserve">30 </w:t>
      </w:r>
      <w:r w:rsidR="0091454A">
        <w:rPr>
          <w:rFonts w:asciiTheme="majorBidi" w:hAnsiTheme="majorBidi" w:cstheme="majorBidi" w:hint="cs"/>
          <w:sz w:val="30"/>
          <w:szCs w:val="30"/>
          <w:cs/>
        </w:rPr>
        <w:t xml:space="preserve">ปี โดยมีสิทธิต่ออายุสัญญาเช่าเมื่อสิ้นสุดอายุสัญญาเป็นระยะเวลา </w:t>
      </w:r>
      <w:r w:rsidR="0091454A">
        <w:rPr>
          <w:rFonts w:asciiTheme="majorBidi" w:hAnsiTheme="majorBidi" w:cstheme="majorBidi"/>
          <w:sz w:val="30"/>
          <w:szCs w:val="30"/>
        </w:rPr>
        <w:t xml:space="preserve">10 </w:t>
      </w:r>
      <w:r w:rsidR="0091454A">
        <w:rPr>
          <w:rFonts w:asciiTheme="majorBidi" w:hAnsiTheme="majorBidi" w:cstheme="majorBidi" w:hint="cs"/>
          <w:sz w:val="30"/>
          <w:szCs w:val="30"/>
          <w:cs/>
        </w:rPr>
        <w:t>ปี ค่าเช่ากำหนดชำระเป็นรายเดือนตามอัตราที่ระบุในสัญญา</w:t>
      </w:r>
    </w:p>
    <w:p w14:paraId="0BE013A4" w14:textId="77777777" w:rsidR="00BB0E95" w:rsidRPr="00D246FB" w:rsidRDefault="00BB0E95" w:rsidP="00C851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bookmarkEnd w:id="15"/>
    <w:p w14:paraId="074F1110" w14:textId="77777777" w:rsidR="00620570" w:rsidRPr="00D246FB" w:rsidRDefault="00620570" w:rsidP="00620570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325DA5">
        <w:rPr>
          <w:rFonts w:asciiTheme="majorBidi" w:hAnsiTheme="majorBidi" w:cstheme="majorBidi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7F4E3FEA" w14:textId="77777777" w:rsidR="00620570" w:rsidRPr="00D246FB" w:rsidRDefault="00620570" w:rsidP="005C7B80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77F7018B" w14:textId="77777777" w:rsidR="00620570" w:rsidRPr="002A4040" w:rsidRDefault="00620570" w:rsidP="005C7B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สัญญาเช่าอสังหาริมทรัพย์บางสัญญาให้สิทธิ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ในการเลือกขยายอายุสัญญาเช่าภายในหนึ่งปีก่อนสิ้นสุดระยะเวลาเช่าที่บอกเลิกไม่ได้ ในทางปฏิบัติ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จะพิจารณารวมสิทธิในการขยายอายุสัญญาเช่าสำหรับสัญญาเช่าใหม่เพื่อให้มีความยืดหยุ่นในการดำเนินงาน สิทธิเลือกในการขยายอายุสัญญาเช่าเป็นสิทธิที่ให้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เป็น</w:t>
      </w:r>
      <w:r w:rsidR="00494443" w:rsidRPr="00D246FB">
        <w:rPr>
          <w:rFonts w:asciiTheme="majorBidi" w:hAnsiTheme="majorBidi" w:cstheme="majorBidi"/>
          <w:sz w:val="30"/>
          <w:szCs w:val="30"/>
          <w:cs/>
        </w:rPr>
        <w:br/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ผู้มีสิทธิเลือกโดยผู้ให้เช่าไม่มีสิทธิดังกล่าว 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 และ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จะทบทวนการประเมินว่ายังมีความแน่นอนอย่างสมเหตุสมผลที่จะใช้สิทธิเลือกในการขยายอายุสัญญาเช่าหรือไม่ หากมีเหตุการณ์สำคัญหรือมีการเปลี่ยนแปลงสถานการณ์อย่างมีสาระสำคัญซึ่งอยู่ภายใต้การควบคุมของ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</w:p>
    <w:p w14:paraId="5A033658" w14:textId="77777777" w:rsidR="00DA239E" w:rsidRPr="00D246FB" w:rsidRDefault="00DA239E" w:rsidP="005C7B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tbl>
      <w:tblPr>
        <w:tblW w:w="8989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050"/>
        <w:gridCol w:w="1080"/>
        <w:gridCol w:w="180"/>
        <w:gridCol w:w="1159"/>
        <w:gridCol w:w="180"/>
        <w:gridCol w:w="1080"/>
        <w:gridCol w:w="180"/>
        <w:gridCol w:w="1080"/>
      </w:tblGrid>
      <w:tr w:rsidR="00620570" w:rsidRPr="00F9609F" w14:paraId="1BF01F36" w14:textId="77777777" w:rsidTr="008F7664">
        <w:trPr>
          <w:cantSplit/>
          <w:tblHeader/>
        </w:trPr>
        <w:tc>
          <w:tcPr>
            <w:tcW w:w="4050" w:type="dxa"/>
            <w:shd w:val="clear" w:color="auto" w:fill="auto"/>
            <w:vAlign w:val="bottom"/>
          </w:tcPr>
          <w:p w14:paraId="26A53E83" w14:textId="77777777" w:rsidR="00620570" w:rsidRPr="00F9609F" w:rsidRDefault="00620570" w:rsidP="008835D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bookmarkStart w:id="18" w:name="_Hlk61470169"/>
          </w:p>
        </w:tc>
        <w:tc>
          <w:tcPr>
            <w:tcW w:w="2419" w:type="dxa"/>
            <w:gridSpan w:val="3"/>
          </w:tcPr>
          <w:p w14:paraId="2C5BE28F" w14:textId="77777777" w:rsidR="00620570" w:rsidRPr="00F9609F" w:rsidRDefault="00620570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  <w:r w:rsidRPr="00F9609F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C0F5FEA" w14:textId="77777777" w:rsidR="00620570" w:rsidRPr="00F9609F" w:rsidRDefault="00620570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54DF7749" w14:textId="77777777" w:rsidR="00620570" w:rsidRPr="00F9609F" w:rsidRDefault="00620570" w:rsidP="008835DC">
            <w:pPr>
              <w:pStyle w:val="acctmergecolhdg"/>
              <w:spacing w:line="240" w:lineRule="atLeast"/>
              <w:ind w:left="-85" w:right="-85"/>
              <w:rPr>
                <w:rFonts w:asciiTheme="majorBidi" w:hAnsiTheme="majorBidi" w:cstheme="majorBidi"/>
                <w:sz w:val="30"/>
                <w:szCs w:val="30"/>
              </w:rPr>
            </w:pPr>
            <w:r w:rsidRPr="00F9609F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620570" w:rsidRPr="00D246FB" w14:paraId="64AA229D" w14:textId="77777777" w:rsidTr="008F7664">
        <w:trPr>
          <w:cantSplit/>
          <w:tblHeader/>
        </w:trPr>
        <w:tc>
          <w:tcPr>
            <w:tcW w:w="4050" w:type="dxa"/>
          </w:tcPr>
          <w:p w14:paraId="65EA1F79" w14:textId="1E0356CF" w:rsidR="00620570" w:rsidRPr="00D246FB" w:rsidRDefault="00620570" w:rsidP="008835D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สำหรับปีสิ้นสุดวันที่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080" w:type="dxa"/>
          </w:tcPr>
          <w:p w14:paraId="61C66263" w14:textId="07D47624" w:rsidR="00620570" w:rsidRPr="00D246FB" w:rsidRDefault="00DB71A4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</w:tcPr>
          <w:p w14:paraId="12B94C5B" w14:textId="77777777" w:rsidR="00620570" w:rsidRPr="00D246FB" w:rsidRDefault="00620570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59" w:type="dxa"/>
          </w:tcPr>
          <w:p w14:paraId="69B2F11C" w14:textId="2AFCD9B7" w:rsidR="00620570" w:rsidRPr="00D246FB" w:rsidRDefault="00DB71A4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2562</w:t>
            </w:r>
          </w:p>
        </w:tc>
        <w:tc>
          <w:tcPr>
            <w:tcW w:w="180" w:type="dxa"/>
          </w:tcPr>
          <w:p w14:paraId="10D8A5E7" w14:textId="77777777" w:rsidR="00620570" w:rsidRPr="00D246FB" w:rsidRDefault="00620570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2614384" w14:textId="4707E864" w:rsidR="00620570" w:rsidRPr="00D246FB" w:rsidRDefault="00DB71A4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80" w:type="dxa"/>
          </w:tcPr>
          <w:p w14:paraId="48680C6C" w14:textId="77777777" w:rsidR="00620570" w:rsidRPr="00D246FB" w:rsidRDefault="00620570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AB17389" w14:textId="4AFDD772" w:rsidR="00620570" w:rsidRPr="00D246FB" w:rsidRDefault="00DB71A4" w:rsidP="008835D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2562</w:t>
            </w:r>
          </w:p>
        </w:tc>
      </w:tr>
      <w:tr w:rsidR="00620570" w:rsidRPr="00D246FB" w14:paraId="7DF4D67F" w14:textId="77777777" w:rsidTr="005860B5">
        <w:trPr>
          <w:cantSplit/>
          <w:tblHeader/>
        </w:trPr>
        <w:tc>
          <w:tcPr>
            <w:tcW w:w="4050" w:type="dxa"/>
          </w:tcPr>
          <w:p w14:paraId="6DFEC4B0" w14:textId="77777777" w:rsidR="00620570" w:rsidRPr="00D246FB" w:rsidRDefault="00620570" w:rsidP="008835D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939" w:type="dxa"/>
            <w:gridSpan w:val="7"/>
          </w:tcPr>
          <w:p w14:paraId="61CC841A" w14:textId="77777777" w:rsidR="00620570" w:rsidRPr="00D246FB" w:rsidRDefault="00620570" w:rsidP="008835D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B61627"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นบาท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620570" w:rsidRPr="00D246FB" w14:paraId="28C008A8" w14:textId="77777777" w:rsidTr="008F7664">
        <w:trPr>
          <w:cantSplit/>
        </w:trPr>
        <w:tc>
          <w:tcPr>
            <w:tcW w:w="4050" w:type="dxa"/>
          </w:tcPr>
          <w:p w14:paraId="34D5CC69" w14:textId="77777777" w:rsidR="00EF45BD" w:rsidRPr="00D246FB" w:rsidRDefault="00620570" w:rsidP="00EF45BD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080" w:type="dxa"/>
            <w:vAlign w:val="bottom"/>
          </w:tcPr>
          <w:p w14:paraId="090F9ECE" w14:textId="77777777" w:rsidR="00620570" w:rsidRPr="00D246FB" w:rsidRDefault="00620570" w:rsidP="008835D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374C0354" w14:textId="77777777" w:rsidR="00620570" w:rsidRPr="00D246FB" w:rsidRDefault="00620570" w:rsidP="008835DC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</w:tcPr>
          <w:p w14:paraId="7A2873B8" w14:textId="77777777" w:rsidR="00620570" w:rsidRPr="00D246FB" w:rsidRDefault="00620570" w:rsidP="008835D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7CEC619C" w14:textId="77777777" w:rsidR="00620570" w:rsidRPr="00D246FB" w:rsidRDefault="00620570" w:rsidP="008835DC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369A2F9" w14:textId="77777777" w:rsidR="00620570" w:rsidRPr="00D246FB" w:rsidRDefault="00620570" w:rsidP="008835D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569DE354" w14:textId="77777777" w:rsidR="00620570" w:rsidRPr="00D246FB" w:rsidRDefault="00620570" w:rsidP="008835DC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26E230" w14:textId="77777777" w:rsidR="00620570" w:rsidRPr="00D246FB" w:rsidRDefault="00620570" w:rsidP="008835D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0C7421" w:rsidRPr="00D246FB" w14:paraId="36E863EB" w14:textId="77777777" w:rsidTr="008F7664">
        <w:trPr>
          <w:cantSplit/>
        </w:trPr>
        <w:tc>
          <w:tcPr>
            <w:tcW w:w="4050" w:type="dxa"/>
          </w:tcPr>
          <w:p w14:paraId="6A18D7DE" w14:textId="77777777" w:rsidR="000C7421" w:rsidRPr="00D246FB" w:rsidRDefault="00EF45BD" w:rsidP="00494443">
            <w:pPr>
              <w:pStyle w:val="ListParagraph"/>
              <w:numPr>
                <w:ilvl w:val="0"/>
                <w:numId w:val="28"/>
              </w:num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080" w:type="dxa"/>
            <w:vAlign w:val="bottom"/>
          </w:tcPr>
          <w:p w14:paraId="561E5163" w14:textId="133AC0BD" w:rsidR="000C7421" w:rsidRPr="00D246FB" w:rsidRDefault="00DB71A4" w:rsidP="00FE51F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42</w:t>
            </w:r>
            <w:r w:rsidR="000C7421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572</w:t>
            </w:r>
          </w:p>
        </w:tc>
        <w:tc>
          <w:tcPr>
            <w:tcW w:w="180" w:type="dxa"/>
            <w:vAlign w:val="bottom"/>
          </w:tcPr>
          <w:p w14:paraId="642538D3" w14:textId="77777777" w:rsidR="000C7421" w:rsidRPr="00D246FB" w:rsidRDefault="000C7421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0301EC25" w14:textId="77777777" w:rsidR="000C7421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BCCF3B9" w14:textId="77777777" w:rsidR="000C7421" w:rsidRPr="00D246FB" w:rsidRDefault="000C7421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0AEE777" w14:textId="77777777" w:rsidR="000C7421" w:rsidRPr="00D246FB" w:rsidRDefault="00EF45BD" w:rsidP="00A4494D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right="11" w:firstLine="136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50F26FF6" w14:textId="77777777" w:rsidR="000C7421" w:rsidRPr="00D246FB" w:rsidRDefault="000C7421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FBDFEE4" w14:textId="77777777" w:rsidR="000C7421" w:rsidRPr="00D246FB" w:rsidRDefault="000C7421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F45BD" w:rsidRPr="00D246FB" w14:paraId="66D17E62" w14:textId="77777777" w:rsidTr="008F7664">
        <w:trPr>
          <w:cantSplit/>
        </w:trPr>
        <w:tc>
          <w:tcPr>
            <w:tcW w:w="4050" w:type="dxa"/>
          </w:tcPr>
          <w:p w14:paraId="0C4E0837" w14:textId="77777777" w:rsidR="00EF45BD" w:rsidRPr="00D246FB" w:rsidRDefault="00EF45BD" w:rsidP="00EF45BD">
            <w:pPr>
              <w:pStyle w:val="ListParagraph"/>
              <w:numPr>
                <w:ilvl w:val="0"/>
                <w:numId w:val="28"/>
              </w:num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0" w:type="dxa"/>
            <w:vAlign w:val="bottom"/>
          </w:tcPr>
          <w:p w14:paraId="289DD14A" w14:textId="6C37839C" w:rsidR="00EF45BD" w:rsidRPr="00D246FB" w:rsidRDefault="00DB71A4" w:rsidP="00FE51F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835</w:t>
            </w:r>
          </w:p>
        </w:tc>
        <w:tc>
          <w:tcPr>
            <w:tcW w:w="180" w:type="dxa"/>
            <w:vAlign w:val="bottom"/>
          </w:tcPr>
          <w:p w14:paraId="4972DD46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569F94A7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316BCC9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A5536FF" w14:textId="4A50594A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295</w:t>
            </w:r>
          </w:p>
        </w:tc>
        <w:tc>
          <w:tcPr>
            <w:tcW w:w="180" w:type="dxa"/>
            <w:vAlign w:val="bottom"/>
          </w:tcPr>
          <w:p w14:paraId="122BB586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1DF83D6" w14:textId="76B577F5" w:rsidR="00EF45BD" w:rsidRPr="00D246FB" w:rsidRDefault="00E02F08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F45BD" w:rsidRPr="00D246FB" w14:paraId="2F9E7537" w14:textId="77777777" w:rsidTr="008F7664">
        <w:trPr>
          <w:cantSplit/>
        </w:trPr>
        <w:tc>
          <w:tcPr>
            <w:tcW w:w="4050" w:type="dxa"/>
          </w:tcPr>
          <w:p w14:paraId="0DEA670C" w14:textId="77777777" w:rsidR="00EF45BD" w:rsidRPr="00D246FB" w:rsidRDefault="00EF45BD" w:rsidP="00494443">
            <w:pPr>
              <w:pStyle w:val="ListParagraph"/>
              <w:numPr>
                <w:ilvl w:val="0"/>
                <w:numId w:val="28"/>
              </w:num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080" w:type="dxa"/>
            <w:vAlign w:val="bottom"/>
          </w:tcPr>
          <w:p w14:paraId="747FEAFB" w14:textId="33495E15" w:rsidR="00EF45BD" w:rsidRPr="00D246FB" w:rsidRDefault="00DB71A4" w:rsidP="00FE51F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655</w:t>
            </w:r>
          </w:p>
        </w:tc>
        <w:tc>
          <w:tcPr>
            <w:tcW w:w="180" w:type="dxa"/>
            <w:vAlign w:val="bottom"/>
          </w:tcPr>
          <w:p w14:paraId="6A66A527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7EDAC0AD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91EA230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740D04D" w14:textId="61505830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403</w:t>
            </w:r>
          </w:p>
        </w:tc>
        <w:tc>
          <w:tcPr>
            <w:tcW w:w="180" w:type="dxa"/>
            <w:vAlign w:val="bottom"/>
          </w:tcPr>
          <w:p w14:paraId="2C83CAAD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7032B3C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003EE2" w:rsidRPr="00050861" w14:paraId="40BE4AFF" w14:textId="77777777" w:rsidTr="008F7664">
        <w:trPr>
          <w:cantSplit/>
        </w:trPr>
        <w:tc>
          <w:tcPr>
            <w:tcW w:w="4050" w:type="dxa"/>
          </w:tcPr>
          <w:p w14:paraId="4B1B3677" w14:textId="68CA52A3" w:rsidR="00003EE2" w:rsidRPr="00050861" w:rsidRDefault="00C26E7D" w:rsidP="00494443">
            <w:pPr>
              <w:pStyle w:val="ListParagraph"/>
              <w:numPr>
                <w:ilvl w:val="0"/>
                <w:numId w:val="28"/>
              </w:numPr>
              <w:tabs>
                <w:tab w:val="clear" w:pos="680"/>
                <w:tab w:val="clear" w:pos="907"/>
              </w:tabs>
              <w:rPr>
                <w:rFonts w:asciiTheme="majorBidi" w:hAnsiTheme="majorBidi"/>
                <w:sz w:val="30"/>
                <w:szCs w:val="30"/>
                <w:cs/>
              </w:rPr>
            </w:pPr>
            <w:r w:rsidRPr="00050861">
              <w:rPr>
                <w:rFonts w:asciiTheme="majorBidi" w:hAnsiTheme="majorBidi" w:hint="cs"/>
                <w:sz w:val="30"/>
                <w:szCs w:val="30"/>
                <w:cs/>
              </w:rPr>
              <w:t>ระบบ</w:t>
            </w:r>
            <w:r w:rsidR="00003EE2" w:rsidRPr="00050861">
              <w:rPr>
                <w:rFonts w:asciiTheme="majorBidi" w:hAnsiTheme="majorBidi" w:hint="cs"/>
                <w:sz w:val="30"/>
                <w:szCs w:val="30"/>
                <w:cs/>
              </w:rPr>
              <w:t>สายส่ง</w:t>
            </w:r>
          </w:p>
        </w:tc>
        <w:tc>
          <w:tcPr>
            <w:tcW w:w="1080" w:type="dxa"/>
            <w:vAlign w:val="bottom"/>
          </w:tcPr>
          <w:p w14:paraId="6E055D2D" w14:textId="3BDE6845" w:rsidR="00003EE2" w:rsidRPr="00050861" w:rsidRDefault="00DB71A4" w:rsidP="00FE51F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5086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003EE2" w:rsidRPr="0005086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05086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949</w:t>
            </w:r>
          </w:p>
        </w:tc>
        <w:tc>
          <w:tcPr>
            <w:tcW w:w="180" w:type="dxa"/>
            <w:vAlign w:val="bottom"/>
          </w:tcPr>
          <w:p w14:paraId="5ED48167" w14:textId="77777777" w:rsidR="00003EE2" w:rsidRPr="00050861" w:rsidRDefault="00003EE2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19754894" w14:textId="16D7F2A7" w:rsidR="00003EE2" w:rsidRPr="00050861" w:rsidRDefault="00003EE2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5086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36E086B" w14:textId="77777777" w:rsidR="00003EE2" w:rsidRPr="00050861" w:rsidRDefault="00003EE2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F45C29E" w14:textId="7584AC62" w:rsidR="00003EE2" w:rsidRPr="00050861" w:rsidRDefault="00003EE2" w:rsidP="00003EE2">
            <w:pPr>
              <w:pStyle w:val="acctfourfigures"/>
              <w:tabs>
                <w:tab w:val="clear" w:pos="765"/>
                <w:tab w:val="decimal" w:pos="380"/>
              </w:tabs>
              <w:spacing w:line="240" w:lineRule="atLeast"/>
              <w:ind w:right="11" w:firstLine="136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50861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624807C1" w14:textId="77777777" w:rsidR="00003EE2" w:rsidRPr="00050861" w:rsidRDefault="00003EE2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05E67BC" w14:textId="7DD622E2" w:rsidR="00003EE2" w:rsidRPr="00050861" w:rsidRDefault="00003EE2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5086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F45BD" w:rsidRPr="00D246FB" w14:paraId="300C3D6A" w14:textId="77777777" w:rsidTr="008F7664">
        <w:trPr>
          <w:cantSplit/>
        </w:trPr>
        <w:tc>
          <w:tcPr>
            <w:tcW w:w="4050" w:type="dxa"/>
          </w:tcPr>
          <w:p w14:paraId="6D037F57" w14:textId="77777777" w:rsidR="00EF45BD" w:rsidRPr="00D246FB" w:rsidRDefault="00EF45BD" w:rsidP="00494443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</w:t>
            </w: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จ่าย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ของหนี้สินตามสัญญาเช่า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3A392DEF" w14:textId="483F8414" w:rsidR="00EF45BD" w:rsidRPr="00D246FB" w:rsidRDefault="00DB71A4" w:rsidP="00FE51F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41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272</w:t>
            </w:r>
          </w:p>
        </w:tc>
        <w:tc>
          <w:tcPr>
            <w:tcW w:w="180" w:type="dxa"/>
            <w:vAlign w:val="bottom"/>
          </w:tcPr>
          <w:p w14:paraId="3EA3F115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32648281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4EF5A77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D6E6BA2" w14:textId="293FEABB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969</w:t>
            </w:r>
          </w:p>
        </w:tc>
        <w:tc>
          <w:tcPr>
            <w:tcW w:w="180" w:type="dxa"/>
            <w:vAlign w:val="bottom"/>
          </w:tcPr>
          <w:p w14:paraId="10240EFB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25F60AA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F45BD" w:rsidRPr="00D246FB" w14:paraId="31E24FFD" w14:textId="77777777" w:rsidTr="008F7664">
        <w:trPr>
          <w:cantSplit/>
        </w:trPr>
        <w:tc>
          <w:tcPr>
            <w:tcW w:w="4050" w:type="dxa"/>
          </w:tcPr>
          <w:p w14:paraId="7BB034AD" w14:textId="16713215" w:rsidR="00EF45BD" w:rsidRPr="00D246FB" w:rsidRDefault="00EF45BD" w:rsidP="002512B9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ค่าใช้จ่ายที่เกี่ยวข้องกับสัญญาเช่าระยะสั้น</w:t>
            </w:r>
            <w:r w:rsidR="00BB7B6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</w:t>
            </w:r>
            <w:r w:rsidR="002512B9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2512B9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สัญญาเช่าสินทรัพย์ที่มีมูลค่าต่ำ</w:t>
            </w:r>
          </w:p>
        </w:tc>
        <w:tc>
          <w:tcPr>
            <w:tcW w:w="1080" w:type="dxa"/>
          </w:tcPr>
          <w:p w14:paraId="31E1D027" w14:textId="77777777" w:rsidR="00EF45BD" w:rsidRPr="00D246FB" w:rsidRDefault="00EF45BD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  <w:p w14:paraId="3EFB3306" w14:textId="32BDBE39" w:rsidR="00FE51F1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12</w:t>
            </w:r>
            <w:r w:rsidR="00FE51F1" w:rsidRPr="00D246F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970</w:t>
            </w:r>
          </w:p>
        </w:tc>
        <w:tc>
          <w:tcPr>
            <w:tcW w:w="180" w:type="dxa"/>
            <w:vAlign w:val="bottom"/>
          </w:tcPr>
          <w:p w14:paraId="45E13243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  <w:vAlign w:val="bottom"/>
          </w:tcPr>
          <w:p w14:paraId="6B52204F" w14:textId="77777777" w:rsidR="00EF45BD" w:rsidRPr="00D246FB" w:rsidRDefault="00FE51F1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257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8AE6D16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69BBE88" w14:textId="77777777" w:rsidR="00EF45BD" w:rsidRPr="00D246FB" w:rsidRDefault="00EF45BD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FE94391" w14:textId="4BB57079" w:rsidR="00FE51F1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="00FE51F1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218</w:t>
            </w:r>
          </w:p>
        </w:tc>
        <w:tc>
          <w:tcPr>
            <w:tcW w:w="180" w:type="dxa"/>
            <w:vAlign w:val="bottom"/>
          </w:tcPr>
          <w:p w14:paraId="32D1FB8D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CAC1D06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5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F45BD" w:rsidRPr="00D246FB" w14:paraId="4C54101C" w14:textId="77777777" w:rsidTr="008F7664">
        <w:trPr>
          <w:cantSplit/>
        </w:trPr>
        <w:tc>
          <w:tcPr>
            <w:tcW w:w="4050" w:type="dxa"/>
          </w:tcPr>
          <w:p w14:paraId="52236A76" w14:textId="77777777" w:rsidR="00EF45BD" w:rsidRPr="00D246FB" w:rsidRDefault="00EF45BD" w:rsidP="00494443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ค่าเช่าจ่าย</w:t>
            </w:r>
          </w:p>
        </w:tc>
        <w:tc>
          <w:tcPr>
            <w:tcW w:w="1080" w:type="dxa"/>
            <w:vAlign w:val="bottom"/>
          </w:tcPr>
          <w:p w14:paraId="33B80AA2" w14:textId="37811F7C" w:rsidR="00EF45BD" w:rsidRPr="00D246FB" w:rsidRDefault="002512B9" w:rsidP="002512B9">
            <w:pPr>
              <w:pStyle w:val="acctfourfigures"/>
              <w:tabs>
                <w:tab w:val="clear" w:pos="765"/>
              </w:tabs>
              <w:spacing w:line="240" w:lineRule="atLeast"/>
              <w:ind w:left="-75" w:right="-33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67CB38E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</w:tcPr>
          <w:p w14:paraId="69012C18" w14:textId="1CCB9787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52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075</w:t>
            </w:r>
          </w:p>
        </w:tc>
        <w:tc>
          <w:tcPr>
            <w:tcW w:w="180" w:type="dxa"/>
            <w:vAlign w:val="bottom"/>
          </w:tcPr>
          <w:p w14:paraId="6D0588EE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63081A" w14:textId="50B3BBD2" w:rsidR="00EF45BD" w:rsidRPr="00D246FB" w:rsidRDefault="002512B9" w:rsidP="002512B9">
            <w:pPr>
              <w:pStyle w:val="acctfourfigures"/>
              <w:tabs>
                <w:tab w:val="clear" w:pos="765"/>
              </w:tabs>
              <w:spacing w:line="240" w:lineRule="atLeast"/>
              <w:ind w:left="-75" w:right="-25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5A3A87D0" w14:textId="77777777" w:rsidR="00EF45BD" w:rsidRPr="00D246FB" w:rsidRDefault="00EF45BD" w:rsidP="00EF45BD">
            <w:pPr>
              <w:pStyle w:val="acctfourfigures"/>
              <w:spacing w:line="240" w:lineRule="atLeast"/>
              <w:ind w:firstLine="13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2792383" w14:textId="18FC2353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24</w:t>
            </w:r>
            <w:r w:rsidR="00EF45BD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565</w:t>
            </w:r>
          </w:p>
        </w:tc>
      </w:tr>
      <w:tr w:rsidR="00EF45BD" w:rsidRPr="00D246FB" w14:paraId="4BCB4A04" w14:textId="77777777" w:rsidTr="008F7664">
        <w:trPr>
          <w:cantSplit/>
        </w:trPr>
        <w:tc>
          <w:tcPr>
            <w:tcW w:w="4050" w:type="dxa"/>
          </w:tcPr>
          <w:p w14:paraId="4FFAF2DD" w14:textId="77777777" w:rsidR="00EF45BD" w:rsidRPr="008F7664" w:rsidRDefault="00EF45BD" w:rsidP="00494443">
            <w:pPr>
              <w:tabs>
                <w:tab w:val="clear" w:pos="680"/>
                <w:tab w:val="clear" w:pos="907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F7664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ค่าเช่าที่อาจเกิดขึ้น</w:t>
            </w:r>
          </w:p>
        </w:tc>
        <w:tc>
          <w:tcPr>
            <w:tcW w:w="1080" w:type="dxa"/>
            <w:vAlign w:val="bottom"/>
          </w:tcPr>
          <w:p w14:paraId="6943E951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33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6D5AAAE1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9" w:type="dxa"/>
          </w:tcPr>
          <w:p w14:paraId="4A5A6D81" w14:textId="014B0FEF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8F766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079</w:t>
            </w:r>
            <w:r w:rsidR="008F766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094</w:t>
            </w:r>
          </w:p>
        </w:tc>
        <w:tc>
          <w:tcPr>
            <w:tcW w:w="180" w:type="dxa"/>
            <w:vAlign w:val="bottom"/>
          </w:tcPr>
          <w:p w14:paraId="0A27B9C5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10E6E1E" w14:textId="77777777" w:rsidR="00EF45BD" w:rsidRPr="00D246FB" w:rsidRDefault="00EF45BD" w:rsidP="008F7664">
            <w:pPr>
              <w:pStyle w:val="acctfourfigures"/>
              <w:tabs>
                <w:tab w:val="clear" w:pos="765"/>
              </w:tabs>
              <w:spacing w:line="240" w:lineRule="atLeast"/>
              <w:ind w:left="-75" w:right="-253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1A34D8B" w14:textId="77777777" w:rsidR="00EF45BD" w:rsidRPr="00D246FB" w:rsidRDefault="00EF45BD" w:rsidP="00494443">
            <w:pPr>
              <w:pStyle w:val="acctfourfigures"/>
              <w:spacing w:line="240" w:lineRule="atLeast"/>
              <w:ind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0E27C67" w14:textId="4D43E2CD" w:rsidR="00EF45BD" w:rsidRPr="00D246FB" w:rsidRDefault="00DB71A4" w:rsidP="004944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 w:firstLine="13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</w:t>
            </w:r>
            <w:r w:rsidR="008F7664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915</w:t>
            </w:r>
          </w:p>
        </w:tc>
      </w:tr>
      <w:bookmarkEnd w:id="18"/>
    </w:tbl>
    <w:p w14:paraId="50E36A0C" w14:textId="77777777" w:rsidR="00620570" w:rsidRPr="00D246FB" w:rsidRDefault="00620570" w:rsidP="00D861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3F682C18" w14:textId="18CE016C" w:rsidR="00325DA5" w:rsidRDefault="00620570" w:rsidP="00A246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ในปี </w:t>
      </w:r>
      <w:r w:rsidR="00DB71A4" w:rsidRPr="00DB71A4">
        <w:rPr>
          <w:rFonts w:ascii="Angsana New" w:hAnsi="Angsana New"/>
          <w:sz w:val="30"/>
          <w:szCs w:val="30"/>
        </w:rPr>
        <w:t>2563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กระแสเงินสดจ่ายทั้งหมดของสัญญาเช่า</w:t>
      </w:r>
      <w:r w:rsidRPr="00D246FB">
        <w:rPr>
          <w:rFonts w:ascii="Angsana New" w:hAnsi="Angsana New" w:hint="cs"/>
          <w:sz w:val="30"/>
          <w:szCs w:val="30"/>
          <w:cs/>
        </w:rPr>
        <w:t>ของ</w:t>
      </w:r>
      <w:r w:rsidRPr="00D246FB">
        <w:rPr>
          <w:rFonts w:ascii="Angsana New" w:hAnsi="Angsana New"/>
          <w:sz w:val="30"/>
          <w:szCs w:val="30"/>
          <w:cs/>
        </w:rPr>
        <w:t xml:space="preserve">กลุ่มบริษัทและบริษัท มีจำนวน </w:t>
      </w:r>
      <w:r w:rsidR="00DB71A4" w:rsidRPr="00DB71A4">
        <w:rPr>
          <w:rFonts w:ascii="Angsana New" w:hAnsi="Angsana New"/>
          <w:sz w:val="30"/>
          <w:szCs w:val="30"/>
        </w:rPr>
        <w:t>62</w:t>
      </w:r>
      <w:r w:rsidR="00FE51F1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81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ล้านบาท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 xml:space="preserve">และ </w:t>
      </w:r>
      <w:r w:rsidR="00DB71A4" w:rsidRPr="00DB71A4">
        <w:rPr>
          <w:rFonts w:ascii="Angsana New" w:hAnsi="Angsana New"/>
          <w:sz w:val="30"/>
          <w:szCs w:val="30"/>
        </w:rPr>
        <w:t>18</w:t>
      </w:r>
      <w:r w:rsidR="00FE51F1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50</w:t>
      </w:r>
      <w:r w:rsidR="00EF45BD"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ล้านบาท ตามลำดับ</w:t>
      </w:r>
      <w:r w:rsidR="00325DA5">
        <w:rPr>
          <w:rFonts w:ascii="Angsana New" w:hAnsi="Angsana New"/>
          <w:sz w:val="30"/>
          <w:szCs w:val="30"/>
          <w:cs/>
        </w:rPr>
        <w:br w:type="page"/>
      </w:r>
    </w:p>
    <w:p w14:paraId="67A4463B" w14:textId="77777777" w:rsidR="008E6A54" w:rsidRPr="00D246FB" w:rsidRDefault="008E6A54" w:rsidP="008E6A54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ค่าความนิยมและสินทรัพย์ไม่มีตัวตน</w:t>
      </w:r>
    </w:p>
    <w:p w14:paraId="24272724" w14:textId="77777777" w:rsidR="008E6A54" w:rsidRPr="002304AC" w:rsidRDefault="008E6A54" w:rsidP="008E6A5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-43"/>
        <w:jc w:val="thaiDistribute"/>
        <w:rPr>
          <w:rFonts w:ascii="Angsana New" w:hAnsi="Angsana New"/>
          <w:sz w:val="24"/>
          <w:szCs w:val="24"/>
        </w:rPr>
      </w:pPr>
    </w:p>
    <w:tbl>
      <w:tblPr>
        <w:tblW w:w="963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790"/>
        <w:gridCol w:w="1082"/>
        <w:gridCol w:w="270"/>
        <w:gridCol w:w="1170"/>
        <w:gridCol w:w="270"/>
        <w:gridCol w:w="1258"/>
        <w:gridCol w:w="270"/>
        <w:gridCol w:w="1170"/>
        <w:gridCol w:w="270"/>
        <w:gridCol w:w="1080"/>
      </w:tblGrid>
      <w:tr w:rsidR="008E6A54" w:rsidRPr="00257E6B" w14:paraId="045E6D43" w14:textId="77777777" w:rsidTr="002304AC">
        <w:trPr>
          <w:tblHeader/>
        </w:trPr>
        <w:tc>
          <w:tcPr>
            <w:tcW w:w="2790" w:type="dxa"/>
            <w:vAlign w:val="bottom"/>
          </w:tcPr>
          <w:p w14:paraId="0D156487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ind w:left="72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6840" w:type="dxa"/>
            <w:gridSpan w:val="9"/>
            <w:vAlign w:val="bottom"/>
          </w:tcPr>
          <w:p w14:paraId="08BE375C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8E6A54" w:rsidRPr="00257E6B" w14:paraId="414DD5FA" w14:textId="77777777" w:rsidTr="002304AC">
        <w:trPr>
          <w:tblHeader/>
        </w:trPr>
        <w:tc>
          <w:tcPr>
            <w:tcW w:w="2790" w:type="dxa"/>
            <w:vAlign w:val="bottom"/>
          </w:tcPr>
          <w:p w14:paraId="35925697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ind w:left="72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vAlign w:val="bottom"/>
          </w:tcPr>
          <w:p w14:paraId="4A10C1FC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ค่าลิขสิทธิ์ซอฟต์แวร์</w:t>
            </w:r>
          </w:p>
        </w:tc>
        <w:tc>
          <w:tcPr>
            <w:tcW w:w="270" w:type="dxa"/>
            <w:vAlign w:val="bottom"/>
          </w:tcPr>
          <w:p w14:paraId="7FEEC64C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63A4514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สิทธิในการพัฒนาโครงการ</w:t>
            </w:r>
          </w:p>
        </w:tc>
        <w:tc>
          <w:tcPr>
            <w:tcW w:w="270" w:type="dxa"/>
            <w:vAlign w:val="bottom"/>
          </w:tcPr>
          <w:p w14:paraId="0478C04C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1447C15" w14:textId="68402BAB" w:rsidR="008E6A54" w:rsidRPr="00257E6B" w:rsidRDefault="008E6A54" w:rsidP="002304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ค่าคว</w:t>
            </w:r>
            <w:r w:rsidR="00533AC7" w:rsidRPr="00257E6B">
              <w:rPr>
                <w:rFonts w:ascii="Angsana New" w:hAnsi="Angsana New" w:hint="cs"/>
                <w:sz w:val="28"/>
                <w:szCs w:val="28"/>
                <w:cs/>
              </w:rPr>
              <w:t>ามนิยม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จากการซื้อธุรกิจ</w:t>
            </w:r>
          </w:p>
        </w:tc>
        <w:tc>
          <w:tcPr>
            <w:tcW w:w="270" w:type="dxa"/>
            <w:vAlign w:val="bottom"/>
          </w:tcPr>
          <w:p w14:paraId="6B5914FB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386DBFD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สิทธิในสัญญาซื้อขายไฟฟ้า</w:t>
            </w:r>
          </w:p>
        </w:tc>
        <w:tc>
          <w:tcPr>
            <w:tcW w:w="270" w:type="dxa"/>
            <w:vAlign w:val="bottom"/>
          </w:tcPr>
          <w:p w14:paraId="77B26E05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333B25A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รวม</w:t>
            </w:r>
          </w:p>
        </w:tc>
      </w:tr>
      <w:tr w:rsidR="008E6A54" w:rsidRPr="00257E6B" w14:paraId="18B7531B" w14:textId="77777777" w:rsidTr="00BE30EE">
        <w:trPr>
          <w:trHeight w:val="299"/>
          <w:tblHeader/>
        </w:trPr>
        <w:tc>
          <w:tcPr>
            <w:tcW w:w="2790" w:type="dxa"/>
            <w:vAlign w:val="bottom"/>
          </w:tcPr>
          <w:p w14:paraId="6216A2E6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ind w:left="72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6840" w:type="dxa"/>
            <w:gridSpan w:val="9"/>
            <w:vAlign w:val="bottom"/>
          </w:tcPr>
          <w:p w14:paraId="19742B8C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8E6A54" w:rsidRPr="00257E6B" w14:paraId="66FE6501" w14:textId="77777777" w:rsidTr="002304AC">
        <w:tc>
          <w:tcPr>
            <w:tcW w:w="2790" w:type="dxa"/>
            <w:vAlign w:val="bottom"/>
          </w:tcPr>
          <w:p w14:paraId="4BFC03F5" w14:textId="77777777" w:rsidR="008E6A54" w:rsidRPr="00257E6B" w:rsidRDefault="008E6A54" w:rsidP="00F0127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ราคาทุน</w:t>
            </w:r>
          </w:p>
        </w:tc>
        <w:tc>
          <w:tcPr>
            <w:tcW w:w="1082" w:type="dxa"/>
            <w:vAlign w:val="bottom"/>
          </w:tcPr>
          <w:p w14:paraId="1E309CFB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A030DE4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7238D352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90FD56C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3F7B419D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690F268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1B07FD6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B24F88D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346021D3" w14:textId="77777777" w:rsidR="008E6A54" w:rsidRPr="00257E6B" w:rsidRDefault="008E6A54" w:rsidP="008E6A54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3A6955" w:rsidRPr="00257E6B" w14:paraId="74D566D6" w14:textId="77777777" w:rsidTr="002304AC">
        <w:tc>
          <w:tcPr>
            <w:tcW w:w="2790" w:type="dxa"/>
            <w:vAlign w:val="bottom"/>
          </w:tcPr>
          <w:p w14:paraId="4875D0E6" w14:textId="1912EF3A" w:rsidR="003A6955" w:rsidRPr="00257E6B" w:rsidRDefault="003A6955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082" w:type="dxa"/>
            <w:vAlign w:val="bottom"/>
          </w:tcPr>
          <w:p w14:paraId="6ADBD2DB" w14:textId="18E5CE9F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14</w:t>
            </w: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589</w:t>
            </w:r>
          </w:p>
        </w:tc>
        <w:tc>
          <w:tcPr>
            <w:tcW w:w="270" w:type="dxa"/>
            <w:vAlign w:val="bottom"/>
          </w:tcPr>
          <w:p w14:paraId="0E350A75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23DED763" w14:textId="52C3666B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6</w:t>
            </w:r>
            <w:r w:rsidRPr="00DB71A4">
              <w:rPr>
                <w:rFonts w:ascii="Angsana New" w:hAnsi="Angsana New"/>
                <w:sz w:val="28"/>
                <w:szCs w:val="28"/>
              </w:rPr>
              <w:t>48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996</w:t>
            </w:r>
          </w:p>
        </w:tc>
        <w:tc>
          <w:tcPr>
            <w:tcW w:w="270" w:type="dxa"/>
            <w:vAlign w:val="bottom"/>
          </w:tcPr>
          <w:p w14:paraId="36F9C33D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26C3BF92" w14:textId="168680CF" w:rsidR="003A6955" w:rsidRPr="00257E6B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64</w:t>
            </w: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911</w:t>
            </w:r>
          </w:p>
        </w:tc>
        <w:tc>
          <w:tcPr>
            <w:tcW w:w="270" w:type="dxa"/>
            <w:vAlign w:val="bottom"/>
          </w:tcPr>
          <w:p w14:paraId="3E9917A9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22D7D26" w14:textId="74870A1A" w:rsidR="003A6955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933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840</w:t>
            </w:r>
          </w:p>
        </w:tc>
        <w:tc>
          <w:tcPr>
            <w:tcW w:w="270" w:type="dxa"/>
            <w:vAlign w:val="bottom"/>
          </w:tcPr>
          <w:p w14:paraId="7626CA9B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4937982A" w14:textId="63FC042F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6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371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336</w:t>
            </w:r>
          </w:p>
        </w:tc>
      </w:tr>
      <w:tr w:rsidR="003849C2" w:rsidRPr="00257E6B" w14:paraId="2A94C81A" w14:textId="77777777" w:rsidTr="002304AC">
        <w:tc>
          <w:tcPr>
            <w:tcW w:w="2790" w:type="dxa"/>
            <w:vAlign w:val="bottom"/>
          </w:tcPr>
          <w:p w14:paraId="39D708F1" w14:textId="77777777" w:rsidR="003849C2" w:rsidRPr="00257E6B" w:rsidRDefault="003849C2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ได้มาจากการรวมธุรกิจ</w:t>
            </w:r>
          </w:p>
        </w:tc>
        <w:tc>
          <w:tcPr>
            <w:tcW w:w="1082" w:type="dxa"/>
            <w:vAlign w:val="bottom"/>
          </w:tcPr>
          <w:p w14:paraId="097EE04B" w14:textId="001BDE2C" w:rsidR="003849C2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81</w:t>
            </w:r>
          </w:p>
        </w:tc>
        <w:tc>
          <w:tcPr>
            <w:tcW w:w="270" w:type="dxa"/>
            <w:vAlign w:val="bottom"/>
          </w:tcPr>
          <w:p w14:paraId="636F4F72" w14:textId="77777777" w:rsidR="003849C2" w:rsidRPr="00257E6B" w:rsidRDefault="003849C2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4047BD14" w14:textId="77777777" w:rsidR="003849C2" w:rsidRPr="00257E6B" w:rsidRDefault="003849C2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1B2D7AFD" w14:textId="77777777" w:rsidR="003849C2" w:rsidRPr="00257E6B" w:rsidRDefault="003849C2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vAlign w:val="bottom"/>
          </w:tcPr>
          <w:p w14:paraId="3AD403C4" w14:textId="77777777" w:rsidR="003849C2" w:rsidRPr="00257E6B" w:rsidRDefault="003849C2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72A15775" w14:textId="77777777" w:rsidR="003849C2" w:rsidRPr="00257E6B" w:rsidRDefault="003849C2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32A51ADE" w14:textId="1968E947" w:rsidR="003849C2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3849C2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115</w:t>
            </w:r>
            <w:r w:rsidR="003849C2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835</w:t>
            </w:r>
          </w:p>
        </w:tc>
        <w:tc>
          <w:tcPr>
            <w:tcW w:w="270" w:type="dxa"/>
            <w:vAlign w:val="bottom"/>
          </w:tcPr>
          <w:p w14:paraId="030477C4" w14:textId="77777777" w:rsidR="003849C2" w:rsidRPr="00257E6B" w:rsidRDefault="003849C2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9"/>
                <w:tab w:val="decimal" w:pos="819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5D7347C2" w14:textId="16D29286" w:rsidR="003849C2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3849C2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115</w:t>
            </w:r>
            <w:r w:rsidR="003849C2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916</w:t>
            </w:r>
          </w:p>
        </w:tc>
      </w:tr>
      <w:tr w:rsidR="003A6955" w:rsidRPr="00257E6B" w14:paraId="3794AD74" w14:textId="77777777" w:rsidTr="002304AC">
        <w:tc>
          <w:tcPr>
            <w:tcW w:w="2790" w:type="dxa"/>
            <w:vAlign w:val="bottom"/>
          </w:tcPr>
          <w:p w14:paraId="28CD6A22" w14:textId="77777777" w:rsidR="003A6955" w:rsidRPr="00257E6B" w:rsidRDefault="003A6955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082" w:type="dxa"/>
            <w:vAlign w:val="bottom"/>
          </w:tcPr>
          <w:p w14:paraId="6B6D6846" w14:textId="14C08AD8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3849C2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560</w:t>
            </w:r>
          </w:p>
        </w:tc>
        <w:tc>
          <w:tcPr>
            <w:tcW w:w="270" w:type="dxa"/>
            <w:vAlign w:val="bottom"/>
          </w:tcPr>
          <w:p w14:paraId="5F464209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25602FCF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7616D82F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vAlign w:val="bottom"/>
          </w:tcPr>
          <w:p w14:paraId="657087EC" w14:textId="77777777" w:rsidR="003A6955" w:rsidRPr="00257E6B" w:rsidRDefault="003A6955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291B4486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16208FB7" w14:textId="77777777" w:rsidR="003A6955" w:rsidRPr="00257E6B" w:rsidRDefault="003A6955" w:rsidP="00003E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7A361A72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9"/>
                <w:tab w:val="decimal" w:pos="819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08A185BF" w14:textId="153B1906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="003A6955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5</w:t>
            </w:r>
            <w:r w:rsidRPr="00DB71A4">
              <w:rPr>
                <w:rFonts w:ascii="Angsana New" w:hAnsi="Angsana New"/>
                <w:sz w:val="28"/>
                <w:szCs w:val="28"/>
              </w:rPr>
              <w:t>6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0</w:t>
            </w:r>
          </w:p>
        </w:tc>
      </w:tr>
      <w:tr w:rsidR="003A6955" w:rsidRPr="00257E6B" w14:paraId="1D3D2699" w14:textId="77777777" w:rsidTr="002304AC">
        <w:tc>
          <w:tcPr>
            <w:tcW w:w="2790" w:type="dxa"/>
            <w:vAlign w:val="bottom"/>
          </w:tcPr>
          <w:p w14:paraId="1D6830E0" w14:textId="144293C5" w:rsidR="003A6955" w:rsidRPr="00257E6B" w:rsidRDefault="003A6955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ผลต่างจากการเปลี่ยนแปลงอัตรา</w:t>
            </w:r>
            <w:r w:rsidR="00257E6B">
              <w:rPr>
                <w:rFonts w:ascii="Angsana New" w:hAnsi="Angsana New"/>
                <w:sz w:val="28"/>
                <w:szCs w:val="28"/>
              </w:rPr>
              <w:br/>
              <w:t xml:space="preserve">   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แลกเปลี่ยนเงินตราต่างประเทศ</w:t>
            </w:r>
          </w:p>
        </w:tc>
        <w:tc>
          <w:tcPr>
            <w:tcW w:w="1082" w:type="dxa"/>
            <w:tcBorders>
              <w:bottom w:val="single" w:sz="4" w:space="0" w:color="auto"/>
            </w:tcBorders>
            <w:vAlign w:val="bottom"/>
          </w:tcPr>
          <w:p w14:paraId="4127B05B" w14:textId="218B7FD9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153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2AA568A1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6ABAC9A" w14:textId="22CFD9F2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4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5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916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230947B2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36103089" w14:textId="26D460C4" w:rsidR="003A6955" w:rsidRPr="00257E6B" w:rsidRDefault="003A6955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084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2622CC71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009C845" w14:textId="746836C9" w:rsidR="003A6955" w:rsidRPr="00257E6B" w:rsidRDefault="003A6955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383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096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3254C1E7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9F95A7" w14:textId="7968866C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449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249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8E6A54" w:rsidRPr="00257E6B" w14:paraId="27873F34" w14:textId="77777777" w:rsidTr="002304AC">
        <w:tc>
          <w:tcPr>
            <w:tcW w:w="2790" w:type="dxa"/>
            <w:vAlign w:val="bottom"/>
          </w:tcPr>
          <w:p w14:paraId="4DFE8A08" w14:textId="0DC3E874" w:rsidR="008E6A54" w:rsidRPr="00257E6B" w:rsidRDefault="008E6A54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082" w:type="dxa"/>
            <w:tcBorders>
              <w:top w:val="single" w:sz="4" w:space="0" w:color="auto"/>
            </w:tcBorders>
            <w:vAlign w:val="bottom"/>
          </w:tcPr>
          <w:p w14:paraId="39023591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4CDBB4B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396E7E5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F4ADFC8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  <w:vAlign w:val="bottom"/>
          </w:tcPr>
          <w:p w14:paraId="0677E037" w14:textId="77777777" w:rsidR="008E6A54" w:rsidRPr="00257E6B" w:rsidRDefault="008E6A5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FE14851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0A016F4" w14:textId="77777777" w:rsidR="008E6A54" w:rsidRPr="00257E6B" w:rsidRDefault="008E6A5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89D6C13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2A480226" w14:textId="77777777" w:rsidR="008E6A54" w:rsidRPr="00257E6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3A6955" w:rsidRPr="00257E6B" w14:paraId="442401EA" w14:textId="77777777" w:rsidTr="002304AC">
        <w:tc>
          <w:tcPr>
            <w:tcW w:w="2790" w:type="dxa"/>
            <w:vAlign w:val="bottom"/>
          </w:tcPr>
          <w:p w14:paraId="0A9067BD" w14:textId="741895C7" w:rsidR="003A6955" w:rsidRPr="00257E6B" w:rsidRDefault="003A6955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 xml:space="preserve">   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และ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82" w:type="dxa"/>
            <w:vAlign w:val="bottom"/>
          </w:tcPr>
          <w:p w14:paraId="60E879D3" w14:textId="20728312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14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077</w:t>
            </w:r>
          </w:p>
        </w:tc>
        <w:tc>
          <w:tcPr>
            <w:tcW w:w="270" w:type="dxa"/>
            <w:vAlign w:val="bottom"/>
          </w:tcPr>
          <w:p w14:paraId="51968E62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7E133AD" w14:textId="645CDE95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6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03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080</w:t>
            </w:r>
          </w:p>
        </w:tc>
        <w:tc>
          <w:tcPr>
            <w:tcW w:w="270" w:type="dxa"/>
            <w:vAlign w:val="bottom"/>
          </w:tcPr>
          <w:p w14:paraId="358820CE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425F5813" w14:textId="27653228" w:rsidR="003A6955" w:rsidRPr="00257E6B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6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28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827</w:t>
            </w:r>
          </w:p>
        </w:tc>
        <w:tc>
          <w:tcPr>
            <w:tcW w:w="270" w:type="dxa"/>
            <w:vAlign w:val="bottom"/>
          </w:tcPr>
          <w:p w14:paraId="5EC2B78D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F089694" w14:textId="3EFC22AD" w:rsidR="003A6955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666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579</w:t>
            </w:r>
          </w:p>
        </w:tc>
        <w:tc>
          <w:tcPr>
            <w:tcW w:w="270" w:type="dxa"/>
            <w:vAlign w:val="bottom"/>
          </w:tcPr>
          <w:p w14:paraId="37859D5C" w14:textId="77777777" w:rsidR="003A6955" w:rsidRPr="00257E6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BF293FD" w14:textId="321361B4" w:rsidR="003A6955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039</w:t>
            </w:r>
            <w:r w:rsidR="003A6955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563</w:t>
            </w:r>
          </w:p>
        </w:tc>
      </w:tr>
      <w:tr w:rsidR="002E7376" w:rsidRPr="00257E6B" w14:paraId="0458FA02" w14:textId="77777777" w:rsidTr="002304AC">
        <w:tc>
          <w:tcPr>
            <w:tcW w:w="2790" w:type="dxa"/>
            <w:vAlign w:val="bottom"/>
          </w:tcPr>
          <w:p w14:paraId="346A3FE8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082" w:type="dxa"/>
            <w:vAlign w:val="bottom"/>
          </w:tcPr>
          <w:p w14:paraId="6B226F36" w14:textId="678551C1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="00844EB9">
              <w:rPr>
                <w:rFonts w:ascii="Angsana New" w:hAnsi="Angsana New"/>
                <w:sz w:val="28"/>
                <w:szCs w:val="28"/>
              </w:rPr>
              <w:t>858</w:t>
            </w:r>
          </w:p>
        </w:tc>
        <w:tc>
          <w:tcPr>
            <w:tcW w:w="270" w:type="dxa"/>
            <w:vAlign w:val="bottom"/>
          </w:tcPr>
          <w:p w14:paraId="231152D8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AA3F56B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2F0AF89E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vAlign w:val="bottom"/>
          </w:tcPr>
          <w:p w14:paraId="52F08AB5" w14:textId="77777777" w:rsidR="002E7376" w:rsidRPr="00257E6B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257E6B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71061C44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127746BB" w14:textId="71ECE6A8" w:rsidR="002E7376" w:rsidRPr="00257E6B" w:rsidRDefault="00844EB9" w:rsidP="00844E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04E12850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9"/>
                <w:tab w:val="decimal" w:pos="819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4CD43744" w14:textId="452BA4A7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858</w:t>
            </w:r>
          </w:p>
        </w:tc>
      </w:tr>
      <w:tr w:rsidR="002E7376" w:rsidRPr="00257E6B" w14:paraId="198C7705" w14:textId="77777777" w:rsidTr="002304AC">
        <w:tc>
          <w:tcPr>
            <w:tcW w:w="2790" w:type="dxa"/>
            <w:vAlign w:val="bottom"/>
          </w:tcPr>
          <w:p w14:paraId="647BCB15" w14:textId="77777777" w:rsidR="002E7376" w:rsidRPr="006579BC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6579BC">
              <w:rPr>
                <w:rFonts w:ascii="Angsana New" w:hAnsi="Angsana New" w:hint="cs"/>
                <w:sz w:val="28"/>
                <w:szCs w:val="28"/>
                <w:cs/>
              </w:rPr>
              <w:t>โอน</w:t>
            </w:r>
          </w:p>
        </w:tc>
        <w:tc>
          <w:tcPr>
            <w:tcW w:w="1082" w:type="dxa"/>
            <w:vAlign w:val="bottom"/>
          </w:tcPr>
          <w:p w14:paraId="7C2AD2D8" w14:textId="77777777" w:rsidR="002E7376" w:rsidRPr="006579BC" w:rsidRDefault="002E7376" w:rsidP="002E73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6579BC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11E7B018" w14:textId="77777777" w:rsidR="002E7376" w:rsidRPr="006579BC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05B3382" w14:textId="77777777" w:rsidR="002E7376" w:rsidRPr="006579BC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6579BC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45D3AAD6" w14:textId="77777777" w:rsidR="002E7376" w:rsidRPr="006579BC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vAlign w:val="bottom"/>
          </w:tcPr>
          <w:p w14:paraId="644DBED0" w14:textId="77777777" w:rsidR="002E7376" w:rsidRPr="006579BC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  <w:r w:rsidRPr="006579BC">
              <w:rPr>
                <w:rFonts w:ascii="Angsana New" w:hAnsi="Angsana New"/>
                <w:sz w:val="28"/>
                <w:szCs w:val="28"/>
                <w:lang w:val="en-GB"/>
              </w:rPr>
              <w:t>-</w:t>
            </w:r>
          </w:p>
        </w:tc>
        <w:tc>
          <w:tcPr>
            <w:tcW w:w="270" w:type="dxa"/>
            <w:vAlign w:val="bottom"/>
          </w:tcPr>
          <w:p w14:paraId="159E2F72" w14:textId="77777777" w:rsidR="002E7376" w:rsidRPr="006579BC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170" w:type="dxa"/>
            <w:vAlign w:val="bottom"/>
          </w:tcPr>
          <w:p w14:paraId="708EE1E2" w14:textId="7BF02015" w:rsidR="002E7376" w:rsidRPr="006579BC" w:rsidRDefault="002E7376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6579BC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6579BC">
              <w:rPr>
                <w:rFonts w:ascii="Angsana New" w:hAnsi="Angsana New"/>
                <w:sz w:val="28"/>
                <w:szCs w:val="28"/>
              </w:rPr>
              <w:t>170</w:t>
            </w:r>
            <w:r w:rsidRPr="006579BC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6579BC">
              <w:rPr>
                <w:rFonts w:ascii="Angsana New" w:hAnsi="Angsana New"/>
                <w:sz w:val="28"/>
                <w:szCs w:val="28"/>
              </w:rPr>
              <w:t>875</w:t>
            </w:r>
            <w:r w:rsidRPr="006579BC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347C8128" w14:textId="77777777" w:rsidR="002E7376" w:rsidRPr="006579BC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9"/>
                <w:tab w:val="decimal" w:pos="819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  <w:lang w:val="en-GB"/>
              </w:rPr>
            </w:pPr>
          </w:p>
        </w:tc>
        <w:tc>
          <w:tcPr>
            <w:tcW w:w="1080" w:type="dxa"/>
            <w:vAlign w:val="bottom"/>
          </w:tcPr>
          <w:p w14:paraId="27739E4B" w14:textId="4CD3CC93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6579BC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6579BC">
              <w:rPr>
                <w:rFonts w:ascii="Angsana New" w:hAnsi="Angsana New"/>
                <w:sz w:val="28"/>
                <w:szCs w:val="28"/>
              </w:rPr>
              <w:t>170</w:t>
            </w:r>
            <w:r w:rsidRPr="006579BC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6579BC">
              <w:rPr>
                <w:rFonts w:ascii="Angsana New" w:hAnsi="Angsana New"/>
                <w:sz w:val="28"/>
                <w:szCs w:val="28"/>
              </w:rPr>
              <w:t>875</w:t>
            </w:r>
            <w:r w:rsidRPr="006579BC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2E7376" w:rsidRPr="00257E6B" w14:paraId="14E466C8" w14:textId="77777777" w:rsidTr="002304AC">
        <w:tc>
          <w:tcPr>
            <w:tcW w:w="2790" w:type="dxa"/>
            <w:vAlign w:val="bottom"/>
          </w:tcPr>
          <w:p w14:paraId="2DA17C9B" w14:textId="1AD78AE3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ผลต่างจากการเปลี่ยนแปลงอัตรา</w:t>
            </w:r>
            <w:r w:rsidR="00257E6B">
              <w:rPr>
                <w:rFonts w:ascii="Angsana New" w:hAnsi="Angsana New"/>
                <w:sz w:val="28"/>
                <w:szCs w:val="28"/>
              </w:rPr>
              <w:br/>
              <w:t xml:space="preserve">   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แลกเปลี่ยนเงินตราต่างประเทศ</w:t>
            </w:r>
          </w:p>
        </w:tc>
        <w:tc>
          <w:tcPr>
            <w:tcW w:w="1082" w:type="dxa"/>
            <w:tcBorders>
              <w:bottom w:val="single" w:sz="4" w:space="0" w:color="auto"/>
            </w:tcBorders>
            <w:vAlign w:val="bottom"/>
          </w:tcPr>
          <w:p w14:paraId="273622D9" w14:textId="52BF6150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588</w:t>
            </w:r>
          </w:p>
        </w:tc>
        <w:tc>
          <w:tcPr>
            <w:tcW w:w="270" w:type="dxa"/>
            <w:vAlign w:val="bottom"/>
          </w:tcPr>
          <w:p w14:paraId="62E39ED2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150BCC6" w14:textId="45914E50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</w:t>
            </w:r>
            <w:r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338</w:t>
            </w:r>
            <w:r w:rsidRPr="00257E6B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2166D3A5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00D22102" w14:textId="79291AF9" w:rsidR="002E7376" w:rsidRPr="00257E6B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660</w:t>
            </w:r>
            <w:r w:rsidRPr="00257E6B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184908D2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44E41185" w14:textId="3B4C2417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402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084</w:t>
            </w:r>
          </w:p>
        </w:tc>
        <w:tc>
          <w:tcPr>
            <w:tcW w:w="270" w:type="dxa"/>
            <w:vAlign w:val="bottom"/>
          </w:tcPr>
          <w:p w14:paraId="7C80E741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349927" w14:textId="6DDEA681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403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674</w:t>
            </w:r>
          </w:p>
        </w:tc>
      </w:tr>
      <w:tr w:rsidR="002E7376" w:rsidRPr="00257E6B" w14:paraId="1DEDD12B" w14:textId="77777777" w:rsidTr="002304AC">
        <w:tc>
          <w:tcPr>
            <w:tcW w:w="2790" w:type="dxa"/>
            <w:vAlign w:val="bottom"/>
          </w:tcPr>
          <w:p w14:paraId="1947B2A4" w14:textId="36EDB375" w:rsidR="002E7376" w:rsidRPr="00257E6B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9D08F4" w14:textId="47ACE6FA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149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="00844EB9">
              <w:rPr>
                <w:rFonts w:ascii="Angsana New" w:hAnsi="Angsana New"/>
                <w:b/>
                <w:bCs/>
                <w:sz w:val="28"/>
                <w:szCs w:val="28"/>
              </w:rPr>
              <w:t>523</w:t>
            </w:r>
          </w:p>
        </w:tc>
        <w:tc>
          <w:tcPr>
            <w:tcW w:w="270" w:type="dxa"/>
            <w:vAlign w:val="bottom"/>
          </w:tcPr>
          <w:p w14:paraId="196D6E81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351A11" w14:textId="410CB206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600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742</w:t>
            </w:r>
          </w:p>
        </w:tc>
        <w:tc>
          <w:tcPr>
            <w:tcW w:w="270" w:type="dxa"/>
            <w:vAlign w:val="bottom"/>
          </w:tcPr>
          <w:p w14:paraId="0E35B16E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E485BA" w14:textId="7B3FBFDE" w:rsidR="002E7376" w:rsidRPr="00050861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628</w:t>
            </w:r>
            <w:r w:rsidR="002E7376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167</w:t>
            </w:r>
          </w:p>
        </w:tc>
        <w:tc>
          <w:tcPr>
            <w:tcW w:w="270" w:type="dxa"/>
            <w:vAlign w:val="bottom"/>
          </w:tcPr>
          <w:p w14:paraId="25EB1653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C43B41" w14:textId="3EC10D63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897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="00844EB9">
              <w:rPr>
                <w:rFonts w:ascii="Angsana New" w:hAnsi="Angsana New"/>
                <w:b/>
                <w:bCs/>
                <w:sz w:val="28"/>
                <w:szCs w:val="28"/>
              </w:rPr>
              <w:t>788</w:t>
            </w:r>
          </w:p>
        </w:tc>
        <w:tc>
          <w:tcPr>
            <w:tcW w:w="270" w:type="dxa"/>
            <w:vAlign w:val="bottom"/>
          </w:tcPr>
          <w:p w14:paraId="712202EE" w14:textId="77777777" w:rsidR="002E7376" w:rsidRPr="00257E6B" w:rsidRDefault="002E7376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D747E4" w14:textId="3E423682" w:rsidR="002E7376" w:rsidRPr="00257E6B" w:rsidRDefault="00DB71A4" w:rsidP="00533A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276</w:t>
            </w:r>
            <w:r w:rsidR="002E7376" w:rsidRPr="00257E6B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220</w:t>
            </w:r>
          </w:p>
        </w:tc>
      </w:tr>
      <w:tr w:rsidR="002E7376" w:rsidRPr="002304AC" w14:paraId="25F725FF" w14:textId="77777777" w:rsidTr="002304AC">
        <w:tc>
          <w:tcPr>
            <w:tcW w:w="2790" w:type="dxa"/>
            <w:vAlign w:val="bottom"/>
          </w:tcPr>
          <w:p w14:paraId="477E2235" w14:textId="77777777" w:rsidR="002E7376" w:rsidRPr="002304AC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left" w:pos="3735"/>
              </w:tabs>
              <w:spacing w:line="240" w:lineRule="auto"/>
              <w:ind w:left="72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40" w:type="dxa"/>
            <w:gridSpan w:val="9"/>
            <w:vAlign w:val="bottom"/>
          </w:tcPr>
          <w:p w14:paraId="4CF31EF3" w14:textId="77777777" w:rsidR="002E7376" w:rsidRPr="002304AC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5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</w:tr>
      <w:tr w:rsidR="002E7376" w:rsidRPr="00257E6B" w14:paraId="06913DC5" w14:textId="77777777" w:rsidTr="002304AC">
        <w:tc>
          <w:tcPr>
            <w:tcW w:w="2790" w:type="dxa"/>
            <w:vAlign w:val="bottom"/>
          </w:tcPr>
          <w:p w14:paraId="157979B0" w14:textId="77777777" w:rsidR="002E7376" w:rsidRPr="00257E6B" w:rsidRDefault="002E737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right="-180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ค่าตัดจำหน่ายและ</w:t>
            </w:r>
          </w:p>
          <w:p w14:paraId="703E0470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</w:rPr>
              <w:t xml:space="preserve">   </w:t>
            </w:r>
            <w:r w:rsidRPr="00257E6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1082" w:type="dxa"/>
            <w:vAlign w:val="bottom"/>
          </w:tcPr>
          <w:p w14:paraId="163D4309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7417DF8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68A7ACC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995A691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D240D4C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B1F09ED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20CCC9E7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B6A5FAF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6AE5A253" w14:textId="77777777" w:rsidR="002E7376" w:rsidRPr="00257E6B" w:rsidRDefault="002E7376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2E7376" w:rsidRPr="00257E6B" w14:paraId="516B9F5B" w14:textId="77777777" w:rsidTr="002304AC">
        <w:tc>
          <w:tcPr>
            <w:tcW w:w="2790" w:type="dxa"/>
            <w:vAlign w:val="bottom"/>
          </w:tcPr>
          <w:p w14:paraId="0CFB6C89" w14:textId="2B4CF304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1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082" w:type="dxa"/>
            <w:vAlign w:val="bottom"/>
          </w:tcPr>
          <w:p w14:paraId="247F7F90" w14:textId="4D239564" w:rsidR="002E7376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9</w:t>
            </w:r>
            <w:r w:rsidRPr="00DB71A4">
              <w:rPr>
                <w:rFonts w:ascii="Angsana New" w:hAnsi="Angsana New"/>
                <w:sz w:val="28"/>
                <w:szCs w:val="28"/>
              </w:rPr>
              <w:t>7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448</w:t>
            </w:r>
          </w:p>
        </w:tc>
        <w:tc>
          <w:tcPr>
            <w:tcW w:w="270" w:type="dxa"/>
            <w:vAlign w:val="bottom"/>
          </w:tcPr>
          <w:p w14:paraId="4A4D8F34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C7B9A34" w14:textId="7DE21A39" w:rsidR="002E7376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82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707</w:t>
            </w:r>
          </w:p>
        </w:tc>
        <w:tc>
          <w:tcPr>
            <w:tcW w:w="270" w:type="dxa"/>
            <w:vAlign w:val="bottom"/>
          </w:tcPr>
          <w:p w14:paraId="4CD78E56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047C6418" w14:textId="2865A033" w:rsidR="002E7376" w:rsidRPr="00257E6B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41</w:t>
            </w:r>
            <w:r w:rsidRPr="00DB71A4">
              <w:rPr>
                <w:rFonts w:ascii="Angsana New" w:hAnsi="Angsana New"/>
                <w:sz w:val="28"/>
                <w:szCs w:val="28"/>
              </w:rPr>
              <w:t>6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199</w:t>
            </w:r>
          </w:p>
        </w:tc>
        <w:tc>
          <w:tcPr>
            <w:tcW w:w="270" w:type="dxa"/>
            <w:vAlign w:val="bottom"/>
          </w:tcPr>
          <w:p w14:paraId="3318A0F2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2E32E8B" w14:textId="1679C3E2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563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900</w:t>
            </w:r>
          </w:p>
        </w:tc>
        <w:tc>
          <w:tcPr>
            <w:tcW w:w="270" w:type="dxa"/>
            <w:vAlign w:val="bottom"/>
          </w:tcPr>
          <w:p w14:paraId="707D6109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5008E9B" w14:textId="05C37E4B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3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sz w:val="28"/>
                <w:szCs w:val="28"/>
              </w:rPr>
              <w:t>16</w:t>
            </w:r>
            <w:r w:rsidRPr="00DB71A4">
              <w:rPr>
                <w:rFonts w:ascii="Angsana New" w:hAnsi="Angsana New"/>
                <w:sz w:val="28"/>
                <w:szCs w:val="28"/>
              </w:rPr>
              <w:t>0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254</w:t>
            </w:r>
          </w:p>
        </w:tc>
      </w:tr>
      <w:tr w:rsidR="002E7376" w:rsidRPr="00257E6B" w14:paraId="3CD31F28" w14:textId="77777777" w:rsidTr="002304AC">
        <w:tc>
          <w:tcPr>
            <w:tcW w:w="2790" w:type="dxa"/>
            <w:vAlign w:val="bottom"/>
          </w:tcPr>
          <w:p w14:paraId="28CD581A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ค่าตัดจำหน่ายสำหรับปี</w:t>
            </w:r>
          </w:p>
        </w:tc>
        <w:tc>
          <w:tcPr>
            <w:tcW w:w="1082" w:type="dxa"/>
            <w:vAlign w:val="bottom"/>
          </w:tcPr>
          <w:p w14:paraId="68B9A274" w14:textId="6B83CEAD" w:rsidR="002E7376" w:rsidRPr="00257E6B" w:rsidRDefault="00DB71A4" w:rsidP="00384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11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129</w:t>
            </w:r>
          </w:p>
        </w:tc>
        <w:tc>
          <w:tcPr>
            <w:tcW w:w="270" w:type="dxa"/>
            <w:vAlign w:val="bottom"/>
          </w:tcPr>
          <w:p w14:paraId="349A2125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17F65C97" w14:textId="4B1B0C4A" w:rsidR="002E7376" w:rsidRPr="00257E6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837</w:t>
            </w:r>
          </w:p>
        </w:tc>
        <w:tc>
          <w:tcPr>
            <w:tcW w:w="270" w:type="dxa"/>
            <w:vAlign w:val="bottom"/>
          </w:tcPr>
          <w:p w14:paraId="614ABFA8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0BA76FB8" w14:textId="77777777" w:rsidR="002E7376" w:rsidRPr="00257E6B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1759799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07459370" w14:textId="65313FC4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DB71A4">
              <w:rPr>
                <w:rFonts w:ascii="Angsana New" w:hAnsi="Angsana New"/>
                <w:sz w:val="28"/>
                <w:szCs w:val="28"/>
              </w:rPr>
              <w:t>18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640</w:t>
            </w:r>
          </w:p>
        </w:tc>
        <w:tc>
          <w:tcPr>
            <w:tcW w:w="270" w:type="dxa"/>
            <w:vAlign w:val="bottom"/>
          </w:tcPr>
          <w:p w14:paraId="1335F4C6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7FC158A" w14:textId="1543B723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Pr="00DB71A4">
              <w:rPr>
                <w:rFonts w:ascii="Angsana New" w:hAnsi="Angsana New"/>
                <w:sz w:val="28"/>
                <w:szCs w:val="28"/>
              </w:rPr>
              <w:t>54</w:t>
            </w:r>
            <w:r w:rsidR="002E7376"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606</w:t>
            </w:r>
          </w:p>
        </w:tc>
      </w:tr>
      <w:tr w:rsidR="002E7376" w:rsidRPr="00257E6B" w14:paraId="2A916498" w14:textId="77777777" w:rsidTr="002304AC">
        <w:tc>
          <w:tcPr>
            <w:tcW w:w="2790" w:type="dxa"/>
            <w:vAlign w:val="bottom"/>
          </w:tcPr>
          <w:p w14:paraId="0A5F1B13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1082" w:type="dxa"/>
            <w:vAlign w:val="bottom"/>
          </w:tcPr>
          <w:p w14:paraId="7D9E5DB3" w14:textId="77777777" w:rsidR="002E7376" w:rsidRPr="00257E6B" w:rsidRDefault="002E7376" w:rsidP="00384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line="240" w:lineRule="auto"/>
              <w:ind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F7D85E7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4D86BBB8" w14:textId="77777777" w:rsidR="002E7376" w:rsidRPr="00257E6B" w:rsidRDefault="002E7376" w:rsidP="003849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4DC62A7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55C16E38" w14:textId="15C13CD3" w:rsidR="002E7376" w:rsidRPr="00257E6B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42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313</w:t>
            </w:r>
          </w:p>
        </w:tc>
        <w:tc>
          <w:tcPr>
            <w:tcW w:w="270" w:type="dxa"/>
            <w:vAlign w:val="bottom"/>
          </w:tcPr>
          <w:p w14:paraId="78AE341B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4E11E0E0" w14:textId="77777777" w:rsidR="002E7376" w:rsidRPr="00257E6B" w:rsidRDefault="002E7376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EECCEF6" w14:textId="77777777" w:rsidR="002E7376" w:rsidRPr="00257E6B" w:rsidRDefault="002E7376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DCC882F" w14:textId="11D71898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42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313</w:t>
            </w:r>
          </w:p>
        </w:tc>
      </w:tr>
      <w:tr w:rsidR="002E7376" w:rsidRPr="00257E6B" w14:paraId="60D42B1C" w14:textId="77777777" w:rsidTr="002304AC">
        <w:tc>
          <w:tcPr>
            <w:tcW w:w="2790" w:type="dxa"/>
            <w:vAlign w:val="bottom"/>
          </w:tcPr>
          <w:p w14:paraId="0C71F624" w14:textId="6B680977" w:rsidR="002E7376" w:rsidRPr="00257E6B" w:rsidRDefault="00BE30EE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ผลต่างจากการเปลี่ยนแปลงอัตรา</w:t>
            </w:r>
            <w:r>
              <w:rPr>
                <w:rFonts w:ascii="Angsana New" w:hAnsi="Angsana New"/>
                <w:sz w:val="28"/>
                <w:szCs w:val="28"/>
              </w:rPr>
              <w:br/>
              <w:t xml:space="preserve">   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แลกเปลี่ยนเงินตราต่างประเทศ</w:t>
            </w:r>
          </w:p>
        </w:tc>
        <w:tc>
          <w:tcPr>
            <w:tcW w:w="1082" w:type="dxa"/>
            <w:tcBorders>
              <w:bottom w:val="single" w:sz="4" w:space="0" w:color="auto"/>
            </w:tcBorders>
            <w:vAlign w:val="bottom"/>
          </w:tcPr>
          <w:p w14:paraId="0AFC688C" w14:textId="5648E5C3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650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10436F72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6171ED1" w14:textId="463C365B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6</w:t>
            </w:r>
            <w:r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566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4005E675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3D66E8A0" w14:textId="77777777" w:rsidR="002E7376" w:rsidRPr="00050861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2FF71EF6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66B9F3B" w14:textId="0E7E7E5E" w:rsidR="002E7376" w:rsidRPr="00257E6B" w:rsidRDefault="002E7376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04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287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59C8686F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5B4788" w14:textId="0B990573" w:rsidR="002E7376" w:rsidRPr="00257E6B" w:rsidRDefault="002E7376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 w:hint="cs"/>
                <w:sz w:val="28"/>
                <w:szCs w:val="28"/>
              </w:rPr>
              <w:t>2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14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503</w:t>
            </w:r>
            <w:r w:rsidRPr="00257E6B">
              <w:rPr>
                <w:rFonts w:ascii="Angsana New" w:hAnsi="Angsana New" w:hint="cs"/>
                <w:sz w:val="28"/>
                <w:szCs w:val="28"/>
              </w:rPr>
              <w:t>)</w:t>
            </w:r>
          </w:p>
        </w:tc>
      </w:tr>
      <w:tr w:rsidR="002E7376" w:rsidRPr="00257E6B" w14:paraId="0D071890" w14:textId="77777777" w:rsidTr="002304AC">
        <w:tc>
          <w:tcPr>
            <w:tcW w:w="2790" w:type="dxa"/>
            <w:vAlign w:val="bottom"/>
          </w:tcPr>
          <w:p w14:paraId="4686B101" w14:textId="43A00F25" w:rsidR="002E7376" w:rsidRPr="00257E6B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082" w:type="dxa"/>
            <w:tcBorders>
              <w:top w:val="single" w:sz="4" w:space="0" w:color="auto"/>
            </w:tcBorders>
            <w:vAlign w:val="bottom"/>
          </w:tcPr>
          <w:p w14:paraId="3841596B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E10207C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BBAFAE2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F376EAB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  <w:vAlign w:val="bottom"/>
          </w:tcPr>
          <w:p w14:paraId="2C9D634C" w14:textId="77777777" w:rsidR="002E7376" w:rsidRPr="00050861" w:rsidRDefault="002E7376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CF737E6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3282B81" w14:textId="77777777" w:rsidR="002E7376" w:rsidRPr="00257E6B" w:rsidRDefault="002E7376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719A923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0E7A832D" w14:textId="77777777" w:rsidR="002E7376" w:rsidRPr="00257E6B" w:rsidRDefault="002E7376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92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2E7376" w:rsidRPr="00050861" w14:paraId="6A44E179" w14:textId="77777777" w:rsidTr="002304AC">
        <w:trPr>
          <w:trHeight w:val="83"/>
        </w:trPr>
        <w:tc>
          <w:tcPr>
            <w:tcW w:w="2790" w:type="dxa"/>
            <w:vAlign w:val="bottom"/>
          </w:tcPr>
          <w:p w14:paraId="6445FD2A" w14:textId="1DD132DE" w:rsidR="002E7376" w:rsidRPr="00050861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 xml:space="preserve">   </w:t>
            </w: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และ </w:t>
            </w:r>
            <w:r w:rsidR="00DB71A4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มกราคม </w:t>
            </w:r>
            <w:r w:rsidR="00DB71A4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82" w:type="dxa"/>
            <w:vAlign w:val="bottom"/>
          </w:tcPr>
          <w:p w14:paraId="6C0E1E94" w14:textId="2AF95B36" w:rsidR="002E7376" w:rsidRPr="00050861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104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927</w:t>
            </w:r>
          </w:p>
        </w:tc>
        <w:tc>
          <w:tcPr>
            <w:tcW w:w="270" w:type="dxa"/>
            <w:vAlign w:val="bottom"/>
          </w:tcPr>
          <w:p w14:paraId="74B80A4D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3701399" w14:textId="48353D26" w:rsidR="002E7376" w:rsidRPr="00050861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100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978</w:t>
            </w:r>
          </w:p>
        </w:tc>
        <w:tc>
          <w:tcPr>
            <w:tcW w:w="270" w:type="dxa"/>
            <w:vAlign w:val="bottom"/>
          </w:tcPr>
          <w:p w14:paraId="0DACB684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35E2A8F1" w14:textId="4E30B65A" w:rsidR="002E7376" w:rsidRPr="00050861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4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58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512</w:t>
            </w:r>
          </w:p>
        </w:tc>
        <w:tc>
          <w:tcPr>
            <w:tcW w:w="270" w:type="dxa"/>
            <w:vAlign w:val="bottom"/>
          </w:tcPr>
          <w:p w14:paraId="5377E7DD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A06D99C" w14:textId="02249129" w:rsidR="002E7376" w:rsidRPr="00050861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2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578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253</w:t>
            </w:r>
          </w:p>
        </w:tc>
        <w:tc>
          <w:tcPr>
            <w:tcW w:w="270" w:type="dxa"/>
            <w:vAlign w:val="bottom"/>
          </w:tcPr>
          <w:p w14:paraId="33D704B9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5ADCF8E2" w14:textId="2CDB57E9" w:rsidR="002E7376" w:rsidRPr="00050861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3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242</w:t>
            </w:r>
            <w:r w:rsidR="002E7376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670</w:t>
            </w:r>
          </w:p>
        </w:tc>
      </w:tr>
      <w:tr w:rsidR="002E7376" w:rsidRPr="00257E6B" w14:paraId="43C4E685" w14:textId="77777777" w:rsidTr="002304AC">
        <w:tc>
          <w:tcPr>
            <w:tcW w:w="2790" w:type="dxa"/>
            <w:vAlign w:val="bottom"/>
          </w:tcPr>
          <w:p w14:paraId="6F8AC3F5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ค่าตัดจำหน่ายสำหรับปี</w:t>
            </w:r>
          </w:p>
        </w:tc>
        <w:tc>
          <w:tcPr>
            <w:tcW w:w="1082" w:type="dxa"/>
            <w:vAlign w:val="bottom"/>
          </w:tcPr>
          <w:p w14:paraId="398C8883" w14:textId="3B8C97E4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10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="00844EB9">
              <w:rPr>
                <w:rFonts w:ascii="Angsana New" w:hAnsi="Angsana New"/>
                <w:sz w:val="28"/>
                <w:szCs w:val="28"/>
              </w:rPr>
              <w:t>301</w:t>
            </w:r>
          </w:p>
        </w:tc>
        <w:tc>
          <w:tcPr>
            <w:tcW w:w="270" w:type="dxa"/>
            <w:vAlign w:val="bottom"/>
          </w:tcPr>
          <w:p w14:paraId="5F5DE2D4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2FD3C5AB" w14:textId="54AE9464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25</w:t>
            </w:r>
            <w:r w:rsidR="009315C3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034</w:t>
            </w:r>
          </w:p>
        </w:tc>
        <w:tc>
          <w:tcPr>
            <w:tcW w:w="270" w:type="dxa"/>
            <w:vAlign w:val="bottom"/>
          </w:tcPr>
          <w:p w14:paraId="6A53051D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0DF81B21" w14:textId="77777777" w:rsidR="002E7376" w:rsidRPr="00257E6B" w:rsidRDefault="00265A5C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0235828E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9DE3296" w14:textId="36DB1DA5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292</w:t>
            </w:r>
            <w:r w:rsidR="00265A5C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89</w:t>
            </w:r>
            <w:r w:rsidR="00844EB9">
              <w:rPr>
                <w:rFonts w:ascii="Angsana New" w:hAnsi="Angsana New"/>
                <w:sz w:val="28"/>
                <w:szCs w:val="28"/>
              </w:rPr>
              <w:t>0</w:t>
            </w:r>
          </w:p>
        </w:tc>
        <w:tc>
          <w:tcPr>
            <w:tcW w:w="270" w:type="dxa"/>
            <w:vAlign w:val="bottom"/>
          </w:tcPr>
          <w:p w14:paraId="3C479CC1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2255770D" w14:textId="0C6FC040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328</w:t>
            </w:r>
            <w:r w:rsidR="006557BF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225</w:t>
            </w:r>
          </w:p>
        </w:tc>
      </w:tr>
      <w:tr w:rsidR="002E7376" w:rsidRPr="00257E6B" w14:paraId="505C66BD" w14:textId="77777777" w:rsidTr="002304AC">
        <w:tc>
          <w:tcPr>
            <w:tcW w:w="2790" w:type="dxa"/>
            <w:vAlign w:val="bottom"/>
          </w:tcPr>
          <w:p w14:paraId="0448D5D7" w14:textId="7FC40F38" w:rsidR="002E7376" w:rsidRPr="00257E6B" w:rsidRDefault="002E7376" w:rsidP="002304AC">
            <w:pPr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ผลต่างจากการเปลี่ยนแปลงอัตรา</w:t>
            </w:r>
            <w:r w:rsidR="002304AC">
              <w:rPr>
                <w:rFonts w:ascii="Angsana New" w:hAnsi="Angsana New"/>
                <w:sz w:val="28"/>
                <w:szCs w:val="28"/>
                <w:cs/>
              </w:rPr>
              <w:br/>
            </w:r>
            <w:r w:rsidR="002304AC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257E6B">
              <w:rPr>
                <w:rFonts w:ascii="Angsana New" w:hAnsi="Angsana New" w:hint="cs"/>
                <w:sz w:val="28"/>
                <w:szCs w:val="28"/>
                <w:cs/>
              </w:rPr>
              <w:t>แลกเปลี่ยนเงินตราต่างประเทศ</w:t>
            </w:r>
          </w:p>
        </w:tc>
        <w:tc>
          <w:tcPr>
            <w:tcW w:w="1082" w:type="dxa"/>
            <w:tcBorders>
              <w:bottom w:val="single" w:sz="4" w:space="0" w:color="auto"/>
            </w:tcBorders>
            <w:vAlign w:val="bottom"/>
          </w:tcPr>
          <w:p w14:paraId="79405C63" w14:textId="44D55D97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4</w:t>
            </w:r>
            <w:r w:rsidR="002E7376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278</w:t>
            </w:r>
          </w:p>
        </w:tc>
        <w:tc>
          <w:tcPr>
            <w:tcW w:w="270" w:type="dxa"/>
            <w:vAlign w:val="bottom"/>
          </w:tcPr>
          <w:p w14:paraId="35254684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20EF5DD" w14:textId="7C6786BD" w:rsidR="002E7376" w:rsidRPr="00257E6B" w:rsidRDefault="009315C3" w:rsidP="009315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/>
                <w:sz w:val="28"/>
                <w:szCs w:val="28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1</w:t>
            </w:r>
            <w:r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</w:rPr>
              <w:t>396</w:t>
            </w:r>
            <w:r w:rsidRPr="00257E6B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70" w:type="dxa"/>
            <w:vAlign w:val="bottom"/>
          </w:tcPr>
          <w:p w14:paraId="42FB1D2A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tcBorders>
              <w:bottom w:val="single" w:sz="4" w:space="0" w:color="auto"/>
            </w:tcBorders>
            <w:vAlign w:val="bottom"/>
          </w:tcPr>
          <w:p w14:paraId="369AB418" w14:textId="77777777" w:rsidR="002E7376" w:rsidRPr="00257E6B" w:rsidRDefault="00265A5C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257E6B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7FBBC68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F77CAC2" w14:textId="2EBB853E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248</w:t>
            </w:r>
            <w:r w:rsidR="00265A5C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914</w:t>
            </w:r>
          </w:p>
        </w:tc>
        <w:tc>
          <w:tcPr>
            <w:tcW w:w="270" w:type="dxa"/>
            <w:vAlign w:val="bottom"/>
          </w:tcPr>
          <w:p w14:paraId="71AA3A4F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2A8BCDA1" w14:textId="17B0F08E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  <w:r w:rsidRPr="00DB71A4">
              <w:rPr>
                <w:rFonts w:ascii="Angsana New" w:hAnsi="Angsana New"/>
                <w:sz w:val="28"/>
                <w:szCs w:val="28"/>
              </w:rPr>
              <w:t>251</w:t>
            </w:r>
            <w:r w:rsidR="006557BF" w:rsidRPr="00257E6B">
              <w:rPr>
                <w:rFonts w:ascii="Angsana New" w:hAnsi="Angsana New"/>
                <w:sz w:val="28"/>
                <w:szCs w:val="28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</w:rPr>
              <w:t>796</w:t>
            </w:r>
          </w:p>
        </w:tc>
      </w:tr>
      <w:tr w:rsidR="002E7376" w:rsidRPr="00050861" w14:paraId="6EC27521" w14:textId="77777777" w:rsidTr="002304AC">
        <w:tc>
          <w:tcPr>
            <w:tcW w:w="2790" w:type="dxa"/>
            <w:vAlign w:val="bottom"/>
          </w:tcPr>
          <w:p w14:paraId="03DE44EB" w14:textId="4CB4B4C3" w:rsidR="002E7376" w:rsidRPr="00050861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050861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050861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06A033" w14:textId="29ADEBF2" w:rsidR="002E7376" w:rsidRPr="00050861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119</w:t>
            </w:r>
            <w:r w:rsidR="002E7376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50</w:t>
            </w:r>
            <w:r w:rsidR="00844EB9"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270" w:type="dxa"/>
            <w:vAlign w:val="bottom"/>
          </w:tcPr>
          <w:p w14:paraId="763C7A2C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27EC4A" w14:textId="73146A5C" w:rsidR="002E7376" w:rsidRPr="00050861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124</w:t>
            </w:r>
            <w:r w:rsidR="009315C3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616</w:t>
            </w:r>
          </w:p>
        </w:tc>
        <w:tc>
          <w:tcPr>
            <w:tcW w:w="270" w:type="dxa"/>
            <w:vAlign w:val="bottom"/>
          </w:tcPr>
          <w:p w14:paraId="5BA08D1A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51FD75" w14:textId="774092AE" w:rsidR="002E7376" w:rsidRPr="00050861" w:rsidRDefault="00DB71A4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458</w:t>
            </w:r>
            <w:r w:rsidR="00265A5C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512</w:t>
            </w:r>
          </w:p>
        </w:tc>
        <w:tc>
          <w:tcPr>
            <w:tcW w:w="270" w:type="dxa"/>
            <w:vAlign w:val="bottom"/>
          </w:tcPr>
          <w:p w14:paraId="19753145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EFEDA5" w14:textId="65996232" w:rsidR="002E7376" w:rsidRPr="00050861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="00265A5C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120</w:t>
            </w:r>
            <w:r w:rsidR="00265A5C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0</w:t>
            </w:r>
            <w:r w:rsidR="00844EB9">
              <w:rPr>
                <w:rFonts w:ascii="Angsana New" w:hAnsi="Angsana New"/>
                <w:b/>
                <w:bCs/>
                <w:sz w:val="28"/>
                <w:szCs w:val="28"/>
              </w:rPr>
              <w:t>57</w:t>
            </w:r>
          </w:p>
        </w:tc>
        <w:tc>
          <w:tcPr>
            <w:tcW w:w="270" w:type="dxa"/>
            <w:vAlign w:val="bottom"/>
          </w:tcPr>
          <w:p w14:paraId="727CBB04" w14:textId="77777777" w:rsidR="002E7376" w:rsidRPr="00050861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1F6DC2" w14:textId="3CE7BB81" w:rsidR="002E7376" w:rsidRPr="00050861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="006557BF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822</w:t>
            </w:r>
            <w:r w:rsidR="006557BF" w:rsidRPr="00050861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050861">
              <w:rPr>
                <w:rFonts w:ascii="Angsana New" w:hAnsi="Angsana New"/>
                <w:b/>
                <w:bCs/>
                <w:sz w:val="28"/>
                <w:szCs w:val="28"/>
              </w:rPr>
              <w:t>691</w:t>
            </w:r>
          </w:p>
        </w:tc>
      </w:tr>
      <w:tr w:rsidR="00223E3D" w:rsidRPr="0098707A" w14:paraId="2D7A0D46" w14:textId="77777777" w:rsidTr="002304AC">
        <w:tc>
          <w:tcPr>
            <w:tcW w:w="2790" w:type="dxa"/>
            <w:vAlign w:val="bottom"/>
          </w:tcPr>
          <w:p w14:paraId="54CB5E0B" w14:textId="77777777" w:rsidR="00223E3D" w:rsidRPr="0098707A" w:rsidRDefault="00223E3D" w:rsidP="00F0127D">
            <w:pPr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82" w:type="dxa"/>
            <w:vAlign w:val="bottom"/>
          </w:tcPr>
          <w:p w14:paraId="18E3C169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47FA4D2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5FE2F7A9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143F37A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46E04412" w14:textId="77777777" w:rsidR="00223E3D" w:rsidRPr="0098707A" w:rsidRDefault="00223E3D" w:rsidP="000508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ind w:left="-115" w:right="-13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24A03B96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321AA330" w14:textId="77777777" w:rsidR="00223E3D" w:rsidRPr="0098707A" w:rsidRDefault="00223E3D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42F33D08" w14:textId="77777777" w:rsidR="00223E3D" w:rsidRPr="0098707A" w:rsidRDefault="00223E3D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08793885" w14:textId="77777777" w:rsidR="00223E3D" w:rsidRPr="0098707A" w:rsidRDefault="00223E3D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922"/>
              </w:tabs>
              <w:spacing w:line="240" w:lineRule="auto"/>
              <w:ind w:left="-108" w:right="-18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2E7376" w:rsidRPr="00257E6B" w14:paraId="100B682F" w14:textId="77777777" w:rsidTr="002304AC">
        <w:tc>
          <w:tcPr>
            <w:tcW w:w="2790" w:type="dxa"/>
            <w:vAlign w:val="bottom"/>
          </w:tcPr>
          <w:p w14:paraId="0FC0EED5" w14:textId="77777777" w:rsidR="002E7376" w:rsidRPr="00257E6B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1082" w:type="dxa"/>
            <w:vAlign w:val="bottom"/>
          </w:tcPr>
          <w:p w14:paraId="77970B56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89AD7A7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75013C8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613D213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416EE464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63CA0BA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Align w:val="bottom"/>
          </w:tcPr>
          <w:p w14:paraId="6EEED596" w14:textId="77777777" w:rsidR="002E7376" w:rsidRPr="00257E6B" w:rsidRDefault="002E7376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B84C969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102FACF8" w14:textId="77777777" w:rsidR="002E7376" w:rsidRPr="00257E6B" w:rsidRDefault="002E7376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  <w:tab w:val="decimal" w:pos="92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2E7376" w:rsidRPr="00257E6B" w14:paraId="61671F86" w14:textId="77777777" w:rsidTr="002304AC">
        <w:tc>
          <w:tcPr>
            <w:tcW w:w="2790" w:type="dxa"/>
            <w:vAlign w:val="bottom"/>
          </w:tcPr>
          <w:p w14:paraId="20A88E7F" w14:textId="462509D3" w:rsidR="002E7376" w:rsidRPr="00257E6B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257E6B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082" w:type="dxa"/>
            <w:tcBorders>
              <w:bottom w:val="double" w:sz="4" w:space="0" w:color="auto"/>
            </w:tcBorders>
            <w:vAlign w:val="bottom"/>
          </w:tcPr>
          <w:p w14:paraId="7D6F532F" w14:textId="375A2ABA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6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</w:rPr>
              <w:t>50</w:t>
            </w:r>
          </w:p>
        </w:tc>
        <w:tc>
          <w:tcPr>
            <w:tcW w:w="270" w:type="dxa"/>
            <w:vAlign w:val="bottom"/>
          </w:tcPr>
          <w:p w14:paraId="32D722FE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026639ED" w14:textId="3964C8E7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502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102</w:t>
            </w:r>
          </w:p>
        </w:tc>
        <w:tc>
          <w:tcPr>
            <w:tcW w:w="270" w:type="dxa"/>
            <w:vAlign w:val="bottom"/>
          </w:tcPr>
          <w:p w14:paraId="26C8EFCC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bottom w:val="double" w:sz="4" w:space="0" w:color="auto"/>
            </w:tcBorders>
            <w:vAlign w:val="bottom"/>
          </w:tcPr>
          <w:p w14:paraId="05A42F85" w14:textId="40D4D941" w:rsidR="002E7376" w:rsidRPr="00257E6B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170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315</w:t>
            </w:r>
          </w:p>
        </w:tc>
        <w:tc>
          <w:tcPr>
            <w:tcW w:w="270" w:type="dxa"/>
            <w:vAlign w:val="bottom"/>
          </w:tcPr>
          <w:p w14:paraId="06BFB399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0359A37E" w14:textId="2BAB0810" w:rsidR="002E7376" w:rsidRPr="00257E6B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088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326</w:t>
            </w:r>
          </w:p>
        </w:tc>
        <w:tc>
          <w:tcPr>
            <w:tcW w:w="270" w:type="dxa"/>
            <w:vAlign w:val="bottom"/>
          </w:tcPr>
          <w:p w14:paraId="20E1C103" w14:textId="77777777" w:rsidR="002E7376" w:rsidRPr="00257E6B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0FB65853" w14:textId="40E67831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3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796</w:t>
            </w:r>
            <w:r w:rsidR="002E7376" w:rsidRPr="00257E6B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8"/>
                <w:szCs w:val="28"/>
              </w:rPr>
              <w:t>893</w:t>
            </w:r>
          </w:p>
        </w:tc>
      </w:tr>
      <w:tr w:rsidR="002E7376" w:rsidRPr="00257E6B" w14:paraId="03600556" w14:textId="77777777" w:rsidTr="002304AC">
        <w:tc>
          <w:tcPr>
            <w:tcW w:w="2790" w:type="dxa"/>
            <w:vAlign w:val="bottom"/>
          </w:tcPr>
          <w:p w14:paraId="4C313A6F" w14:textId="640B255B" w:rsidR="002E7376" w:rsidRPr="006579BC" w:rsidRDefault="002E7376" w:rsidP="00F0127D">
            <w:pPr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6579BC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DB71A4" w:rsidRPr="006579BC">
              <w:rPr>
                <w:rFonts w:ascii="Angsana New" w:hAnsi="Angsana New" w:hint="cs"/>
                <w:b/>
                <w:bCs/>
                <w:sz w:val="28"/>
                <w:szCs w:val="28"/>
              </w:rPr>
              <w:t>31</w:t>
            </w:r>
            <w:r w:rsidRPr="006579BC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ธันวาคม </w:t>
            </w:r>
            <w:r w:rsidR="00DB71A4" w:rsidRPr="006579BC">
              <w:rPr>
                <w:rFonts w:ascii="Angsana New" w:hAnsi="Angsana New" w:hint="cs"/>
                <w:b/>
                <w:bCs/>
                <w:sz w:val="28"/>
                <w:szCs w:val="28"/>
              </w:rPr>
              <w:t>256</w:t>
            </w:r>
            <w:r w:rsidR="00DB71A4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9B9D9A" w14:textId="6DFE385A" w:rsidR="002E7376" w:rsidRPr="006579BC" w:rsidRDefault="00844EB9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853" w:right="-139" w:firstLine="73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="009315C3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>
              <w:rPr>
                <w:rFonts w:ascii="Angsana New" w:hAnsi="Angsana New"/>
                <w:b/>
                <w:bCs/>
                <w:sz w:val="28"/>
                <w:szCs w:val="28"/>
              </w:rPr>
              <w:t>017</w:t>
            </w:r>
          </w:p>
        </w:tc>
        <w:tc>
          <w:tcPr>
            <w:tcW w:w="270" w:type="dxa"/>
            <w:vAlign w:val="bottom"/>
          </w:tcPr>
          <w:p w14:paraId="47F9D84A" w14:textId="77777777" w:rsidR="002E7376" w:rsidRPr="006579BC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3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EB6353" w14:textId="5653F2A5" w:rsidR="002E7376" w:rsidRPr="006579BC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476</w:t>
            </w:r>
            <w:r w:rsidR="00265A5C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126</w:t>
            </w:r>
          </w:p>
        </w:tc>
        <w:tc>
          <w:tcPr>
            <w:tcW w:w="270" w:type="dxa"/>
            <w:vAlign w:val="bottom"/>
          </w:tcPr>
          <w:p w14:paraId="1F4E5C31" w14:textId="77777777" w:rsidR="002E7376" w:rsidRPr="006579BC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339301" w14:textId="178E3549" w:rsidR="002E7376" w:rsidRPr="006579BC" w:rsidRDefault="00DB71A4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15" w:right="-13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169</w:t>
            </w:r>
            <w:r w:rsidR="00265A5C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655</w:t>
            </w:r>
          </w:p>
        </w:tc>
        <w:tc>
          <w:tcPr>
            <w:tcW w:w="270" w:type="dxa"/>
            <w:vAlign w:val="bottom"/>
          </w:tcPr>
          <w:p w14:paraId="019B409E" w14:textId="77777777" w:rsidR="002E7376" w:rsidRPr="006579BC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0AAA2A" w14:textId="2A936AD6" w:rsidR="002E7376" w:rsidRPr="006579BC" w:rsidRDefault="00DB71A4" w:rsidP="007953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spacing w:line="240" w:lineRule="auto"/>
              <w:ind w:left="-108" w:right="-3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2</w:t>
            </w:r>
            <w:r w:rsidR="00265A5C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777</w:t>
            </w:r>
            <w:r w:rsidR="00D0333E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="00844EB9">
              <w:rPr>
                <w:rFonts w:ascii="Angsana New" w:hAnsi="Angsana New"/>
                <w:b/>
                <w:bCs/>
                <w:sz w:val="28"/>
                <w:szCs w:val="28"/>
              </w:rPr>
              <w:t>731</w:t>
            </w:r>
          </w:p>
        </w:tc>
        <w:tc>
          <w:tcPr>
            <w:tcW w:w="270" w:type="dxa"/>
            <w:vAlign w:val="bottom"/>
          </w:tcPr>
          <w:p w14:paraId="002EF304" w14:textId="77777777" w:rsidR="002E7376" w:rsidRPr="006579BC" w:rsidRDefault="002E7376" w:rsidP="00D013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2D92A8" w14:textId="0033493B" w:rsidR="002E7376" w:rsidRPr="00257E6B" w:rsidRDefault="00DB71A4" w:rsidP="005C3F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 w:right="-18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="006557BF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453</w:t>
            </w:r>
            <w:r w:rsidR="006557BF" w:rsidRPr="006579BC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6579BC">
              <w:rPr>
                <w:rFonts w:ascii="Angsana New" w:hAnsi="Angsana New"/>
                <w:b/>
                <w:bCs/>
                <w:sz w:val="28"/>
                <w:szCs w:val="28"/>
              </w:rPr>
              <w:t>529</w:t>
            </w:r>
          </w:p>
        </w:tc>
      </w:tr>
    </w:tbl>
    <w:p w14:paraId="5282E3AE" w14:textId="77777777" w:rsidR="00F9609F" w:rsidRDefault="00F9609F" w:rsidP="007953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pacing w:val="2"/>
          <w:sz w:val="30"/>
          <w:szCs w:val="30"/>
        </w:rPr>
      </w:pPr>
    </w:p>
    <w:tbl>
      <w:tblPr>
        <w:tblW w:w="9270" w:type="dxa"/>
        <w:tblInd w:w="468" w:type="dxa"/>
        <w:tblLayout w:type="fixed"/>
        <w:tblLook w:val="01E0" w:firstRow="1" w:lastRow="1" w:firstColumn="1" w:lastColumn="1" w:noHBand="0" w:noVBand="0"/>
      </w:tblPr>
      <w:tblGrid>
        <w:gridCol w:w="7200"/>
        <w:gridCol w:w="2070"/>
      </w:tblGrid>
      <w:tr w:rsidR="008E6A54" w:rsidRPr="00D246FB" w14:paraId="786665DC" w14:textId="77777777" w:rsidTr="008E6A54">
        <w:trPr>
          <w:tblHeader/>
        </w:trPr>
        <w:tc>
          <w:tcPr>
            <w:tcW w:w="7200" w:type="dxa"/>
            <w:vAlign w:val="bottom"/>
          </w:tcPr>
          <w:p w14:paraId="05E3A2FA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br w:type="page"/>
            </w:r>
          </w:p>
        </w:tc>
        <w:tc>
          <w:tcPr>
            <w:tcW w:w="2070" w:type="dxa"/>
            <w:vAlign w:val="bottom"/>
          </w:tcPr>
          <w:p w14:paraId="08EFF3BE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4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E6A54" w:rsidRPr="00D246FB" w14:paraId="14A87833" w14:textId="77777777" w:rsidTr="008E6A54">
        <w:trPr>
          <w:tblHeader/>
        </w:trPr>
        <w:tc>
          <w:tcPr>
            <w:tcW w:w="7200" w:type="dxa"/>
            <w:vAlign w:val="bottom"/>
          </w:tcPr>
          <w:p w14:paraId="0B5E9EB6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vAlign w:val="bottom"/>
          </w:tcPr>
          <w:p w14:paraId="47FB7446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ค่าลิขสิทธิ์ซอฟต์แวร์</w:t>
            </w:r>
          </w:p>
        </w:tc>
      </w:tr>
      <w:tr w:rsidR="008E6A54" w:rsidRPr="00D246FB" w14:paraId="2C6BB3A3" w14:textId="77777777" w:rsidTr="008E6A54">
        <w:trPr>
          <w:tblHeader/>
        </w:trPr>
        <w:tc>
          <w:tcPr>
            <w:tcW w:w="7200" w:type="dxa"/>
            <w:vAlign w:val="bottom"/>
          </w:tcPr>
          <w:p w14:paraId="1E17FD0B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vAlign w:val="bottom"/>
          </w:tcPr>
          <w:p w14:paraId="19535189" w14:textId="77777777" w:rsidR="008E6A54" w:rsidRPr="00D246FB" w:rsidRDefault="008E6A54" w:rsidP="008E6A54">
            <w:pPr>
              <w:ind w:left="-108" w:right="-142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E6A54" w:rsidRPr="00D246FB" w14:paraId="64F55BA6" w14:textId="77777777" w:rsidTr="008E6A54">
        <w:tc>
          <w:tcPr>
            <w:tcW w:w="7200" w:type="dxa"/>
            <w:vAlign w:val="bottom"/>
          </w:tcPr>
          <w:p w14:paraId="3AD736E7" w14:textId="77777777" w:rsidR="008E6A54" w:rsidRPr="00D246FB" w:rsidRDefault="008E6A54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070" w:type="dxa"/>
            <w:vAlign w:val="bottom"/>
          </w:tcPr>
          <w:p w14:paraId="6D6208B8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A6955" w:rsidRPr="00D246FB" w14:paraId="2C16BDE0" w14:textId="77777777" w:rsidTr="008E6A54">
        <w:tc>
          <w:tcPr>
            <w:tcW w:w="7200" w:type="dxa"/>
            <w:shd w:val="clear" w:color="auto" w:fill="auto"/>
            <w:vAlign w:val="bottom"/>
          </w:tcPr>
          <w:p w14:paraId="33C9E338" w14:textId="6D1AA346" w:rsidR="003A6955" w:rsidRPr="00D246FB" w:rsidRDefault="003A695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631EB51B" w14:textId="1E1BACAD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32</w:t>
            </w:r>
            <w:r w:rsidR="003A6955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439</w:t>
            </w:r>
          </w:p>
        </w:tc>
      </w:tr>
      <w:tr w:rsidR="003A6955" w:rsidRPr="00D246FB" w14:paraId="060B4BC7" w14:textId="77777777" w:rsidTr="008E6A54">
        <w:tc>
          <w:tcPr>
            <w:tcW w:w="7200" w:type="dxa"/>
            <w:vAlign w:val="bottom"/>
          </w:tcPr>
          <w:p w14:paraId="7F7F17E2" w14:textId="77777777" w:rsidR="003A6955" w:rsidRPr="00D246FB" w:rsidRDefault="003A695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9C42D51" w14:textId="1DE45C4B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90</w:t>
            </w:r>
          </w:p>
        </w:tc>
      </w:tr>
      <w:tr w:rsidR="003A6955" w:rsidRPr="00D246FB" w14:paraId="4C1B2E9E" w14:textId="77777777" w:rsidTr="009A2986">
        <w:tc>
          <w:tcPr>
            <w:tcW w:w="7200" w:type="dxa"/>
            <w:shd w:val="clear" w:color="auto" w:fill="auto"/>
          </w:tcPr>
          <w:p w14:paraId="7A66D27A" w14:textId="345AB65C" w:rsidR="003A6955" w:rsidRPr="00D246FB" w:rsidRDefault="003A695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0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5A59392" w14:textId="398F9EE2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32</w:t>
            </w:r>
            <w:r w:rsidR="003A6955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529</w:t>
            </w:r>
          </w:p>
        </w:tc>
      </w:tr>
      <w:tr w:rsidR="009A2986" w:rsidRPr="00D246FB" w14:paraId="2E4CEF77" w14:textId="77777777" w:rsidTr="008E6A54">
        <w:trPr>
          <w:trHeight w:val="83"/>
        </w:trPr>
        <w:tc>
          <w:tcPr>
            <w:tcW w:w="7200" w:type="dxa"/>
            <w:vAlign w:val="bottom"/>
          </w:tcPr>
          <w:p w14:paraId="49D8306D" w14:textId="7777777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05C694F3" w14:textId="77777777" w:rsidR="009A2986" w:rsidRPr="00D246FB" w:rsidRDefault="00AF3253" w:rsidP="008F7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  <w:tab w:val="left" w:pos="1247"/>
              </w:tabs>
              <w:spacing w:line="240" w:lineRule="auto"/>
              <w:ind w:left="-115" w:right="-924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-</w:t>
            </w:r>
          </w:p>
        </w:tc>
      </w:tr>
      <w:tr w:rsidR="009A2986" w:rsidRPr="00D246FB" w14:paraId="47ACC17A" w14:textId="77777777" w:rsidTr="008E6A54">
        <w:tc>
          <w:tcPr>
            <w:tcW w:w="7200" w:type="dxa"/>
            <w:shd w:val="clear" w:color="auto" w:fill="auto"/>
            <w:vAlign w:val="bottom"/>
          </w:tcPr>
          <w:p w14:paraId="588B831E" w14:textId="4408EA79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B31FC66" w14:textId="02B73B04" w:rsidR="009A2986" w:rsidRPr="00D246FB" w:rsidRDefault="00DB71A4" w:rsidP="009A29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AF3253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529</w:t>
            </w:r>
          </w:p>
        </w:tc>
      </w:tr>
      <w:tr w:rsidR="009A2986" w:rsidRPr="003247B4" w14:paraId="2822AA40" w14:textId="77777777" w:rsidTr="008E6A54">
        <w:tc>
          <w:tcPr>
            <w:tcW w:w="7200" w:type="dxa"/>
            <w:shd w:val="clear" w:color="auto" w:fill="auto"/>
            <w:vAlign w:val="bottom"/>
          </w:tcPr>
          <w:p w14:paraId="498738DD" w14:textId="77777777" w:rsidR="009A2986" w:rsidRPr="003247B4" w:rsidRDefault="009A2986" w:rsidP="009A29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0" w:righ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  <w:shd w:val="clear" w:color="auto" w:fill="auto"/>
            <w:vAlign w:val="bottom"/>
          </w:tcPr>
          <w:p w14:paraId="639D646E" w14:textId="77777777" w:rsidR="009A2986" w:rsidRPr="003247B4" w:rsidRDefault="009A2986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A2986" w:rsidRPr="00D246FB" w14:paraId="574395D2" w14:textId="77777777" w:rsidTr="008E6A54">
        <w:tc>
          <w:tcPr>
            <w:tcW w:w="7200" w:type="dxa"/>
            <w:shd w:val="clear" w:color="auto" w:fill="auto"/>
            <w:vAlign w:val="bottom"/>
          </w:tcPr>
          <w:p w14:paraId="54EA2E5E" w14:textId="7777777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3701B32D" w14:textId="77777777" w:rsidR="009A2986" w:rsidRPr="00D246FB" w:rsidRDefault="009A2986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A2986" w:rsidRPr="00D246FB" w14:paraId="3729AE31" w14:textId="77777777" w:rsidTr="008E6A54">
        <w:tc>
          <w:tcPr>
            <w:tcW w:w="7200" w:type="dxa"/>
            <w:shd w:val="clear" w:color="auto" w:fill="auto"/>
            <w:vAlign w:val="bottom"/>
          </w:tcPr>
          <w:p w14:paraId="56D77646" w14:textId="21820E8A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22E1453B" w14:textId="0C589D4D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="009A298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280</w:t>
            </w:r>
          </w:p>
        </w:tc>
      </w:tr>
      <w:tr w:rsidR="009A2986" w:rsidRPr="00D246FB" w14:paraId="7D92C09F" w14:textId="77777777" w:rsidTr="008E6A54">
        <w:tc>
          <w:tcPr>
            <w:tcW w:w="7200" w:type="dxa"/>
            <w:shd w:val="clear" w:color="auto" w:fill="auto"/>
            <w:vAlign w:val="bottom"/>
          </w:tcPr>
          <w:p w14:paraId="550C6BC3" w14:textId="7777777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8EE923" w14:textId="550FD2C4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9A298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</w:p>
        </w:tc>
      </w:tr>
      <w:tr w:rsidR="009A2986" w:rsidRPr="00D246FB" w14:paraId="5967978F" w14:textId="77777777" w:rsidTr="008E6A54">
        <w:tc>
          <w:tcPr>
            <w:tcW w:w="7200" w:type="dxa"/>
            <w:shd w:val="clear" w:color="auto" w:fill="auto"/>
          </w:tcPr>
          <w:p w14:paraId="01F49CF6" w14:textId="4F598448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20362CF6" w14:textId="62E3D395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9A2986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195</w:t>
            </w:r>
          </w:p>
        </w:tc>
      </w:tr>
      <w:tr w:rsidR="009A2986" w:rsidRPr="00D246FB" w14:paraId="47558553" w14:textId="77777777" w:rsidTr="008E6A54">
        <w:tc>
          <w:tcPr>
            <w:tcW w:w="7200" w:type="dxa"/>
            <w:shd w:val="clear" w:color="auto" w:fill="auto"/>
            <w:vAlign w:val="bottom"/>
          </w:tcPr>
          <w:p w14:paraId="762E30A6" w14:textId="7777777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20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50D3921" w14:textId="13AA8067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AF3253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577</w:t>
            </w:r>
          </w:p>
        </w:tc>
      </w:tr>
      <w:tr w:rsidR="009A2986" w:rsidRPr="00D246FB" w14:paraId="6C1D2BE8" w14:textId="77777777" w:rsidTr="008E6A54">
        <w:tc>
          <w:tcPr>
            <w:tcW w:w="7200" w:type="dxa"/>
            <w:shd w:val="clear" w:color="auto" w:fill="auto"/>
            <w:vAlign w:val="bottom"/>
          </w:tcPr>
          <w:p w14:paraId="36E88EEE" w14:textId="573EA636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0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C008C5" w14:textId="7A8B20E0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30</w:t>
            </w:r>
            <w:r w:rsidR="00AF3253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772</w:t>
            </w:r>
          </w:p>
        </w:tc>
      </w:tr>
      <w:tr w:rsidR="005860B5" w:rsidRPr="00223E3D" w14:paraId="54ECFC3F" w14:textId="77777777" w:rsidTr="008E6A54">
        <w:tc>
          <w:tcPr>
            <w:tcW w:w="7200" w:type="dxa"/>
            <w:vAlign w:val="bottom"/>
          </w:tcPr>
          <w:p w14:paraId="2441733F" w14:textId="77777777" w:rsidR="005860B5" w:rsidRPr="00223E3D" w:rsidRDefault="005860B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shd w:val="clear" w:color="auto" w:fill="auto"/>
            <w:vAlign w:val="bottom"/>
          </w:tcPr>
          <w:p w14:paraId="7DEF0057" w14:textId="77777777" w:rsidR="005860B5" w:rsidRPr="00223E3D" w:rsidRDefault="005860B5" w:rsidP="009A29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92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A2986" w:rsidRPr="00D246FB" w14:paraId="119CE017" w14:textId="77777777" w:rsidTr="008E6A54">
        <w:tc>
          <w:tcPr>
            <w:tcW w:w="7200" w:type="dxa"/>
            <w:vAlign w:val="bottom"/>
          </w:tcPr>
          <w:p w14:paraId="7AA81C12" w14:textId="7777777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2070" w:type="dxa"/>
            <w:shd w:val="clear" w:color="auto" w:fill="auto"/>
            <w:vAlign w:val="bottom"/>
          </w:tcPr>
          <w:p w14:paraId="1E49D5D4" w14:textId="77777777" w:rsidR="009A2986" w:rsidRPr="00D246FB" w:rsidRDefault="009A2986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A2986" w:rsidRPr="00D246FB" w14:paraId="053D7CE9" w14:textId="77777777" w:rsidTr="008E6A54">
        <w:tc>
          <w:tcPr>
            <w:tcW w:w="7200" w:type="dxa"/>
          </w:tcPr>
          <w:p w14:paraId="4A4D7D10" w14:textId="2732E934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9C3BD2F" w14:textId="4E75D6C6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</w:t>
            </w:r>
            <w:r w:rsidR="009A2986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334</w:t>
            </w:r>
          </w:p>
        </w:tc>
      </w:tr>
      <w:tr w:rsidR="009A2986" w:rsidRPr="00D246FB" w14:paraId="0A72B325" w14:textId="77777777" w:rsidTr="008E6A54">
        <w:tc>
          <w:tcPr>
            <w:tcW w:w="7200" w:type="dxa"/>
            <w:vAlign w:val="bottom"/>
          </w:tcPr>
          <w:p w14:paraId="22ED990A" w14:textId="35DEBE07" w:rsidR="009A2986" w:rsidRPr="00D246FB" w:rsidRDefault="009A2986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07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014D66C" w14:textId="1F7870F4" w:rsidR="009A2986" w:rsidRPr="00D246FB" w:rsidRDefault="00DB71A4" w:rsidP="009A2986">
            <w:pPr>
              <w:pStyle w:val="acctfourfigures"/>
              <w:tabs>
                <w:tab w:val="clear" w:pos="765"/>
                <w:tab w:val="decimal" w:pos="1692"/>
              </w:tabs>
              <w:spacing w:line="240" w:lineRule="atLeast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</w:t>
            </w:r>
            <w:r w:rsidR="00AF3253" w:rsidRPr="00D246F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757</w:t>
            </w:r>
          </w:p>
        </w:tc>
      </w:tr>
    </w:tbl>
    <w:p w14:paraId="6CFD17D5" w14:textId="77777777" w:rsidR="00223E3D" w:rsidRDefault="00223E3D" w:rsidP="008E6A54">
      <w:pPr>
        <w:tabs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D4F57F9" w14:textId="3E5C10CB" w:rsidR="00BE30EE" w:rsidRDefault="00BE30EE" w:rsidP="008E6A54">
      <w:pPr>
        <w:tabs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17EEDAE1" w14:textId="77777777" w:rsidR="008E6A54" w:rsidRPr="00D246FB" w:rsidRDefault="008E6A54" w:rsidP="008E6A54">
      <w:pPr>
        <w:tabs>
          <w:tab w:val="clear" w:pos="680"/>
        </w:tabs>
        <w:ind w:left="54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การทดสอบการด้อยค่าของหน่วยสินทรัพย์ที่ก่อให้เกิดเงินสดที่มีค่าความนิยม</w:t>
      </w:r>
    </w:p>
    <w:p w14:paraId="414FA11C" w14:textId="77777777" w:rsidR="008E6A54" w:rsidRPr="00D246FB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6E491EE" w14:textId="2C6FAB28" w:rsidR="008E6A54" w:rsidRPr="00D246FB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ค่าความนิยมได้ถูกปันส่วนให้กับหน่วยสินทรัพย์ที่ก่อให้เกิดเงินสดของกลุ่มบริษัท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ซึ่งยอดคงเหลือของค่าความนิยม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และ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="003A6955"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ส่วนใหญ่มาจากโรงไฟฟ้าพลังงานลมในประเทศออสเตรเลีย</w:t>
      </w:r>
    </w:p>
    <w:p w14:paraId="29BF1A60" w14:textId="77777777" w:rsidR="008E6A54" w:rsidRPr="00D246FB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3639038" w14:textId="79FE903C" w:rsidR="008E6A54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มูลค่าที่คาดว่าจะได้รับคืนของค่าความนิยม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สิทธิในสัญญาซื้อขายไฟฟ้า และที่ดิน อาคารและอุปกรณ์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ในประเทศออสเตรเลีย (หน่วยสินทรัพย์ที่ก่อให้เกิดเงินสด) เป็นมูลค่าจากการใช้ ซึ่งวัดมูลค่าโดยการคิดลดกระแสเงินสดในอนาคตที่คาดว่าจะได้รับจากการดำเนินงานต่อเนื่องของโรงไฟฟ้าในประเทศออสเตรเลีย</w:t>
      </w:r>
    </w:p>
    <w:p w14:paraId="35F03A5E" w14:textId="77777777" w:rsidR="007953D7" w:rsidRPr="00D246FB" w:rsidRDefault="007953D7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2AC7C0F" w14:textId="269F4CCE" w:rsidR="008E6A54" w:rsidRPr="00D246FB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ข้อสมมติที่สำคัญที่ใช้ในการประมาณการมูลค่าจากการใช้ ประกอบด้วยอัตราคิดลดที่ใช้เป็นอัตราโดยประมาณหลังหักภาษีเงินได้ที่อ้างอิงจากอัตราดอกเบี้ยพันธบัตรรัฐบาลอายุ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 ถัวเฉลี่ย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ปีย้อนหลัง จาก </w:t>
      </w:r>
      <w:r w:rsidRPr="00D246FB">
        <w:rPr>
          <w:rFonts w:ascii="Angsana New" w:hAnsi="Angsana New" w:hint="cs"/>
          <w:sz w:val="30"/>
          <w:szCs w:val="30"/>
        </w:rPr>
        <w:t>Reserve Bank Australia (RBA)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เป็นตัวกำหนดอัตราผลตอบแทนที่ปราศจากความเสี่ยง (</w:t>
      </w:r>
      <w:r w:rsidRPr="00D246FB">
        <w:rPr>
          <w:rFonts w:ascii="Angsana New" w:hAnsi="Angsana New" w:hint="cs"/>
          <w:sz w:val="30"/>
          <w:szCs w:val="30"/>
        </w:rPr>
        <w:t>Risk Free Rate)</w:t>
      </w:r>
      <w:r w:rsidRPr="00D246FB">
        <w:rPr>
          <w:rFonts w:ascii="Angsana New" w:hAnsi="Angsana New" w:hint="cs"/>
          <w:sz w:val="30"/>
          <w:szCs w:val="30"/>
          <w:cs/>
        </w:rPr>
        <w:t xml:space="preserve"> ตามหลักการพื้นฐานของทฤษฏีแบบจำลอง </w:t>
      </w:r>
      <w:r w:rsidRPr="00D246FB">
        <w:rPr>
          <w:rFonts w:ascii="Angsana New" w:hAnsi="Angsana New" w:hint="cs"/>
          <w:sz w:val="30"/>
          <w:szCs w:val="30"/>
        </w:rPr>
        <w:t>Capital Asset Pricing Model (CAPM)</w:t>
      </w:r>
      <w:r w:rsidRPr="00D246FB">
        <w:rPr>
          <w:rFonts w:ascii="Angsana New" w:hAnsi="Angsana New" w:hint="cs"/>
          <w:sz w:val="30"/>
          <w:szCs w:val="30"/>
          <w:cs/>
        </w:rPr>
        <w:t xml:space="preserve"> และความสามารถในการก่อหนี้สินที่ร้อยละ </w:t>
      </w:r>
      <w:r w:rsidR="00DB71A4" w:rsidRPr="00DB71A4">
        <w:rPr>
          <w:rFonts w:ascii="Angsana New" w:hAnsi="Angsana New" w:hint="cs"/>
          <w:sz w:val="30"/>
          <w:szCs w:val="30"/>
        </w:rPr>
        <w:t>60</w:t>
      </w:r>
      <w:r w:rsidRPr="00D246FB">
        <w:rPr>
          <w:rFonts w:ascii="Angsana New" w:hAnsi="Angsana New" w:hint="cs"/>
          <w:sz w:val="30"/>
          <w:szCs w:val="30"/>
          <w:cs/>
        </w:rPr>
        <w:t xml:space="preserve"> สำหรับโรงไฟฟ้าพลังความร้อน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และร้อยละ </w:t>
      </w:r>
      <w:r w:rsidR="00DB71A4" w:rsidRPr="00DB71A4">
        <w:rPr>
          <w:rFonts w:ascii="Angsana New" w:hAnsi="Angsana New" w:hint="cs"/>
          <w:sz w:val="30"/>
          <w:szCs w:val="30"/>
        </w:rPr>
        <w:t>50</w:t>
      </w:r>
      <w:r w:rsidRPr="00D246FB">
        <w:rPr>
          <w:rFonts w:ascii="Angsana New" w:hAnsi="Angsana New" w:hint="cs"/>
          <w:sz w:val="30"/>
          <w:szCs w:val="30"/>
          <w:cs/>
        </w:rPr>
        <w:t xml:space="preserve"> สำหรับโรงไฟฟ้าพลังงาน</w:t>
      </w:r>
      <w:r w:rsidR="003E1310" w:rsidRPr="00D246FB">
        <w:rPr>
          <w:rFonts w:ascii="Angsana New" w:hAnsi="Angsana New" w:hint="cs"/>
          <w:sz w:val="30"/>
          <w:szCs w:val="30"/>
          <w:cs/>
        </w:rPr>
        <w:t>ทดแทน</w:t>
      </w:r>
      <w:r w:rsidRPr="00D246FB">
        <w:rPr>
          <w:rFonts w:ascii="Angsana New" w:hAnsi="Angsana New" w:hint="cs"/>
          <w:sz w:val="30"/>
          <w:szCs w:val="30"/>
          <w:cs/>
        </w:rPr>
        <w:t xml:space="preserve"> และประมาณการกระแสเงินสดถูกจัดทำขึ้นโดยใช้แหล่งข้อมูลภายนอก ประกอบด้วยปริมาณการขาย ราคาขาย ต้นทุนจากการดำเนินงาน อัตราเงินเฟ้อและอัตราการเติบโตระยะยาว ซึ่งเป็นการประมาณการตลอดอายุที่เหลืออยู่ของสัญญาขายไฟฟ้าหลายฉบับ</w:t>
      </w:r>
    </w:p>
    <w:p w14:paraId="3E201AA6" w14:textId="77777777" w:rsidR="008E6A54" w:rsidRPr="00D246FB" w:rsidRDefault="008E6A54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0AB2BEB" w14:textId="77777777" w:rsidR="00E62F0D" w:rsidRPr="00B80E09" w:rsidRDefault="00E62F0D" w:rsidP="00E62F0D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ข้อสมมติที่สำคัญที่ใช้ในการประมาณการมูลค่าจากการใช้แสดงในตารางต่อไป ผู้บริหารกำหนดข้อสมมติจากการประเมินแนวโน้มในอนาคตที่เกี่ยวข้องกับธุรกิจโดยอ้างอิงข้อมูลที่เคยเกิดขึ้นในอดีตจากแหล่งข้อมูลภายนอกและภายใน</w:t>
      </w:r>
    </w:p>
    <w:p w14:paraId="71C0B980" w14:textId="77777777" w:rsidR="00E62F0D" w:rsidRPr="00D246FB" w:rsidRDefault="00E62F0D" w:rsidP="008E6A54">
      <w:pPr>
        <w:tabs>
          <w:tab w:val="clear" w:pos="68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89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408"/>
        <w:gridCol w:w="1170"/>
        <w:gridCol w:w="270"/>
        <w:gridCol w:w="1062"/>
      </w:tblGrid>
      <w:tr w:rsidR="008E6A54" w:rsidRPr="00D246FB" w14:paraId="645CFF8F" w14:textId="77777777" w:rsidTr="00F9609F">
        <w:trPr>
          <w:tblHeader/>
        </w:trPr>
        <w:tc>
          <w:tcPr>
            <w:tcW w:w="6408" w:type="dxa"/>
            <w:vAlign w:val="bottom"/>
          </w:tcPr>
          <w:p w14:paraId="09994955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02" w:type="dxa"/>
            <w:gridSpan w:val="3"/>
            <w:vAlign w:val="bottom"/>
          </w:tcPr>
          <w:p w14:paraId="589EEFA9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8E6A54" w:rsidRPr="00D246FB" w14:paraId="6CD0E264" w14:textId="77777777" w:rsidTr="00F9609F">
        <w:trPr>
          <w:tblHeader/>
        </w:trPr>
        <w:tc>
          <w:tcPr>
            <w:tcW w:w="6408" w:type="dxa"/>
            <w:vAlign w:val="bottom"/>
          </w:tcPr>
          <w:p w14:paraId="5EC4F0A2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4504EF8" w14:textId="198182C8" w:rsidR="008E6A54" w:rsidRPr="00D246FB" w:rsidRDefault="00DB71A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F24AF2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532115D" w14:textId="71EE6A92" w:rsidR="008E6A54" w:rsidRPr="00D246FB" w:rsidRDefault="00DB71A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8E6A54" w:rsidRPr="00D246FB" w14:paraId="025275FB" w14:textId="77777777" w:rsidTr="00F9609F">
        <w:trPr>
          <w:tblHeader/>
        </w:trPr>
        <w:tc>
          <w:tcPr>
            <w:tcW w:w="6408" w:type="dxa"/>
            <w:vAlign w:val="bottom"/>
          </w:tcPr>
          <w:p w14:paraId="248A0CB8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02" w:type="dxa"/>
            <w:gridSpan w:val="3"/>
            <w:shd w:val="clear" w:color="auto" w:fill="auto"/>
            <w:vAlign w:val="bottom"/>
          </w:tcPr>
          <w:p w14:paraId="5F16A205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533F2D" w:rsidRPr="00D246FB" w14:paraId="57A93DCF" w14:textId="77777777" w:rsidTr="00F9609F">
        <w:tc>
          <w:tcPr>
            <w:tcW w:w="6408" w:type="dxa"/>
            <w:shd w:val="clear" w:color="auto" w:fill="auto"/>
            <w:vAlign w:val="bottom"/>
          </w:tcPr>
          <w:p w14:paraId="3084E1B2" w14:textId="77777777" w:rsidR="00533F2D" w:rsidRPr="00D246FB" w:rsidRDefault="00533F2D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อัตราคิดลด - โรงไฟฟ้าพลังความร้อน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4D33664" w14:textId="318CDF6E" w:rsidR="00533F2D" w:rsidRPr="00D246FB" w:rsidRDefault="00DB71A4" w:rsidP="00533F2D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="009508ED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70" w:type="dxa"/>
            <w:vAlign w:val="bottom"/>
          </w:tcPr>
          <w:p w14:paraId="65DA8B2B" w14:textId="77777777" w:rsidR="00533F2D" w:rsidRPr="00D246FB" w:rsidRDefault="00533F2D" w:rsidP="00533F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2" w:type="dxa"/>
            <w:vAlign w:val="bottom"/>
          </w:tcPr>
          <w:p w14:paraId="0C19DFBE" w14:textId="74B67B1B" w:rsidR="00533F2D" w:rsidRPr="00D246FB" w:rsidRDefault="00DB71A4" w:rsidP="00533F2D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533F2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59</w:t>
            </w:r>
          </w:p>
        </w:tc>
      </w:tr>
      <w:tr w:rsidR="00533F2D" w:rsidRPr="00D246FB" w14:paraId="112AD9A3" w14:textId="77777777" w:rsidTr="00F9609F">
        <w:tc>
          <w:tcPr>
            <w:tcW w:w="6408" w:type="dxa"/>
            <w:shd w:val="clear" w:color="auto" w:fill="auto"/>
            <w:vAlign w:val="bottom"/>
          </w:tcPr>
          <w:p w14:paraId="12B51A79" w14:textId="77777777" w:rsidR="00533F2D" w:rsidRPr="00D246FB" w:rsidRDefault="00533F2D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อัตราคิดลด - โรงไฟฟ้าพลังงานทดแทน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8C5597E" w14:textId="19322A22" w:rsidR="00533F2D" w:rsidRPr="00D246FB" w:rsidRDefault="00DB71A4" w:rsidP="00533F2D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="009508ED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78</w:t>
            </w:r>
          </w:p>
        </w:tc>
        <w:tc>
          <w:tcPr>
            <w:tcW w:w="270" w:type="dxa"/>
            <w:vAlign w:val="bottom"/>
          </w:tcPr>
          <w:p w14:paraId="5606FFD4" w14:textId="77777777" w:rsidR="00533F2D" w:rsidRPr="00D246FB" w:rsidRDefault="00533F2D" w:rsidP="00533F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2" w:type="dxa"/>
            <w:vAlign w:val="bottom"/>
          </w:tcPr>
          <w:p w14:paraId="659145AD" w14:textId="49B0A391" w:rsidR="00533F2D" w:rsidRPr="00D246FB" w:rsidRDefault="00DB71A4" w:rsidP="00533F2D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533F2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13</w:t>
            </w:r>
          </w:p>
        </w:tc>
      </w:tr>
    </w:tbl>
    <w:p w14:paraId="33EC093F" w14:textId="77777777" w:rsidR="008E6A54" w:rsidRPr="00D246FB" w:rsidRDefault="008E6A54" w:rsidP="008E6A54">
      <w:pPr>
        <w:tabs>
          <w:tab w:val="clear" w:pos="680"/>
          <w:tab w:val="left" w:pos="63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12B9739" w14:textId="6DCAABEF" w:rsidR="008E6A54" w:rsidRPr="00D246FB" w:rsidRDefault="008E6A54" w:rsidP="008E6A54">
      <w:pPr>
        <w:tabs>
          <w:tab w:val="clear" w:pos="680"/>
          <w:tab w:val="left" w:pos="63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อัตราคิดลดที่ใช้เป็นอัตราโดยประมาณหลังหักภาษีเงินได้ที่อ้างอิงจากอัตราดอกเบี้ยพันธบัตรรัฐบาลอายุ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</w:t>
      </w:r>
      <w:r w:rsidR="006A05A9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ซึ่งออกโดยรัฐบาลในตลาดที่เกี่ยวเนื่องกันและมีกระแสเงินสดที่เป็นสกุลเงินเดียวกัน ปรับปรุงด้วยความเสี่ยงส่วนเพิ่มที่สะท้อนการเพิ่มขึ้นของความเสี่ยงของการลงทุนในตราสารทุนทั่วไปและความเสี่ยงที่เฉพาะเจาะจงของหน่วยสินทรัพย์ที่ก่อให้เกิดเงินสด</w:t>
      </w:r>
    </w:p>
    <w:p w14:paraId="5B6C14FB" w14:textId="77777777" w:rsidR="008E6A54" w:rsidRPr="00D246FB" w:rsidRDefault="008E6A54" w:rsidP="008E6A54">
      <w:pPr>
        <w:ind w:left="54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lastRenderedPageBreak/>
        <w:t>ประมาณการรายได้</w:t>
      </w:r>
    </w:p>
    <w:p w14:paraId="5C6DBA02" w14:textId="77777777" w:rsidR="008E6A54" w:rsidRPr="00D246FB" w:rsidRDefault="008E6A54" w:rsidP="008E6A54">
      <w:pPr>
        <w:ind w:left="540"/>
        <w:rPr>
          <w:rFonts w:ascii="Angsana New" w:hAnsi="Angsana New"/>
          <w:sz w:val="30"/>
          <w:szCs w:val="30"/>
        </w:rPr>
      </w:pPr>
    </w:p>
    <w:p w14:paraId="7885C47A" w14:textId="77777777" w:rsidR="008E6A54" w:rsidRPr="00D246FB" w:rsidRDefault="008E6A54" w:rsidP="008E6A54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ประมาณการรายได้รวมทั้งหมดสำหรับสินทรัพย์โรงไฟฟ้าได้ถูกกำหนดขึ้นตามข้อกำหนดในสัญญาซื้อขายไฟฟ้าและประมาณการรายได้จากแหล่งข้อมูลภายนอกสำหรับระยะเวลาหลังหมดสัญญ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ข้อสมมติประกอบด้วย</w:t>
      </w:r>
      <w:r w:rsidR="006A05A9"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อัตราค่าไฟฟ้าจากโรงไฟฟ้าพลังความร้อนและโรงไฟฟ้าพลังงาน</w:t>
      </w:r>
      <w:r w:rsidR="003E1310" w:rsidRPr="00D246FB">
        <w:rPr>
          <w:rFonts w:ascii="Angsana New" w:hAnsi="Angsana New" w:hint="cs"/>
          <w:sz w:val="30"/>
          <w:szCs w:val="30"/>
          <w:cs/>
        </w:rPr>
        <w:t>ทดแทน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ราคาคาร์บอนเครดิต ค่าก๊าซธรรมชาติ ปริมาณความต้องการไฟฟ้า อัตราแลกเปลี่ยน อัตราเงินเฟ้อและปัจจัยอื่น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 ที่เกี่ยวข้อง</w:t>
      </w:r>
    </w:p>
    <w:p w14:paraId="3ECF6FC9" w14:textId="77777777" w:rsidR="008E6A54" w:rsidRPr="00D246FB" w:rsidRDefault="008E6A54" w:rsidP="0047144A">
      <w:pPr>
        <w:ind w:left="540"/>
        <w:rPr>
          <w:rFonts w:ascii="Angsana New" w:hAnsi="Angsana New"/>
          <w:sz w:val="30"/>
          <w:szCs w:val="30"/>
        </w:rPr>
      </w:pPr>
    </w:p>
    <w:p w14:paraId="20E6CE8C" w14:textId="7A02B4DF" w:rsidR="00CC554A" w:rsidRPr="00D548DF" w:rsidRDefault="00436E0D" w:rsidP="00436E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/>
          <w:sz w:val="30"/>
          <w:szCs w:val="30"/>
          <w:cs/>
        </w:rPr>
        <w:t>การทดสอบการด้อยค่าได้ถูกจัดทำโดยฝ่ายบริหารของบริษัท ราช-ออสเตรเลีย คอร์ปอเรชั่น จำกัด (</w:t>
      </w:r>
      <w:r w:rsidRPr="00D246FB">
        <w:rPr>
          <w:rFonts w:ascii="Angsana New" w:hAnsi="Angsana New"/>
          <w:sz w:val="30"/>
          <w:szCs w:val="30"/>
        </w:rPr>
        <w:t xml:space="preserve">“RAC”) </w:t>
      </w:r>
      <w:r w:rsidR="00D548DF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/>
          <w:sz w:val="30"/>
          <w:szCs w:val="30"/>
          <w:cs/>
        </w:rPr>
        <w:t>จากข้อมูลที่ระบุในสัญญาซื้อขายไฟฟ้าที่ทำกับคู่สัญญาต่าง</w:t>
      </w:r>
      <w:r w:rsidR="002479B9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ๆ โดยประมาณการรายได้และค่าใช้จ่ายส่วนหนึ่งโดยอาศัยข้อมูลจากแหล่งภายนอก และปัจจัยอื่น</w:t>
      </w:r>
      <w:r w:rsidR="002479B9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ๆ ที่เกี่ยวข้องและใช้หลักความระมัดระวังในการจัดทำ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  <w:cs/>
        </w:rPr>
        <w:t>ผู้บริหารของ</w:t>
      </w:r>
      <w:r w:rsidR="00D548DF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/>
          <w:sz w:val="30"/>
          <w:szCs w:val="30"/>
        </w:rPr>
        <w:t xml:space="preserve">RAC </w:t>
      </w:r>
      <w:r w:rsidRPr="00D246FB">
        <w:rPr>
          <w:rFonts w:ascii="Angsana New" w:hAnsi="Angsana New"/>
          <w:sz w:val="30"/>
          <w:szCs w:val="30"/>
          <w:cs/>
        </w:rPr>
        <w:t xml:space="preserve">ได้ทดสอบความอ่อนไหวของข้อมูลตามหลักความระมัดระวังอย่างที่สุดแล้ว ไม่พบว่ามีการด้อยค่าเกิดขึ้นสำหรับสินทรัพย์ของ </w:t>
      </w:r>
      <w:r w:rsidRPr="00D246FB">
        <w:rPr>
          <w:rFonts w:ascii="Angsana New" w:hAnsi="Angsana New"/>
          <w:sz w:val="30"/>
          <w:szCs w:val="30"/>
        </w:rPr>
        <w:t>RAC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CC554A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="00CC554A" w:rsidRPr="00D246FB">
        <w:rPr>
          <w:rFonts w:ascii="Angsana New" w:hAnsi="Angsana New" w:hint="cs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42</w:t>
      </w:r>
      <w:r w:rsidR="00533F2D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31</w:t>
      </w:r>
      <w:r w:rsidR="00533F2D" w:rsidRPr="00D246FB">
        <w:rPr>
          <w:rFonts w:ascii="Angsana New" w:hAnsi="Angsana New"/>
          <w:i/>
          <w:iCs/>
          <w:sz w:val="30"/>
          <w:szCs w:val="30"/>
        </w:rPr>
        <w:t xml:space="preserve"> </w:t>
      </w:r>
      <w:r w:rsidR="00533F2D" w:rsidRPr="00D246FB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D548DF">
        <w:rPr>
          <w:rFonts w:ascii="Angsana New" w:hAnsi="Angsana New"/>
          <w:i/>
          <w:iCs/>
          <w:sz w:val="30"/>
          <w:szCs w:val="30"/>
        </w:rPr>
        <w:t xml:space="preserve"> </w:t>
      </w:r>
      <w:r w:rsidR="00D548DF">
        <w:rPr>
          <w:rFonts w:ascii="Angsana New" w:hAnsi="Angsana New" w:hint="cs"/>
          <w:i/>
          <w:iCs/>
          <w:sz w:val="30"/>
          <w:szCs w:val="30"/>
          <w:cs/>
        </w:rPr>
        <w:t>เนื่องจากความผันผวนของเงินตราต่างประเทศ</w:t>
      </w:r>
      <w:r w:rsidR="00CC554A" w:rsidRPr="00D246FB">
        <w:rPr>
          <w:rFonts w:ascii="Angsana New" w:hAnsi="Angsana New" w:hint="cs"/>
          <w:i/>
          <w:iCs/>
          <w:sz w:val="30"/>
          <w:szCs w:val="30"/>
          <w:cs/>
        </w:rPr>
        <w:t>)</w:t>
      </w:r>
    </w:p>
    <w:p w14:paraId="518E81A3" w14:textId="478C69E3" w:rsidR="005860B5" w:rsidRDefault="005860B5" w:rsidP="008E6A54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3102D91" w14:textId="77777777" w:rsidR="008E6A54" w:rsidRPr="00D246FB" w:rsidRDefault="008E6A54" w:rsidP="00F0127D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สินทรัพย์ไม่หมุนเวียนอื่น</w:t>
      </w:r>
    </w:p>
    <w:p w14:paraId="7EB10E54" w14:textId="77777777" w:rsidR="008E6A54" w:rsidRPr="00D246FB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7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78"/>
        <w:gridCol w:w="1116"/>
        <w:gridCol w:w="270"/>
        <w:gridCol w:w="1089"/>
        <w:gridCol w:w="37"/>
        <w:gridCol w:w="236"/>
        <w:gridCol w:w="1095"/>
        <w:gridCol w:w="260"/>
        <w:gridCol w:w="14"/>
        <w:gridCol w:w="1080"/>
      </w:tblGrid>
      <w:tr w:rsidR="008E6A54" w:rsidRPr="00D246FB" w14:paraId="6843413A" w14:textId="77777777" w:rsidTr="00F9609F">
        <w:tc>
          <w:tcPr>
            <w:tcW w:w="3978" w:type="dxa"/>
            <w:vAlign w:val="bottom"/>
          </w:tcPr>
          <w:p w14:paraId="697FB9FA" w14:textId="77777777" w:rsidR="008E6A54" w:rsidRPr="00D246FB" w:rsidRDefault="008E6A54" w:rsidP="008E6A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75" w:type="dxa"/>
            <w:gridSpan w:val="3"/>
            <w:vAlign w:val="bottom"/>
          </w:tcPr>
          <w:p w14:paraId="640EA99F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3" w:type="dxa"/>
            <w:gridSpan w:val="2"/>
            <w:vAlign w:val="bottom"/>
          </w:tcPr>
          <w:p w14:paraId="218E37FE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49" w:type="dxa"/>
            <w:gridSpan w:val="4"/>
            <w:vAlign w:val="bottom"/>
          </w:tcPr>
          <w:p w14:paraId="6806CF15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A6955" w:rsidRPr="00D246FB" w14:paraId="485B133C" w14:textId="77777777" w:rsidTr="00F9609F">
        <w:tc>
          <w:tcPr>
            <w:tcW w:w="3978" w:type="dxa"/>
            <w:vAlign w:val="bottom"/>
          </w:tcPr>
          <w:p w14:paraId="772A3DC9" w14:textId="77777777" w:rsidR="003A6955" w:rsidRPr="00D246FB" w:rsidRDefault="003A6955" w:rsidP="003A69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6" w:type="dxa"/>
            <w:shd w:val="clear" w:color="auto" w:fill="auto"/>
            <w:vAlign w:val="bottom"/>
          </w:tcPr>
          <w:p w14:paraId="2A91418E" w14:textId="751C6B35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8CB00A" w14:textId="77777777" w:rsidR="003A6955" w:rsidRPr="00D246F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9" w:type="dxa"/>
            <w:shd w:val="clear" w:color="auto" w:fill="auto"/>
            <w:vAlign w:val="bottom"/>
          </w:tcPr>
          <w:p w14:paraId="2D4A461A" w14:textId="4CFAB66D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  <w:tc>
          <w:tcPr>
            <w:tcW w:w="273" w:type="dxa"/>
            <w:gridSpan w:val="2"/>
            <w:shd w:val="clear" w:color="auto" w:fill="auto"/>
            <w:vAlign w:val="bottom"/>
          </w:tcPr>
          <w:p w14:paraId="15701E74" w14:textId="77777777" w:rsidR="003A6955" w:rsidRPr="00D246F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shd w:val="clear" w:color="auto" w:fill="auto"/>
            <w:vAlign w:val="bottom"/>
          </w:tcPr>
          <w:p w14:paraId="094CF4CD" w14:textId="1CCEB487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685819D6" w14:textId="77777777" w:rsidR="003A6955" w:rsidRPr="00D246FB" w:rsidRDefault="003A6955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4" w:type="dxa"/>
            <w:gridSpan w:val="2"/>
            <w:shd w:val="clear" w:color="auto" w:fill="auto"/>
            <w:vAlign w:val="bottom"/>
          </w:tcPr>
          <w:p w14:paraId="16E41DE2" w14:textId="5E586CF6" w:rsidR="003A6955" w:rsidRPr="00D246FB" w:rsidRDefault="00DB71A4" w:rsidP="003A69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</w:tr>
      <w:tr w:rsidR="008E6A54" w:rsidRPr="00D246FB" w14:paraId="017DACA0" w14:textId="77777777" w:rsidTr="00F9609F">
        <w:tc>
          <w:tcPr>
            <w:tcW w:w="3978" w:type="dxa"/>
            <w:vAlign w:val="bottom"/>
          </w:tcPr>
          <w:p w14:paraId="68FDBE1C" w14:textId="77777777" w:rsidR="008E6A54" w:rsidRPr="00D246FB" w:rsidRDefault="008E6A54" w:rsidP="008E6A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197" w:type="dxa"/>
            <w:gridSpan w:val="9"/>
            <w:vAlign w:val="bottom"/>
          </w:tcPr>
          <w:p w14:paraId="697325CA" w14:textId="77777777" w:rsidR="008E6A54" w:rsidRPr="00D246FB" w:rsidRDefault="008E6A54" w:rsidP="008E6A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738F8" w:rsidRPr="00D246FB" w14:paraId="6F44ABC6" w14:textId="77777777" w:rsidTr="00F9609F">
        <w:tc>
          <w:tcPr>
            <w:tcW w:w="3978" w:type="dxa"/>
            <w:vAlign w:val="bottom"/>
          </w:tcPr>
          <w:p w14:paraId="4D541B5D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ค่าใช้จ่ายภายใต้สัญญาจัดหาและซ่อมอะไหล่</w:t>
            </w:r>
          </w:p>
          <w:p w14:paraId="2EAAA331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โรงไฟฟ้ารอตัดบัญชี</w:t>
            </w:r>
          </w:p>
        </w:tc>
        <w:tc>
          <w:tcPr>
            <w:tcW w:w="1116" w:type="dxa"/>
            <w:vAlign w:val="bottom"/>
          </w:tcPr>
          <w:p w14:paraId="63435D06" w14:textId="19CE6BD2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271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924</w:t>
            </w:r>
          </w:p>
        </w:tc>
        <w:tc>
          <w:tcPr>
            <w:tcW w:w="270" w:type="dxa"/>
            <w:vAlign w:val="bottom"/>
          </w:tcPr>
          <w:p w14:paraId="2A54A14C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vAlign w:val="bottom"/>
          </w:tcPr>
          <w:p w14:paraId="0BBCAC97" w14:textId="40B0BB92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224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068</w:t>
            </w:r>
          </w:p>
        </w:tc>
        <w:tc>
          <w:tcPr>
            <w:tcW w:w="236" w:type="dxa"/>
            <w:vAlign w:val="bottom"/>
          </w:tcPr>
          <w:p w14:paraId="6035D75F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vAlign w:val="bottom"/>
          </w:tcPr>
          <w:p w14:paraId="0C945266" w14:textId="77777777" w:rsidR="00C738F8" w:rsidRPr="00D246FB" w:rsidRDefault="00C738F8" w:rsidP="00A54D2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4" w:type="dxa"/>
            <w:gridSpan w:val="2"/>
            <w:vAlign w:val="bottom"/>
          </w:tcPr>
          <w:p w14:paraId="3129C256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A112852" w14:textId="77777777" w:rsidR="00C738F8" w:rsidRPr="00D246FB" w:rsidRDefault="00C738F8" w:rsidP="00D861B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905B95" w:rsidRPr="00D246FB" w14:paraId="6B9E6FAE" w14:textId="77777777" w:rsidTr="00F9609F">
        <w:tc>
          <w:tcPr>
            <w:tcW w:w="3978" w:type="dxa"/>
            <w:vAlign w:val="bottom"/>
          </w:tcPr>
          <w:p w14:paraId="791026CF" w14:textId="4166816F" w:rsidR="00905B95" w:rsidRPr="00D246FB" w:rsidRDefault="00905B95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ลูกหนี้กรมสรรพากร</w:t>
            </w:r>
          </w:p>
        </w:tc>
        <w:tc>
          <w:tcPr>
            <w:tcW w:w="1116" w:type="dxa"/>
            <w:vAlign w:val="bottom"/>
          </w:tcPr>
          <w:p w14:paraId="7BADCEC1" w14:textId="08971120" w:rsidR="00905B95" w:rsidRPr="00D43133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472</w:t>
            </w:r>
            <w:r w:rsidR="00905B95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912</w:t>
            </w:r>
          </w:p>
        </w:tc>
        <w:tc>
          <w:tcPr>
            <w:tcW w:w="270" w:type="dxa"/>
            <w:vAlign w:val="bottom"/>
          </w:tcPr>
          <w:p w14:paraId="55E1B02F" w14:textId="77777777" w:rsidR="00905B95" w:rsidRPr="00D246FB" w:rsidRDefault="00905B95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vAlign w:val="bottom"/>
          </w:tcPr>
          <w:p w14:paraId="4E30CE78" w14:textId="46A034DA" w:rsidR="00905B95" w:rsidRPr="00D43133" w:rsidRDefault="00905B95" w:rsidP="00905B95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16DB1CD" w14:textId="77777777" w:rsidR="00905B95" w:rsidRPr="00D246FB" w:rsidRDefault="00905B95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vAlign w:val="bottom"/>
          </w:tcPr>
          <w:p w14:paraId="284AE801" w14:textId="0B1862AB" w:rsidR="00905B95" w:rsidRPr="00D246FB" w:rsidRDefault="00905B95" w:rsidP="00A54D2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4" w:type="dxa"/>
            <w:gridSpan w:val="2"/>
            <w:vAlign w:val="bottom"/>
          </w:tcPr>
          <w:p w14:paraId="5CB342BB" w14:textId="77777777" w:rsidR="00905B95" w:rsidRPr="00D246FB" w:rsidRDefault="00905B95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413EE00" w14:textId="418DFAEF" w:rsidR="00905B95" w:rsidRPr="00D246FB" w:rsidRDefault="00905B95" w:rsidP="00D861B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738F8" w:rsidRPr="00D246FB" w14:paraId="512DD57C" w14:textId="77777777" w:rsidTr="00F9609F">
        <w:tc>
          <w:tcPr>
            <w:tcW w:w="3978" w:type="dxa"/>
            <w:vAlign w:val="bottom"/>
          </w:tcPr>
          <w:p w14:paraId="387ED0E7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162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ค่าใช้จ่ายจ่ายล่วงหน้าค่าบริการเชื่อมต่อและส่งกระแสไฟฟ้า</w:t>
            </w:r>
          </w:p>
        </w:tc>
        <w:tc>
          <w:tcPr>
            <w:tcW w:w="1116" w:type="dxa"/>
            <w:vAlign w:val="bottom"/>
          </w:tcPr>
          <w:p w14:paraId="7420FF10" w14:textId="7E275659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46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849</w:t>
            </w:r>
          </w:p>
        </w:tc>
        <w:tc>
          <w:tcPr>
            <w:tcW w:w="270" w:type="dxa"/>
            <w:vAlign w:val="bottom"/>
          </w:tcPr>
          <w:p w14:paraId="30E5FE27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vAlign w:val="bottom"/>
          </w:tcPr>
          <w:p w14:paraId="0253E308" w14:textId="5F9EC590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611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448</w:t>
            </w:r>
          </w:p>
        </w:tc>
        <w:tc>
          <w:tcPr>
            <w:tcW w:w="236" w:type="dxa"/>
            <w:vAlign w:val="bottom"/>
          </w:tcPr>
          <w:p w14:paraId="67395A9C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vAlign w:val="bottom"/>
          </w:tcPr>
          <w:p w14:paraId="1E55EF10" w14:textId="77777777" w:rsidR="00C738F8" w:rsidRPr="00D246FB" w:rsidRDefault="00C738F8" w:rsidP="00A54D2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4" w:type="dxa"/>
            <w:gridSpan w:val="2"/>
            <w:vAlign w:val="bottom"/>
          </w:tcPr>
          <w:p w14:paraId="61C101DE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4717F4F" w14:textId="77777777" w:rsidR="00C738F8" w:rsidRPr="00D246FB" w:rsidRDefault="00C738F8" w:rsidP="00D861B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C738F8" w:rsidRPr="00D246FB" w14:paraId="23D9536C" w14:textId="77777777" w:rsidTr="00F9609F">
        <w:tc>
          <w:tcPr>
            <w:tcW w:w="3978" w:type="dxa"/>
            <w:vAlign w:val="bottom"/>
          </w:tcPr>
          <w:p w14:paraId="6663E371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ค่าพัฒนาโครงการผลิตไฟฟ้าพลังงานทดแทน</w:t>
            </w:r>
          </w:p>
        </w:tc>
        <w:tc>
          <w:tcPr>
            <w:tcW w:w="1116" w:type="dxa"/>
            <w:vAlign w:val="bottom"/>
          </w:tcPr>
          <w:p w14:paraId="21194763" w14:textId="578FD187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73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605</w:t>
            </w:r>
          </w:p>
        </w:tc>
        <w:tc>
          <w:tcPr>
            <w:tcW w:w="270" w:type="dxa"/>
            <w:vAlign w:val="bottom"/>
          </w:tcPr>
          <w:p w14:paraId="61D45291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vAlign w:val="bottom"/>
          </w:tcPr>
          <w:p w14:paraId="297067F5" w14:textId="492718E8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42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</w:p>
        </w:tc>
        <w:tc>
          <w:tcPr>
            <w:tcW w:w="236" w:type="dxa"/>
            <w:vAlign w:val="bottom"/>
          </w:tcPr>
          <w:p w14:paraId="5850EF54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vAlign w:val="bottom"/>
          </w:tcPr>
          <w:p w14:paraId="33FA54BD" w14:textId="77777777" w:rsidR="00C738F8" w:rsidRPr="00D246FB" w:rsidRDefault="00C738F8" w:rsidP="00A54D2E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4" w:type="dxa"/>
            <w:gridSpan w:val="2"/>
            <w:vAlign w:val="bottom"/>
          </w:tcPr>
          <w:p w14:paraId="2591ADBB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0C294F5" w14:textId="77777777" w:rsidR="00C738F8" w:rsidRPr="00D246FB" w:rsidRDefault="00C738F8" w:rsidP="00D861B0">
            <w:pPr>
              <w:pStyle w:val="acctfourfigures"/>
              <w:tabs>
                <w:tab w:val="clear" w:pos="765"/>
                <w:tab w:val="decimal" w:pos="54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C738F8" w:rsidRPr="00D246FB" w14:paraId="6F94D51C" w14:textId="77777777" w:rsidTr="00F9609F">
        <w:tc>
          <w:tcPr>
            <w:tcW w:w="3978" w:type="dxa"/>
            <w:vAlign w:val="bottom"/>
          </w:tcPr>
          <w:p w14:paraId="63621699" w14:textId="1A1B856D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="0025438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1116" w:type="dxa"/>
            <w:tcBorders>
              <w:bottom w:val="single" w:sz="4" w:space="0" w:color="auto"/>
            </w:tcBorders>
            <w:vAlign w:val="bottom"/>
          </w:tcPr>
          <w:p w14:paraId="4509C68C" w14:textId="4F71CFE6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14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14</w:t>
            </w:r>
          </w:p>
        </w:tc>
        <w:tc>
          <w:tcPr>
            <w:tcW w:w="270" w:type="dxa"/>
            <w:vAlign w:val="bottom"/>
          </w:tcPr>
          <w:p w14:paraId="2312AFF8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tcBorders>
              <w:bottom w:val="single" w:sz="4" w:space="0" w:color="auto"/>
            </w:tcBorders>
            <w:vAlign w:val="bottom"/>
          </w:tcPr>
          <w:p w14:paraId="1EF57F08" w14:textId="43F91561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23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546</w:t>
            </w:r>
          </w:p>
        </w:tc>
        <w:tc>
          <w:tcPr>
            <w:tcW w:w="236" w:type="dxa"/>
            <w:vAlign w:val="bottom"/>
          </w:tcPr>
          <w:p w14:paraId="4B1729C0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5" w:type="dxa"/>
            <w:tcBorders>
              <w:bottom w:val="single" w:sz="4" w:space="0" w:color="auto"/>
            </w:tcBorders>
            <w:vAlign w:val="bottom"/>
          </w:tcPr>
          <w:p w14:paraId="52A98E67" w14:textId="3C23A41C" w:rsidR="00C738F8" w:rsidRPr="00D246FB" w:rsidRDefault="00DB71A4" w:rsidP="00A54D2E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</w:t>
            </w:r>
            <w:r w:rsidR="00C738F8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517</w:t>
            </w:r>
          </w:p>
        </w:tc>
        <w:tc>
          <w:tcPr>
            <w:tcW w:w="274" w:type="dxa"/>
            <w:gridSpan w:val="2"/>
            <w:vAlign w:val="bottom"/>
          </w:tcPr>
          <w:p w14:paraId="4DC8F596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182521C" w14:textId="5DF5F3CE" w:rsidR="00C738F8" w:rsidRPr="00D246FB" w:rsidRDefault="00DB71A4" w:rsidP="00D861B0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8" w:right="-194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</w:t>
            </w:r>
            <w:r w:rsidR="00C738F8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487</w:t>
            </w:r>
          </w:p>
        </w:tc>
      </w:tr>
      <w:tr w:rsidR="00C738F8" w:rsidRPr="00D246FB" w14:paraId="500F605B" w14:textId="77777777" w:rsidTr="00F9609F">
        <w:tc>
          <w:tcPr>
            <w:tcW w:w="3978" w:type="dxa"/>
            <w:vAlign w:val="bottom"/>
          </w:tcPr>
          <w:p w14:paraId="3BC08450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A0D5B0" w14:textId="1BF7130B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1463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879</w:t>
            </w:r>
            <w:r w:rsidR="00C738F8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604</w:t>
            </w:r>
          </w:p>
        </w:tc>
        <w:tc>
          <w:tcPr>
            <w:tcW w:w="270" w:type="dxa"/>
            <w:vAlign w:val="bottom"/>
          </w:tcPr>
          <w:p w14:paraId="2C32BEF8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D4F780" w14:textId="1B25D86B" w:rsidR="00C738F8" w:rsidRPr="00D246FB" w:rsidRDefault="00DB71A4" w:rsidP="00D861B0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738F8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901</w:t>
            </w:r>
            <w:r w:rsidR="00C738F8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318</w:t>
            </w:r>
          </w:p>
        </w:tc>
        <w:tc>
          <w:tcPr>
            <w:tcW w:w="236" w:type="dxa"/>
            <w:vAlign w:val="bottom"/>
          </w:tcPr>
          <w:p w14:paraId="5227C74F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160B6C" w14:textId="23FD54CB" w:rsidR="00C738F8" w:rsidRPr="00D246FB" w:rsidRDefault="00DB71A4" w:rsidP="00D861B0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</w:t>
            </w:r>
            <w:r w:rsidR="00C738F8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517</w:t>
            </w:r>
          </w:p>
        </w:tc>
        <w:tc>
          <w:tcPr>
            <w:tcW w:w="274" w:type="dxa"/>
            <w:gridSpan w:val="2"/>
            <w:vAlign w:val="bottom"/>
          </w:tcPr>
          <w:p w14:paraId="77C11362" w14:textId="77777777" w:rsidR="00C738F8" w:rsidRPr="00D246FB" w:rsidRDefault="00C738F8" w:rsidP="00D861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119F0C" w14:textId="6A5407D7" w:rsidR="00C738F8" w:rsidRPr="00D246FB" w:rsidRDefault="00DB71A4" w:rsidP="00D861B0">
            <w:pPr>
              <w:pStyle w:val="acctfourfigures"/>
              <w:tabs>
                <w:tab w:val="clear" w:pos="765"/>
                <w:tab w:val="decimal" w:pos="816"/>
              </w:tabs>
              <w:spacing w:line="240" w:lineRule="auto"/>
              <w:ind w:left="-108" w:right="-19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</w:t>
            </w:r>
            <w:r w:rsidR="00C738F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487</w:t>
            </w:r>
          </w:p>
        </w:tc>
      </w:tr>
    </w:tbl>
    <w:p w14:paraId="78F06A75" w14:textId="77777777" w:rsidR="008E6A54" w:rsidRPr="00D246FB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3A30FDD2" w14:textId="77777777" w:rsidR="008E6A54" w:rsidRPr="00D246FB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  <w:lang w:val="th-TH"/>
        </w:rPr>
        <w:t>โครงการผลิตไฟฟ้าพลังงานทดแทน</w:t>
      </w:r>
    </w:p>
    <w:p w14:paraId="048629C0" w14:textId="77777777" w:rsidR="008E6A54" w:rsidRPr="00D246FB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29FC50AA" w14:textId="77777777" w:rsidR="008E6A54" w:rsidRPr="00D246FB" w:rsidRDefault="008E6A54" w:rsidP="008E6A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sz w:val="30"/>
          <w:szCs w:val="30"/>
          <w:cs/>
          <w:lang w:val="th-TH"/>
        </w:rPr>
        <w:t>กลุ่มบริษัทมีโครงการที่อยู่ระหว่างการพัฒนาโครงการเพื่อผลิตและจำหน่ายกระแสไฟฟ้าจากพลังงานทดแทนในประเทศออสเตรเลีย</w:t>
      </w:r>
    </w:p>
    <w:p w14:paraId="4FAF6026" w14:textId="658F3D9C" w:rsidR="00223E3D" w:rsidRDefault="00223E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5E91AE08" w14:textId="59B2E2BF" w:rsidR="008E6A54" w:rsidRDefault="008E6A54" w:rsidP="008E6A54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 xml:space="preserve">กลุ่มบริษัทได้บันทึกค่าพัฒนาโครงการที่เกี่ยวกับโครงการผลิตไฟฟ้าพลังงานทดแทนในประเทศออสเตรเลียเป็นสินทรัพย์ไม่หมุนเวียนอื่น ซึ่งโครงการดังกล่าวได้รับใบอนุญาตพัฒนาโครงการจากหน่วยงานท้องถิ่นแล้วและผู้บริหารพิจารณาแล้วพบว่าโครงการเหล่านี้มีความเป็นไปได้ทางเทคนิคและทางการค้า </w:t>
      </w:r>
      <w:r w:rsidR="00146358">
        <w:rPr>
          <w:rFonts w:ascii="Angsana New" w:hAnsi="Angsana New" w:hint="cs"/>
          <w:sz w:val="30"/>
          <w:szCs w:val="30"/>
          <w:cs/>
        </w:rPr>
        <w:t>ซึ่ง</w:t>
      </w:r>
      <w:r w:rsidRPr="00D246FB">
        <w:rPr>
          <w:rFonts w:ascii="Angsana New" w:hAnsi="Angsana New" w:hint="cs"/>
          <w:sz w:val="30"/>
          <w:szCs w:val="30"/>
          <w:cs/>
        </w:rPr>
        <w:t>มีความเป็นไปได้ที่จะก่อให้เกิดประโยชน์เชิงเศรษฐกิจในอนาคต และยอดรวมของมูลค่าปัจจุบันของกระแสเงินสดในอนาคตจะไม่ต่ำกว่ามูลค่าตามบัญชี</w:t>
      </w:r>
    </w:p>
    <w:p w14:paraId="0BF8F284" w14:textId="77777777" w:rsidR="00F9609F" w:rsidRPr="00223E3D" w:rsidRDefault="00F9609F" w:rsidP="008E6A54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DE414D1" w14:textId="77777777" w:rsidR="00965541" w:rsidRPr="00D246FB" w:rsidRDefault="00965541" w:rsidP="00C64F18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หนี้สินที่มีภาระดอกเบี้ย</w:t>
      </w:r>
    </w:p>
    <w:p w14:paraId="41FF85DE" w14:textId="77777777" w:rsidR="00F51C30" w:rsidRPr="00223E3D" w:rsidRDefault="00F51C30" w:rsidP="007A4781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6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410"/>
        <w:gridCol w:w="1188"/>
        <w:gridCol w:w="267"/>
        <w:gridCol w:w="1100"/>
        <w:gridCol w:w="268"/>
        <w:gridCol w:w="1047"/>
        <w:gridCol w:w="258"/>
        <w:gridCol w:w="1092"/>
      </w:tblGrid>
      <w:tr w:rsidR="00EA1F7A" w:rsidRPr="00D246FB" w14:paraId="396B9325" w14:textId="77777777" w:rsidTr="001433DF">
        <w:trPr>
          <w:tblHeader/>
        </w:trPr>
        <w:tc>
          <w:tcPr>
            <w:tcW w:w="4410" w:type="dxa"/>
            <w:shd w:val="clear" w:color="auto" w:fill="FFFFFF"/>
            <w:vAlign w:val="bottom"/>
          </w:tcPr>
          <w:p w14:paraId="02BF7DBA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555" w:type="dxa"/>
            <w:gridSpan w:val="3"/>
            <w:shd w:val="clear" w:color="auto" w:fill="FFFFFF"/>
            <w:vAlign w:val="bottom"/>
          </w:tcPr>
          <w:p w14:paraId="07470784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5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8" w:type="dxa"/>
            <w:shd w:val="clear" w:color="auto" w:fill="FFFFFF"/>
            <w:vAlign w:val="bottom"/>
          </w:tcPr>
          <w:p w14:paraId="4AF7F63F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5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97" w:type="dxa"/>
            <w:gridSpan w:val="3"/>
            <w:shd w:val="clear" w:color="auto" w:fill="FFFFFF"/>
            <w:vAlign w:val="bottom"/>
          </w:tcPr>
          <w:p w14:paraId="25AEAE90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5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A1F7A" w:rsidRPr="00D246FB" w14:paraId="2557B3FB" w14:textId="77777777" w:rsidTr="001433DF">
        <w:trPr>
          <w:tblHeader/>
        </w:trPr>
        <w:tc>
          <w:tcPr>
            <w:tcW w:w="4410" w:type="dxa"/>
            <w:shd w:val="clear" w:color="auto" w:fill="FFFFFF"/>
            <w:vAlign w:val="bottom"/>
          </w:tcPr>
          <w:p w14:paraId="6EF8BB32" w14:textId="77777777" w:rsidR="00EA1F7A" w:rsidRPr="00D246FB" w:rsidRDefault="00EA1F7A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88" w:type="dxa"/>
            <w:shd w:val="clear" w:color="auto" w:fill="FFFFFF"/>
            <w:vAlign w:val="bottom"/>
          </w:tcPr>
          <w:p w14:paraId="57325550" w14:textId="4103D95B" w:rsidR="00EA1F7A" w:rsidRPr="00D246FB" w:rsidRDefault="00DB71A4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67" w:type="dxa"/>
            <w:shd w:val="clear" w:color="auto" w:fill="FFFFFF"/>
            <w:vAlign w:val="bottom"/>
          </w:tcPr>
          <w:p w14:paraId="40FFCA7C" w14:textId="77777777" w:rsidR="00EA1F7A" w:rsidRPr="00D246FB" w:rsidRDefault="00EA1F7A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0" w:type="dxa"/>
            <w:shd w:val="clear" w:color="auto" w:fill="FFFFFF"/>
            <w:vAlign w:val="bottom"/>
          </w:tcPr>
          <w:p w14:paraId="3007CA85" w14:textId="2CFD8FE4" w:rsidR="00EA1F7A" w:rsidRPr="00D246FB" w:rsidRDefault="00DB71A4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  <w:tc>
          <w:tcPr>
            <w:tcW w:w="268" w:type="dxa"/>
            <w:shd w:val="clear" w:color="auto" w:fill="FFFFFF"/>
            <w:vAlign w:val="bottom"/>
          </w:tcPr>
          <w:p w14:paraId="35F11121" w14:textId="77777777" w:rsidR="00EA1F7A" w:rsidRPr="00D246FB" w:rsidRDefault="00EA1F7A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7" w:type="dxa"/>
            <w:shd w:val="clear" w:color="auto" w:fill="FFFFFF"/>
            <w:vAlign w:val="bottom"/>
          </w:tcPr>
          <w:p w14:paraId="7C2AFD65" w14:textId="2AE5DF08" w:rsidR="00EA1F7A" w:rsidRPr="00D246FB" w:rsidRDefault="00DB71A4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58" w:type="dxa"/>
            <w:shd w:val="clear" w:color="auto" w:fill="FFFFFF"/>
            <w:vAlign w:val="bottom"/>
          </w:tcPr>
          <w:p w14:paraId="184806CD" w14:textId="77777777" w:rsidR="00EA1F7A" w:rsidRPr="00D246FB" w:rsidRDefault="00EA1F7A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2" w:type="dxa"/>
            <w:shd w:val="clear" w:color="auto" w:fill="FFFFFF"/>
            <w:vAlign w:val="bottom"/>
          </w:tcPr>
          <w:p w14:paraId="1E39AABC" w14:textId="45317D5A" w:rsidR="00EA1F7A" w:rsidRPr="00D246FB" w:rsidRDefault="00DB71A4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</w:tr>
      <w:tr w:rsidR="00EA1F7A" w:rsidRPr="00D246FB" w14:paraId="46E835BD" w14:textId="77777777" w:rsidTr="001433DF">
        <w:trPr>
          <w:tblHeader/>
        </w:trPr>
        <w:tc>
          <w:tcPr>
            <w:tcW w:w="4410" w:type="dxa"/>
            <w:shd w:val="clear" w:color="auto" w:fill="FFFFFF"/>
            <w:vAlign w:val="bottom"/>
          </w:tcPr>
          <w:p w14:paraId="30A07B2D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  <w:shd w:val="clear" w:color="auto" w:fill="FFFFFF"/>
            <w:vAlign w:val="bottom"/>
          </w:tcPr>
          <w:p w14:paraId="17A242C5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5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A1F7A" w:rsidRPr="00D246FB" w14:paraId="236F8A2A" w14:textId="77777777" w:rsidTr="001433DF">
        <w:tc>
          <w:tcPr>
            <w:tcW w:w="4410" w:type="dxa"/>
            <w:shd w:val="clear" w:color="auto" w:fill="FFFFFF"/>
            <w:vAlign w:val="bottom"/>
          </w:tcPr>
          <w:p w14:paraId="55627A03" w14:textId="77777777" w:rsidR="00EA1F7A" w:rsidRPr="00D246FB" w:rsidRDefault="00EA1F7A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1188" w:type="dxa"/>
            <w:shd w:val="clear" w:color="auto" w:fill="FFFFFF"/>
            <w:vAlign w:val="bottom"/>
          </w:tcPr>
          <w:p w14:paraId="3DEFA393" w14:textId="77777777" w:rsidR="00EA1F7A" w:rsidRPr="00D246FB" w:rsidRDefault="00EA1F7A" w:rsidP="0006262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7" w:type="dxa"/>
            <w:shd w:val="clear" w:color="auto" w:fill="FFFFFF"/>
            <w:vAlign w:val="bottom"/>
          </w:tcPr>
          <w:p w14:paraId="2D631A1E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shd w:val="clear" w:color="auto" w:fill="FFFFFF"/>
            <w:vAlign w:val="bottom"/>
          </w:tcPr>
          <w:p w14:paraId="4DEDB0F6" w14:textId="77777777" w:rsidR="00EA1F7A" w:rsidRPr="00D246FB" w:rsidRDefault="00EA1F7A" w:rsidP="00062628">
            <w:pPr>
              <w:pStyle w:val="acctfourfigures"/>
              <w:tabs>
                <w:tab w:val="clear" w:pos="765"/>
                <w:tab w:val="decimal" w:pos="863"/>
              </w:tabs>
              <w:spacing w:line="240" w:lineRule="auto"/>
              <w:ind w:left="-127" w:right="-1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  <w:shd w:val="clear" w:color="auto" w:fill="FFFFFF"/>
            <w:vAlign w:val="bottom"/>
          </w:tcPr>
          <w:p w14:paraId="32AAB2D2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shd w:val="clear" w:color="auto" w:fill="FFFFFF"/>
            <w:vAlign w:val="bottom"/>
          </w:tcPr>
          <w:p w14:paraId="599AF9E1" w14:textId="77777777" w:rsidR="00EA1F7A" w:rsidRPr="00D246FB" w:rsidRDefault="00EA1F7A" w:rsidP="00062628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108" w:right="-26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8" w:type="dxa"/>
            <w:shd w:val="clear" w:color="auto" w:fill="FFFFFF"/>
            <w:vAlign w:val="bottom"/>
          </w:tcPr>
          <w:p w14:paraId="2971138B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shd w:val="clear" w:color="auto" w:fill="FFFFFF"/>
            <w:vAlign w:val="bottom"/>
          </w:tcPr>
          <w:p w14:paraId="72077710" w14:textId="77777777" w:rsidR="00EA1F7A" w:rsidRPr="00D246FB" w:rsidRDefault="00EA1F7A" w:rsidP="00062628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C0076" w:rsidRPr="00D246FB" w14:paraId="4D418239" w14:textId="77777777" w:rsidTr="001433DF">
        <w:tc>
          <w:tcPr>
            <w:tcW w:w="4410" w:type="dxa"/>
            <w:vAlign w:val="bottom"/>
          </w:tcPr>
          <w:p w14:paraId="09142FB9" w14:textId="77777777" w:rsidR="006C0076" w:rsidRPr="00D246FB" w:rsidRDefault="00B7593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</w:t>
            </w:r>
            <w:r w:rsidR="006C0076" w:rsidRPr="00D246FB">
              <w:rPr>
                <w:rFonts w:ascii="Angsana New" w:hAnsi="Angsana New" w:hint="cs"/>
                <w:sz w:val="30"/>
                <w:szCs w:val="30"/>
                <w:cs/>
              </w:rPr>
              <w:t>จากสถาบันการเงิน</w:t>
            </w:r>
          </w:p>
        </w:tc>
        <w:tc>
          <w:tcPr>
            <w:tcW w:w="1188" w:type="dxa"/>
            <w:vAlign w:val="bottom"/>
          </w:tcPr>
          <w:p w14:paraId="6677841A" w14:textId="77777777" w:rsidR="006C0076" w:rsidRPr="00D246FB" w:rsidRDefault="006C0076" w:rsidP="0006262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7" w:type="dxa"/>
            <w:vAlign w:val="bottom"/>
          </w:tcPr>
          <w:p w14:paraId="1213C69E" w14:textId="77777777" w:rsidR="006C0076" w:rsidRPr="00D246FB" w:rsidRDefault="006C0076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1BB767D4" w14:textId="77777777" w:rsidR="006C0076" w:rsidRPr="00D246FB" w:rsidRDefault="006C0076" w:rsidP="00062628">
            <w:pPr>
              <w:pStyle w:val="acctfourfigures"/>
              <w:tabs>
                <w:tab w:val="clear" w:pos="765"/>
                <w:tab w:val="decimal" w:pos="863"/>
              </w:tabs>
              <w:spacing w:line="240" w:lineRule="auto"/>
              <w:ind w:left="-127" w:right="-1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6616EDFB" w14:textId="77777777" w:rsidR="006C0076" w:rsidRPr="00D246FB" w:rsidRDefault="006C0076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18B49858" w14:textId="77777777" w:rsidR="006C0076" w:rsidRPr="00D246FB" w:rsidRDefault="006C0076" w:rsidP="00062628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108" w:right="-26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8" w:type="dxa"/>
            <w:vAlign w:val="bottom"/>
          </w:tcPr>
          <w:p w14:paraId="6345197F" w14:textId="77777777" w:rsidR="006C0076" w:rsidRPr="00D246FB" w:rsidRDefault="006C0076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CEFF972" w14:textId="77777777" w:rsidR="006C0076" w:rsidRPr="00D246FB" w:rsidRDefault="006C0076" w:rsidP="00062628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80B25" w:rsidRPr="00D246FB" w14:paraId="52EA4460" w14:textId="77777777" w:rsidTr="001433DF">
        <w:tc>
          <w:tcPr>
            <w:tcW w:w="4410" w:type="dxa"/>
            <w:vAlign w:val="bottom"/>
          </w:tcPr>
          <w:p w14:paraId="652DAFA1" w14:textId="77777777" w:rsidR="00E80B25" w:rsidRPr="00D246FB" w:rsidRDefault="00E80B25" w:rsidP="00F0127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ส่วนที่ไม่มีหลักประกัน</w:t>
            </w:r>
          </w:p>
        </w:tc>
        <w:tc>
          <w:tcPr>
            <w:tcW w:w="1188" w:type="dxa"/>
            <w:vAlign w:val="bottom"/>
          </w:tcPr>
          <w:p w14:paraId="24B7950C" w14:textId="1BAC177A" w:rsidR="00E80B25" w:rsidRPr="00D246FB" w:rsidRDefault="00DB71A4" w:rsidP="00D31F71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60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074</w:t>
            </w:r>
          </w:p>
        </w:tc>
        <w:tc>
          <w:tcPr>
            <w:tcW w:w="267" w:type="dxa"/>
            <w:vAlign w:val="bottom"/>
          </w:tcPr>
          <w:p w14:paraId="31DDB3DE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214A2291" w14:textId="6E930406" w:rsidR="00E80B25" w:rsidRPr="00D246FB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603</w:t>
            </w:r>
            <w:r w:rsidR="00E80B2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080</w:t>
            </w:r>
          </w:p>
        </w:tc>
        <w:tc>
          <w:tcPr>
            <w:tcW w:w="268" w:type="dxa"/>
            <w:vAlign w:val="bottom"/>
          </w:tcPr>
          <w:p w14:paraId="341CE320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3"/>
                <w:tab w:val="decimal" w:pos="833"/>
              </w:tabs>
              <w:spacing w:line="240" w:lineRule="auto"/>
              <w:ind w:left="-108" w:right="-268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47" w:type="dxa"/>
            <w:vAlign w:val="bottom"/>
          </w:tcPr>
          <w:p w14:paraId="53422348" w14:textId="77777777" w:rsidR="00E80B25" w:rsidRPr="001433DF" w:rsidRDefault="00E80B25" w:rsidP="001433D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433DF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vAlign w:val="bottom"/>
          </w:tcPr>
          <w:p w14:paraId="2B506723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4691655C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1433DF" w:rsidRPr="00D246FB" w14:paraId="0BCD0BB2" w14:textId="77777777" w:rsidTr="001433DF">
        <w:tc>
          <w:tcPr>
            <w:tcW w:w="4410" w:type="dxa"/>
            <w:vAlign w:val="bottom"/>
          </w:tcPr>
          <w:p w14:paraId="305BEDA5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1188" w:type="dxa"/>
            <w:vAlign w:val="bottom"/>
          </w:tcPr>
          <w:p w14:paraId="51B88F8F" w14:textId="54466941" w:rsidR="001433DF" w:rsidRPr="00D43133" w:rsidRDefault="001433DF" w:rsidP="001433D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293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7" w:type="dxa"/>
            <w:vAlign w:val="bottom"/>
          </w:tcPr>
          <w:p w14:paraId="306838C4" w14:textId="77777777" w:rsidR="001433DF" w:rsidRPr="00D246FB" w:rsidRDefault="001433DF" w:rsidP="008E6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trike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29568C8C" w14:textId="1F436C6F" w:rsidR="001433DF" w:rsidRPr="00D43133" w:rsidRDefault="001433DF" w:rsidP="001433D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8" w:type="dxa"/>
            <w:vAlign w:val="bottom"/>
          </w:tcPr>
          <w:p w14:paraId="785AAC6D" w14:textId="77777777" w:rsidR="001433DF" w:rsidRPr="00D246FB" w:rsidRDefault="001433DF" w:rsidP="008E6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trike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4995BC12" w14:textId="701F2C49" w:rsidR="001433DF" w:rsidRPr="00EF17C3" w:rsidRDefault="00DB71A4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1433D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465</w:t>
            </w:r>
            <w:r w:rsidR="001433D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258" w:type="dxa"/>
            <w:vAlign w:val="bottom"/>
          </w:tcPr>
          <w:p w14:paraId="105CDCBA" w14:textId="77777777" w:rsidR="001433DF" w:rsidRPr="00D246FB" w:rsidRDefault="001433DF" w:rsidP="008E683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trike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558C8B69" w14:textId="31AB435A" w:rsidR="001433DF" w:rsidRPr="00D246FB" w:rsidRDefault="001433DF" w:rsidP="008E6837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80B25" w:rsidRPr="00D246FB" w14:paraId="235F1AA4" w14:textId="77777777" w:rsidTr="001433DF">
        <w:tc>
          <w:tcPr>
            <w:tcW w:w="4410" w:type="dxa"/>
            <w:vAlign w:val="bottom"/>
          </w:tcPr>
          <w:p w14:paraId="004DFB6F" w14:textId="77777777" w:rsidR="00E80B25" w:rsidRPr="00D246FB" w:rsidRDefault="00E80B2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ส่วนของเงินกู้ยืมระยะยาวจากสถาบันการเงิน</w:t>
            </w:r>
          </w:p>
        </w:tc>
        <w:tc>
          <w:tcPr>
            <w:tcW w:w="1188" w:type="dxa"/>
            <w:vAlign w:val="bottom"/>
          </w:tcPr>
          <w:p w14:paraId="4AB37BA9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7" w:type="dxa"/>
            <w:vAlign w:val="bottom"/>
          </w:tcPr>
          <w:p w14:paraId="629BCDEC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0E37C28F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8" w:type="dxa"/>
            <w:vAlign w:val="bottom"/>
          </w:tcPr>
          <w:p w14:paraId="0C2FAA0A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1B9AFD0E" w14:textId="77777777" w:rsidR="00E80B25" w:rsidRPr="001433DF" w:rsidRDefault="00E80B25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58" w:type="dxa"/>
            <w:vAlign w:val="bottom"/>
          </w:tcPr>
          <w:p w14:paraId="23EAB723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7E808444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E80B25" w:rsidRPr="00D246FB" w14:paraId="5D8E786C" w14:textId="77777777" w:rsidTr="001433DF">
        <w:tc>
          <w:tcPr>
            <w:tcW w:w="4410" w:type="dxa"/>
            <w:vAlign w:val="bottom"/>
          </w:tcPr>
          <w:p w14:paraId="128DDBD3" w14:textId="233BAC91" w:rsidR="00E80B25" w:rsidRPr="00D246FB" w:rsidRDefault="00E80B25" w:rsidP="00F0127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ที่ถึงกำหนดชำระภายในหนึ่งปี</w:t>
            </w:r>
            <w:r w:rsidR="00D62EB8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188" w:type="dxa"/>
            <w:vAlign w:val="bottom"/>
          </w:tcPr>
          <w:p w14:paraId="6736E3C0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7" w:type="dxa"/>
            <w:vAlign w:val="bottom"/>
          </w:tcPr>
          <w:p w14:paraId="3FCC1C22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146026F6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8" w:type="dxa"/>
            <w:vAlign w:val="bottom"/>
          </w:tcPr>
          <w:p w14:paraId="47C36057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2D53D38E" w14:textId="77777777" w:rsidR="00E80B25" w:rsidRPr="001433DF" w:rsidRDefault="00E80B25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58" w:type="dxa"/>
            <w:vAlign w:val="bottom"/>
          </w:tcPr>
          <w:p w14:paraId="03E7C249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D1519DF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80B25" w:rsidRPr="00D246FB" w14:paraId="21A2FF84" w14:textId="77777777" w:rsidTr="001433DF">
        <w:tc>
          <w:tcPr>
            <w:tcW w:w="4410" w:type="dxa"/>
            <w:vAlign w:val="bottom"/>
          </w:tcPr>
          <w:p w14:paraId="23867A63" w14:textId="77777777" w:rsidR="00E80B25" w:rsidRPr="00D246FB" w:rsidRDefault="00E80B25" w:rsidP="00F0127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188" w:type="dxa"/>
            <w:vAlign w:val="bottom"/>
          </w:tcPr>
          <w:p w14:paraId="7911FD3B" w14:textId="55D97CEB" w:rsidR="00E80B25" w:rsidRPr="00D62EB8" w:rsidRDefault="00DB71A4" w:rsidP="00D31F71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left="-108" w:right="-293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E80B25"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486</w:t>
            </w:r>
            <w:r w:rsidR="00E80B25"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205</w:t>
            </w:r>
          </w:p>
        </w:tc>
        <w:tc>
          <w:tcPr>
            <w:tcW w:w="267" w:type="dxa"/>
            <w:vAlign w:val="bottom"/>
          </w:tcPr>
          <w:p w14:paraId="422CB566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trike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4837D25C" w14:textId="62AD25B0" w:rsidR="00E80B25" w:rsidRPr="00D246FB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80B2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091</w:t>
            </w:r>
            <w:r w:rsidR="00E80B2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192</w:t>
            </w:r>
          </w:p>
        </w:tc>
        <w:tc>
          <w:tcPr>
            <w:tcW w:w="268" w:type="dxa"/>
            <w:vAlign w:val="bottom"/>
          </w:tcPr>
          <w:p w14:paraId="208DF821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trike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0174C243" w14:textId="77777777" w:rsidR="00E80B25" w:rsidRPr="001433DF" w:rsidRDefault="00E80B25" w:rsidP="001433D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433DF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58" w:type="dxa"/>
            <w:vAlign w:val="bottom"/>
          </w:tcPr>
          <w:p w14:paraId="774D479F" w14:textId="77777777" w:rsidR="00E80B25" w:rsidRPr="00D246FB" w:rsidRDefault="00E80B25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trike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AC1A34F" w14:textId="77777777" w:rsidR="00E80B25" w:rsidRPr="00D246FB" w:rsidRDefault="00E80B25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3729F" w:rsidRPr="00D246FB" w14:paraId="49C71F31" w14:textId="77777777" w:rsidTr="001433DF">
        <w:tc>
          <w:tcPr>
            <w:tcW w:w="4410" w:type="dxa"/>
            <w:vAlign w:val="bottom"/>
          </w:tcPr>
          <w:p w14:paraId="2F54D378" w14:textId="447341CC" w:rsidR="0043729F" w:rsidRPr="00D246FB" w:rsidRDefault="00146358" w:rsidP="00625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ส่วนของ</w:t>
            </w:r>
            <w:r w:rsidR="0043729F"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  <w:r w:rsidR="00625A59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625A59" w:rsidRPr="00D246FB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z w:val="30"/>
                <w:szCs w:val="30"/>
              </w:rPr>
              <w:t>2562</w:t>
            </w:r>
            <w:r w:rsidR="00625A59" w:rsidRPr="00D246FB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="00625A59" w:rsidRPr="00D246F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หนี้สินตาม</w:t>
            </w:r>
            <w:r w:rsidR="00625A59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  <w:vAlign w:val="bottom"/>
          </w:tcPr>
          <w:p w14:paraId="64415E89" w14:textId="77777777" w:rsidR="0043729F" w:rsidRPr="00D62EB8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7" w:type="dxa"/>
            <w:vAlign w:val="bottom"/>
          </w:tcPr>
          <w:p w14:paraId="3AD49399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trike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082F28A8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8" w:type="dxa"/>
            <w:vAlign w:val="bottom"/>
          </w:tcPr>
          <w:p w14:paraId="143760D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trike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2B8BE217" w14:textId="77777777" w:rsidR="0043729F" w:rsidRPr="001433DF" w:rsidRDefault="0043729F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58" w:type="dxa"/>
            <w:vAlign w:val="bottom"/>
          </w:tcPr>
          <w:p w14:paraId="306D6419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trike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FA5E174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b/>
                <w:bCs/>
                <w:strike/>
                <w:sz w:val="30"/>
                <w:szCs w:val="30"/>
              </w:rPr>
            </w:pPr>
          </w:p>
        </w:tc>
      </w:tr>
      <w:tr w:rsidR="0043729F" w:rsidRPr="00D246FB" w14:paraId="3419FBB5" w14:textId="77777777" w:rsidTr="001433DF">
        <w:tc>
          <w:tcPr>
            <w:tcW w:w="4410" w:type="dxa"/>
            <w:vAlign w:val="bottom"/>
          </w:tcPr>
          <w:p w14:paraId="770484F9" w14:textId="279ABBCB" w:rsidR="0043729F" w:rsidRPr="00D246FB" w:rsidRDefault="0043729F" w:rsidP="00625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146358" w:rsidRPr="00D246F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สัญญาเช่า</w:t>
            </w:r>
            <w:r w:rsidR="00625A59" w:rsidRPr="00D246F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การเงิน</w:t>
            </w:r>
            <w:r w:rsidR="00625A59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)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ที่ถึงกำหนดชำระภายในหนึ่งปี</w:t>
            </w:r>
            <w:r w:rsidR="00625A59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vAlign w:val="bottom"/>
          </w:tcPr>
          <w:p w14:paraId="036E2D10" w14:textId="35CCD2D3" w:rsidR="0043729F" w:rsidRPr="00D62EB8" w:rsidRDefault="00DB71A4" w:rsidP="00D31F71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118</w:t>
            </w:r>
            <w:r w:rsidR="008B20A9"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092</w:t>
            </w:r>
          </w:p>
        </w:tc>
        <w:tc>
          <w:tcPr>
            <w:tcW w:w="267" w:type="dxa"/>
            <w:vAlign w:val="bottom"/>
          </w:tcPr>
          <w:p w14:paraId="34C361C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vAlign w:val="bottom"/>
          </w:tcPr>
          <w:p w14:paraId="468BEF02" w14:textId="017982BF" w:rsidR="0043729F" w:rsidRPr="00D246FB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741</w:t>
            </w:r>
          </w:p>
        </w:tc>
        <w:tc>
          <w:tcPr>
            <w:tcW w:w="268" w:type="dxa"/>
            <w:vAlign w:val="bottom"/>
          </w:tcPr>
          <w:p w14:paraId="015CEB09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47" w:type="dxa"/>
            <w:tcBorders>
              <w:bottom w:val="single" w:sz="4" w:space="0" w:color="auto"/>
            </w:tcBorders>
            <w:vAlign w:val="bottom"/>
          </w:tcPr>
          <w:p w14:paraId="64B15A6F" w14:textId="3776677F" w:rsidR="0043729F" w:rsidRPr="00EF17C3" w:rsidRDefault="00DB71A4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  <w:r w:rsidR="00EF17C3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290</w:t>
            </w:r>
          </w:p>
        </w:tc>
        <w:tc>
          <w:tcPr>
            <w:tcW w:w="258" w:type="dxa"/>
            <w:vAlign w:val="bottom"/>
          </w:tcPr>
          <w:p w14:paraId="02E74DF0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2" w:type="dxa"/>
            <w:tcBorders>
              <w:bottom w:val="single" w:sz="4" w:space="0" w:color="auto"/>
            </w:tcBorders>
            <w:vAlign w:val="bottom"/>
          </w:tcPr>
          <w:p w14:paraId="7EA5A78E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43729F" w:rsidRPr="001433DF" w14:paraId="0210579E" w14:textId="77777777" w:rsidTr="001433DF">
        <w:trPr>
          <w:trHeight w:val="71"/>
        </w:trPr>
        <w:tc>
          <w:tcPr>
            <w:tcW w:w="4410" w:type="dxa"/>
            <w:vAlign w:val="bottom"/>
          </w:tcPr>
          <w:p w14:paraId="63DA28BE" w14:textId="28C98D7B" w:rsidR="0043729F" w:rsidRPr="001433DF" w:rsidRDefault="0043729F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433D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รวมหนี้สินที่มี</w:t>
            </w:r>
            <w:r w:rsidR="0014635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ภาระ</w:t>
            </w:r>
            <w:r w:rsidRPr="001433D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ดอกเบี้ยระยะสั้น</w:t>
            </w: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59E0A2" w14:textId="77EE7E3F" w:rsidR="0043729F" w:rsidRPr="00D62EB8" w:rsidRDefault="00DB71A4" w:rsidP="00D31F71">
            <w:pPr>
              <w:pStyle w:val="acctfourfigures"/>
              <w:tabs>
                <w:tab w:val="clear" w:pos="765"/>
                <w:tab w:val="decimal" w:pos="966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E80B25" w:rsidRPr="00D62EB8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664</w:t>
            </w:r>
            <w:r w:rsidR="00E80B25" w:rsidRPr="00D62EB8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371</w:t>
            </w:r>
          </w:p>
        </w:tc>
        <w:tc>
          <w:tcPr>
            <w:tcW w:w="267" w:type="dxa"/>
            <w:vAlign w:val="bottom"/>
          </w:tcPr>
          <w:p w14:paraId="6A0B77FF" w14:textId="77777777" w:rsidR="0043729F" w:rsidRPr="001433DF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0766F9" w14:textId="0073E164" w:rsidR="0043729F" w:rsidRPr="001433DF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43729F" w:rsidRPr="001433DF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695</w:t>
            </w:r>
            <w:r w:rsidR="0043729F" w:rsidRPr="001433DF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013</w:t>
            </w:r>
          </w:p>
        </w:tc>
        <w:tc>
          <w:tcPr>
            <w:tcW w:w="268" w:type="dxa"/>
            <w:vAlign w:val="bottom"/>
          </w:tcPr>
          <w:p w14:paraId="18064988" w14:textId="77777777" w:rsidR="0043729F" w:rsidRPr="001433DF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4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3FAF89" w14:textId="59A89159" w:rsidR="0043729F" w:rsidRPr="001433DF" w:rsidRDefault="00DB71A4" w:rsidP="001433D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17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EF17C3" w:rsidRPr="001433D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481</w:t>
            </w:r>
            <w:r w:rsidR="00EF17C3" w:rsidRPr="001433D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290</w:t>
            </w:r>
          </w:p>
        </w:tc>
        <w:tc>
          <w:tcPr>
            <w:tcW w:w="258" w:type="dxa"/>
            <w:vAlign w:val="bottom"/>
          </w:tcPr>
          <w:p w14:paraId="5A3DFF66" w14:textId="77777777" w:rsidR="0043729F" w:rsidRPr="001433DF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7BC3B9" w14:textId="77777777" w:rsidR="0043729F" w:rsidRPr="001433DF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433DF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</w:tr>
      <w:tr w:rsidR="0043729F" w:rsidRPr="00BE30EE" w14:paraId="299C997C" w14:textId="77777777" w:rsidTr="001433DF">
        <w:trPr>
          <w:trHeight w:val="71"/>
        </w:trPr>
        <w:tc>
          <w:tcPr>
            <w:tcW w:w="4410" w:type="dxa"/>
            <w:vAlign w:val="bottom"/>
          </w:tcPr>
          <w:p w14:paraId="47FDFFD8" w14:textId="77777777" w:rsidR="0043729F" w:rsidRPr="00BE30EE" w:rsidRDefault="0043729F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188" w:type="dxa"/>
            <w:tcBorders>
              <w:top w:val="double" w:sz="4" w:space="0" w:color="auto"/>
            </w:tcBorders>
            <w:vAlign w:val="bottom"/>
          </w:tcPr>
          <w:p w14:paraId="764CEB31" w14:textId="77777777" w:rsidR="0043729F" w:rsidRPr="00BE30EE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67" w:type="dxa"/>
            <w:vAlign w:val="bottom"/>
          </w:tcPr>
          <w:p w14:paraId="7FE7B2F4" w14:textId="77777777" w:rsidR="0043729F" w:rsidRPr="00BE30EE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00" w:type="dxa"/>
            <w:tcBorders>
              <w:top w:val="double" w:sz="4" w:space="0" w:color="auto"/>
            </w:tcBorders>
            <w:vAlign w:val="bottom"/>
          </w:tcPr>
          <w:p w14:paraId="76C93A17" w14:textId="77777777" w:rsidR="0043729F" w:rsidRPr="00BE30EE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68" w:type="dxa"/>
            <w:vAlign w:val="bottom"/>
          </w:tcPr>
          <w:p w14:paraId="20C68383" w14:textId="77777777" w:rsidR="0043729F" w:rsidRPr="00BE30EE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47" w:type="dxa"/>
            <w:tcBorders>
              <w:top w:val="double" w:sz="4" w:space="0" w:color="auto"/>
            </w:tcBorders>
            <w:vAlign w:val="bottom"/>
          </w:tcPr>
          <w:p w14:paraId="7AAFF581" w14:textId="77777777" w:rsidR="0043729F" w:rsidRPr="00BE30EE" w:rsidRDefault="0043729F" w:rsidP="0043729F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108" w:right="-268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8" w:type="dxa"/>
            <w:vAlign w:val="bottom"/>
          </w:tcPr>
          <w:p w14:paraId="4B6A498D" w14:textId="77777777" w:rsidR="0043729F" w:rsidRPr="00BE30EE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2" w:type="dxa"/>
            <w:tcBorders>
              <w:top w:val="double" w:sz="4" w:space="0" w:color="auto"/>
            </w:tcBorders>
            <w:vAlign w:val="bottom"/>
          </w:tcPr>
          <w:p w14:paraId="47949172" w14:textId="77777777" w:rsidR="0043729F" w:rsidRPr="00BE30EE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3729F" w:rsidRPr="00D246FB" w14:paraId="2E23AAD3" w14:textId="77777777" w:rsidTr="001433DF">
        <w:tc>
          <w:tcPr>
            <w:tcW w:w="4410" w:type="dxa"/>
            <w:vAlign w:val="bottom"/>
          </w:tcPr>
          <w:p w14:paraId="77B8E011" w14:textId="77777777" w:rsidR="0043729F" w:rsidRPr="00D246FB" w:rsidRDefault="0043729F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1188" w:type="dxa"/>
            <w:vAlign w:val="bottom"/>
          </w:tcPr>
          <w:p w14:paraId="0A78EAF5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67" w:type="dxa"/>
            <w:vAlign w:val="bottom"/>
          </w:tcPr>
          <w:p w14:paraId="5BDA795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676EE61C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bottom"/>
          </w:tcPr>
          <w:p w14:paraId="247EADA5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2AD854E1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108" w:right="-26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8" w:type="dxa"/>
            <w:vAlign w:val="bottom"/>
          </w:tcPr>
          <w:p w14:paraId="483D0F95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98BAAC8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3729F" w:rsidRPr="00D246FB" w14:paraId="2C06CA2D" w14:textId="77777777" w:rsidTr="00146358">
        <w:tc>
          <w:tcPr>
            <w:tcW w:w="4410" w:type="dxa"/>
            <w:vAlign w:val="bottom"/>
          </w:tcPr>
          <w:p w14:paraId="295D3745" w14:textId="5014456D" w:rsidR="0043729F" w:rsidRPr="00D246FB" w:rsidRDefault="0043729F" w:rsidP="00F0127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="Angsana New" w:hAnsi="Angsana New"/>
                <w:b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88" w:type="dxa"/>
            <w:vAlign w:val="bottom"/>
          </w:tcPr>
          <w:p w14:paraId="781E2B01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7" w:type="dxa"/>
            <w:vAlign w:val="bottom"/>
          </w:tcPr>
          <w:p w14:paraId="3864B681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0ABA577F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8" w:type="dxa"/>
            <w:vAlign w:val="bottom"/>
          </w:tcPr>
          <w:p w14:paraId="29BB5471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12A33A76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13"/>
              </w:tabs>
              <w:spacing w:line="240" w:lineRule="auto"/>
              <w:ind w:left="-108" w:right="-26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8" w:type="dxa"/>
            <w:vAlign w:val="bottom"/>
          </w:tcPr>
          <w:p w14:paraId="1B067851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62427EC9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3729F" w:rsidRPr="00D246FB" w14:paraId="2D8BF638" w14:textId="77777777" w:rsidTr="001433DF">
        <w:tc>
          <w:tcPr>
            <w:tcW w:w="4410" w:type="dxa"/>
            <w:vAlign w:val="bottom"/>
          </w:tcPr>
          <w:p w14:paraId="0881A6BE" w14:textId="77777777" w:rsidR="0043729F" w:rsidRPr="00D246FB" w:rsidRDefault="0043729F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-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ส่วนที่มีหลักประกัน</w:t>
            </w:r>
          </w:p>
        </w:tc>
        <w:tc>
          <w:tcPr>
            <w:tcW w:w="1188" w:type="dxa"/>
            <w:vAlign w:val="bottom"/>
          </w:tcPr>
          <w:p w14:paraId="70E687D5" w14:textId="7EA02D41" w:rsidR="0043729F" w:rsidRPr="00D246FB" w:rsidRDefault="00DB71A4" w:rsidP="00D31F71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768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088</w:t>
            </w:r>
          </w:p>
        </w:tc>
        <w:tc>
          <w:tcPr>
            <w:tcW w:w="267" w:type="dxa"/>
            <w:vAlign w:val="bottom"/>
          </w:tcPr>
          <w:p w14:paraId="56F5FB27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35B0DBEA" w14:textId="0D2F13A6" w:rsidR="0043729F" w:rsidRPr="00D246FB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="0043729F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273</w:t>
            </w:r>
            <w:r w:rsidR="0043729F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253</w:t>
            </w:r>
          </w:p>
        </w:tc>
        <w:tc>
          <w:tcPr>
            <w:tcW w:w="268" w:type="dxa"/>
            <w:vAlign w:val="bottom"/>
          </w:tcPr>
          <w:p w14:paraId="5CF16431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339D90E1" w14:textId="77777777" w:rsidR="0043729F" w:rsidRPr="00D246FB" w:rsidRDefault="00E80B25" w:rsidP="00B92BCC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108" w:right="-26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8" w:type="dxa"/>
            <w:vAlign w:val="bottom"/>
          </w:tcPr>
          <w:p w14:paraId="3ECBE2DA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2ECA9A3E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146358" w:rsidRPr="00D246FB" w14:paraId="0CFCC7D8" w14:textId="77777777" w:rsidTr="00146358">
        <w:tc>
          <w:tcPr>
            <w:tcW w:w="4410" w:type="dxa"/>
            <w:vAlign w:val="bottom"/>
          </w:tcPr>
          <w:p w14:paraId="00476F61" w14:textId="0AA659E9" w:rsidR="00146358" w:rsidRPr="00D246FB" w:rsidRDefault="00146358" w:rsidP="000A0B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  <w:r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i/>
                <w:iCs/>
                <w:sz w:val="30"/>
                <w:szCs w:val="30"/>
              </w:rPr>
              <w:t>2562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</w:p>
          <w:p w14:paraId="4F887F87" w14:textId="77777777" w:rsidR="00146358" w:rsidRPr="00D246FB" w:rsidRDefault="00146358" w:rsidP="000A0B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การเงิน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88" w:type="dxa"/>
            <w:shd w:val="clear" w:color="auto" w:fill="auto"/>
            <w:vAlign w:val="bottom"/>
          </w:tcPr>
          <w:p w14:paraId="42914D17" w14:textId="05A489E7" w:rsidR="00146358" w:rsidRPr="00D246FB" w:rsidRDefault="00DB71A4" w:rsidP="000A0B6C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146358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362</w:t>
            </w:r>
            <w:r w:rsidR="00146358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556</w:t>
            </w:r>
          </w:p>
        </w:tc>
        <w:tc>
          <w:tcPr>
            <w:tcW w:w="267" w:type="dxa"/>
            <w:vAlign w:val="bottom"/>
          </w:tcPr>
          <w:p w14:paraId="5B47348F" w14:textId="77777777" w:rsidR="00146358" w:rsidRPr="00D246FB" w:rsidRDefault="00146358" w:rsidP="000A0B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55B83D8C" w14:textId="1B8324E0" w:rsidR="00146358" w:rsidRPr="00D246FB" w:rsidRDefault="00DB71A4" w:rsidP="000A0B6C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415</w:t>
            </w:r>
          </w:p>
        </w:tc>
        <w:tc>
          <w:tcPr>
            <w:tcW w:w="268" w:type="dxa"/>
            <w:vAlign w:val="bottom"/>
          </w:tcPr>
          <w:p w14:paraId="181DF768" w14:textId="77777777" w:rsidR="00146358" w:rsidRPr="00D246FB" w:rsidRDefault="00146358" w:rsidP="000A0B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50A91890" w14:textId="6250C249" w:rsidR="00146358" w:rsidRPr="00D246FB" w:rsidRDefault="00DB71A4" w:rsidP="00146358">
            <w:pPr>
              <w:pStyle w:val="acctfourfigures"/>
              <w:tabs>
                <w:tab w:val="clear" w:pos="765"/>
                <w:tab w:val="decimal" w:pos="85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  <w:r w:rsidR="00146358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594</w:t>
            </w:r>
          </w:p>
        </w:tc>
        <w:tc>
          <w:tcPr>
            <w:tcW w:w="258" w:type="dxa"/>
            <w:vAlign w:val="bottom"/>
          </w:tcPr>
          <w:p w14:paraId="0220269B" w14:textId="77777777" w:rsidR="00146358" w:rsidRPr="00D246FB" w:rsidRDefault="00146358" w:rsidP="000A0B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2675B711" w14:textId="77777777" w:rsidR="00146358" w:rsidRPr="00D246FB" w:rsidRDefault="00146358" w:rsidP="000A0B6C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3729F" w:rsidRPr="00D246FB" w14:paraId="264B1C2A" w14:textId="77777777" w:rsidTr="00146358">
        <w:tc>
          <w:tcPr>
            <w:tcW w:w="4410" w:type="dxa"/>
            <w:vAlign w:val="bottom"/>
          </w:tcPr>
          <w:p w14:paraId="39B851CD" w14:textId="7A78BDAF" w:rsidR="0043729F" w:rsidRPr="00D246FB" w:rsidRDefault="0043729F" w:rsidP="001463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ind w:right="-1332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-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ส่วนที่ไม่มีหลักประกัน</w:t>
            </w:r>
          </w:p>
        </w:tc>
        <w:tc>
          <w:tcPr>
            <w:tcW w:w="1188" w:type="dxa"/>
            <w:vAlign w:val="bottom"/>
          </w:tcPr>
          <w:p w14:paraId="6F26EC6D" w14:textId="100C3D9C" w:rsidR="0043729F" w:rsidRPr="00D246FB" w:rsidRDefault="00DB71A4" w:rsidP="00D31F71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338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357</w:t>
            </w:r>
          </w:p>
        </w:tc>
        <w:tc>
          <w:tcPr>
            <w:tcW w:w="267" w:type="dxa"/>
            <w:vAlign w:val="bottom"/>
          </w:tcPr>
          <w:p w14:paraId="43491253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0" w:type="dxa"/>
            <w:vAlign w:val="bottom"/>
          </w:tcPr>
          <w:p w14:paraId="6550D663" w14:textId="1AF8BC96" w:rsidR="0043729F" w:rsidRPr="004D2967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4D296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="0043729F" w:rsidRPr="004D2967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4D296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167</w:t>
            </w:r>
            <w:r w:rsidR="0043729F" w:rsidRPr="004D2967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4D2967">
              <w:rPr>
                <w:rFonts w:ascii="Angsana New" w:hAnsi="Angsana New" w:hint="cs"/>
                <w:sz w:val="30"/>
                <w:szCs w:val="30"/>
                <w:lang w:val="en-US" w:bidi="th-TH"/>
              </w:rPr>
              <w:t>59</w:t>
            </w:r>
            <w:r w:rsidR="004D2967" w:rsidRPr="004D2967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8" w:type="dxa"/>
            <w:vAlign w:val="bottom"/>
          </w:tcPr>
          <w:p w14:paraId="693D84C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47" w:type="dxa"/>
            <w:vAlign w:val="bottom"/>
          </w:tcPr>
          <w:p w14:paraId="781CC1CD" w14:textId="79358754" w:rsidR="0043729F" w:rsidRPr="00D246FB" w:rsidRDefault="00DB71A4" w:rsidP="00146358">
            <w:pPr>
              <w:pStyle w:val="acctfourfigures"/>
              <w:tabs>
                <w:tab w:val="clear" w:pos="765"/>
                <w:tab w:val="decimal" w:pos="85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987</w:t>
            </w:r>
            <w:r w:rsidR="00E80B25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986</w:t>
            </w:r>
          </w:p>
        </w:tc>
        <w:tc>
          <w:tcPr>
            <w:tcW w:w="258" w:type="dxa"/>
            <w:vAlign w:val="bottom"/>
          </w:tcPr>
          <w:p w14:paraId="0243D60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2" w:type="dxa"/>
            <w:vAlign w:val="bottom"/>
          </w:tcPr>
          <w:p w14:paraId="7F777EDF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43729F" w:rsidRPr="00D246FB" w14:paraId="03365ECC" w14:textId="77777777" w:rsidTr="001433DF">
        <w:tc>
          <w:tcPr>
            <w:tcW w:w="4410" w:type="dxa"/>
            <w:vAlign w:val="bottom"/>
          </w:tcPr>
          <w:p w14:paraId="46BD290A" w14:textId="3D3A214E" w:rsidR="0043729F" w:rsidRPr="00D246FB" w:rsidRDefault="0043729F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รวมหนี้สินที่มี</w:t>
            </w:r>
            <w:r w:rsidR="0014635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ภาระ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ดอกเบี้ยไม่หมุนเวียน</w:t>
            </w: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1DC3EFF" w14:textId="268F9702" w:rsidR="0043729F" w:rsidRPr="00D246FB" w:rsidRDefault="00DB71A4" w:rsidP="00D31F71">
            <w:pPr>
              <w:pStyle w:val="acctfourfigures"/>
              <w:tabs>
                <w:tab w:val="clear" w:pos="765"/>
                <w:tab w:val="decimal" w:pos="966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41</w:t>
            </w:r>
            <w:r w:rsidR="00E80B25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469</w:t>
            </w:r>
            <w:r w:rsidR="00E80B25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001</w:t>
            </w:r>
          </w:p>
        </w:tc>
        <w:tc>
          <w:tcPr>
            <w:tcW w:w="267" w:type="dxa"/>
            <w:vAlign w:val="bottom"/>
          </w:tcPr>
          <w:p w14:paraId="596998B9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14D41D" w14:textId="456E1D5E" w:rsidR="0043729F" w:rsidRPr="004D2967" w:rsidRDefault="00DB71A4" w:rsidP="0043729F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4D296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30</w:t>
            </w:r>
            <w:r w:rsidR="0043729F" w:rsidRPr="004D296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4D296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441</w:t>
            </w:r>
            <w:r w:rsidR="0043729F" w:rsidRPr="004D296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4D296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25</w:t>
            </w:r>
            <w:r w:rsidR="004D2967" w:rsidRPr="004D296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68" w:type="dxa"/>
            <w:vAlign w:val="bottom"/>
          </w:tcPr>
          <w:p w14:paraId="111A2D63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4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4BE211" w14:textId="3F2491F1" w:rsidR="0043729F" w:rsidRPr="00D246FB" w:rsidRDefault="00DB71A4" w:rsidP="00146358">
            <w:pPr>
              <w:pStyle w:val="acctfourfigures"/>
              <w:tabs>
                <w:tab w:val="clear" w:pos="765"/>
                <w:tab w:val="decimal" w:pos="850"/>
              </w:tabs>
              <w:spacing w:line="240" w:lineRule="auto"/>
              <w:ind w:left="-108" w:right="-1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E80B25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014</w:t>
            </w:r>
            <w:r w:rsidR="00E80B25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580</w:t>
            </w:r>
          </w:p>
        </w:tc>
        <w:tc>
          <w:tcPr>
            <w:tcW w:w="258" w:type="dxa"/>
            <w:vAlign w:val="bottom"/>
          </w:tcPr>
          <w:p w14:paraId="5E2C7B5E" w14:textId="77777777" w:rsidR="0043729F" w:rsidRPr="00D246FB" w:rsidRDefault="0043729F" w:rsidP="004372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3"/>
              </w:tabs>
              <w:spacing w:line="240" w:lineRule="auto"/>
              <w:ind w:left="-108" w:right="-6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85B324" w14:textId="77777777" w:rsidR="0043729F" w:rsidRPr="00D246FB" w:rsidRDefault="0043729F" w:rsidP="0043729F">
            <w:pPr>
              <w:pStyle w:val="acctfourfigures"/>
              <w:tabs>
                <w:tab w:val="clear" w:pos="765"/>
                <w:tab w:val="decimal" w:pos="423"/>
              </w:tabs>
              <w:spacing w:line="240" w:lineRule="auto"/>
              <w:ind w:left="-108" w:right="-17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</w:tr>
    </w:tbl>
    <w:p w14:paraId="57DF6F2E" w14:textId="77777777" w:rsidR="00671C0F" w:rsidRPr="00223E3D" w:rsidRDefault="00671C0F" w:rsidP="007A4781">
      <w:pPr>
        <w:tabs>
          <w:tab w:val="clear" w:pos="227"/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FC873B8" w14:textId="77777777" w:rsidR="000A0B6C" w:rsidRDefault="000A0B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D82D9BA" w14:textId="4527C714" w:rsidR="0043729F" w:rsidRDefault="00625A59" w:rsidP="0043729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lastRenderedPageBreak/>
        <w:t>รายละเอียด</w:t>
      </w:r>
      <w:r w:rsidR="0043729F" w:rsidRPr="00D246FB">
        <w:rPr>
          <w:rFonts w:ascii="Angsana New" w:hAnsi="Angsana New" w:hint="cs"/>
          <w:sz w:val="30"/>
          <w:szCs w:val="30"/>
          <w:cs/>
        </w:rPr>
        <w:t>ยอดคงเหลือ</w:t>
      </w:r>
      <w:r w:rsidRPr="00D246FB">
        <w:rPr>
          <w:rFonts w:ascii="Angsana New" w:hAnsi="Angsana New"/>
          <w:sz w:val="30"/>
          <w:szCs w:val="30"/>
          <w:cs/>
        </w:rPr>
        <w:t>หนี้สินที่มีภาระดอกเบี้ยสุทธิค่าธรรมเนียมในการจัดหาเงินกู้ยืมรอตัดบัญชี ซึ่งไม่รวมหนี้สินตามสัญญาเช่า</w:t>
      </w:r>
      <w:r w:rsidR="0043729F" w:rsidRPr="00D246FB">
        <w:rPr>
          <w:rFonts w:ascii="Angsana New" w:hAnsi="Angsana New" w:hint="cs"/>
          <w:sz w:val="30"/>
          <w:szCs w:val="30"/>
          <w:cs/>
        </w:rPr>
        <w:t xml:space="preserve"> ณ วันที่ </w:t>
      </w:r>
      <w:r w:rsidR="00DB71A4" w:rsidRPr="00DB71A4">
        <w:rPr>
          <w:rFonts w:ascii="Angsana New" w:hAnsi="Angsana New" w:hint="cs"/>
          <w:spacing w:val="-2"/>
          <w:sz w:val="30"/>
          <w:szCs w:val="30"/>
        </w:rPr>
        <w:t>3</w:t>
      </w:r>
      <w:r w:rsidR="00DB71A4" w:rsidRPr="00DB71A4">
        <w:rPr>
          <w:rFonts w:ascii="Angsana New" w:hAnsi="Angsana New"/>
          <w:spacing w:val="-2"/>
          <w:sz w:val="30"/>
          <w:szCs w:val="30"/>
        </w:rPr>
        <w:t>1</w:t>
      </w:r>
      <w:r w:rsidR="0043729F" w:rsidRPr="00D246FB">
        <w:rPr>
          <w:rFonts w:ascii="Angsana New" w:hAnsi="Angsana New" w:hint="cs"/>
          <w:spacing w:val="-2"/>
          <w:sz w:val="30"/>
          <w:szCs w:val="30"/>
        </w:rPr>
        <w:t xml:space="preserve"> </w:t>
      </w:r>
      <w:r w:rsidR="0043729F" w:rsidRPr="00D246FB">
        <w:rPr>
          <w:rFonts w:ascii="Angsana New" w:hAnsi="Angsana New" w:hint="cs"/>
          <w:spacing w:val="-2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pacing w:val="-2"/>
          <w:sz w:val="30"/>
          <w:szCs w:val="30"/>
        </w:rPr>
        <w:t>2563</w:t>
      </w:r>
      <w:r w:rsidR="0043729F" w:rsidRPr="00D246FB">
        <w:rPr>
          <w:rFonts w:ascii="Angsana New" w:hAnsi="Angsana New" w:hint="cs"/>
          <w:sz w:val="30"/>
          <w:szCs w:val="30"/>
          <w:cs/>
        </w:rPr>
        <w:t xml:space="preserve"> มีดังนี้</w:t>
      </w:r>
    </w:p>
    <w:p w14:paraId="37BC4DF8" w14:textId="77777777" w:rsidR="008A4B87" w:rsidRPr="00576DE5" w:rsidRDefault="008A4B87" w:rsidP="0043729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bookmarkStart w:id="19" w:name="_GoBack"/>
      <w:bookmarkEnd w:id="19"/>
    </w:p>
    <w:tbl>
      <w:tblPr>
        <w:tblW w:w="9455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44"/>
        <w:gridCol w:w="1156"/>
        <w:gridCol w:w="990"/>
        <w:gridCol w:w="1535"/>
        <w:gridCol w:w="2430"/>
      </w:tblGrid>
      <w:tr w:rsidR="001433DF" w:rsidRPr="00D246FB" w14:paraId="242ED003" w14:textId="77777777" w:rsidTr="008A4B87">
        <w:trPr>
          <w:tblHeader/>
        </w:trPr>
        <w:tc>
          <w:tcPr>
            <w:tcW w:w="3344" w:type="dxa"/>
          </w:tcPr>
          <w:p w14:paraId="107192A4" w14:textId="77777777" w:rsidR="001433DF" w:rsidRPr="00D246FB" w:rsidRDefault="001433D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111" w:type="dxa"/>
            <w:gridSpan w:val="4"/>
          </w:tcPr>
          <w:p w14:paraId="4AA12C57" w14:textId="088A7170" w:rsidR="001433DF" w:rsidRPr="001433DF" w:rsidRDefault="001433DF" w:rsidP="0043729F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433D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3729F" w:rsidRPr="00D246FB" w14:paraId="776023E0" w14:textId="77777777" w:rsidTr="008A4B87">
        <w:trPr>
          <w:tblHeader/>
        </w:trPr>
        <w:tc>
          <w:tcPr>
            <w:tcW w:w="3344" w:type="dxa"/>
          </w:tcPr>
          <w:p w14:paraId="6FFB078F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56" w:type="dxa"/>
          </w:tcPr>
          <w:p w14:paraId="0C5DDC4F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วงเงินกู้รวม</w:t>
            </w:r>
          </w:p>
        </w:tc>
        <w:tc>
          <w:tcPr>
            <w:tcW w:w="990" w:type="dxa"/>
          </w:tcPr>
          <w:p w14:paraId="07D970C9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4" w:right="-104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1535" w:type="dxa"/>
          </w:tcPr>
          <w:p w14:paraId="3BC87755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430" w:type="dxa"/>
          </w:tcPr>
          <w:p w14:paraId="1496C715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กำหนดชำระคืน</w:t>
            </w:r>
          </w:p>
        </w:tc>
      </w:tr>
      <w:tr w:rsidR="0043729F" w:rsidRPr="00D246FB" w14:paraId="4CF615CA" w14:textId="77777777" w:rsidTr="008A4B87">
        <w:trPr>
          <w:tblHeader/>
        </w:trPr>
        <w:tc>
          <w:tcPr>
            <w:tcW w:w="3344" w:type="dxa"/>
          </w:tcPr>
          <w:p w14:paraId="3E4D51DE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56" w:type="dxa"/>
          </w:tcPr>
          <w:p w14:paraId="374A977A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3A1F764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4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535" w:type="dxa"/>
          </w:tcPr>
          <w:p w14:paraId="379C8986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9" w:right="-103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2430" w:type="dxa"/>
          </w:tcPr>
          <w:p w14:paraId="0B54BD7D" w14:textId="77777777" w:rsidR="0043729F" w:rsidRPr="00D246FB" w:rsidRDefault="0043729F" w:rsidP="0043729F">
            <w:pPr>
              <w:pStyle w:val="BodyText"/>
              <w:spacing w:after="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43729F" w:rsidRPr="00D246FB" w14:paraId="79EDC93C" w14:textId="77777777" w:rsidTr="008A4B87">
        <w:tc>
          <w:tcPr>
            <w:tcW w:w="3344" w:type="dxa"/>
          </w:tcPr>
          <w:p w14:paraId="17AEB4C3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1156" w:type="dxa"/>
          </w:tcPr>
          <w:p w14:paraId="2459502B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165455C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752295B0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4AD574C7" w14:textId="77777777" w:rsidR="0043729F" w:rsidRPr="00D246FB" w:rsidRDefault="0043729F" w:rsidP="0043729F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3729F" w:rsidRPr="00D246FB" w14:paraId="352E4FBF" w14:textId="77777777" w:rsidTr="008A4B87">
        <w:tc>
          <w:tcPr>
            <w:tcW w:w="3344" w:type="dxa"/>
          </w:tcPr>
          <w:p w14:paraId="324E05EC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เงินกู้ยืมจากสถาบันการเงิน</w:t>
            </w:r>
          </w:p>
        </w:tc>
        <w:tc>
          <w:tcPr>
            <w:tcW w:w="1156" w:type="dxa"/>
          </w:tcPr>
          <w:p w14:paraId="764603C6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70BC959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1A385671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7E58F14F" w14:textId="77777777" w:rsidR="0043729F" w:rsidRPr="00D246FB" w:rsidRDefault="0043729F" w:rsidP="0043729F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3729F" w:rsidRPr="00D246FB" w14:paraId="45881611" w14:textId="77777777" w:rsidTr="008A4B87">
        <w:tc>
          <w:tcPr>
            <w:tcW w:w="3344" w:type="dxa"/>
          </w:tcPr>
          <w:p w14:paraId="4CB62987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อาร์เอช อินเตอร์เนชั่นแนล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br/>
              <w:t xml:space="preserve">   (สิงคโปร์) คอร์ปอเรชั่น จำกัด</w:t>
            </w:r>
          </w:p>
        </w:tc>
        <w:tc>
          <w:tcPr>
            <w:tcW w:w="1156" w:type="dxa"/>
          </w:tcPr>
          <w:p w14:paraId="03640367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ตามที่ระบุ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br/>
              <w:t>ในสัญญา</w:t>
            </w:r>
          </w:p>
        </w:tc>
        <w:tc>
          <w:tcPr>
            <w:tcW w:w="990" w:type="dxa"/>
          </w:tcPr>
          <w:p w14:paraId="2EE3345A" w14:textId="1ED14467" w:rsidR="0043729F" w:rsidRPr="008B20A9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535" w:type="dxa"/>
          </w:tcPr>
          <w:p w14:paraId="5D5C216F" w14:textId="68CE2F27" w:rsidR="0043729F" w:rsidRPr="00D246FB" w:rsidRDefault="00B735AE" w:rsidP="0043729F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อัตราร้อยละคงที่</w:t>
            </w:r>
          </w:p>
        </w:tc>
        <w:tc>
          <w:tcPr>
            <w:tcW w:w="2430" w:type="dxa"/>
          </w:tcPr>
          <w:p w14:paraId="327B76C4" w14:textId="4703FDDF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ภายในระยะเวลา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ตั้งแต่เดือ</w:t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="00761F58" w:rsidRPr="00D246FB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2564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146358">
              <w:rPr>
                <w:rFonts w:ascii="Angsana New" w:hAnsi="Angsana New"/>
                <w:sz w:val="30"/>
                <w:szCs w:val="30"/>
              </w:rPr>
              <w:br/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ถึงเดือน</w:t>
            </w:r>
            <w:r w:rsidR="00761F58" w:rsidRPr="00D246FB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2564</w:t>
            </w:r>
          </w:p>
        </w:tc>
      </w:tr>
      <w:tr w:rsidR="0056254E" w:rsidRPr="000F0FB0" w14:paraId="3F538E64" w14:textId="77777777" w:rsidTr="008A4B87">
        <w:tc>
          <w:tcPr>
            <w:tcW w:w="3344" w:type="dxa"/>
          </w:tcPr>
          <w:p w14:paraId="7590CEBD" w14:textId="77777777" w:rsidR="0056254E" w:rsidRPr="000F0FB0" w:rsidRDefault="0056254E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6" w:type="dxa"/>
          </w:tcPr>
          <w:p w14:paraId="4F58306E" w14:textId="77777777" w:rsidR="0056254E" w:rsidRPr="000F0FB0" w:rsidRDefault="0056254E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546CAE6" w14:textId="77777777" w:rsidR="0056254E" w:rsidRPr="000F0FB0" w:rsidRDefault="0056254E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07E2925B" w14:textId="77777777" w:rsidR="0056254E" w:rsidRPr="000F0FB0" w:rsidRDefault="0056254E" w:rsidP="0043729F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1A155466" w14:textId="77777777" w:rsidR="0056254E" w:rsidRPr="000F0FB0" w:rsidRDefault="0056254E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3729F" w:rsidRPr="00D246FB" w14:paraId="079A9131" w14:textId="77777777" w:rsidTr="008A4B87">
        <w:tc>
          <w:tcPr>
            <w:tcW w:w="3344" w:type="dxa"/>
          </w:tcPr>
          <w:p w14:paraId="339B5537" w14:textId="77777777" w:rsidR="0043729F" w:rsidRPr="00D246FB" w:rsidRDefault="0043729F" w:rsidP="0043729F">
            <w:pPr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ระยะยาว</w:t>
            </w:r>
          </w:p>
        </w:tc>
        <w:tc>
          <w:tcPr>
            <w:tcW w:w="1156" w:type="dxa"/>
          </w:tcPr>
          <w:p w14:paraId="6920DC32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CAC535D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6A06F185" w14:textId="77777777" w:rsidR="0043729F" w:rsidRPr="00D246FB" w:rsidRDefault="0043729F" w:rsidP="0043729F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276C7A3F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3729F" w:rsidRPr="00D246FB" w14:paraId="2369DEA0" w14:textId="77777777" w:rsidTr="008A4B87">
        <w:tc>
          <w:tcPr>
            <w:tcW w:w="3344" w:type="dxa"/>
          </w:tcPr>
          <w:p w14:paraId="4FC0B128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เงินกู้ยืมจากสถาบันการเงิน</w:t>
            </w:r>
          </w:p>
        </w:tc>
        <w:tc>
          <w:tcPr>
            <w:tcW w:w="1156" w:type="dxa"/>
          </w:tcPr>
          <w:p w14:paraId="2E5939C1" w14:textId="77777777" w:rsidR="0043729F" w:rsidRPr="00D246FB" w:rsidRDefault="0043729F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095C02" w14:textId="77777777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721B89B9" w14:textId="77777777" w:rsidR="0043729F" w:rsidRPr="00D246FB" w:rsidRDefault="0043729F" w:rsidP="0043729F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257F659C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43729F" w:rsidRPr="00D246FB" w14:paraId="3DA35D79" w14:textId="77777777" w:rsidTr="008A4B87">
        <w:tc>
          <w:tcPr>
            <w:tcW w:w="3344" w:type="dxa"/>
          </w:tcPr>
          <w:p w14:paraId="2F8E6882" w14:textId="77777777" w:rsidR="0043729F" w:rsidRPr="00D246FB" w:rsidRDefault="0043729F" w:rsidP="0043729F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ราช โคเจนเนอเรชั่น จำกัด</w:t>
            </w:r>
          </w:p>
        </w:tc>
        <w:tc>
          <w:tcPr>
            <w:tcW w:w="1156" w:type="dxa"/>
          </w:tcPr>
          <w:p w14:paraId="054C088A" w14:textId="4F553D7F" w:rsidR="0043729F" w:rsidRPr="00D246FB" w:rsidRDefault="00DB71A4" w:rsidP="0043729F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  <w:r w:rsidR="0043729F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632</w:t>
            </w:r>
            <w:r w:rsidR="0043729F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43729F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990" w:type="dxa"/>
          </w:tcPr>
          <w:p w14:paraId="50F04A48" w14:textId="51677C2B" w:rsidR="0043729F" w:rsidRPr="00D246FB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537</w:t>
            </w:r>
          </w:p>
        </w:tc>
        <w:tc>
          <w:tcPr>
            <w:tcW w:w="1535" w:type="dxa"/>
          </w:tcPr>
          <w:p w14:paraId="2D5E962E" w14:textId="3E79738C" w:rsidR="0043729F" w:rsidRPr="00D246FB" w:rsidRDefault="0043729F" w:rsidP="000A0B6C">
            <w:pPr>
              <w:pStyle w:val="BodyText"/>
              <w:tabs>
                <w:tab w:val="clear" w:pos="227"/>
                <w:tab w:val="left" w:pos="252"/>
              </w:tabs>
              <w:spacing w:after="0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ดอกเบี้ยลอยตัวเงินฝากประจำ </w:t>
            </w:r>
            <w:r w:rsidR="00837404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เดือนบวกด้วยอัตราร้อยละคงที่</w:t>
            </w:r>
          </w:p>
        </w:tc>
        <w:tc>
          <w:tcPr>
            <w:tcW w:w="2430" w:type="dxa"/>
          </w:tcPr>
          <w:p w14:paraId="20B43D60" w14:textId="220C672E" w:rsidR="0043729F" w:rsidRPr="00D246FB" w:rsidRDefault="0043729F" w:rsidP="004372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pacing w:val="-8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 xml:space="preserve">ภายในระยะเวลา </w:t>
            </w:r>
            <w:r w:rsidR="00DB71A4" w:rsidRPr="00DB71A4">
              <w:rPr>
                <w:rFonts w:ascii="Angsana New" w:hAnsi="Angsana New" w:hint="cs"/>
                <w:spacing w:val="-8"/>
                <w:sz w:val="30"/>
                <w:szCs w:val="30"/>
              </w:rPr>
              <w:t>12</w:t>
            </w:r>
            <w:r w:rsidRPr="00D246FB">
              <w:rPr>
                <w:rFonts w:ascii="Angsana New" w:hAnsi="Angsana New" w:hint="cs"/>
                <w:spacing w:val="-8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 xml:space="preserve">ปี ตั้งแต่เดือนพฤศจิกายน </w:t>
            </w:r>
            <w:r w:rsidR="00DB71A4" w:rsidRPr="00DB71A4">
              <w:rPr>
                <w:rFonts w:ascii="Angsana New" w:hAnsi="Angsana New" w:hint="cs"/>
                <w:spacing w:val="-8"/>
                <w:sz w:val="30"/>
                <w:szCs w:val="30"/>
              </w:rPr>
              <w:t>2563</w:t>
            </w:r>
            <w:r w:rsidRPr="00D246FB">
              <w:rPr>
                <w:rFonts w:ascii="Angsana New" w:hAnsi="Angsana New" w:hint="cs"/>
                <w:spacing w:val="-8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 xml:space="preserve">ถึงเดือนพฤศจิกายน </w:t>
            </w:r>
            <w:r w:rsidR="00DB71A4" w:rsidRPr="00DB71A4">
              <w:rPr>
                <w:rFonts w:ascii="Angsana New" w:hAnsi="Angsana New" w:hint="cs"/>
                <w:spacing w:val="-8"/>
                <w:sz w:val="30"/>
                <w:szCs w:val="30"/>
              </w:rPr>
              <w:t>2575</w:t>
            </w:r>
          </w:p>
        </w:tc>
      </w:tr>
      <w:tr w:rsidR="009412C6" w:rsidRPr="00D246FB" w14:paraId="45175148" w14:textId="77777777" w:rsidTr="008A4B87">
        <w:tc>
          <w:tcPr>
            <w:tcW w:w="3344" w:type="dxa"/>
          </w:tcPr>
          <w:p w14:paraId="3F45BD61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ราช-ออสเตรเลีย </w:t>
            </w:r>
          </w:p>
          <w:p w14:paraId="717F0495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คอร์ปอเรชั่น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156" w:type="dxa"/>
          </w:tcPr>
          <w:p w14:paraId="30DFB9DF" w14:textId="1522EBED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312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ล้านเหรียญออสเตรเลีย</w:t>
            </w:r>
          </w:p>
        </w:tc>
        <w:tc>
          <w:tcPr>
            <w:tcW w:w="990" w:type="dxa"/>
          </w:tcPr>
          <w:p w14:paraId="11EA6FAA" w14:textId="042CACAA" w:rsidR="009412C6" w:rsidRPr="00D246FB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="003B15C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835</w:t>
            </w:r>
          </w:p>
        </w:tc>
        <w:tc>
          <w:tcPr>
            <w:tcW w:w="1535" w:type="dxa"/>
          </w:tcPr>
          <w:p w14:paraId="69CA8374" w14:textId="77777777" w:rsidR="009412C6" w:rsidRPr="00D246FB" w:rsidRDefault="009412C6" w:rsidP="00837404">
            <w:pPr>
              <w:pStyle w:val="BodyText"/>
              <w:tabs>
                <w:tab w:val="clear" w:pos="227"/>
                <w:tab w:val="left" w:pos="252"/>
              </w:tabs>
              <w:spacing w:after="0"/>
              <w:ind w:right="-1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BBSY </w:t>
            </w:r>
            <w:r w:rsidRPr="00837404">
              <w:rPr>
                <w:rFonts w:ascii="Angsana New" w:hAnsi="Angsana New" w:hint="cs"/>
                <w:sz w:val="30"/>
                <w:szCs w:val="30"/>
                <w:cs/>
              </w:rPr>
              <w:t>บวกด้วยอัตราร้อยละคงที่</w:t>
            </w:r>
          </w:p>
        </w:tc>
        <w:tc>
          <w:tcPr>
            <w:tcW w:w="2430" w:type="dxa"/>
            <w:shd w:val="clear" w:color="auto" w:fill="auto"/>
          </w:tcPr>
          <w:p w14:paraId="1921E9E9" w14:textId="4293DC91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ภายในระยะเวลา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ตั้งแต่เดือนตุลาคม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ถึงเดือนพฤษภาคม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</w:tr>
      <w:tr w:rsidR="009412C6" w:rsidRPr="00D246FB" w14:paraId="542F78AA" w14:textId="77777777" w:rsidTr="008A4B87">
        <w:tc>
          <w:tcPr>
            <w:tcW w:w="3344" w:type="dxa"/>
          </w:tcPr>
          <w:p w14:paraId="2A96157E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Mount Emerald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Wind Farm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Pty. Ltd.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  <w:p w14:paraId="5AC3508C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บริษัทย่อยของบริษัท ราช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-</w:t>
            </w:r>
          </w:p>
          <w:p w14:paraId="11F5F988" w14:textId="5A195CB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  </w:t>
            </w:r>
            <w:r w:rsidR="003233FB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ออสเตรเลีย คอร์ปอเรชั่น จำกัด</w:t>
            </w:r>
          </w:p>
        </w:tc>
        <w:tc>
          <w:tcPr>
            <w:tcW w:w="1156" w:type="dxa"/>
          </w:tcPr>
          <w:p w14:paraId="247294C0" w14:textId="26572446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252</w:t>
            </w:r>
          </w:p>
          <w:p w14:paraId="5AC14205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ล้านเหรียญออสเตรเลีย</w:t>
            </w:r>
          </w:p>
        </w:tc>
        <w:tc>
          <w:tcPr>
            <w:tcW w:w="990" w:type="dxa"/>
          </w:tcPr>
          <w:p w14:paraId="430EA377" w14:textId="1A4FEEA9" w:rsidR="009412C6" w:rsidRPr="00D246FB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</w:t>
            </w:r>
            <w:r w:rsidR="003B15C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712</w:t>
            </w:r>
          </w:p>
        </w:tc>
        <w:tc>
          <w:tcPr>
            <w:tcW w:w="1535" w:type="dxa"/>
          </w:tcPr>
          <w:p w14:paraId="23A1EA6B" w14:textId="77777777" w:rsidR="009412C6" w:rsidRPr="00D246FB" w:rsidRDefault="009412C6" w:rsidP="00837404">
            <w:pPr>
              <w:pStyle w:val="BodyText"/>
              <w:tabs>
                <w:tab w:val="clear" w:pos="227"/>
                <w:tab w:val="left" w:pos="252"/>
              </w:tabs>
              <w:spacing w:after="0"/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BBSY </w:t>
            </w:r>
            <w:r w:rsidRPr="00837404">
              <w:rPr>
                <w:rFonts w:ascii="Angsana New" w:hAnsi="Angsana New" w:hint="cs"/>
                <w:sz w:val="30"/>
                <w:szCs w:val="30"/>
                <w:cs/>
              </w:rPr>
              <w:t>บวกด้วยอัตราร้อยละคงที่</w:t>
            </w:r>
          </w:p>
        </w:tc>
        <w:tc>
          <w:tcPr>
            <w:tcW w:w="2430" w:type="dxa"/>
            <w:shd w:val="clear" w:color="auto" w:fill="auto"/>
          </w:tcPr>
          <w:p w14:paraId="15AACAB7" w14:textId="48B8E4E7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ภายในระยะเวลา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ตั้งแต่เดือนธันวาคม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ถึงเดือนพฤศจิกายน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</w:tr>
      <w:tr w:rsidR="009412C6" w:rsidRPr="00D246FB" w14:paraId="40E2D6C2" w14:textId="77777777" w:rsidTr="008A4B87">
        <w:tc>
          <w:tcPr>
            <w:tcW w:w="3344" w:type="dxa"/>
          </w:tcPr>
          <w:p w14:paraId="3C34F5B6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RATCH-Australia Collinsville Solar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  <w:p w14:paraId="56C32CCB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PV Pty. Ltd.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  <w:p w14:paraId="189A543F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บริษัทย่อยของบริษัท ราช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-</w:t>
            </w:r>
          </w:p>
          <w:p w14:paraId="739EA8F6" w14:textId="432DD046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  </w:t>
            </w:r>
            <w:r w:rsidR="004D296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ออสเตรเลีย คอร์ปอเรชั่น จำกัด</w:t>
            </w:r>
          </w:p>
        </w:tc>
        <w:tc>
          <w:tcPr>
            <w:tcW w:w="1156" w:type="dxa"/>
          </w:tcPr>
          <w:p w14:paraId="28C4C86D" w14:textId="3F0986B2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60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ล้านเหรียญออสเตรเลีย</w:t>
            </w:r>
          </w:p>
        </w:tc>
        <w:tc>
          <w:tcPr>
            <w:tcW w:w="990" w:type="dxa"/>
          </w:tcPr>
          <w:p w14:paraId="2049B62C" w14:textId="42113B65" w:rsidR="009412C6" w:rsidRPr="00D246FB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995</w:t>
            </w:r>
          </w:p>
        </w:tc>
        <w:tc>
          <w:tcPr>
            <w:tcW w:w="1535" w:type="dxa"/>
          </w:tcPr>
          <w:p w14:paraId="46DE6EC8" w14:textId="77777777" w:rsidR="009412C6" w:rsidRPr="00D246FB" w:rsidRDefault="009412C6" w:rsidP="00837404">
            <w:pPr>
              <w:pStyle w:val="BodyText"/>
              <w:tabs>
                <w:tab w:val="clear" w:pos="227"/>
                <w:tab w:val="left" w:pos="252"/>
              </w:tabs>
              <w:spacing w:after="0"/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BBSY </w:t>
            </w:r>
            <w:r w:rsidRPr="00837404">
              <w:rPr>
                <w:rFonts w:ascii="Angsana New" w:hAnsi="Angsana New" w:hint="cs"/>
                <w:sz w:val="30"/>
                <w:szCs w:val="30"/>
                <w:cs/>
              </w:rPr>
              <w:t>บวกด้วยอัตราร้อยละคงที่</w:t>
            </w:r>
          </w:p>
        </w:tc>
        <w:tc>
          <w:tcPr>
            <w:tcW w:w="2430" w:type="dxa"/>
            <w:shd w:val="clear" w:color="auto" w:fill="auto"/>
          </w:tcPr>
          <w:p w14:paraId="5E4CBC5B" w14:textId="474F039F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ภายในระยะเวลา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ตั้งแต่เดือนมิถุนายน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ถึงเดือนธันวาคม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2566</w:t>
            </w:r>
          </w:p>
        </w:tc>
      </w:tr>
      <w:tr w:rsidR="009412C6" w:rsidRPr="00D246FB" w14:paraId="63453DAB" w14:textId="77777777" w:rsidTr="008A4B87">
        <w:tc>
          <w:tcPr>
            <w:tcW w:w="3344" w:type="dxa"/>
          </w:tcPr>
          <w:p w14:paraId="5955B94D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Collector Wind Farm Pty. Ltd.</w:t>
            </w:r>
          </w:p>
          <w:p w14:paraId="48B29D3B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บริษัทย่อยของบริษัท ราช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-</w:t>
            </w:r>
          </w:p>
          <w:p w14:paraId="0746CD9C" w14:textId="1391EDCB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  </w:t>
            </w:r>
            <w:r w:rsidR="00966220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ออสเตรเลีย คอร์ปอเรชั่น จำกัด</w:t>
            </w:r>
          </w:p>
        </w:tc>
        <w:tc>
          <w:tcPr>
            <w:tcW w:w="1156" w:type="dxa"/>
          </w:tcPr>
          <w:p w14:paraId="424A7FBC" w14:textId="3A3822E2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180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ล้านเหรียญออสเตรเลีย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F1333A0" w14:textId="59BF0FAA" w:rsidR="009412C6" w:rsidRPr="00D246FB" w:rsidRDefault="00DB71A4" w:rsidP="006413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3B15C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1535" w:type="dxa"/>
          </w:tcPr>
          <w:p w14:paraId="5EB06348" w14:textId="77777777" w:rsidR="009412C6" w:rsidRPr="00D246FB" w:rsidRDefault="009412C6" w:rsidP="00837404">
            <w:pPr>
              <w:pStyle w:val="BodyText"/>
              <w:tabs>
                <w:tab w:val="clear" w:pos="227"/>
                <w:tab w:val="left" w:pos="252"/>
              </w:tabs>
              <w:spacing w:after="0"/>
              <w:ind w:right="-1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BBSY </w:t>
            </w:r>
            <w:r w:rsidRPr="00837404">
              <w:rPr>
                <w:rFonts w:ascii="Angsana New" w:hAnsi="Angsana New" w:hint="cs"/>
                <w:sz w:val="30"/>
                <w:szCs w:val="30"/>
                <w:cs/>
              </w:rPr>
              <w:t>บวกด้วยอัตราร้อยละคงที่</w:t>
            </w:r>
          </w:p>
        </w:tc>
        <w:tc>
          <w:tcPr>
            <w:tcW w:w="2430" w:type="dxa"/>
          </w:tcPr>
          <w:p w14:paraId="2FDD990C" w14:textId="6300F901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ภายในระยะเวลา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ตั้งแต่เดือนมิถุนายน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2564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ถึงเดือนพฤษภาคม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2567</w:t>
            </w:r>
          </w:p>
        </w:tc>
      </w:tr>
      <w:tr w:rsidR="009412C6" w:rsidRPr="00D246FB" w14:paraId="67796578" w14:textId="77777777" w:rsidTr="008A4B87">
        <w:tc>
          <w:tcPr>
            <w:tcW w:w="3344" w:type="dxa"/>
          </w:tcPr>
          <w:p w14:paraId="725BC0EE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56" w:type="dxa"/>
          </w:tcPr>
          <w:p w14:paraId="4505554F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8A6926F" w14:textId="6BEE0559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18</w:t>
            </w:r>
            <w:r w:rsidR="00030C42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352</w:t>
            </w:r>
          </w:p>
        </w:tc>
        <w:tc>
          <w:tcPr>
            <w:tcW w:w="1535" w:type="dxa"/>
          </w:tcPr>
          <w:p w14:paraId="294CAB41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7D52AB0F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9412C6" w:rsidRPr="00D246FB" w14:paraId="0256726C" w14:textId="77777777" w:rsidTr="008A4B87">
        <w:tc>
          <w:tcPr>
            <w:tcW w:w="3344" w:type="dxa"/>
            <w:vAlign w:val="bottom"/>
          </w:tcPr>
          <w:p w14:paraId="373692B9" w14:textId="77777777" w:rsidR="009412C6" w:rsidRPr="00D246FB" w:rsidRDefault="009412C6" w:rsidP="0085665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lastRenderedPageBreak/>
              <w:t>หัก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ค่าธรรมเนียมในการจัดหา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เงินกู้ยืมรอตัดบัญชี</w:t>
            </w:r>
          </w:p>
        </w:tc>
        <w:tc>
          <w:tcPr>
            <w:tcW w:w="1156" w:type="dxa"/>
            <w:vAlign w:val="bottom"/>
          </w:tcPr>
          <w:p w14:paraId="43A78CC9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1A4F506" w14:textId="387995B3" w:rsidR="00030C42" w:rsidRPr="00D246FB" w:rsidRDefault="00030C42" w:rsidP="006C49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98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535" w:type="dxa"/>
            <w:vAlign w:val="bottom"/>
          </w:tcPr>
          <w:p w14:paraId="5058B0D5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  <w:vAlign w:val="bottom"/>
          </w:tcPr>
          <w:p w14:paraId="7584CA6B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198AC12D" w14:textId="77777777" w:rsidTr="008A4B87">
        <w:tc>
          <w:tcPr>
            <w:tcW w:w="3344" w:type="dxa"/>
          </w:tcPr>
          <w:p w14:paraId="49703CFA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56" w:type="dxa"/>
          </w:tcPr>
          <w:p w14:paraId="71E00EF2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BAA5FBD" w14:textId="01D9DAC4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18</w:t>
            </w:r>
            <w:r w:rsidR="00030C42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254</w:t>
            </w:r>
          </w:p>
        </w:tc>
        <w:tc>
          <w:tcPr>
            <w:tcW w:w="1535" w:type="dxa"/>
          </w:tcPr>
          <w:p w14:paraId="12279906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142639F9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9412C6" w:rsidRPr="00D246FB" w14:paraId="4F0328C7" w14:textId="77777777" w:rsidTr="008A4B87">
        <w:tc>
          <w:tcPr>
            <w:tcW w:w="3344" w:type="dxa"/>
          </w:tcPr>
          <w:p w14:paraId="7B21AC44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ส่วนที่ถึงกำหนดชำระ</w:t>
            </w:r>
          </w:p>
        </w:tc>
        <w:tc>
          <w:tcPr>
            <w:tcW w:w="1156" w:type="dxa"/>
          </w:tcPr>
          <w:p w14:paraId="55DAB380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22506A6" w14:textId="77777777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217CDD48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4E41D7DD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44B6D302" w14:textId="77777777" w:rsidTr="008A4B87">
        <w:tc>
          <w:tcPr>
            <w:tcW w:w="3344" w:type="dxa"/>
          </w:tcPr>
          <w:p w14:paraId="47403EEC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  ภายในหนึ่งปี</w:t>
            </w:r>
          </w:p>
        </w:tc>
        <w:tc>
          <w:tcPr>
            <w:tcW w:w="1156" w:type="dxa"/>
          </w:tcPr>
          <w:p w14:paraId="06BABB68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4B425D3" w14:textId="262E0F00" w:rsidR="009412C6" w:rsidRPr="00D246FB" w:rsidRDefault="00030C42" w:rsidP="006C49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486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535" w:type="dxa"/>
          </w:tcPr>
          <w:p w14:paraId="4E1BED76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  <w:tab w:val="decimal" w:pos="880"/>
              </w:tabs>
              <w:spacing w:after="0"/>
              <w:ind w:right="-2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2071B198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14A47FF4" w14:textId="77777777" w:rsidTr="008A4B87">
        <w:tc>
          <w:tcPr>
            <w:tcW w:w="3344" w:type="dxa"/>
          </w:tcPr>
          <w:p w14:paraId="34C9D5CF" w14:textId="77777777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รวมส่วนที่ไม่หมุนเวียน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-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56" w:type="dxa"/>
          </w:tcPr>
          <w:p w14:paraId="3E1C371F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B7B80B1" w14:textId="030B68A0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16</w:t>
            </w:r>
            <w:r w:rsidR="00030C42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768</w:t>
            </w:r>
          </w:p>
        </w:tc>
        <w:tc>
          <w:tcPr>
            <w:tcW w:w="1535" w:type="dxa"/>
          </w:tcPr>
          <w:p w14:paraId="2C04FDBD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568703AA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1A14AD49" w14:textId="77777777" w:rsidTr="008A4B87">
        <w:tc>
          <w:tcPr>
            <w:tcW w:w="3344" w:type="dxa"/>
          </w:tcPr>
          <w:p w14:paraId="05CD7C66" w14:textId="77777777" w:rsidR="009412C6" w:rsidRPr="00D246FB" w:rsidRDefault="009412C6" w:rsidP="009412C6">
            <w:pPr>
              <w:pStyle w:val="BodyText"/>
              <w:spacing w:after="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56" w:type="dxa"/>
          </w:tcPr>
          <w:p w14:paraId="372A16D8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4BB2260" w14:textId="77777777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5" w:type="dxa"/>
          </w:tcPr>
          <w:p w14:paraId="7A22A8C5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30" w:type="dxa"/>
          </w:tcPr>
          <w:p w14:paraId="1EB17CFD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661E0AF1" w14:textId="77777777" w:rsidTr="008A4B87">
        <w:tc>
          <w:tcPr>
            <w:tcW w:w="3344" w:type="dxa"/>
          </w:tcPr>
          <w:p w14:paraId="264885EA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156" w:type="dxa"/>
          </w:tcPr>
          <w:p w14:paraId="474624EB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9032D13" w14:textId="77777777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5" w:type="dxa"/>
          </w:tcPr>
          <w:p w14:paraId="39E52CB6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27F110CB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030C42" w:rsidRPr="00D246FB" w14:paraId="30CB7078" w14:textId="77777777" w:rsidTr="008A4B87">
        <w:tc>
          <w:tcPr>
            <w:tcW w:w="3344" w:type="dxa"/>
          </w:tcPr>
          <w:p w14:paraId="2996BF88" w14:textId="77777777" w:rsidR="00030C42" w:rsidRPr="00D246FB" w:rsidRDefault="00030C42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  <w:cs/>
              </w:rPr>
              <w:t>บริษัท ราช กรุ๊ป จำกัด (มหาชน)</w:t>
            </w:r>
          </w:p>
          <w:p w14:paraId="173E812D" w14:textId="77777777" w:rsidR="00030C42" w:rsidRPr="00D246FB" w:rsidRDefault="00030C42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56" w:type="dxa"/>
          </w:tcPr>
          <w:p w14:paraId="53EE5ABC" w14:textId="52E6CF57" w:rsidR="00030C42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</w:p>
          <w:p w14:paraId="7A1BD1C2" w14:textId="77777777" w:rsidR="00030C42" w:rsidRPr="00D246FB" w:rsidRDefault="00030C42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990" w:type="dxa"/>
          </w:tcPr>
          <w:p w14:paraId="184AFC29" w14:textId="3BB5B467" w:rsidR="00030C42" w:rsidRPr="00D246FB" w:rsidRDefault="00DB71A4" w:rsidP="001463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1535" w:type="dxa"/>
          </w:tcPr>
          <w:p w14:paraId="0FB86DF7" w14:textId="2190CF95" w:rsidR="00030C42" w:rsidRPr="00D246FB" w:rsidRDefault="00DB71A4" w:rsidP="00614CDA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32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4CDA" w:rsidRPr="00D246FB">
              <w:rPr>
                <w:rFonts w:ascii="Angsana New" w:hAnsi="Angsana New"/>
                <w:sz w:val="30"/>
                <w:szCs w:val="30"/>
              </w:rPr>
              <w:t>-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030C42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94</w:t>
            </w:r>
          </w:p>
        </w:tc>
        <w:tc>
          <w:tcPr>
            <w:tcW w:w="2430" w:type="dxa"/>
          </w:tcPr>
          <w:p w14:paraId="315F51A2" w14:textId="2B657BC1" w:rsidR="00030C42" w:rsidRPr="00D246FB" w:rsidRDefault="00614CDA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หุ้นกู้มีอายุ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="000A0B6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</w:t>
            </w:r>
            <w:r w:rsidR="000A0B6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 xml:space="preserve">และ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และครบกำหนดไถ่ถอนในปี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2566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2568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2573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และ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2578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ตามลำดับ</w:t>
            </w:r>
          </w:p>
        </w:tc>
      </w:tr>
      <w:tr w:rsidR="009412C6" w:rsidRPr="00D246FB" w14:paraId="7A2BF24A" w14:textId="77777777" w:rsidTr="008A4B87">
        <w:tc>
          <w:tcPr>
            <w:tcW w:w="3344" w:type="dxa"/>
          </w:tcPr>
          <w:p w14:paraId="07A6836A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ผลิตไฟฟ้าราชบุรี จำกัด</w:t>
            </w:r>
          </w:p>
        </w:tc>
        <w:tc>
          <w:tcPr>
            <w:tcW w:w="1156" w:type="dxa"/>
          </w:tcPr>
          <w:p w14:paraId="1A0C287E" w14:textId="7094054C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000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990" w:type="dxa"/>
          </w:tcPr>
          <w:p w14:paraId="5F7A18FA" w14:textId="759DA42B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000</w:t>
            </w:r>
          </w:p>
        </w:tc>
        <w:tc>
          <w:tcPr>
            <w:tcW w:w="1535" w:type="dxa"/>
          </w:tcPr>
          <w:p w14:paraId="6A1D194B" w14:textId="2663123A" w:rsidR="009412C6" w:rsidRPr="00D246FB" w:rsidRDefault="00DB71A4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2430" w:type="dxa"/>
          </w:tcPr>
          <w:p w14:paraId="7960305A" w14:textId="3643D573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หุ้นกู้มีอายุ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7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และครบกำหนดไถ่ถอนในปี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</w:tr>
      <w:tr w:rsidR="009412C6" w:rsidRPr="00D246FB" w14:paraId="3FAD765F" w14:textId="77777777" w:rsidTr="008A4B87">
        <w:tc>
          <w:tcPr>
            <w:tcW w:w="3344" w:type="dxa"/>
          </w:tcPr>
          <w:p w14:paraId="02FAFBFE" w14:textId="77777777" w:rsidR="009412C6" w:rsidRPr="00D246FB" w:rsidRDefault="009412C6" w:rsidP="0085665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อาร์เอช อินเตอร์เนชั่นแนล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br/>
              <w:t xml:space="preserve">   (สิงคโปร์) คอร์ปอเรชั่น จำกัด</w:t>
            </w:r>
          </w:p>
        </w:tc>
        <w:tc>
          <w:tcPr>
            <w:tcW w:w="1156" w:type="dxa"/>
          </w:tcPr>
          <w:p w14:paraId="71A20388" w14:textId="2EB6D4FB" w:rsidR="009412C6" w:rsidRPr="00D246FB" w:rsidRDefault="00DB71A4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300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ล้านเหรียญสหรัฐอเมริกา</w:t>
            </w:r>
          </w:p>
        </w:tc>
        <w:tc>
          <w:tcPr>
            <w:tcW w:w="990" w:type="dxa"/>
          </w:tcPr>
          <w:p w14:paraId="6F6E6474" w14:textId="5F981087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9</w:t>
            </w:r>
            <w:r w:rsidR="001422A4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011</w:t>
            </w:r>
          </w:p>
        </w:tc>
        <w:tc>
          <w:tcPr>
            <w:tcW w:w="1535" w:type="dxa"/>
          </w:tcPr>
          <w:p w14:paraId="7910A435" w14:textId="67C39C25" w:rsidR="009412C6" w:rsidRPr="00D246FB" w:rsidRDefault="00DB71A4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4</w:t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2430" w:type="dxa"/>
          </w:tcPr>
          <w:p w14:paraId="0E787F04" w14:textId="05DEA6A5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หุ้นกู้มีอายุ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และครบกำหนดไถ่ถอนในปี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2571</w:t>
            </w:r>
          </w:p>
        </w:tc>
      </w:tr>
      <w:tr w:rsidR="009412C6" w:rsidRPr="00D246FB" w14:paraId="799F33F8" w14:textId="77777777" w:rsidTr="008A4B87">
        <w:tc>
          <w:tcPr>
            <w:tcW w:w="3344" w:type="dxa"/>
          </w:tcPr>
          <w:p w14:paraId="7CA30402" w14:textId="77777777" w:rsidR="009412C6" w:rsidRPr="00D246FB" w:rsidRDefault="009412C6" w:rsidP="0085665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บริษัท อาร์เอช อินเตอร์เนชั่นแนล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br/>
              <w:t xml:space="preserve">   (สิงคโปร์) คอร์ปอเรชั่น จำกัด</w:t>
            </w:r>
          </w:p>
        </w:tc>
        <w:tc>
          <w:tcPr>
            <w:tcW w:w="1156" w:type="dxa"/>
          </w:tcPr>
          <w:p w14:paraId="14DDB757" w14:textId="221C82C9" w:rsidR="009412C6" w:rsidRPr="00D246FB" w:rsidRDefault="00DB71A4" w:rsidP="00103AC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00</w:t>
            </w:r>
            <w:r w:rsidRPr="00DB71A4">
              <w:rPr>
                <w:rFonts w:ascii="Angsana New" w:hAnsi="Angsana New"/>
                <w:sz w:val="30"/>
                <w:szCs w:val="30"/>
              </w:rPr>
              <w:t>0</w:t>
            </w:r>
            <w:r w:rsidR="009412C6" w:rsidRPr="00D246FB">
              <w:rPr>
                <w:rFonts w:ascii="Angsana New" w:hAnsi="Angsana New" w:hint="cs"/>
                <w:sz w:val="30"/>
                <w:szCs w:val="30"/>
              </w:rPr>
              <w:br/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ล้านเยน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8CF4CC4" w14:textId="5FC7BB15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4</w:t>
            </w:r>
            <w:r w:rsidR="00173C7F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361</w:t>
            </w:r>
          </w:p>
        </w:tc>
        <w:tc>
          <w:tcPr>
            <w:tcW w:w="1535" w:type="dxa"/>
          </w:tcPr>
          <w:p w14:paraId="63C0AB9B" w14:textId="5BE5CDAE" w:rsidR="009412C6" w:rsidRPr="00D246FB" w:rsidRDefault="00DB71A4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</w:t>
            </w:r>
            <w:r w:rsidR="009412C6" w:rsidRPr="00D246FB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72</w:t>
            </w:r>
          </w:p>
        </w:tc>
        <w:tc>
          <w:tcPr>
            <w:tcW w:w="2430" w:type="dxa"/>
          </w:tcPr>
          <w:p w14:paraId="7184402F" w14:textId="26110DB8" w:rsidR="009412C6" w:rsidRPr="00D246FB" w:rsidRDefault="009412C6" w:rsidP="009412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หุ้นกู้มีอายุ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และครบกำหนดไถ่ถอนในปี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2569</w:t>
            </w:r>
          </w:p>
        </w:tc>
      </w:tr>
      <w:tr w:rsidR="009412C6" w:rsidRPr="00D246FB" w14:paraId="2D25C9B7" w14:textId="77777777" w:rsidTr="008A4B87">
        <w:tc>
          <w:tcPr>
            <w:tcW w:w="3344" w:type="dxa"/>
          </w:tcPr>
          <w:p w14:paraId="6B99BCAF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56" w:type="dxa"/>
          </w:tcPr>
          <w:p w14:paraId="03E86EB4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6EB9CE0" w14:textId="049A7635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  <w:r w:rsidR="000841D8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372</w:t>
            </w:r>
          </w:p>
        </w:tc>
        <w:tc>
          <w:tcPr>
            <w:tcW w:w="1535" w:type="dxa"/>
          </w:tcPr>
          <w:p w14:paraId="17EDFAAB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</w:tcPr>
          <w:p w14:paraId="1FB63BEE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9412C6" w:rsidRPr="00D246FB" w14:paraId="04A6018E" w14:textId="77777777" w:rsidTr="008A4B87">
        <w:tc>
          <w:tcPr>
            <w:tcW w:w="3344" w:type="dxa"/>
            <w:vAlign w:val="bottom"/>
          </w:tcPr>
          <w:p w14:paraId="1DB84A6C" w14:textId="77777777" w:rsidR="009412C6" w:rsidRPr="00D246FB" w:rsidRDefault="009412C6" w:rsidP="00856656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ค่าธรรมเนียมในการจัดหา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เงินกู้ยืมรอตัดบัญชี</w:t>
            </w:r>
          </w:p>
        </w:tc>
        <w:tc>
          <w:tcPr>
            <w:tcW w:w="1156" w:type="dxa"/>
            <w:vAlign w:val="bottom"/>
          </w:tcPr>
          <w:p w14:paraId="420BDC03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AA101C5" w14:textId="488D4D01" w:rsidR="000841D8" w:rsidRPr="00D246FB" w:rsidRDefault="000841D8" w:rsidP="006C49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34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535" w:type="dxa"/>
            <w:vAlign w:val="bottom"/>
          </w:tcPr>
          <w:p w14:paraId="7DCDB236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  <w:vAlign w:val="bottom"/>
          </w:tcPr>
          <w:p w14:paraId="573AC50A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412C6" w:rsidRPr="00D246FB" w14:paraId="31F3079A" w14:textId="77777777" w:rsidTr="008A4B87">
        <w:tc>
          <w:tcPr>
            <w:tcW w:w="3344" w:type="dxa"/>
          </w:tcPr>
          <w:p w14:paraId="6F964DCB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56" w:type="dxa"/>
          </w:tcPr>
          <w:p w14:paraId="74336133" w14:textId="77777777" w:rsidR="009412C6" w:rsidRPr="00D246FB" w:rsidRDefault="009412C6" w:rsidP="009412C6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224D67D" w14:textId="6DA302A2" w:rsidR="009412C6" w:rsidRPr="00D246FB" w:rsidRDefault="00DB71A4" w:rsidP="00390BF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  <w:r w:rsidR="000841D8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338</w:t>
            </w:r>
          </w:p>
        </w:tc>
        <w:tc>
          <w:tcPr>
            <w:tcW w:w="1535" w:type="dxa"/>
          </w:tcPr>
          <w:p w14:paraId="0A456815" w14:textId="77777777" w:rsidR="009412C6" w:rsidRPr="00D246FB" w:rsidRDefault="009412C6" w:rsidP="009412C6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430" w:type="dxa"/>
          </w:tcPr>
          <w:p w14:paraId="23B6AC0C" w14:textId="77777777" w:rsidR="009412C6" w:rsidRPr="00D246FB" w:rsidRDefault="009412C6" w:rsidP="009412C6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</w:tbl>
    <w:p w14:paraId="53775E1C" w14:textId="18BCE693" w:rsidR="00146358" w:rsidRDefault="00146358" w:rsidP="00BF507C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tbl>
      <w:tblPr>
        <w:tblW w:w="945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150"/>
        <w:gridCol w:w="1350"/>
        <w:gridCol w:w="990"/>
        <w:gridCol w:w="1530"/>
        <w:gridCol w:w="2430"/>
      </w:tblGrid>
      <w:tr w:rsidR="001433DF" w:rsidRPr="001433DF" w14:paraId="1027FE25" w14:textId="77777777" w:rsidTr="008E6837">
        <w:trPr>
          <w:tblHeader/>
        </w:trPr>
        <w:tc>
          <w:tcPr>
            <w:tcW w:w="3150" w:type="dxa"/>
          </w:tcPr>
          <w:p w14:paraId="386D0D63" w14:textId="77777777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300" w:type="dxa"/>
            <w:gridSpan w:val="4"/>
          </w:tcPr>
          <w:p w14:paraId="4AA75300" w14:textId="18AEA23E" w:rsidR="001433DF" w:rsidRPr="001433DF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433D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433DF" w:rsidRPr="00D246FB" w14:paraId="3531C7AF" w14:textId="77777777" w:rsidTr="008E6837">
        <w:trPr>
          <w:tblHeader/>
        </w:trPr>
        <w:tc>
          <w:tcPr>
            <w:tcW w:w="3150" w:type="dxa"/>
          </w:tcPr>
          <w:p w14:paraId="694D8E6E" w14:textId="77777777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F5E0C9E" w14:textId="77777777" w:rsidR="001433DF" w:rsidRPr="00D246FB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วงเงินกู้รวม</w:t>
            </w:r>
          </w:p>
        </w:tc>
        <w:tc>
          <w:tcPr>
            <w:tcW w:w="990" w:type="dxa"/>
          </w:tcPr>
          <w:p w14:paraId="3616F080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4" w:right="-104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1530" w:type="dxa"/>
          </w:tcPr>
          <w:p w14:paraId="291535F1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9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430" w:type="dxa"/>
          </w:tcPr>
          <w:p w14:paraId="2DC3376B" w14:textId="77777777" w:rsidR="001433DF" w:rsidRPr="00D246FB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กำหนดชำระคืน</w:t>
            </w:r>
          </w:p>
        </w:tc>
      </w:tr>
      <w:tr w:rsidR="001433DF" w:rsidRPr="00D246FB" w14:paraId="3F8EE19C" w14:textId="77777777" w:rsidTr="008E6837">
        <w:trPr>
          <w:tblHeader/>
        </w:trPr>
        <w:tc>
          <w:tcPr>
            <w:tcW w:w="3150" w:type="dxa"/>
          </w:tcPr>
          <w:p w14:paraId="51C646CF" w14:textId="77777777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3E9762EB" w14:textId="77777777" w:rsidR="001433DF" w:rsidRPr="00D246FB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0BAA48A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4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530" w:type="dxa"/>
          </w:tcPr>
          <w:p w14:paraId="234733CD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9" w:right="-103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ร้อยละต่อปี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2430" w:type="dxa"/>
          </w:tcPr>
          <w:p w14:paraId="7D9B0800" w14:textId="77777777" w:rsidR="001433DF" w:rsidRPr="00D246FB" w:rsidRDefault="001433DF" w:rsidP="008E6837">
            <w:pPr>
              <w:pStyle w:val="BodyText"/>
              <w:spacing w:after="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1433DF" w:rsidRPr="00D246FB" w14:paraId="09BA2AA4" w14:textId="77777777" w:rsidTr="008E6837">
        <w:tc>
          <w:tcPr>
            <w:tcW w:w="3150" w:type="dxa"/>
          </w:tcPr>
          <w:p w14:paraId="6771F004" w14:textId="77777777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1350" w:type="dxa"/>
          </w:tcPr>
          <w:p w14:paraId="1911BB32" w14:textId="77777777" w:rsidR="001433DF" w:rsidRPr="00D246FB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8473CA9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3FEF14E2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5200F4BF" w14:textId="77777777" w:rsidR="001433DF" w:rsidRPr="00D246FB" w:rsidRDefault="001433DF" w:rsidP="008E6837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433DF" w:rsidRPr="00D246FB" w14:paraId="3BA9C873" w14:textId="77777777" w:rsidTr="008E6837">
        <w:tc>
          <w:tcPr>
            <w:tcW w:w="3150" w:type="dxa"/>
          </w:tcPr>
          <w:p w14:paraId="46029498" w14:textId="4977FE48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เงินกู้ยืมจาก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350" w:type="dxa"/>
          </w:tcPr>
          <w:p w14:paraId="6C0B5BD7" w14:textId="77777777" w:rsidR="001433DF" w:rsidRPr="00D246FB" w:rsidRDefault="001433DF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ACF3208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49BF182D" w14:textId="77777777" w:rsidR="001433DF" w:rsidRPr="00D246FB" w:rsidRDefault="001433DF" w:rsidP="008E6837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430F43D3" w14:textId="77777777" w:rsidR="001433DF" w:rsidRPr="00D246FB" w:rsidRDefault="001433DF" w:rsidP="008E6837">
            <w:pPr>
              <w:pStyle w:val="BodyText"/>
              <w:spacing w:after="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433DF" w:rsidRPr="00D246FB" w14:paraId="7E226D3B" w14:textId="77777777" w:rsidTr="008E6837">
        <w:tc>
          <w:tcPr>
            <w:tcW w:w="3150" w:type="dxa"/>
          </w:tcPr>
          <w:p w14:paraId="7B7BB299" w14:textId="5343BA04" w:rsidR="001433DF" w:rsidRPr="00D246FB" w:rsidRDefault="001433DF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 ราช กรุ๊ป จำกัด (มหาชน)</w:t>
            </w:r>
          </w:p>
        </w:tc>
        <w:tc>
          <w:tcPr>
            <w:tcW w:w="1350" w:type="dxa"/>
          </w:tcPr>
          <w:p w14:paraId="537F9B15" w14:textId="363B5140" w:rsidR="001433DF" w:rsidRPr="00D246FB" w:rsidRDefault="00DB71A4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10</w:t>
            </w:r>
            <w:r w:rsidR="0056254E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  <w:r w:rsidR="0056254E">
              <w:rPr>
                <w:rFonts w:ascii="Angsana New" w:hAnsi="Angsana New"/>
                <w:sz w:val="30"/>
                <w:szCs w:val="30"/>
              </w:rPr>
              <w:br/>
            </w:r>
            <w:r w:rsidR="0056254E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990" w:type="dxa"/>
          </w:tcPr>
          <w:p w14:paraId="616D4613" w14:textId="33F92F60" w:rsidR="001433DF" w:rsidRPr="008B20A9" w:rsidRDefault="00DB71A4" w:rsidP="005625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="0056254E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465</w:t>
            </w:r>
          </w:p>
        </w:tc>
        <w:tc>
          <w:tcPr>
            <w:tcW w:w="1530" w:type="dxa"/>
          </w:tcPr>
          <w:p w14:paraId="382631C0" w14:textId="647A716E" w:rsidR="001433DF" w:rsidRPr="00D246FB" w:rsidRDefault="00DB71A4" w:rsidP="008E6837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="0056254E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430" w:type="dxa"/>
          </w:tcPr>
          <w:p w14:paraId="2C4F6D57" w14:textId="4CC63E56" w:rsidR="001433DF" w:rsidRPr="00D246FB" w:rsidRDefault="001433DF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ภายในระยะเวลา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ตั้งแต่เดือน</w:t>
            </w:r>
            <w:r w:rsidR="00146358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  <w:r w:rsidR="0056254E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2564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ถึงเดือน</w:t>
            </w:r>
            <w:r w:rsidR="0056254E">
              <w:rPr>
                <w:rFonts w:ascii="Angsana New" w:hAnsi="Angsana New" w:hint="cs"/>
                <w:sz w:val="30"/>
                <w:szCs w:val="30"/>
                <w:cs/>
              </w:rPr>
              <w:t>พฤษภาคม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2564</w:t>
            </w:r>
          </w:p>
        </w:tc>
      </w:tr>
      <w:tr w:rsidR="00146358" w:rsidRPr="00D246FB" w14:paraId="01E7AD0E" w14:textId="77777777" w:rsidTr="008E6837">
        <w:tc>
          <w:tcPr>
            <w:tcW w:w="3150" w:type="dxa"/>
          </w:tcPr>
          <w:p w14:paraId="151C6956" w14:textId="77777777" w:rsidR="00146358" w:rsidRDefault="00146358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7E01C6BB" w14:textId="77777777" w:rsidR="00146358" w:rsidRDefault="00146358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31E082" w14:textId="77777777" w:rsidR="00146358" w:rsidRDefault="00146358" w:rsidP="005625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57E9659" w14:textId="77777777" w:rsidR="00146358" w:rsidRDefault="00146358" w:rsidP="008E6837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645A93DF" w14:textId="77777777" w:rsidR="00146358" w:rsidRPr="00D246FB" w:rsidRDefault="00146358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46358" w:rsidRPr="00D246FB" w14:paraId="385F19F8" w14:textId="77777777" w:rsidTr="008E6837">
        <w:tc>
          <w:tcPr>
            <w:tcW w:w="3150" w:type="dxa"/>
          </w:tcPr>
          <w:p w14:paraId="53A72FAC" w14:textId="2D23315F" w:rsidR="00146358" w:rsidRDefault="00146358" w:rsidP="008E6837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46358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ระยะยาว</w:t>
            </w:r>
          </w:p>
        </w:tc>
        <w:tc>
          <w:tcPr>
            <w:tcW w:w="1350" w:type="dxa"/>
          </w:tcPr>
          <w:p w14:paraId="4FDCA9E2" w14:textId="77777777" w:rsidR="00146358" w:rsidRDefault="00146358" w:rsidP="008E6837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F6E191E" w14:textId="77777777" w:rsidR="00146358" w:rsidRDefault="00146358" w:rsidP="005625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C681D2" w14:textId="77777777" w:rsidR="00146358" w:rsidRDefault="00146358" w:rsidP="008E6837">
            <w:pPr>
              <w:pStyle w:val="BodyText"/>
              <w:tabs>
                <w:tab w:val="clear" w:pos="227"/>
                <w:tab w:val="clear" w:pos="680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636F1AAC" w14:textId="77777777" w:rsidR="00146358" w:rsidRPr="00D246FB" w:rsidRDefault="00146358" w:rsidP="008E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46358" w:rsidRPr="00D246FB" w14:paraId="77B444BF" w14:textId="77777777" w:rsidTr="000A0B6C">
        <w:tc>
          <w:tcPr>
            <w:tcW w:w="3150" w:type="dxa"/>
          </w:tcPr>
          <w:p w14:paraId="0E429D1A" w14:textId="77777777" w:rsidR="00146358" w:rsidRPr="00D246FB" w:rsidRDefault="00146358" w:rsidP="000A0B6C">
            <w:pPr>
              <w:pStyle w:val="BodyText"/>
              <w:spacing w:after="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350" w:type="dxa"/>
          </w:tcPr>
          <w:p w14:paraId="2C91B7BA" w14:textId="77777777" w:rsidR="00146358" w:rsidRPr="00D246FB" w:rsidRDefault="00146358" w:rsidP="000A0B6C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D4226C5" w14:textId="77777777" w:rsidR="00146358" w:rsidRPr="00D246FB" w:rsidRDefault="00146358" w:rsidP="000A0B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8" w:right="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D6495B" w14:textId="77777777" w:rsidR="00146358" w:rsidRPr="00D246FB" w:rsidRDefault="00146358" w:rsidP="000A0B6C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0" w:type="dxa"/>
          </w:tcPr>
          <w:p w14:paraId="40C8F037" w14:textId="77777777" w:rsidR="00146358" w:rsidRPr="00D246FB" w:rsidRDefault="00146358" w:rsidP="000A0B6C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46358" w:rsidRPr="00D246FB" w14:paraId="4D3B11F0" w14:textId="77777777" w:rsidTr="000A0B6C">
        <w:tc>
          <w:tcPr>
            <w:tcW w:w="3150" w:type="dxa"/>
          </w:tcPr>
          <w:p w14:paraId="59BE3A43" w14:textId="77777777" w:rsidR="00146358" w:rsidRPr="00D246FB" w:rsidRDefault="00146358" w:rsidP="000A0B6C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  <w:cs/>
              </w:rPr>
              <w:t>บริษัท ราช กรุ๊ป จำกัด (มหาชน)</w:t>
            </w:r>
          </w:p>
          <w:p w14:paraId="71CE0550" w14:textId="77777777" w:rsidR="00146358" w:rsidRPr="00D246FB" w:rsidRDefault="00146358" w:rsidP="000A0B6C">
            <w:pPr>
              <w:pStyle w:val="BodyText"/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7AEBA43" w14:textId="68D167E7" w:rsidR="00146358" w:rsidRPr="00D246FB" w:rsidRDefault="00DB71A4" w:rsidP="000A0B6C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</w:t>
            </w:r>
            <w:r w:rsidR="0014635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</w:p>
          <w:p w14:paraId="552C5AE7" w14:textId="77777777" w:rsidR="00146358" w:rsidRPr="00D246FB" w:rsidRDefault="00146358" w:rsidP="000A0B6C">
            <w:pPr>
              <w:pStyle w:val="BodyText"/>
              <w:spacing w:after="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990" w:type="dxa"/>
          </w:tcPr>
          <w:p w14:paraId="21A84376" w14:textId="4A2FE87A" w:rsidR="00146358" w:rsidRPr="00D246FB" w:rsidRDefault="00DB71A4" w:rsidP="000A0B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</w:t>
            </w:r>
            <w:r w:rsidR="0014635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1530" w:type="dxa"/>
          </w:tcPr>
          <w:p w14:paraId="4F30BCCA" w14:textId="209938C6" w:rsidR="00146358" w:rsidRPr="00D246FB" w:rsidRDefault="00DB71A4" w:rsidP="000A0B6C">
            <w:pPr>
              <w:pStyle w:val="BodyText"/>
              <w:tabs>
                <w:tab w:val="clear" w:pos="227"/>
                <w:tab w:val="left" w:pos="252"/>
              </w:tabs>
              <w:spacing w:after="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</w:t>
            </w:r>
            <w:r w:rsidR="00146358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32</w:t>
            </w:r>
            <w:r w:rsidR="00146358" w:rsidRPr="00D246FB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="00146358" w:rsidRPr="00D246FB">
              <w:rPr>
                <w:rFonts w:ascii="Angsana New" w:hAnsi="Angsana New"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</w:rPr>
              <w:t>94</w:t>
            </w:r>
          </w:p>
        </w:tc>
        <w:tc>
          <w:tcPr>
            <w:tcW w:w="2430" w:type="dxa"/>
          </w:tcPr>
          <w:p w14:paraId="1BC770B2" w14:textId="4D05D0C7" w:rsidR="00146358" w:rsidRPr="00D246FB" w:rsidRDefault="00146358" w:rsidP="000A0B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หุ้นกู้มีอายุ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="000A0B6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</w:t>
            </w:r>
            <w:r w:rsidR="000A0B6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ปี และครบกำหนดไถ่ถอนในปี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2566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2568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2573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และ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2578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ตามลำดับ</w:t>
            </w:r>
          </w:p>
        </w:tc>
      </w:tr>
    </w:tbl>
    <w:p w14:paraId="5BCBE716" w14:textId="77777777" w:rsidR="001433DF" w:rsidRPr="00576DE5" w:rsidRDefault="001433DF" w:rsidP="00BF507C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56236BC" w14:textId="1211985F" w:rsidR="0043729F" w:rsidRPr="00616E03" w:rsidRDefault="0043729F" w:rsidP="008566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i/>
          <w:i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pacing w:val="-1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กลุ่มบริษัทมีวงเงินสินเชื่อซึ่งยังไม่ได้เบิกใช้เป็นจำนวนเงินรวม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30</w:t>
      </w:r>
      <w:r w:rsidR="003D2A81" w:rsidRPr="00D246FB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413</w:t>
      </w:r>
      <w:r w:rsidR="003D2A81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ล้านบาท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br/>
      </w:r>
      <w:r w:rsidR="00DB71A4" w:rsidRPr="00DB71A4">
        <w:rPr>
          <w:rFonts w:ascii="Angsana New" w:hAnsi="Angsana New"/>
          <w:sz w:val="30"/>
          <w:szCs w:val="30"/>
        </w:rPr>
        <w:t>350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ล้านเหรียญสหรัฐอเมริกา และ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260</w:t>
      </w:r>
      <w:r w:rsidR="003D2A81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ล้านเหรียญออสเตรเลีย</w:t>
      </w:r>
      <w:r w:rsidR="00856656" w:rsidRPr="00D246FB">
        <w:rPr>
          <w:rFonts w:ascii="Angsana New" w:hAnsi="Angsana New"/>
          <w:sz w:val="30"/>
          <w:szCs w:val="30"/>
        </w:rPr>
        <w:t xml:space="preserve"> </w:t>
      </w:r>
      <w:r w:rsidR="00856656" w:rsidRPr="00D246FB">
        <w:rPr>
          <w:rFonts w:ascii="Angsana New" w:hAnsi="Angsana New"/>
          <w:i/>
          <w:iCs/>
          <w:sz w:val="30"/>
          <w:szCs w:val="30"/>
        </w:rPr>
        <w:t>(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2562</w:t>
      </w:r>
      <w:r w:rsidR="00856656" w:rsidRPr="00D246FB">
        <w:rPr>
          <w:rFonts w:ascii="Angsana New" w:hAnsi="Angsana New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29</w:t>
      </w:r>
      <w:r w:rsidR="00856656" w:rsidRPr="00D246FB">
        <w:rPr>
          <w:rFonts w:ascii="Angsana New" w:hAnsi="Angsana New"/>
          <w:i/>
          <w:iCs/>
          <w:sz w:val="30"/>
          <w:szCs w:val="30"/>
        </w:rPr>
        <w:t>,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395</w:t>
      </w:r>
      <w:r w:rsidR="00856656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37</w:t>
      </w:r>
      <w:r w:rsidR="00856656" w:rsidRPr="00D246FB">
        <w:rPr>
          <w:rFonts w:ascii="Angsana New" w:hAnsi="Angsana New"/>
          <w:i/>
          <w:iCs/>
          <w:sz w:val="30"/>
          <w:szCs w:val="30"/>
        </w:rPr>
        <w:t xml:space="preserve"> </w:t>
      </w:r>
      <w:r w:rsidR="00856656" w:rsidRPr="00D246FB">
        <w:rPr>
          <w:rFonts w:ascii="Angsana New" w:hAnsi="Angsana New"/>
          <w:i/>
          <w:iCs/>
          <w:sz w:val="30"/>
          <w:szCs w:val="30"/>
          <w:cs/>
        </w:rPr>
        <w:t>ล้านบาท</w:t>
      </w:r>
      <w:r w:rsidR="00856656" w:rsidRPr="00D246FB">
        <w:rPr>
          <w:rFonts w:ascii="Angsana New" w:hAnsi="Angsana New"/>
          <w:i/>
          <w:iCs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250</w:t>
      </w:r>
      <w:r w:rsidR="00856656" w:rsidRPr="00D246FB">
        <w:rPr>
          <w:rFonts w:ascii="Angsana New" w:hAnsi="Angsana New"/>
          <w:i/>
          <w:iCs/>
          <w:sz w:val="30"/>
          <w:szCs w:val="30"/>
        </w:rPr>
        <w:t xml:space="preserve"> </w:t>
      </w:r>
      <w:r w:rsidR="00856656" w:rsidRPr="00D246FB">
        <w:rPr>
          <w:rFonts w:ascii="Angsana New" w:hAnsi="Angsana New"/>
          <w:i/>
          <w:iCs/>
          <w:sz w:val="30"/>
          <w:szCs w:val="30"/>
          <w:cs/>
        </w:rPr>
        <w:t xml:space="preserve">ล้านเหรียญสหรัฐอเมริกา และ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193</w:t>
      </w:r>
      <w:r w:rsidR="00856656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47</w:t>
      </w:r>
      <w:r w:rsidR="00856656" w:rsidRPr="00D246FB">
        <w:rPr>
          <w:rFonts w:ascii="Angsana New" w:hAnsi="Angsana New"/>
          <w:i/>
          <w:iCs/>
          <w:sz w:val="30"/>
          <w:szCs w:val="30"/>
        </w:rPr>
        <w:t xml:space="preserve"> </w:t>
      </w:r>
      <w:r w:rsidR="00856656" w:rsidRPr="00D246FB">
        <w:rPr>
          <w:rFonts w:ascii="Angsana New" w:hAnsi="Angsana New"/>
          <w:i/>
          <w:iCs/>
          <w:sz w:val="30"/>
          <w:szCs w:val="30"/>
          <w:cs/>
        </w:rPr>
        <w:t>ล้านเหรียญออสเตรเลีย)</w:t>
      </w:r>
    </w:p>
    <w:p w14:paraId="43DA869D" w14:textId="77777777" w:rsidR="00856656" w:rsidRPr="00576DE5" w:rsidRDefault="00856656" w:rsidP="004372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746B4A6E" w14:textId="7AD2B2CE" w:rsidR="0045108D" w:rsidRDefault="0045108D" w:rsidP="008B20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sz w:val="30"/>
          <w:szCs w:val="30"/>
          <w:cs/>
          <w:lang w:val="th-TH"/>
        </w:rPr>
        <w:t>กลุ่มบริษัทมีภาระผูกพันต้องปฏิบัติตามข้อกำหนดของสัญญาและต้องดำรงไว้ซึ่งอัตราส่วนทางการเงิน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br/>
        <w:t>ที่สำคัญ</w:t>
      </w:r>
      <w:r w:rsidR="008B20A9">
        <w:rPr>
          <w:rFonts w:ascii="Angsana New" w:hAnsi="Angsana New" w:hint="cs"/>
          <w:sz w:val="30"/>
          <w:szCs w:val="30"/>
          <w:cs/>
          <w:lang w:val="th-TH"/>
        </w:rPr>
        <w:t>สำหรับเงินกู้ยืมระยะยาวจากสถาบันการเงินทุกสัญญา และสัญญาหุ้นกู้</w:t>
      </w:r>
      <w:r w:rsidR="008B20A9" w:rsidRPr="008B20A9">
        <w:rPr>
          <w:rFonts w:ascii="Angsana New" w:hAnsi="Angsana New"/>
          <w:sz w:val="30"/>
          <w:szCs w:val="30"/>
          <w:cs/>
          <w:lang w:val="th-TH"/>
        </w:rPr>
        <w:t>บริษัท อาร์เอช อินเตอร์เนชั่นแนล</w:t>
      </w:r>
      <w:r w:rsidR="008B20A9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8B20A9" w:rsidRPr="008B20A9">
        <w:rPr>
          <w:rFonts w:ascii="Angsana New" w:hAnsi="Angsana New"/>
          <w:sz w:val="30"/>
          <w:szCs w:val="30"/>
          <w:cs/>
          <w:lang w:val="th-TH"/>
        </w:rPr>
        <w:t>(สิงคโปร์) คอร์ปอเรชั่น จำกัด</w:t>
      </w:r>
    </w:p>
    <w:p w14:paraId="00228E23" w14:textId="77777777" w:rsidR="00576DE5" w:rsidRDefault="00576DE5" w:rsidP="008B20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1CCBE0BB" w14:textId="7E2A8E61" w:rsidR="00BE30EE" w:rsidRDefault="00BE30EE" w:rsidP="008B20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2832ED0A" w14:textId="77777777" w:rsidR="00AA3994" w:rsidRPr="00D246FB" w:rsidRDefault="00AA3994" w:rsidP="00AA39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lastRenderedPageBreak/>
        <w:t>การเปลี่ยนแปลงของหนี้สินที่เกิดจากกิจกรรมจัดหาเงิน</w:t>
      </w:r>
    </w:p>
    <w:p w14:paraId="44BC6403" w14:textId="77777777" w:rsidR="00AA3994" w:rsidRPr="00F9609F" w:rsidRDefault="00AA3994" w:rsidP="004372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tbl>
      <w:tblPr>
        <w:tblW w:w="9371" w:type="dxa"/>
        <w:tblInd w:w="43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1"/>
        <w:gridCol w:w="1170"/>
        <w:gridCol w:w="180"/>
        <w:gridCol w:w="19"/>
        <w:gridCol w:w="1151"/>
        <w:gridCol w:w="180"/>
        <w:gridCol w:w="1710"/>
        <w:gridCol w:w="180"/>
        <w:gridCol w:w="1170"/>
      </w:tblGrid>
      <w:tr w:rsidR="00F75C04" w:rsidRPr="00F75C04" w14:paraId="749A1444" w14:textId="77777777" w:rsidTr="00F75C04">
        <w:trPr>
          <w:cantSplit/>
          <w:tblHeader/>
        </w:trPr>
        <w:tc>
          <w:tcPr>
            <w:tcW w:w="3611" w:type="dxa"/>
            <w:vAlign w:val="bottom"/>
          </w:tcPr>
          <w:p w14:paraId="0A559698" w14:textId="77777777" w:rsidR="00F75C04" w:rsidRPr="00D246FB" w:rsidRDefault="00F75C04" w:rsidP="0086086B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0" w:type="dxa"/>
            <w:gridSpan w:val="8"/>
            <w:vAlign w:val="bottom"/>
          </w:tcPr>
          <w:p w14:paraId="707C88D4" w14:textId="77777777" w:rsidR="00F75C04" w:rsidRPr="00F75C04" w:rsidRDefault="00F75C04" w:rsidP="0086086B">
            <w:pPr>
              <w:pStyle w:val="acctmergecolhdg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F75C04" w:rsidRPr="00F75C04" w14:paraId="28E28A4B" w14:textId="77777777" w:rsidTr="00F75C04">
        <w:trPr>
          <w:cantSplit/>
          <w:tblHeader/>
        </w:trPr>
        <w:tc>
          <w:tcPr>
            <w:tcW w:w="3611" w:type="dxa"/>
            <w:vAlign w:val="bottom"/>
          </w:tcPr>
          <w:p w14:paraId="56085A3B" w14:textId="77777777" w:rsidR="00F75C04" w:rsidRPr="00F75C04" w:rsidRDefault="00F75C04" w:rsidP="0086086B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7F73DD4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hAnsi="Angsana New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เงินกู้ยืม</w:t>
            </w:r>
          </w:p>
        </w:tc>
        <w:tc>
          <w:tcPr>
            <w:tcW w:w="180" w:type="dxa"/>
            <w:vAlign w:val="bottom"/>
          </w:tcPr>
          <w:p w14:paraId="330BA5D7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0E5E8F1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80" w:type="dxa"/>
            <w:vAlign w:val="bottom"/>
          </w:tcPr>
          <w:p w14:paraId="6F265C76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</w:p>
        </w:tc>
        <w:tc>
          <w:tcPr>
            <w:tcW w:w="1710" w:type="dxa"/>
            <w:vAlign w:val="bottom"/>
          </w:tcPr>
          <w:p w14:paraId="2DB5FED3" w14:textId="03E9380E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 xml:space="preserve">หนี้สินตามสัญญาเช่า </w:t>
            </w:r>
            <w:r w:rsidRPr="00F75C0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="00DB71A4" w:rsidRPr="00DB71A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lang w:val="en-US" w:bidi="th-TH"/>
              </w:rPr>
              <w:t>2562</w:t>
            </w:r>
            <w:r w:rsidRPr="00F75C0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cs/>
                <w:lang w:val="en-US" w:bidi="th-TH"/>
              </w:rPr>
              <w:t>: หนี้สินตามสัญญาเช่าการเงิน)</w:t>
            </w:r>
          </w:p>
        </w:tc>
        <w:tc>
          <w:tcPr>
            <w:tcW w:w="180" w:type="dxa"/>
            <w:vAlign w:val="bottom"/>
          </w:tcPr>
          <w:p w14:paraId="39FDA41E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528DE6F8" w14:textId="77777777" w:rsidR="00F75C04" w:rsidRPr="00F75C04" w:rsidRDefault="00F75C04" w:rsidP="0086086B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รวม</w:t>
            </w:r>
          </w:p>
        </w:tc>
      </w:tr>
      <w:tr w:rsidR="00F75C04" w:rsidRPr="00F75C04" w14:paraId="234ECC2F" w14:textId="77777777" w:rsidTr="00F75C04">
        <w:trPr>
          <w:cantSplit/>
          <w:tblHeader/>
        </w:trPr>
        <w:tc>
          <w:tcPr>
            <w:tcW w:w="3611" w:type="dxa"/>
            <w:vAlign w:val="bottom"/>
          </w:tcPr>
          <w:p w14:paraId="15E01CB1" w14:textId="77777777" w:rsidR="00F75C04" w:rsidRPr="00F75C04" w:rsidRDefault="00F75C04" w:rsidP="0086086B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0" w:type="dxa"/>
            <w:gridSpan w:val="8"/>
            <w:vAlign w:val="bottom"/>
          </w:tcPr>
          <w:p w14:paraId="5031D896" w14:textId="77777777" w:rsidR="00F75C04" w:rsidRPr="00F75C04" w:rsidRDefault="00F75C04" w:rsidP="0086086B">
            <w:pPr>
              <w:pStyle w:val="acctmergecolhdg"/>
              <w:spacing w:line="240" w:lineRule="atLeast"/>
              <w:ind w:left="-68" w:right="-79"/>
              <w:rPr>
                <w:rFonts w:ascii="Angsana New" w:hAnsi="Angsana New"/>
                <w:b w:val="0"/>
                <w:bCs/>
                <w:sz w:val="30"/>
                <w:szCs w:val="30"/>
                <w:lang w:bidi="th-TH"/>
              </w:rPr>
            </w:pPr>
            <w:r w:rsidRPr="00F75C04">
              <w:rPr>
                <w:rFonts w:ascii="Angsana New" w:hAnsi="Angsana New" w:hint="cs"/>
                <w:i/>
                <w:iCs/>
                <w:spacing w:val="-8"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F75C04" w:rsidRPr="00F75C04" w14:paraId="17D143CC" w14:textId="77777777" w:rsidTr="00F75C04">
        <w:trPr>
          <w:cantSplit/>
        </w:trPr>
        <w:tc>
          <w:tcPr>
            <w:tcW w:w="3611" w:type="dxa"/>
            <w:vAlign w:val="bottom"/>
          </w:tcPr>
          <w:p w14:paraId="20FBEAD0" w14:textId="27FAD41C" w:rsidR="00F75C04" w:rsidRPr="00F75C04" w:rsidRDefault="00DB71A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75D000DA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99" w:type="dxa"/>
            <w:gridSpan w:val="2"/>
            <w:vAlign w:val="bottom"/>
          </w:tcPr>
          <w:p w14:paraId="47BDA481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515CC5B3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6F193FE3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36B4DBD4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5362314D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90A3647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F75C04" w:rsidRPr="00F75C04" w14:paraId="7445D751" w14:textId="77777777" w:rsidTr="00F75C04">
        <w:trPr>
          <w:cantSplit/>
        </w:trPr>
        <w:tc>
          <w:tcPr>
            <w:tcW w:w="3611" w:type="dxa"/>
            <w:vAlign w:val="bottom"/>
          </w:tcPr>
          <w:p w14:paraId="5222A247" w14:textId="484738EC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F75C04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170" w:type="dxa"/>
            <w:vAlign w:val="bottom"/>
          </w:tcPr>
          <w:p w14:paraId="5F6DAC56" w14:textId="0C521A7C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16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967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525</w:t>
            </w:r>
          </w:p>
        </w:tc>
        <w:tc>
          <w:tcPr>
            <w:tcW w:w="199" w:type="dxa"/>
            <w:gridSpan w:val="2"/>
            <w:vAlign w:val="bottom"/>
          </w:tcPr>
          <w:p w14:paraId="0D7949F2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01166F35" w14:textId="4BE480AF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167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59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</w:t>
            </w:r>
          </w:p>
        </w:tc>
        <w:tc>
          <w:tcPr>
            <w:tcW w:w="180" w:type="dxa"/>
            <w:vAlign w:val="bottom"/>
          </w:tcPr>
          <w:p w14:paraId="54B4F0C3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3C853EA2" w14:textId="635E5707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156</w:t>
            </w:r>
          </w:p>
        </w:tc>
        <w:tc>
          <w:tcPr>
            <w:tcW w:w="180" w:type="dxa"/>
            <w:vAlign w:val="bottom"/>
          </w:tcPr>
          <w:p w14:paraId="5EC0B154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15FD39C" w14:textId="57B6DEDD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32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136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272</w:t>
            </w:r>
          </w:p>
        </w:tc>
      </w:tr>
      <w:tr w:rsidR="00F75C04" w:rsidRPr="00F75C04" w14:paraId="2EC722D4" w14:textId="77777777" w:rsidTr="00F75C04">
        <w:trPr>
          <w:cantSplit/>
        </w:trPr>
        <w:tc>
          <w:tcPr>
            <w:tcW w:w="3611" w:type="dxa"/>
            <w:vAlign w:val="bottom"/>
          </w:tcPr>
          <w:p w14:paraId="366241DA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การเปลี่ยนแปลงจากกระแสเงินสด</w:t>
            </w:r>
          </w:p>
          <w:p w14:paraId="728512BF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จากการจัดหาเงิน</w:t>
            </w:r>
          </w:p>
        </w:tc>
        <w:tc>
          <w:tcPr>
            <w:tcW w:w="1170" w:type="dxa"/>
            <w:vAlign w:val="bottom"/>
          </w:tcPr>
          <w:p w14:paraId="3C178965" w14:textId="45CCF868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148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772</w:t>
            </w:r>
          </w:p>
        </w:tc>
        <w:tc>
          <w:tcPr>
            <w:tcW w:w="199" w:type="dxa"/>
            <w:gridSpan w:val="2"/>
            <w:vAlign w:val="bottom"/>
          </w:tcPr>
          <w:p w14:paraId="6DFEC43A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61BACB6C" w14:textId="58389691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</w:p>
        </w:tc>
        <w:tc>
          <w:tcPr>
            <w:tcW w:w="180" w:type="dxa"/>
            <w:vAlign w:val="bottom"/>
          </w:tcPr>
          <w:p w14:paraId="561ACCDE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5D324A4C" w14:textId="10B9C243" w:rsidR="00F75C04" w:rsidRPr="00F75C04" w:rsidRDefault="00F75C0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62</w:t>
            </w: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811</w:t>
            </w: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D5923CB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FBF08F4" w14:textId="0FEEE554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085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961</w:t>
            </w:r>
          </w:p>
        </w:tc>
      </w:tr>
      <w:tr w:rsidR="00F75C04" w:rsidRPr="00F75C04" w14:paraId="43F301B7" w14:textId="77777777" w:rsidTr="00F75C04">
        <w:trPr>
          <w:cantSplit/>
        </w:trPr>
        <w:tc>
          <w:tcPr>
            <w:tcW w:w="3611" w:type="dxa"/>
            <w:vAlign w:val="bottom"/>
          </w:tcPr>
          <w:p w14:paraId="288FDC9C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ผลกระทบของการเปลี่ยนแปลงของ</w:t>
            </w:r>
          </w:p>
          <w:p w14:paraId="320F0BFD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170" w:type="dxa"/>
            <w:vAlign w:val="bottom"/>
          </w:tcPr>
          <w:p w14:paraId="20871370" w14:textId="580009AA" w:rsidR="00F75C04" w:rsidRPr="00D62EB8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F75C04"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166</w:t>
            </w:r>
            <w:r w:rsidR="00F75C04" w:rsidRPr="00D62EB8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067</w:t>
            </w:r>
          </w:p>
        </w:tc>
        <w:tc>
          <w:tcPr>
            <w:tcW w:w="199" w:type="dxa"/>
            <w:gridSpan w:val="2"/>
            <w:vAlign w:val="bottom"/>
          </w:tcPr>
          <w:p w14:paraId="79016C60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6A7A406" w14:textId="173C0F0F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</w:t>
            </w:r>
            <w:r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300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vAlign w:val="bottom"/>
          </w:tcPr>
          <w:p w14:paraId="284C4B7B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11F8643C" w14:textId="33424E64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026</w:t>
            </w:r>
          </w:p>
        </w:tc>
        <w:tc>
          <w:tcPr>
            <w:tcW w:w="180" w:type="dxa"/>
            <w:vAlign w:val="bottom"/>
          </w:tcPr>
          <w:p w14:paraId="012A0E45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5721095" w14:textId="6FE6DEEF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160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793</w:t>
            </w:r>
          </w:p>
        </w:tc>
      </w:tr>
      <w:tr w:rsidR="00F75C04" w:rsidRPr="00F75C04" w14:paraId="31754888" w14:textId="77777777" w:rsidTr="00F75C04">
        <w:trPr>
          <w:cantSplit/>
        </w:trPr>
        <w:tc>
          <w:tcPr>
            <w:tcW w:w="3611" w:type="dxa"/>
            <w:vAlign w:val="bottom"/>
          </w:tcPr>
          <w:p w14:paraId="59AB3ABE" w14:textId="3674338C" w:rsidR="00F75C04" w:rsidRPr="00F75C04" w:rsidRDefault="00BE30EE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การเพิ่มขึ้นของ</w:t>
            </w:r>
            <w:r w:rsidR="00F75C04" w:rsidRPr="00F75C04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170" w:type="dxa"/>
            <w:vAlign w:val="bottom"/>
          </w:tcPr>
          <w:p w14:paraId="34F5290F" w14:textId="77777777" w:rsidR="00F75C04" w:rsidRPr="00D62EB8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62EB8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99" w:type="dxa"/>
            <w:gridSpan w:val="2"/>
            <w:vAlign w:val="bottom"/>
          </w:tcPr>
          <w:p w14:paraId="3C34F0A7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56010617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2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00538EE1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209CFE25" w14:textId="2B8DB465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482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072</w:t>
            </w:r>
          </w:p>
        </w:tc>
        <w:tc>
          <w:tcPr>
            <w:tcW w:w="180" w:type="dxa"/>
            <w:vAlign w:val="bottom"/>
          </w:tcPr>
          <w:p w14:paraId="41CE91F5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CC234EE" w14:textId="37F6DD4A" w:rsidR="00F75C04" w:rsidRPr="00F75C04" w:rsidRDefault="00DB71A4" w:rsidP="008B3481">
            <w:pPr>
              <w:pStyle w:val="acctfourfigures"/>
              <w:shd w:val="clear" w:color="auto" w:fill="FFFFFF"/>
              <w:tabs>
                <w:tab w:val="clear" w:pos="765"/>
                <w:tab w:val="decimal" w:pos="1015"/>
              </w:tabs>
              <w:spacing w:line="240" w:lineRule="atLeast"/>
              <w:ind w:left="-79" w:right="-9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482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072</w:t>
            </w:r>
          </w:p>
        </w:tc>
      </w:tr>
      <w:tr w:rsidR="00F75C04" w:rsidRPr="00F75C04" w14:paraId="029A04E9" w14:textId="77777777" w:rsidTr="00F75C04">
        <w:trPr>
          <w:cantSplit/>
        </w:trPr>
        <w:tc>
          <w:tcPr>
            <w:tcW w:w="3611" w:type="dxa"/>
            <w:vAlign w:val="bottom"/>
          </w:tcPr>
          <w:p w14:paraId="7B6C5A7A" w14:textId="34A4F79A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การเปลี่ยนแปลงของรายการอื่นที่</w:t>
            </w:r>
          </w:p>
          <w:p w14:paraId="06D7E8B2" w14:textId="42547C6D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มิใช่เงินสด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BE39BFB" w14:textId="6D7BEE11" w:rsidR="00F75C04" w:rsidRPr="00D62EB8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32</w:t>
            </w:r>
            <w:r w:rsidR="00F75C04" w:rsidRPr="00D62EB8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00</w:t>
            </w:r>
            <w:r w:rsidR="00D62EB8" w:rsidRPr="00D62EB8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99" w:type="dxa"/>
            <w:gridSpan w:val="2"/>
            <w:vAlign w:val="bottom"/>
          </w:tcPr>
          <w:p w14:paraId="55E3A9D9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  <w:vAlign w:val="bottom"/>
          </w:tcPr>
          <w:p w14:paraId="19F7D67B" w14:textId="4BAC6FA9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232</w:t>
            </w:r>
            <w:r w:rsidR="00F75C04"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066</w:t>
            </w:r>
          </w:p>
        </w:tc>
        <w:tc>
          <w:tcPr>
            <w:tcW w:w="180" w:type="dxa"/>
            <w:vAlign w:val="bottom"/>
          </w:tcPr>
          <w:p w14:paraId="53EBEEB2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D30FD7B" w14:textId="54AEA271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</w:t>
            </w:r>
            <w:r w:rsidR="00B735AE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  <w:vAlign w:val="bottom"/>
          </w:tcPr>
          <w:p w14:paraId="7B7910DA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E886BBC" w14:textId="2BF0BBDD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268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27</w:t>
            </w:r>
            <w:r w:rsidR="00924A8D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</w:p>
        </w:tc>
      </w:tr>
      <w:tr w:rsidR="00F75C04" w:rsidRPr="00F75C04" w14:paraId="09E9A5B6" w14:textId="77777777" w:rsidTr="00F75C04">
        <w:trPr>
          <w:cantSplit/>
        </w:trPr>
        <w:tc>
          <w:tcPr>
            <w:tcW w:w="3611" w:type="dxa"/>
            <w:vAlign w:val="bottom"/>
          </w:tcPr>
          <w:p w14:paraId="69BB0AA0" w14:textId="65794B78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B66428" w14:textId="44FA7B81" w:rsidR="00F75C04" w:rsidRPr="00D62EB8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62EB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  <w:r w:rsidR="00F75C04" w:rsidRPr="00D62EB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314</w:t>
            </w:r>
            <w:r w:rsidR="00F75C04" w:rsidRPr="00D62EB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36</w:t>
            </w:r>
            <w:r w:rsidR="00D62EB8" w:rsidRPr="00D62EB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99" w:type="dxa"/>
            <w:gridSpan w:val="2"/>
            <w:vAlign w:val="bottom"/>
          </w:tcPr>
          <w:p w14:paraId="2A2CF23A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556E8C" w14:textId="375DD444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</w:t>
            </w:r>
            <w:r w:rsidR="00F75C04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338</w:t>
            </w:r>
            <w:r w:rsidR="00F75C04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357</w:t>
            </w:r>
          </w:p>
        </w:tc>
        <w:tc>
          <w:tcPr>
            <w:tcW w:w="180" w:type="dxa"/>
            <w:vAlign w:val="bottom"/>
          </w:tcPr>
          <w:p w14:paraId="7D7EA24F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25AC67" w14:textId="2D222B91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F75C04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480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64</w:t>
            </w:r>
            <w:r w:rsidR="00B735A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80" w:type="dxa"/>
            <w:vAlign w:val="bottom"/>
          </w:tcPr>
          <w:p w14:paraId="0653E76E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E20BC0" w14:textId="0BB2334B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  <w:r w:rsidR="00F75C04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133</w:t>
            </w:r>
            <w:r w:rsidR="00F75C04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37</w:t>
            </w:r>
            <w:r w:rsidR="00924A8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</w:tr>
      <w:tr w:rsidR="00F75C04" w:rsidRPr="00F9609F" w14:paraId="5C558AB9" w14:textId="77777777" w:rsidTr="00F75C04">
        <w:trPr>
          <w:cantSplit/>
        </w:trPr>
        <w:tc>
          <w:tcPr>
            <w:tcW w:w="3611" w:type="dxa"/>
            <w:vAlign w:val="bottom"/>
          </w:tcPr>
          <w:p w14:paraId="6386EC3D" w14:textId="77777777" w:rsidR="00F75C04" w:rsidRPr="00F9609F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F6A0FD1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99" w:type="dxa"/>
            <w:gridSpan w:val="2"/>
            <w:vAlign w:val="bottom"/>
          </w:tcPr>
          <w:p w14:paraId="72ED7507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1AAF7EE9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59A483BD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175ED45C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C059A13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DF49DC5" w14:textId="77777777" w:rsidR="00F75C04" w:rsidRPr="00F9609F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F75C04" w:rsidRPr="00F75C04" w14:paraId="693EDEC7" w14:textId="77777777" w:rsidTr="00F75C04">
        <w:trPr>
          <w:cantSplit/>
        </w:trPr>
        <w:tc>
          <w:tcPr>
            <w:tcW w:w="3611" w:type="dxa"/>
            <w:vAlign w:val="bottom"/>
          </w:tcPr>
          <w:p w14:paraId="58B7B44C" w14:textId="4ABE4341" w:rsidR="00F75C04" w:rsidRPr="00F75C04" w:rsidRDefault="00DB71A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170" w:type="dxa"/>
            <w:vAlign w:val="bottom"/>
          </w:tcPr>
          <w:p w14:paraId="1FEF6C64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99" w:type="dxa"/>
            <w:gridSpan w:val="2"/>
            <w:vAlign w:val="bottom"/>
          </w:tcPr>
          <w:p w14:paraId="3F1E02CF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7D5E87CD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2E8CC40D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6949F4DF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5543FA28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BE0C6FF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F75C04" w:rsidRPr="00F75C04" w14:paraId="3B86322A" w14:textId="77777777" w:rsidTr="00F75C04">
        <w:trPr>
          <w:cantSplit/>
        </w:trPr>
        <w:tc>
          <w:tcPr>
            <w:tcW w:w="3611" w:type="dxa"/>
            <w:vAlign w:val="bottom"/>
          </w:tcPr>
          <w:p w14:paraId="2BF576B3" w14:textId="1E27942A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F75C04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170" w:type="dxa"/>
            <w:vAlign w:val="bottom"/>
          </w:tcPr>
          <w:p w14:paraId="1EACFE37" w14:textId="5B68AEBB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13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572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802</w:t>
            </w:r>
          </w:p>
        </w:tc>
        <w:tc>
          <w:tcPr>
            <w:tcW w:w="199" w:type="dxa"/>
            <w:gridSpan w:val="2"/>
            <w:vAlign w:val="bottom"/>
          </w:tcPr>
          <w:p w14:paraId="6DA14937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5F82AD87" w14:textId="2BA97154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19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578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635</w:t>
            </w:r>
          </w:p>
        </w:tc>
        <w:tc>
          <w:tcPr>
            <w:tcW w:w="180" w:type="dxa"/>
            <w:vAlign w:val="bottom"/>
          </w:tcPr>
          <w:p w14:paraId="3347F946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6B32B51D" w14:textId="6630231B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943</w:t>
            </w:r>
          </w:p>
        </w:tc>
        <w:tc>
          <w:tcPr>
            <w:tcW w:w="180" w:type="dxa"/>
            <w:vAlign w:val="bottom"/>
          </w:tcPr>
          <w:p w14:paraId="135B0CB4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7030FE9" w14:textId="28D301DA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33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153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380</w:t>
            </w:r>
          </w:p>
        </w:tc>
      </w:tr>
      <w:tr w:rsidR="00F75C04" w:rsidRPr="00F75C04" w14:paraId="674BFEBF" w14:textId="77777777" w:rsidTr="00F75C04">
        <w:trPr>
          <w:cantSplit/>
        </w:trPr>
        <w:tc>
          <w:tcPr>
            <w:tcW w:w="3611" w:type="dxa"/>
            <w:vAlign w:val="bottom"/>
          </w:tcPr>
          <w:p w14:paraId="263F4AE7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การเปลี่ยนแปลงจากกระแสเงินสด</w:t>
            </w:r>
          </w:p>
          <w:p w14:paraId="65294AFF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จากการจัดหาเงิน</w:t>
            </w:r>
          </w:p>
        </w:tc>
        <w:tc>
          <w:tcPr>
            <w:tcW w:w="1170" w:type="dxa"/>
            <w:vAlign w:val="bottom"/>
          </w:tcPr>
          <w:p w14:paraId="301EC3BC" w14:textId="57AAD7EF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856</w:t>
            </w:r>
            <w:r w:rsidR="00F75C04"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456A8C">
              <w:rPr>
                <w:rFonts w:ascii="Angsana New" w:hAnsi="Angsana New"/>
                <w:sz w:val="30"/>
                <w:szCs w:val="30"/>
                <w:lang w:val="en-US"/>
              </w:rPr>
              <w:t>392</w:t>
            </w:r>
          </w:p>
        </w:tc>
        <w:tc>
          <w:tcPr>
            <w:tcW w:w="199" w:type="dxa"/>
            <w:gridSpan w:val="2"/>
            <w:vAlign w:val="bottom"/>
          </w:tcPr>
          <w:p w14:paraId="2747D472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09ADE864" w14:textId="125239E4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407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832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vAlign w:val="bottom"/>
          </w:tcPr>
          <w:p w14:paraId="6FB90909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289C8DC4" w14:textId="4240FFB3" w:rsidR="00F75C04" w:rsidRPr="00F75C04" w:rsidRDefault="00F75C0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858</w:t>
            </w:r>
            <w:r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8F75679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3BD1142" w14:textId="142759D9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552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456A8C">
              <w:rPr>
                <w:rFonts w:ascii="Angsana New" w:hAnsi="Angsana New"/>
                <w:sz w:val="30"/>
                <w:szCs w:val="30"/>
                <w:lang w:val="en-US"/>
              </w:rPr>
              <w:t>9</w:t>
            </w:r>
            <w:r w:rsidR="00DF640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Pr="00F75C04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F75C04" w:rsidRPr="00F75C04" w14:paraId="3F6EE779" w14:textId="77777777" w:rsidTr="00F75C04">
        <w:trPr>
          <w:cantSplit/>
        </w:trPr>
        <w:tc>
          <w:tcPr>
            <w:tcW w:w="3611" w:type="dxa"/>
            <w:vAlign w:val="bottom"/>
          </w:tcPr>
          <w:p w14:paraId="6978C332" w14:textId="77777777" w:rsidR="00F75C04" w:rsidRPr="00F75C04" w:rsidRDefault="00F75C04" w:rsidP="00AA3994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/>
                <w:sz w:val="30"/>
                <w:szCs w:val="30"/>
                <w:cs/>
              </w:rPr>
              <w:t>การเปลี่ยนแปลงที่เกิดจากการได้มา</w:t>
            </w: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ซึ่ง</w:t>
            </w:r>
          </w:p>
          <w:p w14:paraId="6DAA6F9E" w14:textId="552D74D8" w:rsidR="00F75C04" w:rsidRPr="00F75C04" w:rsidRDefault="00F75C04" w:rsidP="00F75C04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  <w:cs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F75C04">
              <w:rPr>
                <w:rFonts w:ascii="Angsana New" w:hAnsi="Angsana New"/>
                <w:sz w:val="30"/>
                <w:szCs w:val="30"/>
                <w:cs/>
              </w:rPr>
              <w:t>อำนาจการควบคุมในบริษัทย่อย</w:t>
            </w:r>
          </w:p>
        </w:tc>
        <w:tc>
          <w:tcPr>
            <w:tcW w:w="1170" w:type="dxa"/>
            <w:vAlign w:val="bottom"/>
          </w:tcPr>
          <w:p w14:paraId="246559AF" w14:textId="267DE6B1" w:rsidR="00F75C04" w:rsidRPr="008374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F75C04"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610</w:t>
            </w:r>
            <w:r w:rsidR="00F75C04"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565</w:t>
            </w:r>
          </w:p>
        </w:tc>
        <w:tc>
          <w:tcPr>
            <w:tcW w:w="199" w:type="dxa"/>
            <w:gridSpan w:val="2"/>
            <w:vAlign w:val="bottom"/>
          </w:tcPr>
          <w:p w14:paraId="5F2E4F9C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0EB106FD" w14:textId="5D030D20" w:rsidR="00F75C04" w:rsidRPr="00837404" w:rsidRDefault="00F75C04" w:rsidP="00510C6E">
            <w:pPr>
              <w:pStyle w:val="acctfourfigures"/>
              <w:shd w:val="clear" w:color="auto" w:fill="FFFFFF"/>
              <w:tabs>
                <w:tab w:val="clear" w:pos="765"/>
                <w:tab w:val="decimal" w:pos="637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3865E04B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375A628E" w14:textId="56A7C0EB" w:rsidR="00F75C04" w:rsidRPr="00837404" w:rsidRDefault="00F75C0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18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183BC1A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5D3F51B" w14:textId="10992D3D" w:rsidR="00F75C04" w:rsidRPr="008374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="00F75C04"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610</w:t>
            </w:r>
            <w:r w:rsidR="00F75C04"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565</w:t>
            </w:r>
          </w:p>
        </w:tc>
      </w:tr>
      <w:tr w:rsidR="00F75C04" w:rsidRPr="00F75C04" w14:paraId="782759D4" w14:textId="77777777" w:rsidTr="00F75C04">
        <w:trPr>
          <w:cantSplit/>
        </w:trPr>
        <w:tc>
          <w:tcPr>
            <w:tcW w:w="3611" w:type="dxa"/>
            <w:vAlign w:val="bottom"/>
          </w:tcPr>
          <w:p w14:paraId="1CB2DE8E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ผลกระทบของการเปลี่ยนแปลงของ</w:t>
            </w:r>
          </w:p>
          <w:p w14:paraId="1510C003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อัตราแลกเปลี่ยนเงินตราต่างประเทศ</w:t>
            </w:r>
          </w:p>
        </w:tc>
        <w:tc>
          <w:tcPr>
            <w:tcW w:w="1170" w:type="dxa"/>
            <w:vAlign w:val="bottom"/>
          </w:tcPr>
          <w:p w14:paraId="0954A749" w14:textId="7AF1C6B3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072</w:t>
            </w: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456A8C">
              <w:rPr>
                <w:rFonts w:ascii="Angsana New" w:hAnsi="Angsana New"/>
                <w:sz w:val="30"/>
                <w:szCs w:val="30"/>
                <w:lang w:val="en-US" w:bidi="th-TH"/>
              </w:rPr>
              <w:t>467</w:t>
            </w: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9" w:type="dxa"/>
            <w:gridSpan w:val="2"/>
            <w:vAlign w:val="bottom"/>
          </w:tcPr>
          <w:p w14:paraId="0FA244A9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5F30B027" w14:textId="1DFD8E3D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068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671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vAlign w:val="bottom"/>
          </w:tcPr>
          <w:p w14:paraId="69E2C12D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3B19C299" w14:textId="7CA0D541" w:rsidR="00F75C04" w:rsidRPr="00837404" w:rsidRDefault="00F75C0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18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664B4CF5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1D449FD" w14:textId="7E927D6B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141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456A8C">
              <w:rPr>
                <w:rFonts w:ascii="Angsana New" w:hAnsi="Angsana New"/>
                <w:sz w:val="30"/>
                <w:szCs w:val="30"/>
                <w:lang w:val="en-US"/>
              </w:rPr>
              <w:t>13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Pr="00837404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F75C04" w:rsidRPr="00F75C04" w14:paraId="50AF60F5" w14:textId="77777777" w:rsidTr="00F75C04">
        <w:trPr>
          <w:cantSplit/>
        </w:trPr>
        <w:tc>
          <w:tcPr>
            <w:tcW w:w="3611" w:type="dxa"/>
            <w:vAlign w:val="bottom"/>
          </w:tcPr>
          <w:p w14:paraId="53FAF00F" w14:textId="717CDBDE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การเปลี่ยนแปลงของรายการอื่นที่</w:t>
            </w:r>
          </w:p>
          <w:p w14:paraId="5CD842C5" w14:textId="77777777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   มิใช่เงินสด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009BD7E" w14:textId="77039BDA" w:rsidR="00F75C04" w:rsidRPr="008374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233</w:t>
            </w:r>
          </w:p>
        </w:tc>
        <w:tc>
          <w:tcPr>
            <w:tcW w:w="199" w:type="dxa"/>
            <w:gridSpan w:val="2"/>
            <w:vAlign w:val="bottom"/>
          </w:tcPr>
          <w:p w14:paraId="60B7388E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  <w:vAlign w:val="bottom"/>
          </w:tcPr>
          <w:p w14:paraId="700178BF" w14:textId="04304E4B" w:rsidR="00F75C04" w:rsidRPr="00B90158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B90158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="00F75C04" w:rsidRPr="00B90158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B90158">
              <w:rPr>
                <w:rFonts w:ascii="Angsana New" w:hAnsi="Angsana New"/>
                <w:sz w:val="30"/>
                <w:szCs w:val="30"/>
                <w:lang w:val="en-US" w:bidi="th-TH"/>
              </w:rPr>
              <w:t>459</w:t>
            </w:r>
          </w:p>
        </w:tc>
        <w:tc>
          <w:tcPr>
            <w:tcW w:w="180" w:type="dxa"/>
            <w:vAlign w:val="bottom"/>
          </w:tcPr>
          <w:p w14:paraId="03823D70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367BA384" w14:textId="3706753F" w:rsidR="00F75C04" w:rsidRPr="008374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180" w:type="dxa"/>
            <w:vAlign w:val="bottom"/>
          </w:tcPr>
          <w:p w14:paraId="403CD0C6" w14:textId="77777777" w:rsidR="00F75C04" w:rsidRPr="008374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8222341" w14:textId="0285A935" w:rsidR="00F75C04" w:rsidRPr="008374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="00F75C04" w:rsidRPr="008374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763</w:t>
            </w:r>
          </w:p>
        </w:tc>
      </w:tr>
      <w:tr w:rsidR="00F75C04" w:rsidRPr="00D246FB" w14:paraId="0D4467BB" w14:textId="77777777" w:rsidTr="00F75C04">
        <w:trPr>
          <w:cantSplit/>
        </w:trPr>
        <w:tc>
          <w:tcPr>
            <w:tcW w:w="3611" w:type="dxa"/>
            <w:vAlign w:val="bottom"/>
          </w:tcPr>
          <w:p w14:paraId="73278A04" w14:textId="15C26D21" w:rsidR="00F75C04" w:rsidRPr="00F75C04" w:rsidRDefault="00F75C04" w:rsidP="0086086B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AE99E2" w14:textId="26685418" w:rsidR="00F75C04" w:rsidRPr="00F75C04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16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967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525</w:t>
            </w:r>
          </w:p>
        </w:tc>
        <w:tc>
          <w:tcPr>
            <w:tcW w:w="199" w:type="dxa"/>
            <w:gridSpan w:val="2"/>
            <w:vAlign w:val="bottom"/>
          </w:tcPr>
          <w:p w14:paraId="5C5233B0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95D6CE" w14:textId="3B09BCB7" w:rsidR="00F75C04" w:rsidRPr="00B90158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B901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</w:t>
            </w:r>
            <w:r w:rsidR="00F75C04" w:rsidRPr="00B901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B901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167</w:t>
            </w:r>
            <w:r w:rsidR="00F75C04" w:rsidRPr="00B901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B9015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591</w:t>
            </w:r>
          </w:p>
        </w:tc>
        <w:tc>
          <w:tcPr>
            <w:tcW w:w="180" w:type="dxa"/>
            <w:vAlign w:val="bottom"/>
          </w:tcPr>
          <w:p w14:paraId="075E7DF2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126FF9" w14:textId="495C8FCB" w:rsidR="00F75C04" w:rsidRPr="00F75C04" w:rsidRDefault="00DB71A4" w:rsidP="00F250D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156</w:t>
            </w:r>
          </w:p>
        </w:tc>
        <w:tc>
          <w:tcPr>
            <w:tcW w:w="180" w:type="dxa"/>
            <w:vAlign w:val="bottom"/>
          </w:tcPr>
          <w:p w14:paraId="115E931A" w14:textId="77777777" w:rsidR="00F75C04" w:rsidRPr="00F75C04" w:rsidRDefault="00F75C04" w:rsidP="0086086B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3E18A5" w14:textId="334E19C1" w:rsidR="00F75C04" w:rsidRPr="00D246FB" w:rsidRDefault="00DB71A4" w:rsidP="0086086B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32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136</w:t>
            </w:r>
            <w:r w:rsidR="00F75C04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272</w:t>
            </w:r>
          </w:p>
        </w:tc>
      </w:tr>
    </w:tbl>
    <w:p w14:paraId="4942EF9A" w14:textId="0BB37EDD" w:rsidR="00576DE5" w:rsidRDefault="00576DE5" w:rsidP="00AA39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016A254" w14:textId="77777777" w:rsidR="00576DE5" w:rsidRDefault="00576D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tbl>
      <w:tblPr>
        <w:tblW w:w="9371" w:type="dxa"/>
        <w:tblInd w:w="439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1"/>
        <w:gridCol w:w="1170"/>
        <w:gridCol w:w="180"/>
        <w:gridCol w:w="19"/>
        <w:gridCol w:w="1151"/>
        <w:gridCol w:w="180"/>
        <w:gridCol w:w="1710"/>
        <w:gridCol w:w="180"/>
        <w:gridCol w:w="1170"/>
      </w:tblGrid>
      <w:tr w:rsidR="00BE30EE" w:rsidRPr="00F75C04" w14:paraId="44D5775B" w14:textId="77777777" w:rsidTr="000A0B6C">
        <w:trPr>
          <w:cantSplit/>
          <w:tblHeader/>
        </w:trPr>
        <w:tc>
          <w:tcPr>
            <w:tcW w:w="3611" w:type="dxa"/>
            <w:vAlign w:val="bottom"/>
          </w:tcPr>
          <w:p w14:paraId="6AA35C40" w14:textId="77777777" w:rsidR="00BE30EE" w:rsidRPr="00D246FB" w:rsidRDefault="00BE30EE" w:rsidP="000A0B6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0" w:type="dxa"/>
            <w:gridSpan w:val="8"/>
            <w:vAlign w:val="bottom"/>
          </w:tcPr>
          <w:p w14:paraId="1816FC30" w14:textId="7EC7BF1D" w:rsidR="00BE30EE" w:rsidRPr="00F75C04" w:rsidRDefault="00BE30EE" w:rsidP="000A0B6C">
            <w:pPr>
              <w:pStyle w:val="acctmergecolhdg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BE30EE" w:rsidRPr="00F75C04" w14:paraId="34C617D2" w14:textId="77777777" w:rsidTr="000A0B6C">
        <w:trPr>
          <w:cantSplit/>
          <w:tblHeader/>
        </w:trPr>
        <w:tc>
          <w:tcPr>
            <w:tcW w:w="3611" w:type="dxa"/>
            <w:vAlign w:val="bottom"/>
          </w:tcPr>
          <w:p w14:paraId="4C50C78F" w14:textId="77777777" w:rsidR="00BE30EE" w:rsidRPr="00F75C04" w:rsidRDefault="00BE30EE" w:rsidP="000A0B6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2048932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hAnsi="Angsana New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เงินกู้ยืม</w:t>
            </w:r>
          </w:p>
        </w:tc>
        <w:tc>
          <w:tcPr>
            <w:tcW w:w="180" w:type="dxa"/>
            <w:vAlign w:val="bottom"/>
          </w:tcPr>
          <w:p w14:paraId="1310319D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F4BFD78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หุ้นกู้</w:t>
            </w:r>
          </w:p>
        </w:tc>
        <w:tc>
          <w:tcPr>
            <w:tcW w:w="180" w:type="dxa"/>
            <w:vAlign w:val="bottom"/>
          </w:tcPr>
          <w:p w14:paraId="5147CF97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</w:p>
        </w:tc>
        <w:tc>
          <w:tcPr>
            <w:tcW w:w="1710" w:type="dxa"/>
            <w:vAlign w:val="bottom"/>
          </w:tcPr>
          <w:p w14:paraId="4AF3BC61" w14:textId="2F98C8ED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 xml:space="preserve">หนี้สินตามสัญญาเช่า </w:t>
            </w:r>
            <w:r w:rsidRPr="00F75C0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="00DB71A4" w:rsidRPr="00DB71A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lang w:val="en-US" w:bidi="th-TH"/>
              </w:rPr>
              <w:t>2562</w:t>
            </w:r>
            <w:r w:rsidRPr="00F75C04">
              <w:rPr>
                <w:rFonts w:ascii="Angsana New" w:eastAsiaTheme="minorHAnsi" w:hAnsi="Angsana New" w:hint="cs"/>
                <w:b w:val="0"/>
                <w:i/>
                <w:iCs/>
                <w:sz w:val="30"/>
                <w:szCs w:val="30"/>
                <w:cs/>
                <w:lang w:val="en-US" w:bidi="th-TH"/>
              </w:rPr>
              <w:t>: หนี้สินตามสัญญาเช่าการเงิน)</w:t>
            </w:r>
          </w:p>
        </w:tc>
        <w:tc>
          <w:tcPr>
            <w:tcW w:w="180" w:type="dxa"/>
            <w:vAlign w:val="bottom"/>
          </w:tcPr>
          <w:p w14:paraId="038EBDFE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161B6A34" w14:textId="77777777" w:rsidR="00BE30EE" w:rsidRPr="00F75C04" w:rsidRDefault="00BE30EE" w:rsidP="000A0B6C">
            <w:pPr>
              <w:pStyle w:val="acctmergecolhdg"/>
              <w:spacing w:line="240" w:lineRule="atLeast"/>
              <w:ind w:left="-79" w:right="-79"/>
              <w:rPr>
                <w:rFonts w:ascii="Angsana New" w:eastAsiaTheme="minorHAnsi" w:hAnsi="Angsana New"/>
                <w:b w:val="0"/>
                <w:sz w:val="30"/>
                <w:szCs w:val="30"/>
                <w:lang w:val="en-US" w:bidi="th-TH"/>
              </w:rPr>
            </w:pPr>
            <w:r w:rsidRPr="00F75C04">
              <w:rPr>
                <w:rFonts w:ascii="Angsana New" w:eastAsiaTheme="minorHAnsi" w:hAnsi="Angsana New" w:hint="cs"/>
                <w:b w:val="0"/>
                <w:sz w:val="30"/>
                <w:szCs w:val="30"/>
                <w:cs/>
                <w:lang w:val="en-US" w:bidi="th-TH"/>
              </w:rPr>
              <w:t>รวม</w:t>
            </w:r>
          </w:p>
        </w:tc>
      </w:tr>
      <w:tr w:rsidR="00BE30EE" w:rsidRPr="00F75C04" w14:paraId="4C1CBCE7" w14:textId="77777777" w:rsidTr="000A0B6C">
        <w:trPr>
          <w:cantSplit/>
          <w:tblHeader/>
        </w:trPr>
        <w:tc>
          <w:tcPr>
            <w:tcW w:w="3611" w:type="dxa"/>
            <w:vAlign w:val="bottom"/>
          </w:tcPr>
          <w:p w14:paraId="2E8C9F58" w14:textId="77777777" w:rsidR="00BE30EE" w:rsidRPr="00F75C04" w:rsidRDefault="00BE30EE" w:rsidP="000A0B6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0" w:type="dxa"/>
            <w:gridSpan w:val="8"/>
            <w:vAlign w:val="bottom"/>
          </w:tcPr>
          <w:p w14:paraId="63C9B474" w14:textId="77777777" w:rsidR="00BE30EE" w:rsidRPr="00F75C04" w:rsidRDefault="00BE30EE" w:rsidP="000A0B6C">
            <w:pPr>
              <w:pStyle w:val="acctmergecolhdg"/>
              <w:spacing w:line="240" w:lineRule="atLeast"/>
              <w:ind w:left="-68" w:right="-79"/>
              <w:rPr>
                <w:rFonts w:ascii="Angsana New" w:hAnsi="Angsana New"/>
                <w:b w:val="0"/>
                <w:bCs/>
                <w:sz w:val="30"/>
                <w:szCs w:val="30"/>
                <w:lang w:bidi="th-TH"/>
              </w:rPr>
            </w:pPr>
            <w:r w:rsidRPr="00F75C04">
              <w:rPr>
                <w:rFonts w:ascii="Angsana New" w:hAnsi="Angsana New" w:hint="cs"/>
                <w:i/>
                <w:iCs/>
                <w:spacing w:val="-8"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BE30EE" w:rsidRPr="00F75C04" w14:paraId="15CF33A3" w14:textId="77777777" w:rsidTr="000A0B6C">
        <w:trPr>
          <w:cantSplit/>
        </w:trPr>
        <w:tc>
          <w:tcPr>
            <w:tcW w:w="3611" w:type="dxa"/>
            <w:vAlign w:val="bottom"/>
          </w:tcPr>
          <w:p w14:paraId="0587BFF1" w14:textId="0C615789" w:rsidR="00BE30EE" w:rsidRPr="00F75C04" w:rsidRDefault="00DB71A4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43DB21BE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99" w:type="dxa"/>
            <w:gridSpan w:val="2"/>
            <w:vAlign w:val="bottom"/>
          </w:tcPr>
          <w:p w14:paraId="48AA61C5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B75A40C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7B234642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134B5361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4BCA7E63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325F871D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  <w:tr w:rsidR="00BE30EE" w:rsidRPr="00F75C04" w14:paraId="364276C0" w14:textId="77777777" w:rsidTr="000A0B6C">
        <w:trPr>
          <w:cantSplit/>
        </w:trPr>
        <w:tc>
          <w:tcPr>
            <w:tcW w:w="3611" w:type="dxa"/>
            <w:vAlign w:val="bottom"/>
          </w:tcPr>
          <w:p w14:paraId="48FCAE5C" w14:textId="73D2F110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F75C04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170" w:type="dxa"/>
            <w:vAlign w:val="bottom"/>
          </w:tcPr>
          <w:p w14:paraId="20B9D777" w14:textId="04B1F231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64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99" w:type="dxa"/>
            <w:gridSpan w:val="2"/>
            <w:vAlign w:val="bottom"/>
          </w:tcPr>
          <w:p w14:paraId="148BB41E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E89AC1A" w14:textId="48388C0D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70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129C4D0C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1144728B" w14:textId="4A48EE18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09EB0648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185CAC16" w14:textId="562AE042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73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BE30EE" w:rsidRPr="00F75C04" w14:paraId="22EB8122" w14:textId="77777777" w:rsidTr="000A0B6C">
        <w:trPr>
          <w:cantSplit/>
        </w:trPr>
        <w:tc>
          <w:tcPr>
            <w:tcW w:w="3611" w:type="dxa"/>
            <w:vAlign w:val="bottom"/>
          </w:tcPr>
          <w:p w14:paraId="2ED2646A" w14:textId="77777777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การเปลี่ยนแปลงจากกระแสเงินสด</w:t>
            </w:r>
          </w:p>
          <w:p w14:paraId="586306FB" w14:textId="77777777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จากการจัดหาเงิน</w:t>
            </w:r>
          </w:p>
        </w:tc>
        <w:tc>
          <w:tcPr>
            <w:tcW w:w="1170" w:type="dxa"/>
            <w:vAlign w:val="bottom"/>
          </w:tcPr>
          <w:p w14:paraId="6A0FA82B" w14:textId="63E37CF0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="00BE30EE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465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</w:p>
        </w:tc>
        <w:tc>
          <w:tcPr>
            <w:tcW w:w="199" w:type="dxa"/>
            <w:gridSpan w:val="2"/>
            <w:vAlign w:val="bottom"/>
          </w:tcPr>
          <w:p w14:paraId="75B3636B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7DF9EBFD" w14:textId="0448FF16" w:rsidR="00BE30EE" w:rsidRPr="00F75C04" w:rsidRDefault="00DB71A4" w:rsidP="00577F65">
            <w:pPr>
              <w:pStyle w:val="acctfourfigures"/>
              <w:shd w:val="clear" w:color="auto" w:fill="FFFFFF"/>
              <w:tabs>
                <w:tab w:val="clear" w:pos="765"/>
                <w:tab w:val="decimal" w:pos="97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000</w:t>
            </w:r>
          </w:p>
        </w:tc>
        <w:tc>
          <w:tcPr>
            <w:tcW w:w="180" w:type="dxa"/>
            <w:vAlign w:val="bottom"/>
          </w:tcPr>
          <w:p w14:paraId="77DF4D4E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4CA5A80A" w14:textId="543E918A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18</w:t>
            </w: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500</w:t>
            </w: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0A2C6778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48A2648" w14:textId="1EDB6883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11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446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500</w:t>
            </w:r>
          </w:p>
        </w:tc>
      </w:tr>
      <w:tr w:rsidR="00BE30EE" w:rsidRPr="00F75C04" w14:paraId="3B00E999" w14:textId="77777777" w:rsidTr="000A0B6C">
        <w:trPr>
          <w:cantSplit/>
        </w:trPr>
        <w:tc>
          <w:tcPr>
            <w:tcW w:w="3611" w:type="dxa"/>
            <w:vAlign w:val="bottom"/>
          </w:tcPr>
          <w:p w14:paraId="3D7DAAE5" w14:textId="0DD6E06E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การเพิ่มขึ้นของ</w:t>
            </w:r>
            <w:r w:rsidRPr="00F75C04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170" w:type="dxa"/>
            <w:vAlign w:val="bottom"/>
          </w:tcPr>
          <w:p w14:paraId="1911E8B0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99" w:type="dxa"/>
            <w:gridSpan w:val="2"/>
            <w:vAlign w:val="bottom"/>
          </w:tcPr>
          <w:p w14:paraId="5F186514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vAlign w:val="bottom"/>
          </w:tcPr>
          <w:p w14:paraId="45EA927F" w14:textId="235D7547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70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  <w:tc>
          <w:tcPr>
            <w:tcW w:w="180" w:type="dxa"/>
            <w:vAlign w:val="bottom"/>
          </w:tcPr>
          <w:p w14:paraId="5302F0FF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vAlign w:val="bottom"/>
          </w:tcPr>
          <w:p w14:paraId="32E43ED4" w14:textId="0562C69B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="00BE30EE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288</w:t>
            </w:r>
          </w:p>
        </w:tc>
        <w:tc>
          <w:tcPr>
            <w:tcW w:w="180" w:type="dxa"/>
            <w:vAlign w:val="bottom"/>
          </w:tcPr>
          <w:p w14:paraId="794B1CD6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19E2511" w14:textId="5A8DD02A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15"/>
              </w:tabs>
              <w:spacing w:line="240" w:lineRule="atLeast"/>
              <w:ind w:left="-79" w:right="-9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65</w:t>
            </w:r>
            <w:r w:rsidR="00BE30EE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288</w:t>
            </w:r>
          </w:p>
        </w:tc>
      </w:tr>
      <w:tr w:rsidR="00BE30EE" w:rsidRPr="00F75C04" w14:paraId="5C328100" w14:textId="77777777" w:rsidTr="000A0B6C">
        <w:trPr>
          <w:cantSplit/>
        </w:trPr>
        <w:tc>
          <w:tcPr>
            <w:tcW w:w="3611" w:type="dxa"/>
            <w:vAlign w:val="bottom"/>
          </w:tcPr>
          <w:p w14:paraId="2D0E660E" w14:textId="77777777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การเปลี่ยนแปลงของรายการอื่นที่</w:t>
            </w:r>
          </w:p>
          <w:p w14:paraId="1C6DE7E7" w14:textId="77777777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sz w:val="30"/>
                <w:szCs w:val="30"/>
                <w:cs/>
              </w:rPr>
              <w:t xml:space="preserve">   มิใช่เงินสด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F6640F7" w14:textId="4C26E74F" w:rsidR="00BE30EE" w:rsidRPr="00F75C04" w:rsidRDefault="00BE30EE" w:rsidP="00BE30EE">
            <w:pPr>
              <w:pStyle w:val="acctfourfigures"/>
              <w:shd w:val="clear" w:color="auto" w:fill="FFFFFF"/>
              <w:tabs>
                <w:tab w:val="clear" w:pos="765"/>
                <w:tab w:val="decimal" w:pos="64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99" w:type="dxa"/>
            <w:gridSpan w:val="2"/>
            <w:vAlign w:val="bottom"/>
          </w:tcPr>
          <w:p w14:paraId="50D71879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  <w:vAlign w:val="bottom"/>
          </w:tcPr>
          <w:p w14:paraId="66D2C481" w14:textId="289CF3D9" w:rsidR="00BE30EE" w:rsidRPr="00F75C04" w:rsidRDefault="00577F65" w:rsidP="00577F65">
            <w:pPr>
              <w:pStyle w:val="acctfourfigures"/>
              <w:shd w:val="clear" w:color="auto" w:fill="FFFFFF"/>
              <w:tabs>
                <w:tab w:val="clear" w:pos="765"/>
                <w:tab w:val="decimal" w:pos="975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12</w:t>
            </w:r>
            <w:r w:rsidR="00BE30EE" w:rsidRPr="00F75C04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014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3EC96DF1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508B91AA" w14:textId="42EAF5D0" w:rsidR="00BE30EE" w:rsidRPr="00F75C04" w:rsidRDefault="00577F65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BE30EE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904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55FFBCE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E4BC788" w14:textId="440018D4" w:rsidR="00BE30EE" w:rsidRPr="00F75C04" w:rsidRDefault="00577F65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48106B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="00BE30EE" w:rsidRPr="00F75C04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918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BE30EE" w:rsidRPr="00F75C04" w14:paraId="5F5A6028" w14:textId="77777777" w:rsidTr="000A0B6C">
        <w:trPr>
          <w:cantSplit/>
        </w:trPr>
        <w:tc>
          <w:tcPr>
            <w:tcW w:w="3611" w:type="dxa"/>
            <w:vAlign w:val="bottom"/>
          </w:tcPr>
          <w:p w14:paraId="188BB99D" w14:textId="29C93AA9" w:rsidR="00BE30EE" w:rsidRPr="00F75C04" w:rsidRDefault="00BE30EE" w:rsidP="000A0B6C">
            <w:pPr>
              <w:shd w:val="clear" w:color="auto" w:fill="FFFFFF"/>
              <w:tabs>
                <w:tab w:val="clear" w:pos="227"/>
              </w:tabs>
              <w:ind w:left="90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F75C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5C82FE" w14:textId="3806B6D3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465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000</w:t>
            </w:r>
          </w:p>
        </w:tc>
        <w:tc>
          <w:tcPr>
            <w:tcW w:w="199" w:type="dxa"/>
            <w:gridSpan w:val="2"/>
            <w:vAlign w:val="bottom"/>
          </w:tcPr>
          <w:p w14:paraId="4F1A24A3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FC5D4D" w14:textId="437F7ABC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982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987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986</w:t>
            </w:r>
          </w:p>
        </w:tc>
        <w:tc>
          <w:tcPr>
            <w:tcW w:w="180" w:type="dxa"/>
            <w:vAlign w:val="bottom"/>
          </w:tcPr>
          <w:p w14:paraId="449435E1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E3C997" w14:textId="01F8C7B9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454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42</w:t>
            </w:r>
            <w:r w:rsidR="00BE30EE" w:rsidRPr="00F75C0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884</w:t>
            </w:r>
          </w:p>
        </w:tc>
        <w:tc>
          <w:tcPr>
            <w:tcW w:w="180" w:type="dxa"/>
            <w:vAlign w:val="bottom"/>
          </w:tcPr>
          <w:p w14:paraId="31B958F5" w14:textId="77777777" w:rsidR="00BE30EE" w:rsidRPr="00F75C04" w:rsidRDefault="00BE30EE" w:rsidP="000A0B6C">
            <w:pPr>
              <w:pStyle w:val="acctfourfigures"/>
              <w:shd w:val="clear" w:color="auto" w:fill="FFFFFF"/>
              <w:tabs>
                <w:tab w:val="decimal" w:pos="802"/>
                <w:tab w:val="decimal" w:pos="91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968433" w14:textId="31FA88E8" w:rsidR="00BE30EE" w:rsidRPr="00F75C04" w:rsidRDefault="00DB71A4" w:rsidP="000A0B6C">
            <w:pPr>
              <w:pStyle w:val="acctfourfigures"/>
              <w:shd w:val="clear" w:color="auto" w:fill="FFFFFF"/>
              <w:tabs>
                <w:tab w:val="clear" w:pos="765"/>
                <w:tab w:val="decimal" w:pos="1001"/>
              </w:tabs>
              <w:spacing w:line="240" w:lineRule="atLeast"/>
              <w:ind w:left="-79" w:right="-25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495</w:t>
            </w:r>
            <w:r w:rsidR="00BE30EE" w:rsidRPr="00F75C0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870</w:t>
            </w:r>
          </w:p>
        </w:tc>
      </w:tr>
    </w:tbl>
    <w:p w14:paraId="3A0ADEE2" w14:textId="77777777" w:rsidR="00BE30EE" w:rsidRPr="00576DE5" w:rsidRDefault="00BE30EE" w:rsidP="00576D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B36FE1F" w14:textId="75EDACCB" w:rsidR="00630DD4" w:rsidRPr="00D246FB" w:rsidRDefault="004336E5" w:rsidP="00EA1F7A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ประมาณการหนี้สินไม่หมุนเวียนสำหรับผลประโยชน์พนักงาน</w:t>
      </w:r>
    </w:p>
    <w:p w14:paraId="17BFD224" w14:textId="77777777" w:rsidR="00EA1F7A" w:rsidRPr="00510C6E" w:rsidRDefault="00EA1F7A" w:rsidP="00510C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34ED719E" w14:textId="77777777" w:rsidR="00EA1F7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142C7944" w14:textId="77777777" w:rsidR="00EA1F7A" w:rsidRPr="00510C6E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934E865" w14:textId="2E9D48D3" w:rsidR="00EA1F7A" w:rsidRDefault="00EA1F7A" w:rsidP="00613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 พ.ศ. </w:t>
      </w:r>
      <w:r w:rsidR="00DB71A4" w:rsidRPr="00DB71A4">
        <w:rPr>
          <w:rFonts w:ascii="Angsana New" w:hAnsi="Angsana New" w:hint="cs"/>
          <w:sz w:val="30"/>
          <w:szCs w:val="30"/>
        </w:rPr>
        <w:t>2541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ในการให้ผลประโยชน์เมื่อเกษียณแก่พนักงานตามสิทธิและอายุงาน</w:t>
      </w:r>
      <w:r w:rsidR="006131D6"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โครงการผลประโยชน์ที่กำหนดไว้มีความเสี่ยงจากการประมาณการตามหลักคณิตศาสตร์ประกันภัย ได้แก่</w:t>
      </w:r>
      <w:r w:rsidR="006131D6"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ความเสี่ยงของช่วงชีวิต ความเสี่ยงจากอัตราแลกเปลี่ยน ความเสี่ยงจากอัตราดอกเบี้ย และความเสี่ยงจากตลาด (เงินลงทุน)</w:t>
      </w:r>
    </w:p>
    <w:p w14:paraId="145D3122" w14:textId="77777777" w:rsidR="00576DE5" w:rsidRPr="00D246FB" w:rsidRDefault="00576DE5" w:rsidP="00613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DC41121" w14:textId="7B3F817D" w:rsidR="00616E03" w:rsidRDefault="00616E03" w:rsidP="00613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tbl>
      <w:tblPr>
        <w:tblW w:w="9078" w:type="dxa"/>
        <w:tblInd w:w="450" w:type="dxa"/>
        <w:tblLook w:val="01E0" w:firstRow="1" w:lastRow="1" w:firstColumn="1" w:lastColumn="1" w:noHBand="0" w:noVBand="0"/>
      </w:tblPr>
      <w:tblGrid>
        <w:gridCol w:w="3200"/>
        <w:gridCol w:w="1332"/>
        <w:gridCol w:w="234"/>
        <w:gridCol w:w="1333"/>
        <w:gridCol w:w="243"/>
        <w:gridCol w:w="1229"/>
        <w:gridCol w:w="278"/>
        <w:gridCol w:w="1229"/>
      </w:tblGrid>
      <w:tr w:rsidR="00EA1F7A" w:rsidRPr="00D246FB" w14:paraId="68059FC5" w14:textId="77777777" w:rsidTr="00C33F59">
        <w:trPr>
          <w:trHeight w:val="346"/>
        </w:trPr>
        <w:tc>
          <w:tcPr>
            <w:tcW w:w="3200" w:type="dxa"/>
            <w:shd w:val="clear" w:color="auto" w:fill="auto"/>
            <w:vAlign w:val="bottom"/>
          </w:tcPr>
          <w:p w14:paraId="75D1FFCB" w14:textId="77777777" w:rsidR="00EA1F7A" w:rsidRPr="00D246FB" w:rsidRDefault="00EA1F7A" w:rsidP="006C77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lastRenderedPageBreak/>
              <w:br w:type="page"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  <w:p w14:paraId="144F02AA" w14:textId="77777777" w:rsidR="00EA1F7A" w:rsidRPr="00D246FB" w:rsidRDefault="00EA1F7A" w:rsidP="00EA1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โครงการผลประโยชน์</w:t>
            </w:r>
          </w:p>
        </w:tc>
        <w:tc>
          <w:tcPr>
            <w:tcW w:w="2899" w:type="dxa"/>
            <w:gridSpan w:val="3"/>
            <w:vAlign w:val="bottom"/>
          </w:tcPr>
          <w:p w14:paraId="3625E73C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  <w:vAlign w:val="bottom"/>
          </w:tcPr>
          <w:p w14:paraId="6724BA77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736" w:type="dxa"/>
            <w:gridSpan w:val="3"/>
            <w:vAlign w:val="bottom"/>
          </w:tcPr>
          <w:p w14:paraId="071266FD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46CC9" w:rsidRPr="00D246FB" w14:paraId="1311FE55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3ACF3AAF" w14:textId="77777777" w:rsidR="00846CC9" w:rsidRPr="00D246FB" w:rsidRDefault="00846CC9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32" w:type="dxa"/>
            <w:shd w:val="clear" w:color="auto" w:fill="auto"/>
            <w:vAlign w:val="bottom"/>
          </w:tcPr>
          <w:p w14:paraId="3B0B178D" w14:textId="0AB7E46F" w:rsidR="00846CC9" w:rsidRPr="00D246FB" w:rsidRDefault="00DB71A4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2563</w:t>
            </w:r>
          </w:p>
        </w:tc>
        <w:tc>
          <w:tcPr>
            <w:tcW w:w="234" w:type="dxa"/>
            <w:vAlign w:val="bottom"/>
          </w:tcPr>
          <w:p w14:paraId="33935D1B" w14:textId="77777777" w:rsidR="00846CC9" w:rsidRPr="00D246FB" w:rsidRDefault="00846CC9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33" w:type="dxa"/>
            <w:shd w:val="clear" w:color="auto" w:fill="auto"/>
            <w:vAlign w:val="bottom"/>
          </w:tcPr>
          <w:p w14:paraId="3767A954" w14:textId="18B47452" w:rsidR="00846CC9" w:rsidRPr="00D246FB" w:rsidRDefault="00DB71A4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2562</w:t>
            </w:r>
          </w:p>
        </w:tc>
        <w:tc>
          <w:tcPr>
            <w:tcW w:w="243" w:type="dxa"/>
            <w:vAlign w:val="bottom"/>
          </w:tcPr>
          <w:p w14:paraId="1ED7D129" w14:textId="77777777" w:rsidR="00846CC9" w:rsidRPr="00D246FB" w:rsidRDefault="00846CC9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9" w:type="dxa"/>
            <w:shd w:val="clear" w:color="auto" w:fill="auto"/>
            <w:vAlign w:val="bottom"/>
          </w:tcPr>
          <w:p w14:paraId="587FDCF9" w14:textId="55AFAC7E" w:rsidR="00846CC9" w:rsidRPr="00D246FB" w:rsidRDefault="00DB71A4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2563</w:t>
            </w:r>
          </w:p>
        </w:tc>
        <w:tc>
          <w:tcPr>
            <w:tcW w:w="278" w:type="dxa"/>
            <w:vAlign w:val="bottom"/>
          </w:tcPr>
          <w:p w14:paraId="3C4D1672" w14:textId="77777777" w:rsidR="00846CC9" w:rsidRPr="00D246FB" w:rsidRDefault="00846CC9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9" w:type="dxa"/>
            <w:shd w:val="clear" w:color="auto" w:fill="auto"/>
            <w:vAlign w:val="bottom"/>
          </w:tcPr>
          <w:p w14:paraId="7462F305" w14:textId="7A17BF87" w:rsidR="00846CC9" w:rsidRPr="00D246FB" w:rsidRDefault="00DB71A4" w:rsidP="00846C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2562</w:t>
            </w:r>
          </w:p>
        </w:tc>
      </w:tr>
      <w:tr w:rsidR="00EA1F7A" w:rsidRPr="00D246FB" w14:paraId="3FD45911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3456AB91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8" w:type="dxa"/>
            <w:gridSpan w:val="7"/>
            <w:vAlign w:val="bottom"/>
          </w:tcPr>
          <w:p w14:paraId="7C00A55A" w14:textId="77777777" w:rsidR="00EA1F7A" w:rsidRPr="00D246FB" w:rsidRDefault="00EA1F7A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D3869" w:rsidRPr="00D246FB" w14:paraId="7D277313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5069C641" w14:textId="2D73150D" w:rsidR="008D3869" w:rsidRPr="00D246FB" w:rsidRDefault="008D3869" w:rsidP="00FF73F3">
            <w:pPr>
              <w:spacing w:line="240" w:lineRule="auto"/>
              <w:ind w:left="90" w:hanging="114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1332" w:type="dxa"/>
            <w:vAlign w:val="bottom"/>
          </w:tcPr>
          <w:p w14:paraId="04E786BB" w14:textId="710A0C0C" w:rsidR="008D3869" w:rsidRPr="00D246FB" w:rsidRDefault="00DB71A4" w:rsidP="00C21D1D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203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821</w:t>
            </w:r>
          </w:p>
        </w:tc>
        <w:tc>
          <w:tcPr>
            <w:tcW w:w="234" w:type="dxa"/>
            <w:vAlign w:val="bottom"/>
          </w:tcPr>
          <w:p w14:paraId="4128629D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455C0118" w14:textId="3D373FED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6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176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810</w:t>
            </w:r>
          </w:p>
        </w:tc>
        <w:tc>
          <w:tcPr>
            <w:tcW w:w="243" w:type="dxa"/>
            <w:vAlign w:val="bottom"/>
          </w:tcPr>
          <w:p w14:paraId="75A2CA4F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01383BAE" w14:textId="0205B7DD" w:rsidR="008D3869" w:rsidRPr="00D246FB" w:rsidRDefault="00DB71A4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166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232</w:t>
            </w:r>
          </w:p>
        </w:tc>
        <w:tc>
          <w:tcPr>
            <w:tcW w:w="278" w:type="dxa"/>
            <w:vAlign w:val="bottom"/>
          </w:tcPr>
          <w:p w14:paraId="655622CE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34821334" w14:textId="369B17A5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5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147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677</w:t>
            </w:r>
          </w:p>
        </w:tc>
      </w:tr>
      <w:tr w:rsidR="00837404" w:rsidRPr="00576DE5" w14:paraId="38CE1942" w14:textId="77777777" w:rsidTr="00837404">
        <w:trPr>
          <w:trHeight w:val="290"/>
        </w:trPr>
        <w:tc>
          <w:tcPr>
            <w:tcW w:w="3200" w:type="dxa"/>
            <w:vAlign w:val="bottom"/>
          </w:tcPr>
          <w:p w14:paraId="780E3343" w14:textId="77777777" w:rsidR="00837404" w:rsidRPr="00576DE5" w:rsidRDefault="00837404" w:rsidP="00FF73F3">
            <w:pPr>
              <w:spacing w:line="240" w:lineRule="auto"/>
              <w:ind w:left="90" w:hanging="11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32" w:type="dxa"/>
            <w:vAlign w:val="bottom"/>
          </w:tcPr>
          <w:p w14:paraId="53D17811" w14:textId="77777777" w:rsidR="00837404" w:rsidRPr="00576DE5" w:rsidRDefault="00837404" w:rsidP="00C21D1D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" w:type="dxa"/>
            <w:vAlign w:val="bottom"/>
          </w:tcPr>
          <w:p w14:paraId="25F7FF37" w14:textId="77777777" w:rsidR="00837404" w:rsidRPr="00576DE5" w:rsidRDefault="00837404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3606AF0F" w14:textId="77777777" w:rsidR="00837404" w:rsidRPr="00576DE5" w:rsidRDefault="0083740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6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39769044" w14:textId="77777777" w:rsidR="00837404" w:rsidRPr="00576DE5" w:rsidRDefault="00837404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148954ED" w14:textId="77777777" w:rsidR="00837404" w:rsidRPr="00576DE5" w:rsidRDefault="00837404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8" w:type="dxa"/>
            <w:vAlign w:val="bottom"/>
          </w:tcPr>
          <w:p w14:paraId="738BC1DD" w14:textId="77777777" w:rsidR="00837404" w:rsidRPr="00576DE5" w:rsidRDefault="00837404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53993D36" w14:textId="77777777" w:rsidR="00837404" w:rsidRPr="00576DE5" w:rsidRDefault="0083740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5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8D3869" w:rsidRPr="00D246FB" w14:paraId="14DFA56C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3999BF0B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32" w:type="dxa"/>
            <w:vAlign w:val="bottom"/>
          </w:tcPr>
          <w:p w14:paraId="5A42DE7D" w14:textId="77777777" w:rsidR="008D3869" w:rsidRPr="00D246FB" w:rsidRDefault="008D3869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" w:type="dxa"/>
            <w:vAlign w:val="bottom"/>
          </w:tcPr>
          <w:p w14:paraId="525E44EA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0586A73E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19CAAE06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0F82CE03" w14:textId="77777777" w:rsidR="008D3869" w:rsidRPr="00D246FB" w:rsidRDefault="008D3869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8" w:type="dxa"/>
            <w:vAlign w:val="bottom"/>
          </w:tcPr>
          <w:p w14:paraId="2825F48D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5323862F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8D3869" w:rsidRPr="00D246FB" w14:paraId="78458B54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62D9ECBC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ต้นทุนบริการปัจจุบัน</w:t>
            </w:r>
          </w:p>
          <w:p w14:paraId="5D5BD398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และดอกเบี้ยจากภาระผูกพัน</w:t>
            </w:r>
          </w:p>
        </w:tc>
        <w:tc>
          <w:tcPr>
            <w:tcW w:w="1332" w:type="dxa"/>
            <w:vAlign w:val="bottom"/>
          </w:tcPr>
          <w:p w14:paraId="26D14C41" w14:textId="02C7BC22" w:rsidR="008D3869" w:rsidRPr="00D246FB" w:rsidRDefault="00DB71A4" w:rsidP="00C21D1D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24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738</w:t>
            </w:r>
          </w:p>
        </w:tc>
        <w:tc>
          <w:tcPr>
            <w:tcW w:w="234" w:type="dxa"/>
            <w:vAlign w:val="bottom"/>
          </w:tcPr>
          <w:p w14:paraId="466731E1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7FF15D86" w14:textId="35960B79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797</w:t>
            </w:r>
          </w:p>
        </w:tc>
        <w:tc>
          <w:tcPr>
            <w:tcW w:w="243" w:type="dxa"/>
            <w:vAlign w:val="bottom"/>
          </w:tcPr>
          <w:p w14:paraId="699DE73F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69BD489B" w14:textId="1C9C35C9" w:rsidR="008D3869" w:rsidRPr="00D246FB" w:rsidRDefault="00DB71A4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034</w:t>
            </w:r>
          </w:p>
        </w:tc>
        <w:tc>
          <w:tcPr>
            <w:tcW w:w="278" w:type="dxa"/>
            <w:vAlign w:val="bottom"/>
          </w:tcPr>
          <w:p w14:paraId="1D9751A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51244A5C" w14:textId="5A8E2D12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124</w:t>
            </w:r>
          </w:p>
        </w:tc>
      </w:tr>
      <w:tr w:rsidR="008D3869" w:rsidRPr="00D246FB" w14:paraId="69F24D90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1EFF028A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ต้นทุนบริการในอดีต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14:paraId="381126B3" w14:textId="77777777" w:rsidR="008D3869" w:rsidRPr="00D246FB" w:rsidRDefault="008D3869" w:rsidP="00066E4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4" w:type="dxa"/>
            <w:vAlign w:val="bottom"/>
          </w:tcPr>
          <w:p w14:paraId="05066E35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3" w:type="dxa"/>
            <w:tcBorders>
              <w:bottom w:val="single" w:sz="4" w:space="0" w:color="auto"/>
            </w:tcBorders>
            <w:vAlign w:val="bottom"/>
          </w:tcPr>
          <w:p w14:paraId="62BE9E2D" w14:textId="7D5B5213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748</w:t>
            </w:r>
          </w:p>
        </w:tc>
        <w:tc>
          <w:tcPr>
            <w:tcW w:w="243" w:type="dxa"/>
            <w:vAlign w:val="bottom"/>
          </w:tcPr>
          <w:p w14:paraId="45C703A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7EE41FAA" w14:textId="77777777" w:rsidR="008D3869" w:rsidRPr="00D246FB" w:rsidRDefault="008D3869" w:rsidP="00066E4A">
            <w:pPr>
              <w:pStyle w:val="acctfourfigures"/>
              <w:tabs>
                <w:tab w:val="clear" w:pos="765"/>
                <w:tab w:val="decimal" w:pos="586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8" w:type="dxa"/>
            <w:vAlign w:val="bottom"/>
          </w:tcPr>
          <w:p w14:paraId="109FC295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5BF8917D" w14:textId="298F8196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28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954</w:t>
            </w:r>
          </w:p>
        </w:tc>
      </w:tr>
      <w:tr w:rsidR="008D3869" w:rsidRPr="00D246FB" w14:paraId="302449DD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0F966F66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3C469E" w14:textId="207683B1" w:rsidR="008D3869" w:rsidRPr="00D246FB" w:rsidRDefault="00DB71A4" w:rsidP="00C21D1D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24</w:t>
            </w:r>
            <w:r w:rsidR="008D3869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738</w:t>
            </w:r>
          </w:p>
        </w:tc>
        <w:tc>
          <w:tcPr>
            <w:tcW w:w="234" w:type="dxa"/>
            <w:vAlign w:val="bottom"/>
          </w:tcPr>
          <w:p w14:paraId="386DD57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A32DAA" w14:textId="0633F3DE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59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545</w:t>
            </w:r>
          </w:p>
        </w:tc>
        <w:tc>
          <w:tcPr>
            <w:tcW w:w="243" w:type="dxa"/>
            <w:vAlign w:val="bottom"/>
          </w:tcPr>
          <w:p w14:paraId="571BC120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CCD7D1" w14:textId="54D3BFA3" w:rsidR="008D3869" w:rsidRPr="00D246FB" w:rsidRDefault="00DB71A4" w:rsidP="008D3869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</w:t>
            </w:r>
            <w:r w:rsidR="008D3869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034</w:t>
            </w:r>
          </w:p>
        </w:tc>
        <w:tc>
          <w:tcPr>
            <w:tcW w:w="278" w:type="dxa"/>
            <w:vAlign w:val="bottom"/>
          </w:tcPr>
          <w:p w14:paraId="73805C0B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57FA26" w14:textId="089D9AAD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53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078</w:t>
            </w:r>
          </w:p>
        </w:tc>
      </w:tr>
      <w:tr w:rsidR="00576DE5" w:rsidRPr="00D246FB" w14:paraId="0C318DF0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450AA61A" w14:textId="77777777" w:rsidR="00576DE5" w:rsidRPr="00D246FB" w:rsidRDefault="00576DE5" w:rsidP="00FF73F3">
            <w:pPr>
              <w:ind w:left="90" w:hanging="11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32" w:type="dxa"/>
            <w:vAlign w:val="bottom"/>
          </w:tcPr>
          <w:p w14:paraId="44931693" w14:textId="77777777" w:rsidR="00576DE5" w:rsidRPr="00D246FB" w:rsidRDefault="00576DE5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" w:type="dxa"/>
            <w:vAlign w:val="bottom"/>
          </w:tcPr>
          <w:p w14:paraId="59D5EB27" w14:textId="77777777" w:rsidR="00576DE5" w:rsidRPr="00D246FB" w:rsidRDefault="00576DE5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7EAB2AA1" w14:textId="77777777" w:rsidR="00576DE5" w:rsidRPr="00D246FB" w:rsidRDefault="00576DE5" w:rsidP="00FF73F3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left="-79" w:right="-10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078F5F2C" w14:textId="77777777" w:rsidR="00576DE5" w:rsidRPr="00D246FB" w:rsidRDefault="00576DE5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2242D80E" w14:textId="77777777" w:rsidR="00576DE5" w:rsidRPr="00D246FB" w:rsidRDefault="00576DE5" w:rsidP="00FF73F3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8" w:type="dxa"/>
            <w:vAlign w:val="bottom"/>
          </w:tcPr>
          <w:p w14:paraId="796745FB" w14:textId="77777777" w:rsidR="00576DE5" w:rsidRPr="00D246FB" w:rsidRDefault="00576DE5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09F4B788" w14:textId="77777777" w:rsidR="00576DE5" w:rsidRPr="00D246FB" w:rsidRDefault="00576DE5" w:rsidP="00FF73F3">
            <w:pPr>
              <w:pStyle w:val="acctfourfigures"/>
              <w:tabs>
                <w:tab w:val="clear" w:pos="765"/>
                <w:tab w:val="decimal" w:pos="943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8D3869" w:rsidRPr="00D246FB" w14:paraId="2347BCAC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7B3276C1" w14:textId="77777777" w:rsidR="008D3869" w:rsidRPr="00D246FB" w:rsidRDefault="008D3869" w:rsidP="00FF73F3">
            <w:pPr>
              <w:ind w:left="90" w:hanging="11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32" w:type="dxa"/>
            <w:vAlign w:val="bottom"/>
          </w:tcPr>
          <w:p w14:paraId="5A02B14A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" w:type="dxa"/>
            <w:vAlign w:val="bottom"/>
          </w:tcPr>
          <w:p w14:paraId="3458425E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38F6EBDD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left="-79" w:right="-10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73C33D59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241564C9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8" w:type="dxa"/>
            <w:vAlign w:val="bottom"/>
          </w:tcPr>
          <w:p w14:paraId="63C84AC2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15E8E938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3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8D3869" w:rsidRPr="00D246FB" w14:paraId="599460F5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1DB003FA" w14:textId="426D211B" w:rsidR="008D3869" w:rsidRPr="00D246FB" w:rsidRDefault="008D3869" w:rsidP="008B20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14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332" w:type="dxa"/>
            <w:vAlign w:val="bottom"/>
          </w:tcPr>
          <w:p w14:paraId="04955B4D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" w:type="dxa"/>
            <w:vAlign w:val="bottom"/>
          </w:tcPr>
          <w:p w14:paraId="70DC4567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vAlign w:val="bottom"/>
          </w:tcPr>
          <w:p w14:paraId="4D5F759B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622F9871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56F81EC9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8" w:type="dxa"/>
            <w:vAlign w:val="bottom"/>
          </w:tcPr>
          <w:p w14:paraId="07C1E8E7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vAlign w:val="bottom"/>
          </w:tcPr>
          <w:p w14:paraId="35109E44" w14:textId="77777777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8D3869" w:rsidRPr="00D246FB" w14:paraId="23A74E12" w14:textId="77777777" w:rsidTr="00C33F59">
        <w:trPr>
          <w:trHeight w:val="346"/>
        </w:trPr>
        <w:tc>
          <w:tcPr>
            <w:tcW w:w="3200" w:type="dxa"/>
          </w:tcPr>
          <w:p w14:paraId="2C587112" w14:textId="77777777" w:rsidR="008D3869" w:rsidRPr="00D246FB" w:rsidRDefault="008D3869" w:rsidP="008E6E0A">
            <w:pPr>
              <w:tabs>
                <w:tab w:val="clear" w:pos="227"/>
                <w:tab w:val="left" w:pos="165"/>
              </w:tabs>
              <w:ind w:left="165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GB" w:eastAsia="en-GB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- ข้อสมมติด้านประชากรศาสตร์ </w:t>
            </w:r>
          </w:p>
        </w:tc>
        <w:tc>
          <w:tcPr>
            <w:tcW w:w="1332" w:type="dxa"/>
          </w:tcPr>
          <w:p w14:paraId="57F67FC0" w14:textId="77777777" w:rsidR="008D3869" w:rsidRPr="00D246FB" w:rsidRDefault="008D3869" w:rsidP="00066E4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4" w:type="dxa"/>
            <w:vAlign w:val="bottom"/>
          </w:tcPr>
          <w:p w14:paraId="268FDC24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</w:tcPr>
          <w:p w14:paraId="77FD206D" w14:textId="0866A422" w:rsidR="008D3869" w:rsidRPr="00D246FB" w:rsidRDefault="00DB71A4" w:rsidP="00ED6244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770</w:t>
            </w:r>
          </w:p>
        </w:tc>
        <w:tc>
          <w:tcPr>
            <w:tcW w:w="243" w:type="dxa"/>
            <w:vAlign w:val="bottom"/>
          </w:tcPr>
          <w:p w14:paraId="44D1DD26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421DD5D8" w14:textId="77777777" w:rsidR="008D3869" w:rsidRPr="00D246FB" w:rsidRDefault="008D3869" w:rsidP="00E570CF">
            <w:pPr>
              <w:pStyle w:val="acctfourfigures"/>
              <w:tabs>
                <w:tab w:val="clear" w:pos="765"/>
                <w:tab w:val="decimal" w:pos="586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8" w:type="dxa"/>
            <w:vAlign w:val="bottom"/>
          </w:tcPr>
          <w:p w14:paraId="0DA18D8C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09BFF1AE" w14:textId="7242C1D4" w:rsidR="008D3869" w:rsidRPr="00D246FB" w:rsidRDefault="00DB71A4" w:rsidP="00ED6244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510</w:t>
            </w:r>
          </w:p>
        </w:tc>
      </w:tr>
      <w:tr w:rsidR="008D3869" w:rsidRPr="00D246FB" w14:paraId="44140CF0" w14:textId="77777777" w:rsidTr="00C33F59">
        <w:trPr>
          <w:trHeight w:val="346"/>
        </w:trPr>
        <w:tc>
          <w:tcPr>
            <w:tcW w:w="3200" w:type="dxa"/>
          </w:tcPr>
          <w:p w14:paraId="646AC24F" w14:textId="77777777" w:rsidR="008D3869" w:rsidRPr="00D246FB" w:rsidRDefault="008D3869" w:rsidP="0086086B">
            <w:pPr>
              <w:tabs>
                <w:tab w:val="clear" w:pos="227"/>
                <w:tab w:val="left" w:pos="165"/>
              </w:tabs>
              <w:ind w:left="16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 xml:space="preserve">   - ข้อสมมติทางการเงิน </w:t>
            </w:r>
          </w:p>
        </w:tc>
        <w:tc>
          <w:tcPr>
            <w:tcW w:w="1332" w:type="dxa"/>
          </w:tcPr>
          <w:p w14:paraId="6EAD2C42" w14:textId="6FD42FE4" w:rsidR="008D3869" w:rsidRPr="00D246FB" w:rsidRDefault="00DB71A4" w:rsidP="008D3869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913</w:t>
            </w:r>
          </w:p>
        </w:tc>
        <w:tc>
          <w:tcPr>
            <w:tcW w:w="234" w:type="dxa"/>
            <w:vAlign w:val="bottom"/>
          </w:tcPr>
          <w:p w14:paraId="0487DED6" w14:textId="77777777" w:rsidR="008D3869" w:rsidRPr="00D246FB" w:rsidRDefault="008D3869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</w:tcPr>
          <w:p w14:paraId="6B7C58C9" w14:textId="00BEEC01" w:rsidR="008D3869" w:rsidRPr="00D246FB" w:rsidRDefault="00DB71A4" w:rsidP="0086086B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930</w:t>
            </w:r>
          </w:p>
        </w:tc>
        <w:tc>
          <w:tcPr>
            <w:tcW w:w="243" w:type="dxa"/>
            <w:vAlign w:val="bottom"/>
          </w:tcPr>
          <w:p w14:paraId="1C66F4D5" w14:textId="77777777" w:rsidR="008D3869" w:rsidRPr="00D246FB" w:rsidRDefault="008D3869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34CB52BE" w14:textId="4F8D03E7" w:rsidR="008D3869" w:rsidRPr="00D246FB" w:rsidRDefault="00DB71A4" w:rsidP="00E570CF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</w:t>
            </w:r>
            <w:r w:rsidR="008D3869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736</w:t>
            </w:r>
          </w:p>
        </w:tc>
        <w:tc>
          <w:tcPr>
            <w:tcW w:w="278" w:type="dxa"/>
            <w:vAlign w:val="bottom"/>
          </w:tcPr>
          <w:p w14:paraId="773201CF" w14:textId="77777777" w:rsidR="008D3869" w:rsidRPr="00D246FB" w:rsidRDefault="008D3869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547C6AA5" w14:textId="121336A6" w:rsidR="008D3869" w:rsidRPr="00D246FB" w:rsidRDefault="00DB71A4" w:rsidP="0086086B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788</w:t>
            </w:r>
          </w:p>
        </w:tc>
      </w:tr>
      <w:tr w:rsidR="008D3869" w:rsidRPr="00D246FB" w14:paraId="2FEFFD1F" w14:textId="77777777" w:rsidTr="00C33F59">
        <w:trPr>
          <w:trHeight w:val="346"/>
        </w:trPr>
        <w:tc>
          <w:tcPr>
            <w:tcW w:w="3200" w:type="dxa"/>
          </w:tcPr>
          <w:p w14:paraId="50413A96" w14:textId="77777777" w:rsidR="008D3869" w:rsidRPr="00D246FB" w:rsidRDefault="008D3869" w:rsidP="008E6E0A">
            <w:pPr>
              <w:tabs>
                <w:tab w:val="clear" w:pos="227"/>
                <w:tab w:val="left" w:pos="165"/>
              </w:tabs>
              <w:ind w:left="165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GB" w:eastAsia="en-GB"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en-GB" w:eastAsia="en-GB"/>
              </w:rPr>
              <w:t>- การปรับปรุงจากประสบการณ์</w:t>
            </w:r>
          </w:p>
        </w:tc>
        <w:tc>
          <w:tcPr>
            <w:tcW w:w="1332" w:type="dxa"/>
          </w:tcPr>
          <w:p w14:paraId="71717FCE" w14:textId="77777777" w:rsidR="008D3869" w:rsidRPr="00D246FB" w:rsidRDefault="008D3869" w:rsidP="00066E4A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4" w:type="dxa"/>
            <w:vAlign w:val="bottom"/>
          </w:tcPr>
          <w:p w14:paraId="2A40F095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</w:tcPr>
          <w:p w14:paraId="185A4997" w14:textId="2E39FFED" w:rsidR="008D3869" w:rsidRPr="00D246FB" w:rsidRDefault="00DB71A4" w:rsidP="00ED6244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</w:t>
            </w:r>
            <w:r w:rsidR="00A61E63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43" w:type="dxa"/>
            <w:vAlign w:val="bottom"/>
          </w:tcPr>
          <w:p w14:paraId="5AC5E7F1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755FEA54" w14:textId="77777777" w:rsidR="008D3869" w:rsidRPr="00D246FB" w:rsidRDefault="008D3869" w:rsidP="00E570CF">
            <w:pPr>
              <w:pStyle w:val="acctfourfigures"/>
              <w:tabs>
                <w:tab w:val="clear" w:pos="765"/>
                <w:tab w:val="decimal" w:pos="586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8" w:type="dxa"/>
            <w:vAlign w:val="bottom"/>
          </w:tcPr>
          <w:p w14:paraId="7BAD9A4A" w14:textId="77777777" w:rsidR="008D3869" w:rsidRPr="00D246FB" w:rsidRDefault="008D3869" w:rsidP="00ED62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</w:tcPr>
          <w:p w14:paraId="4E04F9CD" w14:textId="38065B44" w:rsidR="008D3869" w:rsidRPr="00D246FB" w:rsidRDefault="00DB71A4" w:rsidP="00ED6244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185</w:t>
            </w:r>
          </w:p>
        </w:tc>
      </w:tr>
      <w:tr w:rsidR="008D3869" w:rsidRPr="00D246FB" w14:paraId="1142D1B0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24CE6B53" w14:textId="77777777" w:rsidR="008D3869" w:rsidRPr="00D246FB" w:rsidRDefault="008D3869" w:rsidP="00FF73F3">
            <w:pPr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79" w:hanging="11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  <w:cs/>
              </w:rPr>
              <w:t>ผลต่างจากการเปลี่ยนแปลงอัตรา</w:t>
            </w:r>
          </w:p>
          <w:p w14:paraId="1DF8198F" w14:textId="77777777" w:rsidR="008D3869" w:rsidRPr="00D246FB" w:rsidRDefault="008D3869" w:rsidP="00FF73F3">
            <w:pPr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79" w:hanging="11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/>
                <w:sz w:val="30"/>
                <w:szCs w:val="30"/>
                <w:cs/>
              </w:rPr>
              <w:t>แลกเปลี่ยนเงินตราต่างประเทศ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14:paraId="51F94496" w14:textId="2EAF6926" w:rsidR="008D3869" w:rsidRPr="00D246FB" w:rsidRDefault="00DB71A4" w:rsidP="008D3869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73</w:t>
            </w:r>
          </w:p>
        </w:tc>
        <w:tc>
          <w:tcPr>
            <w:tcW w:w="234" w:type="dxa"/>
            <w:vAlign w:val="bottom"/>
          </w:tcPr>
          <w:p w14:paraId="62C90CD3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tcBorders>
              <w:bottom w:val="single" w:sz="4" w:space="0" w:color="auto"/>
            </w:tcBorders>
            <w:vAlign w:val="bottom"/>
          </w:tcPr>
          <w:p w14:paraId="55FDEECA" w14:textId="65D7CD61" w:rsidR="008D3869" w:rsidRPr="00D246FB" w:rsidRDefault="008D3869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A61E63">
              <w:rPr>
                <w:rFonts w:ascii="Angsana New" w:hAnsi="Angsana New"/>
                <w:sz w:val="30"/>
                <w:szCs w:val="30"/>
                <w:lang w:val="en-US" w:bidi="th-TH"/>
              </w:rPr>
              <w:t>699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3" w:type="dxa"/>
            <w:vAlign w:val="bottom"/>
          </w:tcPr>
          <w:p w14:paraId="09BEAA0E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728E996C" w14:textId="77777777" w:rsidR="008D3869" w:rsidRPr="00D246FB" w:rsidRDefault="008D3869" w:rsidP="00E570CF">
            <w:pPr>
              <w:pStyle w:val="acctfourfigures"/>
              <w:tabs>
                <w:tab w:val="clear" w:pos="765"/>
                <w:tab w:val="decimal" w:pos="586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8" w:type="dxa"/>
            <w:vAlign w:val="bottom"/>
          </w:tcPr>
          <w:p w14:paraId="63A0C93B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2A54C629" w14:textId="77777777" w:rsidR="008D3869" w:rsidRPr="00D246FB" w:rsidRDefault="008D3869" w:rsidP="00E602D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224" w:right="-21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8D3869" w:rsidRPr="00D246FB" w14:paraId="5C7F14B8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4B7308A8" w14:textId="77777777" w:rsidR="008D3869" w:rsidRPr="00D246FB" w:rsidRDefault="008D3869" w:rsidP="00FF73F3">
            <w:pPr>
              <w:shd w:val="clear" w:color="auto" w:fill="FFFFFF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right="-79" w:hanging="11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14:paraId="171FE5F5" w14:textId="762B3F86" w:rsidR="008D3869" w:rsidRPr="00D246FB" w:rsidRDefault="00DB71A4" w:rsidP="008D3869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28</w:t>
            </w:r>
            <w:r w:rsidR="008D3869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986</w:t>
            </w:r>
          </w:p>
        </w:tc>
        <w:tc>
          <w:tcPr>
            <w:tcW w:w="234" w:type="dxa"/>
            <w:vAlign w:val="bottom"/>
          </w:tcPr>
          <w:p w14:paraId="3DC5A213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tcBorders>
              <w:top w:val="single" w:sz="4" w:space="0" w:color="auto"/>
            </w:tcBorders>
            <w:vAlign w:val="bottom"/>
          </w:tcPr>
          <w:p w14:paraId="61E783F9" w14:textId="596E7B19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472</w:t>
            </w:r>
          </w:p>
        </w:tc>
        <w:tc>
          <w:tcPr>
            <w:tcW w:w="243" w:type="dxa"/>
            <w:vAlign w:val="bottom"/>
          </w:tcPr>
          <w:p w14:paraId="09BED5D4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  <w:tab w:val="decimal" w:pos="893"/>
              </w:tabs>
              <w:ind w:right="-182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</w:tcBorders>
            <w:vAlign w:val="bottom"/>
          </w:tcPr>
          <w:p w14:paraId="791DEED8" w14:textId="73A5A24B" w:rsidR="008D3869" w:rsidRPr="0048346A" w:rsidRDefault="00DB71A4" w:rsidP="00E570CF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</w:t>
            </w:r>
            <w:r w:rsidR="008D3869" w:rsidRPr="0048346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736</w:t>
            </w:r>
          </w:p>
        </w:tc>
        <w:tc>
          <w:tcPr>
            <w:tcW w:w="278" w:type="dxa"/>
            <w:vAlign w:val="bottom"/>
          </w:tcPr>
          <w:p w14:paraId="0C60C397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</w:tcBorders>
            <w:vAlign w:val="bottom"/>
          </w:tcPr>
          <w:p w14:paraId="773C39B7" w14:textId="128E8F21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483</w:t>
            </w:r>
          </w:p>
        </w:tc>
      </w:tr>
      <w:tr w:rsidR="008D3869" w:rsidRPr="00D246FB" w14:paraId="350D344A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5CADAB80" w14:textId="77777777" w:rsidR="008D3869" w:rsidRPr="00D246FB" w:rsidRDefault="008D3869" w:rsidP="00FF73F3">
            <w:pPr>
              <w:spacing w:line="240" w:lineRule="auto"/>
              <w:ind w:left="90" w:hanging="114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14:paraId="0D993CEC" w14:textId="7CFFC6C8" w:rsidR="008D3869" w:rsidRPr="00D246FB" w:rsidRDefault="008D3869" w:rsidP="008D3869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32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047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4" w:type="dxa"/>
            <w:vAlign w:val="bottom"/>
          </w:tcPr>
          <w:p w14:paraId="4AC2E10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tcBorders>
              <w:bottom w:val="single" w:sz="4" w:space="0" w:color="auto"/>
            </w:tcBorders>
            <w:vAlign w:val="bottom"/>
          </w:tcPr>
          <w:p w14:paraId="313FCBB2" w14:textId="3D480919" w:rsidR="008D3869" w:rsidRPr="00D246FB" w:rsidRDefault="008D3869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43" w:type="dxa"/>
            <w:vAlign w:val="bottom"/>
          </w:tcPr>
          <w:p w14:paraId="777632B1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0C83B800" w14:textId="154C2EBB" w:rsidR="008D3869" w:rsidRPr="00D246FB" w:rsidRDefault="008D3869" w:rsidP="00E570CF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594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8" w:type="dxa"/>
            <w:vAlign w:val="bottom"/>
          </w:tcPr>
          <w:p w14:paraId="343689AE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bottom w:val="single" w:sz="4" w:space="0" w:color="auto"/>
            </w:tcBorders>
            <w:vAlign w:val="bottom"/>
          </w:tcPr>
          <w:p w14:paraId="2B4C9C19" w14:textId="68F5E42C" w:rsidR="008D3869" w:rsidRPr="00D246FB" w:rsidRDefault="008D3869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006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8D3869" w:rsidRPr="00D246FB" w14:paraId="110DCA72" w14:textId="77777777" w:rsidTr="00C33F59">
        <w:trPr>
          <w:trHeight w:val="346"/>
        </w:trPr>
        <w:tc>
          <w:tcPr>
            <w:tcW w:w="3200" w:type="dxa"/>
            <w:vAlign w:val="bottom"/>
          </w:tcPr>
          <w:p w14:paraId="569BC01E" w14:textId="6887761F" w:rsidR="008D3869" w:rsidRPr="00D246FB" w:rsidRDefault="008D3869" w:rsidP="00FF73F3">
            <w:pPr>
              <w:spacing w:line="240" w:lineRule="auto"/>
              <w:ind w:left="90" w:hanging="11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33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261272" w14:textId="4F6886B1" w:rsidR="008D3869" w:rsidRPr="00D246FB" w:rsidRDefault="00DB71A4" w:rsidP="008D3869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225</w:t>
            </w:r>
            <w:r w:rsidR="008D3869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498</w:t>
            </w:r>
          </w:p>
        </w:tc>
        <w:tc>
          <w:tcPr>
            <w:tcW w:w="234" w:type="dxa"/>
            <w:vAlign w:val="bottom"/>
          </w:tcPr>
          <w:p w14:paraId="3F9E6732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E9C374" w14:textId="542BA21B" w:rsidR="008D3869" w:rsidRPr="00D246FB" w:rsidRDefault="00DB71A4" w:rsidP="00FF73F3">
            <w:pPr>
              <w:pStyle w:val="acctfourfigures"/>
              <w:tabs>
                <w:tab w:val="clear" w:pos="765"/>
                <w:tab w:val="decimal" w:pos="1050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203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821</w:t>
            </w:r>
          </w:p>
        </w:tc>
        <w:tc>
          <w:tcPr>
            <w:tcW w:w="243" w:type="dxa"/>
            <w:vAlign w:val="bottom"/>
          </w:tcPr>
          <w:p w14:paraId="34FC0E43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BBE101" w14:textId="7C1F9673" w:rsidR="008D3869" w:rsidRPr="0048346A" w:rsidRDefault="00DB71A4" w:rsidP="00E570CF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178</w:t>
            </w:r>
            <w:r w:rsidR="008D3869" w:rsidRPr="0048346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408</w:t>
            </w:r>
          </w:p>
        </w:tc>
        <w:tc>
          <w:tcPr>
            <w:tcW w:w="278" w:type="dxa"/>
            <w:vAlign w:val="bottom"/>
          </w:tcPr>
          <w:p w14:paraId="76B3B3D5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4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06F5BA" w14:textId="6C6DF000" w:rsidR="008D3869" w:rsidRPr="00D246FB" w:rsidRDefault="00DB71A4" w:rsidP="00FF73F3">
            <w:pPr>
              <w:pStyle w:val="acctfourfigures"/>
              <w:tabs>
                <w:tab w:val="clear" w:pos="765"/>
                <w:tab w:val="decimal" w:pos="947"/>
              </w:tabs>
              <w:spacing w:line="240" w:lineRule="atLeast"/>
              <w:ind w:left="-79" w:right="-2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166</w:t>
            </w:r>
            <w:r w:rsidR="008D3869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232</w:t>
            </w:r>
          </w:p>
        </w:tc>
      </w:tr>
    </w:tbl>
    <w:p w14:paraId="63C5F5E1" w14:textId="77777777" w:rsidR="00C33F59" w:rsidRPr="00914415" w:rsidRDefault="00C33F59" w:rsidP="009144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16" w:type="dxa"/>
        <w:tblInd w:w="450" w:type="dxa"/>
        <w:tblLook w:val="01E0" w:firstRow="1" w:lastRow="1" w:firstColumn="1" w:lastColumn="1" w:noHBand="0" w:noVBand="0"/>
      </w:tblPr>
      <w:tblGrid>
        <w:gridCol w:w="3150"/>
        <w:gridCol w:w="1350"/>
        <w:gridCol w:w="243"/>
        <w:gridCol w:w="1287"/>
        <w:gridCol w:w="270"/>
        <w:gridCol w:w="1286"/>
        <w:gridCol w:w="270"/>
        <w:gridCol w:w="1260"/>
      </w:tblGrid>
      <w:tr w:rsidR="00A254FE" w:rsidRPr="00D246FB" w14:paraId="41316C90" w14:textId="77777777" w:rsidTr="00576DE5">
        <w:tc>
          <w:tcPr>
            <w:tcW w:w="3150" w:type="dxa"/>
            <w:vMerge w:val="restart"/>
          </w:tcPr>
          <w:p w14:paraId="7375D43C" w14:textId="77777777" w:rsidR="00576DE5" w:rsidRDefault="00A254FE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both"/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br w:type="page"/>
            </w:r>
            <w:r w:rsidRPr="00D246FB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</w:t>
            </w:r>
            <w:r w:rsidR="00576DE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</w:p>
          <w:p w14:paraId="3769F30B" w14:textId="2E9D96C3" w:rsidR="00A254FE" w:rsidRPr="00576DE5" w:rsidRDefault="00576D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both"/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A254FE" w:rsidRPr="00D246FB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>ตา</w:t>
            </w:r>
            <w:r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>ม</w:t>
            </w:r>
            <w:r w:rsidR="00A254FE" w:rsidRPr="00D246FB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2880" w:type="dxa"/>
            <w:gridSpan w:val="3"/>
          </w:tcPr>
          <w:p w14:paraId="769DC662" w14:textId="77777777" w:rsidR="00A254FE" w:rsidRPr="00D246FB" w:rsidRDefault="00A254FE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DD09231" w14:textId="77777777" w:rsidR="00A254FE" w:rsidRPr="00D246FB" w:rsidRDefault="00A254FE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16" w:type="dxa"/>
            <w:gridSpan w:val="3"/>
          </w:tcPr>
          <w:p w14:paraId="65852D8D" w14:textId="77777777" w:rsidR="00A254FE" w:rsidRPr="00D246FB" w:rsidRDefault="00A254FE" w:rsidP="000626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254FE" w:rsidRPr="00D246FB" w14:paraId="53900FF2" w14:textId="77777777" w:rsidTr="00576DE5">
        <w:tc>
          <w:tcPr>
            <w:tcW w:w="3150" w:type="dxa"/>
            <w:vMerge/>
          </w:tcPr>
          <w:p w14:paraId="201EB132" w14:textId="77777777" w:rsidR="00A254FE" w:rsidRPr="00D246FB" w:rsidRDefault="00A254FE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4809FAF" w14:textId="37D39DB6" w:rsidR="00A254FE" w:rsidRPr="00D246FB" w:rsidRDefault="00DB71A4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43" w:type="dxa"/>
            <w:vAlign w:val="bottom"/>
          </w:tcPr>
          <w:p w14:paraId="657AD237" w14:textId="77777777" w:rsidR="00A254FE" w:rsidRPr="00D246FB" w:rsidRDefault="00A254FE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7" w:type="dxa"/>
            <w:vAlign w:val="bottom"/>
          </w:tcPr>
          <w:p w14:paraId="33DF796C" w14:textId="1CB0DBBE" w:rsidR="00A254FE" w:rsidRPr="00D246FB" w:rsidRDefault="00DB71A4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1F41FE3A" w14:textId="77777777" w:rsidR="00A254FE" w:rsidRPr="00D246FB" w:rsidRDefault="00A254FE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6" w:type="dxa"/>
            <w:vAlign w:val="bottom"/>
          </w:tcPr>
          <w:p w14:paraId="41C2B051" w14:textId="17861CDE" w:rsidR="00A254FE" w:rsidRPr="00D246FB" w:rsidRDefault="00DB71A4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64F2E492" w14:textId="77777777" w:rsidR="00A254FE" w:rsidRPr="00D246FB" w:rsidRDefault="00A254FE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537AA60" w14:textId="2DB4C3FA" w:rsidR="00A254FE" w:rsidRPr="00D246FB" w:rsidRDefault="00DB71A4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</w:tr>
      <w:tr w:rsidR="00F7735A" w:rsidRPr="00D246FB" w14:paraId="72613BCF" w14:textId="77777777" w:rsidTr="00576DE5">
        <w:tc>
          <w:tcPr>
            <w:tcW w:w="3150" w:type="dxa"/>
          </w:tcPr>
          <w:p w14:paraId="58C0A668" w14:textId="77777777" w:rsidR="00F7735A" w:rsidRPr="00D246FB" w:rsidRDefault="00F7735A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966" w:type="dxa"/>
            <w:gridSpan w:val="7"/>
          </w:tcPr>
          <w:p w14:paraId="71BCC868" w14:textId="77777777" w:rsidR="00F7735A" w:rsidRPr="00D246FB" w:rsidRDefault="00F7735A" w:rsidP="00F77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(ร้อยละ)</w:t>
            </w:r>
          </w:p>
        </w:tc>
      </w:tr>
      <w:tr w:rsidR="008D3869" w:rsidRPr="00D246FB" w14:paraId="79BF5ED2" w14:textId="77777777" w:rsidTr="00576DE5">
        <w:tc>
          <w:tcPr>
            <w:tcW w:w="3150" w:type="dxa"/>
          </w:tcPr>
          <w:p w14:paraId="1740621F" w14:textId="77777777" w:rsidR="008D3869" w:rsidRPr="00D246FB" w:rsidRDefault="008D3869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1350" w:type="dxa"/>
          </w:tcPr>
          <w:p w14:paraId="1C0104B9" w14:textId="5048B99C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69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ถึง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43" w:type="dxa"/>
          </w:tcPr>
          <w:p w14:paraId="6E1EEF4B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7" w:type="dxa"/>
          </w:tcPr>
          <w:p w14:paraId="33CEF207" w14:textId="191DC00F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98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ถึง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2527D20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6" w:type="dxa"/>
          </w:tcPr>
          <w:p w14:paraId="03B14E6F" w14:textId="15AECAE5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.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441A9D6A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</w:tcPr>
          <w:p w14:paraId="4C15C1FA" w14:textId="3E7EF0CB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98</w:t>
            </w:r>
          </w:p>
        </w:tc>
      </w:tr>
      <w:tr w:rsidR="008D3869" w:rsidRPr="00D246FB" w14:paraId="23B61211" w14:textId="77777777" w:rsidTr="00576DE5">
        <w:tc>
          <w:tcPr>
            <w:tcW w:w="3150" w:type="dxa"/>
          </w:tcPr>
          <w:p w14:paraId="3DA597AC" w14:textId="77777777" w:rsidR="008D3869" w:rsidRPr="00D246FB" w:rsidRDefault="008D3869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การเพิ่มขึ้นของเงินเดือนในอนาคต</w:t>
            </w:r>
          </w:p>
        </w:tc>
        <w:tc>
          <w:tcPr>
            <w:tcW w:w="1350" w:type="dxa"/>
          </w:tcPr>
          <w:p w14:paraId="14B88538" w14:textId="768B08B0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ถึง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43" w:type="dxa"/>
          </w:tcPr>
          <w:p w14:paraId="05DB5FC2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7" w:type="dxa"/>
          </w:tcPr>
          <w:p w14:paraId="4BF5419C" w14:textId="7E4D1A71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ถึง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1AE2D6FD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6" w:type="dxa"/>
          </w:tcPr>
          <w:p w14:paraId="0B5E6F2C" w14:textId="6481DD0B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40DB947F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</w:tcPr>
          <w:p w14:paraId="42DC97BD" w14:textId="46B1E5A7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</w:p>
        </w:tc>
      </w:tr>
      <w:tr w:rsidR="008D3869" w:rsidRPr="00D246FB" w14:paraId="7034380D" w14:textId="77777777" w:rsidTr="00576DE5">
        <w:tc>
          <w:tcPr>
            <w:tcW w:w="3150" w:type="dxa"/>
          </w:tcPr>
          <w:p w14:paraId="53CA9F91" w14:textId="77777777" w:rsidR="008D3869" w:rsidRPr="00D246FB" w:rsidRDefault="008D3869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</w:p>
        </w:tc>
        <w:tc>
          <w:tcPr>
            <w:tcW w:w="1350" w:type="dxa"/>
          </w:tcPr>
          <w:p w14:paraId="1F5855F2" w14:textId="63554B8B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43" w:type="dxa"/>
          </w:tcPr>
          <w:p w14:paraId="1AE5D758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7" w:type="dxa"/>
          </w:tcPr>
          <w:p w14:paraId="7E8307CF" w14:textId="66EA4F94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03CF7CED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86" w:type="dxa"/>
          </w:tcPr>
          <w:p w14:paraId="49F832CA" w14:textId="65FED5F9" w:rsidR="008D3869" w:rsidRPr="00D246FB" w:rsidRDefault="00DB71A4" w:rsidP="008D3869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51C14D0B" w14:textId="77777777" w:rsidR="008D3869" w:rsidRPr="00D246FB" w:rsidRDefault="008D3869" w:rsidP="00FF73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</w:tcPr>
          <w:p w14:paraId="7FB57AC8" w14:textId="120072FE" w:rsidR="008D3869" w:rsidRPr="00D246FB" w:rsidRDefault="00DB71A4" w:rsidP="00FF73F3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ถึง</w:t>
            </w:r>
            <w:r w:rsidR="008D3869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</w:tr>
    </w:tbl>
    <w:p w14:paraId="5BBAB667" w14:textId="77777777" w:rsidR="00576DE5" w:rsidRDefault="00576D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1141ED21" w14:textId="63BDB4E0" w:rsidR="00EA1F7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sz w:val="30"/>
          <w:szCs w:val="30"/>
          <w:cs/>
          <w:lang w:val="th-TH"/>
        </w:rPr>
        <w:lastRenderedPageBreak/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2932CEE0" w14:textId="77777777" w:rsidR="00EA1F7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1D373095" w14:textId="0FAB86DF" w:rsidR="00EA1F7A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ระยะเวลาถัวเฉลี่ยถ่วงน้ำหนักของภาระผูกพันผลประโยชน์ที่กำหนดไว้เป็น </w:t>
      </w:r>
      <w:r w:rsidR="00DB71A4" w:rsidRPr="00DB71A4">
        <w:rPr>
          <w:rFonts w:ascii="Angsana New" w:hAnsi="Angsana New"/>
          <w:sz w:val="30"/>
          <w:szCs w:val="30"/>
        </w:rPr>
        <w:t>15</w:t>
      </w:r>
      <w:r w:rsidR="00AC672B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90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และ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30</w:t>
      </w:r>
      <w:r w:rsidR="00AC672B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20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ปี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: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1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5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9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0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 และ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30</w:t>
      </w:r>
      <w:r w:rsidR="00F7735A" w:rsidRPr="00D246FB">
        <w:rPr>
          <w:rFonts w:ascii="Angsana New" w:hAnsi="Angsana New" w:hint="cs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20</w:t>
      </w:r>
      <w:r w:rsidR="00F7735A"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Pr="00D246FB">
        <w:rPr>
          <w:rFonts w:ascii="Angsana New" w:hAnsi="Angsana New" w:hint="cs"/>
          <w:i/>
          <w:iCs/>
          <w:sz w:val="30"/>
          <w:szCs w:val="30"/>
          <w:cs/>
        </w:rPr>
        <w:t>ปี)</w:t>
      </w:r>
    </w:p>
    <w:p w14:paraId="484D6341" w14:textId="77777777" w:rsidR="008B20A9" w:rsidRPr="008B20A9" w:rsidRDefault="008B20A9" w:rsidP="008B20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694F895C" w14:textId="77777777" w:rsidR="00EA1F7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  <w:lang w:val="th-TH"/>
        </w:rPr>
        <w:t xml:space="preserve">การวิเคราะห์ความอ่อนไหว </w:t>
      </w:r>
    </w:p>
    <w:p w14:paraId="2B558855" w14:textId="77777777" w:rsidR="00EA1F7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B5BECAA" w14:textId="078BDF40" w:rsidR="00F7735A" w:rsidRPr="00D246FB" w:rsidRDefault="00EA1F7A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โดยถือว่าข้อสมมติอื่น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 คงที่</w:t>
      </w:r>
      <w:r w:rsidR="007E4D71">
        <w:rPr>
          <w:rFonts w:ascii="Angsana New" w:hAnsi="Angsana New" w:hint="cs"/>
          <w:sz w:val="30"/>
          <w:szCs w:val="30"/>
          <w:cs/>
        </w:rPr>
        <w:t xml:space="preserve"> ที่มีผลกระทบต่อจำนวน</w:t>
      </w:r>
      <w:r w:rsidR="007E4D71" w:rsidRPr="00D246FB">
        <w:rPr>
          <w:rFonts w:ascii="Angsana New" w:hAnsi="Angsana New" w:hint="cs"/>
          <w:sz w:val="30"/>
          <w:szCs w:val="30"/>
          <w:cs/>
        </w:rPr>
        <w:t>ภาระผูกพันผลประโยชน์ที่กำหนดไว้</w:t>
      </w:r>
      <w:r w:rsidR="007E4D71">
        <w:rPr>
          <w:rFonts w:ascii="Angsana New" w:hAnsi="Angsana New" w:hint="cs"/>
          <w:sz w:val="30"/>
          <w:szCs w:val="30"/>
          <w:cs/>
        </w:rPr>
        <w:t xml:space="preserve"> แสดงได้ดังนี้</w:t>
      </w:r>
    </w:p>
    <w:p w14:paraId="6092E9AE" w14:textId="77777777" w:rsidR="000E73C8" w:rsidRPr="00D246FB" w:rsidRDefault="000E73C8" w:rsidP="00EA1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198" w:type="dxa"/>
        <w:tblInd w:w="450" w:type="dxa"/>
        <w:tblLook w:val="01E0" w:firstRow="1" w:lastRow="1" w:firstColumn="1" w:lastColumn="1" w:noHBand="0" w:noVBand="0"/>
      </w:tblPr>
      <w:tblGrid>
        <w:gridCol w:w="4131"/>
        <w:gridCol w:w="1080"/>
        <w:gridCol w:w="268"/>
        <w:gridCol w:w="1080"/>
        <w:gridCol w:w="268"/>
        <w:gridCol w:w="1056"/>
        <w:gridCol w:w="259"/>
        <w:gridCol w:w="1056"/>
      </w:tblGrid>
      <w:tr w:rsidR="000E73C8" w:rsidRPr="00D246FB" w14:paraId="59A1603C" w14:textId="77777777" w:rsidTr="003A2B6B">
        <w:trPr>
          <w:tblHeader/>
        </w:trPr>
        <w:tc>
          <w:tcPr>
            <w:tcW w:w="4131" w:type="dxa"/>
            <w:vMerge w:val="restart"/>
            <w:shd w:val="clear" w:color="auto" w:fill="auto"/>
            <w:vAlign w:val="bottom"/>
          </w:tcPr>
          <w:p w14:paraId="7F1BB3B0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ผลกระทบต่อภาระผูกพันของโครงการ</w:t>
            </w:r>
          </w:p>
          <w:p w14:paraId="64C97453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b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ผลประโยชน์</w:t>
            </w:r>
          </w:p>
        </w:tc>
        <w:tc>
          <w:tcPr>
            <w:tcW w:w="2428" w:type="dxa"/>
            <w:gridSpan w:val="3"/>
            <w:vAlign w:val="bottom"/>
          </w:tcPr>
          <w:p w14:paraId="1F808B11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8" w:type="dxa"/>
            <w:vAlign w:val="bottom"/>
          </w:tcPr>
          <w:p w14:paraId="2163C8C5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71" w:type="dxa"/>
            <w:gridSpan w:val="3"/>
            <w:vAlign w:val="bottom"/>
          </w:tcPr>
          <w:p w14:paraId="0C19ECE2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73C8" w:rsidRPr="00D246FB" w14:paraId="41C3D362" w14:textId="77777777" w:rsidTr="003A2B6B">
        <w:trPr>
          <w:tblHeader/>
        </w:trPr>
        <w:tc>
          <w:tcPr>
            <w:tcW w:w="4131" w:type="dxa"/>
            <w:vMerge/>
            <w:shd w:val="clear" w:color="auto" w:fill="auto"/>
            <w:vAlign w:val="bottom"/>
          </w:tcPr>
          <w:p w14:paraId="1EF5B83D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53A9B8DA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  <w:vAlign w:val="bottom"/>
          </w:tcPr>
          <w:p w14:paraId="312561FB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22CAB69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sz w:val="30"/>
                <w:szCs w:val="30"/>
                <w:cs/>
              </w:rPr>
              <w:t>ลดลง</w:t>
            </w:r>
          </w:p>
        </w:tc>
        <w:tc>
          <w:tcPr>
            <w:tcW w:w="268" w:type="dxa"/>
            <w:vAlign w:val="bottom"/>
          </w:tcPr>
          <w:p w14:paraId="06B88ABA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70AEC228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59" w:type="dxa"/>
            <w:vAlign w:val="bottom"/>
          </w:tcPr>
          <w:p w14:paraId="7B5B7F64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0330E9A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sz w:val="30"/>
                <w:szCs w:val="30"/>
                <w:cs/>
              </w:rPr>
              <w:t>ลดลง</w:t>
            </w:r>
          </w:p>
        </w:tc>
      </w:tr>
      <w:tr w:rsidR="000E73C8" w:rsidRPr="00D246FB" w14:paraId="7C36DAB4" w14:textId="77777777" w:rsidTr="003A2B6B">
        <w:trPr>
          <w:tblHeader/>
        </w:trPr>
        <w:tc>
          <w:tcPr>
            <w:tcW w:w="4131" w:type="dxa"/>
            <w:vAlign w:val="bottom"/>
          </w:tcPr>
          <w:p w14:paraId="10911B3E" w14:textId="77777777" w:rsidR="000E73C8" w:rsidRPr="00D246FB" w:rsidRDefault="000E73C8" w:rsidP="0086086B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67" w:type="dxa"/>
            <w:gridSpan w:val="7"/>
            <w:vAlign w:val="bottom"/>
          </w:tcPr>
          <w:p w14:paraId="29CEC3B6" w14:textId="77777777" w:rsidR="000E73C8" w:rsidRPr="00D246FB" w:rsidRDefault="000E73C8" w:rsidP="0086086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0E73C8" w:rsidRPr="00D246FB" w14:paraId="553CF012" w14:textId="77777777" w:rsidTr="003A2B6B">
        <w:tc>
          <w:tcPr>
            <w:tcW w:w="4131" w:type="dxa"/>
            <w:vAlign w:val="bottom"/>
          </w:tcPr>
          <w:p w14:paraId="5F71376E" w14:textId="6FD05294" w:rsidR="000E73C8" w:rsidRPr="00D246FB" w:rsidRDefault="000E73C8" w:rsidP="0086086B">
            <w:pPr>
              <w:tabs>
                <w:tab w:val="clear" w:pos="227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080" w:type="dxa"/>
            <w:vAlign w:val="bottom"/>
          </w:tcPr>
          <w:p w14:paraId="15686389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60BF39D0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319BF80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2DD44A4C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4433134F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9" w:type="dxa"/>
            <w:vAlign w:val="bottom"/>
          </w:tcPr>
          <w:p w14:paraId="7678A566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D6E22E2" w14:textId="77777777" w:rsidR="000E73C8" w:rsidRPr="00D246FB" w:rsidRDefault="000E73C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</w:tr>
      <w:tr w:rsidR="00C738F8" w:rsidRPr="00D246FB" w14:paraId="293DFFD6" w14:textId="77777777" w:rsidTr="003A2B6B">
        <w:tc>
          <w:tcPr>
            <w:tcW w:w="4131" w:type="dxa"/>
            <w:vAlign w:val="bottom"/>
          </w:tcPr>
          <w:p w14:paraId="1DD2D6AE" w14:textId="71ECAE14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3C829984" w14:textId="3998FF2B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19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975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794841A7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40BA8AA" w14:textId="6FFEEDAC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23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565</w:t>
            </w:r>
          </w:p>
        </w:tc>
        <w:tc>
          <w:tcPr>
            <w:tcW w:w="268" w:type="dxa"/>
            <w:vAlign w:val="bottom"/>
          </w:tcPr>
          <w:p w14:paraId="2E526B7C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2AF232D7" w14:textId="47B2D2FD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15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680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59" w:type="dxa"/>
            <w:vAlign w:val="bottom"/>
          </w:tcPr>
          <w:p w14:paraId="28951DD3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7BA5F892" w14:textId="03005BCE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18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333</w:t>
            </w:r>
          </w:p>
        </w:tc>
      </w:tr>
      <w:tr w:rsidR="00C738F8" w:rsidRPr="00D246FB" w14:paraId="7B730794" w14:textId="77777777" w:rsidTr="003A2B6B">
        <w:tc>
          <w:tcPr>
            <w:tcW w:w="4131" w:type="dxa"/>
            <w:vAlign w:val="bottom"/>
          </w:tcPr>
          <w:p w14:paraId="4A8C85E4" w14:textId="6F8015EE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การเพิ่มขึ้นของเงินเดือนในอนาคต</w:t>
            </w:r>
            <w:r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0BF94ACE" w14:textId="4B06806B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26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312</w:t>
            </w:r>
          </w:p>
        </w:tc>
        <w:tc>
          <w:tcPr>
            <w:tcW w:w="268" w:type="dxa"/>
            <w:vAlign w:val="bottom"/>
          </w:tcPr>
          <w:p w14:paraId="75B7858B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C8B14FE" w14:textId="776E61D4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22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555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1EB1128B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A210FCD" w14:textId="3EB0749D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20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522</w:t>
            </w:r>
          </w:p>
        </w:tc>
        <w:tc>
          <w:tcPr>
            <w:tcW w:w="259" w:type="dxa"/>
            <w:vAlign w:val="bottom"/>
          </w:tcPr>
          <w:p w14:paraId="3167F2E1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7BDD7F8C" w14:textId="1AC9F1B2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17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756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C738F8" w:rsidRPr="00D246FB" w14:paraId="13B67697" w14:textId="77777777" w:rsidTr="003A2B6B">
        <w:tc>
          <w:tcPr>
            <w:tcW w:w="4131" w:type="dxa"/>
            <w:vAlign w:val="bottom"/>
          </w:tcPr>
          <w:p w14:paraId="06F6C45C" w14:textId="5D9C158B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43D7C02F" w14:textId="4F0857E3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395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46F49ED8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17EA128" w14:textId="76677AC2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10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351</w:t>
            </w:r>
          </w:p>
        </w:tc>
        <w:tc>
          <w:tcPr>
            <w:tcW w:w="268" w:type="dxa"/>
            <w:vAlign w:val="bottom"/>
          </w:tcPr>
          <w:p w14:paraId="61F94974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3383E3BF" w14:textId="0DBB03F2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6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953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59" w:type="dxa"/>
            <w:vAlign w:val="bottom"/>
          </w:tcPr>
          <w:p w14:paraId="65C4F2D9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4FA54E37" w14:textId="3FD34779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7</w:t>
            </w:r>
            <w:r w:rsidR="00C738F8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503</w:t>
            </w:r>
          </w:p>
        </w:tc>
      </w:tr>
      <w:tr w:rsidR="00C738F8" w:rsidRPr="00D246FB" w14:paraId="22C75ABF" w14:textId="77777777" w:rsidTr="003A2B6B">
        <w:tc>
          <w:tcPr>
            <w:tcW w:w="4131" w:type="dxa"/>
            <w:shd w:val="clear" w:color="auto" w:fill="auto"/>
          </w:tcPr>
          <w:p w14:paraId="59F033D4" w14:textId="62376023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การปรับปรุงอัตรามรณะ 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6F0135F6" w14:textId="7798EE82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817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1C80186E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35E363" w14:textId="550F35D9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924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23614C58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shd w:val="clear" w:color="auto" w:fill="auto"/>
            <w:vAlign w:val="bottom"/>
          </w:tcPr>
          <w:p w14:paraId="66BA9DB7" w14:textId="13E3F323" w:rsidR="00C738F8" w:rsidRPr="00D246FB" w:rsidRDefault="00DB71A4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603</w:t>
            </w:r>
          </w:p>
        </w:tc>
        <w:tc>
          <w:tcPr>
            <w:tcW w:w="259" w:type="dxa"/>
            <w:shd w:val="clear" w:color="auto" w:fill="auto"/>
            <w:vAlign w:val="bottom"/>
          </w:tcPr>
          <w:p w14:paraId="204155D7" w14:textId="77777777" w:rsidR="00C738F8" w:rsidRPr="00D246FB" w:rsidRDefault="00C738F8" w:rsidP="00A54D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shd w:val="clear" w:color="auto" w:fill="auto"/>
            <w:vAlign w:val="bottom"/>
          </w:tcPr>
          <w:p w14:paraId="0586E337" w14:textId="67FBA958" w:rsidR="00C738F8" w:rsidRPr="00D246FB" w:rsidRDefault="00C738F8" w:rsidP="00A54D2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674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2A4040" w:rsidRPr="00D246FB" w14:paraId="016482BB" w14:textId="77777777" w:rsidTr="003A2B6B">
        <w:tc>
          <w:tcPr>
            <w:tcW w:w="4131" w:type="dxa"/>
            <w:vAlign w:val="bottom"/>
          </w:tcPr>
          <w:p w14:paraId="5FDE2742" w14:textId="77777777" w:rsidR="002A4040" w:rsidRPr="00D246FB" w:rsidRDefault="002A4040" w:rsidP="0086086B">
            <w:pPr>
              <w:tabs>
                <w:tab w:val="clear" w:pos="227"/>
              </w:tabs>
              <w:ind w:left="270" w:hanging="18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vAlign w:val="bottom"/>
          </w:tcPr>
          <w:p w14:paraId="6894FBC5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368BB658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8DF1886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11BC9C42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BC33FB6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9" w:type="dxa"/>
            <w:vAlign w:val="bottom"/>
          </w:tcPr>
          <w:p w14:paraId="5C6FD147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48BC786B" w14:textId="77777777" w:rsidR="002A4040" w:rsidRPr="00D246FB" w:rsidRDefault="002A4040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738F8" w:rsidRPr="00D246FB" w14:paraId="6208727C" w14:textId="77777777" w:rsidTr="003A2B6B">
        <w:tc>
          <w:tcPr>
            <w:tcW w:w="4131" w:type="dxa"/>
            <w:vAlign w:val="bottom"/>
          </w:tcPr>
          <w:p w14:paraId="11F0321C" w14:textId="15AE0879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080" w:type="dxa"/>
            <w:vAlign w:val="bottom"/>
          </w:tcPr>
          <w:p w14:paraId="46BF18F0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2C2C94F1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55AAEA7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8" w:type="dxa"/>
            <w:vAlign w:val="bottom"/>
          </w:tcPr>
          <w:p w14:paraId="42EB12FC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4F4430FA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59" w:type="dxa"/>
            <w:vAlign w:val="bottom"/>
          </w:tcPr>
          <w:p w14:paraId="0617C216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587D829C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</w:tr>
      <w:tr w:rsidR="00C738F8" w:rsidRPr="00D246FB" w14:paraId="5507B89D" w14:textId="77777777" w:rsidTr="003A2B6B">
        <w:tc>
          <w:tcPr>
            <w:tcW w:w="4131" w:type="dxa"/>
            <w:vAlign w:val="bottom"/>
          </w:tcPr>
          <w:p w14:paraId="791CFAC0" w14:textId="2C596A75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อัตราคิดลด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67CC93AE" w14:textId="43936792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19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184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2E4A64D6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70B2B6C" w14:textId="5DD61EF4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22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680</w:t>
            </w:r>
          </w:p>
        </w:tc>
        <w:tc>
          <w:tcPr>
            <w:tcW w:w="268" w:type="dxa"/>
            <w:vAlign w:val="bottom"/>
          </w:tcPr>
          <w:p w14:paraId="028DCB98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14C8355A" w14:textId="4971F182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202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59" w:type="dxa"/>
            <w:vAlign w:val="bottom"/>
          </w:tcPr>
          <w:p w14:paraId="5FB37AD6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37C5CFB" w14:textId="7565AC9A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17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820</w:t>
            </w:r>
          </w:p>
        </w:tc>
      </w:tr>
      <w:tr w:rsidR="00C738F8" w:rsidRPr="00D246FB" w14:paraId="75956943" w14:textId="77777777" w:rsidTr="003A2B6B">
        <w:tc>
          <w:tcPr>
            <w:tcW w:w="4131" w:type="dxa"/>
            <w:vAlign w:val="bottom"/>
          </w:tcPr>
          <w:p w14:paraId="2442380D" w14:textId="7FF1B6AB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การเพิ่มขึ้นของเงินเดือนในอนาคต</w:t>
            </w:r>
            <w:r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1B6D1C79" w14:textId="5AE9A67E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23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509</w:t>
            </w:r>
          </w:p>
        </w:tc>
        <w:tc>
          <w:tcPr>
            <w:tcW w:w="268" w:type="dxa"/>
            <w:vAlign w:val="bottom"/>
          </w:tcPr>
          <w:p w14:paraId="43EA07F4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43FE5C0" w14:textId="0541A1F1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264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225D9C84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7C4A3C68" w14:textId="114781E7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18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499</w:t>
            </w:r>
          </w:p>
        </w:tc>
        <w:tc>
          <w:tcPr>
            <w:tcW w:w="259" w:type="dxa"/>
            <w:vAlign w:val="bottom"/>
          </w:tcPr>
          <w:p w14:paraId="46FC546C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593F89C6" w14:textId="19FEBE06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093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C738F8" w:rsidRPr="00D246FB" w14:paraId="2C365CF1" w14:textId="77777777" w:rsidTr="003A2B6B">
        <w:tc>
          <w:tcPr>
            <w:tcW w:w="4131" w:type="dxa"/>
            <w:vAlign w:val="bottom"/>
          </w:tcPr>
          <w:p w14:paraId="7FF42499" w14:textId="6AB83B28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อัตราการหมุนเวียนของพนักงาน</w:t>
            </w:r>
            <w:r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542D0C20" w14:textId="32ED2C7F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196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5F36FBEB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B6B4D79" w14:textId="1742FB23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9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010</w:t>
            </w:r>
          </w:p>
        </w:tc>
        <w:tc>
          <w:tcPr>
            <w:tcW w:w="268" w:type="dxa"/>
            <w:vAlign w:val="bottom"/>
          </w:tcPr>
          <w:p w14:paraId="3E87F266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06B0BED" w14:textId="0C471C38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103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59" w:type="dxa"/>
            <w:vAlign w:val="bottom"/>
          </w:tcPr>
          <w:p w14:paraId="25B5208C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30AE5D19" w14:textId="19BE0032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6</w:t>
            </w:r>
            <w:r w:rsidR="00C738F8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579</w:t>
            </w:r>
          </w:p>
        </w:tc>
      </w:tr>
      <w:tr w:rsidR="00C738F8" w:rsidRPr="00D246FB" w14:paraId="6DE6075F" w14:textId="77777777" w:rsidTr="003A2B6B">
        <w:tc>
          <w:tcPr>
            <w:tcW w:w="4131" w:type="dxa"/>
          </w:tcPr>
          <w:p w14:paraId="3C984502" w14:textId="52AEFB74" w:rsidR="00C738F8" w:rsidRPr="00D246FB" w:rsidRDefault="00C738F8" w:rsidP="0086086B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การปรับปรุงอัตรามรณะ (เปลี่ยนแปลงร้อยละ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080" w:type="dxa"/>
            <w:vAlign w:val="bottom"/>
          </w:tcPr>
          <w:p w14:paraId="389C2971" w14:textId="6E0EA551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719</w:t>
            </w:r>
          </w:p>
        </w:tc>
        <w:tc>
          <w:tcPr>
            <w:tcW w:w="268" w:type="dxa"/>
            <w:vAlign w:val="bottom"/>
          </w:tcPr>
          <w:p w14:paraId="59EEAFC3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4D9B245" w14:textId="30234D6A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810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68" w:type="dxa"/>
            <w:vAlign w:val="bottom"/>
          </w:tcPr>
          <w:p w14:paraId="1E98C029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6510961F" w14:textId="110900B7" w:rsidR="00C738F8" w:rsidRPr="00D246FB" w:rsidRDefault="00DB71A4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 w:line="240" w:lineRule="auto"/>
              <w:ind w:left="-10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536</w:t>
            </w:r>
          </w:p>
        </w:tc>
        <w:tc>
          <w:tcPr>
            <w:tcW w:w="259" w:type="dxa"/>
            <w:vAlign w:val="bottom"/>
          </w:tcPr>
          <w:p w14:paraId="485C0A10" w14:textId="77777777" w:rsidR="00C738F8" w:rsidRPr="00D246FB" w:rsidRDefault="00C738F8" w:rsidP="008608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4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6" w:type="dxa"/>
            <w:vAlign w:val="bottom"/>
          </w:tcPr>
          <w:p w14:paraId="0DFAE9BF" w14:textId="7E73A827" w:rsidR="00C738F8" w:rsidRPr="00D246FB" w:rsidRDefault="00C738F8" w:rsidP="008608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after="0" w:line="240" w:lineRule="auto"/>
              <w:ind w:left="-104" w:right="-198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597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</w:tbl>
    <w:p w14:paraId="509CEFF7" w14:textId="77777777" w:rsidR="00576DE5" w:rsidRDefault="00576DE5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</w:rPr>
      </w:pPr>
    </w:p>
    <w:p w14:paraId="2CB5B030" w14:textId="24F470ED" w:rsidR="00616E03" w:rsidRDefault="00616E03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72E74C2" w14:textId="43BAC1FF" w:rsidR="00062628" w:rsidRPr="00F9609F" w:rsidRDefault="005E67F4" w:rsidP="00062628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ส่วนเกินมูลค่าหุ้นและ</w:t>
      </w:r>
      <w:r w:rsidR="00062628" w:rsidRPr="00F9609F">
        <w:rPr>
          <w:rFonts w:ascii="Angsana New" w:hAnsi="Angsana New" w:hint="cs"/>
          <w:b/>
          <w:bCs/>
          <w:sz w:val="30"/>
          <w:szCs w:val="30"/>
          <w:cs/>
          <w:lang w:val="th-TH"/>
        </w:rPr>
        <w:t>สำรอง</w:t>
      </w:r>
    </w:p>
    <w:p w14:paraId="4C422465" w14:textId="6E6F6698" w:rsidR="00062628" w:rsidRPr="005E67F4" w:rsidRDefault="00062628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  <w:cs/>
          <w:lang w:val="th-TH"/>
        </w:rPr>
      </w:pPr>
    </w:p>
    <w:p w14:paraId="19D1AFBA" w14:textId="003A93A5" w:rsidR="005E67F4" w:rsidRDefault="005E67F4" w:rsidP="005E67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5E67F4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623EC189" w14:textId="77777777" w:rsidR="005E67F4" w:rsidRPr="005E67F4" w:rsidRDefault="005E67F4" w:rsidP="005E67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C4F2A9F" w14:textId="63A06DED" w:rsidR="005E67F4" w:rsidRPr="005E67F4" w:rsidRDefault="005E67F4" w:rsidP="005E67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5E67F4">
        <w:rPr>
          <w:rFonts w:asciiTheme="majorBidi" w:hAnsiTheme="majorBidi" w:cstheme="majorBidi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DB71A4" w:rsidRPr="00DB71A4">
        <w:rPr>
          <w:rFonts w:asciiTheme="majorBidi" w:hAnsiTheme="majorBidi" w:cstheme="majorBidi"/>
          <w:sz w:val="30"/>
          <w:szCs w:val="30"/>
        </w:rPr>
        <w:t>2535</w:t>
      </w:r>
      <w:r w:rsidRPr="005E67F4">
        <w:rPr>
          <w:rFonts w:asciiTheme="majorBidi" w:hAnsiTheme="majorBidi" w:cstheme="majorBidi"/>
          <w:sz w:val="30"/>
          <w:szCs w:val="30"/>
          <w:cs/>
        </w:rPr>
        <w:t xml:space="preserve"> มาตรา </w:t>
      </w:r>
      <w:r w:rsidR="00DB71A4" w:rsidRPr="00DB71A4">
        <w:rPr>
          <w:rFonts w:asciiTheme="majorBidi" w:hAnsiTheme="majorBidi" w:cstheme="majorBidi"/>
          <w:sz w:val="30"/>
          <w:szCs w:val="30"/>
        </w:rPr>
        <w:t>51</w:t>
      </w:r>
      <w:r w:rsidRPr="005E67F4">
        <w:rPr>
          <w:rFonts w:asciiTheme="majorBidi" w:hAnsiTheme="majorBidi" w:cstheme="majorBidi"/>
          <w:sz w:val="30"/>
          <w:szCs w:val="30"/>
          <w:cs/>
        </w:rPr>
        <w:t xml:space="preserve"> ในกรณีที่บริษัทเสนอขายหุ้นสูงกว่ามูลค่าหุ้นที่จดทะเบียนไว้ บริษัทต้องนำค่าหุ้นส่วนเกินนี้ตั้งเป็นทุนสำรอง (</w:t>
      </w:r>
      <w:r w:rsidRPr="005E67F4">
        <w:rPr>
          <w:rFonts w:asciiTheme="majorBidi" w:hAnsiTheme="majorBidi" w:cstheme="majorBidi"/>
          <w:sz w:val="30"/>
          <w:szCs w:val="30"/>
        </w:rPr>
        <w:t>“</w:t>
      </w:r>
      <w:r w:rsidRPr="005E67F4">
        <w:rPr>
          <w:rFonts w:asciiTheme="majorBidi" w:hAnsiTheme="majorBidi" w:cstheme="majorBidi"/>
          <w:sz w:val="30"/>
          <w:szCs w:val="30"/>
          <w:cs/>
        </w:rPr>
        <w:t>ส่วนเกินมูลค่าหุ้น</w:t>
      </w:r>
      <w:r w:rsidRPr="005E67F4">
        <w:rPr>
          <w:rFonts w:asciiTheme="majorBidi" w:hAnsiTheme="majorBidi" w:cstheme="majorBidi"/>
          <w:sz w:val="30"/>
          <w:szCs w:val="30"/>
        </w:rPr>
        <w:t>”</w:t>
      </w:r>
      <w:r w:rsidRPr="005E67F4">
        <w:rPr>
          <w:rFonts w:asciiTheme="majorBidi" w:hAnsiTheme="majorBidi" w:cstheme="majorBidi"/>
          <w:sz w:val="30"/>
          <w:szCs w:val="30"/>
          <w:cs/>
        </w:rPr>
        <w:t>) ส่วนเกินมูลค่าหุ้นนี้จะนำไปจ่ายเป็นเงินปันผลไม่ได้</w:t>
      </w:r>
    </w:p>
    <w:p w14:paraId="4A988C09" w14:textId="77777777" w:rsidR="005E67F4" w:rsidRPr="005E67F4" w:rsidRDefault="005E67F4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  <w:cs/>
          <w:lang w:val="th-TH"/>
        </w:rPr>
      </w:pPr>
    </w:p>
    <w:p w14:paraId="207B2284" w14:textId="77777777" w:rsidR="00062628" w:rsidRPr="00F9609F" w:rsidRDefault="00062628" w:rsidP="00062628">
      <w:pPr>
        <w:ind w:left="540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 w:hint="cs"/>
          <w:sz w:val="30"/>
          <w:szCs w:val="30"/>
          <w:cs/>
        </w:rPr>
        <w:t>สำรองประกอบด้วย</w:t>
      </w:r>
    </w:p>
    <w:p w14:paraId="2EE7E40B" w14:textId="77777777" w:rsidR="00062628" w:rsidRPr="005E67F4" w:rsidRDefault="00062628" w:rsidP="00062628">
      <w:pPr>
        <w:tabs>
          <w:tab w:val="clear" w:pos="454"/>
          <w:tab w:val="left" w:pos="540"/>
        </w:tabs>
        <w:ind w:left="540"/>
        <w:rPr>
          <w:rFonts w:ascii="Angsana New" w:hAnsi="Angsana New"/>
          <w:sz w:val="28"/>
          <w:szCs w:val="28"/>
        </w:rPr>
      </w:pPr>
    </w:p>
    <w:p w14:paraId="1124356B" w14:textId="0415D953" w:rsidR="00062628" w:rsidRPr="00F9609F" w:rsidRDefault="00062628" w:rsidP="00062628">
      <w:pPr>
        <w:tabs>
          <w:tab w:val="clear" w:pos="454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การจัดสรรกำไร และ</w:t>
      </w:r>
      <w:r w:rsidR="00C30469" w:rsidRPr="00F9609F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  <w:r w:rsidRPr="00F9609F">
        <w:rPr>
          <w:rFonts w:ascii="Angsana New" w:hAnsi="Angsana New" w:hint="cs"/>
          <w:b/>
          <w:bCs/>
          <w:i/>
          <w:iCs/>
          <w:sz w:val="30"/>
          <w:szCs w:val="30"/>
        </w:rPr>
        <w:t>/</w:t>
      </w:r>
      <w:r w:rsidR="00C30469" w:rsidRPr="00F9609F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หรือ กำไรสะสม</w:t>
      </w:r>
    </w:p>
    <w:p w14:paraId="3521FEEC" w14:textId="77777777" w:rsidR="00062628" w:rsidRPr="005E67F4" w:rsidRDefault="00062628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both"/>
        <w:rPr>
          <w:rFonts w:ascii="Angsana New" w:hAnsi="Angsana New"/>
          <w:sz w:val="28"/>
          <w:szCs w:val="28"/>
        </w:rPr>
      </w:pPr>
    </w:p>
    <w:p w14:paraId="743D6E49" w14:textId="77777777" w:rsidR="00012AA8" w:rsidRPr="00F9609F" w:rsidRDefault="00062628" w:rsidP="0001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b/>
          <w:bCs/>
          <w:sz w:val="30"/>
          <w:szCs w:val="30"/>
        </w:rPr>
      </w:pPr>
      <w:r w:rsidRPr="00F9609F">
        <w:rPr>
          <w:rFonts w:ascii="Angsana New" w:hAnsi="Angsana New" w:hint="cs"/>
          <w:b/>
          <w:bCs/>
          <w:sz w:val="30"/>
          <w:szCs w:val="30"/>
          <w:cs/>
        </w:rPr>
        <w:t>สำรองตามกฎหมาย</w:t>
      </w:r>
    </w:p>
    <w:p w14:paraId="73BCDC74" w14:textId="723EEDDF" w:rsidR="00062628" w:rsidRPr="00F9609F" w:rsidRDefault="00062628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 w:hint="cs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DB71A4" w:rsidRPr="00DB71A4">
        <w:rPr>
          <w:rFonts w:ascii="Angsana New" w:hAnsi="Angsana New" w:hint="cs"/>
          <w:sz w:val="30"/>
          <w:szCs w:val="30"/>
        </w:rPr>
        <w:t>2535</w:t>
      </w:r>
      <w:r w:rsidRPr="00F9609F">
        <w:rPr>
          <w:rFonts w:ascii="Angsana New" w:hAnsi="Angsana New" w:hint="cs"/>
          <w:sz w:val="30"/>
          <w:szCs w:val="30"/>
          <w:cs/>
        </w:rPr>
        <w:t xml:space="preserve"> มาตรา </w:t>
      </w:r>
      <w:r w:rsidR="00DB71A4" w:rsidRPr="00DB71A4">
        <w:rPr>
          <w:rFonts w:ascii="Angsana New" w:hAnsi="Angsana New" w:hint="cs"/>
          <w:sz w:val="30"/>
          <w:szCs w:val="30"/>
        </w:rPr>
        <w:t>116</w:t>
      </w:r>
      <w:r w:rsidRPr="00F9609F">
        <w:rPr>
          <w:rFonts w:ascii="Angsana New" w:hAnsi="Angsana New" w:hint="cs"/>
          <w:sz w:val="30"/>
          <w:szCs w:val="30"/>
          <w:cs/>
        </w:rPr>
        <w:t xml:space="preserve"> บริษัทจะต้องจัดสรรทุนสำรอง (</w:t>
      </w:r>
      <w:r w:rsidRPr="00F9609F">
        <w:rPr>
          <w:rFonts w:ascii="Angsana New" w:hAnsi="Angsana New" w:hint="cs"/>
          <w:sz w:val="30"/>
          <w:szCs w:val="30"/>
        </w:rPr>
        <w:t>“</w:t>
      </w:r>
      <w:r w:rsidRPr="00F9609F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F9609F">
        <w:rPr>
          <w:rFonts w:ascii="Angsana New" w:hAnsi="Angsana New" w:hint="cs"/>
          <w:sz w:val="30"/>
          <w:szCs w:val="30"/>
        </w:rPr>
        <w:t>”</w:t>
      </w:r>
      <w:r w:rsidRPr="00F9609F">
        <w:rPr>
          <w:rFonts w:ascii="Angsana New" w:hAnsi="Angsana New" w:hint="cs"/>
          <w:sz w:val="30"/>
          <w:szCs w:val="30"/>
          <w:cs/>
        </w:rPr>
        <w:t xml:space="preserve">) อย่างน้อยร้อยละ </w:t>
      </w:r>
      <w:r w:rsidR="00DB71A4" w:rsidRPr="00DB71A4">
        <w:rPr>
          <w:rFonts w:ascii="Angsana New" w:hAnsi="Angsana New" w:hint="cs"/>
          <w:sz w:val="30"/>
          <w:szCs w:val="30"/>
        </w:rPr>
        <w:t>5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="00DB71A4" w:rsidRPr="00DB71A4">
        <w:rPr>
          <w:rFonts w:ascii="Angsana New" w:hAnsi="Angsana New" w:hint="cs"/>
          <w:sz w:val="30"/>
          <w:szCs w:val="30"/>
        </w:rPr>
        <w:t>10</w:t>
      </w:r>
      <w:r w:rsidRPr="00F9609F">
        <w:rPr>
          <w:rFonts w:ascii="Angsana New" w:hAnsi="Angsana New" w:hint="cs"/>
          <w:sz w:val="30"/>
          <w:szCs w:val="30"/>
        </w:rPr>
        <w:t xml:space="preserve"> </w:t>
      </w:r>
      <w:r w:rsidRPr="00F9609F">
        <w:rPr>
          <w:rFonts w:ascii="Angsana New" w:hAnsi="Angsana New" w:hint="cs"/>
          <w:sz w:val="30"/>
          <w:szCs w:val="30"/>
          <w:cs/>
        </w:rPr>
        <w:t>ของทุนจดทะเบียน เงินสำรองนี้จะนำไปจ่ายเป็นเงินปันผลไม่ได้</w:t>
      </w:r>
    </w:p>
    <w:p w14:paraId="2F624ABF" w14:textId="77777777" w:rsidR="00137F83" w:rsidRPr="005E67F4" w:rsidRDefault="00137F83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="Angsana New" w:hAnsi="Angsana New"/>
          <w:sz w:val="28"/>
          <w:szCs w:val="28"/>
          <w:cs/>
        </w:rPr>
      </w:pPr>
    </w:p>
    <w:p w14:paraId="68DA5DEC" w14:textId="77777777" w:rsidR="00062628" w:rsidRPr="00F9609F" w:rsidRDefault="00062628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F9609F">
        <w:rPr>
          <w:rFonts w:ascii="Angsana New" w:hAnsi="Angsana New" w:hint="cs"/>
          <w:b/>
          <w:bCs/>
          <w:i/>
          <w:iCs/>
          <w:sz w:val="30"/>
          <w:szCs w:val="30"/>
          <w:cs/>
        </w:rPr>
        <w:t>องค์ประกอบอื่นของส่วนของผู้ถือหุ้น</w:t>
      </w:r>
    </w:p>
    <w:p w14:paraId="1C520D17" w14:textId="77777777" w:rsidR="00062628" w:rsidRPr="005E67F4" w:rsidRDefault="00062628" w:rsidP="000626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8"/>
          <w:szCs w:val="28"/>
        </w:rPr>
      </w:pPr>
    </w:p>
    <w:p w14:paraId="12CCE37B" w14:textId="77777777" w:rsidR="008176FC" w:rsidRPr="00F9609F" w:rsidRDefault="008176FC" w:rsidP="008176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b/>
          <w:bCs/>
          <w:sz w:val="30"/>
          <w:szCs w:val="30"/>
        </w:rPr>
      </w:pPr>
      <w:r w:rsidRPr="00F9609F">
        <w:rPr>
          <w:rFonts w:ascii="Angsana New" w:hAnsi="Angsana New"/>
          <w:b/>
          <w:bCs/>
          <w:sz w:val="30"/>
          <w:szCs w:val="30"/>
          <w:cs/>
        </w:rPr>
        <w:t>สำรองการแปลงค่างบการเงิน</w:t>
      </w:r>
    </w:p>
    <w:p w14:paraId="593F9B08" w14:textId="77777777" w:rsidR="00062628" w:rsidRPr="00F9609F" w:rsidRDefault="008176FC" w:rsidP="008176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F9609F">
        <w:rPr>
          <w:rFonts w:ascii="Angsana New" w:hAnsi="Angsana New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</w:t>
      </w:r>
    </w:p>
    <w:p w14:paraId="782B6855" w14:textId="77777777" w:rsidR="008176FC" w:rsidRPr="005E67F4" w:rsidRDefault="008176FC" w:rsidP="008176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8"/>
          <w:szCs w:val="28"/>
        </w:rPr>
      </w:pPr>
    </w:p>
    <w:p w14:paraId="344E6A55" w14:textId="77777777" w:rsidR="0072515B" w:rsidRPr="00F9609F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20" w:name="_Hlk54294682"/>
      <w:r w:rsidRPr="00F9609F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F9609F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F9609F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</w:t>
      </w:r>
    </w:p>
    <w:p w14:paraId="3F52169F" w14:textId="1C937F23" w:rsidR="0072515B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F9609F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ประกอบด้วย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618125D3" w14:textId="77777777" w:rsidR="005E67F4" w:rsidRPr="005E67F4" w:rsidRDefault="005E67F4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bookmarkEnd w:id="20"/>
    <w:p w14:paraId="6064A5F7" w14:textId="5923EFF0" w:rsidR="0072515B" w:rsidRPr="00D246FB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46FB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D246FB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  <w:r w:rsidRPr="00D246FB">
        <w:rPr>
          <w:rFonts w:asciiTheme="majorBidi" w:hAnsiTheme="majorBidi" w:cstheme="majorBidi" w:hint="cs"/>
          <w:b/>
          <w:bCs/>
          <w:sz w:val="30"/>
          <w:szCs w:val="30"/>
          <w:cs/>
        </w:rPr>
        <w:t xml:space="preserve">ของปี </w:t>
      </w:r>
      <w:r w:rsidR="00DB71A4" w:rsidRPr="00DB71A4">
        <w:rPr>
          <w:rFonts w:asciiTheme="majorBidi" w:hAnsiTheme="majorBidi" w:cstheme="majorBidi"/>
          <w:b/>
          <w:bCs/>
          <w:sz w:val="30"/>
          <w:szCs w:val="30"/>
        </w:rPr>
        <w:t>2563</w:t>
      </w:r>
    </w:p>
    <w:p w14:paraId="7F9612A6" w14:textId="1C18D887" w:rsidR="0072515B" w:rsidRPr="00D246FB" w:rsidRDefault="0072515B" w:rsidP="006043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  <w:r w:rsidRPr="00D246FB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D246FB">
        <w:rPr>
          <w:rFonts w:asciiTheme="majorBidi" w:hAnsiTheme="majorBidi"/>
          <w:sz w:val="30"/>
          <w:szCs w:val="30"/>
          <w:cs/>
        </w:rPr>
        <w:t xml:space="preserve"> </w:t>
      </w:r>
    </w:p>
    <w:p w14:paraId="7DBF4948" w14:textId="77777777" w:rsidR="0072515B" w:rsidRPr="00D246FB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6A0F0A2" w14:textId="77777777" w:rsidR="0060438F" w:rsidRDefault="0060438F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>
        <w:rPr>
          <w:rFonts w:asciiTheme="majorBidi" w:hAnsiTheme="majorBidi" w:cstheme="majorBidi"/>
          <w:b/>
          <w:bCs/>
          <w:sz w:val="30"/>
          <w:szCs w:val="30"/>
          <w:cs/>
        </w:rPr>
        <w:br w:type="page"/>
      </w:r>
    </w:p>
    <w:p w14:paraId="2E6B3A01" w14:textId="69CC1DD2" w:rsidR="0072515B" w:rsidRPr="00D246FB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46FB">
        <w:rPr>
          <w:rFonts w:asciiTheme="majorBidi" w:hAnsiTheme="majorBidi" w:cstheme="majorBidi" w:hint="cs"/>
          <w:b/>
          <w:bCs/>
          <w:sz w:val="30"/>
          <w:szCs w:val="30"/>
          <w:cs/>
        </w:rPr>
        <w:lastRenderedPageBreak/>
        <w:t>สำรอง</w:t>
      </w:r>
      <w:r w:rsidRPr="00D246FB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  <w:r w:rsidRPr="00D246FB">
        <w:rPr>
          <w:rFonts w:asciiTheme="majorBidi" w:hAnsiTheme="majorBidi" w:cstheme="majorBidi" w:hint="cs"/>
          <w:b/>
          <w:bCs/>
          <w:sz w:val="30"/>
          <w:szCs w:val="30"/>
          <w:cs/>
        </w:rPr>
        <w:t xml:space="preserve">ของปี </w:t>
      </w:r>
      <w:r w:rsidR="00DB71A4" w:rsidRPr="00DB71A4">
        <w:rPr>
          <w:rFonts w:asciiTheme="majorBidi" w:hAnsiTheme="majorBidi" w:cstheme="majorBidi"/>
          <w:b/>
          <w:bCs/>
          <w:sz w:val="30"/>
          <w:szCs w:val="30"/>
        </w:rPr>
        <w:t>2562</w:t>
      </w:r>
    </w:p>
    <w:p w14:paraId="629D131A" w14:textId="77777777" w:rsidR="0072515B" w:rsidRPr="00D246FB" w:rsidRDefault="0072515B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การเปลี่ยนแปลงในมูลค่ายุติธรรมของเงินลงทุนเผื่อขายประกอบด้วยผลรวมการเปลี่ยนแปลงในมูลค่ายุติธรรมของเงินลงทุนเผื่อขายจนกระทั่งมีการตัดรายการหรือเกิดการด้อยค่า</w:t>
      </w:r>
    </w:p>
    <w:p w14:paraId="3EF2A503" w14:textId="77777777" w:rsidR="00C25C41" w:rsidRPr="00D246FB" w:rsidRDefault="00C25C41" w:rsidP="007251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DB13263" w14:textId="77777777" w:rsidR="0016555B" w:rsidRPr="00D246FB" w:rsidRDefault="006B206E" w:rsidP="00062628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ส่วนงานดำเนินงาน</w:t>
      </w:r>
      <w:r w:rsidR="00130AF4"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และการจำแนกรายได้</w:t>
      </w:r>
    </w:p>
    <w:p w14:paraId="11E6F90D" w14:textId="77777777" w:rsidR="00381513" w:rsidRPr="00D246FB" w:rsidRDefault="00381513" w:rsidP="002A33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64ED2F94" w14:textId="56E5F104" w:rsidR="00381513" w:rsidRPr="00D246FB" w:rsidRDefault="00130567" w:rsidP="002A33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ผู้บริหารพิจารณาว่ากลุ่มบริษัทมี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ส่วนงานที่รายงาน ซึ่งเป็นหน่วยงานธุรกิจที่สำคัญของกลุ่มบริษัทที่มีสินค้าและการบริการที่แตกต่างกัน และมีการบริหารจัดการแยกต่างหาก การดำเนินงานของแต่ละส่วนงานที่รายงานของกลุ่มบริษัท โดยสรุปมีดังนี้</w:t>
      </w:r>
    </w:p>
    <w:p w14:paraId="7A472205" w14:textId="77777777" w:rsidR="00130567" w:rsidRPr="00D246FB" w:rsidRDefault="00130567" w:rsidP="002A33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15F1112E" w14:textId="3B592743" w:rsidR="00381513" w:rsidRPr="00D246FB" w:rsidRDefault="00381513" w:rsidP="00381513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ส่วนงาน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tab/>
      </w:r>
      <w:r w:rsidRPr="00D246FB">
        <w:rPr>
          <w:rFonts w:ascii="Angsana New" w:hAnsi="Angsana New" w:hint="cs"/>
          <w:sz w:val="30"/>
          <w:szCs w:val="30"/>
          <w:cs/>
        </w:rPr>
        <w:t>กลุ่มธุรกิจผลิตไฟฟ้าในประเทศ</w:t>
      </w:r>
    </w:p>
    <w:p w14:paraId="5C2CD2D2" w14:textId="0E94DA62" w:rsidR="00381513" w:rsidRPr="00D246FB" w:rsidRDefault="00381513" w:rsidP="00381513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ส่วนงาน </w:t>
      </w:r>
      <w:r w:rsidR="00DB71A4" w:rsidRPr="00DB71A4">
        <w:rPr>
          <w:rFonts w:ascii="Angsana New" w:hAnsi="Angsana New" w:hint="cs"/>
          <w:sz w:val="30"/>
          <w:szCs w:val="30"/>
        </w:rPr>
        <w:t>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tab/>
      </w:r>
      <w:r w:rsidRPr="00D246FB">
        <w:rPr>
          <w:rFonts w:ascii="Angsana New" w:hAnsi="Angsana New" w:hint="cs"/>
          <w:sz w:val="30"/>
          <w:szCs w:val="30"/>
          <w:cs/>
        </w:rPr>
        <w:t>กลุ่มธุรกิจพลังงานทดแทน</w:t>
      </w:r>
    </w:p>
    <w:p w14:paraId="3EA0BC93" w14:textId="4444BD67" w:rsidR="00381513" w:rsidRPr="00D246FB" w:rsidRDefault="00381513" w:rsidP="00381513">
      <w:pPr>
        <w:ind w:left="540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ส่วนงาน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ab/>
      </w:r>
      <w:r w:rsidRPr="00D246FB">
        <w:rPr>
          <w:rFonts w:ascii="Angsana New" w:hAnsi="Angsana New" w:hint="cs"/>
          <w:sz w:val="30"/>
          <w:szCs w:val="30"/>
          <w:cs/>
        </w:rPr>
        <w:t>กลุ่มธุรกิจการลงทุนในต่างประเทศ</w:t>
      </w:r>
    </w:p>
    <w:p w14:paraId="376F17AA" w14:textId="393F3D88" w:rsidR="00E52C82" w:rsidRPr="00D246FB" w:rsidRDefault="00381513" w:rsidP="00381513">
      <w:pPr>
        <w:ind w:left="540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ส่วนงาน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tab/>
      </w:r>
      <w:r w:rsidRPr="00D246FB">
        <w:rPr>
          <w:rFonts w:ascii="Angsana New" w:hAnsi="Angsana New" w:hint="cs"/>
          <w:sz w:val="30"/>
          <w:szCs w:val="30"/>
          <w:cs/>
        </w:rPr>
        <w:t>กลุ่มธุรกิจอื่น</w:t>
      </w:r>
      <w:r w:rsidR="002704F7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</w:t>
      </w:r>
    </w:p>
    <w:p w14:paraId="3BEB9A71" w14:textId="77777777" w:rsidR="00AC2048" w:rsidRPr="00D246FB" w:rsidRDefault="00AC2048" w:rsidP="00381513">
      <w:pPr>
        <w:ind w:left="540"/>
        <w:rPr>
          <w:rFonts w:ascii="Angsana New" w:hAnsi="Angsana New"/>
          <w:sz w:val="30"/>
          <w:szCs w:val="30"/>
        </w:rPr>
      </w:pPr>
    </w:p>
    <w:p w14:paraId="5890B80B" w14:textId="77777777" w:rsidR="00C51AB3" w:rsidRPr="00D246FB" w:rsidRDefault="00C51AB3" w:rsidP="00C51AB3">
      <w:pPr>
        <w:rPr>
          <w:rFonts w:ascii="Angsana New" w:hAnsi="Angsana New"/>
          <w:sz w:val="30"/>
          <w:szCs w:val="30"/>
        </w:rPr>
      </w:pPr>
    </w:p>
    <w:p w14:paraId="42F1536A" w14:textId="77777777" w:rsidR="00C51AB3" w:rsidRPr="00D246FB" w:rsidRDefault="00C51AB3" w:rsidP="00C51AB3">
      <w:pPr>
        <w:rPr>
          <w:rFonts w:ascii="Angsana New" w:hAnsi="Angsana New"/>
          <w:sz w:val="30"/>
          <w:szCs w:val="30"/>
        </w:rPr>
        <w:sectPr w:rsidR="00C51AB3" w:rsidRPr="00D246FB" w:rsidSect="00696AD7">
          <w:pgSz w:w="11907" w:h="16840" w:code="9"/>
          <w:pgMar w:top="691" w:right="1152" w:bottom="720" w:left="1152" w:header="720" w:footer="720" w:gutter="0"/>
          <w:cols w:space="708"/>
          <w:docGrid w:linePitch="360"/>
        </w:sectPr>
      </w:pPr>
    </w:p>
    <w:p w14:paraId="3F19E60B" w14:textId="77777777" w:rsidR="00C97FBE" w:rsidRPr="00D246FB" w:rsidRDefault="006B206E" w:rsidP="00E72D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-450" w:firstLine="90"/>
        <w:jc w:val="both"/>
        <w:rPr>
          <w:rFonts w:ascii="Angsana New" w:hAnsi="Angsana New"/>
          <w:b/>
          <w:bCs/>
          <w:i/>
          <w:iCs/>
          <w:sz w:val="26"/>
          <w:szCs w:val="26"/>
        </w:rPr>
      </w:pPr>
      <w:r w:rsidRPr="00D246FB">
        <w:rPr>
          <w:rFonts w:ascii="Angsana New" w:hAnsi="Angsana New" w:hint="cs"/>
          <w:b/>
          <w:bCs/>
          <w:i/>
          <w:iCs/>
          <w:sz w:val="26"/>
          <w:szCs w:val="26"/>
          <w:cs/>
        </w:rPr>
        <w:lastRenderedPageBreak/>
        <w:t>ข้อมูลเกี่ยวกับส่วนงานที่รายงาน</w:t>
      </w:r>
    </w:p>
    <w:tbl>
      <w:tblPr>
        <w:tblpPr w:leftFromText="180" w:rightFromText="180" w:vertAnchor="text" w:horzAnchor="margin" w:tblpX="-486" w:tblpY="313"/>
        <w:tblW w:w="1610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258"/>
        <w:gridCol w:w="1062"/>
        <w:gridCol w:w="270"/>
        <w:gridCol w:w="1080"/>
        <w:gridCol w:w="236"/>
        <w:gridCol w:w="990"/>
        <w:gridCol w:w="236"/>
        <w:gridCol w:w="1058"/>
        <w:gridCol w:w="270"/>
        <w:gridCol w:w="990"/>
        <w:gridCol w:w="270"/>
        <w:gridCol w:w="1080"/>
        <w:gridCol w:w="270"/>
        <w:gridCol w:w="1080"/>
        <w:gridCol w:w="276"/>
        <w:gridCol w:w="1074"/>
        <w:gridCol w:w="276"/>
        <w:gridCol w:w="984"/>
        <w:gridCol w:w="270"/>
        <w:gridCol w:w="1074"/>
      </w:tblGrid>
      <w:tr w:rsidR="00F813C9" w:rsidRPr="00D246FB" w14:paraId="50627BA3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9B1A59" w14:textId="77777777" w:rsidR="000F511D" w:rsidRPr="00D246FB" w:rsidRDefault="000F511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84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4EA6D1" w14:textId="77777777" w:rsidR="000F511D" w:rsidRPr="00D246FB" w:rsidRDefault="000F511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F813C9" w:rsidRPr="00D246FB" w14:paraId="323D93FC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D2E02A4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283309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กลุ่มธุรกิจผลิตไฟฟ้าในประเทศ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3A91A6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28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25BAD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กลุ่มธุรกิจพลังงานทดแทน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3FBE7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D390BB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</w:t>
            </w:r>
          </w:p>
          <w:p w14:paraId="7D64182B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การลงทุนในต่างประเทศ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001958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D8F1DB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กลุ่มธุรกิจอื่น</w:t>
            </w:r>
            <w:r w:rsidR="002704F7"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ๆ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C30A78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2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756202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</w:t>
            </w:r>
          </w:p>
        </w:tc>
      </w:tr>
      <w:tr w:rsidR="00F813C9" w:rsidRPr="00D246FB" w14:paraId="759E185D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2F94B" w14:textId="00DD605F" w:rsidR="00A31DBC" w:rsidRPr="00D246FB" w:rsidRDefault="002E376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i/>
                <w:iCs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 xml:space="preserve">สำหรับปีสิ้นสุดวันที่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 xml:space="preserve"> ธันวาคม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02BA48" w14:textId="03823C04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B119F8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3E39AE" w14:textId="16751622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3781FC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8255C0" w14:textId="1253574B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2058E2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FE7711" w14:textId="561373A2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ACFE2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75D31C" w14:textId="3B816117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30DA59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567DE" w14:textId="76941F2E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E79D4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F48D1C" w14:textId="790FA92B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D655DE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A918AB" w14:textId="07BFD23A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2404A2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26A47" w14:textId="031403A0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4252B" w14:textId="77777777" w:rsidR="00A31DBC" w:rsidRPr="00D246FB" w:rsidRDefault="00A31DB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52DABC" w14:textId="58E0E4CC" w:rsidR="00A31DB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2562</w:t>
            </w:r>
          </w:p>
        </w:tc>
      </w:tr>
      <w:tr w:rsidR="00F813C9" w:rsidRPr="00D246FB" w14:paraId="3099960E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199F38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1284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FE15DC" w14:textId="77777777" w:rsidR="004B0018" w:rsidRPr="00D246FB" w:rsidRDefault="004B001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C27880" w:rsidRPr="00D246FB" w14:paraId="0DAF2DC8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1E57C1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รายได้จากการขายและการให้บริการ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19313A" w14:textId="3EC0E65E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905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8234B1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2C5419" w14:textId="3D283F8A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32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397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138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A32F34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56BBD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716B7E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359DAF" w14:textId="77777777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EF2568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AD0A9" w14:textId="2B01298A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746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853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A3C0F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2F3201" w14:textId="2B5E9173" w:rsidR="00C27880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</w:t>
            </w:r>
            <w:r w:rsidR="00C27880" w:rsidRPr="00C865A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C865A7">
              <w:rPr>
                <w:rFonts w:ascii="Angsana New" w:hAnsi="Angsana New" w:hint="cs"/>
                <w:sz w:val="26"/>
                <w:szCs w:val="26"/>
              </w:rPr>
              <w:t>043</w:t>
            </w:r>
            <w:r w:rsidR="00C27880" w:rsidRPr="00C865A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976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9E1B85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F9277E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0F0123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AB46E0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CACAD4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D408F3" w14:textId="4F5B2B74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4"/>
              </w:tabs>
              <w:spacing w:line="300" w:lineRule="exact"/>
              <w:ind w:left="-114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31</w:t>
            </w:r>
            <w:r w:rsidR="00E72D5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652</w:t>
            </w:r>
            <w:r w:rsidR="00E72D5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536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681543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049404" w14:textId="199B5915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35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441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114</w:t>
            </w:r>
          </w:p>
        </w:tc>
      </w:tr>
      <w:tr w:rsidR="00C27880" w:rsidRPr="00D246FB" w14:paraId="732D73A4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BFA58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รายได้ตามสัญญาเช่า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3FCDA5" w14:textId="79CA9593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553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209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11E50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B4C825" w14:textId="0578EE2A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923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233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6EE843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D154B7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ABCC6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CDF9D8" w14:textId="77777777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F68631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8704E2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D307F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E5CC4D" w14:textId="77777777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B6E94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42DFDF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755456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312C19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75B883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3455FB" w14:textId="6952179F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E72D5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553</w:t>
            </w:r>
            <w:r w:rsidR="00E72D5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209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D3303C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EE5487" w14:textId="60D8737E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923</w:t>
            </w:r>
            <w:r w:rsidR="00C27880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233</w:t>
            </w:r>
          </w:p>
        </w:tc>
      </w:tr>
      <w:tr w:rsidR="00C27880" w:rsidRPr="00D246FB" w14:paraId="18E8609F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BA480D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ต้นทุนขายและการให้บริการ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26ADCBC" w14:textId="1C847AEA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389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993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A2F31C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5558B4" w14:textId="4BF4D5B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394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601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38E1EF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4060EC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D30212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033932" w14:textId="77777777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B5DFAC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4529F47" w14:textId="45A2E38B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838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696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B53FCE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5DB9F3" w14:textId="591B037B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833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434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B35946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D749C8A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A5FFE5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56E302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4FB65E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140AB1" w14:textId="418E26F3" w:rsidR="00C27880" w:rsidRPr="00D246FB" w:rsidRDefault="00C406BB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30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228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689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EAFA46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901E55" w14:textId="0C1CC979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33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228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035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C27880" w:rsidRPr="00D246FB" w14:paraId="6BA9E350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CF8104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กำไรขั้นต้น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4953459" w14:textId="5D2B965E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C27880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068</w:t>
            </w:r>
            <w:r w:rsidR="00C27880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899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05EF29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DB4AD8A" w14:textId="36FB6014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925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770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728970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00F3C5F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8BC236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3A63FDA" w14:textId="77777777" w:rsidR="00C27880" w:rsidRPr="00D246FB" w:rsidRDefault="00C27880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EC4472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20A905E" w14:textId="27AF3BDE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908</w:t>
            </w:r>
            <w:r w:rsidR="00C27880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157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166E1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FE47B9D" w14:textId="69BDFF4F" w:rsidR="00C27880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210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542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670084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98B908E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359829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51B5168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0EEE01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BCD7381" w14:textId="5BCFB03E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977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056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D4FF38" w14:textId="77777777" w:rsidR="00C27880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D4FDBA4" w14:textId="2A4CBA10" w:rsidR="00C27880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136</w:t>
            </w:r>
            <w:r w:rsidR="00C27880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312</w:t>
            </w:r>
          </w:p>
        </w:tc>
      </w:tr>
      <w:tr w:rsidR="00326928" w:rsidRPr="00D246FB" w14:paraId="0D292658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8271DD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รายได้ค่าบริการการจัดการ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572A96" w14:textId="77777777" w:rsidR="00326928" w:rsidRPr="00D246FB" w:rsidRDefault="00A511B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09ADB5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59E446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74472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299C5D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605230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3DA9F8" w14:textId="77777777" w:rsidR="00326928" w:rsidRPr="00D246FB" w:rsidRDefault="00326928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AE6137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D457D2" w14:textId="2921138A" w:rsidR="0032692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="00E72D5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057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39C8C9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D8BB63" w14:textId="5029E35D" w:rsidR="00326928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248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997BE4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3292C7" w14:textId="532F9AB7" w:rsidR="0032692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275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250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359192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1E4722" w14:textId="103B8A4E" w:rsidR="0032692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243</w:t>
            </w:r>
            <w:r w:rsidR="0032692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995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9BCCEE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117750" w14:textId="60C5F3CD" w:rsidR="0032692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276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307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1B2262" w14:textId="77777777" w:rsidR="00326928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030024" w14:textId="0C799467" w:rsidR="0032692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244</w:t>
            </w:r>
            <w:r w:rsidR="0032692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243</w:t>
            </w:r>
          </w:p>
        </w:tc>
      </w:tr>
      <w:tr w:rsidR="008835DC" w:rsidRPr="00D246FB" w14:paraId="75582E6F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B0B975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C7C63F" w14:textId="2ACAEDCB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52</w:t>
            </w:r>
            <w:r w:rsidR="0032692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318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0D4BC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202864" w14:textId="3DED909F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60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819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BA7924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C63ABC" w14:textId="374E29E4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545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C8246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A332D" w14:textId="58771718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198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FA2D6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AD6D89" w14:textId="5E8E222E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60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765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5010C9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A0DE10" w14:textId="053D1E0C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55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115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73ED25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5D7C69" w14:textId="0B3C1682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45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784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7A850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4F8423" w14:textId="62A7E6CE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89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390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8D1DF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25755" w14:textId="7BD4CE33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159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412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D14D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36834E" w14:textId="526C0F17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205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522</w:t>
            </w:r>
          </w:p>
        </w:tc>
      </w:tr>
      <w:tr w:rsidR="005377AD" w:rsidRPr="00D246FB" w14:paraId="2760A1B6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FA5621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C708ED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AE5D3E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3BD1A3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E64A4F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BD8858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249B65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6A3C3E" w14:textId="77777777" w:rsidR="005377AD" w:rsidRPr="00D246FB" w:rsidRDefault="005377AD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960C76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68E0F7" w14:textId="33150705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60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172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8B0BE4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541174" w14:textId="79DF9498" w:rsidR="005377AD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99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987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2E70FE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B1C904" w14:textId="26EEB6F8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012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798B53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E2C625" w14:textId="72532D1E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894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D84EDC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562A76" w14:textId="63A07A66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8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61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184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7B0DC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8A00B" w14:textId="42AC57DA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8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100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881</w:t>
            </w:r>
          </w:p>
        </w:tc>
      </w:tr>
      <w:tr w:rsidR="005377AD" w:rsidRPr="00D246FB" w14:paraId="5E3B11D1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8832E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กำไรจากการต่อรองราคาซื้อธุรกิจ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3D612A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C55FDA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FAEEA2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A19EC8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554802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B83709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244AF5" w14:textId="77777777" w:rsidR="005377AD" w:rsidRPr="00D246FB" w:rsidRDefault="005377AD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5C680E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10ACC3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C0A036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CF1CB2" w14:textId="77777777" w:rsidR="005377AD" w:rsidRPr="00D246FB" w:rsidRDefault="005377AD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8CB3C7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D9AE56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01F94D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C5D3B7" w14:textId="07E554D5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269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918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57FE06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B937A0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97A9F3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5FAB4A" w14:textId="41FD0B9C" w:rsidR="005377AD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8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269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918</w:t>
            </w:r>
          </w:p>
        </w:tc>
      </w:tr>
      <w:tr w:rsidR="008835DC" w:rsidRPr="00D246FB" w14:paraId="610A2968" w14:textId="77777777" w:rsidTr="00851914">
        <w:trPr>
          <w:trHeight w:val="54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277A43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8A0F11" w14:textId="3A7C5DD0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167</w:t>
            </w:r>
            <w:r w:rsidR="0032692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002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70D7E4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172211" w14:textId="2A2AF872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46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242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82B0A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BFE5A2" w14:textId="21BE9BBF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176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D9786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EDE21D" w14:textId="196ACDA0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728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08375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3F2BE3" w14:textId="2DCB2BEA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46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815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3A146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CEAD02" w14:textId="4877FD84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11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377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CFF08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4A6958" w14:textId="4FC85D83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5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010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81EC6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81688C" w14:textId="1C1A05DB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8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438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949BC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29D240" w14:textId="2EFF9943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219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003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73C5BB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7560A9" w14:textId="3E743D6F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66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785</w:t>
            </w:r>
          </w:p>
        </w:tc>
      </w:tr>
      <w:tr w:rsidR="008835DC" w:rsidRPr="00D246FB" w14:paraId="529233FA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E357E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ค่าใช้จ่ายในการบริหาร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B0A3BE" w14:textId="0EFA171C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233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011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8693E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E4E3B5" w14:textId="30E4B86E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234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399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00419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E1F9F9" w14:textId="2F33D3D3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78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FD2C5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85BF95" w14:textId="50787A02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817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13A62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AC72C" w14:textId="4D1B4ACB" w:rsidR="008835DC" w:rsidRPr="00D246FB" w:rsidRDefault="00A511B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455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027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1786B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9859B4" w14:textId="42B00294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425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536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B6077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A099F" w14:textId="0C40D8CB" w:rsidR="008835DC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912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981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5FF00E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891403" w14:textId="059044D5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933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240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D1A98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60A1B6" w14:textId="373C22A0" w:rsidR="008835DC" w:rsidRPr="00D246FB" w:rsidRDefault="00C406BB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601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097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28B9E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6FC2D4" w14:textId="423EF211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595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992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8835DC" w:rsidRPr="00D246FB" w14:paraId="5F674429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E0EC6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กำไร (ขาดทุน) จากอัตราแลกเปลี่ยนสุทธิ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A7C3E" w14:textId="259A1596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4</w:t>
            </w:r>
            <w:r w:rsidR="0032692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218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DD394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EB4211" w14:textId="0FC78B63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28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238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5267E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682902" w14:textId="5971A8F2" w:rsidR="008835DC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right="-108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FA1EB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A6A3E" w14:textId="77777777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4A92BB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EBF158" w14:textId="41025098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290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475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96758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280E4B" w14:textId="772C8CC9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134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683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B920F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31CB9E" w14:textId="2FBEEA05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9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760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5D2ED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B8C2E" w14:textId="1DCFE01D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26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035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9DADE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248387" w14:textId="6F1DFE41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304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453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D6B65E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1F3CAC" w14:textId="4879196C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132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480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AF68CA" w:rsidRPr="00D246FB" w14:paraId="472C7604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AEC325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ผลกำไร (ขาดทุน) จากการเปลี่ยนแปลง</w:t>
            </w:r>
            <w:r w:rsidRPr="00D246FB">
              <w:rPr>
                <w:rFonts w:ascii="Angsana New" w:hAnsi="Angsana New" w:hint="cs"/>
                <w:sz w:val="26"/>
                <w:szCs w:val="26"/>
                <w:lang w:val="en-GB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มูลค่ายุติธรรมของอนุพันธ์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812BA6" w14:textId="78B6963C" w:rsidR="00AF68CA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9</w:t>
            </w:r>
            <w:r w:rsidR="00AF68C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4448A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7635AE" w14:textId="7C69150C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356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F61BFE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9CB990" w14:textId="7AC48C55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right="-108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79E6E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D5C8FC" w14:textId="5B79558D" w:rsidR="00AF68CA" w:rsidRPr="00D246FB" w:rsidRDefault="00AF68CA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8C6261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A72697" w14:textId="23900CA2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139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997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80325D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190CE1" w14:textId="4DBB188A" w:rsidR="00AF68CA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706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0FC738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5A5AA7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54920E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7417AC" w14:textId="58D3EDE5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BD139B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A5C6EC" w14:textId="310C1E7C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130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239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CD2C9E" w14:textId="77777777" w:rsidR="00AF68CA" w:rsidRPr="00D246FB" w:rsidRDefault="00AF68C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357DEB" w14:textId="5DAB47C7" w:rsidR="00AF68CA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350</w:t>
            </w:r>
          </w:p>
        </w:tc>
      </w:tr>
      <w:tr w:rsidR="008835DC" w:rsidRPr="00D246FB" w14:paraId="4FD9DAD6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84289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ต้นทุนทางการเงิน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DD3566" w14:textId="19203291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184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854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56434E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0B21F" w14:textId="30F8CD33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99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235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9E1E3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FACEDE" w14:textId="77777777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DF0A24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94EBB4" w14:textId="77777777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3566B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B734A4" w14:textId="7FC6139C" w:rsidR="008835DC" w:rsidRPr="00D246FB" w:rsidRDefault="00A511BA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304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417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B5576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A808F" w14:textId="4EFF203A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33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334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E2CEF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55A3" w14:textId="623089C9" w:rsidR="008835DC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62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081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8141F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D0603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6C740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AC5A08" w14:textId="08332E72" w:rsidR="008835DC" w:rsidRPr="00D246FB" w:rsidRDefault="00C406BB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551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352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06B9F4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187F56" w14:textId="0F496179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430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569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AC2048" w:rsidRPr="00D246FB" w14:paraId="3E5D30F0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AD2DFD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ส่วนแบ่งกำไรของการร่วมค้าและบริษัทร่วม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CA327A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FF5DFE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C5B3CA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8F100B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6750A8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8E34FF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93C6C4" w14:textId="77777777" w:rsidR="00AC2048" w:rsidRPr="00D246FB" w:rsidRDefault="00AC2048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3D4CE1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BB415B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C7364B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7ACD5D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2534C3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65FDBA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376BB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E9337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00" w:lineRule="exact"/>
              <w:ind w:right="-232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528710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1441D0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2D899A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4A5E6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AC2048" w:rsidRPr="00D246FB" w14:paraId="7EAAF061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2B2C80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 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ที่ใช้วิธีส่วนได้เสีย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56DEA6" w14:textId="13D10EC4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570</w:t>
            </w:r>
            <w:r w:rsidR="0032692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751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A87054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EA212D" w14:textId="6682F712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421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477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07B34E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76B031" w14:textId="7EE60913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374</w:t>
            </w:r>
            <w:r w:rsidR="0032692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847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52478E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88FE0E2" w14:textId="17BB4062" w:rsidR="00AC2048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390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211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B3372F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058F44B" w14:textId="238B6358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429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291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A0C294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557FBB" w14:textId="48B525BE" w:rsidR="00AC2048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139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739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120C37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B6B674E" w14:textId="6DEDCAB7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225</w:t>
            </w:r>
            <w:r w:rsidR="00C2788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454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67068E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5737318" w14:textId="0B96C80D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16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953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9131CB6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D414669" w14:textId="2E23EF79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4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600</w:t>
            </w:r>
            <w:r w:rsidR="00C406BB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343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37113F" w14:textId="77777777" w:rsidR="00AC2048" w:rsidRPr="00D246FB" w:rsidRDefault="00AC204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9D7554" w14:textId="40E49761" w:rsidR="00AC2048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3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968</w:t>
            </w:r>
            <w:r w:rsidR="00AC2048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380</w:t>
            </w:r>
          </w:p>
        </w:tc>
      </w:tr>
      <w:tr w:rsidR="008835DC" w:rsidRPr="00D246FB" w14:paraId="6CAE481F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D4A36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กำไร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GB"/>
              </w:rPr>
              <w:t xml:space="preserve"> (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ขาดทุน)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GB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ก่อนภาษีเงินได้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8DDBD2" w14:textId="6B88E1D6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455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081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36D7A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9FD50F4" w14:textId="053EDC04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4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148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556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78E9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0C4EFB3" w14:textId="62E70B3D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375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490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2C6125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797AE58" w14:textId="787E6220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388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320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08410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4B2B7CD" w14:textId="1B5D1536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A511B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897</w:t>
            </w:r>
            <w:r w:rsidR="00A511B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291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4217A6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D9235E3" w14:textId="3B0EBC30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2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626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161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2A259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4F13A37" w14:textId="6A50641E" w:rsidR="008835DC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412</w:t>
            </w: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792</w:t>
            </w: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5355C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90F8332" w14:textId="75781DCD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329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687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28FA5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617D783" w14:textId="513C318B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315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070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36739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C8BDD1D" w14:textId="6AD71EE0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6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833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350</w:t>
            </w:r>
          </w:p>
        </w:tc>
      </w:tr>
      <w:tr w:rsidR="008835DC" w:rsidRPr="00D246FB" w14:paraId="66BC6354" w14:textId="77777777" w:rsidTr="00851914">
        <w:trPr>
          <w:trHeight w:val="2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11BC01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ค่าใช้จ่าย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)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รายได้ภาษีเงินได้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665E2F" w14:textId="3C3D9390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42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337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38199A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3AEB55" w14:textId="20CD7426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837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959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62F32B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17A9E9" w14:textId="7BA1EC4B" w:rsidR="008835DC" w:rsidRPr="00D246FB" w:rsidRDefault="0032692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83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DE421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99214D" w14:textId="77777777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300" w:lineRule="exact"/>
              <w:ind w:right="-16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9F575F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EE7AD88" w14:textId="38DEA131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18</w:t>
            </w:r>
            <w:r w:rsidR="00A511B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288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F901F7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3CD261D" w14:textId="121D2A41" w:rsidR="008835DC" w:rsidRPr="00D246FB" w:rsidRDefault="008835DC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33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381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3C0805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0C675C" w14:textId="7CAAD900" w:rsidR="008835DC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4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226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E5E919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72C4086" w14:textId="1F60ABF2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="008835DC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274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B43BEE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6BFED7" w14:textId="6C31C1AF" w:rsidR="008835DC" w:rsidRPr="00D246FB" w:rsidRDefault="00C406BB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sz w:val="26"/>
                <w:szCs w:val="26"/>
              </w:rPr>
              <w:t>358</w:t>
            </w:r>
            <w:r w:rsidRPr="00D246FB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1C4EBB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305207E" w14:textId="75AAC1DA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870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066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>)</w:t>
            </w:r>
          </w:p>
        </w:tc>
      </w:tr>
      <w:tr w:rsidR="008835DC" w:rsidRPr="00D246FB" w14:paraId="28466851" w14:textId="77777777" w:rsidTr="00851914">
        <w:trPr>
          <w:trHeight w:val="310"/>
        </w:trPr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3B7A6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กำไร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GB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(ขาดทุน)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lang w:val="en-GB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สำหรับปี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8D2FEE1" w14:textId="5F192664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412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744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88F28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DCDEBE1" w14:textId="2B13DA29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310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597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DEFCB8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891DA8F" w14:textId="61D3787D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375</w:t>
            </w:r>
            <w:r w:rsidR="0032692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407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7A973D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008B93C" w14:textId="5264FB9E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388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320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B6DD82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75C8C3C" w14:textId="047511B1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A511B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915</w:t>
            </w:r>
            <w:r w:rsidR="00A511B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579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CA2A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C77C33E" w14:textId="6618A051" w:rsidR="008835DC" w:rsidRPr="00D246FB" w:rsidRDefault="00DB71A4" w:rsidP="00C865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300" w:lineRule="exact"/>
              <w:ind w:right="-29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2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592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780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8A09C0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FA4D7B3" w14:textId="302244B1" w:rsidR="008835DC" w:rsidRPr="00D246FB" w:rsidRDefault="00C27880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26"/>
                <w:szCs w:val="26"/>
              </w:rPr>
              <w:t>417</w:t>
            </w: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26"/>
                <w:szCs w:val="26"/>
              </w:rPr>
              <w:t>018</w:t>
            </w:r>
            <w:r w:rsidRPr="00D246FB">
              <w:rPr>
                <w:rFonts w:ascii="Angsana New" w:hAnsi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F3DCC7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3695D3E" w14:textId="22936813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328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413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2AC7AC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03B1281" w14:textId="505B7B6B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286</w:t>
            </w:r>
            <w:r w:rsidR="00C406BB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712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41A153" w14:textId="77777777" w:rsidR="008835DC" w:rsidRPr="00D246FB" w:rsidRDefault="008835D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1D6CB6B" w14:textId="656CEEFA" w:rsidR="008835DC" w:rsidRPr="00D246FB" w:rsidRDefault="00DB71A4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300" w:lineRule="exact"/>
              <w:ind w:left="-114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5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963</w:t>
            </w:r>
            <w:r w:rsidR="008835DC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284</w:t>
            </w:r>
          </w:p>
        </w:tc>
      </w:tr>
    </w:tbl>
    <w:p w14:paraId="301CB7DB" w14:textId="77777777" w:rsidR="00AC2048" w:rsidRPr="00D246FB" w:rsidRDefault="00AC2048">
      <w:pPr>
        <w:rPr>
          <w:rFonts w:ascii="Angsana New" w:hAnsi="Angsana New"/>
          <w:sz w:val="26"/>
          <w:szCs w:val="26"/>
        </w:rPr>
      </w:pPr>
    </w:p>
    <w:tbl>
      <w:tblPr>
        <w:tblW w:w="16110" w:type="dxa"/>
        <w:tblInd w:w="-540" w:type="dxa"/>
        <w:tblLayout w:type="fixed"/>
        <w:tblLook w:val="04A0" w:firstRow="1" w:lastRow="0" w:firstColumn="1" w:lastColumn="0" w:noHBand="0" w:noVBand="1"/>
      </w:tblPr>
      <w:tblGrid>
        <w:gridCol w:w="3330"/>
        <w:gridCol w:w="990"/>
        <w:gridCol w:w="270"/>
        <w:gridCol w:w="1080"/>
        <w:gridCol w:w="239"/>
        <w:gridCol w:w="990"/>
        <w:gridCol w:w="238"/>
        <w:gridCol w:w="1053"/>
        <w:gridCol w:w="270"/>
        <w:gridCol w:w="993"/>
        <w:gridCol w:w="267"/>
        <w:gridCol w:w="1080"/>
        <w:gridCol w:w="270"/>
        <w:gridCol w:w="1080"/>
        <w:gridCol w:w="270"/>
        <w:gridCol w:w="1080"/>
        <w:gridCol w:w="273"/>
        <w:gridCol w:w="987"/>
        <w:gridCol w:w="270"/>
        <w:gridCol w:w="1080"/>
      </w:tblGrid>
      <w:tr w:rsidR="00AC2048" w:rsidRPr="00D246FB" w14:paraId="77FB1E10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58C62187" w14:textId="77777777" w:rsidR="00AC2048" w:rsidRPr="00D246FB" w:rsidRDefault="00AC2048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780" w:type="dxa"/>
            <w:gridSpan w:val="19"/>
            <w:shd w:val="clear" w:color="auto" w:fill="auto"/>
            <w:vAlign w:val="bottom"/>
          </w:tcPr>
          <w:p w14:paraId="44011122" w14:textId="77777777" w:rsidR="00AC2048" w:rsidRPr="00D246FB" w:rsidRDefault="00FA7E67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246FB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A538CE" w:rsidRPr="00D246FB" w14:paraId="50A977A2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77BD4E69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40" w:type="dxa"/>
            <w:gridSpan w:val="3"/>
            <w:shd w:val="clear" w:color="auto" w:fill="auto"/>
            <w:vAlign w:val="bottom"/>
          </w:tcPr>
          <w:p w14:paraId="34760310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กลุ่มธุรกิจผลิตไฟฟ้าในประเทศ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2E604C76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281" w:type="dxa"/>
            <w:gridSpan w:val="3"/>
            <w:shd w:val="clear" w:color="auto" w:fill="auto"/>
            <w:vAlign w:val="bottom"/>
          </w:tcPr>
          <w:p w14:paraId="3F6227EE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กลุ่มธุรกิจพลังงานทดแทน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A29FDE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40" w:type="dxa"/>
            <w:gridSpan w:val="3"/>
            <w:shd w:val="clear" w:color="auto" w:fill="auto"/>
            <w:vAlign w:val="bottom"/>
          </w:tcPr>
          <w:p w14:paraId="00DBC94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</w:t>
            </w:r>
          </w:p>
          <w:p w14:paraId="0AC5D3DC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การลงทุนในต่างประเทศ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5D4655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shd w:val="clear" w:color="auto" w:fill="auto"/>
            <w:vAlign w:val="bottom"/>
          </w:tcPr>
          <w:p w14:paraId="2F60250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กลุ่มธุรกิจอื่น</w:t>
            </w:r>
            <w:r w:rsidR="002704F7"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ๆ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167A30C0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37" w:type="dxa"/>
            <w:gridSpan w:val="3"/>
            <w:shd w:val="clear" w:color="auto" w:fill="auto"/>
            <w:vAlign w:val="bottom"/>
          </w:tcPr>
          <w:p w14:paraId="68AD0519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-108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</w:t>
            </w:r>
          </w:p>
        </w:tc>
      </w:tr>
      <w:tr w:rsidR="00A538CE" w:rsidRPr="00D246FB" w14:paraId="4C4E0E4E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105F5CBE" w14:textId="0C49848D" w:rsidR="00A538CE" w:rsidRPr="00D246FB" w:rsidRDefault="002E376C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 xml:space="preserve">สำหรับปีสิ้นสุดวันที่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 xml:space="preserve"> ธันวาคม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575A52A" w14:textId="7B20EC3E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4E0250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4BBB0E6" w14:textId="51D9CDBA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F7E2885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E53C4D" w14:textId="0AF1B2B4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647227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72026740" w14:textId="333729D9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4006A6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704BE6A4" w14:textId="39139E3B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ADC27B4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AEBDD43" w14:textId="58CFE427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942803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CFB84E" w14:textId="0A16C94C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DE718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6B66F82" w14:textId="3DDEEE82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2FE0A6CB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586B880C" w14:textId="7AE3C29C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4F0715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CF787C" w14:textId="3AFDFFCD" w:rsidR="00A538CE" w:rsidRPr="00D246FB" w:rsidRDefault="00DB71A4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959"/>
              </w:tabs>
              <w:spacing w:line="300" w:lineRule="exact"/>
              <w:ind w:right="-6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</w:p>
        </w:tc>
      </w:tr>
      <w:tr w:rsidR="00A538CE" w:rsidRPr="00D246FB" w14:paraId="60B0BA1B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69879755" w14:textId="77777777" w:rsidR="00A538CE" w:rsidRPr="00D246FB" w:rsidRDefault="00A538C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jc w:val="center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12780" w:type="dxa"/>
            <w:gridSpan w:val="19"/>
            <w:shd w:val="clear" w:color="auto" w:fill="auto"/>
            <w:vAlign w:val="bottom"/>
          </w:tcPr>
          <w:p w14:paraId="11C57F48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8"/>
              </w:tabs>
              <w:spacing w:line="300" w:lineRule="exact"/>
              <w:ind w:right="-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A538CE" w:rsidRPr="00D246FB" w14:paraId="1B218D94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76E08C8D" w14:textId="77777777" w:rsidR="00A538CE" w:rsidRPr="00D246FB" w:rsidRDefault="00A538C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การจำแนกรายได้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F7CE8E6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5FF73C8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4098A4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7D0AE90F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69BDCC9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471DA12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EC7B037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C0195B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3D9976B3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436B852C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EE0C227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850B7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E169287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3000FE6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46EAFA4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2554EC30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45F5BD76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F723167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left="-108" w:right="-18" w:firstLine="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ADE3EF1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A538CE" w:rsidRPr="00D246FB" w14:paraId="64FAF759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71411B10" w14:textId="77777777" w:rsidR="00A538CE" w:rsidRPr="00D246FB" w:rsidRDefault="00A538C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ส่วนงานภูมิศาสตร์หลัก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9B82CC5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9A7A6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5780E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35F95844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9BBF894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7B3C115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4A73278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13559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15286B1B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4AA1A122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5AF6347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80710A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E7D42BB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675DF51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305091C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733B331D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4124C55E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B46BDC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left="-108" w:right="-18" w:firstLine="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9AA00E" w14:textId="77777777" w:rsidR="00A538CE" w:rsidRPr="00D246FB" w:rsidRDefault="00A538CE" w:rsidP="00607C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C19C8" w:rsidRPr="00D246FB" w14:paraId="77109E64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0AF00F5D" w14:textId="77777777" w:rsidR="00CC19C8" w:rsidRPr="00D246FB" w:rsidRDefault="00CC19C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ไทย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68A2A31" w14:textId="19443C9F" w:rsidR="00CC19C8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="0028448F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905</w:t>
            </w:r>
            <w:r w:rsidR="0028448F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81779C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AD68566" w14:textId="62A80A44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32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397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138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32C858EC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B08186C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09DB40A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0D109E15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8D32D1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30E355B1" w14:textId="77777777" w:rsidR="00CC19C8" w:rsidRPr="00D246FB" w:rsidRDefault="008E1A9A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1C5B3202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9A2DDF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DEB83A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54E586B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A2E86C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9BB5245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02501582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5555DA0B" w14:textId="593A0312" w:rsidR="00CC19C8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905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9AAC37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CDB11E" w14:textId="628E00E5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32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397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138</w:t>
            </w:r>
          </w:p>
        </w:tc>
      </w:tr>
      <w:tr w:rsidR="000558BE" w:rsidRPr="00D246FB" w14:paraId="43B67762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53996201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ออสเตรเลีย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E51ADFC" w14:textId="77777777" w:rsidR="000558BE" w:rsidRPr="00D246FB" w:rsidRDefault="0028448F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8C6C6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C2836D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3DCC942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C5C389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8F2E67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097F804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67F31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5DE66D89" w14:textId="69E656B6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684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828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6C04FE0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933E66" w14:textId="78485F37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990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CD8455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C5A69F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A05F0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A6A8D1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64B4C895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067FF2BF" w14:textId="607ED029" w:rsidR="000558BE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684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902B1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D27A9C" w14:textId="48B31804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990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266</w:t>
            </w:r>
          </w:p>
        </w:tc>
      </w:tr>
      <w:tr w:rsidR="000558BE" w:rsidRPr="00D246FB" w14:paraId="6ECEAB3A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4A0EB3BB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ประเทศอื่น</w:t>
            </w:r>
            <w:r w:rsidRPr="00D246FB">
              <w:rPr>
                <w:rFonts w:ascii="Angsana New" w:hAnsi="Angsana New"/>
                <w:sz w:val="26"/>
                <w:szCs w:val="26"/>
                <w:lang w:val="en-GB"/>
              </w:rPr>
              <w:t xml:space="preserve">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ๆ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11F190" w14:textId="77777777" w:rsidR="000558BE" w:rsidRPr="00D246FB" w:rsidRDefault="0028448F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6CF8F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7987C9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FF08AA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A04857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A81A4D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A9D87D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707A9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E1B39D6" w14:textId="27DD60E6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62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025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058697D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77AF4EF" w14:textId="72417CBB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53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33DA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4311EC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76ED2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75770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0164B47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6C2069" w14:textId="5C1FD717" w:rsidR="000558BE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24143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D277C0B" w14:textId="1ECE5D54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53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710</w:t>
            </w:r>
          </w:p>
        </w:tc>
      </w:tr>
      <w:tr w:rsidR="00CC19C8" w:rsidRPr="00D246FB" w14:paraId="3F76CE80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098BCC61" w14:textId="77777777" w:rsidR="00CC19C8" w:rsidRPr="00D246FB" w:rsidRDefault="00CC19C8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รวมรายได้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32C65E7" w14:textId="25093AE9" w:rsidR="00CC19C8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28</w:t>
            </w:r>
            <w:r w:rsidR="0028448F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905</w:t>
            </w:r>
            <w:r w:rsidR="0028448F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4E1F64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5171C50" w14:textId="3804B9DF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32</w:t>
            </w:r>
            <w:r w:rsidR="00CC19C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397</w:t>
            </w:r>
            <w:r w:rsidR="00CC19C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138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2A612DD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2E6E0C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84079F4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C937D4D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3ACFF6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848D3CD" w14:textId="39D027BA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8E1A9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746</w:t>
            </w:r>
            <w:r w:rsidR="008E1A9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853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4CF24B98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64AE42F" w14:textId="592D688E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043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976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208A03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55B4BA3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718F0D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189A03E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57D53F0B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E05EA4" w14:textId="1747619A" w:rsidR="00CC19C8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652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536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9B84A7" w14:textId="77777777" w:rsidR="00CC19C8" w:rsidRPr="00D246FB" w:rsidRDefault="00CC19C8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53CFB04" w14:textId="6294993D" w:rsidR="00CC19C8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35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441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114</w:t>
            </w:r>
          </w:p>
        </w:tc>
      </w:tr>
      <w:tr w:rsidR="000558BE" w:rsidRPr="00D246FB" w14:paraId="6DECA407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4BDCDCB1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30B441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1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241409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C57A6E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1"/>
              </w:tabs>
              <w:spacing w:line="300" w:lineRule="exact"/>
              <w:ind w:right="4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79AB327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7BC59A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FC7FB5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602F24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A148EC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1B6B9C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1"/>
              </w:tabs>
              <w:spacing w:line="300" w:lineRule="exact"/>
              <w:ind w:right="-10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5A02757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B6226F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1"/>
              </w:tabs>
              <w:spacing w:line="300" w:lineRule="exact"/>
              <w:ind w:right="-10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7D8115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CCDFB0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24849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4FEE25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15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613E869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6BD236C" w14:textId="77777777" w:rsidR="000558BE" w:rsidRPr="00D246FB" w:rsidRDefault="000558BE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04A94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ADF91E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0558BE" w:rsidRPr="00D246FB" w14:paraId="7E9E8477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2A5D9668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  <w:cs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ประเภทสินค้าและบริการหลัก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35FE2F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1"/>
              </w:tabs>
              <w:spacing w:line="300" w:lineRule="exact"/>
              <w:ind w:right="4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9390C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826C53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1"/>
              </w:tabs>
              <w:spacing w:line="300" w:lineRule="exact"/>
              <w:ind w:right="4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32699AF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86BAFF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764B026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36A7270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91A8B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0003290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1"/>
              </w:tabs>
              <w:spacing w:line="300" w:lineRule="exact"/>
              <w:ind w:right="-10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144A17F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85FC1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1"/>
              </w:tabs>
              <w:spacing w:line="300" w:lineRule="exact"/>
              <w:ind w:right="-10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2560E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9034BE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159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84539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587537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159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439A025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065915C8" w14:textId="77777777" w:rsidR="000558BE" w:rsidRPr="00D246FB" w:rsidRDefault="000558BE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A56064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D6FA1C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0558BE" w:rsidRPr="00D246FB" w14:paraId="2FA7476F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224CD161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สินค้า 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8092B5C" w14:textId="2B4D7B75" w:rsidR="000558BE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="00C44FA9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902</w:t>
            </w:r>
            <w:r w:rsidR="00C44FA9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D1604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688228" w14:textId="577414D3" w:rsidR="000558BE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32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396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098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555E8A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BCA803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2A5B75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6A784E8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68EEB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4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689B2810" w14:textId="132016CF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684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828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35CED7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0FC208" w14:textId="21A6B413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990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937CC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726D04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10586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91B6A5D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1BCC458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06953547" w14:textId="0A0E4261" w:rsidR="000558BE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31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586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892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298C5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5FA554D" w14:textId="14076B96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35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386</w:t>
            </w:r>
            <w:r w:rsidR="00CC19C8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364</w:t>
            </w:r>
          </w:p>
        </w:tc>
      </w:tr>
      <w:tr w:rsidR="000558BE" w:rsidRPr="00D246FB" w14:paraId="06DE4032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3F6C4CB5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 xml:space="preserve">การบริการ 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8C79E5C" w14:textId="284B62E1" w:rsidR="000558BE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619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130AC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909E6D" w14:textId="2940F34C" w:rsidR="000558BE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1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040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4D1A8F4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EF805F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C09A6C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794FF62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A362E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16151F71" w14:textId="760C5EF1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62</w:t>
            </w:r>
            <w:r w:rsidR="008E1A9A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025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4363F36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C7D05CA" w14:textId="548F7425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53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53F4A5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DD24E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DD65E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49BC47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36CC9F6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630C4FFE" w14:textId="622AE8C6" w:rsidR="000558BE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65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659CB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73AD3DA" w14:textId="03C2C694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54</w:t>
            </w:r>
            <w:r w:rsidR="000558BE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750</w:t>
            </w:r>
          </w:p>
        </w:tc>
      </w:tr>
      <w:tr w:rsidR="000558BE" w:rsidRPr="00D246FB" w14:paraId="405884FE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17516428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รวมรายได้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87C0988" w14:textId="4AAAFAA1" w:rsidR="000558BE" w:rsidRPr="000C6185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28</w:t>
            </w:r>
            <w:r w:rsidR="006E3DD4" w:rsidRPr="000C618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905</w:t>
            </w:r>
            <w:r w:rsidR="006E3DD4" w:rsidRPr="000C618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86665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4102F4D" w14:textId="57CA6949" w:rsidR="000558BE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300" w:lineRule="exact"/>
              <w:ind w:right="-15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32</w:t>
            </w:r>
            <w:r w:rsidR="00CC19C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397</w:t>
            </w:r>
            <w:r w:rsidR="00CC19C8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138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2BF3A32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CC78EC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EBC2554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2F0EF9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24592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D7D438C" w14:textId="3297361F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8E1A9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746</w:t>
            </w:r>
            <w:r w:rsidR="008E1A9A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853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99540E8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DE7BF19" w14:textId="32E1036B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</w:t>
            </w:r>
            <w:r w:rsidR="000558BE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043</w:t>
            </w:r>
            <w:r w:rsidR="000558BE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976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9B127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20977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601644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842D43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56D5287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A7D2954" w14:textId="647BDFD2" w:rsidR="000558BE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652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536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EA750C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D2FD9F" w14:textId="5E0C90FC" w:rsidR="000558BE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35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441</w:t>
            </w:r>
            <w:r w:rsidR="00CC19C8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114</w:t>
            </w:r>
          </w:p>
        </w:tc>
      </w:tr>
      <w:tr w:rsidR="000558BE" w:rsidRPr="00D246FB" w14:paraId="0A8B2802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1EF2E203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6D5497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F70DCF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7D984B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7EC50E8F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8CC78F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074A514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91C388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AB16DE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3D329F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36FDAEC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D274EDA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08E86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8C762E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33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42ACC7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8F34EF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339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39285F9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CE84793" w14:textId="77777777" w:rsidR="000558BE" w:rsidRPr="00D246FB" w:rsidRDefault="000558BE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60EA7D2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B48FFD4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0558BE" w:rsidRPr="00D246FB" w14:paraId="7E1F86AE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178A8CDA" w14:textId="77777777" w:rsidR="000558BE" w:rsidRPr="00D246FB" w:rsidRDefault="000558BE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จังหวะเวลาในการรับรู้รายได้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94A3C8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0186E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A1F13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30AE962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4C43116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59BF2A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2AB9E750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8EBA355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42E5C15B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67" w:type="dxa"/>
            <w:shd w:val="clear" w:color="auto" w:fill="auto"/>
            <w:vAlign w:val="bottom"/>
          </w:tcPr>
          <w:p w14:paraId="033792DC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609AA63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DA4EB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0B910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339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C78511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848E0F9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300" w:lineRule="exact"/>
              <w:ind w:right="-339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2EEB9DC7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2010B5A9" w14:textId="77777777" w:rsidR="000558BE" w:rsidRPr="00D246FB" w:rsidRDefault="000558BE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15CA1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AF7C3CE" w14:textId="77777777" w:rsidR="000558BE" w:rsidRPr="00D246FB" w:rsidRDefault="000558BE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5377AD" w:rsidRPr="00D246FB" w14:paraId="14861321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1A7EC10B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ณ เวลาใดเวลาหนึ่ง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BC071FB" w14:textId="0A6E2B50" w:rsidR="005377AD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28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902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E15963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02F1571" w14:textId="1D07BCFC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396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098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95647D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E101C36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B173A87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52D3112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C06C2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3" w:type="dxa"/>
            <w:shd w:val="clear" w:color="auto" w:fill="auto"/>
            <w:vAlign w:val="bottom"/>
          </w:tcPr>
          <w:p w14:paraId="0E032F74" w14:textId="19C017A9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684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828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2B402998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7886563" w14:textId="21C92C32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2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990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266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A67782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B438952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F7F97D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C2AFD0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483B21A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7" w:type="dxa"/>
            <w:shd w:val="clear" w:color="auto" w:fill="auto"/>
            <w:vAlign w:val="bottom"/>
          </w:tcPr>
          <w:p w14:paraId="1F880C85" w14:textId="5289AEBB" w:rsidR="005377AD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31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586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892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550AE8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6902FC8" w14:textId="40EC20C2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35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386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364</w:t>
            </w:r>
          </w:p>
        </w:tc>
      </w:tr>
      <w:tr w:rsidR="005377AD" w:rsidRPr="00D246FB" w14:paraId="40244656" w14:textId="77777777" w:rsidTr="00851914">
        <w:trPr>
          <w:trHeight w:val="144"/>
        </w:trPr>
        <w:tc>
          <w:tcPr>
            <w:tcW w:w="3330" w:type="dxa"/>
            <w:shd w:val="clear" w:color="auto" w:fill="auto"/>
            <w:vAlign w:val="bottom"/>
          </w:tcPr>
          <w:p w14:paraId="76989C0C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val="en-GB"/>
              </w:rPr>
              <w:t>ตลอดช่วงเวลาหนึ่ง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7A76800" w14:textId="503CD822" w:rsidR="005377AD" w:rsidRPr="00D246FB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3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619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4DBAB7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D00DBD7" w14:textId="7D06C04F" w:rsidR="005377AD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300" w:lineRule="exact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040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04FEAD63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4E601E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ECA3EBC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D571FB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82B986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4140F96" w14:textId="5423F28B" w:rsidR="005377AD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62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025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50A6D963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EE9A62" w14:textId="23D08271" w:rsidR="005377AD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53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A57F42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7100921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3AFE18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32C705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2609DEAA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3AFDD0C" w14:textId="6ED12DBD" w:rsidR="005377AD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65</w:t>
            </w:r>
            <w:r w:rsidR="005377AD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644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CC00586" w14:textId="77777777" w:rsidR="005377AD" w:rsidRPr="00D246FB" w:rsidRDefault="005377AD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DA0E2AA" w14:textId="6A52D9AD" w:rsidR="005377AD" w:rsidRPr="00D246FB" w:rsidRDefault="00DB71A4" w:rsidP="000558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300" w:lineRule="exact"/>
              <w:ind w:left="-114" w:right="-198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sz w:val="26"/>
                <w:szCs w:val="26"/>
              </w:rPr>
              <w:t>54</w:t>
            </w:r>
            <w:r w:rsidR="005377AD" w:rsidRPr="00D246FB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sz w:val="26"/>
                <w:szCs w:val="26"/>
              </w:rPr>
              <w:t>750</w:t>
            </w:r>
          </w:p>
        </w:tc>
      </w:tr>
      <w:tr w:rsidR="005377AD" w:rsidRPr="00D246FB" w14:paraId="7DD75206" w14:textId="77777777" w:rsidTr="00851914">
        <w:trPr>
          <w:trHeight w:val="144"/>
        </w:trPr>
        <w:tc>
          <w:tcPr>
            <w:tcW w:w="3330" w:type="dxa"/>
            <w:shd w:val="clear" w:color="auto" w:fill="auto"/>
          </w:tcPr>
          <w:p w14:paraId="4AAB1C05" w14:textId="77777777" w:rsidR="005377AD" w:rsidRPr="00D246FB" w:rsidRDefault="005377AD" w:rsidP="008519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b/>
                <w:bCs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val="en-GB"/>
              </w:rPr>
              <w:t>รวมรายได้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15ED04C" w14:textId="314F029B" w:rsidR="005377AD" w:rsidRPr="000C6185" w:rsidRDefault="00DB71A4" w:rsidP="000C61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28</w:t>
            </w:r>
            <w:r w:rsidR="005377AD" w:rsidRPr="000C618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905</w:t>
            </w:r>
            <w:r w:rsidR="005377AD" w:rsidRPr="000C618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69BD57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C918240" w14:textId="5BE796A1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line="300" w:lineRule="exact"/>
              <w:ind w:right="-15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32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397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138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253ED4AD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671BB66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42F2DF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1043F85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05876A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E28CCE4" w14:textId="12DB0F22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746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853</w:t>
            </w:r>
          </w:p>
        </w:tc>
        <w:tc>
          <w:tcPr>
            <w:tcW w:w="267" w:type="dxa"/>
            <w:shd w:val="clear" w:color="auto" w:fill="auto"/>
            <w:vAlign w:val="bottom"/>
          </w:tcPr>
          <w:p w14:paraId="5E49296F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C762AA" w14:textId="04CED6CF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300" w:lineRule="exact"/>
              <w:ind w:left="-90" w:right="-281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</w:t>
            </w:r>
            <w:r w:rsidR="005377AD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043</w:t>
            </w:r>
            <w:r w:rsidR="005377AD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976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20D757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1F21EAA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08F358E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1063B3E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spacing w:line="300" w:lineRule="exact"/>
              <w:ind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3" w:type="dxa"/>
            <w:shd w:val="clear" w:color="auto" w:fill="auto"/>
            <w:vAlign w:val="bottom"/>
          </w:tcPr>
          <w:p w14:paraId="371B64E9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FB0424" w14:textId="6CEAA6D3" w:rsidR="005377AD" w:rsidRPr="00D246FB" w:rsidRDefault="00DB71A4" w:rsidP="00EB3C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652</w:t>
            </w:r>
            <w:r w:rsidR="005377AD" w:rsidRPr="00D246FB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6"/>
                <w:szCs w:val="26"/>
              </w:rPr>
              <w:t>536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8DAB1CC" w14:textId="77777777" w:rsidR="005377AD" w:rsidRPr="00D246FB" w:rsidRDefault="005377AD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00" w:lineRule="exact"/>
              <w:ind w:right="-1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8E394FB" w14:textId="531D19FF" w:rsidR="005377AD" w:rsidRPr="00D246FB" w:rsidRDefault="00DB71A4" w:rsidP="00CC19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6"/>
              </w:tabs>
              <w:spacing w:line="300" w:lineRule="exact"/>
              <w:ind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35</w:t>
            </w:r>
            <w:r w:rsidR="005377AD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441</w:t>
            </w:r>
            <w:r w:rsidR="005377AD" w:rsidRPr="00D246FB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26"/>
                <w:szCs w:val="26"/>
              </w:rPr>
              <w:t>114</w:t>
            </w:r>
          </w:p>
        </w:tc>
      </w:tr>
    </w:tbl>
    <w:p w14:paraId="48729F26" w14:textId="77777777" w:rsidR="00A538CE" w:rsidRPr="00D246FB" w:rsidRDefault="00A538CE" w:rsidP="004B001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3"/>
        <w:jc w:val="thaiDistribute"/>
        <w:rPr>
          <w:rFonts w:ascii="Angsana New" w:hAnsi="Angsana New"/>
          <w:sz w:val="26"/>
          <w:szCs w:val="26"/>
        </w:rPr>
      </w:pPr>
    </w:p>
    <w:p w14:paraId="70504F17" w14:textId="77777777" w:rsidR="004C4A9A" w:rsidRPr="00D246FB" w:rsidRDefault="004C4A9A" w:rsidP="00CB18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6"/>
          <w:szCs w:val="26"/>
        </w:rPr>
      </w:pPr>
    </w:p>
    <w:p w14:paraId="53F720D6" w14:textId="77777777" w:rsidR="004C4A9A" w:rsidRPr="00D246FB" w:rsidRDefault="004C4A9A" w:rsidP="00E72D5B">
      <w:pPr>
        <w:framePr w:w="15707" w:wrap="auto" w:hAnchor="text" w:x="630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6"/>
          <w:szCs w:val="26"/>
          <w:cs/>
        </w:rPr>
        <w:sectPr w:rsidR="004C4A9A" w:rsidRPr="00D246FB" w:rsidSect="00696AD7">
          <w:headerReference w:type="default" r:id="rId19"/>
          <w:footerReference w:type="default" r:id="rId20"/>
          <w:pgSz w:w="16840" w:h="11907" w:orient="landscape" w:code="9"/>
          <w:pgMar w:top="691" w:right="576" w:bottom="576" w:left="864" w:header="720" w:footer="720" w:gutter="0"/>
          <w:cols w:space="720"/>
          <w:docGrid w:linePitch="245"/>
        </w:sectPr>
      </w:pPr>
    </w:p>
    <w:p w14:paraId="4AB398C5" w14:textId="0C1E1665" w:rsidR="008F40E9" w:rsidRPr="00D246FB" w:rsidRDefault="008F40E9" w:rsidP="00010A00">
      <w:pPr>
        <w:pStyle w:val="ListParagraph"/>
        <w:numPr>
          <w:ilvl w:val="0"/>
          <w:numId w:val="4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440" w:hanging="90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ส่วนงานภูมิศาสตร์</w:t>
      </w:r>
    </w:p>
    <w:p w14:paraId="41627679" w14:textId="77777777" w:rsidR="00010A00" w:rsidRPr="00F9609F" w:rsidRDefault="00010A00" w:rsidP="008F40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/>
          <w:sz w:val="28"/>
          <w:szCs w:val="28"/>
        </w:rPr>
      </w:pPr>
    </w:p>
    <w:p w14:paraId="686DF29E" w14:textId="77777777" w:rsidR="008F40E9" w:rsidRPr="00D246FB" w:rsidRDefault="008F40E9" w:rsidP="0041485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 w:firstLine="652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สินทรัพย์ตามส่วนงานแยกตามสถานที่ตั้งทางภูมิศาสตร์ของสินทรัพย์</w:t>
      </w:r>
    </w:p>
    <w:p w14:paraId="5D018132" w14:textId="77777777" w:rsidR="008F40E9" w:rsidRPr="00F9609F" w:rsidRDefault="008F40E9" w:rsidP="008F40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/>
          <w:sz w:val="28"/>
          <w:szCs w:val="28"/>
        </w:rPr>
      </w:pPr>
    </w:p>
    <w:tbl>
      <w:tblPr>
        <w:tblW w:w="8640" w:type="dxa"/>
        <w:tblInd w:w="1080" w:type="dxa"/>
        <w:tblLook w:val="04A0" w:firstRow="1" w:lastRow="0" w:firstColumn="1" w:lastColumn="0" w:noHBand="0" w:noVBand="1"/>
      </w:tblPr>
      <w:tblGrid>
        <w:gridCol w:w="5310"/>
        <w:gridCol w:w="1530"/>
        <w:gridCol w:w="236"/>
        <w:gridCol w:w="1564"/>
      </w:tblGrid>
      <w:tr w:rsidR="005F3560" w:rsidRPr="00D246FB" w14:paraId="3771D4FB" w14:textId="77777777" w:rsidTr="00414857">
        <w:tc>
          <w:tcPr>
            <w:tcW w:w="5310" w:type="dxa"/>
            <w:shd w:val="clear" w:color="auto" w:fill="auto"/>
          </w:tcPr>
          <w:p w14:paraId="1DC6474A" w14:textId="77777777" w:rsidR="005F3560" w:rsidRPr="00D246FB" w:rsidRDefault="00F80097" w:rsidP="00F80097">
            <w:pPr>
              <w:rPr>
                <w:rFonts w:ascii="Angsana New" w:hAnsi="Angsana New"/>
                <w:b/>
                <w:bCs/>
                <w:i/>
                <w:iCs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napToGrid w:val="0"/>
                <w:sz w:val="30"/>
                <w:szCs w:val="30"/>
                <w:cs/>
                <w:lang w:eastAsia="th-TH"/>
              </w:rPr>
              <w:t>ข้อมูลส่วนงานภูมิศาสตร์</w:t>
            </w:r>
          </w:p>
        </w:tc>
        <w:tc>
          <w:tcPr>
            <w:tcW w:w="3330" w:type="dxa"/>
            <w:gridSpan w:val="3"/>
            <w:shd w:val="clear" w:color="auto" w:fill="auto"/>
          </w:tcPr>
          <w:p w14:paraId="5AA9997A" w14:textId="77777777" w:rsidR="005F3560" w:rsidRPr="00D246FB" w:rsidRDefault="005F3560" w:rsidP="008616EE">
            <w:pPr>
              <w:jc w:val="center"/>
              <w:rPr>
                <w:rFonts w:ascii="Angsana New" w:hAnsi="Angsana New"/>
                <w:b/>
                <w:bCs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cs/>
                <w:lang w:eastAsia="th-TH"/>
              </w:rPr>
              <w:t>สินทรัพย์</w:t>
            </w:r>
          </w:p>
        </w:tc>
      </w:tr>
      <w:tr w:rsidR="005F3560" w:rsidRPr="00D246FB" w14:paraId="29FEA6BA" w14:textId="77777777" w:rsidTr="00414857">
        <w:tc>
          <w:tcPr>
            <w:tcW w:w="5310" w:type="dxa"/>
            <w:shd w:val="clear" w:color="auto" w:fill="auto"/>
          </w:tcPr>
          <w:p w14:paraId="25047E19" w14:textId="77777777" w:rsidR="005F3560" w:rsidRPr="00D246FB" w:rsidRDefault="005F3560" w:rsidP="008F40E9">
            <w:pPr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30" w:type="dxa"/>
            <w:shd w:val="clear" w:color="auto" w:fill="auto"/>
          </w:tcPr>
          <w:p w14:paraId="3866418D" w14:textId="31BEA09E" w:rsidR="005F3560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236" w:type="dxa"/>
            <w:shd w:val="clear" w:color="auto" w:fill="auto"/>
          </w:tcPr>
          <w:p w14:paraId="45ED881A" w14:textId="77777777" w:rsidR="005F3560" w:rsidRPr="00D246FB" w:rsidRDefault="005F3560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64" w:type="dxa"/>
            <w:shd w:val="clear" w:color="auto" w:fill="auto"/>
          </w:tcPr>
          <w:p w14:paraId="448B2B08" w14:textId="0DF44F0D" w:rsidR="005F3560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995B51" w:rsidRPr="00D246FB" w14:paraId="43C7D0BF" w14:textId="77777777" w:rsidTr="00414857">
        <w:tc>
          <w:tcPr>
            <w:tcW w:w="5310" w:type="dxa"/>
            <w:shd w:val="clear" w:color="auto" w:fill="auto"/>
          </w:tcPr>
          <w:p w14:paraId="294EF8BA" w14:textId="77777777" w:rsidR="00995B51" w:rsidRPr="00D246FB" w:rsidRDefault="00995B51" w:rsidP="008F40E9">
            <w:pPr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3330" w:type="dxa"/>
            <w:gridSpan w:val="3"/>
            <w:shd w:val="clear" w:color="auto" w:fill="auto"/>
          </w:tcPr>
          <w:p w14:paraId="55A8B22A" w14:textId="77777777" w:rsidR="00995B51" w:rsidRPr="00D246FB" w:rsidRDefault="00995B51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01731" w:rsidRPr="00D246FB" w14:paraId="2E34CB18" w14:textId="77777777" w:rsidTr="00414857">
        <w:tc>
          <w:tcPr>
            <w:tcW w:w="5310" w:type="dxa"/>
            <w:shd w:val="clear" w:color="auto" w:fill="auto"/>
          </w:tcPr>
          <w:p w14:paraId="63A000E8" w14:textId="77777777" w:rsidR="00301731" w:rsidRPr="00D246FB" w:rsidRDefault="00301731" w:rsidP="00F0127D">
            <w:pPr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ไทย</w:t>
            </w:r>
          </w:p>
        </w:tc>
        <w:tc>
          <w:tcPr>
            <w:tcW w:w="1530" w:type="dxa"/>
            <w:shd w:val="clear" w:color="auto" w:fill="auto"/>
          </w:tcPr>
          <w:p w14:paraId="0C4FB61A" w14:textId="19837621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52</w:t>
            </w:r>
            <w:r w:rsidR="00475160" w:rsidRPr="00D246FB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772</w:t>
            </w:r>
            <w:r w:rsidR="00475160" w:rsidRPr="00D246FB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952</w:t>
            </w:r>
          </w:p>
        </w:tc>
        <w:tc>
          <w:tcPr>
            <w:tcW w:w="236" w:type="dxa"/>
            <w:shd w:val="clear" w:color="auto" w:fill="auto"/>
          </w:tcPr>
          <w:p w14:paraId="6909B38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64" w:type="dxa"/>
            <w:shd w:val="clear" w:color="auto" w:fill="auto"/>
          </w:tcPr>
          <w:p w14:paraId="3439F33A" w14:textId="30D6ACD5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54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814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149</w:t>
            </w:r>
          </w:p>
        </w:tc>
      </w:tr>
      <w:tr w:rsidR="00301731" w:rsidRPr="00D246FB" w14:paraId="076D9D3B" w14:textId="77777777" w:rsidTr="00414857">
        <w:tc>
          <w:tcPr>
            <w:tcW w:w="5310" w:type="dxa"/>
            <w:shd w:val="clear" w:color="auto" w:fill="auto"/>
          </w:tcPr>
          <w:p w14:paraId="3A601516" w14:textId="77777777" w:rsidR="00301731" w:rsidRPr="00D246FB" w:rsidRDefault="00301731" w:rsidP="00F0127D">
            <w:pPr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ออสเตรเลีย</w:t>
            </w:r>
          </w:p>
        </w:tc>
        <w:tc>
          <w:tcPr>
            <w:tcW w:w="1530" w:type="dxa"/>
            <w:shd w:val="clear" w:color="auto" w:fill="auto"/>
          </w:tcPr>
          <w:p w14:paraId="1315BDC5" w14:textId="1B605599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31</w:t>
            </w:r>
            <w:r w:rsidR="00D62463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848</w:t>
            </w:r>
            <w:r w:rsidR="00475160" w:rsidRPr="00D246FB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820</w:t>
            </w:r>
          </w:p>
        </w:tc>
        <w:tc>
          <w:tcPr>
            <w:tcW w:w="236" w:type="dxa"/>
            <w:shd w:val="clear" w:color="auto" w:fill="auto"/>
          </w:tcPr>
          <w:p w14:paraId="441DDAB3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64" w:type="dxa"/>
            <w:shd w:val="clear" w:color="auto" w:fill="auto"/>
          </w:tcPr>
          <w:p w14:paraId="485BDE57" w14:textId="4B865163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23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850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702</w:t>
            </w:r>
          </w:p>
        </w:tc>
      </w:tr>
      <w:tr w:rsidR="00301731" w:rsidRPr="00D246FB" w14:paraId="35A4EAD8" w14:textId="77777777" w:rsidTr="00414857">
        <w:tc>
          <w:tcPr>
            <w:tcW w:w="5310" w:type="dxa"/>
            <w:shd w:val="clear" w:color="auto" w:fill="auto"/>
          </w:tcPr>
          <w:p w14:paraId="133589F2" w14:textId="77777777" w:rsidR="00301731" w:rsidRPr="00D246FB" w:rsidRDefault="00301731" w:rsidP="00F0127D">
            <w:pPr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246FB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ประเทศอื่น</w:t>
            </w:r>
            <w:r w:rsidR="002704F7" w:rsidRPr="00D246FB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 xml:space="preserve"> </w:t>
            </w:r>
            <w:r w:rsidRPr="00D246FB">
              <w:rPr>
                <w:rFonts w:ascii="Angsana New" w:hAnsi="Angsana New" w:hint="cs"/>
                <w:snapToGrid w:val="0"/>
                <w:sz w:val="30"/>
                <w:szCs w:val="30"/>
                <w:cs/>
                <w:lang w:eastAsia="th-TH"/>
              </w:rPr>
              <w:t>ๆ</w:t>
            </w:r>
          </w:p>
        </w:tc>
        <w:tc>
          <w:tcPr>
            <w:tcW w:w="1530" w:type="dxa"/>
            <w:shd w:val="clear" w:color="auto" w:fill="auto"/>
          </w:tcPr>
          <w:p w14:paraId="07F9D485" w14:textId="733AD63E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27</w:t>
            </w:r>
            <w:r w:rsidR="00475160" w:rsidRPr="00D246FB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510</w:t>
            </w:r>
            <w:r w:rsidR="00475160" w:rsidRPr="00D246FB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480</w:t>
            </w:r>
          </w:p>
        </w:tc>
        <w:tc>
          <w:tcPr>
            <w:tcW w:w="236" w:type="dxa"/>
            <w:shd w:val="clear" w:color="auto" w:fill="auto"/>
          </w:tcPr>
          <w:p w14:paraId="165AB05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64" w:type="dxa"/>
            <w:shd w:val="clear" w:color="auto" w:fill="auto"/>
          </w:tcPr>
          <w:p w14:paraId="302C7C2F" w14:textId="34D98998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21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564</w:t>
            </w:r>
            <w:r w:rsidR="00301731" w:rsidRPr="00D246FB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575</w:t>
            </w:r>
          </w:p>
        </w:tc>
      </w:tr>
      <w:tr w:rsidR="00301731" w:rsidRPr="00D246FB" w14:paraId="68ABAA37" w14:textId="77777777" w:rsidTr="00414857">
        <w:trPr>
          <w:trHeight w:val="325"/>
        </w:trPr>
        <w:tc>
          <w:tcPr>
            <w:tcW w:w="5310" w:type="dxa"/>
            <w:shd w:val="clear" w:color="auto" w:fill="auto"/>
          </w:tcPr>
          <w:p w14:paraId="12D23D28" w14:textId="77777777" w:rsidR="00301731" w:rsidRPr="00D246FB" w:rsidRDefault="00301731" w:rsidP="00F0127D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680F575" w14:textId="00A1C2CE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  <w:t>112</w:t>
            </w:r>
            <w:r w:rsidR="00475160" w:rsidRPr="00D246FB"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  <w:t>132</w:t>
            </w:r>
            <w:r w:rsidR="00475160" w:rsidRPr="00D246FB"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  <w:t>252</w:t>
            </w:r>
          </w:p>
        </w:tc>
        <w:tc>
          <w:tcPr>
            <w:tcW w:w="236" w:type="dxa"/>
            <w:shd w:val="clear" w:color="auto" w:fill="auto"/>
          </w:tcPr>
          <w:p w14:paraId="3C555FBF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4"/>
              </w:tabs>
              <w:ind w:right="-104"/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56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46FED9" w14:textId="48061FB0" w:rsidR="00301731" w:rsidRPr="00D246FB" w:rsidRDefault="00DB71A4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2"/>
              </w:tabs>
              <w:ind w:right="-104"/>
              <w:rPr>
                <w:rFonts w:ascii="Angsana New" w:hAnsi="Angsana New"/>
                <w:b/>
                <w:bCs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lang w:eastAsia="th-TH"/>
              </w:rPr>
              <w:t>100</w:t>
            </w:r>
            <w:r w:rsidR="00301731" w:rsidRPr="00D246FB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lang w:eastAsia="th-TH"/>
              </w:rPr>
              <w:t>229</w:t>
            </w:r>
            <w:r w:rsidR="00301731" w:rsidRPr="00D246FB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lang w:eastAsia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napToGrid w:val="0"/>
                <w:sz w:val="30"/>
                <w:szCs w:val="30"/>
                <w:lang w:eastAsia="th-TH"/>
              </w:rPr>
              <w:t>426</w:t>
            </w:r>
          </w:p>
        </w:tc>
      </w:tr>
    </w:tbl>
    <w:p w14:paraId="1CADE297" w14:textId="515584F8" w:rsidR="008F40E9" w:rsidRDefault="008F40E9" w:rsidP="008F40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 w:right="-27"/>
        <w:jc w:val="thaiDistribute"/>
        <w:rPr>
          <w:rFonts w:ascii="Angsana New" w:hAnsi="Angsana New"/>
          <w:sz w:val="28"/>
          <w:szCs w:val="28"/>
        </w:rPr>
      </w:pPr>
    </w:p>
    <w:p w14:paraId="58DB075E" w14:textId="09404AE3" w:rsidR="00010A00" w:rsidRPr="00010A00" w:rsidRDefault="00010A00" w:rsidP="00010A00">
      <w:pPr>
        <w:pStyle w:val="ListParagraph"/>
        <w:numPr>
          <w:ilvl w:val="0"/>
          <w:numId w:val="4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</w:tabs>
        <w:ind w:left="1440" w:hanging="90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010A00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ลูกค้ารายใหญ่</w:t>
      </w:r>
    </w:p>
    <w:p w14:paraId="25C6E001" w14:textId="06FE203B" w:rsidR="00010A00" w:rsidRDefault="00010A00" w:rsidP="008F40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 w:right="-27"/>
        <w:jc w:val="thaiDistribute"/>
        <w:rPr>
          <w:rFonts w:ascii="Angsana New" w:hAnsi="Angsana New"/>
          <w:sz w:val="28"/>
          <w:szCs w:val="28"/>
        </w:rPr>
      </w:pPr>
    </w:p>
    <w:p w14:paraId="5E272AE8" w14:textId="22890FC4" w:rsidR="00010A00" w:rsidRPr="00010A00" w:rsidRDefault="00010A00" w:rsidP="0041485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170" w:right="-27"/>
        <w:jc w:val="thaiDistribute"/>
        <w:rPr>
          <w:rFonts w:ascii="Angsana New" w:hAnsi="Angsana New"/>
          <w:sz w:val="30"/>
          <w:szCs w:val="30"/>
        </w:rPr>
      </w:pPr>
      <w:r w:rsidRPr="00010A00">
        <w:rPr>
          <w:rFonts w:ascii="Angsana New" w:hAnsi="Angsana New"/>
          <w:sz w:val="30"/>
          <w:szCs w:val="30"/>
          <w:cs/>
        </w:rPr>
        <w:t xml:space="preserve">รายได้จากลูกค้ารายหนึ่งจากส่วนงานที่ </w:t>
      </w:r>
      <w:r>
        <w:rPr>
          <w:rFonts w:ascii="Angsana New" w:hAnsi="Angsana New"/>
          <w:sz w:val="30"/>
          <w:szCs w:val="30"/>
        </w:rPr>
        <w:t>1</w:t>
      </w:r>
      <w:r w:rsidRPr="00010A0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ของ</w:t>
      </w:r>
      <w:r w:rsidRPr="00010A00">
        <w:rPr>
          <w:rFonts w:ascii="Angsana New" w:hAnsi="Angsana New"/>
          <w:sz w:val="30"/>
          <w:szCs w:val="30"/>
          <w:cs/>
        </w:rPr>
        <w:t>กลุ่มบริษัท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010A00">
        <w:rPr>
          <w:rFonts w:ascii="Angsana New" w:hAnsi="Angsana New"/>
          <w:sz w:val="30"/>
          <w:szCs w:val="30"/>
          <w:cs/>
        </w:rPr>
        <w:t xml:space="preserve">เป็นเงินประมาณ </w:t>
      </w:r>
      <w:r>
        <w:rPr>
          <w:rFonts w:ascii="Angsana New" w:hAnsi="Angsana New"/>
          <w:sz w:val="30"/>
          <w:szCs w:val="30"/>
        </w:rPr>
        <w:t>28,90</w:t>
      </w:r>
      <w:r w:rsidR="00801DC2">
        <w:rPr>
          <w:rFonts w:ascii="Angsana New" w:hAnsi="Angsana New"/>
          <w:sz w:val="30"/>
          <w:szCs w:val="30"/>
        </w:rPr>
        <w:t>6</w:t>
      </w:r>
      <w:r w:rsidRPr="00010A00">
        <w:rPr>
          <w:rFonts w:ascii="Angsana New" w:hAnsi="Angsana New"/>
          <w:sz w:val="30"/>
          <w:szCs w:val="30"/>
        </w:rPr>
        <w:t xml:space="preserve"> </w:t>
      </w:r>
      <w:r w:rsidRPr="00010A00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010A00">
        <w:rPr>
          <w:rFonts w:ascii="Angsana New" w:hAnsi="Angsana New"/>
          <w:i/>
          <w:iCs/>
          <w:sz w:val="30"/>
          <w:szCs w:val="30"/>
          <w:cs/>
        </w:rPr>
        <w:t>(</w:t>
      </w:r>
      <w:r w:rsidRPr="00010A00">
        <w:rPr>
          <w:rFonts w:ascii="Angsana New" w:hAnsi="Angsana New"/>
          <w:i/>
          <w:iCs/>
          <w:sz w:val="30"/>
          <w:szCs w:val="30"/>
        </w:rPr>
        <w:t>2562</w:t>
      </w:r>
      <w:r w:rsidRPr="00010A00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Pr="00010A00">
        <w:rPr>
          <w:rFonts w:ascii="Angsana New" w:hAnsi="Angsana New"/>
          <w:i/>
          <w:iCs/>
          <w:sz w:val="30"/>
          <w:szCs w:val="30"/>
        </w:rPr>
        <w:t xml:space="preserve">32,397 </w:t>
      </w:r>
      <w:r>
        <w:rPr>
          <w:rFonts w:ascii="Angsana New" w:hAnsi="Angsana New"/>
          <w:i/>
          <w:iCs/>
          <w:sz w:val="30"/>
          <w:szCs w:val="30"/>
        </w:rPr>
        <w:br/>
      </w:r>
      <w:r w:rsidRPr="00010A00">
        <w:rPr>
          <w:rFonts w:ascii="Angsana New" w:hAnsi="Angsana New"/>
          <w:i/>
          <w:iCs/>
          <w:sz w:val="30"/>
          <w:szCs w:val="30"/>
          <w:cs/>
        </w:rPr>
        <w:t>ล้านบาท)</w:t>
      </w:r>
      <w:r w:rsidRPr="00010A00">
        <w:rPr>
          <w:rFonts w:ascii="Angsana New" w:hAnsi="Angsana New"/>
          <w:sz w:val="30"/>
          <w:szCs w:val="30"/>
          <w:cs/>
        </w:rPr>
        <w:t xml:space="preserve"> จากรายได้รวมของกลุ่มบริษัท</w:t>
      </w:r>
    </w:p>
    <w:p w14:paraId="3E1A42D1" w14:textId="77777777" w:rsidR="00010A00" w:rsidRPr="00F9609F" w:rsidRDefault="00010A00" w:rsidP="008F40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 w:right="-27"/>
        <w:jc w:val="thaiDistribute"/>
        <w:rPr>
          <w:rFonts w:ascii="Angsana New" w:hAnsi="Angsana New"/>
          <w:sz w:val="28"/>
          <w:szCs w:val="28"/>
        </w:rPr>
      </w:pPr>
    </w:p>
    <w:p w14:paraId="66E62A52" w14:textId="77777777" w:rsidR="008F40E9" w:rsidRPr="00D246FB" w:rsidRDefault="008F40E9" w:rsidP="008F40E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ค่าใช้จ่ายผลประโยชน์ของพนักงาน</w:t>
      </w:r>
    </w:p>
    <w:p w14:paraId="26F27032" w14:textId="77777777" w:rsidR="008F40E9" w:rsidRPr="00F9609F" w:rsidRDefault="008F40E9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8"/>
          <w:szCs w:val="28"/>
          <w:cs/>
          <w:lang w:val="th-TH"/>
        </w:rPr>
      </w:pPr>
    </w:p>
    <w:tbl>
      <w:tblPr>
        <w:tblW w:w="9191" w:type="dxa"/>
        <w:tblInd w:w="468" w:type="dxa"/>
        <w:tblLook w:val="01E0" w:firstRow="1" w:lastRow="1" w:firstColumn="1" w:lastColumn="1" w:noHBand="0" w:noVBand="0"/>
      </w:tblPr>
      <w:tblGrid>
        <w:gridCol w:w="4050"/>
        <w:gridCol w:w="1080"/>
        <w:gridCol w:w="236"/>
        <w:gridCol w:w="1114"/>
        <w:gridCol w:w="270"/>
        <w:gridCol w:w="1080"/>
        <w:gridCol w:w="270"/>
        <w:gridCol w:w="1091"/>
      </w:tblGrid>
      <w:tr w:rsidR="008F40E9" w:rsidRPr="00D246FB" w14:paraId="432720DD" w14:textId="77777777" w:rsidTr="008616EE">
        <w:trPr>
          <w:tblHeader/>
        </w:trPr>
        <w:tc>
          <w:tcPr>
            <w:tcW w:w="4050" w:type="dxa"/>
            <w:shd w:val="clear" w:color="auto" w:fill="auto"/>
            <w:vAlign w:val="bottom"/>
          </w:tcPr>
          <w:p w14:paraId="3DC6F0ED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  <w:vAlign w:val="bottom"/>
          </w:tcPr>
          <w:p w14:paraId="141587DF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190A2C56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41" w:type="dxa"/>
            <w:gridSpan w:val="3"/>
            <w:vAlign w:val="bottom"/>
          </w:tcPr>
          <w:p w14:paraId="3653AD2B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F40E9" w:rsidRPr="00D246FB" w14:paraId="1A862550" w14:textId="77777777" w:rsidTr="008616EE">
        <w:trPr>
          <w:tblHeader/>
        </w:trPr>
        <w:tc>
          <w:tcPr>
            <w:tcW w:w="4050" w:type="dxa"/>
            <w:vAlign w:val="bottom"/>
          </w:tcPr>
          <w:p w14:paraId="4F249ABF" w14:textId="77777777" w:rsidR="008F40E9" w:rsidRPr="00D246FB" w:rsidRDefault="008F40E9" w:rsidP="008F40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A5170C5" w14:textId="0E4F2519" w:rsidR="008F40E9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236" w:type="dxa"/>
            <w:shd w:val="clear" w:color="auto" w:fill="auto"/>
          </w:tcPr>
          <w:p w14:paraId="3160182C" w14:textId="77777777" w:rsidR="008F40E9" w:rsidRPr="00D246FB" w:rsidRDefault="008F40E9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114" w:type="dxa"/>
            <w:shd w:val="clear" w:color="auto" w:fill="auto"/>
          </w:tcPr>
          <w:p w14:paraId="4E8C2B52" w14:textId="25F2BCD5" w:rsidR="008F40E9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66D2BC" w14:textId="77777777" w:rsidR="008F40E9" w:rsidRPr="00D246FB" w:rsidRDefault="008F40E9" w:rsidP="008F40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DAF705A" w14:textId="5F0D5BA9" w:rsidR="008F40E9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E7628D9" w14:textId="77777777" w:rsidR="008F40E9" w:rsidRPr="00D246FB" w:rsidRDefault="008F40E9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1091" w:type="dxa"/>
            <w:shd w:val="clear" w:color="auto" w:fill="auto"/>
          </w:tcPr>
          <w:p w14:paraId="160A0C4A" w14:textId="058718E3" w:rsidR="008F40E9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8F40E9" w:rsidRPr="00D246FB" w14:paraId="686B788E" w14:textId="77777777" w:rsidTr="008616EE">
        <w:trPr>
          <w:tblHeader/>
        </w:trPr>
        <w:tc>
          <w:tcPr>
            <w:tcW w:w="4050" w:type="dxa"/>
            <w:vAlign w:val="bottom"/>
          </w:tcPr>
          <w:p w14:paraId="27522AE8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141" w:type="dxa"/>
            <w:gridSpan w:val="7"/>
            <w:vAlign w:val="bottom"/>
          </w:tcPr>
          <w:p w14:paraId="1644CCA4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F40E9" w:rsidRPr="00D246FB" w14:paraId="4AE23F1B" w14:textId="77777777" w:rsidTr="008616EE">
        <w:tc>
          <w:tcPr>
            <w:tcW w:w="4050" w:type="dxa"/>
            <w:vAlign w:val="bottom"/>
          </w:tcPr>
          <w:p w14:paraId="7DFCDCA3" w14:textId="77777777" w:rsidR="008F40E9" w:rsidRPr="00D246FB" w:rsidRDefault="008F40E9" w:rsidP="00F0127D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ผู้บริหาร</w:t>
            </w:r>
          </w:p>
        </w:tc>
        <w:tc>
          <w:tcPr>
            <w:tcW w:w="1080" w:type="dxa"/>
            <w:vAlign w:val="bottom"/>
          </w:tcPr>
          <w:p w14:paraId="68A95F7C" w14:textId="77777777" w:rsidR="008F40E9" w:rsidRPr="00D246FB" w:rsidRDefault="008F40E9" w:rsidP="008616EE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44C10511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3BEC4208" w14:textId="77777777" w:rsidR="008F40E9" w:rsidRPr="00D246FB" w:rsidRDefault="008F40E9" w:rsidP="008616EE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1ADF31D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95480F1" w14:textId="77777777" w:rsidR="008F40E9" w:rsidRPr="00D246FB" w:rsidRDefault="008F40E9" w:rsidP="008616EE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9E37C7B" w14:textId="77777777" w:rsidR="008F40E9" w:rsidRPr="00D246FB" w:rsidRDefault="008F40E9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272B8035" w14:textId="77777777" w:rsidR="008F40E9" w:rsidRPr="00D246FB" w:rsidRDefault="008F40E9" w:rsidP="008616EE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01731" w:rsidRPr="00D246FB" w14:paraId="15DB7355" w14:textId="77777777" w:rsidTr="008616EE">
        <w:tc>
          <w:tcPr>
            <w:tcW w:w="4050" w:type="dxa"/>
            <w:vAlign w:val="bottom"/>
          </w:tcPr>
          <w:p w14:paraId="649BBE15" w14:textId="77777777" w:rsidR="00301731" w:rsidRPr="00D246FB" w:rsidRDefault="00301731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080" w:type="dxa"/>
            <w:vAlign w:val="bottom"/>
          </w:tcPr>
          <w:p w14:paraId="45D80C36" w14:textId="00888DD4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10</w:t>
            </w:r>
            <w:r w:rsidR="001F4CD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379</w:t>
            </w:r>
          </w:p>
        </w:tc>
        <w:tc>
          <w:tcPr>
            <w:tcW w:w="236" w:type="dxa"/>
            <w:vAlign w:val="bottom"/>
          </w:tcPr>
          <w:p w14:paraId="0C5952A1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59C3AA40" w14:textId="619C7A43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105</w:t>
            </w:r>
          </w:p>
        </w:tc>
        <w:tc>
          <w:tcPr>
            <w:tcW w:w="270" w:type="dxa"/>
            <w:vAlign w:val="bottom"/>
          </w:tcPr>
          <w:p w14:paraId="42674931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F6FC4E1" w14:textId="50CA4338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 w:rsidR="001F4CD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157</w:t>
            </w:r>
          </w:p>
        </w:tc>
        <w:tc>
          <w:tcPr>
            <w:tcW w:w="270" w:type="dxa"/>
            <w:vAlign w:val="bottom"/>
          </w:tcPr>
          <w:p w14:paraId="4DE0AAAD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3F009EDE" w14:textId="6353D8AF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699</w:t>
            </w:r>
          </w:p>
        </w:tc>
      </w:tr>
      <w:tr w:rsidR="00301731" w:rsidRPr="00D246FB" w14:paraId="01796058" w14:textId="77777777" w:rsidTr="008616EE">
        <w:tc>
          <w:tcPr>
            <w:tcW w:w="4050" w:type="dxa"/>
            <w:vAlign w:val="bottom"/>
          </w:tcPr>
          <w:p w14:paraId="1EE43EB3" w14:textId="77777777" w:rsidR="00301731" w:rsidRPr="00D246FB" w:rsidRDefault="00301731" w:rsidP="00F0127D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เงินเดือนและค่าแรง</w:t>
            </w:r>
          </w:p>
        </w:tc>
        <w:tc>
          <w:tcPr>
            <w:tcW w:w="1080" w:type="dxa"/>
            <w:vAlign w:val="bottom"/>
          </w:tcPr>
          <w:p w14:paraId="3546230F" w14:textId="14EF02AF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100</w:t>
            </w:r>
            <w:r w:rsidR="001F4CD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256</w:t>
            </w:r>
          </w:p>
        </w:tc>
        <w:tc>
          <w:tcPr>
            <w:tcW w:w="236" w:type="dxa"/>
            <w:vAlign w:val="bottom"/>
          </w:tcPr>
          <w:p w14:paraId="5EBBBB9B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63191C3F" w14:textId="3B2EB486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99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772</w:t>
            </w:r>
          </w:p>
        </w:tc>
        <w:tc>
          <w:tcPr>
            <w:tcW w:w="270" w:type="dxa"/>
            <w:vAlign w:val="bottom"/>
          </w:tcPr>
          <w:p w14:paraId="555D8F27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149A516" w14:textId="17CC8C0F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36</w:t>
            </w:r>
            <w:r w:rsidR="001F4CD3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149</w:t>
            </w:r>
          </w:p>
        </w:tc>
        <w:tc>
          <w:tcPr>
            <w:tcW w:w="270" w:type="dxa"/>
            <w:vAlign w:val="bottom"/>
          </w:tcPr>
          <w:p w14:paraId="014EEF46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4C3DFF56" w14:textId="5290BCF4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31</w:t>
            </w:r>
            <w:r w:rsidR="00301731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292</w:t>
            </w:r>
          </w:p>
        </w:tc>
      </w:tr>
      <w:tr w:rsidR="00414857" w:rsidRPr="00D246FB" w14:paraId="201075AA" w14:textId="77777777" w:rsidTr="008616EE">
        <w:tc>
          <w:tcPr>
            <w:tcW w:w="4050" w:type="dxa"/>
            <w:vAlign w:val="bottom"/>
          </w:tcPr>
          <w:p w14:paraId="29453A23" w14:textId="4ADACCF4" w:rsidR="00414857" w:rsidRPr="00D246FB" w:rsidRDefault="00414857" w:rsidP="0041485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80" w:type="dxa"/>
            <w:vAlign w:val="bottom"/>
          </w:tcPr>
          <w:p w14:paraId="5FD41679" w14:textId="46F5867B" w:rsidR="00414857" w:rsidRPr="00DB71A4" w:rsidRDefault="00414857" w:rsidP="00414857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966</w:t>
            </w:r>
          </w:p>
        </w:tc>
        <w:tc>
          <w:tcPr>
            <w:tcW w:w="236" w:type="dxa"/>
            <w:vAlign w:val="bottom"/>
          </w:tcPr>
          <w:p w14:paraId="666EFDEA" w14:textId="77777777" w:rsidR="00414857" w:rsidRPr="00D246FB" w:rsidRDefault="00414857" w:rsidP="004148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4B0FF1AB" w14:textId="5434EE5B" w:rsidR="00414857" w:rsidRPr="00DB71A4" w:rsidRDefault="00414857" w:rsidP="00414857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757</w:t>
            </w:r>
          </w:p>
        </w:tc>
        <w:tc>
          <w:tcPr>
            <w:tcW w:w="270" w:type="dxa"/>
            <w:vAlign w:val="bottom"/>
          </w:tcPr>
          <w:p w14:paraId="3DB70A08" w14:textId="77777777" w:rsidR="00414857" w:rsidRPr="00D246FB" w:rsidRDefault="00414857" w:rsidP="004148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208B7BD" w14:textId="0DA8F274" w:rsidR="00414857" w:rsidRPr="00DB71A4" w:rsidRDefault="00414857" w:rsidP="00414857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792</w:t>
            </w:r>
          </w:p>
        </w:tc>
        <w:tc>
          <w:tcPr>
            <w:tcW w:w="270" w:type="dxa"/>
            <w:vAlign w:val="bottom"/>
          </w:tcPr>
          <w:p w14:paraId="137D978B" w14:textId="77777777" w:rsidR="00414857" w:rsidRPr="00D246FB" w:rsidRDefault="00414857" w:rsidP="004148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542B66B8" w14:textId="2569F401" w:rsidR="00414857" w:rsidRPr="00DB71A4" w:rsidRDefault="00414857" w:rsidP="00414857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430</w:t>
            </w:r>
          </w:p>
        </w:tc>
      </w:tr>
      <w:tr w:rsidR="00301731" w:rsidRPr="00D246FB" w14:paraId="34508934" w14:textId="77777777" w:rsidTr="008616EE">
        <w:tc>
          <w:tcPr>
            <w:tcW w:w="4050" w:type="dxa"/>
            <w:vAlign w:val="bottom"/>
          </w:tcPr>
          <w:p w14:paraId="2871CFE2" w14:textId="77777777" w:rsidR="00301731" w:rsidRPr="00D246FB" w:rsidRDefault="00301731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80" w:type="dxa"/>
            <w:vAlign w:val="bottom"/>
          </w:tcPr>
          <w:p w14:paraId="3140E89F" w14:textId="581F9F6D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1F4CD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682</w:t>
            </w:r>
          </w:p>
        </w:tc>
        <w:tc>
          <w:tcPr>
            <w:tcW w:w="236" w:type="dxa"/>
            <w:vAlign w:val="bottom"/>
          </w:tcPr>
          <w:p w14:paraId="2228E0B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15425AA3" w14:textId="7621AAC0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428</w:t>
            </w:r>
          </w:p>
        </w:tc>
        <w:tc>
          <w:tcPr>
            <w:tcW w:w="270" w:type="dxa"/>
            <w:vAlign w:val="bottom"/>
          </w:tcPr>
          <w:p w14:paraId="2D9BE23D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0431723" w14:textId="57AB4D88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1F4CD3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053</w:t>
            </w:r>
          </w:p>
        </w:tc>
        <w:tc>
          <w:tcPr>
            <w:tcW w:w="270" w:type="dxa"/>
            <w:vAlign w:val="bottom"/>
          </w:tcPr>
          <w:p w14:paraId="38DB7B29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5710A32B" w14:textId="1BEE8003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="00301731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187</w:t>
            </w:r>
          </w:p>
        </w:tc>
      </w:tr>
      <w:tr w:rsidR="00301731" w:rsidRPr="00D246FB" w14:paraId="36C9A3D6" w14:textId="77777777" w:rsidTr="008616EE">
        <w:tc>
          <w:tcPr>
            <w:tcW w:w="4050" w:type="dxa"/>
            <w:vAlign w:val="bottom"/>
          </w:tcPr>
          <w:p w14:paraId="5C763912" w14:textId="77777777" w:rsidR="00301731" w:rsidRPr="00D246FB" w:rsidRDefault="00301731" w:rsidP="00F0127D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="00A214AC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ๆ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E785F20" w14:textId="32C436BD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33</w:t>
            </w:r>
            <w:r w:rsidR="001F4CD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488</w:t>
            </w:r>
          </w:p>
        </w:tc>
        <w:tc>
          <w:tcPr>
            <w:tcW w:w="236" w:type="dxa"/>
            <w:vAlign w:val="bottom"/>
          </w:tcPr>
          <w:p w14:paraId="2AE62492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5A15B5A0" w14:textId="788FD002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42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966</w:t>
            </w:r>
          </w:p>
        </w:tc>
        <w:tc>
          <w:tcPr>
            <w:tcW w:w="270" w:type="dxa"/>
            <w:vAlign w:val="bottom"/>
          </w:tcPr>
          <w:p w14:paraId="0DE5AAFF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EDDB362" w14:textId="6C2F3A92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  <w:r w:rsidR="001F4CD3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839</w:t>
            </w:r>
          </w:p>
        </w:tc>
        <w:tc>
          <w:tcPr>
            <w:tcW w:w="270" w:type="dxa"/>
            <w:vAlign w:val="bottom"/>
          </w:tcPr>
          <w:p w14:paraId="5A3779A9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  <w:vAlign w:val="bottom"/>
          </w:tcPr>
          <w:p w14:paraId="1D43380A" w14:textId="506F7828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38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223</w:t>
            </w:r>
          </w:p>
        </w:tc>
      </w:tr>
      <w:tr w:rsidR="00301731" w:rsidRPr="00D246FB" w14:paraId="5C3052AC" w14:textId="77777777" w:rsidTr="008616EE">
        <w:tc>
          <w:tcPr>
            <w:tcW w:w="4050" w:type="dxa"/>
            <w:vAlign w:val="bottom"/>
          </w:tcPr>
          <w:p w14:paraId="709F182A" w14:textId="77777777" w:rsidR="00301731" w:rsidRPr="00D246FB" w:rsidRDefault="00301731" w:rsidP="00F0127D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6EF1C7" w14:textId="06D1D2BA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153</w:t>
            </w:r>
            <w:r w:rsidR="001F4CD3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771</w:t>
            </w:r>
          </w:p>
        </w:tc>
        <w:tc>
          <w:tcPr>
            <w:tcW w:w="236" w:type="dxa"/>
            <w:vAlign w:val="bottom"/>
          </w:tcPr>
          <w:p w14:paraId="153E3623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AFA433" w14:textId="367FF0F0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165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028</w:t>
            </w:r>
          </w:p>
        </w:tc>
        <w:tc>
          <w:tcPr>
            <w:tcW w:w="270" w:type="dxa"/>
            <w:vAlign w:val="bottom"/>
          </w:tcPr>
          <w:p w14:paraId="033AF6F2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206128" w14:textId="71E4DFDD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75</w:t>
            </w:r>
            <w:r w:rsidR="001F4CD3" w:rsidRPr="00D246FB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990</w:t>
            </w:r>
          </w:p>
        </w:tc>
        <w:tc>
          <w:tcPr>
            <w:tcW w:w="270" w:type="dxa"/>
            <w:vAlign w:val="bottom"/>
          </w:tcPr>
          <w:p w14:paraId="5D3BFAB2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0D7437" w14:textId="36BCDB85" w:rsidR="00301731" w:rsidRPr="00D246FB" w:rsidRDefault="00DB71A4" w:rsidP="00301731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84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831</w:t>
            </w:r>
          </w:p>
        </w:tc>
      </w:tr>
      <w:tr w:rsidR="00010A00" w:rsidRPr="00F9609F" w14:paraId="45236ED9" w14:textId="77777777" w:rsidTr="008616EE">
        <w:tc>
          <w:tcPr>
            <w:tcW w:w="4050" w:type="dxa"/>
            <w:vAlign w:val="bottom"/>
          </w:tcPr>
          <w:p w14:paraId="234DF90C" w14:textId="77777777" w:rsidR="00010A00" w:rsidRPr="00F9609F" w:rsidRDefault="00010A00" w:rsidP="00F0127D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</w:tcPr>
          <w:p w14:paraId="015802B3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286C4F7E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5E324CAB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AB434CB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E5A2ADB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42B0EF7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1" w:type="dxa"/>
            <w:vAlign w:val="bottom"/>
          </w:tcPr>
          <w:p w14:paraId="62E9F9DD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010A00" w:rsidRPr="00F9609F" w14:paraId="5A57DC1B" w14:textId="77777777" w:rsidTr="008616EE">
        <w:tc>
          <w:tcPr>
            <w:tcW w:w="4050" w:type="dxa"/>
            <w:vAlign w:val="bottom"/>
          </w:tcPr>
          <w:p w14:paraId="7B605352" w14:textId="77777777" w:rsidR="00010A00" w:rsidRPr="00F9609F" w:rsidRDefault="00010A00" w:rsidP="00F0127D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</w:tcPr>
          <w:p w14:paraId="39695E7C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1A5A91E4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F9B9F50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03B7E7B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56FF3EC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62ED8A43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1" w:type="dxa"/>
            <w:vAlign w:val="bottom"/>
          </w:tcPr>
          <w:p w14:paraId="4DDE0AF9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010A00" w:rsidRPr="00F9609F" w14:paraId="6A040E4C" w14:textId="77777777" w:rsidTr="008616EE">
        <w:tc>
          <w:tcPr>
            <w:tcW w:w="4050" w:type="dxa"/>
            <w:vAlign w:val="bottom"/>
          </w:tcPr>
          <w:p w14:paraId="77A3D5FE" w14:textId="77777777" w:rsidR="00010A00" w:rsidRPr="00F9609F" w:rsidRDefault="00010A00" w:rsidP="00F0127D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80" w:type="dxa"/>
            <w:vAlign w:val="bottom"/>
          </w:tcPr>
          <w:p w14:paraId="63555779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5C09B3DE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7B462F99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E9D0C9F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79FA1C54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B1DCA4A" w14:textId="77777777" w:rsidR="00010A00" w:rsidRPr="00F9609F" w:rsidRDefault="00010A00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1" w:type="dxa"/>
            <w:vAlign w:val="bottom"/>
          </w:tcPr>
          <w:p w14:paraId="10E63175" w14:textId="77777777" w:rsidR="00010A00" w:rsidRPr="00F9609F" w:rsidRDefault="00010A00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301731" w:rsidRPr="00D246FB" w14:paraId="060CE471" w14:textId="77777777" w:rsidTr="008616EE">
        <w:tc>
          <w:tcPr>
            <w:tcW w:w="4050" w:type="dxa"/>
            <w:vAlign w:val="bottom"/>
          </w:tcPr>
          <w:p w14:paraId="4725F4FF" w14:textId="77777777" w:rsidR="00301731" w:rsidRPr="00D246FB" w:rsidRDefault="00301731" w:rsidP="00F0127D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พนักงาน</w:t>
            </w:r>
          </w:p>
        </w:tc>
        <w:tc>
          <w:tcPr>
            <w:tcW w:w="1080" w:type="dxa"/>
            <w:vAlign w:val="bottom"/>
          </w:tcPr>
          <w:p w14:paraId="1634BD65" w14:textId="77777777" w:rsidR="00301731" w:rsidRPr="00D246FB" w:rsidRDefault="00301731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00528E9B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7A358BA6" w14:textId="77777777" w:rsidR="00301731" w:rsidRPr="00D246FB" w:rsidRDefault="00301731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733B5A1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6FCE7AC" w14:textId="77777777" w:rsidR="00301731" w:rsidRPr="00D246FB" w:rsidRDefault="00301731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F5082EE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7EBBCF4E" w14:textId="77777777" w:rsidR="00301731" w:rsidRPr="00D246FB" w:rsidRDefault="00301731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01731" w:rsidRPr="00D246FB" w14:paraId="389EBA6F" w14:textId="77777777" w:rsidTr="008616EE">
        <w:tc>
          <w:tcPr>
            <w:tcW w:w="4050" w:type="dxa"/>
            <w:vAlign w:val="bottom"/>
          </w:tcPr>
          <w:p w14:paraId="37A47554" w14:textId="77777777" w:rsidR="00301731" w:rsidRPr="00D246FB" w:rsidRDefault="00301731" w:rsidP="00F0127D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เงินเดือนและค่าแรง</w:t>
            </w:r>
          </w:p>
        </w:tc>
        <w:tc>
          <w:tcPr>
            <w:tcW w:w="1080" w:type="dxa"/>
            <w:vAlign w:val="bottom"/>
          </w:tcPr>
          <w:p w14:paraId="3B35ECC9" w14:textId="28918BD9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329</w:t>
            </w:r>
            <w:r w:rsidR="001F4CD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629</w:t>
            </w:r>
          </w:p>
        </w:tc>
        <w:tc>
          <w:tcPr>
            <w:tcW w:w="236" w:type="dxa"/>
            <w:vAlign w:val="bottom"/>
          </w:tcPr>
          <w:p w14:paraId="1EC9A99F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397D00FE" w14:textId="2ED6F6A5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321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476</w:t>
            </w:r>
          </w:p>
        </w:tc>
        <w:tc>
          <w:tcPr>
            <w:tcW w:w="270" w:type="dxa"/>
            <w:vAlign w:val="bottom"/>
          </w:tcPr>
          <w:p w14:paraId="0B9BEE03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806A57B" w14:textId="342E1E33" w:rsidR="00301731" w:rsidRPr="000F4E09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239</w:t>
            </w:r>
            <w:r w:rsidR="0049621F" w:rsidRPr="000F4E09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155</w:t>
            </w:r>
          </w:p>
        </w:tc>
        <w:tc>
          <w:tcPr>
            <w:tcW w:w="270" w:type="dxa"/>
            <w:vAlign w:val="bottom"/>
          </w:tcPr>
          <w:p w14:paraId="320748F6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5C86C0C9" w14:textId="60DBCFFE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237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692</w:t>
            </w:r>
          </w:p>
        </w:tc>
      </w:tr>
      <w:tr w:rsidR="00414857" w:rsidRPr="00D246FB" w14:paraId="7B557569" w14:textId="77777777" w:rsidTr="00F235F3">
        <w:tc>
          <w:tcPr>
            <w:tcW w:w="4050" w:type="dxa"/>
            <w:vAlign w:val="bottom"/>
          </w:tcPr>
          <w:p w14:paraId="7EE52F21" w14:textId="77777777" w:rsidR="00414857" w:rsidRPr="00D246FB" w:rsidRDefault="00414857" w:rsidP="00F235F3">
            <w:pPr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80" w:type="dxa"/>
            <w:vAlign w:val="bottom"/>
          </w:tcPr>
          <w:p w14:paraId="394E0B56" w14:textId="77777777" w:rsidR="00414857" w:rsidRPr="00D246FB" w:rsidRDefault="00414857" w:rsidP="00F235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24</w:t>
            </w: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480</w:t>
            </w:r>
          </w:p>
        </w:tc>
        <w:tc>
          <w:tcPr>
            <w:tcW w:w="236" w:type="dxa"/>
            <w:vAlign w:val="bottom"/>
          </w:tcPr>
          <w:p w14:paraId="0215AFF2" w14:textId="77777777" w:rsidR="00414857" w:rsidRPr="00D246FB" w:rsidRDefault="00414857" w:rsidP="00F23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150B9841" w14:textId="77777777" w:rsidR="00414857" w:rsidRPr="00D246FB" w:rsidRDefault="00414857" w:rsidP="00F235F3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23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857</w:t>
            </w:r>
          </w:p>
        </w:tc>
        <w:tc>
          <w:tcPr>
            <w:tcW w:w="270" w:type="dxa"/>
            <w:vAlign w:val="bottom"/>
          </w:tcPr>
          <w:p w14:paraId="78DCB813" w14:textId="77777777" w:rsidR="00414857" w:rsidRPr="00D246FB" w:rsidRDefault="00414857" w:rsidP="00F23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68EA62A" w14:textId="77777777" w:rsidR="00414857" w:rsidRPr="000F4E09" w:rsidRDefault="00414857" w:rsidP="00F235F3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21</w:t>
            </w:r>
            <w:r w:rsidRPr="000F4E09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149</w:t>
            </w:r>
          </w:p>
        </w:tc>
        <w:tc>
          <w:tcPr>
            <w:tcW w:w="270" w:type="dxa"/>
            <w:vAlign w:val="bottom"/>
          </w:tcPr>
          <w:p w14:paraId="69897D6F" w14:textId="77777777" w:rsidR="00414857" w:rsidRPr="00D246FB" w:rsidRDefault="00414857" w:rsidP="00F23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5A9E05E8" w14:textId="77777777" w:rsidR="00414857" w:rsidRPr="00D246FB" w:rsidRDefault="00414857" w:rsidP="00F235F3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734</w:t>
            </w:r>
          </w:p>
        </w:tc>
      </w:tr>
      <w:tr w:rsidR="00301731" w:rsidRPr="00D246FB" w14:paraId="18294E49" w14:textId="77777777" w:rsidTr="008616EE">
        <w:tc>
          <w:tcPr>
            <w:tcW w:w="4050" w:type="dxa"/>
            <w:vAlign w:val="bottom"/>
          </w:tcPr>
          <w:p w14:paraId="3C62FEE1" w14:textId="77777777" w:rsidR="00301731" w:rsidRPr="00D246FB" w:rsidRDefault="00301731" w:rsidP="00F0127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80" w:type="dxa"/>
            <w:vAlign w:val="bottom"/>
          </w:tcPr>
          <w:p w14:paraId="3CD8CD50" w14:textId="54FEC1CE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</w:t>
            </w:r>
            <w:r w:rsidR="001F4CD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191</w:t>
            </w:r>
          </w:p>
        </w:tc>
        <w:tc>
          <w:tcPr>
            <w:tcW w:w="236" w:type="dxa"/>
            <w:vAlign w:val="bottom"/>
          </w:tcPr>
          <w:p w14:paraId="64494C27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vAlign w:val="bottom"/>
          </w:tcPr>
          <w:p w14:paraId="6AFB690E" w14:textId="469622A0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52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089</w:t>
            </w:r>
          </w:p>
        </w:tc>
        <w:tc>
          <w:tcPr>
            <w:tcW w:w="270" w:type="dxa"/>
            <w:vAlign w:val="bottom"/>
          </w:tcPr>
          <w:p w14:paraId="49FA25B6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C85990D" w14:textId="0D610B1E" w:rsidR="00301731" w:rsidRPr="000F4E09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16</w:t>
            </w:r>
            <w:r w:rsidR="0049621F" w:rsidRPr="000F4E09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981</w:t>
            </w:r>
          </w:p>
        </w:tc>
        <w:tc>
          <w:tcPr>
            <w:tcW w:w="270" w:type="dxa"/>
            <w:vAlign w:val="bottom"/>
          </w:tcPr>
          <w:p w14:paraId="4C4D4AB5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vAlign w:val="bottom"/>
          </w:tcPr>
          <w:p w14:paraId="4C37EA6E" w14:textId="58258C69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</w:t>
            </w:r>
            <w:r w:rsidR="00301731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891</w:t>
            </w:r>
          </w:p>
        </w:tc>
      </w:tr>
      <w:tr w:rsidR="00301731" w:rsidRPr="00D246FB" w14:paraId="71152F13" w14:textId="77777777" w:rsidTr="008616EE">
        <w:tc>
          <w:tcPr>
            <w:tcW w:w="4050" w:type="dxa"/>
            <w:vAlign w:val="bottom"/>
          </w:tcPr>
          <w:p w14:paraId="3E2EBD24" w14:textId="77777777" w:rsidR="00301731" w:rsidRPr="00D246FB" w:rsidRDefault="00301731" w:rsidP="00F0127D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="00A214AC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221AD3B1" w14:textId="6E101CBD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176</w:t>
            </w:r>
            <w:r w:rsidR="001F4CD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939</w:t>
            </w:r>
          </w:p>
        </w:tc>
        <w:tc>
          <w:tcPr>
            <w:tcW w:w="236" w:type="dxa"/>
            <w:vAlign w:val="bottom"/>
          </w:tcPr>
          <w:p w14:paraId="7A37E26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4CF6411F" w14:textId="4BAC58B1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153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429</w:t>
            </w:r>
          </w:p>
        </w:tc>
        <w:tc>
          <w:tcPr>
            <w:tcW w:w="270" w:type="dxa"/>
            <w:vAlign w:val="bottom"/>
          </w:tcPr>
          <w:p w14:paraId="1E2D0DB8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173FBF3" w14:textId="2D5F398C" w:rsidR="00301731" w:rsidRPr="000F4E09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142</w:t>
            </w:r>
            <w:r w:rsidR="0049621F" w:rsidRPr="000F4E09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123</w:t>
            </w:r>
          </w:p>
        </w:tc>
        <w:tc>
          <w:tcPr>
            <w:tcW w:w="270" w:type="dxa"/>
            <w:vAlign w:val="bottom"/>
          </w:tcPr>
          <w:p w14:paraId="19956449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  <w:vAlign w:val="bottom"/>
          </w:tcPr>
          <w:p w14:paraId="1334F12E" w14:textId="633C9C4D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117</w:t>
            </w:r>
            <w:r w:rsidR="00301731" w:rsidRPr="00D246FB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126</w:t>
            </w:r>
          </w:p>
        </w:tc>
      </w:tr>
      <w:tr w:rsidR="00301731" w:rsidRPr="00D246FB" w14:paraId="34108575" w14:textId="77777777" w:rsidTr="00C96629">
        <w:tc>
          <w:tcPr>
            <w:tcW w:w="4050" w:type="dxa"/>
            <w:vAlign w:val="bottom"/>
          </w:tcPr>
          <w:p w14:paraId="54BBE30A" w14:textId="77777777" w:rsidR="00301731" w:rsidRPr="00D246FB" w:rsidRDefault="00301731" w:rsidP="00F0127D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01C947" w14:textId="1FAFB157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551</w:t>
            </w:r>
            <w:r w:rsidR="001F4CD3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239</w:t>
            </w:r>
          </w:p>
        </w:tc>
        <w:tc>
          <w:tcPr>
            <w:tcW w:w="236" w:type="dxa"/>
            <w:vAlign w:val="bottom"/>
          </w:tcPr>
          <w:p w14:paraId="2A93900C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09DB5F" w14:textId="6531F9F2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550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851</w:t>
            </w:r>
          </w:p>
        </w:tc>
        <w:tc>
          <w:tcPr>
            <w:tcW w:w="270" w:type="dxa"/>
            <w:vAlign w:val="bottom"/>
          </w:tcPr>
          <w:p w14:paraId="6731C27F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FF6D0E" w14:textId="6BDFD03F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419</w:t>
            </w:r>
            <w:r w:rsidR="004962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408</w:t>
            </w:r>
          </w:p>
        </w:tc>
        <w:tc>
          <w:tcPr>
            <w:tcW w:w="270" w:type="dxa"/>
            <w:vAlign w:val="bottom"/>
          </w:tcPr>
          <w:p w14:paraId="3407BA02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77A563" w14:textId="7D965DEB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423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443</w:t>
            </w:r>
          </w:p>
        </w:tc>
      </w:tr>
      <w:tr w:rsidR="00301731" w:rsidRPr="00D246FB" w14:paraId="3AB17F9C" w14:textId="77777777" w:rsidTr="00C96629">
        <w:tc>
          <w:tcPr>
            <w:tcW w:w="4050" w:type="dxa"/>
            <w:vAlign w:val="bottom"/>
          </w:tcPr>
          <w:p w14:paraId="78DC9FB5" w14:textId="77777777" w:rsidR="00301731" w:rsidRPr="00D246FB" w:rsidRDefault="00301731" w:rsidP="00F0127D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E7EA86" w14:textId="24227AB2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705</w:t>
            </w:r>
            <w:r w:rsidR="001F4CD3" w:rsidRPr="00D246FB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010</w:t>
            </w:r>
          </w:p>
        </w:tc>
        <w:tc>
          <w:tcPr>
            <w:tcW w:w="236" w:type="dxa"/>
            <w:vAlign w:val="bottom"/>
          </w:tcPr>
          <w:p w14:paraId="561CF59D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076732" w14:textId="6339C447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715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879</w:t>
            </w:r>
          </w:p>
        </w:tc>
        <w:tc>
          <w:tcPr>
            <w:tcW w:w="270" w:type="dxa"/>
            <w:vAlign w:val="bottom"/>
          </w:tcPr>
          <w:p w14:paraId="270EB6DE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8A23FC" w14:textId="2CA69C1E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495</w:t>
            </w:r>
            <w:r w:rsidR="0049621F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398</w:t>
            </w:r>
          </w:p>
        </w:tc>
        <w:tc>
          <w:tcPr>
            <w:tcW w:w="270" w:type="dxa"/>
            <w:vAlign w:val="bottom"/>
          </w:tcPr>
          <w:p w14:paraId="20936360" w14:textId="77777777" w:rsidR="00301731" w:rsidRPr="00D246FB" w:rsidRDefault="00301731" w:rsidP="003017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5811D9" w14:textId="1339E0E9" w:rsidR="00301731" w:rsidRPr="00D246FB" w:rsidRDefault="00DB71A4" w:rsidP="0030173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508</w:t>
            </w:r>
            <w:r w:rsidR="00301731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274</w:t>
            </w:r>
          </w:p>
        </w:tc>
      </w:tr>
    </w:tbl>
    <w:p w14:paraId="3D6D4730" w14:textId="77777777" w:rsidR="00010A00" w:rsidRPr="00010A00" w:rsidRDefault="00010A00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6649A86" w14:textId="38A56DAD" w:rsidR="008F40E9" w:rsidRPr="00D246FB" w:rsidRDefault="008F40E9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โครงการสมทบเงินที่กำหนดไว้</w:t>
      </w:r>
    </w:p>
    <w:p w14:paraId="4C88E550" w14:textId="77777777" w:rsidR="008F40E9" w:rsidRPr="00D246FB" w:rsidRDefault="008F40E9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3AD217B6" w14:textId="39DB3739" w:rsidR="008F40E9" w:rsidRPr="00D246FB" w:rsidRDefault="008F40E9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ในประเทศไทยได้เข้าร่วมกองทุนสำรองเลี้ยงชีพพนักงานการไฟฟ้าฝ่ายผลิตแห่งประเทศไทยประเภทจ่ายสมทบ สำหรับพนักงานของกลุ่มบริษัทบนพื้นฐานความสมัครใจของพนักงานในการเป็นสมาชิกของกองทุนโดยพนักงานจ่ายเงินสะสมในอัตราร้อยละ </w:t>
      </w:r>
      <w:r w:rsidR="00DB71A4" w:rsidRPr="00DB71A4">
        <w:rPr>
          <w:rFonts w:ascii="Angsana New" w:hAnsi="Angsana New" w:hint="cs"/>
          <w:sz w:val="30"/>
          <w:szCs w:val="30"/>
        </w:rPr>
        <w:t>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ถึง </w:t>
      </w:r>
      <w:r w:rsidR="00DB71A4" w:rsidRPr="00DB71A4">
        <w:rPr>
          <w:rFonts w:ascii="Angsana New" w:hAnsi="Angsana New" w:hint="cs"/>
          <w:sz w:val="30"/>
          <w:szCs w:val="30"/>
        </w:rPr>
        <w:t>15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DB71A4" w:rsidRPr="00DB71A4">
        <w:rPr>
          <w:rFonts w:ascii="Angsana New" w:hAnsi="Angsana New" w:hint="cs"/>
          <w:sz w:val="30"/>
          <w:szCs w:val="30"/>
        </w:rPr>
        <w:t>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ถึง </w:t>
      </w:r>
      <w:r w:rsidR="00DB71A4" w:rsidRPr="00DB71A4">
        <w:rPr>
          <w:rFonts w:ascii="Angsana New" w:hAnsi="Angsana New" w:hint="cs"/>
          <w:spacing w:val="-4"/>
          <w:sz w:val="30"/>
          <w:szCs w:val="30"/>
        </w:rPr>
        <w:t>10</w:t>
      </w:r>
      <w:r w:rsidRPr="00D246FB">
        <w:rPr>
          <w:rFonts w:ascii="Angsana New" w:hAnsi="Angsana New" w:hint="cs"/>
          <w:spacing w:val="-4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กองทุนสำรองเลี้ยงชีพนี้ได้จดทะเบียนเป็นกองทุนสำรองเลี้ยงชีพ</w:t>
      </w:r>
      <w:r w:rsidRPr="00D246FB">
        <w:rPr>
          <w:rFonts w:ascii="Angsana New" w:hAnsi="Angsana New" w:hint="cs"/>
          <w:sz w:val="30"/>
          <w:szCs w:val="30"/>
          <w:cs/>
        </w:rPr>
        <w:t>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28E47F4E" w14:textId="77777777" w:rsidR="008F40E9" w:rsidRPr="00D246FB" w:rsidRDefault="008F40E9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1BEF5E6" w14:textId="77777777" w:rsidR="008F40E9" w:rsidRPr="00D246FB" w:rsidRDefault="008F40E9" w:rsidP="008F40E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ค่าใช้จ่ายตามลักษณะ</w:t>
      </w:r>
    </w:p>
    <w:p w14:paraId="35EC3626" w14:textId="77777777" w:rsidR="008F40E9" w:rsidRPr="00D246FB" w:rsidRDefault="008F40E9" w:rsidP="006A0E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tbl>
      <w:tblPr>
        <w:tblW w:w="9433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582"/>
        <w:gridCol w:w="988"/>
        <w:gridCol w:w="1079"/>
        <w:gridCol w:w="274"/>
        <w:gridCol w:w="1028"/>
        <w:gridCol w:w="238"/>
        <w:gridCol w:w="989"/>
        <w:gridCol w:w="268"/>
        <w:gridCol w:w="987"/>
      </w:tblGrid>
      <w:tr w:rsidR="005011E5" w:rsidRPr="00D246FB" w14:paraId="7BC329F3" w14:textId="77777777" w:rsidTr="00010A00">
        <w:trPr>
          <w:tblHeader/>
        </w:trPr>
        <w:tc>
          <w:tcPr>
            <w:tcW w:w="1899" w:type="pct"/>
            <w:shd w:val="clear" w:color="auto" w:fill="auto"/>
            <w:vAlign w:val="bottom"/>
          </w:tcPr>
          <w:p w14:paraId="41E60F1F" w14:textId="77777777" w:rsidR="005011E5" w:rsidRPr="00D246FB" w:rsidRDefault="005011E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</w:tcPr>
          <w:p w14:paraId="31DEDE65" w14:textId="77777777" w:rsidR="005011E5" w:rsidRPr="00D246FB" w:rsidRDefault="005011E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262" w:type="pct"/>
            <w:gridSpan w:val="3"/>
            <w:shd w:val="clear" w:color="auto" w:fill="auto"/>
            <w:vAlign w:val="bottom"/>
          </w:tcPr>
          <w:p w14:paraId="4E06A321" w14:textId="77777777" w:rsidR="005011E5" w:rsidRPr="00D246FB" w:rsidRDefault="005011E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6FAD0C0A" w14:textId="77777777" w:rsidR="005011E5" w:rsidRPr="00D246FB" w:rsidRDefault="005011E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89" w:type="pct"/>
            <w:gridSpan w:val="3"/>
            <w:shd w:val="clear" w:color="auto" w:fill="auto"/>
            <w:vAlign w:val="bottom"/>
          </w:tcPr>
          <w:p w14:paraId="5CB3E0C7" w14:textId="77777777" w:rsidR="005011E5" w:rsidRPr="00D246FB" w:rsidRDefault="005011E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011E5" w:rsidRPr="00D246FB" w14:paraId="14B8BF03" w14:textId="77777777" w:rsidTr="00010A00">
        <w:trPr>
          <w:tblHeader/>
        </w:trPr>
        <w:tc>
          <w:tcPr>
            <w:tcW w:w="1899" w:type="pct"/>
            <w:shd w:val="clear" w:color="auto" w:fill="auto"/>
            <w:vAlign w:val="bottom"/>
          </w:tcPr>
          <w:p w14:paraId="092D528E" w14:textId="77777777" w:rsidR="005011E5" w:rsidRPr="00D246FB" w:rsidRDefault="005011E5" w:rsidP="008F40E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</w:tcPr>
          <w:p w14:paraId="2AC4CE0E" w14:textId="77777777" w:rsidR="005011E5" w:rsidRPr="00D246FB" w:rsidRDefault="005011E5" w:rsidP="008F40E9">
            <w:pPr>
              <w:jc w:val="center"/>
              <w:rPr>
                <w:rFonts w:ascii="Angsana New" w:hAnsi="Angsana New"/>
                <w:i/>
                <w:iCs/>
                <w:snapToGrid w:val="0"/>
                <w:sz w:val="30"/>
                <w:szCs w:val="30"/>
                <w:cs/>
                <w:lang w:eastAsia="th-TH"/>
              </w:rPr>
            </w:pPr>
            <w:r w:rsidRPr="00D246FB">
              <w:rPr>
                <w:rFonts w:ascii="Angsana New" w:hAnsi="Angsana New" w:hint="cs"/>
                <w:i/>
                <w:iCs/>
                <w:snapToGrid w:val="0"/>
                <w:sz w:val="30"/>
                <w:szCs w:val="30"/>
                <w:cs/>
                <w:lang w:eastAsia="th-TH"/>
              </w:rPr>
              <w:t>หมายเหตุ</w:t>
            </w:r>
          </w:p>
        </w:tc>
        <w:tc>
          <w:tcPr>
            <w:tcW w:w="572" w:type="pct"/>
            <w:shd w:val="clear" w:color="auto" w:fill="auto"/>
          </w:tcPr>
          <w:p w14:paraId="5B21B8F7" w14:textId="5F4368CA" w:rsidR="005011E5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45" w:type="pct"/>
            <w:shd w:val="clear" w:color="auto" w:fill="auto"/>
          </w:tcPr>
          <w:p w14:paraId="37C1B951" w14:textId="77777777" w:rsidR="005011E5" w:rsidRPr="00D246FB" w:rsidRDefault="005011E5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545" w:type="pct"/>
            <w:shd w:val="clear" w:color="auto" w:fill="auto"/>
          </w:tcPr>
          <w:p w14:paraId="1DEF2D3F" w14:textId="08648381" w:rsidR="005011E5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7BA79509" w14:textId="77777777" w:rsidR="005011E5" w:rsidRPr="00D246FB" w:rsidRDefault="005011E5" w:rsidP="008F40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</w:tcPr>
          <w:p w14:paraId="670D8197" w14:textId="3E35ADCC" w:rsidR="005011E5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42" w:type="pct"/>
            <w:shd w:val="clear" w:color="auto" w:fill="auto"/>
          </w:tcPr>
          <w:p w14:paraId="0C31597F" w14:textId="77777777" w:rsidR="005011E5" w:rsidRPr="00D246FB" w:rsidRDefault="005011E5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523" w:type="pct"/>
            <w:shd w:val="clear" w:color="auto" w:fill="auto"/>
          </w:tcPr>
          <w:p w14:paraId="5C43163B" w14:textId="7704B7F7" w:rsidR="005011E5" w:rsidRPr="00D246FB" w:rsidRDefault="00DB71A4" w:rsidP="008F40E9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5011E5" w:rsidRPr="00D246FB" w14:paraId="65513C55" w14:textId="77777777" w:rsidTr="00010A00">
        <w:trPr>
          <w:tblHeader/>
        </w:trPr>
        <w:tc>
          <w:tcPr>
            <w:tcW w:w="1899" w:type="pct"/>
            <w:shd w:val="clear" w:color="auto" w:fill="auto"/>
            <w:vAlign w:val="bottom"/>
          </w:tcPr>
          <w:p w14:paraId="0E8486F2" w14:textId="77777777" w:rsidR="005011E5" w:rsidRPr="00D246FB" w:rsidRDefault="005011E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</w:tcPr>
          <w:p w14:paraId="0D39B5E1" w14:textId="77777777" w:rsidR="005011E5" w:rsidRPr="00D246FB" w:rsidRDefault="005011E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78" w:type="pct"/>
            <w:gridSpan w:val="7"/>
            <w:shd w:val="clear" w:color="auto" w:fill="auto"/>
            <w:vAlign w:val="bottom"/>
          </w:tcPr>
          <w:p w14:paraId="7A03228C" w14:textId="77777777" w:rsidR="005011E5" w:rsidRPr="00D246FB" w:rsidRDefault="005011E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E756C3" w:rsidRPr="00D246FB" w14:paraId="2BE86ED9" w14:textId="77777777" w:rsidTr="00F75C04">
        <w:tc>
          <w:tcPr>
            <w:tcW w:w="1899" w:type="pct"/>
            <w:shd w:val="clear" w:color="auto" w:fill="auto"/>
            <w:vAlign w:val="bottom"/>
          </w:tcPr>
          <w:p w14:paraId="7884833C" w14:textId="77777777" w:rsidR="00E756C3" w:rsidRPr="00D246FB" w:rsidRDefault="00E756C3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ต้นทุนเชื้อเพลิง</w:t>
            </w:r>
          </w:p>
        </w:tc>
        <w:tc>
          <w:tcPr>
            <w:tcW w:w="524" w:type="pct"/>
          </w:tcPr>
          <w:p w14:paraId="0EAB8664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654F6BE3" w14:textId="69D6C310" w:rsidR="00E756C3" w:rsidRPr="00D246FB" w:rsidRDefault="00DB71A4" w:rsidP="00E756C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24</w:t>
            </w:r>
            <w:r w:rsidR="00E756C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475</w:t>
            </w:r>
            <w:r w:rsidR="00E756C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388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32EAE132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77CE0D0F" w14:textId="5CA76E65" w:rsidR="00E756C3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27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647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844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36D7E6BF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13BBEF40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BD63721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540DAE66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E756C3" w:rsidRPr="00D246FB" w14:paraId="440DFE90" w14:textId="77777777" w:rsidTr="00F75C04">
        <w:tc>
          <w:tcPr>
            <w:tcW w:w="1899" w:type="pct"/>
            <w:shd w:val="clear" w:color="auto" w:fill="auto"/>
            <w:vAlign w:val="bottom"/>
          </w:tcPr>
          <w:p w14:paraId="0EF154F9" w14:textId="77777777" w:rsidR="00E756C3" w:rsidRPr="00D246FB" w:rsidRDefault="00E756C3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ค่าปฏิบัติการและบำรุงรักษา </w:t>
            </w:r>
          </w:p>
        </w:tc>
        <w:tc>
          <w:tcPr>
            <w:tcW w:w="524" w:type="pct"/>
          </w:tcPr>
          <w:p w14:paraId="5B559BA3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7E40AB7B" w14:textId="0B4D86D6" w:rsidR="00E756C3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665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286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1FF83C6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126F0099" w14:textId="2B8774FF" w:rsidR="00E756C3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605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246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4776B3DD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2FDF0DA9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1B1BE736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1881BBCA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F75C04" w:rsidRPr="00D246FB" w14:paraId="0DBD5120" w14:textId="77777777" w:rsidTr="00F75C04">
        <w:tc>
          <w:tcPr>
            <w:tcW w:w="1899" w:type="pct"/>
            <w:shd w:val="clear" w:color="auto" w:fill="auto"/>
            <w:vAlign w:val="bottom"/>
          </w:tcPr>
          <w:p w14:paraId="26BFC675" w14:textId="77777777" w:rsidR="00F75C04" w:rsidRPr="00D246FB" w:rsidRDefault="00F75C04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524" w:type="pct"/>
          </w:tcPr>
          <w:p w14:paraId="262D5045" w14:textId="77777777" w:rsidR="00F75C04" w:rsidRPr="00D246FB" w:rsidRDefault="00F75C04" w:rsidP="003D1C1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336D31C5" w14:textId="73DC625C" w:rsidR="00F75C04" w:rsidRPr="00D246FB" w:rsidRDefault="00DB71A4" w:rsidP="003D1C1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F75C04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972</w:t>
            </w:r>
            <w:r w:rsidR="00F75C04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586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F1B3013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51103D1E" w14:textId="78CE3955" w:rsidR="00F75C04" w:rsidRPr="00D246FB" w:rsidRDefault="00DB71A4" w:rsidP="003D1C1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F75C04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557</w:t>
            </w:r>
            <w:r w:rsidR="00F75C04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878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7705773F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27BC9370" w14:textId="6654E2ED" w:rsidR="00F75C04" w:rsidRPr="00D246FB" w:rsidRDefault="00DB71A4" w:rsidP="003D1C13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</w:t>
            </w:r>
            <w:r w:rsidR="00F75C04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330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8710ABB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73B54FA5" w14:textId="132503D4" w:rsidR="00F75C04" w:rsidRPr="00D246FB" w:rsidRDefault="00DB71A4" w:rsidP="003D1C13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</w:t>
            </w:r>
            <w:r w:rsidR="00F75C04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172</w:t>
            </w:r>
          </w:p>
        </w:tc>
      </w:tr>
      <w:tr w:rsidR="00E756C3" w:rsidRPr="00D246FB" w14:paraId="4DD390EE" w14:textId="77777777" w:rsidTr="00F75C04">
        <w:tc>
          <w:tcPr>
            <w:tcW w:w="1899" w:type="pct"/>
            <w:shd w:val="clear" w:color="auto" w:fill="auto"/>
            <w:vAlign w:val="bottom"/>
          </w:tcPr>
          <w:p w14:paraId="67EBAD68" w14:textId="77777777" w:rsidR="00E756C3" w:rsidRPr="00D246FB" w:rsidRDefault="00E756C3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ค่าซ่อมแซมและอะไหล่ในการบำรุงรักษา</w:t>
            </w:r>
          </w:p>
        </w:tc>
        <w:tc>
          <w:tcPr>
            <w:tcW w:w="524" w:type="pct"/>
          </w:tcPr>
          <w:p w14:paraId="5768597A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593D9056" w14:textId="37862965" w:rsidR="00E756C3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270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917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29D7061D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39125C54" w14:textId="2C761184" w:rsidR="00E756C3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533</w:t>
            </w:r>
            <w:r w:rsidR="00E756C3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257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106CDB89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3B2EC227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BDB3287" w14:textId="77777777" w:rsidR="00E756C3" w:rsidRPr="00D246FB" w:rsidRDefault="00E756C3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732E2F25" w14:textId="77777777" w:rsidR="00E756C3" w:rsidRPr="00D246FB" w:rsidRDefault="00E756C3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F75C04" w:rsidRPr="00D246FB" w14:paraId="600E8109" w14:textId="77777777" w:rsidTr="003D1C13">
        <w:tc>
          <w:tcPr>
            <w:tcW w:w="1899" w:type="pct"/>
            <w:shd w:val="clear" w:color="auto" w:fill="auto"/>
            <w:vAlign w:val="bottom"/>
          </w:tcPr>
          <w:p w14:paraId="215A3FB5" w14:textId="77777777" w:rsidR="00F75C04" w:rsidRPr="00D246FB" w:rsidRDefault="00F75C04" w:rsidP="003D1C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  <w:tc>
          <w:tcPr>
            <w:tcW w:w="524" w:type="pct"/>
          </w:tcPr>
          <w:p w14:paraId="1E4ACE22" w14:textId="587B7BF6" w:rsidR="00F75C04" w:rsidRPr="00F75C04" w:rsidRDefault="00DB71A4" w:rsidP="003D1C13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194" w:right="150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6D2BDDA" w14:textId="0CE7990E" w:rsidR="00F75C04" w:rsidRPr="00D246FB" w:rsidRDefault="00DB71A4" w:rsidP="003D1C1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705</w:t>
            </w:r>
            <w:r w:rsidR="00F75C04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010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4DCA2352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5EB9D36F" w14:textId="543E3362" w:rsidR="00F75C04" w:rsidRPr="00D246FB" w:rsidRDefault="00DB71A4" w:rsidP="003D1C13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715</w:t>
            </w:r>
            <w:r w:rsidR="00F75C04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879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19F13094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54E15CC8" w14:textId="35882653" w:rsidR="00F75C04" w:rsidRPr="00D246FB" w:rsidRDefault="00DB71A4" w:rsidP="003D1C13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495</w:t>
            </w:r>
            <w:r w:rsidR="00F75C04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398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4B13547" w14:textId="77777777" w:rsidR="00F75C04" w:rsidRPr="00D246FB" w:rsidRDefault="00F75C04" w:rsidP="003D1C1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7D55CFB6" w14:textId="2D0B8914" w:rsidR="00F75C04" w:rsidRPr="00D246FB" w:rsidRDefault="00DB71A4" w:rsidP="003D1C13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508</w:t>
            </w:r>
            <w:r w:rsidR="00F75C04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274</w:t>
            </w:r>
          </w:p>
        </w:tc>
      </w:tr>
      <w:tr w:rsidR="005011E5" w:rsidRPr="00D246FB" w14:paraId="5BB368A4" w14:textId="77777777" w:rsidTr="00F75C04">
        <w:tc>
          <w:tcPr>
            <w:tcW w:w="1899" w:type="pct"/>
            <w:shd w:val="clear" w:color="auto" w:fill="auto"/>
            <w:vAlign w:val="bottom"/>
          </w:tcPr>
          <w:p w14:paraId="2F537C10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ค่าใช้จ่ายในการบริหารทั่วไป</w:t>
            </w:r>
          </w:p>
        </w:tc>
        <w:tc>
          <w:tcPr>
            <w:tcW w:w="524" w:type="pct"/>
          </w:tcPr>
          <w:p w14:paraId="30CB401D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00676B43" w14:textId="60A72139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508</w:t>
            </w:r>
            <w:r w:rsidR="00E756C3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777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A8A8AD6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4FFCEEA3" w14:textId="18B68DC3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490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046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355BC295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1C44923E" w14:textId="1B3E24DE" w:rsidR="005011E5" w:rsidRPr="00D246FB" w:rsidRDefault="00DB71A4" w:rsidP="005011E5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204</w:t>
            </w:r>
            <w:r w:rsidR="008C2602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420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AB0C46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7602924C" w14:textId="21FDB951" w:rsidR="005011E5" w:rsidRPr="00D246FB" w:rsidRDefault="00DB71A4" w:rsidP="005011E5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209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988</w:t>
            </w:r>
          </w:p>
        </w:tc>
      </w:tr>
      <w:tr w:rsidR="005011E5" w:rsidRPr="00D246FB" w14:paraId="452B6241" w14:textId="77777777" w:rsidTr="00F75C04">
        <w:tc>
          <w:tcPr>
            <w:tcW w:w="1899" w:type="pct"/>
            <w:shd w:val="clear" w:color="auto" w:fill="auto"/>
            <w:vAlign w:val="bottom"/>
          </w:tcPr>
          <w:p w14:paraId="5C01A988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ค่าเบี้ยประกันโรงไฟฟ้า</w:t>
            </w:r>
          </w:p>
        </w:tc>
        <w:tc>
          <w:tcPr>
            <w:tcW w:w="524" w:type="pct"/>
          </w:tcPr>
          <w:p w14:paraId="46D1BAB2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76F414E7" w14:textId="17801E4F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377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823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0CD2E4B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119E2C8F" w14:textId="637F06E7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377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566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7C203420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7A7CA915" w14:textId="77777777" w:rsidR="005011E5" w:rsidRPr="00D246FB" w:rsidRDefault="008C2602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1B6F7567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1DF7C41E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-</w:t>
            </w:r>
          </w:p>
        </w:tc>
      </w:tr>
      <w:tr w:rsidR="005011E5" w:rsidRPr="00D246FB" w14:paraId="58DBB2C3" w14:textId="77777777" w:rsidTr="00F75C04">
        <w:tc>
          <w:tcPr>
            <w:tcW w:w="1899" w:type="pct"/>
            <w:shd w:val="clear" w:color="auto" w:fill="auto"/>
            <w:vAlign w:val="bottom"/>
          </w:tcPr>
          <w:p w14:paraId="2C6529A9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ค่าจ้างที่ปรึกษา</w:t>
            </w:r>
          </w:p>
        </w:tc>
        <w:tc>
          <w:tcPr>
            <w:tcW w:w="524" w:type="pct"/>
          </w:tcPr>
          <w:p w14:paraId="3FFC0E43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43BC0053" w14:textId="331C05E6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216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299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E653DC8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2CFFDC07" w14:textId="681B7B57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226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531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6EA8BF1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5AB90C82" w14:textId="73A98B71" w:rsidR="005011E5" w:rsidRPr="00D246FB" w:rsidRDefault="00DB71A4" w:rsidP="005011E5">
            <w:pPr>
              <w:pStyle w:val="acctfourfigures"/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169</w:t>
            </w:r>
            <w:r w:rsidR="008C2602" w:rsidRPr="00D246FB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924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821C7F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13024347" w14:textId="6B522612" w:rsidR="005011E5" w:rsidRPr="00D246FB" w:rsidRDefault="00DB71A4" w:rsidP="005011E5">
            <w:pPr>
              <w:pStyle w:val="acctfourfigures"/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153</w:t>
            </w:r>
            <w:r w:rsidR="005011E5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765</w:t>
            </w:r>
          </w:p>
        </w:tc>
      </w:tr>
      <w:tr w:rsidR="005011E5" w:rsidRPr="00D246FB" w14:paraId="6157CA1D" w14:textId="77777777" w:rsidTr="00F75C04">
        <w:tc>
          <w:tcPr>
            <w:tcW w:w="1899" w:type="pct"/>
            <w:shd w:val="clear" w:color="auto" w:fill="auto"/>
            <w:vAlign w:val="bottom"/>
          </w:tcPr>
          <w:p w14:paraId="7F65D6FA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>ค่าใช้จ่ายเกี่ยวกับ</w:t>
            </w:r>
            <w:r w:rsidR="00A214AC" w:rsidRPr="00D246FB">
              <w:rPr>
                <w:rFonts w:ascii="Angsana New" w:hAnsi="Angsana New" w:hint="cs"/>
                <w:sz w:val="30"/>
                <w:szCs w:val="30"/>
                <w:cs/>
              </w:rPr>
              <w:t>การ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ประชาสัมพันธ์</w:t>
            </w:r>
          </w:p>
        </w:tc>
        <w:tc>
          <w:tcPr>
            <w:tcW w:w="524" w:type="pct"/>
          </w:tcPr>
          <w:p w14:paraId="00F5237E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575F5730" w14:textId="40CF6F48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865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FA0B20A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52DB1AA0" w14:textId="17A43C2A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435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3A9942AB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249F6C18" w14:textId="6B668DD3" w:rsidR="005011E5" w:rsidRPr="00D246FB" w:rsidRDefault="00DB71A4" w:rsidP="005011E5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22</w:t>
            </w:r>
            <w:r w:rsidR="008C2602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144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1302A39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674BC880" w14:textId="142B2806" w:rsidR="005011E5" w:rsidRPr="00D246FB" w:rsidRDefault="00DB71A4" w:rsidP="005011E5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29</w:t>
            </w:r>
            <w:r w:rsidR="005011E5"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182</w:t>
            </w:r>
          </w:p>
        </w:tc>
      </w:tr>
      <w:tr w:rsidR="005011E5" w:rsidRPr="00D246FB" w14:paraId="5DC93AB5" w14:textId="77777777" w:rsidTr="00F75C04">
        <w:tc>
          <w:tcPr>
            <w:tcW w:w="1899" w:type="pct"/>
            <w:shd w:val="clear" w:color="auto" w:fill="auto"/>
            <w:vAlign w:val="bottom"/>
          </w:tcPr>
          <w:p w14:paraId="7FF19EC9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ขาดทุนจากการด้อยค่าความนิยม</w:t>
            </w:r>
          </w:p>
        </w:tc>
        <w:tc>
          <w:tcPr>
            <w:tcW w:w="524" w:type="pct"/>
          </w:tcPr>
          <w:p w14:paraId="73658691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18E86B21" w14:textId="77777777" w:rsidR="005011E5" w:rsidRPr="00D246FB" w:rsidRDefault="00E756C3" w:rsidP="008D28E6">
            <w:pPr>
              <w:pStyle w:val="acctfourfigures"/>
              <w:tabs>
                <w:tab w:val="clear" w:pos="765"/>
                <w:tab w:val="decimal" w:pos="613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27628D9B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  <w:vAlign w:val="bottom"/>
          </w:tcPr>
          <w:p w14:paraId="0ADF4B21" w14:textId="56F61869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42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313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3351DFF8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shd w:val="clear" w:color="auto" w:fill="auto"/>
            <w:vAlign w:val="bottom"/>
          </w:tcPr>
          <w:p w14:paraId="670A02A9" w14:textId="77777777" w:rsidR="005011E5" w:rsidRPr="00D246FB" w:rsidRDefault="008C2602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614F7D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shd w:val="clear" w:color="auto" w:fill="auto"/>
            <w:vAlign w:val="bottom"/>
          </w:tcPr>
          <w:p w14:paraId="6D75DDC2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5011E5" w:rsidRPr="00D246FB" w14:paraId="6E588C20" w14:textId="77777777" w:rsidTr="00F75C04">
        <w:tc>
          <w:tcPr>
            <w:tcW w:w="1899" w:type="pct"/>
            <w:shd w:val="clear" w:color="auto" w:fill="auto"/>
            <w:vAlign w:val="bottom"/>
          </w:tcPr>
          <w:p w14:paraId="0BDE2CDD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="006A0E8D" w:rsidRPr="00D246FB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524" w:type="pct"/>
          </w:tcPr>
          <w:p w14:paraId="656BDE78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5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4286AB" w14:textId="7DFA9E6A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598</w:t>
            </w:r>
            <w:r w:rsidR="00E756C3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835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1354F98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3B75A1" w14:textId="76116D70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577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032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751C5B41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BE5CE8A" w14:textId="77777777" w:rsidR="005011E5" w:rsidRPr="00D246FB" w:rsidRDefault="008C2602" w:rsidP="008C2602">
            <w:pPr>
              <w:pStyle w:val="acctfourfigures"/>
              <w:tabs>
                <w:tab w:val="clear" w:pos="765"/>
                <w:tab w:val="decimal" w:pos="43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1A315CC7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2C0ED32" w14:textId="56772EDD" w:rsidR="005011E5" w:rsidRPr="00D246FB" w:rsidRDefault="00DB71A4" w:rsidP="005011E5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left="-196" w:right="-29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</w:t>
            </w:r>
            <w:r w:rsidR="005011E5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836</w:t>
            </w:r>
          </w:p>
        </w:tc>
      </w:tr>
      <w:tr w:rsidR="005011E5" w:rsidRPr="00D246FB" w14:paraId="1747A559" w14:textId="77777777" w:rsidTr="00F75C04">
        <w:tc>
          <w:tcPr>
            <w:tcW w:w="1899" w:type="pct"/>
            <w:shd w:val="clear" w:color="auto" w:fill="auto"/>
          </w:tcPr>
          <w:p w14:paraId="5604964B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รวมต้นทุนขายและการให้บริการ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</w:p>
          <w:p w14:paraId="0906A007" w14:textId="77777777" w:rsidR="005011E5" w:rsidRPr="00D246FB" w:rsidRDefault="005011E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 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และค่าใช้จ่ายในการบริหาร</w:t>
            </w:r>
          </w:p>
        </w:tc>
        <w:tc>
          <w:tcPr>
            <w:tcW w:w="524" w:type="pct"/>
          </w:tcPr>
          <w:p w14:paraId="5E35EBC8" w14:textId="77777777" w:rsidR="005011E5" w:rsidRPr="00D246FB" w:rsidRDefault="005011E5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5A33D2F" w14:textId="12058FA0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31</w:t>
            </w:r>
            <w:r w:rsidR="00E756C3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829</w:t>
            </w:r>
            <w:r w:rsidR="00E756C3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786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26F12A2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2AB389" w14:textId="6CA5270E" w:rsidR="005011E5" w:rsidRPr="00D246FB" w:rsidRDefault="00DB71A4" w:rsidP="005011E5">
            <w:pPr>
              <w:pStyle w:val="acctfourfigures"/>
              <w:tabs>
                <w:tab w:val="clear" w:pos="765"/>
                <w:tab w:val="decimal" w:pos="886"/>
              </w:tabs>
              <w:spacing w:line="240" w:lineRule="atLeast"/>
              <w:ind w:left="-194" w:right="-21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34</w:t>
            </w:r>
            <w:r w:rsidR="005011E5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824</w:t>
            </w:r>
            <w:r w:rsidR="005011E5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027</w:t>
            </w:r>
          </w:p>
        </w:tc>
        <w:tc>
          <w:tcPr>
            <w:tcW w:w="126" w:type="pct"/>
            <w:shd w:val="clear" w:color="auto" w:fill="auto"/>
            <w:vAlign w:val="bottom"/>
          </w:tcPr>
          <w:p w14:paraId="43364ACA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2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4DFEDD2" w14:textId="5E4E0080" w:rsidR="005011E5" w:rsidRPr="00D246FB" w:rsidRDefault="00DB71A4" w:rsidP="005011E5">
            <w:pPr>
              <w:pStyle w:val="acctfourfigures"/>
              <w:spacing w:line="240" w:lineRule="atLeast"/>
              <w:ind w:left="-196" w:right="-2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930</w:t>
            </w:r>
            <w:r w:rsidR="008C2602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216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DB33ADF" w14:textId="77777777" w:rsidR="005011E5" w:rsidRPr="00D246FB" w:rsidRDefault="005011E5" w:rsidP="005011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2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FE675F3" w14:textId="591678AC" w:rsidR="005011E5" w:rsidRPr="00D246FB" w:rsidRDefault="00DB71A4" w:rsidP="005011E5">
            <w:pPr>
              <w:pStyle w:val="acctfourfigures"/>
              <w:spacing w:line="240" w:lineRule="atLeast"/>
              <w:ind w:left="-196" w:right="-29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934</w:t>
            </w:r>
            <w:r w:rsidR="005011E5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217</w:t>
            </w:r>
          </w:p>
        </w:tc>
      </w:tr>
    </w:tbl>
    <w:p w14:paraId="6CAF1629" w14:textId="77777777" w:rsidR="00F9609F" w:rsidRDefault="00F9609F" w:rsidP="008F40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p w14:paraId="1C7815CA" w14:textId="77777777" w:rsidR="00780E15" w:rsidRPr="00F9609F" w:rsidRDefault="00780E15" w:rsidP="00780E15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F9609F">
        <w:rPr>
          <w:rFonts w:ascii="Angsana New" w:hAnsi="Angsana New" w:hint="cs"/>
          <w:b/>
          <w:bCs/>
          <w:sz w:val="30"/>
          <w:szCs w:val="30"/>
          <w:cs/>
          <w:lang w:val="th-TH"/>
        </w:rPr>
        <w:t>ภาษีเงินได้</w:t>
      </w:r>
    </w:p>
    <w:p w14:paraId="45E8AF37" w14:textId="77777777" w:rsidR="00780E15" w:rsidRPr="00F9609F" w:rsidRDefault="00780E15" w:rsidP="00154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970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240"/>
        <w:gridCol w:w="809"/>
        <w:gridCol w:w="1174"/>
        <w:gridCol w:w="272"/>
        <w:gridCol w:w="1259"/>
        <w:gridCol w:w="237"/>
        <w:gridCol w:w="1112"/>
        <w:gridCol w:w="237"/>
        <w:gridCol w:w="1362"/>
      </w:tblGrid>
      <w:tr w:rsidR="00780E15" w:rsidRPr="00F9609F" w14:paraId="41F2BAD3" w14:textId="77777777" w:rsidTr="00D35003">
        <w:trPr>
          <w:tblHeader/>
        </w:trPr>
        <w:tc>
          <w:tcPr>
            <w:tcW w:w="1670" w:type="pct"/>
            <w:shd w:val="clear" w:color="auto" w:fill="auto"/>
            <w:vAlign w:val="bottom"/>
          </w:tcPr>
          <w:p w14:paraId="0A9699BD" w14:textId="77777777" w:rsidR="00780E15" w:rsidRPr="00F9609F" w:rsidRDefault="008312F0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417" w:type="pct"/>
            <w:vAlign w:val="bottom"/>
          </w:tcPr>
          <w:p w14:paraId="4E94A972" w14:textId="77777777" w:rsidR="00780E15" w:rsidRPr="00F9609F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93" w:type="pct"/>
            <w:gridSpan w:val="3"/>
            <w:shd w:val="clear" w:color="auto" w:fill="auto"/>
            <w:vAlign w:val="bottom"/>
          </w:tcPr>
          <w:p w14:paraId="383566B0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73B13378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99" w:type="pct"/>
            <w:gridSpan w:val="3"/>
            <w:shd w:val="clear" w:color="auto" w:fill="auto"/>
            <w:vAlign w:val="bottom"/>
          </w:tcPr>
          <w:p w14:paraId="70107202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0E15" w:rsidRPr="00F9609F" w14:paraId="266E1D40" w14:textId="77777777" w:rsidTr="00D35003">
        <w:trPr>
          <w:tblHeader/>
        </w:trPr>
        <w:tc>
          <w:tcPr>
            <w:tcW w:w="1670" w:type="pct"/>
            <w:shd w:val="clear" w:color="auto" w:fill="auto"/>
            <w:vAlign w:val="bottom"/>
          </w:tcPr>
          <w:p w14:paraId="17F6137C" w14:textId="77777777" w:rsidR="00780E15" w:rsidRPr="00F9609F" w:rsidRDefault="00780E15" w:rsidP="00780E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17" w:type="pct"/>
            <w:vAlign w:val="bottom"/>
          </w:tcPr>
          <w:p w14:paraId="565645ED" w14:textId="77777777" w:rsidR="00780E15" w:rsidRPr="00F9609F" w:rsidRDefault="00780E15" w:rsidP="00780E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46C572AF" w14:textId="7E94978D" w:rsidR="00780E15" w:rsidRPr="00F9609F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40" w:type="pct"/>
            <w:shd w:val="clear" w:color="auto" w:fill="auto"/>
          </w:tcPr>
          <w:p w14:paraId="1FCD7865" w14:textId="77777777" w:rsidR="00780E15" w:rsidRPr="00F9609F" w:rsidRDefault="00780E15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649" w:type="pct"/>
            <w:shd w:val="clear" w:color="auto" w:fill="auto"/>
          </w:tcPr>
          <w:p w14:paraId="289085D9" w14:textId="45C57C66" w:rsidR="00780E15" w:rsidRPr="00F9609F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4B6B906D" w14:textId="77777777" w:rsidR="00780E15" w:rsidRPr="00F9609F" w:rsidRDefault="00780E15" w:rsidP="00780E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</w:tcPr>
          <w:p w14:paraId="78908115" w14:textId="3844CD6D" w:rsidR="00780E15" w:rsidRPr="00F9609F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22" w:type="pct"/>
            <w:shd w:val="clear" w:color="auto" w:fill="auto"/>
          </w:tcPr>
          <w:p w14:paraId="5AB4FA83" w14:textId="77777777" w:rsidR="00780E15" w:rsidRPr="00F9609F" w:rsidRDefault="00780E15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704" w:type="pct"/>
            <w:shd w:val="clear" w:color="auto" w:fill="auto"/>
          </w:tcPr>
          <w:p w14:paraId="6BFB6567" w14:textId="36743DD5" w:rsidR="00780E15" w:rsidRPr="00F9609F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780E15" w:rsidRPr="00F9609F" w14:paraId="770FAE4E" w14:textId="77777777" w:rsidTr="00D35003">
        <w:trPr>
          <w:tblHeader/>
        </w:trPr>
        <w:tc>
          <w:tcPr>
            <w:tcW w:w="1670" w:type="pct"/>
            <w:shd w:val="clear" w:color="auto" w:fill="auto"/>
            <w:vAlign w:val="bottom"/>
          </w:tcPr>
          <w:p w14:paraId="6964EB67" w14:textId="77777777" w:rsidR="00780E15" w:rsidRPr="00F9609F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17" w:type="pct"/>
            <w:vAlign w:val="bottom"/>
          </w:tcPr>
          <w:p w14:paraId="5FA7AF60" w14:textId="77777777" w:rsidR="00780E15" w:rsidRPr="00F9609F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  <w:shd w:val="clear" w:color="auto" w:fill="auto"/>
            <w:vAlign w:val="bottom"/>
          </w:tcPr>
          <w:p w14:paraId="3EFFD15D" w14:textId="77777777" w:rsidR="00780E15" w:rsidRPr="00F9609F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780E15" w:rsidRPr="00F9609F" w14:paraId="510D940C" w14:textId="77777777" w:rsidTr="00D35003">
        <w:tc>
          <w:tcPr>
            <w:tcW w:w="1670" w:type="pct"/>
            <w:shd w:val="clear" w:color="auto" w:fill="auto"/>
            <w:vAlign w:val="bottom"/>
          </w:tcPr>
          <w:p w14:paraId="2F9ED827" w14:textId="77777777" w:rsidR="00780E15" w:rsidRPr="00F9609F" w:rsidRDefault="00780E15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417" w:type="pct"/>
            <w:vAlign w:val="bottom"/>
          </w:tcPr>
          <w:p w14:paraId="7BD726B5" w14:textId="77777777" w:rsidR="00780E15" w:rsidRPr="00F9609F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07F4E618" w14:textId="77777777" w:rsidR="00780E15" w:rsidRPr="00F9609F" w:rsidRDefault="00780E15" w:rsidP="008616E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592BCF67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49" w:type="pct"/>
            <w:shd w:val="clear" w:color="auto" w:fill="auto"/>
            <w:vAlign w:val="bottom"/>
          </w:tcPr>
          <w:p w14:paraId="00C09477" w14:textId="77777777" w:rsidR="00780E15" w:rsidRPr="00F9609F" w:rsidRDefault="00780E15" w:rsidP="008616E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" w:type="pct"/>
            <w:shd w:val="clear" w:color="auto" w:fill="auto"/>
            <w:vAlign w:val="bottom"/>
          </w:tcPr>
          <w:p w14:paraId="770C37E0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2AC87162" w14:textId="77777777" w:rsidR="00780E15" w:rsidRPr="00F9609F" w:rsidRDefault="00780E15" w:rsidP="008616E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" w:type="pct"/>
            <w:shd w:val="clear" w:color="auto" w:fill="auto"/>
            <w:vAlign w:val="bottom"/>
          </w:tcPr>
          <w:p w14:paraId="66B275EB" w14:textId="77777777" w:rsidR="00780E15" w:rsidRPr="00F9609F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4" w:type="pct"/>
            <w:shd w:val="clear" w:color="auto" w:fill="auto"/>
            <w:vAlign w:val="bottom"/>
          </w:tcPr>
          <w:p w14:paraId="6762B6D9" w14:textId="77777777" w:rsidR="00780E15" w:rsidRPr="00F9609F" w:rsidRDefault="00780E15" w:rsidP="008616E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D3869" w:rsidRPr="00F9609F" w14:paraId="2C837B81" w14:textId="77777777" w:rsidTr="00D35003">
        <w:tc>
          <w:tcPr>
            <w:tcW w:w="1670" w:type="pct"/>
            <w:shd w:val="clear" w:color="auto" w:fill="auto"/>
            <w:vAlign w:val="bottom"/>
          </w:tcPr>
          <w:p w14:paraId="10F57BCF" w14:textId="77777777" w:rsidR="008D3869" w:rsidRPr="00F9609F" w:rsidRDefault="008D3869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417" w:type="pct"/>
            <w:vAlign w:val="bottom"/>
          </w:tcPr>
          <w:p w14:paraId="349B79CF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4B9CCA39" w14:textId="46260DED" w:rsidR="008D3869" w:rsidRPr="00F9609F" w:rsidRDefault="00DB71A4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19</w:t>
            </w:r>
            <w:r w:rsidR="00617F1B" w:rsidRPr="00F9609F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287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5906C63F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49" w:type="pct"/>
            <w:shd w:val="clear" w:color="auto" w:fill="auto"/>
            <w:vAlign w:val="bottom"/>
          </w:tcPr>
          <w:p w14:paraId="73F03B0C" w14:textId="08A4FFE1" w:rsidR="008D3869" w:rsidRPr="00F9609F" w:rsidRDefault="00DB71A4" w:rsidP="00D97AC3">
            <w:pPr>
              <w:pStyle w:val="acctfourfigures"/>
              <w:tabs>
                <w:tab w:val="clear" w:pos="765"/>
                <w:tab w:val="decimal" w:pos="1038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539</w:t>
            </w:r>
            <w:r w:rsidR="008D3869" w:rsidRPr="00F9609F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280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6216253B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069F3B9A" w14:textId="77777777" w:rsidR="008D3869" w:rsidRPr="00F9609F" w:rsidRDefault="008D3869" w:rsidP="003A2B6B">
            <w:pPr>
              <w:pStyle w:val="acctfourfigures"/>
              <w:tabs>
                <w:tab w:val="clear" w:pos="765"/>
                <w:tab w:val="decimal" w:pos="630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25BE3D64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4" w:type="pct"/>
            <w:shd w:val="clear" w:color="auto" w:fill="auto"/>
            <w:vAlign w:val="bottom"/>
          </w:tcPr>
          <w:p w14:paraId="0E45F2E2" w14:textId="556CF3D4" w:rsidR="008D3869" w:rsidRPr="00F9609F" w:rsidRDefault="00DB71A4" w:rsidP="00D97AC3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="008D3869" w:rsidRPr="00F9609F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627</w:t>
            </w:r>
          </w:p>
        </w:tc>
      </w:tr>
      <w:tr w:rsidR="008D3869" w:rsidRPr="00F9609F" w14:paraId="7EEABD66" w14:textId="77777777" w:rsidTr="00D35003">
        <w:tc>
          <w:tcPr>
            <w:tcW w:w="1670" w:type="pct"/>
            <w:shd w:val="clear" w:color="auto" w:fill="auto"/>
            <w:vAlign w:val="bottom"/>
          </w:tcPr>
          <w:p w14:paraId="4B25CE91" w14:textId="77777777" w:rsidR="008D3869" w:rsidRPr="00F9609F" w:rsidRDefault="008D3869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 xml:space="preserve">ภาษีงวดก่อน ๆ ที่บันทึกต่ำไป </w:t>
            </w:r>
            <w:r w:rsidRPr="00F9609F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สูงไป</w:t>
            </w:r>
            <w:r w:rsidRPr="00F9609F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417" w:type="pct"/>
            <w:vAlign w:val="bottom"/>
          </w:tcPr>
          <w:p w14:paraId="04726E31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4F9F54A" w14:textId="3AB7193D" w:rsidR="008D3869" w:rsidRPr="00F9609F" w:rsidRDefault="00617F1B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911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7443E727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4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C07CA1D" w14:textId="22188E24" w:rsidR="008D3869" w:rsidRPr="00F9609F" w:rsidRDefault="008D3869" w:rsidP="00D97AC3">
            <w:pPr>
              <w:pStyle w:val="acctfourfigures"/>
              <w:tabs>
                <w:tab w:val="clear" w:pos="765"/>
                <w:tab w:val="decimal" w:pos="1038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21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629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01E199A0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6CF2F92" w14:textId="77777777" w:rsidR="008D3869" w:rsidRPr="00F9609F" w:rsidRDefault="008D3869" w:rsidP="003A2B6B">
            <w:pPr>
              <w:pStyle w:val="acctfourfigures"/>
              <w:tabs>
                <w:tab w:val="clear" w:pos="765"/>
                <w:tab w:val="decimal" w:pos="630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1560C079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C49090" w14:textId="7E6211E5" w:rsidR="008D3869" w:rsidRPr="00F9609F" w:rsidRDefault="00DB71A4" w:rsidP="00D97AC3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478</w:t>
            </w:r>
          </w:p>
        </w:tc>
      </w:tr>
      <w:tr w:rsidR="008D3869" w:rsidRPr="00F9609F" w14:paraId="7D90D3C5" w14:textId="77777777" w:rsidTr="00D35003">
        <w:tc>
          <w:tcPr>
            <w:tcW w:w="1670" w:type="pct"/>
            <w:shd w:val="clear" w:color="auto" w:fill="auto"/>
            <w:vAlign w:val="bottom"/>
          </w:tcPr>
          <w:p w14:paraId="0E70F123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8" w:right="-108" w:firstLine="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17" w:type="pct"/>
            <w:vAlign w:val="bottom"/>
          </w:tcPr>
          <w:p w14:paraId="1DDF8197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27B4856" w14:textId="16325476" w:rsidR="008D3869" w:rsidRPr="00F9609F" w:rsidRDefault="00DB71A4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</w:t>
            </w:r>
            <w:r w:rsidR="00617F1B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376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6E92D3D8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1D6060D" w14:textId="3C67EAEA" w:rsidR="008D3869" w:rsidRPr="00F9609F" w:rsidRDefault="00DB71A4" w:rsidP="00D97AC3">
            <w:pPr>
              <w:pStyle w:val="acctfourfigures"/>
              <w:tabs>
                <w:tab w:val="clear" w:pos="765"/>
                <w:tab w:val="decimal" w:pos="1038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517</w:t>
            </w:r>
            <w:r w:rsidR="008D3869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651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5AB2C882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7C30E60" w14:textId="77777777" w:rsidR="008D3869" w:rsidRPr="00F9609F" w:rsidRDefault="008D3869" w:rsidP="003A2B6B">
            <w:pPr>
              <w:pStyle w:val="acctfourfigures"/>
              <w:tabs>
                <w:tab w:val="clear" w:pos="765"/>
                <w:tab w:val="decimal" w:pos="630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310B48F9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8FB58F8" w14:textId="1133C156" w:rsidR="008D3869" w:rsidRPr="00F9609F" w:rsidRDefault="00DB71A4" w:rsidP="00D97AC3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</w:t>
            </w:r>
            <w:r w:rsidR="008D3869"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105</w:t>
            </w:r>
          </w:p>
        </w:tc>
      </w:tr>
      <w:tr w:rsidR="008D3869" w:rsidRPr="00F9609F" w14:paraId="6CC50E83" w14:textId="77777777" w:rsidTr="00D35003">
        <w:tc>
          <w:tcPr>
            <w:tcW w:w="1670" w:type="pct"/>
            <w:shd w:val="clear" w:color="auto" w:fill="auto"/>
            <w:vAlign w:val="bottom"/>
          </w:tcPr>
          <w:p w14:paraId="381916D1" w14:textId="77777777" w:rsidR="008D3869" w:rsidRPr="00F9609F" w:rsidRDefault="008D3869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417" w:type="pct"/>
            <w:vAlign w:val="bottom"/>
          </w:tcPr>
          <w:p w14:paraId="358D1948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10FB255" w14:textId="77777777" w:rsidR="008D3869" w:rsidRPr="00F9609F" w:rsidRDefault="008D3869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52390BD1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49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1873FD1" w14:textId="77777777" w:rsidR="008D3869" w:rsidRPr="00F9609F" w:rsidRDefault="008D3869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" w:type="pct"/>
            <w:shd w:val="clear" w:color="auto" w:fill="auto"/>
            <w:vAlign w:val="bottom"/>
          </w:tcPr>
          <w:p w14:paraId="6CA839FF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CC5DC42" w14:textId="77777777" w:rsidR="008D3869" w:rsidRPr="00F9609F" w:rsidRDefault="008D3869" w:rsidP="008D3869">
            <w:pPr>
              <w:pStyle w:val="acctfourfigures"/>
              <w:tabs>
                <w:tab w:val="clear" w:pos="765"/>
                <w:tab w:val="decimal" w:pos="89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" w:type="pct"/>
            <w:shd w:val="clear" w:color="auto" w:fill="auto"/>
            <w:vAlign w:val="bottom"/>
          </w:tcPr>
          <w:p w14:paraId="1D9F83C1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4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B8E4A4C" w14:textId="77777777" w:rsidR="008D3869" w:rsidRPr="00F9609F" w:rsidRDefault="008D3869" w:rsidP="00D97AC3">
            <w:pPr>
              <w:pStyle w:val="acctfourfigures"/>
              <w:tabs>
                <w:tab w:val="clear" w:pos="765"/>
                <w:tab w:val="decimal" w:pos="89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D3869" w:rsidRPr="00F9609F" w14:paraId="5F9CD690" w14:textId="77777777" w:rsidTr="00D35003">
        <w:tc>
          <w:tcPr>
            <w:tcW w:w="1670" w:type="pct"/>
            <w:shd w:val="clear" w:color="auto" w:fill="auto"/>
            <w:vAlign w:val="bottom"/>
          </w:tcPr>
          <w:p w14:paraId="5ECAADAD" w14:textId="77777777" w:rsidR="008D3869" w:rsidRPr="00F9609F" w:rsidRDefault="008D3869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417" w:type="pct"/>
            <w:vAlign w:val="bottom"/>
          </w:tcPr>
          <w:p w14:paraId="2075A9E1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D02E305" w14:textId="7D1998F0" w:rsidR="008D3869" w:rsidRPr="00F9609F" w:rsidRDefault="00DB71A4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10</w:t>
            </w:r>
            <w:r w:rsidR="00617F1B"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982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52CC1F31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4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D5759C" w14:textId="09FD135C" w:rsidR="008D3869" w:rsidRPr="00F9609F" w:rsidRDefault="00DB71A4" w:rsidP="00D97AC3">
            <w:pPr>
              <w:pStyle w:val="acctfourfigures"/>
              <w:tabs>
                <w:tab w:val="clear" w:pos="765"/>
                <w:tab w:val="decimal" w:pos="1038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352</w:t>
            </w:r>
            <w:r w:rsidR="008D3869" w:rsidRPr="00F9609F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415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470DE792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79964A" w14:textId="66EFCADF" w:rsidR="008D3869" w:rsidRPr="00F9609F" w:rsidRDefault="008D3869" w:rsidP="008D3869">
            <w:pPr>
              <w:pStyle w:val="acctfourfigures"/>
              <w:tabs>
                <w:tab w:val="clear" w:pos="765"/>
                <w:tab w:val="decimal" w:pos="896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515</w:t>
            </w:r>
            <w:r w:rsidRPr="00F9609F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02879550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4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677DE6E" w14:textId="4622299C" w:rsidR="008D3869" w:rsidRPr="00F9609F" w:rsidRDefault="008D3869" w:rsidP="00D97AC3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187" w:right="-265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Pr="00F9609F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379</w:t>
            </w:r>
            <w:r w:rsidRPr="00F9609F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8D3869" w:rsidRPr="00F9609F" w14:paraId="09A892D2" w14:textId="77777777" w:rsidTr="00D35003">
        <w:tc>
          <w:tcPr>
            <w:tcW w:w="1670" w:type="pct"/>
            <w:shd w:val="clear" w:color="auto" w:fill="auto"/>
            <w:vAlign w:val="bottom"/>
          </w:tcPr>
          <w:p w14:paraId="1EE0306D" w14:textId="77777777" w:rsidR="008D3869" w:rsidRPr="00F9609F" w:rsidRDefault="008D3869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รวมค่าใช้จ่าย 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</w:rPr>
              <w:t>(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รายได้) ภาษีเงินได้</w:t>
            </w:r>
          </w:p>
        </w:tc>
        <w:tc>
          <w:tcPr>
            <w:tcW w:w="417" w:type="pct"/>
            <w:vAlign w:val="bottom"/>
          </w:tcPr>
          <w:p w14:paraId="19AE7E79" w14:textId="77777777" w:rsidR="008D3869" w:rsidRPr="00F9609F" w:rsidRDefault="008D3869" w:rsidP="00D9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369643" w14:textId="37474502" w:rsidR="008D3869" w:rsidRPr="00F9609F" w:rsidRDefault="00DB71A4" w:rsidP="00D97AC3">
            <w:pPr>
              <w:pStyle w:val="acctfourfigures"/>
              <w:tabs>
                <w:tab w:val="clear" w:pos="765"/>
                <w:tab w:val="decimal" w:pos="956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28</w:t>
            </w:r>
            <w:r w:rsidR="000A5516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358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072F6BEC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8"/>
              </w:tabs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14BFF92" w14:textId="6073DE5E" w:rsidR="008D3869" w:rsidRPr="00F9609F" w:rsidRDefault="00DB71A4" w:rsidP="00D97AC3">
            <w:pPr>
              <w:pStyle w:val="acctfourfigures"/>
              <w:tabs>
                <w:tab w:val="clear" w:pos="765"/>
                <w:tab w:val="decimal" w:pos="1038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870</w:t>
            </w:r>
            <w:r w:rsidR="008D3869"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066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1B985EC8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F78D0DC" w14:textId="480F670E" w:rsidR="008D3869" w:rsidRPr="00F9609F" w:rsidRDefault="008D3869" w:rsidP="008D3869">
            <w:pPr>
              <w:pStyle w:val="acctfourfigures"/>
              <w:tabs>
                <w:tab w:val="clear" w:pos="765"/>
                <w:tab w:val="decimal" w:pos="896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515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2" w:type="pct"/>
            <w:shd w:val="clear" w:color="auto" w:fill="auto"/>
            <w:vAlign w:val="bottom"/>
          </w:tcPr>
          <w:p w14:paraId="18F1563A" w14:textId="77777777" w:rsidR="008D3869" w:rsidRPr="00F9609F" w:rsidRDefault="008D3869" w:rsidP="00D9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70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859B6D" w14:textId="1DB210DD" w:rsidR="008D3869" w:rsidRPr="00F9609F" w:rsidRDefault="008D3869" w:rsidP="00D97AC3">
            <w:pPr>
              <w:pStyle w:val="acctfourfigures"/>
              <w:tabs>
                <w:tab w:val="clear" w:pos="765"/>
                <w:tab w:val="decimal" w:pos="989"/>
              </w:tabs>
              <w:spacing w:line="240" w:lineRule="atLeast"/>
              <w:ind w:left="-187" w:right="-265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274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23153D42" w14:textId="645D1E8E" w:rsidR="00FA7E67" w:rsidRPr="00F9609F" w:rsidRDefault="00FA7E67" w:rsidP="00AF07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9815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967"/>
        <w:gridCol w:w="1169"/>
        <w:gridCol w:w="180"/>
        <w:gridCol w:w="899"/>
        <w:gridCol w:w="180"/>
        <w:gridCol w:w="994"/>
        <w:gridCol w:w="180"/>
        <w:gridCol w:w="993"/>
        <w:gridCol w:w="184"/>
        <w:gridCol w:w="899"/>
        <w:gridCol w:w="180"/>
        <w:gridCol w:w="990"/>
      </w:tblGrid>
      <w:tr w:rsidR="00AC1EB8" w:rsidRPr="00F9609F" w14:paraId="61F3BCB4" w14:textId="77777777" w:rsidTr="00D35003">
        <w:trPr>
          <w:tblHeader/>
        </w:trPr>
        <w:tc>
          <w:tcPr>
            <w:tcW w:w="2967" w:type="dxa"/>
            <w:vAlign w:val="bottom"/>
          </w:tcPr>
          <w:p w14:paraId="00DBE4F2" w14:textId="77777777" w:rsidR="00AC1EB8" w:rsidRPr="00F9609F" w:rsidRDefault="00AC1EB8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848" w:type="dxa"/>
            <w:gridSpan w:val="11"/>
            <w:vAlign w:val="bottom"/>
          </w:tcPr>
          <w:p w14:paraId="0EEAD4D6" w14:textId="77777777" w:rsidR="00AC1EB8" w:rsidRPr="00F9609F" w:rsidRDefault="00AC1EB8" w:rsidP="00FF3A29">
            <w:pPr>
              <w:pStyle w:val="acctfourfigures"/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AC1EB8" w:rsidRPr="00F9609F" w14:paraId="104403B8" w14:textId="77777777" w:rsidTr="00D35003">
        <w:trPr>
          <w:tblHeader/>
        </w:trPr>
        <w:tc>
          <w:tcPr>
            <w:tcW w:w="2967" w:type="dxa"/>
            <w:vMerge w:val="restart"/>
            <w:vAlign w:val="bottom"/>
          </w:tcPr>
          <w:p w14:paraId="5E9B3C1D" w14:textId="77777777" w:rsidR="00AC1EB8" w:rsidRPr="00F9609F" w:rsidRDefault="00746E4E" w:rsidP="00D35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3422" w:type="dxa"/>
            <w:gridSpan w:val="5"/>
            <w:vAlign w:val="bottom"/>
          </w:tcPr>
          <w:p w14:paraId="045E0A4B" w14:textId="2D748366" w:rsidR="00AC1EB8" w:rsidRPr="00F9609F" w:rsidRDefault="00DB71A4" w:rsidP="00FF3A29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80" w:type="dxa"/>
            <w:vAlign w:val="bottom"/>
          </w:tcPr>
          <w:p w14:paraId="26BD85FC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246" w:type="dxa"/>
            <w:gridSpan w:val="5"/>
            <w:vAlign w:val="bottom"/>
          </w:tcPr>
          <w:p w14:paraId="4FC9EADD" w14:textId="0F330B14" w:rsidR="00AC1EB8" w:rsidRPr="00F9609F" w:rsidRDefault="00DB71A4" w:rsidP="00FF3A29">
            <w:pPr>
              <w:pStyle w:val="acctfourfigures"/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2562</w:t>
            </w:r>
          </w:p>
        </w:tc>
      </w:tr>
      <w:tr w:rsidR="00AC1EB8" w:rsidRPr="00F9609F" w14:paraId="07AC214E" w14:textId="77777777" w:rsidTr="00D35003">
        <w:trPr>
          <w:tblHeader/>
        </w:trPr>
        <w:tc>
          <w:tcPr>
            <w:tcW w:w="2967" w:type="dxa"/>
            <w:vMerge/>
            <w:vAlign w:val="bottom"/>
          </w:tcPr>
          <w:p w14:paraId="1C4F5EBF" w14:textId="77777777" w:rsidR="00AC1EB8" w:rsidRPr="00F9609F" w:rsidRDefault="00AC1EB8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69" w:type="dxa"/>
            <w:vAlign w:val="bottom"/>
          </w:tcPr>
          <w:p w14:paraId="2BF28201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1172382F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5E2120D" w14:textId="77777777" w:rsidR="00AC1EB8" w:rsidRPr="00F9609F" w:rsidRDefault="00AC1EB8" w:rsidP="00FF3A29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99" w:type="dxa"/>
            <w:vAlign w:val="bottom"/>
          </w:tcPr>
          <w:p w14:paraId="2CDB78A8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7AB08923" w14:textId="77777777" w:rsidR="00AC1EB8" w:rsidRPr="00F9609F" w:rsidRDefault="00AC1EB8" w:rsidP="00FF3A29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4" w:type="dxa"/>
            <w:vAlign w:val="bottom"/>
          </w:tcPr>
          <w:p w14:paraId="618A0830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80" w:type="dxa"/>
            <w:vAlign w:val="bottom"/>
          </w:tcPr>
          <w:p w14:paraId="0768F8AD" w14:textId="77777777" w:rsidR="00AC1EB8" w:rsidRPr="00F9609F" w:rsidRDefault="00AC1EB8" w:rsidP="00FF3A29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3" w:type="dxa"/>
            <w:vAlign w:val="bottom"/>
          </w:tcPr>
          <w:p w14:paraId="6118B327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0B9DC2C0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4" w:type="dxa"/>
            <w:vAlign w:val="bottom"/>
          </w:tcPr>
          <w:p w14:paraId="3E450296" w14:textId="77777777" w:rsidR="00AC1EB8" w:rsidRPr="00F9609F" w:rsidRDefault="00AC1EB8" w:rsidP="00FF3A29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99" w:type="dxa"/>
            <w:vAlign w:val="bottom"/>
          </w:tcPr>
          <w:p w14:paraId="78810F3A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0A322301" w14:textId="77777777" w:rsidR="00AC1EB8" w:rsidRPr="00F9609F" w:rsidRDefault="00AC1EB8" w:rsidP="00FF3A29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0758573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สุทธิจาก</w:t>
            </w:r>
          </w:p>
          <w:p w14:paraId="778D6D6F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AC1EB8" w:rsidRPr="00F9609F" w14:paraId="5B41A028" w14:textId="77777777" w:rsidTr="00D35003">
        <w:trPr>
          <w:tblHeader/>
        </w:trPr>
        <w:tc>
          <w:tcPr>
            <w:tcW w:w="2967" w:type="dxa"/>
            <w:vAlign w:val="bottom"/>
          </w:tcPr>
          <w:p w14:paraId="7186690D" w14:textId="77777777" w:rsidR="00AC1EB8" w:rsidRPr="00F9609F" w:rsidRDefault="00AC1EB8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848" w:type="dxa"/>
            <w:gridSpan w:val="11"/>
            <w:vAlign w:val="bottom"/>
          </w:tcPr>
          <w:p w14:paraId="4C790F02" w14:textId="77777777" w:rsidR="00AC1EB8" w:rsidRPr="00F9609F" w:rsidRDefault="00AC1EB8" w:rsidP="00FF3A29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="00802E70" w:rsidRPr="00F9609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D97AC3" w:rsidRPr="00F9609F" w14:paraId="5F2D1559" w14:textId="77777777" w:rsidTr="00D35003">
        <w:trPr>
          <w:tblHeader/>
        </w:trPr>
        <w:tc>
          <w:tcPr>
            <w:tcW w:w="2967" w:type="dxa"/>
            <w:vAlign w:val="bottom"/>
          </w:tcPr>
          <w:p w14:paraId="7FAA15F7" w14:textId="77777777" w:rsidR="00D97AC3" w:rsidRPr="00F9609F" w:rsidRDefault="00D97AC3" w:rsidP="00D35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848" w:type="dxa"/>
            <w:gridSpan w:val="11"/>
            <w:vAlign w:val="bottom"/>
          </w:tcPr>
          <w:p w14:paraId="3B19931A" w14:textId="77777777" w:rsidR="00D97AC3" w:rsidRPr="00F9609F" w:rsidRDefault="00D97AC3" w:rsidP="00FF3A29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B45468" w:rsidRPr="00F9609F" w14:paraId="10B1B01D" w14:textId="77777777" w:rsidTr="00D35003">
        <w:tc>
          <w:tcPr>
            <w:tcW w:w="2967" w:type="dxa"/>
            <w:vAlign w:val="bottom"/>
          </w:tcPr>
          <w:p w14:paraId="45B2810C" w14:textId="1E9FA27E" w:rsidR="00B45468" w:rsidRPr="00F9609F" w:rsidRDefault="00B45468" w:rsidP="00D35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ขาดทุนจากการประมาณ</w:t>
            </w:r>
          </w:p>
          <w:p w14:paraId="6C0D81B3" w14:textId="77777777" w:rsidR="00B45468" w:rsidRPr="00F9609F" w:rsidRDefault="00B45468" w:rsidP="00D350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169" w:type="dxa"/>
            <w:tcBorders>
              <w:bottom w:val="double" w:sz="4" w:space="0" w:color="auto"/>
            </w:tcBorders>
            <w:vAlign w:val="bottom"/>
          </w:tcPr>
          <w:p w14:paraId="5D358FC9" w14:textId="397B0510" w:rsidR="00B45468" w:rsidRPr="00F9609F" w:rsidRDefault="00460633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28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913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AD9F140" w14:textId="77777777" w:rsidR="00B45468" w:rsidRPr="00F9609F" w:rsidRDefault="00B45468" w:rsidP="00B454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46091F48" w14:textId="68545CE5" w:rsidR="00B45468" w:rsidRPr="00F9609F" w:rsidRDefault="00DB71A4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="00460633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783</w:t>
            </w:r>
          </w:p>
        </w:tc>
        <w:tc>
          <w:tcPr>
            <w:tcW w:w="180" w:type="dxa"/>
            <w:vAlign w:val="bottom"/>
          </w:tcPr>
          <w:p w14:paraId="6701F0E2" w14:textId="77777777" w:rsidR="00B45468" w:rsidRPr="00F9609F" w:rsidRDefault="00B45468" w:rsidP="00B454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4" w:type="dxa"/>
            <w:tcBorders>
              <w:bottom w:val="double" w:sz="4" w:space="0" w:color="auto"/>
            </w:tcBorders>
            <w:vAlign w:val="bottom"/>
          </w:tcPr>
          <w:p w14:paraId="5083053D" w14:textId="3F542EAD" w:rsidR="00B45468" w:rsidRPr="00F9609F" w:rsidRDefault="00D742A7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</w:t>
            </w:r>
            <w:r w:rsidR="00460633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130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4D6CC7A8" w14:textId="77777777" w:rsidR="00B45468" w:rsidRPr="00F9609F" w:rsidRDefault="00B45468" w:rsidP="00B454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3" w:type="dxa"/>
            <w:tcBorders>
              <w:bottom w:val="double" w:sz="4" w:space="0" w:color="auto"/>
            </w:tcBorders>
            <w:vAlign w:val="bottom"/>
          </w:tcPr>
          <w:p w14:paraId="61345158" w14:textId="548F4A73" w:rsidR="00B45468" w:rsidRPr="00F9609F" w:rsidRDefault="00B45468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171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4" w:type="dxa"/>
            <w:vAlign w:val="bottom"/>
          </w:tcPr>
          <w:p w14:paraId="2F218A97" w14:textId="77777777" w:rsidR="00B45468" w:rsidRPr="00F9609F" w:rsidRDefault="00B45468" w:rsidP="00B454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4CE92BB" w14:textId="1A83B4C8" w:rsidR="00B45468" w:rsidRPr="00F9609F" w:rsidRDefault="00DB71A4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B45468"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634</w:t>
            </w:r>
          </w:p>
        </w:tc>
        <w:tc>
          <w:tcPr>
            <w:tcW w:w="180" w:type="dxa"/>
            <w:vAlign w:val="bottom"/>
          </w:tcPr>
          <w:p w14:paraId="73DFDB89" w14:textId="77777777" w:rsidR="00B45468" w:rsidRPr="00F9609F" w:rsidRDefault="00B45468" w:rsidP="00B454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6DF5FB2C" w14:textId="3C9027B0" w:rsidR="00B45468" w:rsidRPr="00F9609F" w:rsidRDefault="00B45468" w:rsidP="00B45468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537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68656FE7" w14:textId="7DC13B00" w:rsidR="00B80E09" w:rsidRDefault="00B80E09" w:rsidP="00010A00">
      <w:pPr>
        <w:ind w:left="540"/>
        <w:rPr>
          <w:rFonts w:asciiTheme="majorBidi" w:hAnsiTheme="majorBidi" w:cstheme="majorBidi"/>
          <w:sz w:val="28"/>
          <w:szCs w:val="28"/>
        </w:rPr>
      </w:pPr>
    </w:p>
    <w:p w14:paraId="79017724" w14:textId="77777777" w:rsidR="00B80E09" w:rsidRDefault="00B80E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963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967"/>
        <w:gridCol w:w="989"/>
        <w:gridCol w:w="180"/>
        <w:gridCol w:w="899"/>
        <w:gridCol w:w="180"/>
        <w:gridCol w:w="989"/>
        <w:gridCol w:w="185"/>
        <w:gridCol w:w="989"/>
        <w:gridCol w:w="184"/>
        <w:gridCol w:w="899"/>
        <w:gridCol w:w="184"/>
        <w:gridCol w:w="985"/>
      </w:tblGrid>
      <w:tr w:rsidR="00113BFD" w:rsidRPr="00F9609F" w14:paraId="4F9DE5AB" w14:textId="77777777" w:rsidTr="00010A00">
        <w:trPr>
          <w:tblHeader/>
        </w:trPr>
        <w:tc>
          <w:tcPr>
            <w:tcW w:w="2967" w:type="dxa"/>
            <w:vAlign w:val="bottom"/>
          </w:tcPr>
          <w:p w14:paraId="13CE126A" w14:textId="77777777" w:rsidR="00113BFD" w:rsidRPr="00F9609F" w:rsidRDefault="00113BFD" w:rsidP="00F012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663" w:type="dxa"/>
            <w:gridSpan w:val="11"/>
            <w:vAlign w:val="bottom"/>
          </w:tcPr>
          <w:p w14:paraId="63A51830" w14:textId="77777777" w:rsidR="00113BFD" w:rsidRPr="00F9609F" w:rsidRDefault="00113BFD" w:rsidP="00B44C6E">
            <w:pPr>
              <w:pStyle w:val="acctfourfigures"/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113BFD" w:rsidRPr="00F9609F" w14:paraId="7E6DD7CA" w14:textId="77777777" w:rsidTr="00010A00">
        <w:trPr>
          <w:tblHeader/>
        </w:trPr>
        <w:tc>
          <w:tcPr>
            <w:tcW w:w="2967" w:type="dxa"/>
            <w:vMerge w:val="restart"/>
            <w:vAlign w:val="bottom"/>
          </w:tcPr>
          <w:p w14:paraId="7780B11A" w14:textId="77777777" w:rsidR="00113BFD" w:rsidRPr="00F9609F" w:rsidRDefault="00746E4E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3237" w:type="dxa"/>
            <w:gridSpan w:val="5"/>
            <w:vAlign w:val="bottom"/>
          </w:tcPr>
          <w:p w14:paraId="1F172670" w14:textId="35129AA5" w:rsidR="00113BFD" w:rsidRPr="00F9609F" w:rsidRDefault="00DB71A4" w:rsidP="00B44C6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85" w:type="dxa"/>
            <w:vAlign w:val="bottom"/>
          </w:tcPr>
          <w:p w14:paraId="562A510E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241" w:type="dxa"/>
            <w:gridSpan w:val="5"/>
            <w:vAlign w:val="bottom"/>
          </w:tcPr>
          <w:p w14:paraId="30747308" w14:textId="554CC53B" w:rsidR="00113BFD" w:rsidRPr="00F9609F" w:rsidRDefault="00DB71A4" w:rsidP="00B44C6E">
            <w:pPr>
              <w:pStyle w:val="acctfourfigures"/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2562</w:t>
            </w:r>
          </w:p>
        </w:tc>
      </w:tr>
      <w:tr w:rsidR="00113BFD" w:rsidRPr="00F9609F" w14:paraId="51A23464" w14:textId="77777777" w:rsidTr="00010A00">
        <w:trPr>
          <w:tblHeader/>
        </w:trPr>
        <w:tc>
          <w:tcPr>
            <w:tcW w:w="2967" w:type="dxa"/>
            <w:vMerge/>
            <w:vAlign w:val="bottom"/>
          </w:tcPr>
          <w:p w14:paraId="56FC5113" w14:textId="77777777" w:rsidR="00113BFD" w:rsidRPr="00F9609F" w:rsidRDefault="00113BFD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vAlign w:val="bottom"/>
          </w:tcPr>
          <w:p w14:paraId="28BF26F0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48458148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2D7D748F" w14:textId="77777777" w:rsidR="00113BFD" w:rsidRPr="00F9609F" w:rsidRDefault="00113BFD" w:rsidP="00B44C6E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99" w:type="dxa"/>
            <w:vAlign w:val="bottom"/>
          </w:tcPr>
          <w:p w14:paraId="40ED5DC7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6D336E3C" w14:textId="77777777" w:rsidR="00113BFD" w:rsidRPr="00F9609F" w:rsidRDefault="00113BFD" w:rsidP="00B44C6E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vAlign w:val="bottom"/>
          </w:tcPr>
          <w:p w14:paraId="6918F6EB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85" w:type="dxa"/>
            <w:vAlign w:val="bottom"/>
          </w:tcPr>
          <w:p w14:paraId="7DC590C6" w14:textId="77777777" w:rsidR="00113BFD" w:rsidRPr="00F9609F" w:rsidRDefault="00113BFD" w:rsidP="00B44C6E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vAlign w:val="bottom"/>
          </w:tcPr>
          <w:p w14:paraId="1F50025A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ก่อน</w:t>
            </w:r>
          </w:p>
          <w:p w14:paraId="5B770B70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4" w:type="dxa"/>
            <w:vAlign w:val="bottom"/>
          </w:tcPr>
          <w:p w14:paraId="00FEB23D" w14:textId="77777777" w:rsidR="00113BFD" w:rsidRPr="00F9609F" w:rsidRDefault="00113BFD" w:rsidP="00B44C6E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99" w:type="dxa"/>
            <w:vAlign w:val="bottom"/>
          </w:tcPr>
          <w:p w14:paraId="46088CE0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4" w:type="dxa"/>
            <w:vAlign w:val="bottom"/>
          </w:tcPr>
          <w:p w14:paraId="5111487D" w14:textId="77777777" w:rsidR="00113BFD" w:rsidRPr="00F9609F" w:rsidRDefault="00113BFD" w:rsidP="00B44C6E">
            <w:pPr>
              <w:pStyle w:val="acctfourfigures"/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5" w:type="dxa"/>
            <w:vAlign w:val="bottom"/>
          </w:tcPr>
          <w:p w14:paraId="1F16C3EC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สุทธิจาก</w:t>
            </w:r>
          </w:p>
          <w:p w14:paraId="4766E669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13BFD" w:rsidRPr="00F9609F" w14:paraId="65716BED" w14:textId="77777777" w:rsidTr="00010A00">
        <w:trPr>
          <w:tblHeader/>
        </w:trPr>
        <w:tc>
          <w:tcPr>
            <w:tcW w:w="2967" w:type="dxa"/>
            <w:vAlign w:val="bottom"/>
          </w:tcPr>
          <w:p w14:paraId="56C0CFE5" w14:textId="77777777" w:rsidR="00113BFD" w:rsidRPr="00F9609F" w:rsidRDefault="00113BFD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663" w:type="dxa"/>
            <w:gridSpan w:val="11"/>
            <w:vAlign w:val="bottom"/>
          </w:tcPr>
          <w:p w14:paraId="3DF46FCA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</w:t>
            </w:r>
            <w:r w:rsidRPr="00F9609F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113BFD" w:rsidRPr="00F9609F" w14:paraId="2E91ADAF" w14:textId="77777777" w:rsidTr="00010A00">
        <w:trPr>
          <w:tblHeader/>
        </w:trPr>
        <w:tc>
          <w:tcPr>
            <w:tcW w:w="2967" w:type="dxa"/>
            <w:vAlign w:val="bottom"/>
          </w:tcPr>
          <w:p w14:paraId="4B46513E" w14:textId="77777777" w:rsidR="00113BFD" w:rsidRPr="00F9609F" w:rsidRDefault="00113BFD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</w:t>
            </w:r>
            <w:r w:rsidR="00F0127D"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ั</w:t>
            </w:r>
            <w:r w:rsidRPr="00F9609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บรู้ในกำไรขาดทุนเบ็ดเสร็จอื่น</w:t>
            </w:r>
          </w:p>
        </w:tc>
        <w:tc>
          <w:tcPr>
            <w:tcW w:w="6663" w:type="dxa"/>
            <w:gridSpan w:val="11"/>
            <w:vAlign w:val="bottom"/>
          </w:tcPr>
          <w:p w14:paraId="63A791CF" w14:textId="77777777" w:rsidR="00113BFD" w:rsidRPr="00F9609F" w:rsidRDefault="00113BFD" w:rsidP="00B44C6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6C2A8E" w:rsidRPr="00F9609F" w14:paraId="398637F4" w14:textId="77777777" w:rsidTr="00010A00">
        <w:tc>
          <w:tcPr>
            <w:tcW w:w="2967" w:type="dxa"/>
            <w:vAlign w:val="bottom"/>
          </w:tcPr>
          <w:p w14:paraId="25C0D33D" w14:textId="1008C304" w:rsidR="006C2A8E" w:rsidRPr="00F9609F" w:rsidRDefault="006C2A8E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sz w:val="30"/>
                <w:szCs w:val="30"/>
              </w:rPr>
            </w:pP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ขาดทุนจากการประมาณ</w:t>
            </w:r>
          </w:p>
          <w:p w14:paraId="71749BA1" w14:textId="77777777" w:rsidR="006C2A8E" w:rsidRPr="00F9609F" w:rsidRDefault="006C2A8E" w:rsidP="00F960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  <w:r w:rsidRPr="00F9609F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F9609F">
              <w:rPr>
                <w:rFonts w:ascii="Angsana New" w:hAnsi="Angsana New" w:hint="cs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989" w:type="dxa"/>
            <w:tcBorders>
              <w:bottom w:val="double" w:sz="4" w:space="0" w:color="auto"/>
            </w:tcBorders>
            <w:vAlign w:val="bottom"/>
          </w:tcPr>
          <w:p w14:paraId="218372D7" w14:textId="5ED6EC95" w:rsidR="006C2A8E" w:rsidRPr="00F9609F" w:rsidRDefault="006C2A8E" w:rsidP="005D769F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736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4AD9659E" w14:textId="77777777" w:rsidR="006C2A8E" w:rsidRPr="00F9609F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11C2B21" w14:textId="335F8E25" w:rsidR="006C2A8E" w:rsidRPr="00F9609F" w:rsidRDefault="00DB71A4" w:rsidP="005D769F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  <w:r w:rsidR="006C2A8E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747</w:t>
            </w:r>
          </w:p>
        </w:tc>
        <w:tc>
          <w:tcPr>
            <w:tcW w:w="180" w:type="dxa"/>
            <w:vAlign w:val="bottom"/>
          </w:tcPr>
          <w:p w14:paraId="00AF4478" w14:textId="77777777" w:rsidR="006C2A8E" w:rsidRPr="00F9609F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9" w:type="dxa"/>
            <w:tcBorders>
              <w:bottom w:val="double" w:sz="4" w:space="0" w:color="auto"/>
            </w:tcBorders>
            <w:vAlign w:val="bottom"/>
          </w:tcPr>
          <w:p w14:paraId="5EE25AE7" w14:textId="25AF17D7" w:rsidR="006C2A8E" w:rsidRPr="00F9609F" w:rsidRDefault="006149E1" w:rsidP="005D769F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</w:t>
            </w:r>
            <w:r w:rsidR="006C2A8E"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989</w:t>
            </w:r>
            <w:r w:rsidRPr="00F9609F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5" w:type="dxa"/>
            <w:vAlign w:val="bottom"/>
          </w:tcPr>
          <w:p w14:paraId="2CC6294F" w14:textId="77777777" w:rsidR="006C2A8E" w:rsidRPr="00F9609F" w:rsidRDefault="006C2A8E" w:rsidP="00113B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9" w:type="dxa"/>
            <w:tcBorders>
              <w:bottom w:val="double" w:sz="4" w:space="0" w:color="auto"/>
            </w:tcBorders>
            <w:vAlign w:val="bottom"/>
          </w:tcPr>
          <w:p w14:paraId="492B9563" w14:textId="28993052" w:rsidR="006C2A8E" w:rsidRPr="00F9609F" w:rsidRDefault="006C2A8E" w:rsidP="006149E1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483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4" w:type="dxa"/>
            <w:vAlign w:val="bottom"/>
          </w:tcPr>
          <w:p w14:paraId="280EE111" w14:textId="77777777" w:rsidR="006C2A8E" w:rsidRPr="00F9609F" w:rsidRDefault="006C2A8E" w:rsidP="00113BFD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5DDD0471" w14:textId="2CB006ED" w:rsidR="006C2A8E" w:rsidRPr="00F9609F" w:rsidRDefault="00DB71A4" w:rsidP="006149E1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6C2A8E"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097</w:t>
            </w:r>
          </w:p>
        </w:tc>
        <w:tc>
          <w:tcPr>
            <w:tcW w:w="184" w:type="dxa"/>
            <w:vAlign w:val="bottom"/>
          </w:tcPr>
          <w:p w14:paraId="030056E5" w14:textId="77777777" w:rsidR="006C2A8E" w:rsidRPr="00F9609F" w:rsidRDefault="006C2A8E" w:rsidP="00113BFD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85" w:type="dxa"/>
            <w:tcBorders>
              <w:bottom w:val="double" w:sz="4" w:space="0" w:color="auto"/>
            </w:tcBorders>
            <w:vAlign w:val="bottom"/>
          </w:tcPr>
          <w:p w14:paraId="3F123BA0" w14:textId="754C6EE2" w:rsidR="006C2A8E" w:rsidRPr="00F9609F" w:rsidRDefault="006C2A8E" w:rsidP="006149E1">
            <w:pPr>
              <w:pStyle w:val="acctfourfigures"/>
              <w:tabs>
                <w:tab w:val="clear" w:pos="765"/>
                <w:tab w:val="decimal" w:pos="821"/>
              </w:tabs>
              <w:spacing w:line="360" w:lineRule="exact"/>
              <w:ind w:right="9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386</w:t>
            </w:r>
            <w:r w:rsidRPr="00F9609F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43646B9D" w14:textId="77777777" w:rsidR="00010A00" w:rsidRDefault="00010A00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p w14:paraId="11D152DF" w14:textId="36EFBFE7" w:rsidR="00D37FE7" w:rsidRPr="00D37FE7" w:rsidRDefault="00D37FE7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D37FE7">
        <w:rPr>
          <w:rFonts w:ascii="Angsana New" w:hAnsi="Angsana New"/>
          <w:b/>
          <w:bCs/>
          <w:i/>
          <w:iCs/>
          <w:sz w:val="30"/>
          <w:szCs w:val="30"/>
          <w:cs/>
        </w:rPr>
        <w:t>การกระทบยอดเพื่อหาอัตราภาษีที่แท้จริง</w:t>
      </w:r>
    </w:p>
    <w:p w14:paraId="0976E6BB" w14:textId="317E49E2" w:rsidR="00D37FE7" w:rsidRPr="00AF34E9" w:rsidRDefault="00D37FE7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940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215"/>
        <w:gridCol w:w="270"/>
        <w:gridCol w:w="990"/>
        <w:gridCol w:w="270"/>
        <w:gridCol w:w="1260"/>
      </w:tblGrid>
      <w:tr w:rsidR="00D37FE7" w:rsidRPr="002A4040" w14:paraId="0BEC5D49" w14:textId="77777777" w:rsidTr="0037049D">
        <w:trPr>
          <w:tblHeader/>
        </w:trPr>
        <w:tc>
          <w:tcPr>
            <w:tcW w:w="4050" w:type="dxa"/>
            <w:shd w:val="clear" w:color="auto" w:fill="auto"/>
            <w:vAlign w:val="bottom"/>
          </w:tcPr>
          <w:p w14:paraId="5D631D9F" w14:textId="77777777" w:rsidR="00D37FE7" w:rsidRPr="008A425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55" w:type="dxa"/>
            <w:gridSpan w:val="7"/>
            <w:shd w:val="clear" w:color="auto" w:fill="auto"/>
            <w:vAlign w:val="bottom"/>
          </w:tcPr>
          <w:p w14:paraId="3E743A46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D37FE7" w:rsidRPr="002A4040" w14:paraId="568444DA" w14:textId="77777777" w:rsidTr="0037049D">
        <w:trPr>
          <w:tblHeader/>
        </w:trPr>
        <w:tc>
          <w:tcPr>
            <w:tcW w:w="4050" w:type="dxa"/>
            <w:shd w:val="clear" w:color="auto" w:fill="auto"/>
            <w:vAlign w:val="bottom"/>
          </w:tcPr>
          <w:p w14:paraId="05C3626F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565" w:type="dxa"/>
            <w:gridSpan w:val="3"/>
            <w:shd w:val="clear" w:color="auto" w:fill="auto"/>
            <w:vAlign w:val="bottom"/>
          </w:tcPr>
          <w:p w14:paraId="33A3F68B" w14:textId="356C03CD" w:rsidR="00D37FE7" w:rsidRPr="002A4040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63"/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361182" w14:textId="77777777" w:rsidR="00D37FE7" w:rsidRPr="002A4040" w:rsidRDefault="00D37FE7" w:rsidP="00D37FE7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2520" w:type="dxa"/>
            <w:gridSpan w:val="3"/>
            <w:shd w:val="clear" w:color="auto" w:fill="auto"/>
            <w:vAlign w:val="bottom"/>
          </w:tcPr>
          <w:p w14:paraId="194A67FE" w14:textId="5FB50730" w:rsidR="00D37FE7" w:rsidRPr="002A4040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63" w:right="-153"/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D37FE7" w:rsidRPr="002A4040" w14:paraId="42AF1DA0" w14:textId="77777777" w:rsidTr="0037049D">
        <w:trPr>
          <w:tblHeader/>
        </w:trPr>
        <w:tc>
          <w:tcPr>
            <w:tcW w:w="4050" w:type="dxa"/>
            <w:shd w:val="clear" w:color="auto" w:fill="auto"/>
            <w:vAlign w:val="bottom"/>
          </w:tcPr>
          <w:p w14:paraId="2B524746" w14:textId="77777777" w:rsidR="00D37FE7" w:rsidRPr="002A4040" w:rsidRDefault="00D37FE7" w:rsidP="00D37FE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E85075F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2078912B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2A404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65E74D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23610690" w14:textId="263040A8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2A404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45877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26AF988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0CF3C8AD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66487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20270D3" w14:textId="335D87D2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2A404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D37FE7" w:rsidRPr="002A4040" w14:paraId="181B1944" w14:textId="77777777" w:rsidTr="0037049D">
        <w:tc>
          <w:tcPr>
            <w:tcW w:w="4050" w:type="dxa"/>
            <w:shd w:val="clear" w:color="auto" w:fill="auto"/>
            <w:vAlign w:val="bottom"/>
          </w:tcPr>
          <w:p w14:paraId="53106E32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กำไรก่อนภาษีเงินได้รวม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86063A8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4DC08A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845130F" w14:textId="59E6D609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871012" w:rsidRPr="002A4040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315</w:t>
            </w:r>
            <w:r w:rsidR="00871012" w:rsidRPr="002A4040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070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F9143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A898628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EC6FE4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18D62FC" w14:textId="087F43C2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</w:t>
            </w:r>
            <w:r w:rsidR="00D37FE7" w:rsidRPr="002A4040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833</w:t>
            </w:r>
            <w:r w:rsidR="00D37FE7" w:rsidRPr="002A4040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35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</w:p>
        </w:tc>
      </w:tr>
      <w:tr w:rsidR="00D37FE7" w:rsidRPr="002A4040" w14:paraId="547196CA" w14:textId="77777777" w:rsidTr="0037049D">
        <w:tc>
          <w:tcPr>
            <w:tcW w:w="4050" w:type="dxa"/>
            <w:shd w:val="clear" w:color="auto" w:fill="auto"/>
            <w:vAlign w:val="bottom"/>
          </w:tcPr>
          <w:p w14:paraId="62A516A0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261D88E" w14:textId="5A6852AD" w:rsidR="00D37FE7" w:rsidRPr="002A4040" w:rsidRDefault="00DB71A4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BDB706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F232956" w14:textId="36104683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871012" w:rsidRPr="002A404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263</w:t>
            </w:r>
            <w:r w:rsidR="00871012" w:rsidRPr="002A4040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014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F59F02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33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3E1F69A" w14:textId="25CA657E" w:rsidR="00D37FE7" w:rsidRPr="002A4040" w:rsidRDefault="00DB71A4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BE5AD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7AFF5B3" w14:textId="361EBB52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</w:t>
            </w:r>
            <w:r w:rsidR="00D37FE7" w:rsidRPr="002A4040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366</w:t>
            </w:r>
            <w:r w:rsidR="00D37FE7" w:rsidRPr="002A4040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670</w:t>
            </w:r>
          </w:p>
        </w:tc>
      </w:tr>
      <w:tr w:rsidR="00D37FE7" w:rsidRPr="002A4040" w14:paraId="1CE8F918" w14:textId="77777777" w:rsidTr="0037049D">
        <w:tc>
          <w:tcPr>
            <w:tcW w:w="4050" w:type="dxa"/>
            <w:shd w:val="clear" w:color="auto" w:fill="auto"/>
            <w:vAlign w:val="bottom"/>
          </w:tcPr>
          <w:p w14:paraId="24B29728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ผลกระทบจากความแตกต่างของอัตราภาษี</w:t>
            </w:r>
          </w:p>
          <w:p w14:paraId="725D8FDA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สำหรับกิจการในต่างประเทศ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0A64927D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54754A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76247457" w14:textId="54B5CC91" w:rsidR="00D37FE7" w:rsidRPr="00D742A7" w:rsidRDefault="00D742A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5B3127">
              <w:rPr>
                <w:rFonts w:ascii="Angsana New" w:hAnsi="Angsana New"/>
                <w:sz w:val="30"/>
                <w:szCs w:val="30"/>
                <w:lang w:val="en-US" w:bidi="th-TH"/>
              </w:rPr>
              <w:t>98</w:t>
            </w:r>
            <w:r w:rsidR="006352C2"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5B3127">
              <w:rPr>
                <w:rFonts w:ascii="Angsana New" w:hAnsi="Angsana New"/>
                <w:sz w:val="30"/>
                <w:szCs w:val="30"/>
                <w:lang w:val="en-US" w:bidi="th-TH"/>
              </w:rPr>
              <w:t>021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90335A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A0EE661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A8D341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FBD5168" w14:textId="5FDF70B9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64</w:t>
            </w: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547</w:t>
            </w: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37FE7" w:rsidRPr="002A4040" w14:paraId="1715946C" w14:textId="77777777" w:rsidTr="0037049D">
        <w:tc>
          <w:tcPr>
            <w:tcW w:w="4050" w:type="dxa"/>
            <w:shd w:val="clear" w:color="auto" w:fill="auto"/>
            <w:vAlign w:val="bottom"/>
          </w:tcPr>
          <w:p w14:paraId="30A8E05E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รายได้ที่ไม่ต้องเสียภาษี</w:t>
            </w:r>
            <w:r w:rsidRPr="002A4040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- 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9B43709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B039A5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10A065EE" w14:textId="67128F85" w:rsidR="00D37FE7" w:rsidRPr="00D742A7" w:rsidRDefault="006352C2" w:rsidP="00871012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5B3127">
              <w:rPr>
                <w:rFonts w:ascii="Angsana New" w:hAnsi="Angsana New"/>
                <w:sz w:val="30"/>
                <w:szCs w:val="30"/>
                <w:lang w:val="en-US" w:bidi="th-TH"/>
              </w:rPr>
              <w:t>11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5B3127">
              <w:rPr>
                <w:rFonts w:ascii="Angsana New" w:hAnsi="Angsana New"/>
                <w:sz w:val="30"/>
                <w:szCs w:val="30"/>
                <w:lang w:val="en-US" w:bidi="th-TH"/>
              </w:rPr>
              <w:t>435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4732004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FA0415F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F8C688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FE53455" w14:textId="7DA24959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20</w:t>
            </w: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889</w:t>
            </w: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37FE7" w:rsidRPr="002A4040" w14:paraId="3BE59362" w14:textId="77777777" w:rsidTr="0037049D">
        <w:tc>
          <w:tcPr>
            <w:tcW w:w="4050" w:type="dxa"/>
            <w:shd w:val="clear" w:color="auto" w:fill="auto"/>
            <w:vAlign w:val="bottom"/>
          </w:tcPr>
          <w:p w14:paraId="31EBAA4F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ผลกระทบจากค่าใช้จ่ายที่ไม่สามารถหักภาษีได้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8F15F95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ECAA87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7856B6E2" w14:textId="77777777" w:rsidR="00D37FE7" w:rsidRPr="00D742A7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B304FF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BD37F15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BF174E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CEDDA89" w14:textId="77777777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2A4040" w14:paraId="102622BC" w14:textId="77777777" w:rsidTr="0037049D">
        <w:tc>
          <w:tcPr>
            <w:tcW w:w="4050" w:type="dxa"/>
            <w:shd w:val="clear" w:color="auto" w:fill="auto"/>
            <w:vAlign w:val="bottom"/>
          </w:tcPr>
          <w:p w14:paraId="7153F9BB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 xml:space="preserve"> และรายได้และค่าใช้จ่ายที่รับรู้ต่างงวดกัน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DA060B0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CAA0D30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32C8CEB1" w14:textId="77777777" w:rsidR="00D37FE7" w:rsidRPr="00D742A7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CAE377D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293926D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265152D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AEA0DF4" w14:textId="77777777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2A4040" w14:paraId="54C1B30E" w14:textId="77777777" w:rsidTr="0037049D">
        <w:tc>
          <w:tcPr>
            <w:tcW w:w="4050" w:type="dxa"/>
            <w:shd w:val="clear" w:color="auto" w:fill="auto"/>
            <w:vAlign w:val="bottom"/>
          </w:tcPr>
          <w:p w14:paraId="220F38A7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Pr="002A4040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ระหว่างบัญชีและภาษี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CFD148B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09E2F9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1A55596E" w14:textId="2A150E10" w:rsidR="00D37FE7" w:rsidRPr="00D742A7" w:rsidRDefault="00871012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D742A7"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291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61</w:t>
            </w:r>
            <w:r w:rsidR="005B3127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5484CF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077EDB6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E74A43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18E2CE" w14:textId="3C551932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379</w:t>
            </w: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012</w:t>
            </w: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37FE7" w:rsidRPr="002A4040" w14:paraId="0BFB4492" w14:textId="77777777" w:rsidTr="0037049D">
        <w:tc>
          <w:tcPr>
            <w:tcW w:w="4050" w:type="dxa"/>
            <w:shd w:val="clear" w:color="auto" w:fill="auto"/>
            <w:vAlign w:val="bottom"/>
          </w:tcPr>
          <w:p w14:paraId="25FEFF19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28D21D9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584B6A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551E338" w14:textId="6BC4D11F" w:rsidR="00D37FE7" w:rsidRPr="00D742A7" w:rsidRDefault="00871012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86C0A5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333" w:right="-378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99969F5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D82CB1F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DB74C69" w14:textId="37305FA2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33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D37FE7" w:rsidRPr="002A4040" w14:paraId="293572B3" w14:textId="77777777" w:rsidTr="0037049D">
        <w:tc>
          <w:tcPr>
            <w:tcW w:w="4050" w:type="dxa"/>
            <w:shd w:val="clear" w:color="auto" w:fill="auto"/>
            <w:vAlign w:val="bottom"/>
          </w:tcPr>
          <w:p w14:paraId="41824225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ผลขาดทุนในปีปัจจุบันที่ไม่รับรู้เป็นสินทรัพย์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D306C9E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C3C7D0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2D524F1" w14:textId="77777777" w:rsidR="00D37FE7" w:rsidRPr="00D742A7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F71C1A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3FDD028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279001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CC71C5" w14:textId="77777777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2A4040" w14:paraId="3E17A7DF" w14:textId="77777777" w:rsidTr="0037049D">
        <w:tc>
          <w:tcPr>
            <w:tcW w:w="4050" w:type="dxa"/>
            <w:shd w:val="clear" w:color="auto" w:fill="auto"/>
            <w:vAlign w:val="bottom"/>
          </w:tcPr>
          <w:p w14:paraId="027E1898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 xml:space="preserve">   ภาษีเงินได้รอการตัดบัญชี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A823159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FABEAAB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7156699A" w14:textId="7B2C7526" w:rsidR="00D37FE7" w:rsidRPr="00D742A7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3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168</w:t>
            </w:r>
            <w:r w:rsidR="006352C2"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1E1DBA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D6727E2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71F599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3E7C906" w14:textId="0808C272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3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83</w:t>
            </w:r>
            <w:r w:rsidR="00D37FE7"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272</w:t>
            </w:r>
          </w:p>
        </w:tc>
      </w:tr>
      <w:tr w:rsidR="00D37FE7" w:rsidRPr="002A4040" w14:paraId="77ADCB2E" w14:textId="77777777" w:rsidTr="0037049D">
        <w:tc>
          <w:tcPr>
            <w:tcW w:w="4050" w:type="dxa"/>
            <w:shd w:val="clear" w:color="auto" w:fill="auto"/>
            <w:vAlign w:val="bottom"/>
          </w:tcPr>
          <w:p w14:paraId="2C8FF4CC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ภาษีงวดก่อน</w:t>
            </w:r>
            <w:r w:rsidRPr="002A404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ๆ ที่บันทึกสูงไป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29AF0755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B91DD3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6AB9E83D" w14:textId="4E314345" w:rsidR="00D37FE7" w:rsidRPr="00D742A7" w:rsidRDefault="006352C2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911</w:t>
            </w:r>
            <w:r w:rsidRPr="00D742A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0F5C06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D4A59A6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5E1EBC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DCDB537" w14:textId="24A6F808" w:rsidR="00D37FE7" w:rsidRPr="002A4040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21</w:t>
            </w: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629</w:t>
            </w:r>
            <w:r w:rsidRPr="002A4040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D37FE7" w:rsidRPr="002A4040" w14:paraId="090084C5" w14:textId="77777777" w:rsidTr="0037049D">
        <w:tc>
          <w:tcPr>
            <w:tcW w:w="4050" w:type="dxa"/>
            <w:shd w:val="clear" w:color="auto" w:fill="auto"/>
            <w:vAlign w:val="bottom"/>
          </w:tcPr>
          <w:p w14:paraId="6158997F" w14:textId="77777777" w:rsidR="00D37FE7" w:rsidRPr="002A4040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Pr="002A404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058BA9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2CB82CD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465B2FC" w14:textId="16CCC120" w:rsidR="00D37FE7" w:rsidRPr="00D742A7" w:rsidRDefault="00DB71A4" w:rsidP="006B1ACF">
            <w:pPr>
              <w:pStyle w:val="acctfourfigures"/>
              <w:tabs>
                <w:tab w:val="clear" w:pos="765"/>
                <w:tab w:val="decimal" w:pos="969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379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905673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5138A5" w14:textId="77777777" w:rsidR="00D37FE7" w:rsidRPr="002A4040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F6D4A0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47F14A" w14:textId="6FED30F9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D37FE7" w:rsidRPr="002A4040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533</w:t>
            </w:r>
          </w:p>
        </w:tc>
      </w:tr>
      <w:tr w:rsidR="00D37FE7" w:rsidRPr="008A4253" w14:paraId="667E64D9" w14:textId="77777777" w:rsidTr="0037049D">
        <w:tc>
          <w:tcPr>
            <w:tcW w:w="4050" w:type="dxa"/>
            <w:shd w:val="clear" w:color="auto" w:fill="auto"/>
            <w:vAlign w:val="bottom"/>
          </w:tcPr>
          <w:p w14:paraId="73F227B8" w14:textId="77777777" w:rsidR="00D37FE7" w:rsidRPr="002A4040" w:rsidRDefault="00D37FE7" w:rsidP="0037049D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BEAB9DA" w14:textId="642581E1" w:rsidR="00D37FE7" w:rsidRPr="002A4040" w:rsidRDefault="00DB71A4" w:rsidP="00D37FE7">
            <w:pPr>
              <w:pStyle w:val="acctfourfigures"/>
              <w:tabs>
                <w:tab w:val="clear" w:pos="765"/>
                <w:tab w:val="decimal" w:pos="252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</w:t>
            </w:r>
            <w:r w:rsidR="006B1ACF" w:rsidRPr="002A4040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E8AB59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702564B" w14:textId="479A4263" w:rsidR="00D37FE7" w:rsidRPr="002A4040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28</w:t>
            </w:r>
            <w:r w:rsidR="006352C2" w:rsidRPr="002A4040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B5305E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50D7E08" w14:textId="429CE3A9" w:rsidR="00D37FE7" w:rsidRPr="002A4040" w:rsidRDefault="00DB71A4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53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A8EAB9" w14:textId="77777777" w:rsidR="00D37FE7" w:rsidRPr="002A4040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4191AC" w14:textId="66D8AEDB" w:rsidR="00D37FE7" w:rsidRPr="00F56937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333" w:right="-37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870</w:t>
            </w:r>
            <w:r w:rsidR="00D37FE7" w:rsidRPr="002A4040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066</w:t>
            </w:r>
          </w:p>
        </w:tc>
      </w:tr>
    </w:tbl>
    <w:p w14:paraId="150C823F" w14:textId="77777777" w:rsidR="00AF34E9" w:rsidRDefault="00AF34E9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p w14:paraId="54E5348C" w14:textId="7C38406D" w:rsidR="002A4040" w:rsidRDefault="002A4040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230"/>
        <w:gridCol w:w="1170"/>
        <w:gridCol w:w="270"/>
        <w:gridCol w:w="1260"/>
        <w:gridCol w:w="270"/>
        <w:gridCol w:w="1170"/>
        <w:gridCol w:w="270"/>
        <w:gridCol w:w="1170"/>
      </w:tblGrid>
      <w:tr w:rsidR="00D37FE7" w:rsidRPr="00AF34E9" w14:paraId="49767F39" w14:textId="77777777" w:rsidTr="007953D7">
        <w:trPr>
          <w:tblHeader/>
        </w:trPr>
        <w:tc>
          <w:tcPr>
            <w:tcW w:w="4230" w:type="dxa"/>
            <w:shd w:val="clear" w:color="auto" w:fill="auto"/>
            <w:vAlign w:val="bottom"/>
          </w:tcPr>
          <w:p w14:paraId="171AFFB8" w14:textId="77777777" w:rsidR="00D37FE7" w:rsidRPr="00AF34E9" w:rsidRDefault="00D37FE7" w:rsidP="00D37FE7">
            <w:pPr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shd w:val="clear" w:color="auto" w:fill="auto"/>
            <w:vAlign w:val="bottom"/>
          </w:tcPr>
          <w:p w14:paraId="01D0FC9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7FE7" w:rsidRPr="00AF34E9" w14:paraId="2ABF8733" w14:textId="77777777" w:rsidTr="007953D7">
        <w:trPr>
          <w:tblHeader/>
        </w:trPr>
        <w:tc>
          <w:tcPr>
            <w:tcW w:w="4230" w:type="dxa"/>
            <w:shd w:val="clear" w:color="auto" w:fill="auto"/>
            <w:vAlign w:val="bottom"/>
          </w:tcPr>
          <w:p w14:paraId="61FB9628" w14:textId="77777777" w:rsidR="00D37FE7" w:rsidRPr="00AF34E9" w:rsidRDefault="00D37FE7" w:rsidP="00D37FE7">
            <w:pPr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shd w:val="clear" w:color="auto" w:fill="auto"/>
          </w:tcPr>
          <w:p w14:paraId="0BBC7552" w14:textId="5BADF8AB" w:rsidR="00D37FE7" w:rsidRPr="00AF34E9" w:rsidRDefault="00DB71A4" w:rsidP="00D37FE7">
            <w:pPr>
              <w:ind w:right="-90"/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57ED76C5" w14:textId="77777777" w:rsidR="00D37FE7" w:rsidRPr="00AF34E9" w:rsidRDefault="00D37FE7" w:rsidP="00D37FE7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2610" w:type="dxa"/>
            <w:gridSpan w:val="3"/>
            <w:shd w:val="clear" w:color="auto" w:fill="auto"/>
          </w:tcPr>
          <w:p w14:paraId="4BF2554F" w14:textId="22D41067" w:rsidR="00D37FE7" w:rsidRPr="00AF34E9" w:rsidRDefault="00DB71A4" w:rsidP="00D37FE7">
            <w:pPr>
              <w:ind w:right="-108"/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D37FE7" w:rsidRPr="00AF34E9" w14:paraId="62D57E67" w14:textId="77777777" w:rsidTr="007953D7">
        <w:trPr>
          <w:tblHeader/>
        </w:trPr>
        <w:tc>
          <w:tcPr>
            <w:tcW w:w="4230" w:type="dxa"/>
            <w:shd w:val="clear" w:color="auto" w:fill="auto"/>
            <w:vAlign w:val="bottom"/>
          </w:tcPr>
          <w:p w14:paraId="10B27EA8" w14:textId="77777777" w:rsidR="00D37FE7" w:rsidRPr="00AF34E9" w:rsidRDefault="00D37FE7" w:rsidP="00D37FE7">
            <w:pPr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AB19F51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7B39A74F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AF34E9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D48D70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E42F8C0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90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3A4DA95A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90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AF34E9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66C61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1CA9636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9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อัตราภาษี</w:t>
            </w:r>
          </w:p>
          <w:p w14:paraId="23F14307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9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(ร้อยละ)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A519DD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DDE2793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  <w:p w14:paraId="5EA108A5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AF34E9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D37FE7" w:rsidRPr="00AF34E9" w14:paraId="487F79F9" w14:textId="77777777" w:rsidTr="007953D7">
        <w:tc>
          <w:tcPr>
            <w:tcW w:w="4230" w:type="dxa"/>
            <w:shd w:val="clear" w:color="auto" w:fill="auto"/>
            <w:vAlign w:val="bottom"/>
          </w:tcPr>
          <w:p w14:paraId="335F14CE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กำไรก่อนภาษีเงินได้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1ADDF14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653DD9A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A6946E5" w14:textId="1AAB8722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</w:t>
            </w:r>
            <w:r w:rsidR="00D37FE7" w:rsidRPr="00AF34E9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9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96</w:t>
            </w:r>
            <w:r w:rsidR="00D37FE7" w:rsidRPr="00AF34E9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180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D192E2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9FCE42F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CAB120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BF9C821" w14:textId="3E945AC6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</w:t>
            </w:r>
            <w:r w:rsidR="00D37FE7" w:rsidRPr="00AF34E9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933</w:t>
            </w:r>
            <w:r w:rsidR="00D37FE7" w:rsidRPr="00AF34E9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498</w:t>
            </w:r>
          </w:p>
        </w:tc>
      </w:tr>
      <w:tr w:rsidR="00D37FE7" w:rsidRPr="00AF34E9" w14:paraId="4AA3422D" w14:textId="77777777" w:rsidTr="007953D7">
        <w:tc>
          <w:tcPr>
            <w:tcW w:w="4230" w:type="dxa"/>
            <w:shd w:val="clear" w:color="auto" w:fill="auto"/>
            <w:vAlign w:val="bottom"/>
          </w:tcPr>
          <w:p w14:paraId="5D771315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C23ED5D" w14:textId="303D86CF" w:rsidR="00D37FE7" w:rsidRPr="00AF34E9" w:rsidRDefault="00DB71A4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55CF5E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C012708" w14:textId="1E828AA7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99</w:t>
            </w:r>
            <w:r w:rsidR="00D37FE7" w:rsidRPr="00AF34E9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3434E9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82B249D" w14:textId="372733A2" w:rsidR="00D37FE7" w:rsidRPr="007953D7" w:rsidRDefault="00DB71A4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287D7F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E63182C" w14:textId="2D2F081E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586</w:t>
            </w:r>
            <w:r w:rsidR="00D37FE7" w:rsidRPr="00AF34E9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700</w:t>
            </w:r>
          </w:p>
        </w:tc>
      </w:tr>
      <w:tr w:rsidR="00D37FE7" w:rsidRPr="00AF34E9" w14:paraId="22241F86" w14:textId="77777777" w:rsidTr="007953D7">
        <w:tc>
          <w:tcPr>
            <w:tcW w:w="4230" w:type="dxa"/>
            <w:shd w:val="clear" w:color="auto" w:fill="auto"/>
            <w:vAlign w:val="bottom"/>
          </w:tcPr>
          <w:p w14:paraId="742E8B4A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รายได้ที่ไม่ต้องเสียภาษี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- เงินปันผลรับ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8A29902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D4B6C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7483A1" w14:textId="5EE26529" w:rsidR="00D37FE7" w:rsidRPr="00AF34E9" w:rsidRDefault="00D37FE7" w:rsidP="00D37FE7">
            <w:pPr>
              <w:pStyle w:val="acctfourfigures"/>
              <w:tabs>
                <w:tab w:val="clear" w:pos="765"/>
                <w:tab w:val="decimal" w:pos="964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AF34E9">
              <w:rPr>
                <w:rFonts w:ascii="Angsana New" w:hAnsi="Angsana New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692</w:t>
            </w:r>
            <w:r w:rsidRPr="00AF34E9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726</w:t>
            </w:r>
            <w:r w:rsidRPr="00AF34E9">
              <w:rPr>
                <w:rFonts w:ascii="Angsana New" w:hAnsi="Angsana New"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EA65B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4D2075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E2EF7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0095C3C" w14:textId="42CD88B1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668</w:t>
            </w: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392</w:t>
            </w: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)</w:t>
            </w:r>
          </w:p>
        </w:tc>
      </w:tr>
      <w:tr w:rsidR="00D37FE7" w:rsidRPr="00AF34E9" w14:paraId="5C32AC01" w14:textId="77777777" w:rsidTr="007953D7">
        <w:tc>
          <w:tcPr>
            <w:tcW w:w="4230" w:type="dxa"/>
            <w:shd w:val="clear" w:color="auto" w:fill="auto"/>
            <w:vAlign w:val="bottom"/>
          </w:tcPr>
          <w:p w14:paraId="5EDA1438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ผลกระทบจากค่าใช้จ่ายที่ไม่สามารถหักภาษีได้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F469F8D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63E40E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A309C11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E00DBF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F7C1C80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5E123E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EEEDA1E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AF34E9" w14:paraId="5B399FBC" w14:textId="77777777" w:rsidTr="007953D7">
        <w:tc>
          <w:tcPr>
            <w:tcW w:w="4230" w:type="dxa"/>
            <w:shd w:val="clear" w:color="auto" w:fill="auto"/>
            <w:vAlign w:val="bottom"/>
          </w:tcPr>
          <w:p w14:paraId="1EFD8CFD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 xml:space="preserve"> และรายได้และค่าใช้จ่ายที่รับรู้ต่างงวดกัน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0168B99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BF61D3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CB760A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7C2198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0219465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346A7CF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8A05DC2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AF34E9" w14:paraId="75E8EC4E" w14:textId="77777777" w:rsidTr="007953D7">
        <w:tc>
          <w:tcPr>
            <w:tcW w:w="4230" w:type="dxa"/>
            <w:shd w:val="clear" w:color="auto" w:fill="auto"/>
            <w:vAlign w:val="bottom"/>
          </w:tcPr>
          <w:p w14:paraId="4CB1DB58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ระหว่างบัญชีและภาษี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5E3895F5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DDD3C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812A28E" w14:textId="09887024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  <w:r w:rsidR="00D37FE7" w:rsidRPr="00AF34E9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F307F1" w14:textId="77777777" w:rsidR="00D37FE7" w:rsidRPr="00AF34E9" w:rsidRDefault="00D37FE7" w:rsidP="00D37FE7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F8460AC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7D8232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DF89E97" w14:textId="7E81A395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374</w:t>
            </w:r>
            <w:r w:rsidRPr="00AF34E9">
              <w:rPr>
                <w:rFonts w:ascii="Angsana New" w:hAnsi="Angsana New" w:hint="cs"/>
                <w:sz w:val="30"/>
                <w:szCs w:val="30"/>
                <w:lang w:bidi="th-TH"/>
              </w:rPr>
              <w:t>)</w:t>
            </w:r>
          </w:p>
        </w:tc>
      </w:tr>
      <w:tr w:rsidR="00D37FE7" w:rsidRPr="00AF34E9" w14:paraId="0DE2D92B" w14:textId="77777777" w:rsidTr="007953D7">
        <w:tc>
          <w:tcPr>
            <w:tcW w:w="4230" w:type="dxa"/>
            <w:shd w:val="clear" w:color="auto" w:fill="auto"/>
            <w:vAlign w:val="bottom"/>
          </w:tcPr>
          <w:p w14:paraId="03BE6A72" w14:textId="77777777" w:rsidR="00D37FE7" w:rsidRPr="00AF34E9" w:rsidRDefault="00D37FE7" w:rsidP="0037049D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ผลขาดทุนในปีปัจจุบันที่ไม่รับรู้เป็นสินทรัพย์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B063F80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BEF228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5CCE83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C6B334E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79C2EA0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B56A31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3B7D13D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37FE7" w:rsidRPr="00AF34E9" w14:paraId="2BEB78FB" w14:textId="77777777" w:rsidTr="007953D7">
        <w:tc>
          <w:tcPr>
            <w:tcW w:w="4230" w:type="dxa"/>
            <w:shd w:val="clear" w:color="auto" w:fill="auto"/>
            <w:vAlign w:val="bottom"/>
          </w:tcPr>
          <w:p w14:paraId="52B20F73" w14:textId="77777777" w:rsidR="00D37FE7" w:rsidRPr="00AF34E9" w:rsidRDefault="00D37FE7" w:rsidP="0037049D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 xml:space="preserve">   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4079DE6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41425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99AEFE0" w14:textId="2CC29AAC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81</w:t>
            </w:r>
            <w:r w:rsidR="00D37FE7"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777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F1504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FA16D91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F508E0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96251DD" w14:textId="7BCC8D22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78</w:t>
            </w:r>
            <w:r w:rsidR="00D37FE7" w:rsidRPr="00AF34E9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687</w:t>
            </w:r>
          </w:p>
        </w:tc>
      </w:tr>
      <w:tr w:rsidR="00D37FE7" w:rsidRPr="00AF34E9" w14:paraId="53005F49" w14:textId="77777777" w:rsidTr="007953D7">
        <w:tc>
          <w:tcPr>
            <w:tcW w:w="4230" w:type="dxa"/>
            <w:shd w:val="clear" w:color="auto" w:fill="auto"/>
            <w:vAlign w:val="bottom"/>
          </w:tcPr>
          <w:p w14:paraId="038D0C08" w14:textId="77777777" w:rsidR="00D37FE7" w:rsidRPr="00AF34E9" w:rsidRDefault="00D37FE7" w:rsidP="0037049D">
            <w:pPr>
              <w:tabs>
                <w:tab w:val="clear" w:pos="227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ภาษีงวดก่อน</w:t>
            </w:r>
            <w:r w:rsidRPr="00AF34E9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ๆ ที่บันทึกต่ำไป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55133006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C263AF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1B0AE9B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AF34E9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2755D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A14D14E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BAE59A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B23DF9" w14:textId="0CBBD1F5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478</w:t>
            </w:r>
          </w:p>
        </w:tc>
      </w:tr>
      <w:tr w:rsidR="00D37FE7" w:rsidRPr="00AF34E9" w14:paraId="5000C438" w14:textId="77777777" w:rsidTr="007953D7">
        <w:tc>
          <w:tcPr>
            <w:tcW w:w="4230" w:type="dxa"/>
            <w:shd w:val="clear" w:color="auto" w:fill="auto"/>
            <w:vAlign w:val="bottom"/>
          </w:tcPr>
          <w:p w14:paraId="50544797" w14:textId="77777777" w:rsidR="00D37FE7" w:rsidRPr="00AF34E9" w:rsidRDefault="00D37FE7" w:rsidP="0037049D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Pr="00AF34E9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4B3E0D" w14:textId="77777777" w:rsidR="00D37FE7" w:rsidRPr="00AF34E9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D985C8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9227EC8" w14:textId="77777777" w:rsidR="00D37FE7" w:rsidRPr="00AF34E9" w:rsidRDefault="00D37FE7" w:rsidP="00D37FE7">
            <w:pPr>
              <w:pStyle w:val="acctfourfigures"/>
              <w:tabs>
                <w:tab w:val="clear" w:pos="765"/>
                <w:tab w:val="decimal" w:pos="697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AF34E9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66B37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DFFE340" w14:textId="77777777" w:rsidR="00D37FE7" w:rsidRPr="007953D7" w:rsidRDefault="00D37FE7" w:rsidP="00D37FE7">
            <w:pPr>
              <w:pStyle w:val="acctfourfigures"/>
              <w:tabs>
                <w:tab w:val="clear" w:pos="765"/>
              </w:tabs>
              <w:spacing w:line="240" w:lineRule="atLeast"/>
              <w:ind w:left="-79" w:right="-108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CBDF43A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E4F3713" w14:textId="4C2A7AA7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3</w:t>
            </w:r>
            <w:r w:rsidR="00D37FE7" w:rsidRPr="00AF34E9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627</w:t>
            </w:r>
          </w:p>
        </w:tc>
      </w:tr>
      <w:tr w:rsidR="00D37FE7" w:rsidRPr="007953D7" w14:paraId="3ED99913" w14:textId="77777777" w:rsidTr="007953D7">
        <w:tc>
          <w:tcPr>
            <w:tcW w:w="4230" w:type="dxa"/>
            <w:shd w:val="clear" w:color="auto" w:fill="auto"/>
            <w:vAlign w:val="bottom"/>
          </w:tcPr>
          <w:p w14:paraId="48747CE6" w14:textId="77777777" w:rsidR="00D37FE7" w:rsidRPr="007953D7" w:rsidRDefault="00D37FE7" w:rsidP="0037049D">
            <w:pPr>
              <w:tabs>
                <w:tab w:val="clear" w:pos="227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E85441" w14:textId="6BDC37E9" w:rsidR="00D37FE7" w:rsidRPr="007953D7" w:rsidRDefault="00A5180D" w:rsidP="00D37FE7">
            <w:pPr>
              <w:pStyle w:val="acctfourfigures"/>
              <w:tabs>
                <w:tab w:val="clear" w:pos="765"/>
                <w:tab w:val="decimal" w:pos="516"/>
              </w:tabs>
              <w:spacing w:line="240" w:lineRule="atLeast"/>
              <w:ind w:left="-79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  <w:r w:rsidR="00D37FE7" w:rsidRPr="007953D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.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F50D24" w14:textId="77777777" w:rsidR="00D37FE7" w:rsidRPr="007953D7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205FB83" w14:textId="5813E8CF" w:rsidR="00D37FE7" w:rsidRPr="007953D7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515</w:t>
            </w: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8EBDD7" w14:textId="77777777" w:rsidR="00D37FE7" w:rsidRPr="007953D7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1158E22" w14:textId="61D4359E" w:rsidR="00D37FE7" w:rsidRPr="007953D7" w:rsidRDefault="00A5180D" w:rsidP="0066445C">
            <w:pPr>
              <w:pStyle w:val="acctfourfigures"/>
              <w:tabs>
                <w:tab w:val="clear" w:pos="765"/>
              </w:tabs>
              <w:spacing w:line="240" w:lineRule="atLeast"/>
              <w:ind w:left="-79" w:right="-19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  <w:r w:rsidR="00D37FE7" w:rsidRPr="007953D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.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FAB4EC" w14:textId="77777777" w:rsidR="00D37FE7" w:rsidRPr="007953D7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6FBA444" w14:textId="46691894" w:rsidR="00D37FE7" w:rsidRPr="007953D7" w:rsidRDefault="00D37FE7" w:rsidP="00D37FE7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left="-254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274</w:t>
            </w:r>
            <w:r w:rsidRPr="007953D7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)</w:t>
            </w:r>
          </w:p>
        </w:tc>
      </w:tr>
    </w:tbl>
    <w:p w14:paraId="148EB5DB" w14:textId="6450E5AB" w:rsidR="00D37FE7" w:rsidRPr="00AF34E9" w:rsidRDefault="00D37FE7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230"/>
        <w:gridCol w:w="1170"/>
        <w:gridCol w:w="270"/>
        <w:gridCol w:w="1260"/>
        <w:gridCol w:w="270"/>
        <w:gridCol w:w="1170"/>
        <w:gridCol w:w="262"/>
        <w:gridCol w:w="1178"/>
      </w:tblGrid>
      <w:tr w:rsidR="00D37FE7" w:rsidRPr="00AF34E9" w14:paraId="2C049A78" w14:textId="77777777" w:rsidTr="0037049D">
        <w:tc>
          <w:tcPr>
            <w:tcW w:w="4230" w:type="dxa"/>
            <w:vAlign w:val="bottom"/>
          </w:tcPr>
          <w:p w14:paraId="4B2DEF73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</w:tcPr>
          <w:p w14:paraId="3C47DD61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D37FE7" w:rsidRPr="00AF34E9" w14:paraId="1FC68882" w14:textId="77777777" w:rsidTr="0037049D">
        <w:tc>
          <w:tcPr>
            <w:tcW w:w="4230" w:type="dxa"/>
          </w:tcPr>
          <w:p w14:paraId="47A6CB54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700" w:type="dxa"/>
            <w:gridSpan w:val="3"/>
            <w:vAlign w:val="bottom"/>
          </w:tcPr>
          <w:p w14:paraId="64D3384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70" w:type="dxa"/>
            <w:vAlign w:val="bottom"/>
          </w:tcPr>
          <w:p w14:paraId="16229858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vAlign w:val="bottom"/>
          </w:tcPr>
          <w:p w14:paraId="483B2350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D37FE7" w:rsidRPr="00AF34E9" w14:paraId="7F9B6BE2" w14:textId="77777777" w:rsidTr="0037049D">
        <w:tc>
          <w:tcPr>
            <w:tcW w:w="4230" w:type="dxa"/>
          </w:tcPr>
          <w:p w14:paraId="1E6FB1E7" w14:textId="166B9230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31</w:t>
            </w:r>
            <w:r w:rsidRPr="00AF34E9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AF34E9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vAlign w:val="bottom"/>
          </w:tcPr>
          <w:p w14:paraId="3E08BA1E" w14:textId="752602DD" w:rsidR="00D37FE7" w:rsidRPr="00AF34E9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6FD8EA83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FA986B8" w14:textId="58532B70" w:rsidR="00D37FE7" w:rsidRPr="00AF34E9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55A226AC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8B268A1" w14:textId="2FCBCBEA" w:rsidR="00D37FE7" w:rsidRPr="00AF34E9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2" w:type="dxa"/>
            <w:vAlign w:val="bottom"/>
          </w:tcPr>
          <w:p w14:paraId="7F64C1A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8" w:type="dxa"/>
            <w:vAlign w:val="bottom"/>
          </w:tcPr>
          <w:p w14:paraId="5766035A" w14:textId="0821A7CB" w:rsidR="00D37FE7" w:rsidRPr="00AF34E9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D37FE7" w:rsidRPr="00AF34E9" w14:paraId="2D2582D1" w14:textId="77777777" w:rsidTr="0037049D">
        <w:tc>
          <w:tcPr>
            <w:tcW w:w="4230" w:type="dxa"/>
            <w:vAlign w:val="bottom"/>
          </w:tcPr>
          <w:p w14:paraId="0886B54A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</w:tcPr>
          <w:p w14:paraId="32E598D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37FE7" w:rsidRPr="00AF34E9" w14:paraId="400E0B6A" w14:textId="77777777" w:rsidTr="0037049D">
        <w:tc>
          <w:tcPr>
            <w:tcW w:w="4230" w:type="dxa"/>
            <w:vAlign w:val="bottom"/>
          </w:tcPr>
          <w:p w14:paraId="1318586E" w14:textId="77777777" w:rsidR="00D37FE7" w:rsidRPr="00AF34E9" w:rsidRDefault="00D37FE7" w:rsidP="00D37FE7">
            <w:pPr>
              <w:ind w:left="8"/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vAlign w:val="bottom"/>
          </w:tcPr>
          <w:p w14:paraId="280538E6" w14:textId="28FD3AC3" w:rsidR="00D37FE7" w:rsidRPr="00A95A30" w:rsidRDefault="00DB71A4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A95A30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FE66E7" w:rsidRPr="00A95A3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B90DA9" w:rsidRPr="00A95A30">
              <w:rPr>
                <w:rFonts w:ascii="Angsana New" w:hAnsi="Angsana New"/>
                <w:sz w:val="30"/>
                <w:szCs w:val="30"/>
                <w:lang w:val="en-US" w:bidi="th-TH"/>
              </w:rPr>
              <w:t>70</w:t>
            </w:r>
            <w:r w:rsidR="00A95A30" w:rsidRPr="00A95A30">
              <w:rPr>
                <w:rFonts w:ascii="Angsana New" w:hAnsi="Angsana New"/>
                <w:sz w:val="30"/>
                <w:szCs w:val="30"/>
                <w:lang w:val="en-US" w:bidi="th-TH"/>
              </w:rPr>
              <w:t>0,531</w:t>
            </w:r>
          </w:p>
        </w:tc>
        <w:tc>
          <w:tcPr>
            <w:tcW w:w="270" w:type="dxa"/>
            <w:vAlign w:val="bottom"/>
          </w:tcPr>
          <w:p w14:paraId="6B648739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AA49457" w14:textId="4F06B944" w:rsidR="00D37FE7" w:rsidRPr="00AF34E9" w:rsidRDefault="00DB71A4" w:rsidP="00D37FE7">
            <w:pPr>
              <w:pStyle w:val="acctfourfigures"/>
              <w:tabs>
                <w:tab w:val="clear" w:pos="765"/>
                <w:tab w:val="decimal" w:pos="104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D37FE7" w:rsidRPr="00AF34E9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271</w:t>
            </w:r>
            <w:r w:rsidR="00D37FE7" w:rsidRPr="00AF34E9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093</w:t>
            </w:r>
          </w:p>
        </w:tc>
        <w:tc>
          <w:tcPr>
            <w:tcW w:w="270" w:type="dxa"/>
            <w:vAlign w:val="bottom"/>
          </w:tcPr>
          <w:p w14:paraId="66DB802E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DD155DB" w14:textId="371F5354" w:rsidR="00D37FE7" w:rsidRPr="00A95A30" w:rsidRDefault="007953D7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A95A30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 w:rsidR="00DB71A4" w:rsidRPr="00A95A30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  <w:r w:rsidRPr="00A95A30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="00B90DA9" w:rsidRPr="00A95A30">
              <w:rPr>
                <w:rFonts w:ascii="Angsana New" w:hAnsi="Angsana New"/>
                <w:sz w:val="30"/>
                <w:szCs w:val="30"/>
                <w:lang w:val="en-US"/>
              </w:rPr>
              <w:t>4</w:t>
            </w:r>
            <w:r w:rsidR="00A95A30" w:rsidRPr="00A95A30">
              <w:rPr>
                <w:rFonts w:ascii="Angsana New" w:hAnsi="Angsana New"/>
                <w:sz w:val="30"/>
                <w:szCs w:val="30"/>
                <w:lang w:val="en-US"/>
              </w:rPr>
              <w:t>89,880</w:t>
            </w:r>
            <w:r w:rsidRPr="00A95A30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  <w:tc>
          <w:tcPr>
            <w:tcW w:w="262" w:type="dxa"/>
            <w:vAlign w:val="bottom"/>
          </w:tcPr>
          <w:p w14:paraId="32D770AD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8" w:type="dxa"/>
            <w:vAlign w:val="bottom"/>
          </w:tcPr>
          <w:p w14:paraId="0E0A6695" w14:textId="6B3F81FB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9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5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942</w:t>
            </w:r>
            <w:r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432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D37FE7" w:rsidRPr="00AF34E9" w14:paraId="650C08DB" w14:textId="77777777" w:rsidTr="0037049D">
        <w:tc>
          <w:tcPr>
            <w:tcW w:w="4230" w:type="dxa"/>
            <w:vAlign w:val="bottom"/>
          </w:tcPr>
          <w:p w14:paraId="75D8BE91" w14:textId="77777777" w:rsidR="00D37FE7" w:rsidRPr="00AF34E9" w:rsidRDefault="00D37FE7" w:rsidP="00D37FE7">
            <w:pPr>
              <w:ind w:left="8"/>
              <w:rPr>
                <w:rFonts w:ascii="Angsana New" w:hAnsi="Angsana New"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sz w:val="30"/>
                <w:szCs w:val="30"/>
                <w:cs/>
              </w:rPr>
              <w:t>การหักกลบรายการของภาษี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713B172" w14:textId="113AE7B3" w:rsidR="00D37FE7" w:rsidRPr="00A95A30" w:rsidRDefault="0051449E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</w:rPr>
            </w:pPr>
            <w:r w:rsidRPr="00A95A30">
              <w:rPr>
                <w:rFonts w:ascii="Angsana New" w:hAnsi="Angsana New"/>
                <w:sz w:val="30"/>
                <w:szCs w:val="30"/>
              </w:rPr>
              <w:t>(</w:t>
            </w:r>
            <w:r w:rsidR="00DB71A4" w:rsidRPr="00A95A30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Pr="00A95A30">
              <w:rPr>
                <w:rFonts w:ascii="Angsana New" w:hAnsi="Angsana New"/>
                <w:sz w:val="30"/>
                <w:szCs w:val="30"/>
              </w:rPr>
              <w:t>,</w:t>
            </w:r>
            <w:r w:rsidR="00B90DA9" w:rsidRPr="00A95A30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A95A30" w:rsidRPr="00A95A30">
              <w:rPr>
                <w:rFonts w:ascii="Angsana New" w:hAnsi="Angsana New"/>
                <w:sz w:val="30"/>
                <w:szCs w:val="30"/>
                <w:lang w:val="en-US"/>
              </w:rPr>
              <w:t>58,474</w:t>
            </w:r>
            <w:r w:rsidRPr="00A95A3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698B2420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9F5C4EE" w14:textId="52ACFEC1" w:rsidR="00D37FE7" w:rsidRPr="00AF34E9" w:rsidRDefault="00D37FE7" w:rsidP="00D37FE7">
            <w:pPr>
              <w:pStyle w:val="acctfourfigures"/>
              <w:tabs>
                <w:tab w:val="clear" w:pos="765"/>
                <w:tab w:val="decimal" w:pos="104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4</w:t>
            </w:r>
            <w:r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232</w:t>
            </w:r>
            <w:r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196</w:t>
            </w:r>
            <w:r w:rsidRPr="00AF34E9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0490A81F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ind w:right="-141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C8E4F94" w14:textId="42BB35F8" w:rsidR="00D37FE7" w:rsidRPr="00A95A30" w:rsidRDefault="00DB71A4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</w:rPr>
            </w:pPr>
            <w:r w:rsidRPr="00A95A30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  <w:r w:rsidR="007953D7" w:rsidRPr="00A95A30">
              <w:rPr>
                <w:rFonts w:ascii="Angsana New" w:hAnsi="Angsana New"/>
                <w:sz w:val="30"/>
                <w:szCs w:val="30"/>
              </w:rPr>
              <w:t>,</w:t>
            </w:r>
            <w:r w:rsidR="00B90DA9" w:rsidRPr="00A95A30">
              <w:rPr>
                <w:rFonts w:ascii="Angsana New" w:hAnsi="Angsana New"/>
                <w:sz w:val="30"/>
                <w:szCs w:val="30"/>
                <w:lang w:val="en-US"/>
              </w:rPr>
              <w:t>6</w:t>
            </w:r>
            <w:r w:rsidR="00A95A30" w:rsidRPr="00A95A30">
              <w:rPr>
                <w:rFonts w:ascii="Angsana New" w:hAnsi="Angsana New"/>
                <w:sz w:val="30"/>
                <w:szCs w:val="30"/>
                <w:lang w:val="en-US"/>
              </w:rPr>
              <w:t>58,474</w:t>
            </w:r>
          </w:p>
        </w:tc>
        <w:tc>
          <w:tcPr>
            <w:tcW w:w="262" w:type="dxa"/>
            <w:vAlign w:val="bottom"/>
          </w:tcPr>
          <w:p w14:paraId="3A8FC1F3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1178" w:type="dxa"/>
            <w:tcBorders>
              <w:bottom w:val="single" w:sz="4" w:space="0" w:color="auto"/>
            </w:tcBorders>
            <w:vAlign w:val="bottom"/>
          </w:tcPr>
          <w:p w14:paraId="3810514F" w14:textId="4EECED36" w:rsidR="00D37FE7" w:rsidRPr="00AF34E9" w:rsidRDefault="00DB71A4" w:rsidP="00D37FE7">
            <w:pPr>
              <w:pStyle w:val="acctfourfigures"/>
              <w:tabs>
                <w:tab w:val="clear" w:pos="765"/>
                <w:tab w:val="decimal" w:pos="979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4</w:t>
            </w:r>
            <w:r w:rsidR="00D37FE7"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232</w:t>
            </w:r>
            <w:r w:rsidR="00D37FE7" w:rsidRPr="00AF34E9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/>
              </w:rPr>
              <w:t>196</w:t>
            </w:r>
          </w:p>
        </w:tc>
      </w:tr>
      <w:tr w:rsidR="00D37FE7" w:rsidRPr="00AF34E9" w14:paraId="34084C3C" w14:textId="77777777" w:rsidTr="0037049D">
        <w:tc>
          <w:tcPr>
            <w:tcW w:w="4230" w:type="dxa"/>
            <w:vAlign w:val="bottom"/>
          </w:tcPr>
          <w:p w14:paraId="19BCAC80" w14:textId="77777777" w:rsidR="00D37FE7" w:rsidRPr="00AF34E9" w:rsidRDefault="00D37FE7" w:rsidP="00D37FE7">
            <w:pPr>
              <w:ind w:left="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F34E9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สินทรัพย์ (หนี้สิน) ภาษีเงินได้รอการตัดบัญชีสุทธิ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327666" w14:textId="0BBB7BDB" w:rsidR="00D37FE7" w:rsidRPr="00AF34E9" w:rsidRDefault="00DB71A4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42</w:t>
            </w:r>
            <w:r w:rsidR="0051449E" w:rsidRPr="00AF34E9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057</w:t>
            </w:r>
          </w:p>
        </w:tc>
        <w:tc>
          <w:tcPr>
            <w:tcW w:w="270" w:type="dxa"/>
            <w:vAlign w:val="bottom"/>
          </w:tcPr>
          <w:p w14:paraId="08F52756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F2C085" w14:textId="42C144B6" w:rsidR="00D37FE7" w:rsidRPr="00AF34E9" w:rsidRDefault="00DB71A4" w:rsidP="00D37FE7">
            <w:pPr>
              <w:pStyle w:val="acctfourfigures"/>
              <w:tabs>
                <w:tab w:val="clear" w:pos="765"/>
                <w:tab w:val="decimal" w:pos="1044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38</w:t>
            </w:r>
            <w:r w:rsidR="00D37FE7" w:rsidRPr="00AF34E9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897</w:t>
            </w:r>
          </w:p>
        </w:tc>
        <w:tc>
          <w:tcPr>
            <w:tcW w:w="270" w:type="dxa"/>
            <w:vAlign w:val="bottom"/>
          </w:tcPr>
          <w:p w14:paraId="5ED0839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ind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54E019" w14:textId="210876C3" w:rsidR="00D37FE7" w:rsidRPr="00AF34E9" w:rsidRDefault="007953D7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831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406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62" w:type="dxa"/>
            <w:vAlign w:val="bottom"/>
          </w:tcPr>
          <w:p w14:paraId="5325C0F3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141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680803" w14:textId="3A231587" w:rsidR="00D37FE7" w:rsidRPr="00AF34E9" w:rsidRDefault="00D37FE7" w:rsidP="00D37FE7">
            <w:pPr>
              <w:pStyle w:val="acctfourfigures"/>
              <w:tabs>
                <w:tab w:val="clear" w:pos="765"/>
                <w:tab w:val="decimal" w:pos="979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34E9">
              <w:rPr>
                <w:rFonts w:ascii="Angsana New" w:hAnsi="Angsana New" w:hint="cs"/>
                <w:b/>
                <w:bCs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</w:t>
            </w:r>
            <w:r w:rsidRPr="00AF34E9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710</w:t>
            </w:r>
            <w:r w:rsidRPr="00AF34E9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236</w:t>
            </w:r>
            <w:r w:rsidRPr="00AF34E9">
              <w:rPr>
                <w:rFonts w:ascii="Angsana New" w:hAnsi="Angsana New" w:hint="cs"/>
                <w:b/>
                <w:bCs/>
                <w:sz w:val="30"/>
                <w:szCs w:val="30"/>
              </w:rPr>
              <w:t>)</w:t>
            </w:r>
          </w:p>
        </w:tc>
      </w:tr>
    </w:tbl>
    <w:p w14:paraId="0E87BA2D" w14:textId="77777777" w:rsidR="00D37FE7" w:rsidRPr="00AF34E9" w:rsidRDefault="00D37FE7" w:rsidP="008D78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30"/>
          <w:szCs w:val="30"/>
        </w:rPr>
      </w:pPr>
    </w:p>
    <w:tbl>
      <w:tblPr>
        <w:tblW w:w="98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250"/>
        <w:gridCol w:w="990"/>
        <w:gridCol w:w="236"/>
        <w:gridCol w:w="754"/>
        <w:gridCol w:w="270"/>
        <w:gridCol w:w="270"/>
        <w:gridCol w:w="630"/>
        <w:gridCol w:w="270"/>
        <w:gridCol w:w="90"/>
        <w:gridCol w:w="265"/>
        <w:gridCol w:w="905"/>
        <w:gridCol w:w="180"/>
        <w:gridCol w:w="90"/>
        <w:gridCol w:w="146"/>
        <w:gridCol w:w="1024"/>
        <w:gridCol w:w="244"/>
        <w:gridCol w:w="13"/>
        <w:gridCol w:w="992"/>
        <w:gridCol w:w="11"/>
        <w:gridCol w:w="180"/>
      </w:tblGrid>
      <w:tr w:rsidR="00D37FE7" w:rsidRPr="002A67C3" w14:paraId="60F1293B" w14:textId="77777777" w:rsidTr="00E602D1">
        <w:tc>
          <w:tcPr>
            <w:tcW w:w="4230" w:type="dxa"/>
            <w:gridSpan w:val="4"/>
            <w:vAlign w:val="bottom"/>
          </w:tcPr>
          <w:p w14:paraId="71205B55" w14:textId="77777777" w:rsidR="00D37FE7" w:rsidRPr="00AF34E9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sz w:val="30"/>
                <w:szCs w:val="30"/>
              </w:rPr>
            </w:pPr>
            <w:bookmarkStart w:id="21" w:name="_Hlk63528032"/>
          </w:p>
        </w:tc>
        <w:tc>
          <w:tcPr>
            <w:tcW w:w="5580" w:type="dxa"/>
            <w:gridSpan w:val="16"/>
            <w:vAlign w:val="bottom"/>
          </w:tcPr>
          <w:p w14:paraId="015CD201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7FE7" w:rsidRPr="002A67C3" w14:paraId="7B6FA734" w14:textId="77777777" w:rsidTr="00E602D1">
        <w:tc>
          <w:tcPr>
            <w:tcW w:w="4230" w:type="dxa"/>
            <w:gridSpan w:val="4"/>
          </w:tcPr>
          <w:p w14:paraId="1EC7B778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2700" w:type="dxa"/>
            <w:gridSpan w:val="7"/>
            <w:vAlign w:val="bottom"/>
          </w:tcPr>
          <w:p w14:paraId="6ED63F46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Cs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270" w:type="dxa"/>
            <w:gridSpan w:val="2"/>
            <w:vAlign w:val="bottom"/>
          </w:tcPr>
          <w:p w14:paraId="2C46419D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610" w:type="dxa"/>
            <w:gridSpan w:val="7"/>
            <w:vAlign w:val="bottom"/>
          </w:tcPr>
          <w:p w14:paraId="1E4FEE24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Cs/>
                <w:sz w:val="30"/>
                <w:szCs w:val="30"/>
                <w:cs/>
              </w:rPr>
              <w:t>หนี้สิน</w:t>
            </w:r>
          </w:p>
        </w:tc>
      </w:tr>
      <w:tr w:rsidR="00D37FE7" w:rsidRPr="002A67C3" w14:paraId="4A2B3B28" w14:textId="77777777" w:rsidTr="00E602D1">
        <w:tc>
          <w:tcPr>
            <w:tcW w:w="4230" w:type="dxa"/>
            <w:gridSpan w:val="4"/>
          </w:tcPr>
          <w:p w14:paraId="056E64B7" w14:textId="44D50762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2A67C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31</w:t>
            </w:r>
            <w:r w:rsidRPr="002A67C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2A67C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170" w:type="dxa"/>
            <w:gridSpan w:val="3"/>
            <w:vAlign w:val="bottom"/>
          </w:tcPr>
          <w:p w14:paraId="771A6677" w14:textId="46A8FE97" w:rsidR="00D37FE7" w:rsidRPr="002A67C3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2A67C3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4AD9E6F4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gridSpan w:val="3"/>
            <w:vAlign w:val="bottom"/>
          </w:tcPr>
          <w:p w14:paraId="247E0512" w14:textId="791D5833" w:rsidR="00D37FE7" w:rsidRPr="002A67C3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2A67C3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gridSpan w:val="2"/>
            <w:vAlign w:val="bottom"/>
          </w:tcPr>
          <w:p w14:paraId="119542A2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2629F215" w14:textId="68FA6699" w:rsidR="00D37FE7" w:rsidRPr="002A67C3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2A67C3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44" w:type="dxa"/>
            <w:vAlign w:val="bottom"/>
          </w:tcPr>
          <w:p w14:paraId="3238D012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96" w:type="dxa"/>
            <w:gridSpan w:val="4"/>
            <w:vAlign w:val="bottom"/>
          </w:tcPr>
          <w:p w14:paraId="4892FE1B" w14:textId="2B911645" w:rsidR="00D37FE7" w:rsidRPr="002A67C3" w:rsidRDefault="00DB71A4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</w:rPr>
              <w:t>256</w:t>
            </w:r>
            <w:r w:rsidRPr="002A67C3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D37FE7" w:rsidRPr="002A67C3" w14:paraId="6FA59FD0" w14:textId="77777777" w:rsidTr="00E602D1">
        <w:tc>
          <w:tcPr>
            <w:tcW w:w="4230" w:type="dxa"/>
            <w:gridSpan w:val="4"/>
            <w:vAlign w:val="bottom"/>
          </w:tcPr>
          <w:p w14:paraId="77895634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580" w:type="dxa"/>
            <w:gridSpan w:val="16"/>
            <w:vAlign w:val="bottom"/>
          </w:tcPr>
          <w:p w14:paraId="6ABCFF93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D37FE7" w:rsidRPr="002A67C3" w14:paraId="4E0E1343" w14:textId="77777777" w:rsidTr="00E602D1">
        <w:tc>
          <w:tcPr>
            <w:tcW w:w="4230" w:type="dxa"/>
            <w:gridSpan w:val="4"/>
            <w:vAlign w:val="bottom"/>
          </w:tcPr>
          <w:p w14:paraId="3FF0E09B" w14:textId="77777777" w:rsidR="00D37FE7" w:rsidRPr="002A67C3" w:rsidRDefault="00D37FE7" w:rsidP="00D37FE7">
            <w:pPr>
              <w:ind w:left="8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gridSpan w:val="3"/>
            <w:vAlign w:val="bottom"/>
          </w:tcPr>
          <w:p w14:paraId="16E55F78" w14:textId="42C42A81" w:rsidR="00D37FE7" w:rsidRPr="002A67C3" w:rsidRDefault="00DB71A4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2A67C3">
              <w:rPr>
                <w:rFonts w:ascii="Angsana New" w:hAnsi="Angsana New"/>
                <w:sz w:val="30"/>
                <w:szCs w:val="30"/>
                <w:lang w:val="en-US"/>
              </w:rPr>
              <w:t>57</w:t>
            </w:r>
            <w:r w:rsidR="00D37FE7" w:rsidRPr="002A67C3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2A67C3">
              <w:rPr>
                <w:rFonts w:ascii="Angsana New" w:hAnsi="Angsana New"/>
                <w:sz w:val="30"/>
                <w:szCs w:val="30"/>
                <w:lang w:val="en-US"/>
              </w:rPr>
              <w:t>639</w:t>
            </w:r>
          </w:p>
        </w:tc>
        <w:tc>
          <w:tcPr>
            <w:tcW w:w="270" w:type="dxa"/>
            <w:vAlign w:val="bottom"/>
          </w:tcPr>
          <w:p w14:paraId="788C4B2B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gridSpan w:val="3"/>
            <w:vAlign w:val="bottom"/>
          </w:tcPr>
          <w:p w14:paraId="392CA2E3" w14:textId="4FED4F7F" w:rsidR="00D37FE7" w:rsidRPr="002A67C3" w:rsidRDefault="00DB71A4" w:rsidP="00D37FE7">
            <w:pPr>
              <w:pStyle w:val="acctfourfigures"/>
              <w:tabs>
                <w:tab w:val="clear" w:pos="765"/>
                <w:tab w:val="decimal" w:pos="1044"/>
              </w:tabs>
              <w:spacing w:line="240" w:lineRule="atLeast"/>
              <w:ind w:left="-79" w:right="-141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val="en-US"/>
              </w:rPr>
              <w:t>38</w:t>
            </w:r>
            <w:r w:rsidR="00D37FE7" w:rsidRPr="002A67C3">
              <w:rPr>
                <w:rFonts w:ascii="Angsana New" w:hAnsi="Angsana New" w:hint="cs"/>
                <w:sz w:val="30"/>
                <w:szCs w:val="30"/>
                <w:lang w:val="en-US"/>
              </w:rPr>
              <w:t>,</w:t>
            </w:r>
            <w:r w:rsidRPr="002A67C3">
              <w:rPr>
                <w:rFonts w:ascii="Angsana New" w:hAnsi="Angsana New" w:hint="cs"/>
                <w:sz w:val="30"/>
                <w:szCs w:val="30"/>
                <w:lang w:val="en-US"/>
              </w:rPr>
              <w:t>897</w:t>
            </w:r>
          </w:p>
        </w:tc>
        <w:tc>
          <w:tcPr>
            <w:tcW w:w="270" w:type="dxa"/>
            <w:gridSpan w:val="2"/>
            <w:vAlign w:val="bottom"/>
          </w:tcPr>
          <w:p w14:paraId="0071B875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972"/>
              </w:tabs>
              <w:ind w:right="-108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25BE19C0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08EEABE7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6" w:type="dxa"/>
            <w:gridSpan w:val="4"/>
            <w:vAlign w:val="bottom"/>
          </w:tcPr>
          <w:p w14:paraId="47457108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37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D37FE7" w:rsidRPr="002A67C3" w14:paraId="4A292AB7" w14:textId="77777777" w:rsidTr="00E602D1">
        <w:tc>
          <w:tcPr>
            <w:tcW w:w="4230" w:type="dxa"/>
            <w:gridSpan w:val="4"/>
            <w:vAlign w:val="bottom"/>
          </w:tcPr>
          <w:p w14:paraId="0D05E149" w14:textId="77777777" w:rsidR="00D37FE7" w:rsidRPr="002A67C3" w:rsidRDefault="00D37FE7" w:rsidP="00D37FE7">
            <w:pPr>
              <w:ind w:left="8"/>
              <w:rPr>
                <w:rFonts w:ascii="Angsana New" w:hAnsi="Angsana New"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cs/>
              </w:rPr>
              <w:t>การหักกลบรายการของภาษี</w:t>
            </w:r>
          </w:p>
        </w:tc>
        <w:tc>
          <w:tcPr>
            <w:tcW w:w="1170" w:type="dxa"/>
            <w:gridSpan w:val="3"/>
            <w:tcBorders>
              <w:bottom w:val="single" w:sz="4" w:space="0" w:color="auto"/>
            </w:tcBorders>
            <w:vAlign w:val="bottom"/>
          </w:tcPr>
          <w:p w14:paraId="35A06F3C" w14:textId="58B85D63" w:rsidR="00D37FE7" w:rsidRPr="002A67C3" w:rsidRDefault="00DF6404" w:rsidP="00D37FE7">
            <w:pPr>
              <w:pStyle w:val="acctfourfigures"/>
              <w:tabs>
                <w:tab w:val="clear" w:pos="765"/>
                <w:tab w:val="decimal" w:pos="965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2A67C3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 w:rsidR="00D37FE7" w:rsidRPr="002A67C3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="00DB71A4" w:rsidRPr="002A67C3">
              <w:rPr>
                <w:rFonts w:ascii="Angsana New" w:hAnsi="Angsana New"/>
                <w:sz w:val="30"/>
                <w:szCs w:val="30"/>
                <w:lang w:val="en-US" w:bidi="th-TH"/>
              </w:rPr>
              <w:t>344</w:t>
            </w:r>
            <w:r w:rsidRPr="002A67C3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6D80FBC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60" w:type="dxa"/>
            <w:gridSpan w:val="3"/>
            <w:tcBorders>
              <w:bottom w:val="single" w:sz="4" w:space="0" w:color="auto"/>
            </w:tcBorders>
            <w:vAlign w:val="bottom"/>
          </w:tcPr>
          <w:p w14:paraId="09E08F51" w14:textId="7CCBB7EE" w:rsidR="00D37FE7" w:rsidRPr="002A67C3" w:rsidRDefault="00D37FE7" w:rsidP="00D37FE7">
            <w:pPr>
              <w:pStyle w:val="acctfourfigures"/>
              <w:tabs>
                <w:tab w:val="clear" w:pos="765"/>
                <w:tab w:val="decimal" w:pos="702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6E6DF1C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70" w:type="dxa"/>
            <w:gridSpan w:val="2"/>
            <w:tcBorders>
              <w:bottom w:val="single" w:sz="4" w:space="0" w:color="auto"/>
            </w:tcBorders>
            <w:vAlign w:val="bottom"/>
          </w:tcPr>
          <w:p w14:paraId="6209EFFD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3248AD4E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96" w:type="dxa"/>
            <w:gridSpan w:val="4"/>
            <w:tcBorders>
              <w:bottom w:val="single" w:sz="4" w:space="0" w:color="auto"/>
            </w:tcBorders>
            <w:vAlign w:val="bottom"/>
          </w:tcPr>
          <w:p w14:paraId="292D4E7F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37"/>
              </w:tabs>
              <w:spacing w:line="240" w:lineRule="atLeast"/>
              <w:ind w:right="-141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D37FE7" w:rsidRPr="002A67C3" w14:paraId="1FC0B99A" w14:textId="77777777" w:rsidTr="00E602D1">
        <w:trPr>
          <w:trHeight w:val="397"/>
        </w:trPr>
        <w:tc>
          <w:tcPr>
            <w:tcW w:w="4230" w:type="dxa"/>
            <w:gridSpan w:val="4"/>
            <w:vAlign w:val="bottom"/>
          </w:tcPr>
          <w:p w14:paraId="28587A62" w14:textId="77777777" w:rsidR="00D37FE7" w:rsidRPr="002A67C3" w:rsidRDefault="00D37FE7" w:rsidP="00D37FE7">
            <w:pPr>
              <w:ind w:left="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2A67C3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สินทรัพย์ภาษีเงินได้รอการตัดบัญชีสุทธิ</w:t>
            </w:r>
          </w:p>
        </w:tc>
        <w:tc>
          <w:tcPr>
            <w:tcW w:w="1170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5BDB83" w14:textId="18F6306E" w:rsidR="00D37FE7" w:rsidRPr="002A67C3" w:rsidRDefault="00DB71A4" w:rsidP="00D37FE7">
            <w:pPr>
              <w:pStyle w:val="acctfourfigures"/>
              <w:tabs>
                <w:tab w:val="clear" w:pos="765"/>
                <w:tab w:val="decimal" w:pos="954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2A67C3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49</w:t>
            </w:r>
            <w:r w:rsidR="00D37FE7" w:rsidRPr="002A67C3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2A67C3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295</w:t>
            </w:r>
          </w:p>
        </w:tc>
        <w:tc>
          <w:tcPr>
            <w:tcW w:w="270" w:type="dxa"/>
            <w:vAlign w:val="bottom"/>
          </w:tcPr>
          <w:p w14:paraId="10012F99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8BAF7D" w14:textId="771F3E51" w:rsidR="00D37FE7" w:rsidRPr="002A67C3" w:rsidRDefault="00DB71A4" w:rsidP="00D37FE7">
            <w:pPr>
              <w:pStyle w:val="acctfourfigures"/>
              <w:tabs>
                <w:tab w:val="clear" w:pos="765"/>
                <w:tab w:val="decimal" w:pos="1044"/>
              </w:tabs>
              <w:spacing w:line="240" w:lineRule="atLeast"/>
              <w:ind w:left="-79"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A67C3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38</w:t>
            </w:r>
            <w:r w:rsidR="00D37FE7" w:rsidRPr="002A67C3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,</w:t>
            </w:r>
            <w:r w:rsidRPr="002A67C3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897</w:t>
            </w:r>
          </w:p>
        </w:tc>
        <w:tc>
          <w:tcPr>
            <w:tcW w:w="270" w:type="dxa"/>
            <w:gridSpan w:val="2"/>
            <w:vAlign w:val="bottom"/>
          </w:tcPr>
          <w:p w14:paraId="41D81D03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972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DDC453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right="-141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44" w:type="dxa"/>
            <w:vAlign w:val="bottom"/>
          </w:tcPr>
          <w:p w14:paraId="48C15B86" w14:textId="77777777" w:rsidR="00D37FE7" w:rsidRPr="002A67C3" w:rsidRDefault="00D37FE7" w:rsidP="00D37F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right="-14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96" w:type="dxa"/>
            <w:gridSpan w:val="4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E10670" w14:textId="77777777" w:rsidR="00D37FE7" w:rsidRPr="002A67C3" w:rsidRDefault="00D37FE7" w:rsidP="00D37FE7">
            <w:pPr>
              <w:pStyle w:val="acctfourfigures"/>
              <w:tabs>
                <w:tab w:val="clear" w:pos="765"/>
                <w:tab w:val="decimal" w:pos="637"/>
              </w:tabs>
              <w:spacing w:line="240" w:lineRule="atLeast"/>
              <w:ind w:right="-141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2A67C3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-</w:t>
            </w:r>
          </w:p>
        </w:tc>
      </w:tr>
      <w:bookmarkEnd w:id="21"/>
      <w:tr w:rsidR="009E521E" w:rsidRPr="002A67C3" w14:paraId="253EBDC9" w14:textId="77777777" w:rsidTr="00E602D1">
        <w:trPr>
          <w:gridAfter w:val="1"/>
          <w:wAfter w:w="180" w:type="dxa"/>
          <w:tblHeader/>
        </w:trPr>
        <w:tc>
          <w:tcPr>
            <w:tcW w:w="2250" w:type="dxa"/>
            <w:shd w:val="clear" w:color="auto" w:fill="auto"/>
            <w:vAlign w:val="bottom"/>
          </w:tcPr>
          <w:p w14:paraId="218F0E98" w14:textId="77777777" w:rsidR="009E521E" w:rsidRPr="002A67C3" w:rsidRDefault="009E521E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7380" w:type="dxa"/>
            <w:gridSpan w:val="18"/>
            <w:shd w:val="clear" w:color="auto" w:fill="auto"/>
            <w:vAlign w:val="bottom"/>
          </w:tcPr>
          <w:p w14:paraId="082F9A4A" w14:textId="77777777" w:rsidR="009E521E" w:rsidRPr="002A67C3" w:rsidRDefault="009E521E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2A67C3">
              <w:rPr>
                <w:rFonts w:asciiTheme="majorBidi" w:hAnsi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483293" w:rsidRPr="002A67C3" w14:paraId="222AE9AE" w14:textId="77777777" w:rsidTr="00E602D1">
        <w:trPr>
          <w:gridAfter w:val="2"/>
          <w:wAfter w:w="191" w:type="dxa"/>
          <w:tblHeader/>
        </w:trPr>
        <w:tc>
          <w:tcPr>
            <w:tcW w:w="2250" w:type="dxa"/>
            <w:shd w:val="clear" w:color="auto" w:fill="auto"/>
            <w:vAlign w:val="bottom"/>
          </w:tcPr>
          <w:p w14:paraId="730384A2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9043907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620CBD3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634" w:type="dxa"/>
            <w:gridSpan w:val="9"/>
            <w:tcBorders>
              <w:bottom w:val="single" w:sz="4" w:space="0" w:color="auto"/>
            </w:tcBorders>
            <w:vAlign w:val="bottom"/>
          </w:tcPr>
          <w:p w14:paraId="1DC515D2" w14:textId="07FA217B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/>
                <w:sz w:val="26"/>
                <w:szCs w:val="26"/>
                <w:cs/>
              </w:rPr>
              <w:t>บันทึกเป็น</w:t>
            </w:r>
            <w:r w:rsidR="002B7BD4" w:rsidRPr="002A67C3">
              <w:rPr>
                <w:rFonts w:asciiTheme="majorBidi" w:hAnsiTheme="majorBidi" w:hint="cs"/>
                <w:sz w:val="26"/>
                <w:szCs w:val="26"/>
                <w:cs/>
              </w:rPr>
              <w:t xml:space="preserve"> </w:t>
            </w:r>
            <w:r w:rsidRPr="002A67C3">
              <w:rPr>
                <w:rFonts w:asciiTheme="majorBidi" w:hAnsiTheme="majorBidi"/>
                <w:sz w:val="26"/>
                <w:szCs w:val="26"/>
                <w:cs/>
              </w:rPr>
              <w:t>(รายจ่าย) / รายได้ใน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2CE2DD66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654702B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405FDA7E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3997BB0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</w:tr>
      <w:tr w:rsidR="00483293" w:rsidRPr="002A67C3" w14:paraId="1CB513E6" w14:textId="77777777" w:rsidTr="00E602D1">
        <w:trPr>
          <w:gridAfter w:val="2"/>
          <w:wAfter w:w="191" w:type="dxa"/>
          <w:tblHeader/>
        </w:trPr>
        <w:tc>
          <w:tcPr>
            <w:tcW w:w="2250" w:type="dxa"/>
            <w:shd w:val="clear" w:color="auto" w:fill="auto"/>
            <w:vAlign w:val="bottom"/>
          </w:tcPr>
          <w:p w14:paraId="63536A69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ภาษีเงินได้รอการตัดบัญชี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22632D0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</w:p>
          <w:p w14:paraId="5E7801EB" w14:textId="3513F03E" w:rsidR="00483293" w:rsidRPr="002A67C3" w:rsidRDefault="00DB71A4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</w:p>
        </w:tc>
        <w:tc>
          <w:tcPr>
            <w:tcW w:w="236" w:type="dxa"/>
            <w:vAlign w:val="bottom"/>
          </w:tcPr>
          <w:p w14:paraId="3CEE8297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auto"/>
            </w:tcBorders>
            <w:vAlign w:val="bottom"/>
          </w:tcPr>
          <w:p w14:paraId="2514BC1D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กำไรสะสม</w:t>
            </w:r>
          </w:p>
          <w:p w14:paraId="27817589" w14:textId="3A1C4DC1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(หมายเหตุ 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</w:rPr>
              <w:t>)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2C86C9C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0" w:type="dxa"/>
            <w:gridSpan w:val="3"/>
            <w:tcBorders>
              <w:top w:val="single" w:sz="4" w:space="0" w:color="auto"/>
            </w:tcBorders>
            <w:vAlign w:val="bottom"/>
          </w:tcPr>
          <w:p w14:paraId="49F8D726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กำไรหรือ</w:t>
            </w:r>
          </w:p>
          <w:p w14:paraId="6A62BB8C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ขาดทุน</w:t>
            </w:r>
          </w:p>
        </w:tc>
        <w:tc>
          <w:tcPr>
            <w:tcW w:w="265" w:type="dxa"/>
            <w:tcBorders>
              <w:top w:val="single" w:sz="4" w:space="0" w:color="auto"/>
            </w:tcBorders>
            <w:vAlign w:val="bottom"/>
          </w:tcPr>
          <w:p w14:paraId="68C1D587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5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F299CEB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กำไรขาดทุน</w:t>
            </w:r>
          </w:p>
          <w:p w14:paraId="2A75CD65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0455766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DAD3286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ผลต่าง</w:t>
            </w:r>
          </w:p>
          <w:p w14:paraId="58783358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</w:rPr>
              <w:t>จากอัตราแลกเปลี่ยน</w:t>
            </w:r>
          </w:p>
        </w:tc>
        <w:tc>
          <w:tcPr>
            <w:tcW w:w="257" w:type="dxa"/>
            <w:gridSpan w:val="2"/>
            <w:vAlign w:val="bottom"/>
          </w:tcPr>
          <w:p w14:paraId="165689B1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B9A1467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</w:p>
          <w:p w14:paraId="210D77AE" w14:textId="264E3590" w:rsidR="00483293" w:rsidRPr="002A67C3" w:rsidRDefault="00DB71A4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ธันวาคม </w:t>
            </w:r>
          </w:p>
        </w:tc>
      </w:tr>
      <w:tr w:rsidR="009E521E" w:rsidRPr="002A67C3" w14:paraId="1487E550" w14:textId="77777777" w:rsidTr="00E602D1">
        <w:trPr>
          <w:gridAfter w:val="1"/>
          <w:wAfter w:w="180" w:type="dxa"/>
          <w:tblHeader/>
        </w:trPr>
        <w:tc>
          <w:tcPr>
            <w:tcW w:w="2250" w:type="dxa"/>
            <w:shd w:val="clear" w:color="auto" w:fill="auto"/>
            <w:vAlign w:val="bottom"/>
          </w:tcPr>
          <w:p w14:paraId="69C90F2E" w14:textId="77777777" w:rsidR="009E521E" w:rsidRPr="002A67C3" w:rsidRDefault="009E521E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7380" w:type="dxa"/>
            <w:gridSpan w:val="18"/>
            <w:vAlign w:val="bottom"/>
          </w:tcPr>
          <w:p w14:paraId="6158537E" w14:textId="77777777" w:rsidR="009E521E" w:rsidRPr="002A67C3" w:rsidRDefault="009E521E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483293" w:rsidRPr="002A67C3" w14:paraId="3790E650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3C74EE0D" w14:textId="2BDCBF7D" w:rsidR="00483293" w:rsidRPr="002A67C3" w:rsidRDefault="00DB71A4" w:rsidP="00AF7E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990" w:type="dxa"/>
            <w:vAlign w:val="bottom"/>
          </w:tcPr>
          <w:p w14:paraId="6CDD473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000197F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582FC52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BAB74FC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3BB3CD00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65" w:type="dxa"/>
            <w:vAlign w:val="bottom"/>
          </w:tcPr>
          <w:p w14:paraId="7BCC509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683C97A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792E9F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A266BB7" w14:textId="77777777" w:rsidR="00483293" w:rsidRPr="002A67C3" w:rsidRDefault="00483293" w:rsidP="009E52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0EFF344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485AED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</w:tr>
      <w:tr w:rsidR="00483293" w:rsidRPr="002A67C3" w14:paraId="1EA5E6CE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4CE06919" w14:textId="23AD86D0" w:rsidR="00483293" w:rsidRPr="002A67C3" w:rsidRDefault="00483293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สินทรัพย์ภาษีเงินได้</w:t>
            </w:r>
            <w:r w:rsidR="000F0D75"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br/>
            </w:r>
            <w:r w:rsidR="000F0D75" w:rsidRPr="002A67C3">
              <w:rPr>
                <w:rFonts w:asciiTheme="majorBidi" w:hAnsiTheme="majorBidi" w:cstheme="majorBidi" w:hint="cs"/>
                <w:b/>
                <w:bCs/>
                <w:i/>
                <w:iCs/>
                <w:sz w:val="26"/>
                <w:szCs w:val="26"/>
                <w:cs/>
                <w:lang w:bidi="th-TH"/>
              </w:rPr>
              <w:t xml:space="preserve">   </w:t>
            </w: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รอการตัดบัญชี</w:t>
            </w:r>
          </w:p>
        </w:tc>
        <w:tc>
          <w:tcPr>
            <w:tcW w:w="990" w:type="dxa"/>
            <w:vAlign w:val="bottom"/>
          </w:tcPr>
          <w:p w14:paraId="582CBC59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47427B1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5C7A3777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7AEBCF3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6593A59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65" w:type="dxa"/>
            <w:vAlign w:val="bottom"/>
          </w:tcPr>
          <w:p w14:paraId="6C459B7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4569910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DEE6660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DDA7C18" w14:textId="77777777" w:rsidR="00483293" w:rsidRPr="002A67C3" w:rsidRDefault="00483293" w:rsidP="009E52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01D76B1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49E0EA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</w:tr>
      <w:tr w:rsidR="00483293" w:rsidRPr="002A67C3" w14:paraId="2EA0EC27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5D942C2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ค่าเผื่อวัสดุสำรองคลัง</w:t>
            </w:r>
          </w:p>
          <w:p w14:paraId="186E9A4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ล้าสมัยและค่าเผื่อการ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  <w:p w14:paraId="4E59DD33" w14:textId="14310BFA" w:rsidR="00483293" w:rsidRPr="002A67C3" w:rsidRDefault="00483293" w:rsidP="00B824D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ปรับลดมูลค่าน้ำมันเชื้อเพลิง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887CC4F" w14:textId="5271BF42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288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294</w:t>
            </w:r>
          </w:p>
        </w:tc>
        <w:tc>
          <w:tcPr>
            <w:tcW w:w="236" w:type="dxa"/>
            <w:vAlign w:val="bottom"/>
          </w:tcPr>
          <w:p w14:paraId="3CB5EA49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29E9C877" w14:textId="02985D4A" w:rsidR="00483293" w:rsidRPr="002A67C3" w:rsidRDefault="00483293" w:rsidP="0051449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rtl/>
                <w:cs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08BC3DD3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389C6ACB" w14:textId="523A8D77" w:rsidR="00483293" w:rsidRPr="002A67C3" w:rsidRDefault="00483293" w:rsidP="0051449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rtl/>
                <w:cs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5" w:type="dxa"/>
            <w:vAlign w:val="bottom"/>
          </w:tcPr>
          <w:p w14:paraId="63B9CEDA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6A416A9E" w14:textId="69F994A2" w:rsidR="00483293" w:rsidRPr="002A67C3" w:rsidRDefault="00483293" w:rsidP="009E52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AA41F0A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547B533" w14:textId="630BB998" w:rsidR="00483293" w:rsidRPr="002A67C3" w:rsidRDefault="00A92766" w:rsidP="0051449E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750</w:t>
            </w:r>
          </w:p>
        </w:tc>
        <w:tc>
          <w:tcPr>
            <w:tcW w:w="257" w:type="dxa"/>
            <w:gridSpan w:val="2"/>
            <w:vAlign w:val="bottom"/>
          </w:tcPr>
          <w:p w14:paraId="1AFF34F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1EB55C41" w14:textId="53546023" w:rsidR="00483293" w:rsidRPr="002A67C3" w:rsidRDefault="00DB71A4" w:rsidP="0051449E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229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926</w:t>
            </w:r>
          </w:p>
        </w:tc>
      </w:tr>
      <w:tr w:rsidR="00483293" w:rsidRPr="002A67C3" w14:paraId="2B66D0E5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6E905308" w14:textId="335274ED" w:rsidR="00483293" w:rsidRPr="002A67C3" w:rsidRDefault="00483293" w:rsidP="009E521E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ค่าเผื่อการด้อยค</w:t>
            </w:r>
            <w:r w:rsidR="00F926C0"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่</w:t>
            </w: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าสินทรัพย์</w:t>
            </w:r>
          </w:p>
          <w:p w14:paraId="31CE42F5" w14:textId="77777777" w:rsidR="00483293" w:rsidRPr="002A67C3" w:rsidRDefault="00483293" w:rsidP="009E521E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ทางการเงิน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50EB7DF4" w14:textId="0C17DB8B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754BE862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7C1EE345" w14:textId="517AE47F" w:rsidR="00483293" w:rsidRPr="002A67C3" w:rsidRDefault="00DB71A4" w:rsidP="0051449E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099</w:t>
            </w:r>
          </w:p>
        </w:tc>
        <w:tc>
          <w:tcPr>
            <w:tcW w:w="270" w:type="dxa"/>
            <w:vAlign w:val="bottom"/>
          </w:tcPr>
          <w:p w14:paraId="4801CF0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086FBD86" w14:textId="0D3EA0C0" w:rsidR="00483293" w:rsidRPr="002A67C3" w:rsidRDefault="00A92766" w:rsidP="0051449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755</w:t>
            </w:r>
          </w:p>
        </w:tc>
        <w:tc>
          <w:tcPr>
            <w:tcW w:w="265" w:type="dxa"/>
            <w:vAlign w:val="bottom"/>
          </w:tcPr>
          <w:p w14:paraId="41C674D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757CB6DD" w14:textId="1F5BC385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4C8031EC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D080B77" w14:textId="1E68896E" w:rsidR="00483293" w:rsidRPr="002A67C3" w:rsidRDefault="00483293" w:rsidP="0051449E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68ACC12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FF16970" w14:textId="4409D558" w:rsidR="00483293" w:rsidRPr="002A67C3" w:rsidRDefault="00DB71A4" w:rsidP="00DA43E0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</w:rPr>
              <w:t>854</w:t>
            </w:r>
          </w:p>
        </w:tc>
      </w:tr>
      <w:tr w:rsidR="00483293" w:rsidRPr="002A67C3" w14:paraId="5CE24811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2268A78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ที่ดิน อาคารและอุปกรณ์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3F09534" w14:textId="6570CCD6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492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981</w:t>
            </w:r>
          </w:p>
        </w:tc>
        <w:tc>
          <w:tcPr>
            <w:tcW w:w="236" w:type="dxa"/>
            <w:vAlign w:val="bottom"/>
          </w:tcPr>
          <w:p w14:paraId="5F98C29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026DAE0B" w14:textId="480954B3" w:rsidR="00483293" w:rsidRPr="002A67C3" w:rsidRDefault="00483293" w:rsidP="00F16FF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BA7C4A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413F07BD" w14:textId="7B6CBF4F" w:rsidR="00483293" w:rsidRPr="002A67C3" w:rsidRDefault="00483293" w:rsidP="0051449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587F4D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3,323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65" w:type="dxa"/>
            <w:vAlign w:val="bottom"/>
          </w:tcPr>
          <w:p w14:paraId="2A18BAD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11C5D55B" w14:textId="1F604B8D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D96BD7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AEEEA39" w14:textId="5C5567FC" w:rsidR="00483293" w:rsidRPr="002A67C3" w:rsidRDefault="00A92766" w:rsidP="00FA2837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53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010</w:t>
            </w:r>
          </w:p>
        </w:tc>
        <w:tc>
          <w:tcPr>
            <w:tcW w:w="257" w:type="dxa"/>
            <w:gridSpan w:val="2"/>
            <w:vAlign w:val="bottom"/>
          </w:tcPr>
          <w:p w14:paraId="4A9C79E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3A570B9" w14:textId="32C42D67" w:rsidR="00483293" w:rsidRPr="002A67C3" w:rsidRDefault="00DB71A4" w:rsidP="00F16FF5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92</w:t>
            </w:r>
            <w:r w:rsidR="00587F4D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2,668</w:t>
            </w:r>
          </w:p>
        </w:tc>
      </w:tr>
      <w:tr w:rsidR="00A92766" w:rsidRPr="002A67C3" w14:paraId="16F96E27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6FF38C5D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หนี้สินตามสัญญาเช่า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D5CC3F8" w14:textId="1F07B142" w:rsidR="00A92766" w:rsidRPr="002A67C3" w:rsidRDefault="00A92766" w:rsidP="00A92766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119</w:t>
            </w:r>
          </w:p>
        </w:tc>
        <w:tc>
          <w:tcPr>
            <w:tcW w:w="236" w:type="dxa"/>
            <w:vAlign w:val="bottom"/>
          </w:tcPr>
          <w:p w14:paraId="1AD6E86C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419F3D4B" w14:textId="184D73CA" w:rsidR="00A92766" w:rsidRPr="002A67C3" w:rsidRDefault="00A92766" w:rsidP="00A92766">
            <w:pPr>
              <w:pStyle w:val="acctfourfigures"/>
              <w:tabs>
                <w:tab w:val="clear" w:pos="765"/>
                <w:tab w:val="decimal" w:pos="800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4,005</w:t>
            </w:r>
          </w:p>
        </w:tc>
        <w:tc>
          <w:tcPr>
            <w:tcW w:w="270" w:type="dxa"/>
            <w:vAlign w:val="bottom"/>
          </w:tcPr>
          <w:p w14:paraId="14FF39B8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1E5608A9" w14:textId="6B3425E7" w:rsidR="00A92766" w:rsidRPr="002A67C3" w:rsidRDefault="00A92766" w:rsidP="00A92766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9,723</w:t>
            </w:r>
          </w:p>
        </w:tc>
        <w:tc>
          <w:tcPr>
            <w:tcW w:w="265" w:type="dxa"/>
            <w:vAlign w:val="bottom"/>
          </w:tcPr>
          <w:p w14:paraId="6596F370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6B060ACB" w14:textId="4120753E" w:rsidR="00A92766" w:rsidRPr="002A67C3" w:rsidRDefault="00A92766" w:rsidP="00A927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1D8F84B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BBA3A79" w14:textId="23B07CD0" w:rsidR="00A92766" w:rsidRPr="002A67C3" w:rsidRDefault="00A92766" w:rsidP="00A927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12621D02" w14:textId="77777777" w:rsidR="00A92766" w:rsidRPr="002A67C3" w:rsidRDefault="00A92766" w:rsidP="00A92766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98679BF" w14:textId="1F9C4EF9" w:rsidR="00A92766" w:rsidRPr="002A67C3" w:rsidRDefault="00A92766" w:rsidP="00A92766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13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,847</w:t>
            </w:r>
          </w:p>
        </w:tc>
      </w:tr>
      <w:tr w:rsidR="00483293" w:rsidRPr="002A67C3" w14:paraId="14295976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7A0398D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หนี้สินตราสารอนุพันธ์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70C8085" w14:textId="06D2D02D" w:rsidR="00483293" w:rsidRPr="002A67C3" w:rsidRDefault="00DB71A4" w:rsidP="009627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343</w:t>
            </w:r>
          </w:p>
        </w:tc>
        <w:tc>
          <w:tcPr>
            <w:tcW w:w="236" w:type="dxa"/>
            <w:vAlign w:val="bottom"/>
          </w:tcPr>
          <w:p w14:paraId="35AB628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0AEFCAC2" w14:textId="25D00E5F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C4235AA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031195A6" w14:textId="39C427B5" w:rsidR="00483293" w:rsidRPr="002A67C3" w:rsidRDefault="00483293" w:rsidP="009E521E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65" w:type="dxa"/>
            <w:vAlign w:val="bottom"/>
          </w:tcPr>
          <w:p w14:paraId="54A6C17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1C57F87A" w14:textId="35341263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75E4246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C566E12" w14:textId="29B22C52" w:rsidR="00483293" w:rsidRPr="002A67C3" w:rsidRDefault="00483293" w:rsidP="00C255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2AC987C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09621E19" w14:textId="01CA5C55" w:rsidR="00483293" w:rsidRPr="002A67C3" w:rsidRDefault="00DB71A4" w:rsidP="00FA2837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343</w:t>
            </w:r>
          </w:p>
        </w:tc>
      </w:tr>
      <w:tr w:rsidR="00483293" w:rsidRPr="002A67C3" w14:paraId="23136F72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619C70D3" w14:textId="7B3AAF47" w:rsidR="00483293" w:rsidRPr="002A67C3" w:rsidRDefault="00483293" w:rsidP="003F33A6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ประมาณการหนี้สินสำหรับ</w:t>
            </w:r>
            <w:r w:rsidR="003F33A6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br/>
              <w:t xml:space="preserve">  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ผลประโยชน์พนักงาน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49A13CDF" w14:textId="6B7BCDDF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44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975</w:t>
            </w:r>
          </w:p>
        </w:tc>
        <w:tc>
          <w:tcPr>
            <w:tcW w:w="236" w:type="dxa"/>
            <w:vAlign w:val="bottom"/>
          </w:tcPr>
          <w:p w14:paraId="49A9184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7714E010" w14:textId="730E1D81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6E4AD3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3DD5E3EF" w14:textId="1B97ACC8" w:rsidR="00483293" w:rsidRPr="002A67C3" w:rsidRDefault="00483293" w:rsidP="00F16FF5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4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779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5" w:type="dxa"/>
            <w:vAlign w:val="bottom"/>
          </w:tcPr>
          <w:p w14:paraId="51961047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04FB6670" w14:textId="289BC534" w:rsidR="00483293" w:rsidRPr="002A67C3" w:rsidRDefault="00DB71A4" w:rsidP="009E521E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783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B9586B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25E04E0" w14:textId="5DACF07C" w:rsidR="00483293" w:rsidRPr="002A67C3" w:rsidRDefault="00483293" w:rsidP="00EB5A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1BEE02E2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6B61A15" w14:textId="45C52BD7" w:rsidR="00483293" w:rsidRPr="002A67C3" w:rsidRDefault="00DB71A4" w:rsidP="00EB5A27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45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979</w:t>
            </w:r>
          </w:p>
        </w:tc>
      </w:tr>
      <w:tr w:rsidR="00483293" w:rsidRPr="002A67C3" w14:paraId="0015F76F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3BA73DC2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ยอดขาดทุนยกไป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9F9110C" w14:textId="19F45675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337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409</w:t>
            </w:r>
          </w:p>
        </w:tc>
        <w:tc>
          <w:tcPr>
            <w:tcW w:w="236" w:type="dxa"/>
            <w:vAlign w:val="bottom"/>
          </w:tcPr>
          <w:p w14:paraId="030FBD79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0DE482B5" w14:textId="7E1F3646" w:rsidR="00483293" w:rsidRPr="002A67C3" w:rsidRDefault="006836C6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27712A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7D126FCB" w14:textId="0B79C0CF" w:rsidR="00483293" w:rsidRPr="002A67C3" w:rsidRDefault="00A92766" w:rsidP="00F16FF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6836C6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905</w:t>
            </w:r>
          </w:p>
        </w:tc>
        <w:tc>
          <w:tcPr>
            <w:tcW w:w="265" w:type="dxa"/>
            <w:vAlign w:val="bottom"/>
          </w:tcPr>
          <w:p w14:paraId="4757BF9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0C5F20CA" w14:textId="23479B3B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87999A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C09A02C" w14:textId="7BD42A5C" w:rsidR="00483293" w:rsidRPr="002A67C3" w:rsidRDefault="00DB71A4" w:rsidP="00EB5A27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244</w:t>
            </w:r>
          </w:p>
        </w:tc>
        <w:tc>
          <w:tcPr>
            <w:tcW w:w="257" w:type="dxa"/>
            <w:gridSpan w:val="2"/>
            <w:vAlign w:val="bottom"/>
          </w:tcPr>
          <w:p w14:paraId="08528A69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01CE8A6" w14:textId="63546351" w:rsidR="00483293" w:rsidRPr="002A67C3" w:rsidRDefault="00DB71A4" w:rsidP="00EB5A27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373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558</w:t>
            </w:r>
          </w:p>
        </w:tc>
      </w:tr>
      <w:tr w:rsidR="00483293" w:rsidRPr="002A67C3" w14:paraId="1B572376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65C2099B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อื่น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ๆ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FF7668F" w14:textId="34AD1119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  <w:tab w:val="left" w:pos="912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972</w:t>
            </w:r>
          </w:p>
        </w:tc>
        <w:tc>
          <w:tcPr>
            <w:tcW w:w="236" w:type="dxa"/>
            <w:vAlign w:val="bottom"/>
          </w:tcPr>
          <w:p w14:paraId="31266EF7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tcBorders>
              <w:bottom w:val="single" w:sz="4" w:space="0" w:color="auto"/>
            </w:tcBorders>
            <w:vAlign w:val="bottom"/>
          </w:tcPr>
          <w:p w14:paraId="2A7BCC9A" w14:textId="5A4E3862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A6505BC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tcBorders>
              <w:bottom w:val="single" w:sz="4" w:space="0" w:color="auto"/>
            </w:tcBorders>
            <w:vAlign w:val="bottom"/>
          </w:tcPr>
          <w:p w14:paraId="4099FCAD" w14:textId="4869B4C8" w:rsidR="00483293" w:rsidRPr="002A67C3" w:rsidRDefault="00483293" w:rsidP="00FA2837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A92766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857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5" w:type="dxa"/>
            <w:vAlign w:val="bottom"/>
          </w:tcPr>
          <w:p w14:paraId="6E7F4A9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45D8994" w14:textId="4576857A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373BD0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A2742E1" w14:textId="62043C83" w:rsidR="00483293" w:rsidRPr="002A67C3" w:rsidRDefault="00A92766" w:rsidP="00FA2837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241</w:t>
            </w:r>
          </w:p>
        </w:tc>
        <w:tc>
          <w:tcPr>
            <w:tcW w:w="257" w:type="dxa"/>
            <w:gridSpan w:val="2"/>
            <w:vAlign w:val="bottom"/>
          </w:tcPr>
          <w:p w14:paraId="4F3D985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5C41DB" w14:textId="5F44F939" w:rsidR="00483293" w:rsidRPr="002A67C3" w:rsidRDefault="00A92766" w:rsidP="00FA2837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102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356</w:t>
            </w:r>
          </w:p>
        </w:tc>
      </w:tr>
      <w:tr w:rsidR="00483293" w:rsidRPr="002A67C3" w14:paraId="6CA9070D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78F8227B" w14:textId="77777777" w:rsidR="00483293" w:rsidRPr="003247B4" w:rsidRDefault="00483293" w:rsidP="00E00D7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3247B4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24FC6DC" w14:textId="554AA393" w:rsidR="00483293" w:rsidRPr="002A67C3" w:rsidRDefault="00DB71A4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271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093</w:t>
            </w:r>
          </w:p>
        </w:tc>
        <w:tc>
          <w:tcPr>
            <w:tcW w:w="236" w:type="dxa"/>
            <w:vAlign w:val="bottom"/>
          </w:tcPr>
          <w:p w14:paraId="298CE1A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B8B30F" w14:textId="197A6B32" w:rsidR="00483293" w:rsidRPr="002A67C3" w:rsidRDefault="00DB71A4" w:rsidP="00B824D4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</w:t>
            </w:r>
            <w:r w:rsidR="006836C6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104</w:t>
            </w:r>
          </w:p>
        </w:tc>
        <w:tc>
          <w:tcPr>
            <w:tcW w:w="270" w:type="dxa"/>
            <w:vAlign w:val="bottom"/>
          </w:tcPr>
          <w:p w14:paraId="74BA0A8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33EE10" w14:textId="062818BE" w:rsidR="00483293" w:rsidRPr="002A67C3" w:rsidRDefault="00483293" w:rsidP="00FA2837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</w:t>
            </w:r>
            <w:r w:rsidR="00A92766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</w:t>
            </w:r>
            <w:r w:rsidR="00587F4D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9,694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65" w:type="dxa"/>
            <w:vAlign w:val="bottom"/>
          </w:tcPr>
          <w:p w14:paraId="034094B0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85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F94D23E" w14:textId="27DD8CE9" w:rsidR="00483293" w:rsidRPr="002A67C3" w:rsidRDefault="00DB71A4" w:rsidP="00DA43E0">
            <w:pPr>
              <w:pStyle w:val="acctfourfigures"/>
              <w:tabs>
                <w:tab w:val="clear" w:pos="765"/>
                <w:tab w:val="decimal" w:pos="800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5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783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B52781A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5D67DA6" w14:textId="4E2F69CF" w:rsidR="00483293" w:rsidRPr="002A67C3" w:rsidRDefault="00A92766" w:rsidP="00FA2837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245</w:t>
            </w:r>
          </w:p>
        </w:tc>
        <w:tc>
          <w:tcPr>
            <w:tcW w:w="257" w:type="dxa"/>
            <w:gridSpan w:val="2"/>
            <w:vAlign w:val="bottom"/>
          </w:tcPr>
          <w:p w14:paraId="209F1B0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C0AFD6D" w14:textId="045E6F06" w:rsidR="00483293" w:rsidRPr="002A67C3" w:rsidRDefault="00DB71A4" w:rsidP="00FA2837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3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="00A92766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7</w:t>
            </w:r>
            <w:r w:rsidR="009B024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0</w:t>
            </w:r>
            <w:r w:rsidR="00587F4D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0,531</w:t>
            </w:r>
          </w:p>
        </w:tc>
      </w:tr>
      <w:tr w:rsidR="00483293" w:rsidRPr="002A67C3" w14:paraId="66978CFB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2B80705D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right="-72"/>
              <w:jc w:val="thaiDistribute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637653" w14:textId="77777777" w:rsidR="00483293" w:rsidRPr="002A67C3" w:rsidRDefault="00483293" w:rsidP="009E521E">
            <w:pPr>
              <w:tabs>
                <w:tab w:val="clear" w:pos="907"/>
                <w:tab w:val="left" w:pos="864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77BF467C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24" w:type="dxa"/>
            <w:gridSpan w:val="2"/>
            <w:tcBorders>
              <w:top w:val="double" w:sz="4" w:space="0" w:color="auto"/>
            </w:tcBorders>
            <w:vAlign w:val="bottom"/>
          </w:tcPr>
          <w:p w14:paraId="7FFFF875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19EB929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7D64A9C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65" w:type="dxa"/>
            <w:vAlign w:val="bottom"/>
          </w:tcPr>
          <w:p w14:paraId="19D3786A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60BF4B0E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6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25AF3C0B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E9F314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4C339032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33A81EF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240" w:lineRule="auto"/>
              <w:ind w:left="-127" w:right="-101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483293" w:rsidRPr="002A67C3" w14:paraId="1B9239C8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5F086D3F" w14:textId="16FD3898" w:rsidR="00483293" w:rsidRPr="002A67C3" w:rsidRDefault="00483293" w:rsidP="009E521E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หนี้สินภาษีเงินได้</w:t>
            </w:r>
            <w:r w:rsidR="000F0D75"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br/>
            </w:r>
            <w:r w:rsidR="000F0D75" w:rsidRPr="002A67C3">
              <w:rPr>
                <w:rFonts w:asciiTheme="majorBidi" w:hAnsiTheme="majorBidi" w:cstheme="majorBidi" w:hint="cs"/>
                <w:b/>
                <w:bCs/>
                <w:i/>
                <w:iCs/>
                <w:sz w:val="26"/>
                <w:szCs w:val="26"/>
                <w:cs/>
                <w:lang w:bidi="th-TH"/>
              </w:rPr>
              <w:t xml:space="preserve">   </w:t>
            </w:r>
            <w:r w:rsidRPr="002A67C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รอการตัดบัญชี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153F19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6C67F05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6A7B31A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32DF3E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64F2728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65" w:type="dxa"/>
            <w:vAlign w:val="bottom"/>
          </w:tcPr>
          <w:p w14:paraId="44218DAC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5644E26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6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2BADE72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98A82D0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61C93AC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20D841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483293" w:rsidRPr="002A67C3" w14:paraId="2A4E2E89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53BF810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ที่ดิน อาคารและอุปกรณ์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4C6AFED" w14:textId="6922C244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115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736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05581FF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20D027B8" w14:textId="2E71660F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C908C84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006B9985" w14:textId="5740E459" w:rsidR="00483293" w:rsidRPr="002A67C3" w:rsidRDefault="00AB66B1" w:rsidP="00F16FF5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389</w:t>
            </w:r>
          </w:p>
        </w:tc>
        <w:tc>
          <w:tcPr>
            <w:tcW w:w="265" w:type="dxa"/>
            <w:vAlign w:val="bottom"/>
          </w:tcPr>
          <w:p w14:paraId="3AED36A5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39561BAE" w14:textId="1D2FCCF7" w:rsidR="00483293" w:rsidRPr="002A67C3" w:rsidRDefault="00483293" w:rsidP="009E52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770A8F2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80E115F" w14:textId="708A0DB0" w:rsidR="00483293" w:rsidRPr="002A67C3" w:rsidRDefault="00483293" w:rsidP="00C255DF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199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)</w:t>
            </w:r>
          </w:p>
        </w:tc>
        <w:tc>
          <w:tcPr>
            <w:tcW w:w="257" w:type="dxa"/>
            <w:gridSpan w:val="2"/>
            <w:vAlign w:val="bottom"/>
          </w:tcPr>
          <w:p w14:paraId="4EBD51F6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759C7AD" w14:textId="094AD13D" w:rsidR="00483293" w:rsidRPr="002A67C3" w:rsidRDefault="00483293" w:rsidP="00C255D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222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546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CB6C1B" w:rsidRPr="002A67C3" w14:paraId="1FC25DB5" w14:textId="77777777" w:rsidTr="00AB66B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1659EB8D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สินทรัพย์สิทธิการใช้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2AE3174" w14:textId="77777777" w:rsidR="00CB6C1B" w:rsidRPr="002A67C3" w:rsidRDefault="00CB6C1B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3FABEF94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4212E2B2" w14:textId="77777777" w:rsidR="00CB6C1B" w:rsidRPr="002A67C3" w:rsidRDefault="00CB6C1B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98FB003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48604BC4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(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484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)</w:t>
            </w:r>
          </w:p>
        </w:tc>
        <w:tc>
          <w:tcPr>
            <w:tcW w:w="265" w:type="dxa"/>
            <w:vAlign w:val="bottom"/>
          </w:tcPr>
          <w:p w14:paraId="31476E87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1C680018" w14:textId="77777777" w:rsidR="00CB6C1B" w:rsidRPr="002A67C3" w:rsidRDefault="00CB6C1B" w:rsidP="00AB66B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5CD86465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4906210" w14:textId="48DA50EB" w:rsidR="00CB6C1B" w:rsidRPr="002A67C3" w:rsidRDefault="00AB66B1" w:rsidP="00AB66B1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365</w:t>
            </w:r>
          </w:p>
        </w:tc>
        <w:tc>
          <w:tcPr>
            <w:tcW w:w="257" w:type="dxa"/>
            <w:gridSpan w:val="2"/>
            <w:vAlign w:val="bottom"/>
          </w:tcPr>
          <w:p w14:paraId="620EE4D0" w14:textId="77777777" w:rsidR="00CB6C1B" w:rsidRPr="002A67C3" w:rsidRDefault="00CB6C1B" w:rsidP="00AB66B1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706CFA11" w14:textId="3F3E315E" w:rsidR="00CB6C1B" w:rsidRPr="002A67C3" w:rsidRDefault="00AB66B1" w:rsidP="00AB66B1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(9</w:t>
            </w:r>
            <w:r w:rsidR="00CB6C1B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119)</w:t>
            </w:r>
          </w:p>
        </w:tc>
      </w:tr>
      <w:tr w:rsidR="00CB6C1B" w:rsidRPr="002A67C3" w14:paraId="773D1108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4B541ACC" w14:textId="7CA4A766" w:rsidR="00CB6C1B" w:rsidRPr="002A67C3" w:rsidRDefault="00CB6C1B" w:rsidP="009E521E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สินทรัพย์ไม่มีตัวตน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494E224" w14:textId="1E92494C" w:rsidR="00CB6C1B" w:rsidRPr="002A67C3" w:rsidRDefault="00CB6C1B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(209,999)</w:t>
            </w:r>
          </w:p>
        </w:tc>
        <w:tc>
          <w:tcPr>
            <w:tcW w:w="236" w:type="dxa"/>
            <w:vAlign w:val="bottom"/>
          </w:tcPr>
          <w:p w14:paraId="0EB47DB6" w14:textId="77777777" w:rsidR="00CB6C1B" w:rsidRPr="002A67C3" w:rsidRDefault="00CB6C1B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3D4761B2" w14:textId="761FF055" w:rsidR="00CB6C1B" w:rsidRPr="002A67C3" w:rsidRDefault="00AB66B1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67BB471" w14:textId="77777777" w:rsidR="00CB6C1B" w:rsidRPr="002A67C3" w:rsidRDefault="00CB6C1B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02C63789" w14:textId="6E9F96D3" w:rsidR="00CB6C1B" w:rsidRPr="002A67C3" w:rsidRDefault="00EB4FB3" w:rsidP="00F16FF5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13,778</w:t>
            </w:r>
          </w:p>
        </w:tc>
        <w:tc>
          <w:tcPr>
            <w:tcW w:w="265" w:type="dxa"/>
            <w:vAlign w:val="bottom"/>
          </w:tcPr>
          <w:p w14:paraId="094D2637" w14:textId="77777777" w:rsidR="00CB6C1B" w:rsidRPr="002A67C3" w:rsidRDefault="00CB6C1B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6FBFBC3C" w14:textId="3036D8E6" w:rsidR="00CB6C1B" w:rsidRPr="002A67C3" w:rsidRDefault="00AB66B1" w:rsidP="009E52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29A539BB" w14:textId="77777777" w:rsidR="00CB6C1B" w:rsidRPr="002A67C3" w:rsidRDefault="00CB6C1B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2A493E0" w14:textId="016CBE48" w:rsidR="00CB6C1B" w:rsidRPr="002A67C3" w:rsidRDefault="00AB66B1" w:rsidP="00AB66B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3EC9C327" w14:textId="77777777" w:rsidR="00CB6C1B" w:rsidRPr="002A67C3" w:rsidRDefault="00CB6C1B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D5093A5" w14:textId="6FB39833" w:rsidR="00CB6C1B" w:rsidRPr="002A67C3" w:rsidRDefault="00AB66B1" w:rsidP="00C255D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(19</w:t>
            </w:r>
            <w:r w:rsidR="00EB4FB3" w:rsidRPr="002A67C3">
              <w:rPr>
                <w:rFonts w:asciiTheme="majorBidi" w:hAnsiTheme="majorBidi" w:cstheme="majorBidi"/>
                <w:sz w:val="26"/>
                <w:szCs w:val="26"/>
              </w:rPr>
              <w:t>6,221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83293" w:rsidRPr="002A67C3" w14:paraId="522AFD86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5DE726CF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ลูกหนี้ตามสัญญาเช่า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7C8BCE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B048EE3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38EA7C8C" w14:textId="77777777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6B8D7C9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4C3AF417" w14:textId="1DDF60F4" w:rsidR="00483293" w:rsidRPr="002A67C3" w:rsidRDefault="00483293" w:rsidP="009E521E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65" w:type="dxa"/>
            <w:vAlign w:val="bottom"/>
          </w:tcPr>
          <w:p w14:paraId="0CB2E76E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left" w:pos="790"/>
              </w:tabs>
              <w:spacing w:line="240" w:lineRule="auto"/>
              <w:ind w:left="-80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46652EF8" w14:textId="77777777" w:rsidR="00483293" w:rsidRPr="002A67C3" w:rsidRDefault="00483293" w:rsidP="009E521E">
            <w:pPr>
              <w:tabs>
                <w:tab w:val="clear" w:pos="227"/>
                <w:tab w:val="clear" w:pos="454"/>
                <w:tab w:val="clear" w:pos="680"/>
              </w:tabs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32C7A8ED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0A854DB" w14:textId="77777777" w:rsidR="00483293" w:rsidRPr="002A67C3" w:rsidRDefault="00483293" w:rsidP="009E521E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44CC1758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9934781" w14:textId="77777777" w:rsidR="00483293" w:rsidRPr="002A67C3" w:rsidRDefault="00483293" w:rsidP="009E521E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</w:tr>
      <w:tr w:rsidR="00483293" w:rsidRPr="002A67C3" w14:paraId="689DE926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564CD977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 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 xml:space="preserve"> 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5D3F97A0" w14:textId="0559F5F9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281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538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6BA8B674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426C7E78" w14:textId="1E73BDB0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73CA506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4C93B271" w14:textId="0D15BF39" w:rsidR="00483293" w:rsidRPr="002A67C3" w:rsidRDefault="00DB71A4" w:rsidP="00F16FF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653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674</w:t>
            </w:r>
          </w:p>
        </w:tc>
        <w:tc>
          <w:tcPr>
            <w:tcW w:w="265" w:type="dxa"/>
            <w:vAlign w:val="bottom"/>
          </w:tcPr>
          <w:p w14:paraId="59317C08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5A7016B9" w14:textId="77BD479F" w:rsidR="00483293" w:rsidRPr="002A67C3" w:rsidRDefault="00483293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19248C8E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A30D2CB" w14:textId="337197B2" w:rsidR="00483293" w:rsidRPr="002A67C3" w:rsidRDefault="00483293" w:rsidP="00C255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2E1379DB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8EB5EBB" w14:textId="505321E0" w:rsidR="00483293" w:rsidRPr="002A67C3" w:rsidRDefault="00483293" w:rsidP="00F16FF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  <w:r w:rsidR="006836C6"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627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864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83293" w:rsidRPr="002A67C3" w14:paraId="6A09D4E5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0D064002" w14:textId="6EBF4F7A" w:rsidR="00483293" w:rsidRPr="002A67C3" w:rsidRDefault="008F3433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2A67C3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สินทรัพย์</w:t>
            </w:r>
            <w:r w:rsidR="00483293"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ตราสารอนุพันธ์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43D2411A" w14:textId="1A0BBE18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136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36" w:type="dxa"/>
            <w:vAlign w:val="bottom"/>
          </w:tcPr>
          <w:p w14:paraId="74185B02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vAlign w:val="bottom"/>
          </w:tcPr>
          <w:p w14:paraId="65685063" w14:textId="7F190976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DE0DF1F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vAlign w:val="bottom"/>
          </w:tcPr>
          <w:p w14:paraId="66DC9D73" w14:textId="6E841BBD" w:rsidR="00483293" w:rsidRPr="002A67C3" w:rsidRDefault="00DB71A4" w:rsidP="00F16FF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972</w:t>
            </w:r>
          </w:p>
        </w:tc>
        <w:tc>
          <w:tcPr>
            <w:tcW w:w="265" w:type="dxa"/>
            <w:vAlign w:val="bottom"/>
          </w:tcPr>
          <w:p w14:paraId="389121EA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shd w:val="clear" w:color="auto" w:fill="auto"/>
            <w:vAlign w:val="bottom"/>
          </w:tcPr>
          <w:p w14:paraId="32CEDF62" w14:textId="1DE5B4E2" w:rsidR="00483293" w:rsidRPr="002A67C3" w:rsidRDefault="00483293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455C701E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6460D9D" w14:textId="10591041" w:rsidR="00483293" w:rsidRPr="002A67C3" w:rsidRDefault="00483293" w:rsidP="00C255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7" w:type="dxa"/>
            <w:gridSpan w:val="2"/>
            <w:vAlign w:val="bottom"/>
          </w:tcPr>
          <w:p w14:paraId="4884E3ED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9FC2AFC" w14:textId="3CEE2C84" w:rsidR="00483293" w:rsidRPr="002A67C3" w:rsidRDefault="00483293" w:rsidP="00F16FF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164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483293" w:rsidRPr="002A67C3" w14:paraId="77E7EC47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16393CBF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อื่น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  <w:r w:rsidRPr="002A67C3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ๆ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CDC1FEA" w14:textId="13ECDF4F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CB6C1B" w:rsidRPr="002A67C3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02</w:t>
            </w:r>
            <w:r w:rsidR="00CB6C1B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13C11426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tcBorders>
              <w:bottom w:val="single" w:sz="4" w:space="0" w:color="auto"/>
            </w:tcBorders>
            <w:vAlign w:val="bottom"/>
          </w:tcPr>
          <w:p w14:paraId="712EBBDC" w14:textId="31A477E2" w:rsidR="00483293" w:rsidRPr="002A67C3" w:rsidRDefault="00483293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8E9E0C2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tcBorders>
              <w:bottom w:val="single" w:sz="4" w:space="0" w:color="auto"/>
            </w:tcBorders>
            <w:vAlign w:val="bottom"/>
          </w:tcPr>
          <w:p w14:paraId="2F603371" w14:textId="65392112" w:rsidR="00483293" w:rsidRPr="002A67C3" w:rsidRDefault="00483293" w:rsidP="00F16FF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DB71A4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4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0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617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5" w:type="dxa"/>
            <w:vAlign w:val="bottom"/>
          </w:tcPr>
          <w:p w14:paraId="18A23C09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2E5F1C6" w14:textId="72462F2C" w:rsidR="00483293" w:rsidRPr="002A67C3" w:rsidRDefault="00483293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6A78FDDD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AFE552" w14:textId="777773DA" w:rsidR="00483293" w:rsidRPr="002A67C3" w:rsidRDefault="00757979" w:rsidP="00C255DF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(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59</w:t>
            </w:r>
            <w:r w:rsidR="00A35BF8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326</w:t>
            </w:r>
            <w:r w:rsidRPr="002A67C3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)</w:t>
            </w:r>
          </w:p>
        </w:tc>
        <w:tc>
          <w:tcPr>
            <w:tcW w:w="257" w:type="dxa"/>
            <w:gridSpan w:val="2"/>
            <w:vAlign w:val="bottom"/>
          </w:tcPr>
          <w:p w14:paraId="7CFD530D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B0F65C" w14:textId="3BD052D6" w:rsidR="00483293" w:rsidRPr="002A67C3" w:rsidRDefault="00483293" w:rsidP="00F16FF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</w:rPr>
              <w:t>432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AB66B1" w:rsidRPr="002A67C3">
              <w:rPr>
                <w:rFonts w:asciiTheme="majorBidi" w:hAnsiTheme="majorBidi" w:cstheme="majorBidi"/>
                <w:sz w:val="26"/>
                <w:szCs w:val="26"/>
              </w:rPr>
              <w:t>966</w:t>
            </w:r>
            <w:r w:rsidRPr="002A67C3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B424BA" w:rsidRPr="002A67C3" w14:paraId="10004C97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17605D3A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6E5303E" w14:textId="5BA8DC7A" w:rsidR="00B424BA" w:rsidRPr="002A67C3" w:rsidRDefault="00B424BA" w:rsidP="00B424B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5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942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432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0178A0E1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C08FDD" w14:textId="685A94BA" w:rsidR="00B424BA" w:rsidRPr="002A67C3" w:rsidRDefault="00B424BA" w:rsidP="008F3433">
            <w:pPr>
              <w:pStyle w:val="acctfourfigures"/>
              <w:tabs>
                <w:tab w:val="clear" w:pos="765"/>
                <w:tab w:val="decimal" w:pos="25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55BC6A2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gridSpan w:val="3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E026C7" w14:textId="07B958B2" w:rsidR="00B424BA" w:rsidRPr="002A67C3" w:rsidRDefault="00DB71A4" w:rsidP="00B424BA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6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6</w:t>
            </w:r>
            <w:r w:rsidR="00EB4FB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8,712</w:t>
            </w:r>
          </w:p>
        </w:tc>
        <w:tc>
          <w:tcPr>
            <w:tcW w:w="265" w:type="dxa"/>
            <w:vAlign w:val="bottom"/>
          </w:tcPr>
          <w:p w14:paraId="1E3C9482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1A0E81" w14:textId="098CA725" w:rsidR="00B424BA" w:rsidRPr="002A67C3" w:rsidRDefault="00B424BA" w:rsidP="00B424B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23AB2516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7BA75A3" w14:textId="35A5CBD5" w:rsidR="00B424BA" w:rsidRPr="002A67C3" w:rsidRDefault="00B424BA" w:rsidP="00B424BA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16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160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)</w:t>
            </w:r>
          </w:p>
        </w:tc>
        <w:tc>
          <w:tcPr>
            <w:tcW w:w="257" w:type="dxa"/>
            <w:gridSpan w:val="2"/>
            <w:vAlign w:val="bottom"/>
          </w:tcPr>
          <w:p w14:paraId="473FD458" w14:textId="77777777" w:rsidR="00B424BA" w:rsidRPr="002A67C3" w:rsidRDefault="00B424BA" w:rsidP="00B424BA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56ADF2B" w14:textId="06274134" w:rsidR="00B424BA" w:rsidRPr="002A67C3" w:rsidRDefault="00B424BA" w:rsidP="00B424BA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5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</w:t>
            </w:r>
            <w:r w:rsidR="00EB4FB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89,880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483293" w:rsidRPr="002A67C3" w14:paraId="5DB963AB" w14:textId="77777777" w:rsidTr="00E602D1">
        <w:trPr>
          <w:gridAfter w:val="2"/>
          <w:wAfter w:w="191" w:type="dxa"/>
        </w:trPr>
        <w:tc>
          <w:tcPr>
            <w:tcW w:w="2250" w:type="dxa"/>
            <w:shd w:val="clear" w:color="auto" w:fill="auto"/>
            <w:vAlign w:val="bottom"/>
          </w:tcPr>
          <w:p w14:paraId="384DF7CC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22814F8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236" w:type="dxa"/>
            <w:vAlign w:val="bottom"/>
          </w:tcPr>
          <w:p w14:paraId="76B928FC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auto"/>
            </w:tcBorders>
            <w:vAlign w:val="bottom"/>
          </w:tcPr>
          <w:p w14:paraId="386642E9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4621A5C2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990" w:type="dxa"/>
            <w:gridSpan w:val="3"/>
            <w:tcBorders>
              <w:top w:val="single" w:sz="4" w:space="0" w:color="auto"/>
            </w:tcBorders>
            <w:vAlign w:val="bottom"/>
          </w:tcPr>
          <w:p w14:paraId="13E0D766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Cs w:val="22"/>
                <w:lang w:val="en-US"/>
              </w:rPr>
            </w:pPr>
          </w:p>
        </w:tc>
        <w:tc>
          <w:tcPr>
            <w:tcW w:w="265" w:type="dxa"/>
            <w:vAlign w:val="bottom"/>
          </w:tcPr>
          <w:p w14:paraId="33B42851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</w:pPr>
          </w:p>
        </w:tc>
        <w:tc>
          <w:tcPr>
            <w:tcW w:w="1085" w:type="dxa"/>
            <w:gridSpan w:val="2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17B711C" w14:textId="77777777" w:rsidR="00483293" w:rsidRPr="002A67C3" w:rsidRDefault="00483293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17AF162B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2F21EAD" w14:textId="77777777" w:rsidR="00483293" w:rsidRPr="002A67C3" w:rsidRDefault="00483293" w:rsidP="00C255DF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</w:pPr>
          </w:p>
        </w:tc>
        <w:tc>
          <w:tcPr>
            <w:tcW w:w="257" w:type="dxa"/>
            <w:gridSpan w:val="2"/>
            <w:vAlign w:val="bottom"/>
          </w:tcPr>
          <w:p w14:paraId="0D8FAF63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4B06256" w14:textId="77777777" w:rsidR="00483293" w:rsidRPr="002A67C3" w:rsidRDefault="00483293" w:rsidP="00F16FF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</w:tr>
      <w:tr w:rsidR="00483293" w:rsidRPr="00126CB4" w14:paraId="7C257ACB" w14:textId="77777777" w:rsidTr="00E602D1">
        <w:trPr>
          <w:gridAfter w:val="2"/>
          <w:wAfter w:w="191" w:type="dxa"/>
          <w:trHeight w:val="425"/>
        </w:trPr>
        <w:tc>
          <w:tcPr>
            <w:tcW w:w="2250" w:type="dxa"/>
            <w:shd w:val="clear" w:color="auto" w:fill="auto"/>
            <w:vAlign w:val="bottom"/>
          </w:tcPr>
          <w:p w14:paraId="51F9BB9B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สุทธิ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49F1DBF" w14:textId="78350FE4" w:rsidR="00483293" w:rsidRPr="002A67C3" w:rsidRDefault="00483293" w:rsidP="003D1C13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671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339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17450C92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24" w:type="dxa"/>
            <w:gridSpan w:val="2"/>
            <w:tcBorders>
              <w:bottom w:val="double" w:sz="4" w:space="0" w:color="auto"/>
            </w:tcBorders>
            <w:vAlign w:val="bottom"/>
          </w:tcPr>
          <w:p w14:paraId="4EFFEAF8" w14:textId="3E8025F0" w:rsidR="00483293" w:rsidRPr="002A67C3" w:rsidRDefault="00DB71A4" w:rsidP="000471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spacing w:after="0" w:line="240" w:lineRule="auto"/>
              <w:ind w:right="-106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104</w:t>
            </w:r>
          </w:p>
        </w:tc>
        <w:tc>
          <w:tcPr>
            <w:tcW w:w="270" w:type="dxa"/>
            <w:vAlign w:val="bottom"/>
          </w:tcPr>
          <w:p w14:paraId="4AE61332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gridSpan w:val="3"/>
            <w:tcBorders>
              <w:bottom w:val="double" w:sz="4" w:space="0" w:color="auto"/>
            </w:tcBorders>
            <w:vAlign w:val="bottom"/>
          </w:tcPr>
          <w:p w14:paraId="777B3C9A" w14:textId="05BB34AA" w:rsidR="00483293" w:rsidRPr="002A67C3" w:rsidRDefault="00AB66B1" w:rsidP="00A35BF8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99" w:right="-62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10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982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)</w:t>
            </w:r>
          </w:p>
        </w:tc>
        <w:tc>
          <w:tcPr>
            <w:tcW w:w="265" w:type="dxa"/>
            <w:vAlign w:val="bottom"/>
          </w:tcPr>
          <w:p w14:paraId="4DD0DF2C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85" w:type="dxa"/>
            <w:gridSpan w:val="2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10E854E" w14:textId="1541D1E0" w:rsidR="00483293" w:rsidRPr="002A67C3" w:rsidRDefault="00DB71A4" w:rsidP="003D1C13">
            <w:pPr>
              <w:pStyle w:val="acctfourfigures"/>
              <w:tabs>
                <w:tab w:val="clear" w:pos="765"/>
                <w:tab w:val="decimal" w:pos="786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</w:t>
            </w:r>
            <w:r w:rsidR="00483293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783</w:t>
            </w:r>
          </w:p>
        </w:tc>
        <w:tc>
          <w:tcPr>
            <w:tcW w:w="236" w:type="dxa"/>
            <w:gridSpan w:val="2"/>
            <w:shd w:val="clear" w:color="auto" w:fill="auto"/>
            <w:vAlign w:val="bottom"/>
          </w:tcPr>
          <w:p w14:paraId="051CF7E0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35E0D7D" w14:textId="70EA9822" w:rsidR="00483293" w:rsidRPr="002A67C3" w:rsidRDefault="00483293" w:rsidP="000471F8">
            <w:pPr>
              <w:pStyle w:val="acctfourfigures"/>
              <w:tabs>
                <w:tab w:val="clear" w:pos="765"/>
                <w:tab w:val="decimal" w:pos="801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19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915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)</w:t>
            </w:r>
          </w:p>
        </w:tc>
        <w:tc>
          <w:tcPr>
            <w:tcW w:w="257" w:type="dxa"/>
            <w:gridSpan w:val="2"/>
            <w:vAlign w:val="bottom"/>
          </w:tcPr>
          <w:p w14:paraId="0A384855" w14:textId="77777777" w:rsidR="00483293" w:rsidRPr="002A67C3" w:rsidRDefault="00483293" w:rsidP="003D1C13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09C02D6" w14:textId="60A8C09C" w:rsidR="00483293" w:rsidRPr="00126CB4" w:rsidRDefault="00483293" w:rsidP="003D1C13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789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="00DB71A4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34</w:t>
            </w:r>
            <w:r w:rsidR="00AB66B1" w:rsidRPr="002A67C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9</w:t>
            </w:r>
            <w:r w:rsidRPr="002A67C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</w:tbl>
    <w:p w14:paraId="60DF2D74" w14:textId="77777777" w:rsidR="003F33A6" w:rsidRDefault="003F33A6" w:rsidP="00F41D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2"/>
          <w:szCs w:val="22"/>
        </w:rPr>
      </w:pPr>
    </w:p>
    <w:p w14:paraId="19CC6252" w14:textId="4C57D6FB" w:rsidR="00CB6C1B" w:rsidRDefault="00CB6C1B" w:rsidP="00F41D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2"/>
          <w:szCs w:val="22"/>
        </w:rPr>
      </w:pPr>
      <w:r>
        <w:rPr>
          <w:rFonts w:ascii="Angsana New" w:hAnsi="Angsana New"/>
          <w:sz w:val="22"/>
          <w:szCs w:val="22"/>
        </w:rPr>
        <w:br w:type="page"/>
      </w:r>
    </w:p>
    <w:tbl>
      <w:tblPr>
        <w:tblW w:w="964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242"/>
        <w:gridCol w:w="977"/>
        <w:gridCol w:w="275"/>
        <w:gridCol w:w="990"/>
        <w:gridCol w:w="263"/>
        <w:gridCol w:w="1001"/>
        <w:gridCol w:w="282"/>
        <w:gridCol w:w="1108"/>
        <w:gridCol w:w="251"/>
        <w:gridCol w:w="1001"/>
        <w:gridCol w:w="250"/>
        <w:gridCol w:w="1002"/>
      </w:tblGrid>
      <w:tr w:rsidR="00D22840" w:rsidRPr="00D22840" w14:paraId="1B858043" w14:textId="77777777" w:rsidTr="002B7BD4">
        <w:trPr>
          <w:tblHeader/>
        </w:trPr>
        <w:tc>
          <w:tcPr>
            <w:tcW w:w="2242" w:type="dxa"/>
            <w:shd w:val="clear" w:color="auto" w:fill="auto"/>
            <w:vAlign w:val="bottom"/>
          </w:tcPr>
          <w:p w14:paraId="4A81FC92" w14:textId="77777777" w:rsidR="00D22840" w:rsidRPr="00126CB4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7400" w:type="dxa"/>
            <w:gridSpan w:val="11"/>
          </w:tcPr>
          <w:p w14:paraId="77C3544A" w14:textId="516694DF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22840">
              <w:rPr>
                <w:rFonts w:asciiTheme="majorBidi" w:hAnsi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354088" w:rsidRPr="00D22840" w14:paraId="3F622FAB" w14:textId="77777777" w:rsidTr="002B7BD4">
        <w:trPr>
          <w:tblHeader/>
        </w:trPr>
        <w:tc>
          <w:tcPr>
            <w:tcW w:w="2242" w:type="dxa"/>
            <w:shd w:val="clear" w:color="auto" w:fill="auto"/>
            <w:vAlign w:val="bottom"/>
          </w:tcPr>
          <w:p w14:paraId="6B965B09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77" w:type="dxa"/>
            <w:shd w:val="clear" w:color="auto" w:fill="auto"/>
            <w:vAlign w:val="bottom"/>
          </w:tcPr>
          <w:p w14:paraId="022F5A2A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" w:type="dxa"/>
            <w:vAlign w:val="bottom"/>
          </w:tcPr>
          <w:p w14:paraId="25969B9F" w14:textId="3699D3CD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254" w:type="dxa"/>
            <w:gridSpan w:val="3"/>
            <w:tcBorders>
              <w:bottom w:val="single" w:sz="4" w:space="0" w:color="auto"/>
            </w:tcBorders>
            <w:vAlign w:val="bottom"/>
          </w:tcPr>
          <w:p w14:paraId="15ECE7C4" w14:textId="517B7311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/>
                <w:sz w:val="26"/>
                <w:szCs w:val="26"/>
                <w:cs/>
              </w:rPr>
              <w:t>บันทึกเป็น</w:t>
            </w:r>
            <w:r w:rsidR="002B7BD4">
              <w:rPr>
                <w:rFonts w:asciiTheme="majorBidi" w:hAnsiTheme="majorBidi" w:hint="cs"/>
                <w:sz w:val="26"/>
                <w:szCs w:val="26"/>
                <w:cs/>
              </w:rPr>
              <w:t xml:space="preserve"> </w:t>
            </w:r>
            <w:r w:rsidRPr="00D22840">
              <w:rPr>
                <w:rFonts w:asciiTheme="majorBidi" w:hAnsiTheme="majorBidi"/>
                <w:sz w:val="26"/>
                <w:szCs w:val="26"/>
                <w:cs/>
              </w:rPr>
              <w:t>(รายจ่าย) / รายได้ใน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C840E50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3125F12C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51" w:type="dxa"/>
          </w:tcPr>
          <w:p w14:paraId="33424E91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01" w:type="dxa"/>
          </w:tcPr>
          <w:p w14:paraId="3CE61B4E" w14:textId="2CD2EFB2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50" w:type="dxa"/>
            <w:vAlign w:val="bottom"/>
          </w:tcPr>
          <w:p w14:paraId="17A20439" w14:textId="35BA0888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3D88AD03" w14:textId="77777777" w:rsidR="00354088" w:rsidRPr="00D22840" w:rsidRDefault="00354088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</w:tr>
      <w:tr w:rsidR="00D22840" w:rsidRPr="00D22840" w14:paraId="01DC867C" w14:textId="77777777" w:rsidTr="002B7BD4">
        <w:trPr>
          <w:tblHeader/>
        </w:trPr>
        <w:tc>
          <w:tcPr>
            <w:tcW w:w="2242" w:type="dxa"/>
            <w:shd w:val="clear" w:color="auto" w:fill="auto"/>
            <w:vAlign w:val="bottom"/>
          </w:tcPr>
          <w:p w14:paraId="34CB9C52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ภาษีเงินได้รอการตัดบัญชี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0238D088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</w:p>
          <w:p w14:paraId="58A4A39B" w14:textId="1391C853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1 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มกราคม </w:t>
            </w:r>
          </w:p>
        </w:tc>
        <w:tc>
          <w:tcPr>
            <w:tcW w:w="275" w:type="dxa"/>
            <w:vAlign w:val="bottom"/>
          </w:tcPr>
          <w:p w14:paraId="4818885E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70344F25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กำไรหรือ</w:t>
            </w:r>
          </w:p>
          <w:p w14:paraId="21CD25D8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ขาดทุน</w:t>
            </w:r>
          </w:p>
        </w:tc>
        <w:tc>
          <w:tcPr>
            <w:tcW w:w="263" w:type="dxa"/>
            <w:tcBorders>
              <w:top w:val="single" w:sz="4" w:space="0" w:color="auto"/>
            </w:tcBorders>
            <w:vAlign w:val="bottom"/>
          </w:tcPr>
          <w:p w14:paraId="56319C6B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84AA39D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กำไรขาดทุน</w:t>
            </w:r>
          </w:p>
          <w:p w14:paraId="7273A9B4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5A425F44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3F4D9DBA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ผลต่าง</w:t>
            </w:r>
          </w:p>
          <w:p w14:paraId="1FA8C33C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t>จากอัตราแลกเปลี่ยน</w:t>
            </w:r>
          </w:p>
        </w:tc>
        <w:tc>
          <w:tcPr>
            <w:tcW w:w="251" w:type="dxa"/>
          </w:tcPr>
          <w:p w14:paraId="7917AC1E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01" w:type="dxa"/>
          </w:tcPr>
          <w:p w14:paraId="6C64E3ED" w14:textId="78D9A30B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 w:hint="cs"/>
                <w:sz w:val="26"/>
                <w:szCs w:val="26"/>
                <w:cs/>
              </w:rPr>
              <w:t>ได้มาจาก</w:t>
            </w: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br/>
            </w:r>
            <w:r w:rsidRPr="00D22840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การรวม</w:t>
            </w:r>
            <w:r w:rsidRPr="00D22840">
              <w:rPr>
                <w:rFonts w:asciiTheme="majorBidi" w:hAnsiTheme="majorBidi" w:cstheme="majorBidi"/>
                <w:sz w:val="26"/>
                <w:szCs w:val="26"/>
                <w:cs/>
              </w:rPr>
              <w:br/>
            </w:r>
            <w:r w:rsidRPr="00D22840">
              <w:rPr>
                <w:rFonts w:asciiTheme="majorBidi" w:hAnsiTheme="majorBidi" w:cstheme="majorBidi" w:hint="cs"/>
                <w:sz w:val="26"/>
                <w:szCs w:val="26"/>
                <w:cs/>
              </w:rPr>
              <w:t>ธุรกิจ</w:t>
            </w:r>
          </w:p>
        </w:tc>
        <w:tc>
          <w:tcPr>
            <w:tcW w:w="250" w:type="dxa"/>
            <w:vAlign w:val="bottom"/>
          </w:tcPr>
          <w:p w14:paraId="2856A665" w14:textId="62B24744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1F3A431D" w14:textId="77777777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ณ วันที่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</w:p>
          <w:p w14:paraId="192D81E2" w14:textId="48F35BF9" w:rsidR="00D22840" w:rsidRPr="00D22840" w:rsidRDefault="00D22840" w:rsidP="00DB71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31 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ธันวาคม </w:t>
            </w:r>
          </w:p>
        </w:tc>
      </w:tr>
      <w:tr w:rsidR="00D22840" w:rsidRPr="00D22840" w14:paraId="45F30C2B" w14:textId="77777777" w:rsidTr="002B7BD4">
        <w:trPr>
          <w:tblHeader/>
        </w:trPr>
        <w:tc>
          <w:tcPr>
            <w:tcW w:w="2242" w:type="dxa"/>
            <w:shd w:val="clear" w:color="auto" w:fill="auto"/>
            <w:vAlign w:val="bottom"/>
          </w:tcPr>
          <w:p w14:paraId="041FEC30" w14:textId="77777777" w:rsidR="00D22840" w:rsidRPr="00D22840" w:rsidRDefault="00D22840" w:rsidP="00DB71A4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7400" w:type="dxa"/>
            <w:gridSpan w:val="11"/>
          </w:tcPr>
          <w:p w14:paraId="57B49633" w14:textId="1CF98CF8" w:rsidR="00D22840" w:rsidRPr="00D22840" w:rsidRDefault="00D22840" w:rsidP="00DB71A4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D22840" w:rsidRPr="00D22840" w14:paraId="495CD9E1" w14:textId="77777777" w:rsidTr="002B7BD4">
        <w:tc>
          <w:tcPr>
            <w:tcW w:w="2242" w:type="dxa"/>
            <w:shd w:val="clear" w:color="auto" w:fill="auto"/>
            <w:vAlign w:val="bottom"/>
          </w:tcPr>
          <w:p w14:paraId="7510DE58" w14:textId="7D75DF50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2562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232EDC9F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75" w:type="dxa"/>
            <w:vAlign w:val="bottom"/>
          </w:tcPr>
          <w:p w14:paraId="0DC1B856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BC9649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263" w:type="dxa"/>
            <w:vAlign w:val="bottom"/>
          </w:tcPr>
          <w:p w14:paraId="58254BF9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29E07C1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786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2405D9D3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0F82281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251" w:type="dxa"/>
          </w:tcPr>
          <w:p w14:paraId="0CC2D33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1" w:type="dxa"/>
          </w:tcPr>
          <w:p w14:paraId="04A2CCAE" w14:textId="57E524D5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0" w:type="dxa"/>
            <w:vAlign w:val="bottom"/>
          </w:tcPr>
          <w:p w14:paraId="0F494CFB" w14:textId="39CCE610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0A1B035E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D22840" w:rsidRPr="00D22840" w14:paraId="6D967FD2" w14:textId="77777777" w:rsidTr="002B7BD4">
        <w:tc>
          <w:tcPr>
            <w:tcW w:w="2242" w:type="dxa"/>
            <w:shd w:val="clear" w:color="auto" w:fill="auto"/>
            <w:vAlign w:val="bottom"/>
          </w:tcPr>
          <w:p w14:paraId="3C88A249" w14:textId="607BC555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สินทรัพย์ภาษีเงินได้</w:t>
            </w: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br/>
            </w:r>
            <w:r w:rsidRPr="00D22840">
              <w:rPr>
                <w:rFonts w:asciiTheme="majorBidi" w:hAnsiTheme="majorBidi" w:cstheme="majorBidi" w:hint="cs"/>
                <w:b/>
                <w:bCs/>
                <w:i/>
                <w:iCs/>
                <w:sz w:val="26"/>
                <w:szCs w:val="26"/>
                <w:cs/>
                <w:lang w:bidi="th-TH"/>
              </w:rPr>
              <w:t xml:space="preserve">   </w:t>
            </w: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รอการตัดบัญชี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60C69752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746BCE1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6CF1FC0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63" w:type="dxa"/>
            <w:vAlign w:val="bottom"/>
          </w:tcPr>
          <w:p w14:paraId="3301F446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6D04EE01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712B8EA0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2F0B907B" w14:textId="77777777" w:rsidR="00D22840" w:rsidRPr="00D22840" w:rsidRDefault="00D22840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1" w:type="dxa"/>
          </w:tcPr>
          <w:p w14:paraId="67F65A96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</w:tcPr>
          <w:p w14:paraId="4481EF6B" w14:textId="292E155D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0" w:type="dxa"/>
            <w:vAlign w:val="bottom"/>
          </w:tcPr>
          <w:p w14:paraId="69B27800" w14:textId="7492F305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54E4EE4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</w:tr>
      <w:tr w:rsidR="002B7BD4" w:rsidRPr="00D22840" w14:paraId="3FEB3411" w14:textId="77777777" w:rsidTr="002B7BD4">
        <w:tc>
          <w:tcPr>
            <w:tcW w:w="2242" w:type="dxa"/>
            <w:shd w:val="clear" w:color="auto" w:fill="auto"/>
            <w:vAlign w:val="bottom"/>
          </w:tcPr>
          <w:p w14:paraId="6C9D027E" w14:textId="77777777" w:rsidR="002B7BD4" w:rsidRPr="00126CB4" w:rsidRDefault="002B7BD4" w:rsidP="002B7BD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126CB4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ค่าเผื่อวัสดุสำรองคลัง</w:t>
            </w:r>
          </w:p>
          <w:p w14:paraId="5E75869F" w14:textId="77777777" w:rsidR="002B7BD4" w:rsidRPr="00126CB4" w:rsidRDefault="002B7BD4" w:rsidP="002B7BD4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126CB4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126CB4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ล้าสมัยและค่าเผื่อการ</w:t>
            </w:r>
            <w:r w:rsidRPr="00126CB4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</w:t>
            </w:r>
          </w:p>
          <w:p w14:paraId="41D2D93D" w14:textId="5DBA5C80" w:rsidR="002B7BD4" w:rsidRPr="00D22840" w:rsidRDefault="002B7BD4" w:rsidP="002B7BD4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126CB4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126CB4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ปรับลดมูลค่าน้ำมันเชื้อเพลิง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50E4C822" w14:textId="742BF885" w:rsidR="002B7BD4" w:rsidRPr="00D22840" w:rsidRDefault="002B7BD4" w:rsidP="002B7BD4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284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549</w:t>
            </w:r>
          </w:p>
        </w:tc>
        <w:tc>
          <w:tcPr>
            <w:tcW w:w="275" w:type="dxa"/>
            <w:vAlign w:val="bottom"/>
          </w:tcPr>
          <w:p w14:paraId="3A43ED33" w14:textId="77777777" w:rsidR="002B7BD4" w:rsidRPr="00D22840" w:rsidRDefault="002B7BD4" w:rsidP="002B7BD4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AEF9531" w14:textId="11DC5763" w:rsidR="002B7BD4" w:rsidRPr="00D22840" w:rsidRDefault="002B7BD4" w:rsidP="002B7BD4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rtl/>
                <w:cs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6,155</w:t>
            </w:r>
          </w:p>
        </w:tc>
        <w:tc>
          <w:tcPr>
            <w:tcW w:w="263" w:type="dxa"/>
            <w:vAlign w:val="bottom"/>
          </w:tcPr>
          <w:p w14:paraId="343B6692" w14:textId="77777777" w:rsidR="002B7BD4" w:rsidRPr="00D22840" w:rsidRDefault="002B7BD4" w:rsidP="002B7BD4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65DACCD9" w14:textId="77777777" w:rsidR="002B7BD4" w:rsidRPr="00D22840" w:rsidRDefault="002B7BD4" w:rsidP="002B7BD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15F18A8F" w14:textId="77777777" w:rsidR="002B7BD4" w:rsidRPr="00D22840" w:rsidRDefault="002B7BD4" w:rsidP="002B7BD4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6E5D4EBD" w14:textId="15A6EAE0" w:rsidR="002B7BD4" w:rsidRPr="008B45F7" w:rsidRDefault="002B7BD4" w:rsidP="008B45F7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rtl/>
                <w:cs/>
                <w:lang w:val="en-US"/>
              </w:rPr>
            </w:pP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410</w:t>
            </w: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51" w:type="dxa"/>
          </w:tcPr>
          <w:p w14:paraId="6189DFE5" w14:textId="77777777" w:rsidR="002B7BD4" w:rsidRPr="00D22840" w:rsidRDefault="002B7BD4" w:rsidP="002B7BD4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vAlign w:val="bottom"/>
          </w:tcPr>
          <w:p w14:paraId="4431753E" w14:textId="50AF8DD7" w:rsidR="002B7BD4" w:rsidRPr="00D22840" w:rsidRDefault="002B7BD4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0" w:type="dxa"/>
            <w:vAlign w:val="bottom"/>
          </w:tcPr>
          <w:p w14:paraId="0CA28ABF" w14:textId="47CAA53A" w:rsidR="002B7BD4" w:rsidRPr="00D22840" w:rsidRDefault="002B7BD4" w:rsidP="002B7BD4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73DEA84B" w14:textId="0C038558" w:rsidR="002B7BD4" w:rsidRPr="00D22840" w:rsidRDefault="002B7BD4" w:rsidP="002B7BD4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288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294</w:t>
            </w:r>
          </w:p>
        </w:tc>
      </w:tr>
      <w:tr w:rsidR="00D22840" w:rsidRPr="00D22840" w14:paraId="05B32A7A" w14:textId="77777777" w:rsidTr="002B7BD4">
        <w:tc>
          <w:tcPr>
            <w:tcW w:w="2242" w:type="dxa"/>
            <w:shd w:val="clear" w:color="auto" w:fill="auto"/>
            <w:vAlign w:val="bottom"/>
          </w:tcPr>
          <w:p w14:paraId="3D393C87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90" w:right="-101" w:hanging="90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ที่ดิน อาคารและอุปกรณ์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57D3E467" w14:textId="15F0563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113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599</w:t>
            </w:r>
          </w:p>
        </w:tc>
        <w:tc>
          <w:tcPr>
            <w:tcW w:w="275" w:type="dxa"/>
            <w:vAlign w:val="bottom"/>
          </w:tcPr>
          <w:p w14:paraId="2249E98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08915F8D" w14:textId="650F6ABE" w:rsidR="00D22840" w:rsidRPr="00D22840" w:rsidRDefault="00D22840" w:rsidP="005630C1">
            <w:pPr>
              <w:pStyle w:val="acctfourfigures"/>
              <w:tabs>
                <w:tab w:val="clear" w:pos="765"/>
                <w:tab w:val="decimal" w:pos="763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(612,670)</w:t>
            </w:r>
          </w:p>
        </w:tc>
        <w:tc>
          <w:tcPr>
            <w:tcW w:w="263" w:type="dxa"/>
            <w:vAlign w:val="bottom"/>
          </w:tcPr>
          <w:p w14:paraId="4C0B66D5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6C74E593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5B981D54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75AA1321" w14:textId="65013B83" w:rsidR="00D22840" w:rsidRPr="008B45F7" w:rsidRDefault="00D22840" w:rsidP="008B45F7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53</w:t>
            </w: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559</w:t>
            </w:r>
            <w:r w:rsidRPr="008B45F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51" w:type="dxa"/>
          </w:tcPr>
          <w:p w14:paraId="3EF6923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</w:tcPr>
          <w:p w14:paraId="12860B8D" w14:textId="7D6FB7FF" w:rsidR="00D22840" w:rsidRPr="00D22840" w:rsidRDefault="00D22840" w:rsidP="008B45F7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45,611</w:t>
            </w:r>
          </w:p>
        </w:tc>
        <w:tc>
          <w:tcPr>
            <w:tcW w:w="250" w:type="dxa"/>
            <w:vAlign w:val="bottom"/>
          </w:tcPr>
          <w:p w14:paraId="18ACBD3F" w14:textId="386B96D4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38FAB9B5" w14:textId="55542C65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492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981</w:t>
            </w:r>
          </w:p>
        </w:tc>
      </w:tr>
      <w:tr w:rsidR="00D22840" w:rsidRPr="00D22840" w14:paraId="162551EC" w14:textId="77777777" w:rsidTr="002B7BD4">
        <w:tc>
          <w:tcPr>
            <w:tcW w:w="2242" w:type="dxa"/>
            <w:shd w:val="clear" w:color="auto" w:fill="auto"/>
            <w:vAlign w:val="bottom"/>
          </w:tcPr>
          <w:p w14:paraId="23319A3C" w14:textId="084B8CEE" w:rsidR="00D22840" w:rsidRPr="00D22840" w:rsidRDefault="00D22840" w:rsidP="0033588C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หนี้สินตามสัญญาเช่าการเงิน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40F6A96B" w14:textId="1DA57952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136</w:t>
            </w:r>
          </w:p>
        </w:tc>
        <w:tc>
          <w:tcPr>
            <w:tcW w:w="275" w:type="dxa"/>
            <w:vAlign w:val="bottom"/>
          </w:tcPr>
          <w:p w14:paraId="33B0CC98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20A5C142" w14:textId="6FC3C566" w:rsidR="00D22840" w:rsidRPr="00D22840" w:rsidRDefault="00D22840" w:rsidP="005630C1">
            <w:pPr>
              <w:pStyle w:val="acctfourfigures"/>
              <w:tabs>
                <w:tab w:val="clear" w:pos="765"/>
                <w:tab w:val="decimal" w:pos="763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(17)</w:t>
            </w:r>
          </w:p>
        </w:tc>
        <w:tc>
          <w:tcPr>
            <w:tcW w:w="263" w:type="dxa"/>
            <w:vAlign w:val="bottom"/>
          </w:tcPr>
          <w:p w14:paraId="11F3B2E2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4D223A87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52C3040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7B43CD9B" w14:textId="77777777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0E992C7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</w:tcPr>
          <w:p w14:paraId="314A5715" w14:textId="41F2A0C1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0" w:type="dxa"/>
            <w:vAlign w:val="bottom"/>
          </w:tcPr>
          <w:p w14:paraId="7333A2A6" w14:textId="3B75CD1B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09E44B31" w14:textId="12E48F7A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119</w:t>
            </w:r>
          </w:p>
        </w:tc>
      </w:tr>
      <w:tr w:rsidR="00D22840" w:rsidRPr="00D22840" w14:paraId="14A55247" w14:textId="77777777" w:rsidTr="002B7BD4">
        <w:tc>
          <w:tcPr>
            <w:tcW w:w="2242" w:type="dxa"/>
            <w:shd w:val="clear" w:color="auto" w:fill="auto"/>
            <w:vAlign w:val="bottom"/>
          </w:tcPr>
          <w:p w14:paraId="30C48A46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7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หนี้สินตราสารอนุพันธ์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7EF97A77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5" w:type="dxa"/>
            <w:vAlign w:val="bottom"/>
          </w:tcPr>
          <w:p w14:paraId="1C7444F0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33855CDE" w14:textId="77777777" w:rsidR="00D22840" w:rsidRPr="00D22840" w:rsidRDefault="00D22840" w:rsidP="005630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63" w:type="dxa"/>
            <w:vAlign w:val="bottom"/>
          </w:tcPr>
          <w:p w14:paraId="1E487489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5CAB74F9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38B3600E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5478CCA1" w14:textId="77777777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7E6E467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</w:tcPr>
          <w:p w14:paraId="4B2BA441" w14:textId="26A52AEF" w:rsidR="00D22840" w:rsidRPr="00D22840" w:rsidRDefault="00D22840" w:rsidP="008B45F7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8,343</w:t>
            </w:r>
          </w:p>
        </w:tc>
        <w:tc>
          <w:tcPr>
            <w:tcW w:w="250" w:type="dxa"/>
            <w:vAlign w:val="bottom"/>
          </w:tcPr>
          <w:p w14:paraId="394F2AA2" w14:textId="0BFB850B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132F3232" w14:textId="4763D2F2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343</w:t>
            </w:r>
          </w:p>
        </w:tc>
      </w:tr>
      <w:tr w:rsidR="00D22840" w:rsidRPr="00D22840" w14:paraId="0356751D" w14:textId="77777777" w:rsidTr="002B7BD4">
        <w:tc>
          <w:tcPr>
            <w:tcW w:w="2242" w:type="dxa"/>
            <w:shd w:val="clear" w:color="auto" w:fill="auto"/>
            <w:vAlign w:val="bottom"/>
          </w:tcPr>
          <w:p w14:paraId="08E8FC76" w14:textId="2B3FDEEC" w:rsidR="00D22840" w:rsidRPr="00D22840" w:rsidRDefault="00D22840" w:rsidP="003F33A6">
            <w:pPr>
              <w:pStyle w:val="acctfourfigures"/>
              <w:tabs>
                <w:tab w:val="clear" w:pos="765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ประมาณการหนี้สินสำหรับ</w:t>
            </w:r>
            <w:r w:rsidR="003F33A6">
              <w:rPr>
                <w:rFonts w:asciiTheme="majorBidi" w:hAnsiTheme="majorBidi" w:cstheme="majorBidi"/>
                <w:sz w:val="26"/>
                <w:szCs w:val="26"/>
                <w:lang w:bidi="th-TH"/>
              </w:rPr>
              <w:br/>
              <w:t xml:space="preserve">   </w:t>
            </w: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ผลประโยชน์พนักงาน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6D29F276" w14:textId="7F63D1CF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37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127</w:t>
            </w:r>
          </w:p>
        </w:tc>
        <w:tc>
          <w:tcPr>
            <w:tcW w:w="275" w:type="dxa"/>
            <w:vAlign w:val="bottom"/>
          </w:tcPr>
          <w:p w14:paraId="0223BE6C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04CDB99" w14:textId="63F0CA3B" w:rsidR="00D22840" w:rsidRPr="00D22840" w:rsidRDefault="00D22840" w:rsidP="00D22840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6,214</w:t>
            </w:r>
          </w:p>
        </w:tc>
        <w:tc>
          <w:tcPr>
            <w:tcW w:w="263" w:type="dxa"/>
            <w:vAlign w:val="bottom"/>
          </w:tcPr>
          <w:p w14:paraId="0F91566D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55AD55E8" w14:textId="21128C34" w:rsidR="00D22840" w:rsidRPr="00D22840" w:rsidRDefault="00D22840" w:rsidP="00D22840">
            <w:pPr>
              <w:pStyle w:val="acctfourfigures"/>
              <w:tabs>
                <w:tab w:val="clear" w:pos="765"/>
                <w:tab w:val="decimal" w:pos="768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1,634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75C59BF7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38FD4825" w14:textId="77777777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132EE3AE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vAlign w:val="bottom"/>
          </w:tcPr>
          <w:p w14:paraId="646B65F3" w14:textId="7195FC55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67C57F31" w14:textId="6449205C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19B657E4" w14:textId="5664AF5C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44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975</w:t>
            </w:r>
          </w:p>
        </w:tc>
      </w:tr>
      <w:tr w:rsidR="00D22840" w:rsidRPr="00D22840" w14:paraId="77C298E3" w14:textId="77777777" w:rsidTr="002B7BD4">
        <w:tc>
          <w:tcPr>
            <w:tcW w:w="2242" w:type="dxa"/>
            <w:shd w:val="clear" w:color="auto" w:fill="auto"/>
            <w:vAlign w:val="bottom"/>
          </w:tcPr>
          <w:p w14:paraId="26D77E40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ยอดขาดทุนยกไป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3413373D" w14:textId="1A3ACDAB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423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654</w:t>
            </w:r>
          </w:p>
        </w:tc>
        <w:tc>
          <w:tcPr>
            <w:tcW w:w="275" w:type="dxa"/>
            <w:vAlign w:val="bottom"/>
          </w:tcPr>
          <w:p w14:paraId="6024E774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2D03838" w14:textId="2E679BAC" w:rsidR="00D22840" w:rsidRPr="00D22840" w:rsidRDefault="00D22840" w:rsidP="00D22840">
            <w:pPr>
              <w:pStyle w:val="acctfourfigures"/>
              <w:tabs>
                <w:tab w:val="clear" w:pos="765"/>
                <w:tab w:val="decimal" w:pos="763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(44,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167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3" w:type="dxa"/>
            <w:vAlign w:val="bottom"/>
          </w:tcPr>
          <w:p w14:paraId="09095F1D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479299CE" w14:textId="77777777" w:rsidR="00D22840" w:rsidRPr="00D22840" w:rsidRDefault="00D22840" w:rsidP="00D228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5E233C21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08C6B9C6" w14:textId="33578430" w:rsidR="00D22840" w:rsidRPr="00D22840" w:rsidRDefault="00D22840" w:rsidP="008B45F7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078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51" w:type="dxa"/>
          </w:tcPr>
          <w:p w14:paraId="45196E53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vAlign w:val="bottom"/>
          </w:tcPr>
          <w:p w14:paraId="4E0B56DB" w14:textId="21FE4CAE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4AD1971A" w14:textId="07331723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30A9A8EF" w14:textId="278C0818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337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409</w:t>
            </w:r>
          </w:p>
        </w:tc>
      </w:tr>
      <w:tr w:rsidR="00D22840" w:rsidRPr="00D22840" w14:paraId="12F3A568" w14:textId="77777777" w:rsidTr="002B7BD4">
        <w:tc>
          <w:tcPr>
            <w:tcW w:w="2242" w:type="dxa"/>
            <w:shd w:val="clear" w:color="auto" w:fill="auto"/>
            <w:vAlign w:val="bottom"/>
          </w:tcPr>
          <w:p w14:paraId="7F7021EA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อื่น ๆ</w:t>
            </w:r>
          </w:p>
        </w:tc>
        <w:tc>
          <w:tcPr>
            <w:tcW w:w="97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BD20C1E" w14:textId="3D197992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  <w:tab w:val="left" w:pos="912"/>
              </w:tabs>
              <w:spacing w:line="240" w:lineRule="auto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102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122</w:t>
            </w:r>
          </w:p>
        </w:tc>
        <w:tc>
          <w:tcPr>
            <w:tcW w:w="275" w:type="dxa"/>
            <w:vAlign w:val="bottom"/>
          </w:tcPr>
          <w:p w14:paraId="7CD156DD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5FE64A9" w14:textId="4524912D" w:rsidR="00D22840" w:rsidRPr="00D22840" w:rsidRDefault="00D22840" w:rsidP="00D22840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99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3,692</w:t>
            </w:r>
          </w:p>
        </w:tc>
        <w:tc>
          <w:tcPr>
            <w:tcW w:w="263" w:type="dxa"/>
            <w:vAlign w:val="bottom"/>
          </w:tcPr>
          <w:p w14:paraId="0B684AFD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118A1A" w14:textId="77777777" w:rsidR="00D22840" w:rsidRPr="00D22840" w:rsidRDefault="00D22840" w:rsidP="00D228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AEBD825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4CFCEF8" w14:textId="4FBF5FE9" w:rsidR="00D22840" w:rsidRPr="00D22840" w:rsidRDefault="00D22840" w:rsidP="008B45F7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842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51" w:type="dxa"/>
          </w:tcPr>
          <w:p w14:paraId="4C26B34D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  <w:vAlign w:val="bottom"/>
          </w:tcPr>
          <w:p w14:paraId="12BBB13F" w14:textId="33D0762B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2343DD88" w14:textId="240FF1CB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0F3F13" w14:textId="759E0A38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972</w:t>
            </w:r>
          </w:p>
        </w:tc>
      </w:tr>
      <w:tr w:rsidR="00D22840" w:rsidRPr="00D22840" w14:paraId="08CCEB63" w14:textId="77777777" w:rsidTr="002B7BD4">
        <w:tc>
          <w:tcPr>
            <w:tcW w:w="2242" w:type="dxa"/>
            <w:shd w:val="clear" w:color="auto" w:fill="auto"/>
            <w:vAlign w:val="bottom"/>
          </w:tcPr>
          <w:p w14:paraId="281D30A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97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2E0D835" w14:textId="1703EAFA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961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187</w:t>
            </w:r>
          </w:p>
        </w:tc>
        <w:tc>
          <w:tcPr>
            <w:tcW w:w="275" w:type="dxa"/>
            <w:vAlign w:val="bottom"/>
          </w:tcPr>
          <w:p w14:paraId="6B75D457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60045E" w14:textId="7C5EFA63" w:rsidR="00D22840" w:rsidRPr="00D22840" w:rsidRDefault="00D22840" w:rsidP="005630C1">
            <w:pPr>
              <w:pStyle w:val="acctfourfigures"/>
              <w:tabs>
                <w:tab w:val="clear" w:pos="765"/>
                <w:tab w:val="decimal" w:pos="763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(</w:t>
            </w:r>
            <w:r w:rsidRPr="005B7ECD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640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,793)</w:t>
            </w:r>
          </w:p>
        </w:tc>
        <w:tc>
          <w:tcPr>
            <w:tcW w:w="263" w:type="dxa"/>
            <w:vAlign w:val="bottom"/>
          </w:tcPr>
          <w:p w14:paraId="5894603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F3CF90C" w14:textId="289866C6" w:rsidR="00D22840" w:rsidRPr="00D22840" w:rsidRDefault="00D22840" w:rsidP="00F16FF5">
            <w:pPr>
              <w:pStyle w:val="acctfourfigures"/>
              <w:tabs>
                <w:tab w:val="clear" w:pos="765"/>
                <w:tab w:val="decimal" w:pos="786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1,634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712B28F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D02D68" w14:textId="60F2ED1F" w:rsidR="00D22840" w:rsidRPr="00D22840" w:rsidRDefault="00D22840" w:rsidP="008B45F7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(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104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889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)</w:t>
            </w:r>
          </w:p>
        </w:tc>
        <w:tc>
          <w:tcPr>
            <w:tcW w:w="251" w:type="dxa"/>
          </w:tcPr>
          <w:p w14:paraId="7AC504E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</w:tcPr>
          <w:p w14:paraId="1149914E" w14:textId="1EF22CA1" w:rsidR="00D22840" w:rsidRPr="00D22840" w:rsidRDefault="00D22840" w:rsidP="008B45F7">
            <w:pPr>
              <w:pStyle w:val="acctfourfigures"/>
              <w:tabs>
                <w:tab w:val="clear" w:pos="765"/>
                <w:tab w:val="decimal" w:pos="688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53,954</w:t>
            </w:r>
          </w:p>
        </w:tc>
        <w:tc>
          <w:tcPr>
            <w:tcW w:w="250" w:type="dxa"/>
            <w:vAlign w:val="bottom"/>
          </w:tcPr>
          <w:p w14:paraId="106AAAF4" w14:textId="458B6FB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A004E69" w14:textId="5847DD96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271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093</w:t>
            </w:r>
          </w:p>
        </w:tc>
      </w:tr>
      <w:tr w:rsidR="00D22840" w:rsidRPr="00D22840" w14:paraId="18F3E299" w14:textId="77777777" w:rsidTr="002B7BD4">
        <w:tc>
          <w:tcPr>
            <w:tcW w:w="2242" w:type="dxa"/>
            <w:shd w:val="clear" w:color="auto" w:fill="auto"/>
            <w:vAlign w:val="bottom"/>
          </w:tcPr>
          <w:p w14:paraId="386EF541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right="-72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7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3C3929C" w14:textId="77777777" w:rsidR="00D22840" w:rsidRPr="00D22840" w:rsidRDefault="00D22840" w:rsidP="00F16FF5">
            <w:pPr>
              <w:tabs>
                <w:tab w:val="clear" w:pos="907"/>
                <w:tab w:val="left" w:pos="864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1E75660D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  <w:tab w:val="decimal" w:pos="915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18D8D29F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  <w:tab w:val="decimal" w:pos="915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3" w:type="dxa"/>
            <w:vAlign w:val="bottom"/>
          </w:tcPr>
          <w:p w14:paraId="5114E5B1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9BC9F87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6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4440CAEB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4B58127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1" w:type="dxa"/>
          </w:tcPr>
          <w:p w14:paraId="7C9108D0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double" w:sz="4" w:space="0" w:color="auto"/>
            </w:tcBorders>
          </w:tcPr>
          <w:p w14:paraId="258F35F5" w14:textId="735AC6FF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0" w:type="dxa"/>
            <w:vAlign w:val="bottom"/>
          </w:tcPr>
          <w:p w14:paraId="4228583C" w14:textId="4E581E4C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2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C6E926A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27" w:right="-101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D22840" w:rsidRPr="00D22840" w14:paraId="4252BDDB" w14:textId="77777777" w:rsidTr="002B7BD4">
        <w:tc>
          <w:tcPr>
            <w:tcW w:w="2242" w:type="dxa"/>
            <w:shd w:val="clear" w:color="auto" w:fill="auto"/>
            <w:vAlign w:val="bottom"/>
          </w:tcPr>
          <w:p w14:paraId="5F48C53F" w14:textId="7DF86723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หนี้สินภาษีเงินได้</w:t>
            </w: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br/>
            </w:r>
            <w:r w:rsidRPr="00D22840">
              <w:rPr>
                <w:rFonts w:asciiTheme="majorBidi" w:hAnsiTheme="majorBidi" w:cstheme="majorBidi" w:hint="cs"/>
                <w:b/>
                <w:bCs/>
                <w:i/>
                <w:iCs/>
                <w:sz w:val="26"/>
                <w:szCs w:val="26"/>
                <w:cs/>
                <w:lang w:bidi="th-TH"/>
              </w:rPr>
              <w:t xml:space="preserve">   </w:t>
            </w:r>
            <w:r w:rsidRPr="00D2284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bidi="th-TH"/>
              </w:rPr>
              <w:t>รอการตัดบัญชี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05C3EE89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5" w:type="dxa"/>
            <w:vAlign w:val="bottom"/>
          </w:tcPr>
          <w:p w14:paraId="04CA7922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3"/>
                <w:tab w:val="decimal" w:pos="915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6695B12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3"/>
                <w:tab w:val="decimal" w:pos="915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63" w:type="dxa"/>
            <w:vAlign w:val="bottom"/>
          </w:tcPr>
          <w:p w14:paraId="17BA91B8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6B75042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6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032E255E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1C5C33B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1" w:type="dxa"/>
          </w:tcPr>
          <w:p w14:paraId="608A6185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</w:tcPr>
          <w:p w14:paraId="1820742A" w14:textId="630C0E38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50" w:type="dxa"/>
            <w:vAlign w:val="bottom"/>
          </w:tcPr>
          <w:p w14:paraId="183969B3" w14:textId="0215C483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63DA21E2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D22840" w:rsidRPr="00D22840" w14:paraId="1650F6E9" w14:textId="77777777" w:rsidTr="002B7BD4">
        <w:tc>
          <w:tcPr>
            <w:tcW w:w="2242" w:type="dxa"/>
            <w:shd w:val="clear" w:color="auto" w:fill="auto"/>
            <w:vAlign w:val="bottom"/>
          </w:tcPr>
          <w:p w14:paraId="7B4A63D4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ที่ดิน อาคารและอุปกรณ์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6FE4C415" w14:textId="011F18C6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385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544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55286DD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B0B400E" w14:textId="35F2D7B0" w:rsidR="00D22840" w:rsidRPr="00D22840" w:rsidRDefault="00D22840" w:rsidP="00F16FF5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70,021</w:t>
            </w:r>
          </w:p>
        </w:tc>
        <w:tc>
          <w:tcPr>
            <w:tcW w:w="263" w:type="dxa"/>
            <w:vAlign w:val="bottom"/>
          </w:tcPr>
          <w:p w14:paraId="49A5163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5D52914D" w14:textId="77777777" w:rsidR="00D22840" w:rsidRPr="00D22840" w:rsidRDefault="00D22840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439D15D5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7C5B6491" w14:textId="0DD8F665" w:rsidR="00D22840" w:rsidRPr="00D22840" w:rsidRDefault="00D22840" w:rsidP="000555CE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199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787</w:t>
            </w:r>
          </w:p>
        </w:tc>
        <w:tc>
          <w:tcPr>
            <w:tcW w:w="251" w:type="dxa"/>
          </w:tcPr>
          <w:p w14:paraId="299DF951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</w:tcPr>
          <w:p w14:paraId="368367BB" w14:textId="0AB88641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-</w:t>
            </w:r>
          </w:p>
        </w:tc>
        <w:tc>
          <w:tcPr>
            <w:tcW w:w="250" w:type="dxa"/>
            <w:vAlign w:val="bottom"/>
          </w:tcPr>
          <w:p w14:paraId="592E06DC" w14:textId="301526EF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7E40C84C" w14:textId="4B7B2172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115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736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D22840" w:rsidRPr="00D22840" w14:paraId="14494793" w14:textId="77777777" w:rsidTr="002B7BD4">
        <w:tc>
          <w:tcPr>
            <w:tcW w:w="2242" w:type="dxa"/>
            <w:shd w:val="clear" w:color="auto" w:fill="auto"/>
            <w:vAlign w:val="bottom"/>
          </w:tcPr>
          <w:p w14:paraId="3B1D0051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สินทรัพย์ไม่มีตัวตน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62A1FBB1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5" w:type="dxa"/>
            <w:vAlign w:val="bottom"/>
          </w:tcPr>
          <w:p w14:paraId="7AFDB9A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2C8C476" w14:textId="77777777" w:rsidR="00D22840" w:rsidRPr="00D22840" w:rsidRDefault="00D22840" w:rsidP="005630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63" w:type="dxa"/>
            <w:vAlign w:val="bottom"/>
          </w:tcPr>
          <w:p w14:paraId="1B25E013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17120076" w14:textId="77777777" w:rsidR="00D22840" w:rsidRPr="00D22840" w:rsidRDefault="00D22840" w:rsidP="00F16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28A87441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61809CBB" w14:textId="77777777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3A57B1C0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</w:tcPr>
          <w:p w14:paraId="31D05110" w14:textId="4C4E01AA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(209,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999</w:t>
            </w: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)</w:t>
            </w:r>
          </w:p>
        </w:tc>
        <w:tc>
          <w:tcPr>
            <w:tcW w:w="250" w:type="dxa"/>
            <w:vAlign w:val="bottom"/>
          </w:tcPr>
          <w:p w14:paraId="1E0997D7" w14:textId="6A2F40A8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70C01743" w14:textId="2A9C630A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209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999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D22840" w:rsidRPr="00D22840" w14:paraId="353CF230" w14:textId="77777777" w:rsidTr="002B7BD4">
        <w:tc>
          <w:tcPr>
            <w:tcW w:w="2242" w:type="dxa"/>
            <w:shd w:val="clear" w:color="auto" w:fill="auto"/>
            <w:vAlign w:val="bottom"/>
          </w:tcPr>
          <w:p w14:paraId="5A4B8AF9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ลูกหนี้ตามสัญญาเช่า</w:t>
            </w:r>
          </w:p>
          <w:p w14:paraId="1F1F519E" w14:textId="3D326092" w:rsidR="00D22840" w:rsidRPr="00D22840" w:rsidRDefault="00D22840" w:rsidP="00D2284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  </w:t>
            </w: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การเงิน</w:t>
            </w:r>
            <w:r w:rsidRPr="00D22840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กิจการที่</w:t>
            </w: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เกี่ยวข้องกัน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0F8AE81A" w14:textId="436A619C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534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102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46AFE7F1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561F5B8" w14:textId="1EA60C59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252,564</w:t>
            </w:r>
          </w:p>
        </w:tc>
        <w:tc>
          <w:tcPr>
            <w:tcW w:w="263" w:type="dxa"/>
            <w:vAlign w:val="bottom"/>
          </w:tcPr>
          <w:p w14:paraId="7A1C86A1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left" w:pos="790"/>
              </w:tabs>
              <w:spacing w:line="240" w:lineRule="auto"/>
              <w:ind w:left="-80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3365D92F" w14:textId="1A85DA76" w:rsidR="00D22840" w:rsidRPr="00D22840" w:rsidRDefault="00D22840" w:rsidP="00D228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65499BF1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53F04B69" w14:textId="1C1AA9B3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42940C54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vAlign w:val="bottom"/>
          </w:tcPr>
          <w:p w14:paraId="07781619" w14:textId="1988C817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0" w:type="dxa"/>
            <w:vAlign w:val="bottom"/>
          </w:tcPr>
          <w:p w14:paraId="4489D356" w14:textId="1FC29919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6E686022" w14:textId="27850290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281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538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D22840" w:rsidRPr="00D22840" w14:paraId="22E18B2F" w14:textId="77777777" w:rsidTr="002B7BD4">
        <w:tc>
          <w:tcPr>
            <w:tcW w:w="2242" w:type="dxa"/>
            <w:shd w:val="clear" w:color="auto" w:fill="auto"/>
            <w:vAlign w:val="bottom"/>
          </w:tcPr>
          <w:p w14:paraId="48B39DA4" w14:textId="0739BFAB" w:rsidR="00D22840" w:rsidRPr="00D22840" w:rsidRDefault="008F3433" w:rsidP="00D2284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สินทรัพย์</w:t>
            </w:r>
            <w:r w:rsidR="00D22840"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ตราสารอนุพันธ์</w:t>
            </w:r>
          </w:p>
        </w:tc>
        <w:tc>
          <w:tcPr>
            <w:tcW w:w="977" w:type="dxa"/>
            <w:shd w:val="clear" w:color="auto" w:fill="auto"/>
            <w:vAlign w:val="bottom"/>
          </w:tcPr>
          <w:p w14:paraId="2DB376B8" w14:textId="55CE1640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693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1A946481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9E06687" w14:textId="2E63A35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557</w:t>
            </w:r>
          </w:p>
        </w:tc>
        <w:tc>
          <w:tcPr>
            <w:tcW w:w="263" w:type="dxa"/>
            <w:vAlign w:val="bottom"/>
          </w:tcPr>
          <w:p w14:paraId="40CA35B0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shd w:val="clear" w:color="auto" w:fill="auto"/>
            <w:vAlign w:val="bottom"/>
          </w:tcPr>
          <w:p w14:paraId="287A8950" w14:textId="77777777" w:rsidR="00D22840" w:rsidRPr="00D22840" w:rsidRDefault="00D22840" w:rsidP="00D228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7FF29CDF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shd w:val="clear" w:color="auto" w:fill="auto"/>
            <w:vAlign w:val="bottom"/>
          </w:tcPr>
          <w:p w14:paraId="19791CE9" w14:textId="77777777" w:rsidR="00D22840" w:rsidRPr="00D22840" w:rsidRDefault="00D22840" w:rsidP="008B45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1" w:type="dxa"/>
          </w:tcPr>
          <w:p w14:paraId="420025FF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</w:tcPr>
          <w:p w14:paraId="50B44DF0" w14:textId="2F70DEFE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0" w:type="dxa"/>
            <w:vAlign w:val="bottom"/>
          </w:tcPr>
          <w:p w14:paraId="5656E0E6" w14:textId="24F47189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shd w:val="clear" w:color="auto" w:fill="auto"/>
            <w:vAlign w:val="bottom"/>
          </w:tcPr>
          <w:p w14:paraId="49F3A3D9" w14:textId="546F27DF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136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D22840" w:rsidRPr="00D22840" w14:paraId="04EA2473" w14:textId="77777777" w:rsidTr="002B7BD4">
        <w:tc>
          <w:tcPr>
            <w:tcW w:w="2242" w:type="dxa"/>
            <w:shd w:val="clear" w:color="auto" w:fill="auto"/>
            <w:vAlign w:val="bottom"/>
          </w:tcPr>
          <w:p w14:paraId="41A54B43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อื่น ๆ</w:t>
            </w:r>
          </w:p>
        </w:tc>
        <w:tc>
          <w:tcPr>
            <w:tcW w:w="97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D452439" w14:textId="66935444" w:rsidR="00D22840" w:rsidRPr="00D22840" w:rsidRDefault="00D22840" w:rsidP="00D22840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315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532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21193E57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6079506B" w14:textId="639B5B2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Pr="006D70E7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34,763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63" w:type="dxa"/>
            <w:vAlign w:val="bottom"/>
          </w:tcPr>
          <w:p w14:paraId="290EF748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3159E7" w14:textId="77777777" w:rsidR="00D22840" w:rsidRPr="00D22840" w:rsidRDefault="00D22840" w:rsidP="00D228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0652B71B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E474586" w14:textId="259DFA0B" w:rsidR="00D22840" w:rsidRPr="00D22840" w:rsidRDefault="00D22840" w:rsidP="000555CE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17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272</w:t>
            </w:r>
          </w:p>
        </w:tc>
        <w:tc>
          <w:tcPr>
            <w:tcW w:w="251" w:type="dxa"/>
          </w:tcPr>
          <w:p w14:paraId="19E45236" w14:textId="77777777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14:paraId="2BA03908" w14:textId="18277870" w:rsidR="00D22840" w:rsidRPr="00D22840" w:rsidRDefault="00D22840" w:rsidP="008B45F7">
            <w:pPr>
              <w:pStyle w:val="acctfourfigures"/>
              <w:tabs>
                <w:tab w:val="clear" w:pos="765"/>
                <w:tab w:val="decimal" w:pos="83"/>
              </w:tabs>
              <w:spacing w:line="240" w:lineRule="auto"/>
              <w:ind w:left="-127" w:right="-1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0" w:type="dxa"/>
            <w:vAlign w:val="bottom"/>
          </w:tcPr>
          <w:p w14:paraId="7F4300CA" w14:textId="301EE0BB" w:rsidR="00D22840" w:rsidRPr="00D22840" w:rsidRDefault="00D22840" w:rsidP="00D22840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8CF5484" w14:textId="4F814FA2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333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023</w:t>
            </w:r>
            <w:r w:rsidRPr="00D22840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D22840" w:rsidRPr="00D22840" w14:paraId="28723334" w14:textId="77777777" w:rsidTr="002B7BD4">
        <w:tc>
          <w:tcPr>
            <w:tcW w:w="2242" w:type="dxa"/>
            <w:shd w:val="clear" w:color="auto" w:fill="auto"/>
            <w:vAlign w:val="bottom"/>
          </w:tcPr>
          <w:p w14:paraId="2584F0BF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rtl/>
                <w:cs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97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14A63A" w14:textId="49AEDEE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237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871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01B1115E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F3FA13" w14:textId="38AB38C4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99" w:right="-62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288,379</w:t>
            </w:r>
          </w:p>
        </w:tc>
        <w:tc>
          <w:tcPr>
            <w:tcW w:w="263" w:type="dxa"/>
            <w:vAlign w:val="bottom"/>
          </w:tcPr>
          <w:p w14:paraId="2ACD63D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47C6E78" w14:textId="77777777" w:rsidR="00D22840" w:rsidRPr="00D22840" w:rsidRDefault="00D22840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right="-106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54A6B4D7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A7489FE" w14:textId="6BC7AE7F" w:rsidR="00D22840" w:rsidRPr="00D22840" w:rsidRDefault="00D22840" w:rsidP="000555CE">
            <w:pPr>
              <w:pStyle w:val="acctfourfigures"/>
              <w:tabs>
                <w:tab w:val="clear" w:pos="765"/>
                <w:tab w:val="decimal" w:pos="88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217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059</w:t>
            </w:r>
          </w:p>
        </w:tc>
        <w:tc>
          <w:tcPr>
            <w:tcW w:w="251" w:type="dxa"/>
          </w:tcPr>
          <w:p w14:paraId="1AA2AA7D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</w:tcPr>
          <w:p w14:paraId="13B4932E" w14:textId="148D9E5D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(209,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999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50" w:type="dxa"/>
            <w:vAlign w:val="bottom"/>
          </w:tcPr>
          <w:p w14:paraId="03DE8408" w14:textId="3CB8AC3E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D42A94" w14:textId="0F4AD97C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942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432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D22840" w:rsidRPr="00D22840" w14:paraId="6130D1A5" w14:textId="77777777" w:rsidTr="002B7BD4">
        <w:trPr>
          <w:trHeight w:val="278"/>
        </w:trPr>
        <w:tc>
          <w:tcPr>
            <w:tcW w:w="2242" w:type="dxa"/>
            <w:shd w:val="clear" w:color="auto" w:fill="auto"/>
            <w:vAlign w:val="bottom"/>
          </w:tcPr>
          <w:p w14:paraId="402317A6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97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D4F1944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5" w:type="dxa"/>
            <w:vAlign w:val="bottom"/>
          </w:tcPr>
          <w:p w14:paraId="1021C87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7B14BA45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263" w:type="dxa"/>
            <w:vAlign w:val="bottom"/>
          </w:tcPr>
          <w:p w14:paraId="653AF3FB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01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1AEDB66" w14:textId="77777777" w:rsidR="00D22840" w:rsidRPr="00D22840" w:rsidRDefault="00D22840" w:rsidP="00F16F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6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82" w:type="dxa"/>
            <w:shd w:val="clear" w:color="auto" w:fill="auto"/>
            <w:vAlign w:val="bottom"/>
          </w:tcPr>
          <w:p w14:paraId="4C238B28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08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A9E52BA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51" w:type="dxa"/>
          </w:tcPr>
          <w:p w14:paraId="7883167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01" w:type="dxa"/>
            <w:tcBorders>
              <w:top w:val="double" w:sz="4" w:space="0" w:color="auto"/>
            </w:tcBorders>
          </w:tcPr>
          <w:p w14:paraId="4F055223" w14:textId="6D7339F3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50" w:type="dxa"/>
            <w:vAlign w:val="bottom"/>
          </w:tcPr>
          <w:p w14:paraId="76D87133" w14:textId="117EF839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02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92F933F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20"/>
              </w:rPr>
            </w:pPr>
          </w:p>
        </w:tc>
      </w:tr>
      <w:tr w:rsidR="00D22840" w:rsidRPr="00D246FB" w14:paraId="52A7A323" w14:textId="77777777" w:rsidTr="002B7BD4">
        <w:trPr>
          <w:trHeight w:val="425"/>
        </w:trPr>
        <w:tc>
          <w:tcPr>
            <w:tcW w:w="2242" w:type="dxa"/>
            <w:shd w:val="clear" w:color="auto" w:fill="auto"/>
            <w:vAlign w:val="bottom"/>
          </w:tcPr>
          <w:p w14:paraId="28E78727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สุทธิ</w:t>
            </w:r>
          </w:p>
        </w:tc>
        <w:tc>
          <w:tcPr>
            <w:tcW w:w="977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5389F56" w14:textId="2F68485F" w:rsidR="00D22840" w:rsidRPr="00D22840" w:rsidRDefault="00D22840" w:rsidP="00F16FF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276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684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75" w:type="dxa"/>
            <w:vAlign w:val="bottom"/>
          </w:tcPr>
          <w:p w14:paraId="1A8C6C6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915"/>
              </w:tabs>
              <w:spacing w:line="240" w:lineRule="auto"/>
              <w:ind w:left="-99" w:right="-62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18282515" w14:textId="7DE25C55" w:rsidR="00D22840" w:rsidRPr="00D22840" w:rsidRDefault="00D22840" w:rsidP="00645665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(352,414)</w:t>
            </w:r>
          </w:p>
        </w:tc>
        <w:tc>
          <w:tcPr>
            <w:tcW w:w="263" w:type="dxa"/>
            <w:vAlign w:val="bottom"/>
          </w:tcPr>
          <w:p w14:paraId="572352CC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00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12C307C" w14:textId="4A3D4890" w:rsidR="00D22840" w:rsidRPr="00D22840" w:rsidRDefault="00D22840" w:rsidP="00F16FF5">
            <w:pPr>
              <w:pStyle w:val="acctfourfigures"/>
              <w:tabs>
                <w:tab w:val="clear" w:pos="765"/>
                <w:tab w:val="decimal" w:pos="786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1,634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174CA665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0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2981DA6" w14:textId="67793760" w:rsidR="00D22840" w:rsidRPr="00D22840" w:rsidRDefault="00D22840" w:rsidP="000555CE">
            <w:pPr>
              <w:pStyle w:val="acctfourfigures"/>
              <w:tabs>
                <w:tab w:val="clear" w:pos="765"/>
                <w:tab w:val="decimal" w:pos="88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112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170</w:t>
            </w:r>
          </w:p>
        </w:tc>
        <w:tc>
          <w:tcPr>
            <w:tcW w:w="251" w:type="dxa"/>
          </w:tcPr>
          <w:p w14:paraId="75CC5083" w14:textId="77777777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1" w:type="dxa"/>
            <w:tcBorders>
              <w:bottom w:val="double" w:sz="4" w:space="0" w:color="auto"/>
            </w:tcBorders>
            <w:vAlign w:val="bottom"/>
          </w:tcPr>
          <w:p w14:paraId="46DC94AE" w14:textId="4AE570BA" w:rsidR="00D22840" w:rsidRPr="00D22840" w:rsidRDefault="00D22840" w:rsidP="00D22840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(156,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045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50" w:type="dxa"/>
            <w:vAlign w:val="bottom"/>
          </w:tcPr>
          <w:p w14:paraId="50B64E0C" w14:textId="1A2CE1BB" w:rsidR="00D22840" w:rsidRPr="00D22840" w:rsidRDefault="00D22840" w:rsidP="00F16FF5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0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6F9A7D0" w14:textId="43F3DD31" w:rsidR="00D22840" w:rsidRPr="00D246FB" w:rsidRDefault="00D22840" w:rsidP="00F16FF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671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339</w:t>
            </w:r>
            <w:r w:rsidRPr="00D2284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</w:tbl>
    <w:p w14:paraId="0EB7F916" w14:textId="77777777" w:rsidR="003F33A6" w:rsidRDefault="003F33A6" w:rsidP="00F41D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2"/>
          <w:szCs w:val="22"/>
        </w:rPr>
      </w:pPr>
    </w:p>
    <w:p w14:paraId="042A67FC" w14:textId="07883077" w:rsidR="003F33A6" w:rsidRDefault="003F33A6" w:rsidP="00F41D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2"/>
          <w:szCs w:val="22"/>
        </w:rPr>
      </w:pPr>
      <w:r>
        <w:rPr>
          <w:rFonts w:ascii="Angsana New" w:hAnsi="Angsana New"/>
          <w:sz w:val="22"/>
          <w:szCs w:val="22"/>
        </w:rPr>
        <w:br w:type="page"/>
      </w:r>
    </w:p>
    <w:tbl>
      <w:tblPr>
        <w:tblW w:w="964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70"/>
        <w:gridCol w:w="990"/>
        <w:gridCol w:w="237"/>
        <w:gridCol w:w="1113"/>
        <w:gridCol w:w="265"/>
        <w:gridCol w:w="1089"/>
        <w:gridCol w:w="275"/>
        <w:gridCol w:w="1255"/>
        <w:gridCol w:w="270"/>
        <w:gridCol w:w="1178"/>
      </w:tblGrid>
      <w:tr w:rsidR="00017723" w:rsidRPr="00AF34E9" w14:paraId="665FDB79" w14:textId="77777777" w:rsidTr="00DA1D0F">
        <w:trPr>
          <w:tblHeader/>
        </w:trPr>
        <w:tc>
          <w:tcPr>
            <w:tcW w:w="2970" w:type="dxa"/>
            <w:shd w:val="clear" w:color="auto" w:fill="auto"/>
            <w:vAlign w:val="bottom"/>
          </w:tcPr>
          <w:p w14:paraId="69E3E218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6672" w:type="dxa"/>
            <w:gridSpan w:val="9"/>
            <w:shd w:val="clear" w:color="auto" w:fill="auto"/>
            <w:vAlign w:val="bottom"/>
          </w:tcPr>
          <w:p w14:paraId="6665B1B8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AF34E9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17723" w:rsidRPr="00AF34E9" w14:paraId="65350E14" w14:textId="77777777" w:rsidTr="00DA1D0F">
        <w:trPr>
          <w:tblHeader/>
        </w:trPr>
        <w:tc>
          <w:tcPr>
            <w:tcW w:w="2970" w:type="dxa"/>
            <w:shd w:val="clear" w:color="auto" w:fill="auto"/>
            <w:vAlign w:val="bottom"/>
          </w:tcPr>
          <w:p w14:paraId="0673A5ED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DB116F8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7" w:type="dxa"/>
            <w:vAlign w:val="bottom"/>
          </w:tcPr>
          <w:p w14:paraId="2DCADF78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3997" w:type="dxa"/>
            <w:gridSpan w:val="5"/>
            <w:tcBorders>
              <w:bottom w:val="single" w:sz="4" w:space="0" w:color="auto"/>
            </w:tcBorders>
            <w:vAlign w:val="bottom"/>
          </w:tcPr>
          <w:p w14:paraId="5AEBBAFC" w14:textId="690886C5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F34E9">
              <w:rPr>
                <w:rFonts w:asciiTheme="majorBidi" w:hAnsiTheme="majorBidi"/>
                <w:sz w:val="30"/>
                <w:szCs w:val="30"/>
                <w:cs/>
              </w:rPr>
              <w:t>บันทึกเป็น</w:t>
            </w:r>
            <w:r w:rsidR="00685D9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AF34E9">
              <w:rPr>
                <w:rFonts w:asciiTheme="majorBidi" w:hAnsiTheme="majorBidi"/>
                <w:sz w:val="30"/>
                <w:szCs w:val="30"/>
                <w:cs/>
              </w:rPr>
              <w:t>(รายจ่าย) / รายได้ใน</w:t>
            </w:r>
          </w:p>
        </w:tc>
        <w:tc>
          <w:tcPr>
            <w:tcW w:w="270" w:type="dxa"/>
            <w:vAlign w:val="bottom"/>
          </w:tcPr>
          <w:p w14:paraId="20713ED3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3383DFFF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017723" w:rsidRPr="00AF34E9" w14:paraId="250AE584" w14:textId="77777777" w:rsidTr="00DA1D0F">
        <w:trPr>
          <w:tblHeader/>
        </w:trPr>
        <w:tc>
          <w:tcPr>
            <w:tcW w:w="2970" w:type="dxa"/>
            <w:shd w:val="clear" w:color="auto" w:fill="auto"/>
            <w:vAlign w:val="bottom"/>
          </w:tcPr>
          <w:p w14:paraId="3F6A0A4E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21A2189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1F855E63" w14:textId="164F735A" w:rsidR="00017723" w:rsidRPr="00AF34E9" w:rsidRDefault="00DB71A4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017723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17723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237" w:type="dxa"/>
            <w:vAlign w:val="bottom"/>
          </w:tcPr>
          <w:p w14:paraId="5A82B8BB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63F5C3AF" w14:textId="77777777" w:rsidR="00017723" w:rsidRPr="00AF34E9" w:rsidRDefault="00017723" w:rsidP="00017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/>
                <w:sz w:val="30"/>
                <w:szCs w:val="30"/>
                <w:cs/>
              </w:rPr>
              <w:t>กำไรสะสม</w:t>
            </w:r>
          </w:p>
          <w:p w14:paraId="66610409" w14:textId="2A960140" w:rsidR="00017723" w:rsidRPr="00AF34E9" w:rsidRDefault="00017723" w:rsidP="000177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F34E9">
              <w:rPr>
                <w:rFonts w:asciiTheme="majorBidi" w:hAnsiTheme="majorBidi"/>
                <w:sz w:val="30"/>
                <w:szCs w:val="30"/>
                <w:cs/>
              </w:rPr>
              <w:t xml:space="preserve">(หมายเหตุ </w:t>
            </w:r>
            <w:r w:rsidR="00DB71A4" w:rsidRPr="00DB71A4">
              <w:rPr>
                <w:rFonts w:asciiTheme="majorBidi" w:hAnsiTheme="majorBidi"/>
                <w:sz w:val="30"/>
                <w:szCs w:val="30"/>
              </w:rPr>
              <w:t>3</w:t>
            </w:r>
            <w:r w:rsidRPr="00AF34E9">
              <w:rPr>
                <w:rFonts w:asciiTheme="majorBidi" w:hAnsiTheme="majorBidi"/>
                <w:sz w:val="30"/>
                <w:szCs w:val="30"/>
                <w:cs/>
              </w:rPr>
              <w:t>)</w:t>
            </w:r>
          </w:p>
        </w:tc>
        <w:tc>
          <w:tcPr>
            <w:tcW w:w="265" w:type="dxa"/>
            <w:tcBorders>
              <w:top w:val="single" w:sz="4" w:space="0" w:color="auto"/>
            </w:tcBorders>
            <w:vAlign w:val="bottom"/>
          </w:tcPr>
          <w:p w14:paraId="32E4C9F4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9" w:type="dxa"/>
            <w:tcBorders>
              <w:top w:val="single" w:sz="4" w:space="0" w:color="auto"/>
            </w:tcBorders>
            <w:vAlign w:val="bottom"/>
          </w:tcPr>
          <w:p w14:paraId="0E2452B6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</w:rPr>
              <w:t>กำไรหรือ</w:t>
            </w:r>
          </w:p>
          <w:p w14:paraId="2285C505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</w:p>
        </w:tc>
        <w:tc>
          <w:tcPr>
            <w:tcW w:w="275" w:type="dxa"/>
            <w:tcBorders>
              <w:top w:val="single" w:sz="4" w:space="0" w:color="auto"/>
            </w:tcBorders>
            <w:vAlign w:val="bottom"/>
          </w:tcPr>
          <w:p w14:paraId="00E40D70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E43324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</w:rPr>
              <w:t>กำไรขาดทุน</w:t>
            </w:r>
          </w:p>
          <w:p w14:paraId="188AC16D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270" w:type="dxa"/>
            <w:vAlign w:val="bottom"/>
          </w:tcPr>
          <w:p w14:paraId="1E2B2D45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79746C28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02662E4D" w14:textId="318D1C0B" w:rsidR="00017723" w:rsidRPr="00AF34E9" w:rsidRDefault="00DB71A4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</w:t>
            </w:r>
            <w:r w:rsidR="00017723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17723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</w:p>
        </w:tc>
      </w:tr>
      <w:tr w:rsidR="00017723" w:rsidRPr="00AF34E9" w14:paraId="475F076E" w14:textId="77777777" w:rsidTr="00DA1D0F">
        <w:tc>
          <w:tcPr>
            <w:tcW w:w="2970" w:type="dxa"/>
            <w:shd w:val="clear" w:color="auto" w:fill="auto"/>
            <w:vAlign w:val="bottom"/>
          </w:tcPr>
          <w:p w14:paraId="2E13AC82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6672" w:type="dxa"/>
            <w:gridSpan w:val="9"/>
            <w:shd w:val="clear" w:color="auto" w:fill="auto"/>
            <w:vAlign w:val="bottom"/>
          </w:tcPr>
          <w:p w14:paraId="43CDC082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AF34E9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7723" w:rsidRPr="00AF34E9" w14:paraId="36F26D37" w14:textId="77777777" w:rsidTr="00DA1D0F">
        <w:tc>
          <w:tcPr>
            <w:tcW w:w="2970" w:type="dxa"/>
            <w:shd w:val="clear" w:color="auto" w:fill="auto"/>
            <w:vAlign w:val="bottom"/>
          </w:tcPr>
          <w:p w14:paraId="23ACD663" w14:textId="254131CB" w:rsidR="00017723" w:rsidRPr="00AF34E9" w:rsidRDefault="00DB71A4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8A95C1F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543FE807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13" w:type="dxa"/>
            <w:vAlign w:val="bottom"/>
          </w:tcPr>
          <w:p w14:paraId="32B53B6C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5" w:type="dxa"/>
            <w:vAlign w:val="bottom"/>
          </w:tcPr>
          <w:p w14:paraId="6DB560C5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9" w:type="dxa"/>
            <w:shd w:val="clear" w:color="auto" w:fill="auto"/>
            <w:vAlign w:val="bottom"/>
          </w:tcPr>
          <w:p w14:paraId="624E4ACB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5" w:type="dxa"/>
            <w:shd w:val="clear" w:color="auto" w:fill="auto"/>
            <w:vAlign w:val="bottom"/>
          </w:tcPr>
          <w:p w14:paraId="709836DE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1A7DDCC9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8BC17D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318ADAA3" w14:textId="77777777" w:rsidR="00017723" w:rsidRPr="00AF34E9" w:rsidRDefault="00017723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</w:tr>
      <w:tr w:rsidR="00017723" w:rsidRPr="00AF34E9" w14:paraId="3D8EA39D" w14:textId="77777777" w:rsidTr="00DA1D0F">
        <w:tc>
          <w:tcPr>
            <w:tcW w:w="2970" w:type="dxa"/>
            <w:shd w:val="clear" w:color="auto" w:fill="auto"/>
            <w:vAlign w:val="bottom"/>
          </w:tcPr>
          <w:p w14:paraId="0D54B432" w14:textId="77777777" w:rsidR="00017723" w:rsidRPr="00AF34E9" w:rsidRDefault="00017723" w:rsidP="009A6778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สินทรัพย์ภาษีเงินได้รอการตัดบัญชี</w:t>
            </w:r>
          </w:p>
        </w:tc>
        <w:tc>
          <w:tcPr>
            <w:tcW w:w="990" w:type="dxa"/>
            <w:vAlign w:val="bottom"/>
          </w:tcPr>
          <w:p w14:paraId="05919425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3CED08D6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6C78D8D3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  <w:vAlign w:val="bottom"/>
          </w:tcPr>
          <w:p w14:paraId="732303BF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9" w:type="dxa"/>
            <w:vAlign w:val="bottom"/>
          </w:tcPr>
          <w:p w14:paraId="2153A236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5" w:type="dxa"/>
            <w:vAlign w:val="bottom"/>
          </w:tcPr>
          <w:p w14:paraId="2082B3C8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5137C20B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31BF749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42EA9CD0" w14:textId="77777777" w:rsidR="00017723" w:rsidRPr="00AF34E9" w:rsidRDefault="00017723" w:rsidP="00B44C6E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6C2A8E" w:rsidRPr="00AF34E9" w14:paraId="358C39DC" w14:textId="77777777" w:rsidTr="00DA1D0F">
        <w:tc>
          <w:tcPr>
            <w:tcW w:w="2970" w:type="dxa"/>
            <w:shd w:val="clear" w:color="auto" w:fill="auto"/>
            <w:vAlign w:val="bottom"/>
          </w:tcPr>
          <w:p w14:paraId="2427A5E3" w14:textId="5FA9F49A" w:rsidR="006C2A8E" w:rsidRPr="00AF34E9" w:rsidRDefault="006C2A8E" w:rsidP="009A6778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ค่าเผื่อการด้อยค</w:t>
            </w:r>
            <w:r w:rsidR="00F926C0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่</w:t>
            </w: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าสินทรัพย์ทาง</w:t>
            </w: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br/>
              <w:t xml:space="preserve">   การเงิน</w:t>
            </w:r>
          </w:p>
        </w:tc>
        <w:tc>
          <w:tcPr>
            <w:tcW w:w="990" w:type="dxa"/>
            <w:vAlign w:val="bottom"/>
          </w:tcPr>
          <w:p w14:paraId="2013C5DD" w14:textId="77777777" w:rsidR="006C2A8E" w:rsidRPr="00AF34E9" w:rsidRDefault="006C2A8E" w:rsidP="00D37FE7">
            <w:pPr>
              <w:pStyle w:val="acctfourfigures"/>
              <w:tabs>
                <w:tab w:val="clear" w:pos="765"/>
                <w:tab w:val="decimal" w:pos="455"/>
              </w:tabs>
              <w:spacing w:line="240" w:lineRule="auto"/>
              <w:ind w:right="15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319A854E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0FF8C8E5" w14:textId="42117476" w:rsidR="006C2A8E" w:rsidRPr="00AF34E9" w:rsidRDefault="00DB71A4" w:rsidP="005D769F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</w:t>
            </w:r>
            <w:r w:rsidR="0035408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  <w:vAlign w:val="bottom"/>
          </w:tcPr>
          <w:p w14:paraId="563FBE93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9" w:type="dxa"/>
            <w:vAlign w:val="bottom"/>
          </w:tcPr>
          <w:p w14:paraId="667EEEE2" w14:textId="0CF6C17E" w:rsidR="006C2A8E" w:rsidRPr="00AF34E9" w:rsidRDefault="00DB71A4" w:rsidP="006E42C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</w:t>
            </w:r>
            <w:r w:rsidR="0035408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5" w:type="dxa"/>
            <w:vAlign w:val="bottom"/>
          </w:tcPr>
          <w:p w14:paraId="2E9F3A01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2D811367" w14:textId="77777777" w:rsidR="006C2A8E" w:rsidRPr="00AF34E9" w:rsidRDefault="006C2A8E" w:rsidP="0013082A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15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BD2247E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57CED9F4" w14:textId="2869F89B" w:rsidR="006C2A8E" w:rsidRPr="00AF34E9" w:rsidRDefault="00DB71A4" w:rsidP="0013082A">
            <w:pPr>
              <w:pStyle w:val="acctfourfigures"/>
              <w:tabs>
                <w:tab w:val="clear" w:pos="765"/>
                <w:tab w:val="decimal" w:pos="905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501</w:t>
            </w:r>
          </w:p>
        </w:tc>
      </w:tr>
      <w:tr w:rsidR="006C2A8E" w:rsidRPr="00AF34E9" w14:paraId="521ADE55" w14:textId="77777777" w:rsidTr="00DA1D0F">
        <w:tc>
          <w:tcPr>
            <w:tcW w:w="2970" w:type="dxa"/>
            <w:shd w:val="clear" w:color="auto" w:fill="auto"/>
            <w:vAlign w:val="bottom"/>
          </w:tcPr>
          <w:p w14:paraId="5F948D0E" w14:textId="77777777" w:rsidR="006C2A8E" w:rsidRPr="00AF34E9" w:rsidRDefault="006C2A8E" w:rsidP="009A67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หนี้สินตามสัญญาเช่า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0F42DA6" w14:textId="77777777" w:rsidR="006C2A8E" w:rsidRPr="00AF34E9" w:rsidRDefault="006C2A8E" w:rsidP="00D37FE7">
            <w:pPr>
              <w:pStyle w:val="acctfourfigures"/>
              <w:tabs>
                <w:tab w:val="clear" w:pos="765"/>
                <w:tab w:val="decimal" w:pos="455"/>
              </w:tabs>
              <w:spacing w:line="240" w:lineRule="auto"/>
              <w:ind w:right="145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28811CC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3" w:type="dxa"/>
            <w:vAlign w:val="bottom"/>
          </w:tcPr>
          <w:p w14:paraId="091F8672" w14:textId="5A83A63E" w:rsidR="006C2A8E" w:rsidRPr="00AF34E9" w:rsidRDefault="00843A04" w:rsidP="00843A04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  <w:vAlign w:val="bottom"/>
          </w:tcPr>
          <w:p w14:paraId="197573E5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9" w:type="dxa"/>
            <w:vAlign w:val="bottom"/>
          </w:tcPr>
          <w:p w14:paraId="49EBDFAC" w14:textId="316CC0F2" w:rsidR="006C2A8E" w:rsidRPr="00AF34E9" w:rsidRDefault="00DB71A4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577</w:t>
            </w:r>
          </w:p>
        </w:tc>
        <w:tc>
          <w:tcPr>
            <w:tcW w:w="275" w:type="dxa"/>
            <w:vAlign w:val="bottom"/>
          </w:tcPr>
          <w:p w14:paraId="78F0AE43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445A25F1" w14:textId="77777777" w:rsidR="006C2A8E" w:rsidRPr="00AF34E9" w:rsidRDefault="006C2A8E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22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6E7414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156801D4" w14:textId="1B78490F" w:rsidR="006C2A8E" w:rsidRPr="00AF34E9" w:rsidRDefault="00DB71A4" w:rsidP="0013082A">
            <w:pPr>
              <w:pStyle w:val="acctfourfigures"/>
              <w:tabs>
                <w:tab w:val="clear" w:pos="765"/>
                <w:tab w:val="decimal" w:pos="905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577</w:t>
            </w:r>
          </w:p>
        </w:tc>
      </w:tr>
      <w:tr w:rsidR="006C2A8E" w:rsidRPr="00AF34E9" w14:paraId="357B53AD" w14:textId="77777777" w:rsidTr="00DA1D0F">
        <w:tc>
          <w:tcPr>
            <w:tcW w:w="2970" w:type="dxa"/>
            <w:shd w:val="clear" w:color="auto" w:fill="auto"/>
            <w:vAlign w:val="bottom"/>
          </w:tcPr>
          <w:p w14:paraId="6BD0452F" w14:textId="77777777" w:rsidR="006C2A8E" w:rsidRPr="00AF34E9" w:rsidRDefault="006C2A8E" w:rsidP="009A67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ประมาณการหนี้สินสำหรับ</w:t>
            </w:r>
          </w:p>
          <w:p w14:paraId="2FFB01E7" w14:textId="77777777" w:rsidR="006C2A8E" w:rsidRPr="00AF34E9" w:rsidRDefault="006C2A8E" w:rsidP="009A67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  ผลประโยชน์พนักงาน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4B84CF10" w14:textId="3568F986" w:rsidR="006C2A8E" w:rsidRPr="00AF34E9" w:rsidRDefault="00DB71A4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897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10871FA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7C096380" w14:textId="525A1A2D" w:rsidR="006C2A8E" w:rsidRPr="00AF34E9" w:rsidRDefault="00843A04" w:rsidP="00843A04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65" w:type="dxa"/>
            <w:vAlign w:val="bottom"/>
          </w:tcPr>
          <w:p w14:paraId="0F3B23FB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9" w:type="dxa"/>
            <w:vAlign w:val="bottom"/>
          </w:tcPr>
          <w:p w14:paraId="6AE01F09" w14:textId="6FD67900" w:rsidR="006C2A8E" w:rsidRPr="00AF34E9" w:rsidRDefault="006C2A8E" w:rsidP="006C0B1C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083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5" w:type="dxa"/>
            <w:vAlign w:val="bottom"/>
          </w:tcPr>
          <w:p w14:paraId="331387B8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0F4A639B" w14:textId="1E0E7286" w:rsidR="006C2A8E" w:rsidRPr="00AF34E9" w:rsidRDefault="00DB71A4" w:rsidP="0013082A">
            <w:pPr>
              <w:pStyle w:val="acctfourfigures"/>
              <w:tabs>
                <w:tab w:val="clear" w:pos="765"/>
                <w:tab w:val="decimal" w:pos="980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DBE8E8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1682DD95" w14:textId="4AEF18FB" w:rsidR="006C2A8E" w:rsidRPr="00AF34E9" w:rsidRDefault="00DB71A4" w:rsidP="0013082A">
            <w:pPr>
              <w:pStyle w:val="acctfourfigures"/>
              <w:tabs>
                <w:tab w:val="clear" w:pos="765"/>
                <w:tab w:val="decimal" w:pos="905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38</w:t>
            </w:r>
            <w:r w:rsidR="006C2A8E" w:rsidRPr="00AF34E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561</w:t>
            </w:r>
          </w:p>
        </w:tc>
      </w:tr>
      <w:tr w:rsidR="006C2A8E" w:rsidRPr="00AF34E9" w14:paraId="598190C3" w14:textId="77777777" w:rsidTr="00DA1D0F">
        <w:tc>
          <w:tcPr>
            <w:tcW w:w="2970" w:type="dxa"/>
            <w:shd w:val="clear" w:color="auto" w:fill="auto"/>
            <w:vAlign w:val="bottom"/>
          </w:tcPr>
          <w:p w14:paraId="5745F6AD" w14:textId="77777777" w:rsidR="006C2A8E" w:rsidRPr="00AF34E9" w:rsidRDefault="006C2A8E" w:rsidP="009A6778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153B17" w14:textId="0C8C9AF2" w:rsidR="006C2A8E" w:rsidRPr="00AF34E9" w:rsidRDefault="00DB71A4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38</w:t>
            </w:r>
            <w:r w:rsidR="006C2A8E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897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388BEF0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11F85E" w14:textId="4C824505" w:rsidR="006C2A8E" w:rsidRPr="00AF34E9" w:rsidRDefault="00DB71A4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 w:rsidR="006C2A8E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13</w:t>
            </w:r>
            <w:r w:rsidR="0035408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  <w:vAlign w:val="bottom"/>
          </w:tcPr>
          <w:p w14:paraId="2C721FAB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359DB7" w14:textId="00F8FB21" w:rsidR="006C2A8E" w:rsidRPr="00AF34E9" w:rsidRDefault="00DB71A4" w:rsidP="005D769F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10</w:t>
            </w:r>
            <w:r w:rsidR="006C2A8E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85</w:t>
            </w:r>
            <w:r w:rsidR="0035408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5" w:type="dxa"/>
            <w:vAlign w:val="bottom"/>
          </w:tcPr>
          <w:p w14:paraId="70F050F7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E5F0B9D" w14:textId="41D77B5B" w:rsidR="006C2A8E" w:rsidRPr="00AF34E9" w:rsidRDefault="00DB71A4" w:rsidP="0013082A">
            <w:pPr>
              <w:pStyle w:val="acctfourfigures"/>
              <w:tabs>
                <w:tab w:val="clear" w:pos="765"/>
                <w:tab w:val="decimal" w:pos="980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</w:t>
            </w:r>
            <w:r w:rsidR="006C2A8E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747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4D77DA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9FBBCAA" w14:textId="4DCBFCD4" w:rsidR="006C2A8E" w:rsidRPr="00AF34E9" w:rsidRDefault="00DB71A4" w:rsidP="0013082A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27" w:right="-10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57</w:t>
            </w:r>
            <w:r w:rsidR="006C2A8E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639</w:t>
            </w:r>
          </w:p>
        </w:tc>
      </w:tr>
      <w:tr w:rsidR="006C2A8E" w:rsidRPr="00F41D28" w14:paraId="7D5FB488" w14:textId="77777777" w:rsidTr="00DA1D0F">
        <w:tc>
          <w:tcPr>
            <w:tcW w:w="2970" w:type="dxa"/>
            <w:shd w:val="clear" w:color="auto" w:fill="auto"/>
            <w:vAlign w:val="bottom"/>
          </w:tcPr>
          <w:p w14:paraId="5A9B5BDC" w14:textId="77777777" w:rsidR="006C2A8E" w:rsidRPr="00F41D28" w:rsidRDefault="006C2A8E" w:rsidP="00B44C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0" w:right="-72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51FEAA8" w14:textId="77777777" w:rsidR="006C2A8E" w:rsidRPr="00F41D28" w:rsidRDefault="006C2A8E" w:rsidP="005D769F">
            <w:pPr>
              <w:tabs>
                <w:tab w:val="clear" w:pos="907"/>
                <w:tab w:val="left" w:pos="864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0479D972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3" w:type="dxa"/>
            <w:tcBorders>
              <w:top w:val="double" w:sz="4" w:space="0" w:color="auto"/>
            </w:tcBorders>
            <w:vAlign w:val="bottom"/>
          </w:tcPr>
          <w:p w14:paraId="5197968C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5" w:type="dxa"/>
            <w:vAlign w:val="bottom"/>
          </w:tcPr>
          <w:p w14:paraId="3F77522D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vAlign w:val="bottom"/>
          </w:tcPr>
          <w:p w14:paraId="5F984F9A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3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7132BD2E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42907FAD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6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7EF454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540" w:right="-72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6D70043E" w14:textId="77777777" w:rsidR="006C2A8E" w:rsidRPr="00F41D28" w:rsidRDefault="006C2A8E" w:rsidP="005D7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240" w:lineRule="auto"/>
              <w:ind w:left="-127" w:right="-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C2A8E" w:rsidRPr="00AF34E9" w14:paraId="72D424F8" w14:textId="77777777" w:rsidTr="00DA1D0F">
        <w:tc>
          <w:tcPr>
            <w:tcW w:w="2970" w:type="dxa"/>
            <w:shd w:val="clear" w:color="auto" w:fill="auto"/>
            <w:vAlign w:val="bottom"/>
          </w:tcPr>
          <w:p w14:paraId="5B9DC8E7" w14:textId="77777777" w:rsidR="006C2A8E" w:rsidRPr="00AF34E9" w:rsidRDefault="006C2A8E" w:rsidP="009A6778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  <w:r w:rsidRPr="00AF34E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หนี้สินภาษีเงินได้รอการตัดบัญชี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4F313DBA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2F19F36B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3" w:type="dxa"/>
            <w:vAlign w:val="bottom"/>
          </w:tcPr>
          <w:p w14:paraId="119C2A76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  <w:vAlign w:val="bottom"/>
          </w:tcPr>
          <w:p w14:paraId="2F15BB7F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9" w:type="dxa"/>
            <w:vAlign w:val="bottom"/>
          </w:tcPr>
          <w:p w14:paraId="6FC6CDAD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5" w:type="dxa"/>
            <w:vAlign w:val="bottom"/>
          </w:tcPr>
          <w:p w14:paraId="38CD5E2F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39A30020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D48974E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24E15059" w14:textId="77777777" w:rsidR="006C2A8E" w:rsidRPr="00AF34E9" w:rsidRDefault="006C2A8E" w:rsidP="005D769F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127" w:right="-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3082A" w:rsidRPr="00AF34E9" w14:paraId="312F5C05" w14:textId="77777777" w:rsidTr="00DA1D0F">
        <w:tc>
          <w:tcPr>
            <w:tcW w:w="2970" w:type="dxa"/>
            <w:shd w:val="clear" w:color="auto" w:fill="auto"/>
            <w:vAlign w:val="bottom"/>
          </w:tcPr>
          <w:p w14:paraId="4F9B389A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-101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สินทรัพย์สิทธิการใช้</w:t>
            </w:r>
          </w:p>
        </w:tc>
        <w:tc>
          <w:tcPr>
            <w:tcW w:w="990" w:type="dxa"/>
            <w:vAlign w:val="bottom"/>
          </w:tcPr>
          <w:p w14:paraId="10D74530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365"/>
              </w:tabs>
              <w:spacing w:line="240" w:lineRule="auto"/>
              <w:ind w:right="145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2D8602BA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09236D92" w14:textId="4A01D080" w:rsidR="0013082A" w:rsidRPr="00AF34E9" w:rsidRDefault="0013082A" w:rsidP="0013082A">
            <w:pPr>
              <w:pStyle w:val="acctfourfigures"/>
              <w:tabs>
                <w:tab w:val="clear" w:pos="765"/>
                <w:tab w:val="decimal" w:pos="479"/>
              </w:tabs>
              <w:spacing w:line="240" w:lineRule="auto"/>
              <w:ind w:left="-99" w:right="13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  <w:vAlign w:val="bottom"/>
          </w:tcPr>
          <w:p w14:paraId="2F2F1EE8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9" w:type="dxa"/>
            <w:vAlign w:val="bottom"/>
          </w:tcPr>
          <w:p w14:paraId="3DC16BD8" w14:textId="4A1DA84B" w:rsidR="0013082A" w:rsidRPr="00AF34E9" w:rsidRDefault="0013082A" w:rsidP="006C0B1C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344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75" w:type="dxa"/>
            <w:vAlign w:val="bottom"/>
          </w:tcPr>
          <w:p w14:paraId="405314D6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4E5327A3" w14:textId="20059F52" w:rsidR="0013082A" w:rsidRPr="00AF34E9" w:rsidRDefault="0013082A" w:rsidP="0013082A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15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7248682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8" w:type="dxa"/>
            <w:shd w:val="clear" w:color="auto" w:fill="auto"/>
            <w:vAlign w:val="bottom"/>
          </w:tcPr>
          <w:p w14:paraId="7F491173" w14:textId="7637AD64" w:rsidR="0013082A" w:rsidRPr="00AF34E9" w:rsidRDefault="0013082A" w:rsidP="0013082A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344</w:t>
            </w:r>
            <w:r w:rsidRPr="00AF34E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13082A" w:rsidRPr="00AF34E9" w14:paraId="41BE15BE" w14:textId="77777777" w:rsidTr="00DA1D0F">
        <w:tc>
          <w:tcPr>
            <w:tcW w:w="2970" w:type="dxa"/>
            <w:shd w:val="clear" w:color="auto" w:fill="auto"/>
            <w:vAlign w:val="bottom"/>
          </w:tcPr>
          <w:p w14:paraId="00E9ED62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944799B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365"/>
              </w:tabs>
              <w:spacing w:line="240" w:lineRule="auto"/>
              <w:ind w:right="14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2FA0135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0D21B1" w14:textId="42A8A946" w:rsidR="0013082A" w:rsidRPr="00AF34E9" w:rsidRDefault="0013082A" w:rsidP="0013082A">
            <w:pPr>
              <w:pStyle w:val="acctfourfigures"/>
              <w:tabs>
                <w:tab w:val="clear" w:pos="765"/>
                <w:tab w:val="decimal" w:pos="209"/>
              </w:tabs>
              <w:spacing w:line="240" w:lineRule="auto"/>
              <w:ind w:left="-99" w:right="-13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65" w:type="dxa"/>
            <w:vAlign w:val="bottom"/>
          </w:tcPr>
          <w:p w14:paraId="6ED22D68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24F222" w14:textId="1B0C9531" w:rsidR="0013082A" w:rsidRPr="006C0B1C" w:rsidRDefault="0013082A" w:rsidP="006C0B1C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</w:t>
            </w: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344</w:t>
            </w: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5" w:type="dxa"/>
            <w:vAlign w:val="bottom"/>
          </w:tcPr>
          <w:p w14:paraId="7469C5DC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8D87C04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2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1A58EE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1D27422" w14:textId="1D0E8F87" w:rsidR="0013082A" w:rsidRPr="006C0B1C" w:rsidRDefault="0013082A" w:rsidP="006C0B1C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DB71A4"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</w:t>
            </w: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DB71A4" w:rsidRPr="006C0B1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344</w:t>
            </w:r>
            <w:r w:rsidRPr="006C0B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  <w:tr w:rsidR="0013082A" w:rsidRPr="00F41D28" w14:paraId="01173389" w14:textId="77777777" w:rsidTr="00DA1D0F">
        <w:tc>
          <w:tcPr>
            <w:tcW w:w="2970" w:type="dxa"/>
            <w:shd w:val="clear" w:color="auto" w:fill="auto"/>
            <w:vAlign w:val="bottom"/>
          </w:tcPr>
          <w:p w14:paraId="3454E840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left="90" w:right="-101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85EAB01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22D31158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3" w:type="dxa"/>
            <w:tcBorders>
              <w:top w:val="double" w:sz="4" w:space="0" w:color="auto"/>
            </w:tcBorders>
            <w:vAlign w:val="bottom"/>
          </w:tcPr>
          <w:p w14:paraId="164D177E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65" w:type="dxa"/>
            <w:vAlign w:val="bottom"/>
          </w:tcPr>
          <w:p w14:paraId="268AEAEE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9" w:type="dxa"/>
            <w:tcBorders>
              <w:top w:val="double" w:sz="4" w:space="0" w:color="auto"/>
            </w:tcBorders>
            <w:vAlign w:val="bottom"/>
          </w:tcPr>
          <w:p w14:paraId="3A63821B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5" w:type="dxa"/>
            <w:vAlign w:val="bottom"/>
          </w:tcPr>
          <w:p w14:paraId="168310E4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5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D2BAE74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D077C0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B8ED1E7" w14:textId="77777777" w:rsidR="0013082A" w:rsidRPr="00F41D28" w:rsidRDefault="0013082A" w:rsidP="0013082A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27" w:right="-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3082A" w:rsidRPr="00AF34E9" w14:paraId="1C2EF4D0" w14:textId="77777777" w:rsidTr="00DA1D0F">
        <w:tc>
          <w:tcPr>
            <w:tcW w:w="2970" w:type="dxa"/>
            <w:shd w:val="clear" w:color="auto" w:fill="auto"/>
            <w:vAlign w:val="bottom"/>
          </w:tcPr>
          <w:p w14:paraId="7220AD1D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324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สุทธิ</w:t>
            </w: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A9E2107" w14:textId="4CEC1B24" w:rsidR="0013082A" w:rsidRPr="00AF34E9" w:rsidRDefault="00DB71A4" w:rsidP="00D95BE6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38</w:t>
            </w:r>
            <w:r w:rsidR="0075797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897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F65F9B6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bottom"/>
          </w:tcPr>
          <w:p w14:paraId="162991BD" w14:textId="2E0E6051" w:rsidR="0013082A" w:rsidRPr="00AF34E9" w:rsidRDefault="00DB71A4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="0013082A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</w:t>
            </w:r>
            <w:r w:rsidR="0035408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65" w:type="dxa"/>
            <w:vAlign w:val="bottom"/>
          </w:tcPr>
          <w:p w14:paraId="53C8B23C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9" w:type="dxa"/>
            <w:tcBorders>
              <w:bottom w:val="double" w:sz="4" w:space="0" w:color="auto"/>
            </w:tcBorders>
            <w:vAlign w:val="bottom"/>
          </w:tcPr>
          <w:p w14:paraId="556A98F0" w14:textId="03EC72F3" w:rsidR="0013082A" w:rsidRPr="00AF34E9" w:rsidRDefault="00DB71A4" w:rsidP="0013082A">
            <w:pPr>
              <w:pStyle w:val="acctfourfigures"/>
              <w:tabs>
                <w:tab w:val="clear" w:pos="765"/>
                <w:tab w:val="decimal" w:pos="902"/>
              </w:tabs>
              <w:spacing w:line="240" w:lineRule="auto"/>
              <w:ind w:left="-99" w:right="-207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13082A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515</w:t>
            </w:r>
          </w:p>
        </w:tc>
        <w:tc>
          <w:tcPr>
            <w:tcW w:w="275" w:type="dxa"/>
            <w:vAlign w:val="bottom"/>
          </w:tcPr>
          <w:p w14:paraId="757A13AA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75150D9" w14:textId="23294DB5" w:rsidR="0013082A" w:rsidRPr="00AF34E9" w:rsidRDefault="00DB71A4" w:rsidP="000F0D75">
            <w:pPr>
              <w:pStyle w:val="acctfourfigures"/>
              <w:tabs>
                <w:tab w:val="clear" w:pos="765"/>
                <w:tab w:val="decimal" w:pos="980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</w:t>
            </w:r>
            <w:r w:rsidR="0075797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747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5978AD8" w14:textId="77777777" w:rsidR="0013082A" w:rsidRPr="00AF34E9" w:rsidRDefault="0013082A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1B65D88" w14:textId="2F01D874" w:rsidR="0013082A" w:rsidRPr="00AF34E9" w:rsidRDefault="00DB71A4" w:rsidP="0013082A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57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49</w:t>
            </w:r>
            <w:r w:rsidR="0013082A" w:rsidRPr="00AF34E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295</w:t>
            </w:r>
          </w:p>
        </w:tc>
      </w:tr>
    </w:tbl>
    <w:p w14:paraId="7E0BE9EA" w14:textId="77777777" w:rsidR="00354088" w:rsidRPr="00F41D28" w:rsidRDefault="00354088" w:rsidP="00B80E09">
      <w:pPr>
        <w:ind w:left="540"/>
        <w:rPr>
          <w:rFonts w:asciiTheme="majorBidi" w:hAnsiTheme="majorBidi" w:cstheme="majorBidi"/>
          <w:sz w:val="24"/>
          <w:szCs w:val="24"/>
        </w:rPr>
      </w:pPr>
    </w:p>
    <w:tbl>
      <w:tblPr>
        <w:tblW w:w="960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35"/>
        <w:gridCol w:w="1170"/>
        <w:gridCol w:w="236"/>
        <w:gridCol w:w="1113"/>
        <w:gridCol w:w="268"/>
        <w:gridCol w:w="1176"/>
        <w:gridCol w:w="256"/>
        <w:gridCol w:w="1251"/>
      </w:tblGrid>
      <w:tr w:rsidR="00093663" w:rsidRPr="00F41D28" w14:paraId="6BF9CE0E" w14:textId="77777777" w:rsidTr="001D3224">
        <w:tc>
          <w:tcPr>
            <w:tcW w:w="4135" w:type="dxa"/>
            <w:shd w:val="clear" w:color="auto" w:fill="auto"/>
            <w:vAlign w:val="bottom"/>
          </w:tcPr>
          <w:p w14:paraId="4905F8BE" w14:textId="77777777" w:rsidR="00093663" w:rsidRPr="00DB71A4" w:rsidRDefault="00093663" w:rsidP="00093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70" w:type="dxa"/>
            <w:gridSpan w:val="7"/>
            <w:shd w:val="clear" w:color="auto" w:fill="auto"/>
            <w:vAlign w:val="bottom"/>
          </w:tcPr>
          <w:p w14:paraId="2A7BD727" w14:textId="016B579F" w:rsidR="00093663" w:rsidRPr="00F41D28" w:rsidRDefault="00093663" w:rsidP="00093663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-10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41D28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F41D28" w:rsidRPr="00F41D28" w14:paraId="0736FF46" w14:textId="77777777" w:rsidTr="001D3224">
        <w:trPr>
          <w:tblHeader/>
        </w:trPr>
        <w:tc>
          <w:tcPr>
            <w:tcW w:w="4135" w:type="dxa"/>
            <w:shd w:val="clear" w:color="auto" w:fill="auto"/>
            <w:vAlign w:val="bottom"/>
          </w:tcPr>
          <w:p w14:paraId="4CD3D32E" w14:textId="77777777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5596E2A" w14:textId="77777777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6" w:type="dxa"/>
            <w:vAlign w:val="bottom"/>
          </w:tcPr>
          <w:p w14:paraId="02E43507" w14:textId="77777777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7" w:type="dxa"/>
            <w:gridSpan w:val="3"/>
            <w:tcBorders>
              <w:bottom w:val="single" w:sz="4" w:space="0" w:color="auto"/>
            </w:tcBorders>
            <w:vAlign w:val="bottom"/>
          </w:tcPr>
          <w:p w14:paraId="273D2C4A" w14:textId="27E721CD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41D28">
              <w:rPr>
                <w:rFonts w:asciiTheme="majorBidi" w:hAnsiTheme="majorBidi"/>
                <w:sz w:val="30"/>
                <w:szCs w:val="30"/>
                <w:cs/>
              </w:rPr>
              <w:t>บันทึกเป็น</w:t>
            </w:r>
            <w:r w:rsidR="00685D9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F41D28">
              <w:rPr>
                <w:rFonts w:asciiTheme="majorBidi" w:hAnsiTheme="majorBidi"/>
                <w:sz w:val="30"/>
                <w:szCs w:val="30"/>
                <w:cs/>
              </w:rPr>
              <w:t>(รายจ่าย) / รายได้ใน</w:t>
            </w:r>
          </w:p>
        </w:tc>
        <w:tc>
          <w:tcPr>
            <w:tcW w:w="256" w:type="dxa"/>
            <w:shd w:val="clear" w:color="auto" w:fill="auto"/>
            <w:vAlign w:val="bottom"/>
          </w:tcPr>
          <w:p w14:paraId="3E5D0F1E" w14:textId="77777777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7ED33220" w14:textId="0D74368A" w:rsidR="00F41D28" w:rsidRPr="00F41D28" w:rsidRDefault="00F41D28" w:rsidP="001D60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F41D28" w:rsidRPr="00F41D28" w14:paraId="3F05D821" w14:textId="77777777" w:rsidTr="001D3224">
        <w:tc>
          <w:tcPr>
            <w:tcW w:w="4135" w:type="dxa"/>
            <w:shd w:val="clear" w:color="auto" w:fill="auto"/>
            <w:vAlign w:val="bottom"/>
          </w:tcPr>
          <w:p w14:paraId="0B700939" w14:textId="31AAF42E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6665FA2" w14:textId="77777777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641E80B5" w14:textId="206F71F1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1 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13C9805" w14:textId="77777777" w:rsidR="00F41D28" w:rsidRPr="00F41D28" w:rsidRDefault="00F41D28" w:rsidP="00F41D28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vAlign w:val="bottom"/>
          </w:tcPr>
          <w:p w14:paraId="0612C51C" w14:textId="77777777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sz w:val="30"/>
                <w:szCs w:val="30"/>
                <w:cs/>
              </w:rPr>
              <w:t>กำไรหรือ</w:t>
            </w:r>
          </w:p>
          <w:p w14:paraId="0CA09963" w14:textId="19208736" w:rsidR="00F41D28" w:rsidRPr="00F41D28" w:rsidRDefault="00F41D28" w:rsidP="00F41D28">
            <w:pPr>
              <w:pStyle w:val="acctfourfigures"/>
              <w:tabs>
                <w:tab w:val="clear" w:pos="765"/>
                <w:tab w:val="decimal" w:pos="290"/>
              </w:tabs>
              <w:spacing w:line="240" w:lineRule="auto"/>
              <w:ind w:left="-99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41D28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268" w:type="dxa"/>
            <w:vAlign w:val="bottom"/>
          </w:tcPr>
          <w:p w14:paraId="08292CD5" w14:textId="77777777" w:rsidR="00F41D28" w:rsidRPr="00F41D28" w:rsidRDefault="00F41D28" w:rsidP="00F41D28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6" w:type="dxa"/>
            <w:vAlign w:val="bottom"/>
          </w:tcPr>
          <w:p w14:paraId="0FEFD366" w14:textId="77777777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sz w:val="30"/>
                <w:szCs w:val="30"/>
                <w:cs/>
              </w:rPr>
              <w:t>กำไรขาดทุน</w:t>
            </w:r>
          </w:p>
          <w:p w14:paraId="2EA99965" w14:textId="7E8DAD0B" w:rsidR="00F41D28" w:rsidRPr="00F41D28" w:rsidRDefault="00F41D28" w:rsidP="00F41D28">
            <w:pPr>
              <w:pStyle w:val="acctfourfigures"/>
              <w:tabs>
                <w:tab w:val="clear" w:pos="765"/>
                <w:tab w:val="decimal" w:pos="982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F41D28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56" w:type="dxa"/>
            <w:vAlign w:val="bottom"/>
          </w:tcPr>
          <w:p w14:paraId="3B6E87C1" w14:textId="77777777" w:rsidR="00F41D28" w:rsidRPr="00F41D28" w:rsidRDefault="00F41D28" w:rsidP="00F41D28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62D76DB6" w14:textId="77777777" w:rsidR="00F41D28" w:rsidRPr="00F41D28" w:rsidRDefault="00F41D28" w:rsidP="00F41D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2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45B800DC" w14:textId="7D98CBC3" w:rsidR="00F41D28" w:rsidRPr="00F41D28" w:rsidRDefault="00F41D28" w:rsidP="00F41D28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6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 xml:space="preserve">31 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 xml:space="preserve">ธันวาคม </w:t>
            </w:r>
          </w:p>
        </w:tc>
      </w:tr>
      <w:tr w:rsidR="001D3224" w:rsidRPr="00F41D28" w14:paraId="2684AA5F" w14:textId="77777777" w:rsidTr="001D3224">
        <w:tc>
          <w:tcPr>
            <w:tcW w:w="4135" w:type="dxa"/>
            <w:shd w:val="clear" w:color="auto" w:fill="auto"/>
            <w:vAlign w:val="bottom"/>
          </w:tcPr>
          <w:p w14:paraId="030D3D7C" w14:textId="77777777" w:rsidR="001D3224" w:rsidRPr="00F41D28" w:rsidRDefault="001D3224" w:rsidP="001308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70" w:type="dxa"/>
            <w:gridSpan w:val="7"/>
            <w:shd w:val="clear" w:color="auto" w:fill="auto"/>
            <w:vAlign w:val="bottom"/>
          </w:tcPr>
          <w:p w14:paraId="1866457E" w14:textId="36D41750" w:rsidR="001D3224" w:rsidRPr="001D3224" w:rsidRDefault="001D3224" w:rsidP="001D3224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-10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D3224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1D32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F41D28" w:rsidRPr="00F41D28" w14:paraId="4D204998" w14:textId="77777777" w:rsidTr="001D3224">
        <w:tc>
          <w:tcPr>
            <w:tcW w:w="4135" w:type="dxa"/>
            <w:shd w:val="clear" w:color="auto" w:fill="auto"/>
            <w:vAlign w:val="bottom"/>
          </w:tcPr>
          <w:p w14:paraId="71CC8EEB" w14:textId="15B0A517" w:rsidR="00F41D28" w:rsidRPr="00F41D28" w:rsidRDefault="00F41D28" w:rsidP="001308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F41D2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F93D391" w14:textId="77777777" w:rsidR="00F41D28" w:rsidRPr="00F41D28" w:rsidRDefault="00F41D28" w:rsidP="001308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70" w:right="-17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52847CD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44" w:right="-7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vAlign w:val="bottom"/>
          </w:tcPr>
          <w:p w14:paraId="2557736B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bottom"/>
          </w:tcPr>
          <w:p w14:paraId="26F391BC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6" w:type="dxa"/>
            <w:vAlign w:val="bottom"/>
          </w:tcPr>
          <w:p w14:paraId="692AA62C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56" w:type="dxa"/>
            <w:vAlign w:val="bottom"/>
          </w:tcPr>
          <w:p w14:paraId="2435CDC3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19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6D72186F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94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41D28" w:rsidRPr="00F41D28" w14:paraId="6731AAD1" w14:textId="77777777" w:rsidTr="001D3224">
        <w:tc>
          <w:tcPr>
            <w:tcW w:w="4135" w:type="dxa"/>
            <w:shd w:val="clear" w:color="auto" w:fill="auto"/>
            <w:vAlign w:val="bottom"/>
          </w:tcPr>
          <w:p w14:paraId="6AB41C04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F41D2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AA3B074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4B5144E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13" w:type="dxa"/>
            <w:vAlign w:val="bottom"/>
          </w:tcPr>
          <w:p w14:paraId="01D8B6BA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68" w:type="dxa"/>
            <w:vAlign w:val="bottom"/>
          </w:tcPr>
          <w:p w14:paraId="71E6AE7F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6" w:type="dxa"/>
            <w:vAlign w:val="bottom"/>
          </w:tcPr>
          <w:p w14:paraId="39C12F6E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6" w:type="dxa"/>
            <w:vAlign w:val="bottom"/>
          </w:tcPr>
          <w:p w14:paraId="43457217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251" w:type="dxa"/>
            <w:shd w:val="clear" w:color="auto" w:fill="auto"/>
            <w:vAlign w:val="bottom"/>
          </w:tcPr>
          <w:p w14:paraId="765648BE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F41D28" w:rsidRPr="00AF34E9" w14:paraId="2B801522" w14:textId="77777777" w:rsidTr="001D3224">
        <w:tc>
          <w:tcPr>
            <w:tcW w:w="4135" w:type="dxa"/>
            <w:shd w:val="clear" w:color="auto" w:fill="auto"/>
            <w:vAlign w:val="bottom"/>
          </w:tcPr>
          <w:p w14:paraId="12C15FB8" w14:textId="1DF7F49B" w:rsidR="00F41D28" w:rsidRPr="00F41D28" w:rsidRDefault="00F41D28" w:rsidP="00F41D2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right="-101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F41D28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ประมาณการหนี้สินสำหรับผลประโยชน์พนักงาน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F81C81F" w14:textId="195DBCB8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32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,</w:t>
            </w: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421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E72288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bottom"/>
          </w:tcPr>
          <w:p w14:paraId="4E248A01" w14:textId="6BC159F1" w:rsidR="00F41D28" w:rsidRPr="00F41D28" w:rsidRDefault="001D3224" w:rsidP="001D3224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99" w:right="-29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5,379</w:t>
            </w:r>
          </w:p>
        </w:tc>
        <w:tc>
          <w:tcPr>
            <w:tcW w:w="268" w:type="dxa"/>
            <w:vAlign w:val="bottom"/>
          </w:tcPr>
          <w:p w14:paraId="6ACF36F5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left="-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6" w:type="dxa"/>
            <w:tcBorders>
              <w:bottom w:val="double" w:sz="4" w:space="0" w:color="auto"/>
            </w:tcBorders>
            <w:vAlign w:val="bottom"/>
          </w:tcPr>
          <w:p w14:paraId="2A7C32BE" w14:textId="58462931" w:rsidR="00F41D28" w:rsidRPr="00F41D28" w:rsidRDefault="001D3224" w:rsidP="0013082A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left="-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F41D28"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097</w:t>
            </w:r>
          </w:p>
        </w:tc>
        <w:tc>
          <w:tcPr>
            <w:tcW w:w="256" w:type="dxa"/>
            <w:vAlign w:val="bottom"/>
          </w:tcPr>
          <w:p w14:paraId="79B35F7D" w14:textId="77777777" w:rsidR="00F41D28" w:rsidRPr="00F41D28" w:rsidRDefault="00F41D28" w:rsidP="0013082A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left="-127" w:right="-10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5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98D4440" w14:textId="5FAD7D27" w:rsidR="00F41D28" w:rsidRPr="00AF34E9" w:rsidRDefault="00F41D28" w:rsidP="0013082A">
            <w:pPr>
              <w:pStyle w:val="acctfourfigures"/>
              <w:tabs>
                <w:tab w:val="clear" w:pos="765"/>
                <w:tab w:val="decimal" w:pos="1052"/>
              </w:tabs>
              <w:spacing w:line="240" w:lineRule="auto"/>
              <w:ind w:left="-99" w:right="-20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F41D28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38,897</w:t>
            </w:r>
          </w:p>
        </w:tc>
      </w:tr>
    </w:tbl>
    <w:p w14:paraId="233D7397" w14:textId="77777777" w:rsidR="003F33A6" w:rsidRPr="00B80E09" w:rsidRDefault="003F33A6" w:rsidP="00B80E09">
      <w:pPr>
        <w:ind w:left="540"/>
        <w:rPr>
          <w:rFonts w:asciiTheme="majorBidi" w:hAnsiTheme="majorBidi" w:cstheme="majorBidi"/>
          <w:sz w:val="24"/>
          <w:szCs w:val="24"/>
        </w:rPr>
      </w:pPr>
    </w:p>
    <w:p w14:paraId="6BB77092" w14:textId="0E2B03CC" w:rsidR="00F41D28" w:rsidRDefault="00F41D28" w:rsidP="00AF34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"/>
        <w:jc w:val="thaiDistribute"/>
        <w:rPr>
          <w:rFonts w:ascii="Angsana New" w:hAnsi="Angsana New"/>
          <w:sz w:val="24"/>
          <w:szCs w:val="24"/>
          <w:cs/>
          <w:lang w:val="th-TH"/>
        </w:rPr>
      </w:pPr>
      <w:r>
        <w:rPr>
          <w:rFonts w:ascii="Angsana New" w:hAnsi="Angsana New"/>
          <w:sz w:val="24"/>
          <w:szCs w:val="24"/>
          <w:cs/>
          <w:lang w:val="th-TH"/>
        </w:rPr>
        <w:br w:type="page"/>
      </w:r>
    </w:p>
    <w:tbl>
      <w:tblPr>
        <w:tblW w:w="928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00"/>
        <w:gridCol w:w="1170"/>
        <w:gridCol w:w="275"/>
        <w:gridCol w:w="1165"/>
        <w:gridCol w:w="248"/>
        <w:gridCol w:w="1290"/>
        <w:gridCol w:w="272"/>
        <w:gridCol w:w="1263"/>
      </w:tblGrid>
      <w:tr w:rsidR="00BA6568" w:rsidRPr="002A4040" w14:paraId="286EE07C" w14:textId="77777777" w:rsidTr="0060438F">
        <w:tc>
          <w:tcPr>
            <w:tcW w:w="3600" w:type="dxa"/>
            <w:vMerge w:val="restart"/>
            <w:vAlign w:val="bottom"/>
          </w:tcPr>
          <w:p w14:paraId="77668C38" w14:textId="77777777" w:rsidR="00BA6568" w:rsidRPr="002A4040" w:rsidRDefault="00BA6568" w:rsidP="008024C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th-TH"/>
              </w:rPr>
            </w:pPr>
            <w:r w:rsidRPr="002A4040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th-TH"/>
              </w:rPr>
              <w:lastRenderedPageBreak/>
              <w:t>สินทรัพย์ภาษีเงินได้รอการตัดบัญชีที่</w:t>
            </w:r>
            <w:r w:rsidR="008024C7" w:rsidRPr="002A4040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th-TH"/>
              </w:rPr>
              <w:br/>
            </w:r>
            <w:r w:rsidR="008024C7" w:rsidRPr="002A4040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2A4040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val="th-TH"/>
              </w:rPr>
              <w:t>ยังไม่ได้รับรู้</w:t>
            </w:r>
          </w:p>
        </w:tc>
        <w:tc>
          <w:tcPr>
            <w:tcW w:w="2610" w:type="dxa"/>
            <w:gridSpan w:val="3"/>
            <w:vAlign w:val="bottom"/>
          </w:tcPr>
          <w:p w14:paraId="341E31DC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8" w:type="dxa"/>
            <w:vAlign w:val="bottom"/>
          </w:tcPr>
          <w:p w14:paraId="056BA5F5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25" w:type="dxa"/>
            <w:gridSpan w:val="3"/>
            <w:vAlign w:val="bottom"/>
          </w:tcPr>
          <w:p w14:paraId="0DCA641A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6568" w:rsidRPr="002A4040" w14:paraId="7A32645C" w14:textId="77777777" w:rsidTr="0060438F">
        <w:tc>
          <w:tcPr>
            <w:tcW w:w="3600" w:type="dxa"/>
            <w:vMerge/>
            <w:vAlign w:val="bottom"/>
          </w:tcPr>
          <w:p w14:paraId="40A6C0E0" w14:textId="77777777" w:rsidR="00BA6568" w:rsidRPr="002A4040" w:rsidRDefault="00BA6568" w:rsidP="002E37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8422452" w14:textId="63BFA764" w:rsidR="00BA6568" w:rsidRPr="002A4040" w:rsidRDefault="00DB71A4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7C783A8C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65" w:type="dxa"/>
            <w:shd w:val="clear" w:color="auto" w:fill="auto"/>
            <w:vAlign w:val="bottom"/>
          </w:tcPr>
          <w:p w14:paraId="2B6B081E" w14:textId="0284B496" w:rsidR="00BA6568" w:rsidRPr="002A4040" w:rsidRDefault="00DB71A4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  <w:tc>
          <w:tcPr>
            <w:tcW w:w="248" w:type="dxa"/>
            <w:shd w:val="clear" w:color="auto" w:fill="auto"/>
            <w:vAlign w:val="bottom"/>
          </w:tcPr>
          <w:p w14:paraId="44233918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16523187" w14:textId="6CE53DFA" w:rsidR="00BA6568" w:rsidRPr="002A4040" w:rsidRDefault="00DB71A4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3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A42B96B" w14:textId="77777777" w:rsidR="00BA6568" w:rsidRPr="002A4040" w:rsidRDefault="00BA6568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63" w:type="dxa"/>
            <w:shd w:val="clear" w:color="auto" w:fill="auto"/>
            <w:vAlign w:val="bottom"/>
          </w:tcPr>
          <w:p w14:paraId="1CD0329D" w14:textId="3680EC7D" w:rsidR="00BA6568" w:rsidRPr="002A4040" w:rsidRDefault="00DB71A4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Cs/>
                <w:sz w:val="30"/>
                <w:szCs w:val="30"/>
              </w:rPr>
              <w:t>256</w:t>
            </w:r>
            <w:r w:rsidRPr="00DB71A4">
              <w:rPr>
                <w:rFonts w:ascii="Angsana New" w:hAnsi="Angsana New"/>
                <w:bCs/>
                <w:sz w:val="30"/>
                <w:szCs w:val="30"/>
              </w:rPr>
              <w:t>2</w:t>
            </w:r>
          </w:p>
        </w:tc>
      </w:tr>
      <w:tr w:rsidR="00837EF3" w:rsidRPr="002A4040" w14:paraId="0D0FE9D5" w14:textId="77777777" w:rsidTr="0060438F">
        <w:trPr>
          <w:trHeight w:val="66"/>
        </w:trPr>
        <w:tc>
          <w:tcPr>
            <w:tcW w:w="3600" w:type="dxa"/>
            <w:vAlign w:val="bottom"/>
          </w:tcPr>
          <w:p w14:paraId="7A410784" w14:textId="77777777" w:rsidR="00837EF3" w:rsidRPr="002A4040" w:rsidRDefault="00837EF3" w:rsidP="002E37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683" w:type="dxa"/>
            <w:gridSpan w:val="7"/>
            <w:vAlign w:val="bottom"/>
          </w:tcPr>
          <w:p w14:paraId="2BCA5AF3" w14:textId="77777777" w:rsidR="00837EF3" w:rsidRPr="002A4040" w:rsidRDefault="00837EF3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2A4040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37EF3" w:rsidRPr="00D246FB" w14:paraId="6806535B" w14:textId="77777777" w:rsidTr="0060438F">
        <w:trPr>
          <w:trHeight w:val="346"/>
        </w:trPr>
        <w:tc>
          <w:tcPr>
            <w:tcW w:w="3600" w:type="dxa"/>
            <w:vAlign w:val="bottom"/>
          </w:tcPr>
          <w:p w14:paraId="368A43C8" w14:textId="77777777" w:rsidR="00837EF3" w:rsidRPr="002A4040" w:rsidRDefault="00837EF3" w:rsidP="006043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0" w:right="-79" w:hanging="70"/>
              <w:rPr>
                <w:rFonts w:ascii="Angsana New" w:hAnsi="Angsana New"/>
                <w:sz w:val="30"/>
                <w:szCs w:val="30"/>
                <w:cs/>
              </w:rPr>
            </w:pPr>
            <w:r w:rsidRPr="002A4040">
              <w:rPr>
                <w:rFonts w:ascii="Angsana New" w:hAnsi="Angsana New" w:hint="cs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1571A5B" w14:textId="5F9CB279" w:rsidR="00837EF3" w:rsidRPr="003D782F" w:rsidRDefault="003D782F" w:rsidP="002E376C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3D782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776</w:t>
            </w:r>
            <w:r w:rsidR="003E5D74" w:rsidRPr="003D782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,</w:t>
            </w:r>
            <w:r w:rsidRPr="003D782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430</w:t>
            </w:r>
          </w:p>
        </w:tc>
        <w:tc>
          <w:tcPr>
            <w:tcW w:w="275" w:type="dxa"/>
            <w:vAlign w:val="bottom"/>
          </w:tcPr>
          <w:p w14:paraId="359B18EF" w14:textId="77777777" w:rsidR="00837EF3" w:rsidRPr="003D782F" w:rsidRDefault="00837EF3" w:rsidP="002E37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33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165" w:type="dxa"/>
            <w:tcBorders>
              <w:bottom w:val="double" w:sz="4" w:space="0" w:color="auto"/>
            </w:tcBorders>
            <w:vAlign w:val="bottom"/>
          </w:tcPr>
          <w:p w14:paraId="1A1856AD" w14:textId="58340184" w:rsidR="00837EF3" w:rsidRPr="002A4040" w:rsidRDefault="00DB71A4" w:rsidP="002E376C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520</w:t>
            </w:r>
            <w:r w:rsidR="00473250" w:rsidRPr="002A4040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607</w:t>
            </w:r>
          </w:p>
        </w:tc>
        <w:tc>
          <w:tcPr>
            <w:tcW w:w="248" w:type="dxa"/>
            <w:vAlign w:val="bottom"/>
          </w:tcPr>
          <w:p w14:paraId="32C1FA1F" w14:textId="77777777" w:rsidR="00837EF3" w:rsidRPr="002A4040" w:rsidRDefault="00837EF3" w:rsidP="002E376C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0" w:type="dxa"/>
            <w:tcBorders>
              <w:bottom w:val="double" w:sz="4" w:space="0" w:color="auto"/>
            </w:tcBorders>
            <w:vAlign w:val="bottom"/>
          </w:tcPr>
          <w:p w14:paraId="56A557D8" w14:textId="5AFA67E3" w:rsidR="00837EF3" w:rsidRPr="002A4040" w:rsidRDefault="00DB71A4" w:rsidP="002E376C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399</w:t>
            </w:r>
            <w:r w:rsidR="0013082A" w:rsidRPr="002A4040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49</w:t>
            </w:r>
            <w:r w:rsidR="003D782F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72" w:type="dxa"/>
            <w:vAlign w:val="bottom"/>
          </w:tcPr>
          <w:p w14:paraId="2027D87B" w14:textId="77777777" w:rsidR="00837EF3" w:rsidRPr="002A4040" w:rsidRDefault="00837EF3" w:rsidP="002E376C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3" w:type="dxa"/>
            <w:tcBorders>
              <w:bottom w:val="double" w:sz="4" w:space="0" w:color="auto"/>
            </w:tcBorders>
            <w:vAlign w:val="bottom"/>
          </w:tcPr>
          <w:p w14:paraId="33A8A673" w14:textId="575E72A0" w:rsidR="00837EF3" w:rsidRPr="00D246FB" w:rsidRDefault="00DB71A4" w:rsidP="002E376C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127" w:right="-10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</w:t>
            </w:r>
            <w:r w:rsidR="00473250" w:rsidRPr="002A4040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758</w:t>
            </w:r>
          </w:p>
        </w:tc>
      </w:tr>
    </w:tbl>
    <w:p w14:paraId="2D8EB5C7" w14:textId="77777777" w:rsidR="00AF34E9" w:rsidRPr="00F41D28" w:rsidRDefault="00AF34E9" w:rsidP="00F41D28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AAA1B0" w14:textId="2B958975" w:rsidR="00837EF3" w:rsidRPr="00D246FB" w:rsidRDefault="00837EF3" w:rsidP="00EF3799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CD24F3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CD24F3">
        <w:rPr>
          <w:rFonts w:ascii="Angsana New" w:hAnsi="Angsana New" w:hint="cs"/>
          <w:sz w:val="30"/>
          <w:szCs w:val="30"/>
        </w:rPr>
        <w:t>31</w:t>
      </w:r>
      <w:r w:rsidRPr="00CD24F3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DB71A4" w:rsidRPr="00CD24F3">
        <w:rPr>
          <w:rFonts w:ascii="Angsana New" w:hAnsi="Angsana New" w:hint="cs"/>
          <w:sz w:val="30"/>
          <w:szCs w:val="30"/>
        </w:rPr>
        <w:t>256</w:t>
      </w:r>
      <w:r w:rsidR="00DB71A4" w:rsidRPr="00CD24F3">
        <w:rPr>
          <w:rFonts w:ascii="Angsana New" w:hAnsi="Angsana New"/>
          <w:sz w:val="30"/>
          <w:szCs w:val="30"/>
        </w:rPr>
        <w:t>3</w:t>
      </w:r>
      <w:r w:rsidRPr="00CD24F3">
        <w:rPr>
          <w:rFonts w:ascii="Angsana New" w:hAnsi="Angsana New" w:hint="cs"/>
          <w:sz w:val="30"/>
          <w:szCs w:val="30"/>
          <w:cs/>
        </w:rPr>
        <w:t xml:space="preserve"> กลุ่มบริษัท</w:t>
      </w:r>
      <w:r w:rsidR="00EF3799" w:rsidRPr="00CD24F3">
        <w:rPr>
          <w:rFonts w:ascii="Angsana New" w:hAnsi="Angsana New" w:hint="cs"/>
          <w:sz w:val="30"/>
          <w:szCs w:val="30"/>
          <w:cs/>
        </w:rPr>
        <w:t>มียอดคงเหลือของ</w:t>
      </w:r>
      <w:r w:rsidRPr="00CD24F3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สินทรัพย์ภาษีเงินได้รอการตัดบัญชีจำนวน</w:t>
      </w:r>
      <w:r w:rsidRPr="00CD24F3">
        <w:rPr>
          <w:rFonts w:ascii="Angsana New" w:hAnsi="Angsana New" w:hint="cs"/>
          <w:sz w:val="30"/>
          <w:szCs w:val="30"/>
        </w:rPr>
        <w:t xml:space="preserve"> </w:t>
      </w:r>
      <w:r w:rsidR="00CD24F3" w:rsidRPr="00CD24F3">
        <w:rPr>
          <w:rFonts w:ascii="Angsana New" w:hAnsi="Angsana New"/>
          <w:sz w:val="30"/>
          <w:szCs w:val="30"/>
        </w:rPr>
        <w:t>373.</w:t>
      </w:r>
      <w:r w:rsidR="0048296E">
        <w:rPr>
          <w:rFonts w:ascii="Angsana New" w:hAnsi="Angsana New"/>
          <w:sz w:val="30"/>
          <w:szCs w:val="30"/>
        </w:rPr>
        <w:t>56</w:t>
      </w:r>
      <w:r w:rsidRPr="00CD24F3">
        <w:rPr>
          <w:rFonts w:ascii="Angsana New" w:hAnsi="Angsana New" w:hint="cs"/>
          <w:sz w:val="30"/>
          <w:szCs w:val="30"/>
        </w:rPr>
        <w:t xml:space="preserve"> </w:t>
      </w:r>
      <w:r w:rsidRPr="00CD24F3">
        <w:rPr>
          <w:rFonts w:ascii="Angsana New" w:hAnsi="Angsana New" w:hint="cs"/>
          <w:sz w:val="30"/>
          <w:szCs w:val="30"/>
          <w:cs/>
        </w:rPr>
        <w:t>ล้าน</w:t>
      </w:r>
      <w:r w:rsidR="00EF3799" w:rsidRPr="00CD24F3">
        <w:rPr>
          <w:rFonts w:ascii="Angsana New" w:hAnsi="Angsana New" w:hint="cs"/>
          <w:sz w:val="30"/>
          <w:szCs w:val="30"/>
          <w:cs/>
        </w:rPr>
        <w:t>บ</w:t>
      </w:r>
      <w:r w:rsidRPr="00CD24F3">
        <w:rPr>
          <w:rFonts w:ascii="Angsana New" w:hAnsi="Angsana New" w:hint="cs"/>
          <w:sz w:val="30"/>
          <w:szCs w:val="30"/>
          <w:cs/>
        </w:rPr>
        <w:t>าท</w:t>
      </w:r>
      <w:r w:rsidRPr="00CD24F3">
        <w:rPr>
          <w:rFonts w:ascii="Angsana New" w:hAnsi="Angsana New" w:hint="cs"/>
          <w:sz w:val="30"/>
          <w:szCs w:val="30"/>
        </w:rPr>
        <w:t xml:space="preserve"> </w:t>
      </w:r>
      <w:r w:rsidRPr="00CD24F3">
        <w:rPr>
          <w:rFonts w:ascii="Angsana New" w:hAnsi="Angsana New" w:hint="cs"/>
          <w:sz w:val="30"/>
          <w:szCs w:val="30"/>
          <w:cs/>
        </w:rPr>
        <w:t>จากยอดขาดทุนทางภาษีสะสมของบริษัท</w:t>
      </w:r>
      <w:r w:rsidRPr="00D246FB">
        <w:rPr>
          <w:rFonts w:ascii="Angsana New" w:hAnsi="Angsana New" w:hint="cs"/>
          <w:sz w:val="30"/>
          <w:szCs w:val="30"/>
          <w:cs/>
        </w:rPr>
        <w:t>ย่อยทางอ้อมในต่างประเทศแห่งหนึ่ง ผู้บริหารของกลุ่มบริษัทได้ทำการประมาณการกำไรทางภาษีในอนาคตและพิจารณาแล้วพบว่ามีความเป็นไปได้ที่กำไรทางภาษีในอนาคตจะมีเพียงพอที่จะนำขาดทุนทางภาษีมาใช้ประโยชน์ทางภาษีได้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ทั้งนี้ ขาดทุนทางภาษีในประเทศดังกล่าวไม่จำกัดจำนวนและไม่มีวันสิ้นอายุ ด้วยเหตุนี้กลุ่มบริษัทจึงรับรู้สินทรัพย์ภาษีเงินได้รอการตัดบัญชีที่เกี่ยวข้อง</w:t>
      </w:r>
    </w:p>
    <w:p w14:paraId="1409A59F" w14:textId="77777777" w:rsidR="008024C7" w:rsidRPr="00D246FB" w:rsidRDefault="008024C7" w:rsidP="00EF3799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237F94" w14:textId="77777777" w:rsidR="004724E4" w:rsidRPr="00D246FB" w:rsidRDefault="004724E4" w:rsidP="00780E15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สิทธิประโยชน์จากการส่งเสริมการลงทุน</w:t>
      </w:r>
    </w:p>
    <w:p w14:paraId="59E24128" w14:textId="77777777" w:rsidR="004724E4" w:rsidRPr="00D246FB" w:rsidRDefault="004724E4" w:rsidP="004724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7EA870D" w14:textId="219C016A" w:rsidR="00527C11" w:rsidRPr="00D246FB" w:rsidRDefault="004E4561" w:rsidP="00BB50F4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บริษัทย่อยแห่งหนึ่ง</w:t>
      </w:r>
      <w:r w:rsidR="00527C11" w:rsidRPr="00D246FB">
        <w:rPr>
          <w:rFonts w:ascii="Angsana New" w:hAnsi="Angsana New" w:hint="cs"/>
          <w:sz w:val="30"/>
          <w:szCs w:val="30"/>
          <w:cs/>
        </w:rPr>
        <w:t>ได้รับบัตรส่งเสริมการลงทุนจากสำนักงานคณะกรรมการส่งเสริมการลงทุน</w:t>
      </w:r>
      <w:r w:rsidR="005236D3" w:rsidRPr="00D246FB">
        <w:rPr>
          <w:rFonts w:ascii="Angsana New" w:hAnsi="Angsana New" w:hint="cs"/>
          <w:sz w:val="30"/>
          <w:szCs w:val="30"/>
          <w:cs/>
        </w:rPr>
        <w:t>ในกิจการผลิต</w:t>
      </w:r>
      <w:r w:rsidR="00527C11" w:rsidRPr="00D246FB">
        <w:rPr>
          <w:rFonts w:ascii="Angsana New" w:hAnsi="Angsana New" w:hint="cs"/>
          <w:sz w:val="30"/>
          <w:szCs w:val="30"/>
          <w:cs/>
        </w:rPr>
        <w:t>ไฟฟ้า ไอน้ำ น้ำเย็น</w:t>
      </w:r>
      <w:r w:rsidR="008A34BE" w:rsidRPr="00D246FB">
        <w:rPr>
          <w:rFonts w:ascii="Angsana New" w:hAnsi="Angsana New" w:hint="cs"/>
          <w:sz w:val="30"/>
          <w:szCs w:val="30"/>
          <w:cs/>
        </w:rPr>
        <w:t>และน้ำเพื่ออุตสาหกรรม</w:t>
      </w:r>
      <w:r w:rsidR="00527C11" w:rsidRPr="00D246FB">
        <w:rPr>
          <w:rFonts w:ascii="Angsana New" w:hAnsi="Angsana New" w:hint="cs"/>
          <w:sz w:val="30"/>
          <w:szCs w:val="30"/>
          <w:cs/>
        </w:rPr>
        <w:t xml:space="preserve"> จึงได้รับสิทธิประโยชน์หลายประการรวมถึงการยกเว้นและ</w:t>
      </w:r>
      <w:r w:rsidR="0037049D">
        <w:rPr>
          <w:rFonts w:ascii="Angsana New" w:hAnsi="Angsana New"/>
          <w:sz w:val="30"/>
          <w:szCs w:val="30"/>
        </w:rPr>
        <w:t xml:space="preserve"> </w:t>
      </w:r>
      <w:r w:rsidR="00527C11" w:rsidRPr="00D246FB">
        <w:rPr>
          <w:rFonts w:ascii="Angsana New" w:hAnsi="Angsana New" w:hint="cs"/>
          <w:sz w:val="30"/>
          <w:szCs w:val="30"/>
        </w:rPr>
        <w:t>/</w:t>
      </w:r>
      <w:r w:rsidR="0037049D">
        <w:rPr>
          <w:rFonts w:ascii="Angsana New" w:hAnsi="Angsana New"/>
          <w:sz w:val="30"/>
          <w:szCs w:val="30"/>
        </w:rPr>
        <w:t xml:space="preserve"> </w:t>
      </w:r>
      <w:r w:rsidR="00527C11" w:rsidRPr="00D246FB">
        <w:rPr>
          <w:rFonts w:ascii="Angsana New" w:hAnsi="Angsana New" w:hint="cs"/>
          <w:sz w:val="30"/>
          <w:szCs w:val="30"/>
          <w:cs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 เงื่อนไขและข้อกำหนดที่ระบุในบัตรส่งเสริมการลงทุน</w:t>
      </w:r>
    </w:p>
    <w:p w14:paraId="5B4BF0A9" w14:textId="77777777" w:rsidR="008616EE" w:rsidRPr="00D246FB" w:rsidRDefault="008616EE" w:rsidP="00DF16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B5C75AA" w14:textId="77777777" w:rsidR="00780E15" w:rsidRPr="00D246FB" w:rsidRDefault="00780E15" w:rsidP="00780E15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กำไรต่อหุ้นขั้นพื้นฐาน</w:t>
      </w:r>
    </w:p>
    <w:p w14:paraId="751AAE4E" w14:textId="77777777" w:rsidR="00780E15" w:rsidRPr="00D246FB" w:rsidRDefault="00780E15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185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871"/>
        <w:gridCol w:w="1078"/>
        <w:gridCol w:w="272"/>
        <w:gridCol w:w="1258"/>
        <w:gridCol w:w="272"/>
        <w:gridCol w:w="1076"/>
        <w:gridCol w:w="272"/>
        <w:gridCol w:w="1086"/>
      </w:tblGrid>
      <w:tr w:rsidR="00780E15" w:rsidRPr="00D246FB" w14:paraId="537DE5A9" w14:textId="77777777" w:rsidTr="00473250">
        <w:tc>
          <w:tcPr>
            <w:tcW w:w="2107" w:type="pct"/>
            <w:vAlign w:val="bottom"/>
          </w:tcPr>
          <w:p w14:paraId="1B9DE558" w14:textId="77777777" w:rsidR="00780E15" w:rsidRPr="00D246FB" w:rsidRDefault="00780E15" w:rsidP="008616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20" w:type="pct"/>
            <w:gridSpan w:val="3"/>
            <w:vAlign w:val="bottom"/>
          </w:tcPr>
          <w:p w14:paraId="13740FF4" w14:textId="77777777" w:rsidR="00780E15" w:rsidRPr="00D246FB" w:rsidRDefault="00780E15" w:rsidP="008616E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8" w:type="pct"/>
            <w:vAlign w:val="bottom"/>
          </w:tcPr>
          <w:p w14:paraId="6694B2D8" w14:textId="77777777" w:rsidR="00780E15" w:rsidRPr="00D246FB" w:rsidRDefault="00780E15" w:rsidP="008616E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5" w:type="pct"/>
            <w:gridSpan w:val="3"/>
            <w:vAlign w:val="bottom"/>
          </w:tcPr>
          <w:p w14:paraId="719DF2F0" w14:textId="77777777" w:rsidR="00780E15" w:rsidRPr="00D246FB" w:rsidRDefault="00780E15" w:rsidP="008616E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80E15" w:rsidRPr="00D246FB" w14:paraId="6470D8A7" w14:textId="77777777" w:rsidTr="00595CB1">
        <w:tc>
          <w:tcPr>
            <w:tcW w:w="2107" w:type="pct"/>
            <w:vAlign w:val="bottom"/>
          </w:tcPr>
          <w:p w14:paraId="1FE063A1" w14:textId="77777777" w:rsidR="00780E15" w:rsidRPr="00D246FB" w:rsidRDefault="00780E15" w:rsidP="00780E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87" w:type="pct"/>
            <w:shd w:val="clear" w:color="auto" w:fill="auto"/>
          </w:tcPr>
          <w:p w14:paraId="7E5AEC27" w14:textId="67863C32" w:rsidR="00780E15" w:rsidRPr="00D246FB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48" w:type="pct"/>
            <w:shd w:val="clear" w:color="auto" w:fill="auto"/>
          </w:tcPr>
          <w:p w14:paraId="01229E1D" w14:textId="77777777" w:rsidR="00780E15" w:rsidRPr="00D246FB" w:rsidRDefault="00780E15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685" w:type="pct"/>
            <w:shd w:val="clear" w:color="auto" w:fill="auto"/>
          </w:tcPr>
          <w:p w14:paraId="28188173" w14:textId="1E687E12" w:rsidR="00780E15" w:rsidRPr="00D246FB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4F2AD41F" w14:textId="77777777" w:rsidR="00780E15" w:rsidRPr="00D246FB" w:rsidRDefault="00780E15" w:rsidP="00780E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9188935" w14:textId="42138D85" w:rsidR="00780E15" w:rsidRPr="00D246FB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3</w:t>
            </w:r>
          </w:p>
        </w:tc>
        <w:tc>
          <w:tcPr>
            <w:tcW w:w="148" w:type="pct"/>
            <w:shd w:val="clear" w:color="auto" w:fill="auto"/>
          </w:tcPr>
          <w:p w14:paraId="7D54939C" w14:textId="77777777" w:rsidR="00780E15" w:rsidRPr="00D246FB" w:rsidRDefault="00780E15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</w:p>
        </w:tc>
        <w:tc>
          <w:tcPr>
            <w:tcW w:w="591" w:type="pct"/>
            <w:shd w:val="clear" w:color="auto" w:fill="auto"/>
          </w:tcPr>
          <w:p w14:paraId="30AFD450" w14:textId="55803FD3" w:rsidR="00780E15" w:rsidRPr="00D246FB" w:rsidRDefault="00DB71A4" w:rsidP="00780E15">
            <w:pPr>
              <w:jc w:val="center"/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</w:pPr>
            <w:r w:rsidRPr="00DB71A4">
              <w:rPr>
                <w:rFonts w:ascii="Angsana New" w:hAnsi="Angsana New" w:hint="cs"/>
                <w:snapToGrid w:val="0"/>
                <w:sz w:val="30"/>
                <w:szCs w:val="30"/>
                <w:lang w:eastAsia="th-TH"/>
              </w:rPr>
              <w:t>256</w:t>
            </w:r>
            <w:r w:rsidRPr="00DB71A4">
              <w:rPr>
                <w:rFonts w:ascii="Angsana New" w:hAnsi="Angsana New"/>
                <w:snapToGrid w:val="0"/>
                <w:sz w:val="30"/>
                <w:szCs w:val="30"/>
                <w:lang w:eastAsia="th-TH"/>
              </w:rPr>
              <w:t>2</w:t>
            </w:r>
          </w:p>
        </w:tc>
      </w:tr>
      <w:tr w:rsidR="00780E15" w:rsidRPr="00D246FB" w14:paraId="54D99407" w14:textId="77777777" w:rsidTr="00595CB1">
        <w:tc>
          <w:tcPr>
            <w:tcW w:w="2107" w:type="pct"/>
            <w:vAlign w:val="bottom"/>
          </w:tcPr>
          <w:p w14:paraId="58346578" w14:textId="77777777" w:rsidR="00780E15" w:rsidRPr="00D246FB" w:rsidRDefault="00780E15" w:rsidP="008616EE">
            <w:pPr>
              <w:pStyle w:val="BodyText"/>
              <w:tabs>
                <w:tab w:val="clear" w:pos="227"/>
                <w:tab w:val="left" w:pos="0"/>
              </w:tabs>
              <w:spacing w:after="0"/>
              <w:ind w:left="-122" w:right="-1008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93" w:type="pct"/>
            <w:gridSpan w:val="7"/>
            <w:vAlign w:val="bottom"/>
          </w:tcPr>
          <w:p w14:paraId="6D258E86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135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(พันบาท</w:t>
            </w:r>
            <w:r w:rsidR="00EB4875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/</w:t>
            </w:r>
            <w:r w:rsidR="00EB4875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พันหุ้น)</w:t>
            </w:r>
          </w:p>
        </w:tc>
      </w:tr>
      <w:tr w:rsidR="00780E15" w:rsidRPr="00D246FB" w14:paraId="24EE23A0" w14:textId="77777777" w:rsidTr="00595CB1">
        <w:tc>
          <w:tcPr>
            <w:tcW w:w="2107" w:type="pct"/>
            <w:vAlign w:val="bottom"/>
          </w:tcPr>
          <w:p w14:paraId="3A10B95E" w14:textId="77777777" w:rsidR="00780E15" w:rsidRPr="00D246FB" w:rsidRDefault="00780E15" w:rsidP="009A67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กำไรสำหรับปีที่เป็นส่วนของผู้ถือหุ้นสามัญ</w:t>
            </w:r>
          </w:p>
        </w:tc>
        <w:tc>
          <w:tcPr>
            <w:tcW w:w="587" w:type="pct"/>
            <w:vAlign w:val="bottom"/>
          </w:tcPr>
          <w:p w14:paraId="2EA42969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2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vAlign w:val="bottom"/>
          </w:tcPr>
          <w:p w14:paraId="6AD567F3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85" w:type="pct"/>
            <w:vAlign w:val="bottom"/>
          </w:tcPr>
          <w:p w14:paraId="1801C812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2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vAlign w:val="bottom"/>
          </w:tcPr>
          <w:p w14:paraId="17651882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</w:tabs>
              <w:spacing w:after="0"/>
              <w:ind w:left="-126" w:right="-13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vAlign w:val="bottom"/>
          </w:tcPr>
          <w:p w14:paraId="1C69EF06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vAlign w:val="bottom"/>
          </w:tcPr>
          <w:p w14:paraId="27036AB6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</w:tabs>
              <w:spacing w:after="0"/>
              <w:ind w:right="-13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vAlign w:val="bottom"/>
          </w:tcPr>
          <w:p w14:paraId="49217E11" w14:textId="77777777" w:rsidR="00780E15" w:rsidRPr="00D246FB" w:rsidRDefault="00780E15" w:rsidP="008616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73250" w:rsidRPr="00D246FB" w14:paraId="3B8EBD62" w14:textId="77777777" w:rsidTr="00595CB1">
        <w:tc>
          <w:tcPr>
            <w:tcW w:w="2107" w:type="pct"/>
            <w:vAlign w:val="bottom"/>
          </w:tcPr>
          <w:p w14:paraId="5ED9759C" w14:textId="77777777" w:rsidR="00473250" w:rsidRPr="00D246FB" w:rsidRDefault="00473250" w:rsidP="009A67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(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58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781BC42" w14:textId="466434D6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286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678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272020F8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85" w:type="pct"/>
            <w:tcBorders>
              <w:bottom w:val="double" w:sz="4" w:space="0" w:color="auto"/>
            </w:tcBorders>
            <w:vAlign w:val="bottom"/>
          </w:tcPr>
          <w:p w14:paraId="169DA0A4" w14:textId="7A354EF6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1"/>
              </w:tabs>
              <w:spacing w:after="0"/>
              <w:ind w:left="-108" w:right="-47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5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963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48" w:type="pct"/>
            <w:vAlign w:val="bottom"/>
          </w:tcPr>
          <w:p w14:paraId="38285F30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left="-126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vAlign w:val="bottom"/>
          </w:tcPr>
          <w:p w14:paraId="7FD88355" w14:textId="14C2000B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998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694</w:t>
            </w:r>
          </w:p>
        </w:tc>
        <w:tc>
          <w:tcPr>
            <w:tcW w:w="148" w:type="pct"/>
            <w:tcBorders>
              <w:left w:val="nil"/>
            </w:tcBorders>
            <w:vAlign w:val="bottom"/>
          </w:tcPr>
          <w:p w14:paraId="30335E59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double" w:sz="4" w:space="0" w:color="auto"/>
            </w:tcBorders>
            <w:vAlign w:val="bottom"/>
          </w:tcPr>
          <w:p w14:paraId="3DB74995" w14:textId="160B7213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934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772</w:t>
            </w:r>
          </w:p>
        </w:tc>
      </w:tr>
      <w:tr w:rsidR="00473250" w:rsidRPr="00D246FB" w14:paraId="180EFDDB" w14:textId="77777777" w:rsidTr="00595CB1">
        <w:tc>
          <w:tcPr>
            <w:tcW w:w="2107" w:type="pct"/>
            <w:vAlign w:val="bottom"/>
          </w:tcPr>
          <w:p w14:paraId="6E0433C9" w14:textId="77777777" w:rsidR="00473250" w:rsidRPr="00D246FB" w:rsidRDefault="00473250" w:rsidP="009A67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587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43A865" w14:textId="6CC866A7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450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000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68A006A0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85" w:type="pct"/>
            <w:tcBorders>
              <w:bottom w:val="double" w:sz="4" w:space="0" w:color="auto"/>
            </w:tcBorders>
            <w:vAlign w:val="bottom"/>
          </w:tcPr>
          <w:p w14:paraId="5E2B2375" w14:textId="1032C73F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1"/>
              </w:tabs>
              <w:spacing w:after="0"/>
              <w:ind w:left="-108" w:right="-47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450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000</w:t>
            </w:r>
          </w:p>
        </w:tc>
        <w:tc>
          <w:tcPr>
            <w:tcW w:w="148" w:type="pct"/>
            <w:vAlign w:val="bottom"/>
          </w:tcPr>
          <w:p w14:paraId="37FC1898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D4857EF" w14:textId="6ABFA383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0A4D1F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450</w:t>
            </w:r>
            <w:r w:rsidR="000A4D1F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000</w:t>
            </w:r>
          </w:p>
        </w:tc>
        <w:tc>
          <w:tcPr>
            <w:tcW w:w="148" w:type="pct"/>
            <w:vAlign w:val="bottom"/>
          </w:tcPr>
          <w:p w14:paraId="3B624810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73584B" w14:textId="363E1AFB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/>
              <w:ind w:left="-108"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450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000</w:t>
            </w:r>
          </w:p>
        </w:tc>
      </w:tr>
      <w:tr w:rsidR="00473250" w:rsidRPr="00D246FB" w14:paraId="0278FCC8" w14:textId="77777777" w:rsidTr="00595CB1">
        <w:tc>
          <w:tcPr>
            <w:tcW w:w="2107" w:type="pct"/>
            <w:vAlign w:val="bottom"/>
          </w:tcPr>
          <w:p w14:paraId="122D6E69" w14:textId="77777777" w:rsidR="00473250" w:rsidRPr="00D246FB" w:rsidRDefault="00473250" w:rsidP="009A67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4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(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) 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587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F1804B" w14:textId="41E5E68D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after="0"/>
              <w:ind w:left="-108" w:right="-27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34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12D3A866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85" w:type="pct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CEFFAF0" w14:textId="16716009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spacing w:after="0"/>
              <w:ind w:left="-108" w:right="-47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4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11</w:t>
            </w:r>
          </w:p>
        </w:tc>
        <w:tc>
          <w:tcPr>
            <w:tcW w:w="148" w:type="pct"/>
            <w:vAlign w:val="bottom"/>
          </w:tcPr>
          <w:p w14:paraId="7D7AB7A1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8"/>
                <w:tab w:val="decimal" w:pos="882"/>
              </w:tabs>
              <w:spacing w:after="0"/>
              <w:ind w:right="-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7E391A6" w14:textId="34ED8F38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spacing w:after="0"/>
              <w:ind w:left="-108"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0A4D1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.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07</w:t>
            </w:r>
          </w:p>
        </w:tc>
        <w:tc>
          <w:tcPr>
            <w:tcW w:w="148" w:type="pct"/>
            <w:vAlign w:val="bottom"/>
          </w:tcPr>
          <w:p w14:paraId="20577861" w14:textId="77777777" w:rsidR="00473250" w:rsidRPr="00D246FB" w:rsidRDefault="00473250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6B1EA5E" w14:textId="4BD6C108" w:rsidR="00473250" w:rsidRPr="00D246FB" w:rsidRDefault="00DB71A4" w:rsidP="004732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spacing w:after="0"/>
              <w:ind w:left="-108" w:righ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="00473250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>.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02</w:t>
            </w:r>
          </w:p>
        </w:tc>
      </w:tr>
    </w:tbl>
    <w:p w14:paraId="768635F5" w14:textId="77777777" w:rsidR="00386D37" w:rsidRPr="00D246FB" w:rsidRDefault="00386D37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5D0E5C7" w14:textId="77777777" w:rsidR="00A70E8F" w:rsidRPr="00D246FB" w:rsidRDefault="00A70E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0A0BD1BF" w14:textId="77777777" w:rsidR="00780E15" w:rsidRPr="00D246FB" w:rsidRDefault="00780E15" w:rsidP="00780E15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เงินปันผล</w:t>
      </w:r>
    </w:p>
    <w:p w14:paraId="027A46AF" w14:textId="77777777" w:rsidR="00780E15" w:rsidRPr="00D246FB" w:rsidRDefault="00780E15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7F66731" w14:textId="77777777" w:rsidR="003533FB" w:rsidRPr="00D246FB" w:rsidRDefault="00A3032E" w:rsidP="003533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>ผู้ถือหุ้นของบริษัทได้อนุมัติเงินปันผลดังต่อไปนี้</w:t>
      </w:r>
    </w:p>
    <w:p w14:paraId="32E17E72" w14:textId="77777777" w:rsidR="003533FB" w:rsidRPr="00D246FB" w:rsidRDefault="003533FB" w:rsidP="00C308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342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530"/>
        <w:gridCol w:w="1260"/>
        <w:gridCol w:w="236"/>
        <w:gridCol w:w="1366"/>
      </w:tblGrid>
      <w:tr w:rsidR="00540A8D" w:rsidRPr="00D246FB" w14:paraId="47F796A3" w14:textId="77777777" w:rsidTr="00D742A7">
        <w:trPr>
          <w:tblHeader/>
        </w:trPr>
        <w:tc>
          <w:tcPr>
            <w:tcW w:w="3330" w:type="dxa"/>
            <w:vAlign w:val="bottom"/>
          </w:tcPr>
          <w:p w14:paraId="0FBCBC60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56936400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530" w:type="dxa"/>
            <w:vAlign w:val="bottom"/>
          </w:tcPr>
          <w:p w14:paraId="6F702585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กำหนดจ่าย</w:t>
            </w:r>
          </w:p>
          <w:p w14:paraId="3C5C5122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60" w:type="dxa"/>
            <w:vAlign w:val="bottom"/>
          </w:tcPr>
          <w:p w14:paraId="3CA15BE5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36" w:type="dxa"/>
            <w:vAlign w:val="bottom"/>
          </w:tcPr>
          <w:p w14:paraId="154F322A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66" w:type="dxa"/>
            <w:vAlign w:val="bottom"/>
          </w:tcPr>
          <w:p w14:paraId="1A444429" w14:textId="77777777" w:rsidR="00540A8D" w:rsidRPr="00D246FB" w:rsidDel="00D43E7A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จำนวนเงิน</w:t>
            </w:r>
          </w:p>
        </w:tc>
      </w:tr>
      <w:tr w:rsidR="00540A8D" w:rsidRPr="00D246FB" w14:paraId="30AFB399" w14:textId="77777777" w:rsidTr="00D742A7">
        <w:trPr>
          <w:tblHeader/>
        </w:trPr>
        <w:tc>
          <w:tcPr>
            <w:tcW w:w="3330" w:type="dxa"/>
            <w:vAlign w:val="bottom"/>
          </w:tcPr>
          <w:p w14:paraId="005AB878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363917C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DD11D3D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2A5B7132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  <w:vAlign w:val="bottom"/>
          </w:tcPr>
          <w:p w14:paraId="1112624F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66" w:type="dxa"/>
            <w:vAlign w:val="bottom"/>
          </w:tcPr>
          <w:p w14:paraId="09522DB2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0A8D" w:rsidRPr="00D246FB" w14:paraId="35F47D0D" w14:textId="77777777" w:rsidTr="00D742A7">
        <w:tc>
          <w:tcPr>
            <w:tcW w:w="3330" w:type="dxa"/>
            <w:vAlign w:val="bottom"/>
          </w:tcPr>
          <w:p w14:paraId="5F89B552" w14:textId="68329BFA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620" w:type="dxa"/>
            <w:vAlign w:val="bottom"/>
          </w:tcPr>
          <w:p w14:paraId="40FDE23B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66DCCA4C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3F49AFC8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08E97443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vAlign w:val="bottom"/>
          </w:tcPr>
          <w:p w14:paraId="7F1DD154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0A8D" w:rsidRPr="00D246FB" w14:paraId="7A9CD463" w14:textId="77777777" w:rsidTr="00D742A7">
        <w:tc>
          <w:tcPr>
            <w:tcW w:w="3330" w:type="dxa"/>
            <w:vAlign w:val="bottom"/>
          </w:tcPr>
          <w:p w14:paraId="7F6E272C" w14:textId="4A884DBD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เงินปันผลระหว่างกาลสำหรับปี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620" w:type="dxa"/>
            <w:vAlign w:val="bottom"/>
          </w:tcPr>
          <w:p w14:paraId="3FE1BFD1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52888014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9A66039" w14:textId="79FB5585" w:rsidR="00540A8D" w:rsidRPr="00D246FB" w:rsidRDefault="00DB71A4" w:rsidP="00453D98">
            <w:pPr>
              <w:pStyle w:val="acctfourfigures"/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36" w:type="dxa"/>
            <w:vAlign w:val="bottom"/>
          </w:tcPr>
          <w:p w14:paraId="5EC64631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vAlign w:val="bottom"/>
          </w:tcPr>
          <w:p w14:paraId="777FBDAF" w14:textId="5FBB887B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480</w:t>
            </w:r>
          </w:p>
        </w:tc>
      </w:tr>
      <w:tr w:rsidR="00540A8D" w:rsidRPr="00D246FB" w14:paraId="70312DDA" w14:textId="77777777" w:rsidTr="00D742A7">
        <w:tc>
          <w:tcPr>
            <w:tcW w:w="3330" w:type="dxa"/>
            <w:vAlign w:val="bottom"/>
          </w:tcPr>
          <w:p w14:paraId="6D8CD6DE" w14:textId="31998D38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เงินปันผลระหว่างกาล ครั้งที่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="00D742A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สำหรับ</w:t>
            </w:r>
            <w:r w:rsidR="00D742A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D742A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620" w:type="dxa"/>
            <w:vAlign w:val="bottom"/>
          </w:tcPr>
          <w:p w14:paraId="4F1BFB0F" w14:textId="1B600F79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23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530" w:type="dxa"/>
            <w:vAlign w:val="bottom"/>
          </w:tcPr>
          <w:p w14:paraId="7F7B4463" w14:textId="241A143D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6FB9748" w14:textId="7689CAA6" w:rsidR="00540A8D" w:rsidRPr="00D246FB" w:rsidRDefault="00540A8D" w:rsidP="00453D98">
            <w:pPr>
              <w:pStyle w:val="acctfourfigures"/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vAlign w:val="bottom"/>
          </w:tcPr>
          <w:p w14:paraId="6CE76ECF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  <w:vAlign w:val="bottom"/>
          </w:tcPr>
          <w:p w14:paraId="0592EA3F" w14:textId="3BA48369" w:rsidR="00540A8D" w:rsidRPr="00D246FB" w:rsidRDefault="00540A8D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540A8D" w:rsidRPr="00D246FB" w14:paraId="2F3B1829" w14:textId="77777777" w:rsidTr="00D742A7">
        <w:tc>
          <w:tcPr>
            <w:tcW w:w="3330" w:type="dxa"/>
            <w:vAlign w:val="bottom"/>
          </w:tcPr>
          <w:p w14:paraId="7082FDE6" w14:textId="15AD3FDD" w:rsidR="00D742A7" w:rsidRPr="00D742A7" w:rsidRDefault="00D742A7" w:rsidP="00D742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D742A7">
              <w:rPr>
                <w:rFonts w:ascii="Angsana New" w:hAnsi="Angsana New"/>
                <w:sz w:val="30"/>
                <w:szCs w:val="30"/>
                <w:cs/>
              </w:rPr>
              <w:t xml:space="preserve">เงินปันผลระหว่างกาล ครั้งที่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</w:t>
            </w:r>
            <w:r w:rsidRPr="00D742A7">
              <w:rPr>
                <w:rFonts w:ascii="Angsana New" w:hAnsi="Angsana New"/>
                <w:sz w:val="30"/>
                <w:szCs w:val="30"/>
                <w:cs/>
              </w:rPr>
              <w:t xml:space="preserve"> สำหรับ</w:t>
            </w:r>
          </w:p>
          <w:p w14:paraId="29B90287" w14:textId="2892E6E6" w:rsidR="00540A8D" w:rsidRPr="00D246FB" w:rsidRDefault="00D742A7" w:rsidP="00D742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D742A7">
              <w:rPr>
                <w:rFonts w:ascii="Angsana New" w:hAnsi="Angsana New"/>
                <w:sz w:val="30"/>
                <w:szCs w:val="30"/>
                <w:cs/>
              </w:rPr>
              <w:t xml:space="preserve">   ปี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1620" w:type="dxa"/>
            <w:vAlign w:val="bottom"/>
          </w:tcPr>
          <w:p w14:paraId="39A2B21C" w14:textId="69128766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20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530" w:type="dxa"/>
            <w:vAlign w:val="bottom"/>
          </w:tcPr>
          <w:p w14:paraId="3197B770" w14:textId="0970A76F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465004E" w14:textId="55A3E75B" w:rsidR="00540A8D" w:rsidRPr="00D246FB" w:rsidRDefault="00DB71A4" w:rsidP="00453D98">
            <w:pPr>
              <w:pStyle w:val="acctfourfigures"/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36" w:type="dxa"/>
            <w:vAlign w:val="bottom"/>
          </w:tcPr>
          <w:p w14:paraId="51C98827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</w:tcBorders>
            <w:vAlign w:val="bottom"/>
          </w:tcPr>
          <w:p w14:paraId="3B791583" w14:textId="3382ABEF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813</w:t>
            </w:r>
          </w:p>
        </w:tc>
      </w:tr>
      <w:tr w:rsidR="00540A8D" w:rsidRPr="00D246FB" w14:paraId="1611F3D1" w14:textId="77777777" w:rsidTr="00D742A7">
        <w:tc>
          <w:tcPr>
            <w:tcW w:w="3330" w:type="dxa"/>
            <w:vAlign w:val="bottom"/>
          </w:tcPr>
          <w:p w14:paraId="091AA102" w14:textId="7D46891B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เงินปันผลระหว่างกาลสำหรับปี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620" w:type="dxa"/>
            <w:vAlign w:val="bottom"/>
          </w:tcPr>
          <w:p w14:paraId="5D9F8179" w14:textId="1F4AE94E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24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530" w:type="dxa"/>
            <w:vAlign w:val="bottom"/>
          </w:tcPr>
          <w:p w14:paraId="4B36DE31" w14:textId="4905BFEF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1260" w:type="dxa"/>
            <w:vAlign w:val="bottom"/>
          </w:tcPr>
          <w:p w14:paraId="12F6D279" w14:textId="555348F0" w:rsidR="00540A8D" w:rsidRPr="00D246FB" w:rsidRDefault="00DB71A4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36" w:type="dxa"/>
            <w:vAlign w:val="bottom"/>
          </w:tcPr>
          <w:p w14:paraId="21F5292D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  <w:vAlign w:val="bottom"/>
          </w:tcPr>
          <w:p w14:paraId="5539662F" w14:textId="36FF4374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667</w:t>
            </w:r>
          </w:p>
        </w:tc>
      </w:tr>
      <w:tr w:rsidR="00540A8D" w:rsidRPr="00D246FB" w14:paraId="27212B6C" w14:textId="77777777" w:rsidTr="00D742A7">
        <w:tc>
          <w:tcPr>
            <w:tcW w:w="3330" w:type="dxa"/>
            <w:vAlign w:val="bottom"/>
          </w:tcPr>
          <w:p w14:paraId="49C34B21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รวมเงินปันผลจ่าย</w:t>
            </w:r>
          </w:p>
        </w:tc>
        <w:tc>
          <w:tcPr>
            <w:tcW w:w="1620" w:type="dxa"/>
            <w:vAlign w:val="bottom"/>
          </w:tcPr>
          <w:p w14:paraId="6425FF49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0BF8C9B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6F81DE2A" w14:textId="77777777" w:rsidR="00540A8D" w:rsidRPr="00D246FB" w:rsidRDefault="00540A8D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6434D283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7CE319" w14:textId="327D20BA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  <w:r w:rsidR="00540A8D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480</w:t>
            </w:r>
          </w:p>
        </w:tc>
      </w:tr>
      <w:tr w:rsidR="00540A8D" w:rsidRPr="00D246FB" w14:paraId="210C166B" w14:textId="77777777" w:rsidTr="00D742A7">
        <w:tc>
          <w:tcPr>
            <w:tcW w:w="3330" w:type="dxa"/>
            <w:vAlign w:val="bottom"/>
          </w:tcPr>
          <w:p w14:paraId="3E8B92F2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0B91170C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582DE5A0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73CF02CA" w14:textId="77777777" w:rsidR="00540A8D" w:rsidRPr="00D246FB" w:rsidRDefault="00540A8D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67AAED27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double" w:sz="4" w:space="0" w:color="auto"/>
            </w:tcBorders>
            <w:vAlign w:val="bottom"/>
          </w:tcPr>
          <w:p w14:paraId="2358CF0E" w14:textId="77777777" w:rsidR="00540A8D" w:rsidRPr="00D246FB" w:rsidRDefault="00540A8D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540A8D" w:rsidRPr="00D246FB" w14:paraId="47E79633" w14:textId="77777777" w:rsidTr="00D742A7">
        <w:tc>
          <w:tcPr>
            <w:tcW w:w="3330" w:type="dxa"/>
            <w:vAlign w:val="bottom"/>
          </w:tcPr>
          <w:p w14:paraId="67C4C18A" w14:textId="3E411885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620" w:type="dxa"/>
            <w:vAlign w:val="bottom"/>
          </w:tcPr>
          <w:p w14:paraId="0241AD98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CAD4742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E937ACF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4ADB1AC9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vAlign w:val="bottom"/>
          </w:tcPr>
          <w:p w14:paraId="529F64B7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0A8D" w:rsidRPr="00D246FB" w14:paraId="66A375A8" w14:textId="77777777" w:rsidTr="00D742A7">
        <w:tc>
          <w:tcPr>
            <w:tcW w:w="3330" w:type="dxa"/>
            <w:vAlign w:val="bottom"/>
          </w:tcPr>
          <w:p w14:paraId="1A79F494" w14:textId="29B924A3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เงินปันผลประจำปีสำหรับปี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</w:p>
        </w:tc>
        <w:tc>
          <w:tcPr>
            <w:tcW w:w="1620" w:type="dxa"/>
            <w:vAlign w:val="bottom"/>
          </w:tcPr>
          <w:p w14:paraId="53A88145" w14:textId="4DDB7C58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5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530" w:type="dxa"/>
            <w:vAlign w:val="bottom"/>
          </w:tcPr>
          <w:p w14:paraId="0274140E" w14:textId="01A0AED3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260" w:type="dxa"/>
            <w:vAlign w:val="bottom"/>
          </w:tcPr>
          <w:p w14:paraId="3A320459" w14:textId="29F9749E" w:rsidR="00540A8D" w:rsidRPr="00D246FB" w:rsidRDefault="00DB71A4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36" w:type="dxa"/>
            <w:vAlign w:val="bottom"/>
          </w:tcPr>
          <w:p w14:paraId="2BDDAB11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vAlign w:val="bottom"/>
          </w:tcPr>
          <w:p w14:paraId="71F888C2" w14:textId="667E825F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480</w:t>
            </w:r>
          </w:p>
        </w:tc>
      </w:tr>
      <w:tr w:rsidR="00540A8D" w:rsidRPr="00D246FB" w14:paraId="481D8DB4" w14:textId="77777777" w:rsidTr="00D742A7">
        <w:tc>
          <w:tcPr>
            <w:tcW w:w="3330" w:type="dxa"/>
            <w:vAlign w:val="bottom"/>
          </w:tcPr>
          <w:p w14:paraId="27E59F8D" w14:textId="44E84ED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เงินปันผลระหว่างกาลสำหรับปี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</w:p>
        </w:tc>
        <w:tc>
          <w:tcPr>
            <w:tcW w:w="1620" w:type="dxa"/>
            <w:vAlign w:val="bottom"/>
          </w:tcPr>
          <w:p w14:paraId="2F269ED1" w14:textId="763BB146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22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</w:p>
        </w:tc>
        <w:tc>
          <w:tcPr>
            <w:tcW w:w="1530" w:type="dxa"/>
            <w:vAlign w:val="bottom"/>
          </w:tcPr>
          <w:p w14:paraId="77A79369" w14:textId="65F16D25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2561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2CF1B07" w14:textId="68D05592" w:rsidR="00540A8D" w:rsidRPr="00D246FB" w:rsidRDefault="00540A8D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vAlign w:val="bottom"/>
          </w:tcPr>
          <w:p w14:paraId="0E4CCD5D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  <w:vAlign w:val="bottom"/>
          </w:tcPr>
          <w:p w14:paraId="336F18F7" w14:textId="1298CFEF" w:rsidR="00540A8D" w:rsidRPr="00D246FB" w:rsidRDefault="00540A8D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540A8D" w:rsidRPr="00D246FB" w14:paraId="47179375" w14:textId="77777777" w:rsidTr="00D742A7">
        <w:tc>
          <w:tcPr>
            <w:tcW w:w="3330" w:type="dxa"/>
            <w:vAlign w:val="bottom"/>
          </w:tcPr>
          <w:p w14:paraId="30D2014B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เงินปันผลที่จ่ายเพิ่ม</w:t>
            </w:r>
          </w:p>
        </w:tc>
        <w:tc>
          <w:tcPr>
            <w:tcW w:w="1620" w:type="dxa"/>
            <w:vAlign w:val="bottom"/>
          </w:tcPr>
          <w:p w14:paraId="038857FE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0A4522A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5AF0D326" w14:textId="253FE6F4" w:rsidR="00540A8D" w:rsidRPr="00D246FB" w:rsidRDefault="00DB71A4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36" w:type="dxa"/>
            <w:vAlign w:val="bottom"/>
          </w:tcPr>
          <w:p w14:paraId="63E133FE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</w:tcBorders>
            <w:vAlign w:val="bottom"/>
          </w:tcPr>
          <w:p w14:paraId="51947349" w14:textId="57A8912D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813</w:t>
            </w:r>
          </w:p>
        </w:tc>
      </w:tr>
      <w:tr w:rsidR="00540A8D" w:rsidRPr="00D246FB" w14:paraId="1B123F52" w14:textId="77777777" w:rsidTr="00D742A7">
        <w:tc>
          <w:tcPr>
            <w:tcW w:w="3330" w:type="dxa"/>
            <w:vAlign w:val="bottom"/>
          </w:tcPr>
          <w:p w14:paraId="6E80C478" w14:textId="1FF6AE2B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เงินปันผลระหว่างกาลสำหรับปี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620" w:type="dxa"/>
            <w:vAlign w:val="bottom"/>
          </w:tcPr>
          <w:p w14:paraId="5CFE2F0C" w14:textId="51A79FC1" w:rsidR="00540A8D" w:rsidRPr="00D246FB" w:rsidRDefault="00DB71A4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sz w:val="30"/>
                <w:szCs w:val="30"/>
              </w:rPr>
              <w:t>23</w:t>
            </w:r>
            <w:r w:rsidR="00540A8D"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530" w:type="dxa"/>
            <w:vAlign w:val="bottom"/>
          </w:tcPr>
          <w:p w14:paraId="1E5FB827" w14:textId="2A898B1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2562</w:t>
            </w:r>
          </w:p>
        </w:tc>
        <w:tc>
          <w:tcPr>
            <w:tcW w:w="1260" w:type="dxa"/>
            <w:vAlign w:val="bottom"/>
          </w:tcPr>
          <w:p w14:paraId="59286D02" w14:textId="671197D0" w:rsidR="00540A8D" w:rsidRPr="00D246FB" w:rsidRDefault="00DB71A4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.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36" w:type="dxa"/>
            <w:vAlign w:val="bottom"/>
          </w:tcPr>
          <w:p w14:paraId="7EEAD272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366" w:type="dxa"/>
            <w:tcBorders>
              <w:bottom w:val="single" w:sz="4" w:space="0" w:color="auto"/>
            </w:tcBorders>
            <w:vAlign w:val="bottom"/>
          </w:tcPr>
          <w:p w14:paraId="11984EC3" w14:textId="0E70B05E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540A8D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667</w:t>
            </w:r>
          </w:p>
        </w:tc>
      </w:tr>
      <w:tr w:rsidR="00540A8D" w:rsidRPr="00D246FB" w14:paraId="1BF39821" w14:textId="77777777" w:rsidTr="00D742A7">
        <w:tc>
          <w:tcPr>
            <w:tcW w:w="3330" w:type="dxa"/>
            <w:vAlign w:val="bottom"/>
          </w:tcPr>
          <w:p w14:paraId="2613F446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รวมเงินปันผลจ่าย</w:t>
            </w:r>
          </w:p>
        </w:tc>
        <w:tc>
          <w:tcPr>
            <w:tcW w:w="1620" w:type="dxa"/>
            <w:vAlign w:val="bottom"/>
          </w:tcPr>
          <w:p w14:paraId="668EDFD8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22E4713" w14:textId="77777777" w:rsidR="00540A8D" w:rsidRPr="00D246FB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0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60" w:type="dxa"/>
            <w:vAlign w:val="bottom"/>
          </w:tcPr>
          <w:p w14:paraId="14696312" w14:textId="77777777" w:rsidR="00540A8D" w:rsidRPr="00D246FB" w:rsidRDefault="00540A8D" w:rsidP="00453D98">
            <w:pPr>
              <w:pStyle w:val="acctfourfigures"/>
              <w:tabs>
                <w:tab w:val="clear" w:pos="765"/>
                <w:tab w:val="decimal" w:pos="786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2A0A61BD" w14:textId="77777777" w:rsidR="00540A8D" w:rsidRPr="00D742A7" w:rsidRDefault="00540A8D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3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544BFA" w14:textId="4F57120A" w:rsidR="00540A8D" w:rsidRPr="00D246FB" w:rsidRDefault="00DB71A4" w:rsidP="00453D98">
            <w:pPr>
              <w:pStyle w:val="acctfourfigures"/>
              <w:tabs>
                <w:tab w:val="clear" w:pos="765"/>
                <w:tab w:val="decimal" w:pos="1065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  <w:r w:rsidR="00540A8D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480</w:t>
            </w:r>
          </w:p>
        </w:tc>
      </w:tr>
    </w:tbl>
    <w:p w14:paraId="6B1FE973" w14:textId="77777777" w:rsidR="00540A8D" w:rsidRPr="00D246FB" w:rsidRDefault="00540A8D" w:rsidP="00C308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32578F6" w14:textId="77777777" w:rsidR="00780E15" w:rsidRPr="00D246FB" w:rsidRDefault="00780E15" w:rsidP="00780E15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เครื่องมือทางการเงิน</w:t>
      </w:r>
    </w:p>
    <w:p w14:paraId="7F9E671B" w14:textId="77777777" w:rsidR="00780E15" w:rsidRPr="00D246FB" w:rsidRDefault="00780E15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AE66CD1" w14:textId="77777777" w:rsidR="00E64409" w:rsidRPr="00D246FB" w:rsidRDefault="00E64409" w:rsidP="00E93203">
      <w:pPr>
        <w:pStyle w:val="ListParagraph"/>
        <w:numPr>
          <w:ilvl w:val="1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74E9916C" w14:textId="77777777" w:rsidR="00E64409" w:rsidRPr="00D246FB" w:rsidRDefault="00E64409" w:rsidP="00E64409">
      <w:pPr>
        <w:pStyle w:val="block"/>
        <w:spacing w:after="0" w:line="240" w:lineRule="atLeast"/>
        <w:ind w:left="54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3F7CD40C" w14:textId="77777777" w:rsidR="00C25C41" w:rsidRPr="00D246FB" w:rsidRDefault="005A38C9" w:rsidP="00C25C41">
      <w:pPr>
        <w:pStyle w:val="block"/>
        <w:spacing w:after="0"/>
        <w:ind w:left="540"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D246FB">
        <w:rPr>
          <w:rFonts w:ascii="Angsana New" w:hAnsi="Angsana New"/>
          <w:sz w:val="30"/>
          <w:szCs w:val="30"/>
          <w:cs/>
          <w:lang w:bidi="th-TH"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32DF94EB" w14:textId="77777777" w:rsidR="00C25C41" w:rsidRPr="00D246FB" w:rsidRDefault="00C25C41" w:rsidP="00C25C41">
      <w:pPr>
        <w:pStyle w:val="block"/>
        <w:spacing w:after="0"/>
        <w:ind w:left="54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4660DCED" w14:textId="77777777" w:rsidR="00C25C41" w:rsidRPr="00D246FB" w:rsidRDefault="00C25C41" w:rsidP="005A38C9">
      <w:pPr>
        <w:pStyle w:val="block"/>
        <w:ind w:left="540" w:right="-7"/>
        <w:jc w:val="thaiDistribute"/>
        <w:rPr>
          <w:rFonts w:ascii="Angsana New" w:hAnsi="Angsana New"/>
          <w:sz w:val="30"/>
          <w:szCs w:val="30"/>
          <w:cs/>
          <w:lang w:bidi="th-TH"/>
        </w:rPr>
      </w:pPr>
    </w:p>
    <w:p w14:paraId="0D085CF9" w14:textId="77777777" w:rsidR="00E64409" w:rsidRPr="00D246FB" w:rsidRDefault="00E64409" w:rsidP="005A38C9">
      <w:pPr>
        <w:pStyle w:val="block"/>
        <w:ind w:left="540" w:right="-7"/>
        <w:jc w:val="thaiDistribute"/>
        <w:rPr>
          <w:rFonts w:ascii="Angsana New" w:hAnsi="Angsana New"/>
          <w:sz w:val="30"/>
          <w:szCs w:val="30"/>
          <w:cs/>
          <w:lang w:bidi="th-TH"/>
        </w:rPr>
        <w:sectPr w:rsidR="00E64409" w:rsidRPr="00D246FB" w:rsidSect="00696AD7">
          <w:headerReference w:type="default" r:id="rId21"/>
          <w:pgSz w:w="11907" w:h="16840" w:code="9"/>
          <w:pgMar w:top="691" w:right="1152" w:bottom="576" w:left="1152" w:header="720" w:footer="720" w:gutter="0"/>
          <w:cols w:space="720"/>
          <w:docGrid w:linePitch="245"/>
        </w:sectPr>
      </w:pPr>
    </w:p>
    <w:tbl>
      <w:tblPr>
        <w:tblW w:w="15660" w:type="dxa"/>
        <w:tblInd w:w="-180" w:type="dxa"/>
        <w:tblLayout w:type="fixed"/>
        <w:tblLook w:val="04A0" w:firstRow="1" w:lastRow="0" w:firstColumn="1" w:lastColumn="0" w:noHBand="0" w:noVBand="1"/>
      </w:tblPr>
      <w:tblGrid>
        <w:gridCol w:w="3220"/>
        <w:gridCol w:w="269"/>
        <w:gridCol w:w="1259"/>
        <w:gridCol w:w="236"/>
        <w:gridCol w:w="1311"/>
        <w:gridCol w:w="236"/>
        <w:gridCol w:w="1294"/>
        <w:gridCol w:w="236"/>
        <w:gridCol w:w="1204"/>
        <w:gridCol w:w="236"/>
        <w:gridCol w:w="1029"/>
        <w:gridCol w:w="270"/>
        <w:gridCol w:w="990"/>
        <w:gridCol w:w="270"/>
        <w:gridCol w:w="990"/>
        <w:gridCol w:w="270"/>
        <w:gridCol w:w="990"/>
        <w:gridCol w:w="270"/>
        <w:gridCol w:w="1080"/>
      </w:tblGrid>
      <w:tr w:rsidR="00E64409" w:rsidRPr="00D246FB" w14:paraId="636DEB82" w14:textId="77777777" w:rsidTr="00C11B06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14E36D03" w14:textId="77777777" w:rsidR="00E64409" w:rsidRPr="00D246FB" w:rsidRDefault="00E64409" w:rsidP="00453D98">
            <w:pPr>
              <w:ind w:left="73" w:right="-90"/>
              <w:jc w:val="center"/>
              <w:rPr>
                <w:rFonts w:asciiTheme="majorBidi" w:hAnsiTheme="majorBidi" w:cstheme="majorBidi"/>
                <w:sz w:val="26"/>
                <w:szCs w:val="26"/>
                <w:lang w:bidi="ar-SA"/>
              </w:rPr>
            </w:pPr>
          </w:p>
        </w:tc>
        <w:tc>
          <w:tcPr>
            <w:tcW w:w="269" w:type="dxa"/>
            <w:vAlign w:val="bottom"/>
          </w:tcPr>
          <w:p w14:paraId="73D9DA89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2171" w:type="dxa"/>
            <w:gridSpan w:val="17"/>
            <w:shd w:val="clear" w:color="auto" w:fill="auto"/>
            <w:vAlign w:val="bottom"/>
          </w:tcPr>
          <w:p w14:paraId="07A1C0CB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</w:p>
        </w:tc>
      </w:tr>
      <w:tr w:rsidR="00E64409" w:rsidRPr="00D246FB" w14:paraId="64D43E24" w14:textId="77777777" w:rsidTr="00C11B06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0AF0CA2C" w14:textId="77777777" w:rsidR="00E64409" w:rsidRPr="00D246FB" w:rsidRDefault="00E64409" w:rsidP="00453D98">
            <w:pPr>
              <w:ind w:left="73" w:right="-90"/>
              <w:jc w:val="center"/>
              <w:rPr>
                <w:rFonts w:asciiTheme="majorBidi" w:hAnsiTheme="majorBidi" w:cstheme="majorBidi"/>
                <w:sz w:val="26"/>
                <w:szCs w:val="26"/>
                <w:lang w:bidi="ar-SA"/>
              </w:rPr>
            </w:pPr>
          </w:p>
        </w:tc>
        <w:tc>
          <w:tcPr>
            <w:tcW w:w="269" w:type="dxa"/>
            <w:vAlign w:val="bottom"/>
          </w:tcPr>
          <w:p w14:paraId="5288BBB2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041" w:type="dxa"/>
            <w:gridSpan w:val="9"/>
            <w:tcBorders>
              <w:bottom w:val="single" w:sz="4" w:space="0" w:color="auto"/>
            </w:tcBorders>
            <w:vAlign w:val="bottom"/>
          </w:tcPr>
          <w:p w14:paraId="629580F7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  <w:vAlign w:val="bottom"/>
          </w:tcPr>
          <w:p w14:paraId="1C8173C0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4860" w:type="dxa"/>
            <w:gridSpan w:val="7"/>
            <w:tcBorders>
              <w:bottom w:val="single" w:sz="4" w:space="0" w:color="auto"/>
            </w:tcBorders>
            <w:vAlign w:val="bottom"/>
          </w:tcPr>
          <w:p w14:paraId="2D42556F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E64409" w:rsidRPr="00D246FB" w14:paraId="3B3B3DB0" w14:textId="77777777" w:rsidTr="00C11B06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3D60DB79" w14:textId="4887B22E" w:rsidR="00E64409" w:rsidRPr="00D246FB" w:rsidRDefault="00E64409" w:rsidP="00453D98">
            <w:pPr>
              <w:ind w:left="-19" w:right="-90" w:firstLine="4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5A38C9"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ธันวาคม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269" w:type="dxa"/>
            <w:vAlign w:val="bottom"/>
          </w:tcPr>
          <w:p w14:paraId="47D0761E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tcBorders>
              <w:top w:val="single" w:sz="4" w:space="0" w:color="auto"/>
            </w:tcBorders>
            <w:vAlign w:val="bottom"/>
          </w:tcPr>
          <w:p w14:paraId="2350297A" w14:textId="77777777" w:rsidR="00E64409" w:rsidRPr="00D246FB" w:rsidRDefault="005A38C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5553F939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311" w:type="dxa"/>
            <w:tcBorders>
              <w:top w:val="single" w:sz="4" w:space="0" w:color="auto"/>
            </w:tcBorders>
            <w:vAlign w:val="bottom"/>
          </w:tcPr>
          <w:p w14:paraId="118CD9A0" w14:textId="77777777" w:rsidR="00E64409" w:rsidRPr="00D246FB" w:rsidRDefault="005A38C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63858166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3C221B0" w14:textId="77777777" w:rsidR="00E64409" w:rsidRPr="00D246FB" w:rsidRDefault="005A38C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9932B8A" w14:textId="77777777" w:rsidR="00E64409" w:rsidRPr="00D246FB" w:rsidRDefault="00E64409" w:rsidP="00453D98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DFA155D" w14:textId="77777777" w:rsidR="00E64409" w:rsidRPr="00D246FB" w:rsidRDefault="005A38C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126E85" w14:textId="77777777" w:rsidR="00E64409" w:rsidRPr="00D246FB" w:rsidRDefault="00E64409" w:rsidP="00453D98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426C712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270" w:type="dxa"/>
            <w:vAlign w:val="bottom"/>
          </w:tcPr>
          <w:p w14:paraId="3EAFE6D0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D369B44" w14:textId="7B003E5C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</w:p>
        </w:tc>
        <w:tc>
          <w:tcPr>
            <w:tcW w:w="270" w:type="dxa"/>
            <w:vAlign w:val="bottom"/>
          </w:tcPr>
          <w:p w14:paraId="32EF7A83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83BC257" w14:textId="051CEF9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ระดับ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</w:t>
            </w:r>
          </w:p>
        </w:tc>
        <w:tc>
          <w:tcPr>
            <w:tcW w:w="270" w:type="dxa"/>
            <w:vAlign w:val="bottom"/>
          </w:tcPr>
          <w:p w14:paraId="179B59C7" w14:textId="77777777" w:rsidR="00E64409" w:rsidRPr="00D246FB" w:rsidRDefault="00E64409" w:rsidP="00453D98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0" w:type="dxa"/>
            <w:vAlign w:val="bottom"/>
          </w:tcPr>
          <w:p w14:paraId="3DCFD66C" w14:textId="48A3A870" w:rsidR="00E64409" w:rsidRPr="00D246FB" w:rsidRDefault="00E64409" w:rsidP="00453D98">
            <w:pPr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ระดับ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0" w:type="dxa"/>
            <w:vAlign w:val="bottom"/>
          </w:tcPr>
          <w:p w14:paraId="6961D0BD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891C4E4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E64409" w:rsidRPr="00D246FB" w14:paraId="7E72BD06" w14:textId="77777777" w:rsidTr="00C11B06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6ABA6120" w14:textId="77777777" w:rsidR="00E64409" w:rsidRPr="00D246FB" w:rsidRDefault="00E64409" w:rsidP="00453D98">
            <w:pPr>
              <w:ind w:left="-14" w:right="-90" w:firstLine="4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</w:p>
        </w:tc>
        <w:tc>
          <w:tcPr>
            <w:tcW w:w="269" w:type="dxa"/>
            <w:vAlign w:val="bottom"/>
          </w:tcPr>
          <w:p w14:paraId="0B2D00D0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171" w:type="dxa"/>
            <w:gridSpan w:val="17"/>
            <w:vAlign w:val="bottom"/>
          </w:tcPr>
          <w:p w14:paraId="5884EC86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E64409" w:rsidRPr="00D246FB" w14:paraId="09641E36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12CA820C" w14:textId="77777777" w:rsidR="00E64409" w:rsidRPr="00D246FB" w:rsidRDefault="00E64409" w:rsidP="00453D98">
            <w:pPr>
              <w:ind w:left="-14" w:right="-90" w:firstLine="4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val="en-GB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69" w:type="dxa"/>
            <w:vAlign w:val="bottom"/>
          </w:tcPr>
          <w:p w14:paraId="7DEBCB5D" w14:textId="77777777" w:rsidR="00E64409" w:rsidRPr="00D246FB" w:rsidRDefault="00E64409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9E5BA27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D233E50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2C1A5C3B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95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0A50FCC2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FFD503A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3FBB24A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9F385F8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E6740B4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6A2A0969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9B8010B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30D0585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599A931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2FC8987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D34D9E3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F9784C6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2CD7952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FB40D04" w14:textId="77777777" w:rsidR="00E64409" w:rsidRPr="00D246FB" w:rsidRDefault="00E64409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4D3A8D24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39CE5474" w14:textId="77777777" w:rsidR="002851CB" w:rsidRPr="00D246FB" w:rsidRDefault="002851CB" w:rsidP="00453D98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269" w:type="dxa"/>
            <w:vAlign w:val="bottom"/>
          </w:tcPr>
          <w:p w14:paraId="3B8ABAE3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4305AA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5E12776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057AC5B8" w14:textId="77777777" w:rsidR="002851CB" w:rsidRPr="00D246FB" w:rsidRDefault="002851CB" w:rsidP="002851C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1FFD28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E3C3EBC" w14:textId="77777777" w:rsidR="002851CB" w:rsidRPr="00D246FB" w:rsidRDefault="002851CB" w:rsidP="00761F5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83FAD41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DE67339" w14:textId="77777777" w:rsidR="002851CB" w:rsidRPr="00D246FB" w:rsidRDefault="002851CB" w:rsidP="00F34801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CDF3F08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B81C9E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D2BA55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E73EA0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FE6EBF0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8F6094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1CF3115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49A93E7" w14:textId="77777777" w:rsidR="002851CB" w:rsidRPr="00D246FB" w:rsidRDefault="002851CB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18"/>
              </w:tabs>
              <w:ind w:left="-43" w:right="-9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928AAE9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8317AA2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0C1DAB92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5A457452" w14:textId="77777777" w:rsidR="002851CB" w:rsidRPr="00D246FB" w:rsidRDefault="002851CB" w:rsidP="00453D98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เงินฝากกับสถาบันการเงิน</w:t>
            </w:r>
          </w:p>
        </w:tc>
        <w:tc>
          <w:tcPr>
            <w:tcW w:w="269" w:type="dxa"/>
            <w:vAlign w:val="bottom"/>
          </w:tcPr>
          <w:p w14:paraId="358C4A40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620958A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1B9A217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030260D8" w14:textId="77777777" w:rsidR="002851CB" w:rsidRPr="00D246FB" w:rsidRDefault="002851CB" w:rsidP="00BF6356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0D4A020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B3DA6C8" w14:textId="77777777" w:rsidR="002851CB" w:rsidRPr="00D246FB" w:rsidRDefault="002851CB" w:rsidP="00851914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34335E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8A37D47" w14:textId="0DB88409" w:rsidR="002851CB" w:rsidRPr="00520287" w:rsidRDefault="00DB71A4" w:rsidP="002201FF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892</w:t>
            </w:r>
            <w:r w:rsidR="002851CB" w:rsidRPr="00520287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505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0A0EB8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13E38156" w14:textId="01ACE210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892</w:t>
            </w:r>
            <w:r w:rsidR="002851CB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505</w:t>
            </w:r>
          </w:p>
        </w:tc>
        <w:tc>
          <w:tcPr>
            <w:tcW w:w="270" w:type="dxa"/>
            <w:vAlign w:val="bottom"/>
          </w:tcPr>
          <w:p w14:paraId="19E58794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8EE93F" w14:textId="22196A64" w:rsidR="002851CB" w:rsidRPr="00D246FB" w:rsidRDefault="002851CB" w:rsidP="001D7708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696DD5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4B743EE" w14:textId="1B077EB9" w:rsidR="002851CB" w:rsidRPr="00D246FB" w:rsidRDefault="002851CB" w:rsidP="00E837A7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5B5C0B4" w14:textId="77777777" w:rsidR="002851CB" w:rsidRPr="00D246FB" w:rsidRDefault="002851CB" w:rsidP="00453D98">
            <w:pPr>
              <w:tabs>
                <w:tab w:val="decimal" w:pos="510"/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8AE788F" w14:textId="322D9DB2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853BE25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FB2741F" w14:textId="4413443C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517B387A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694BBF80" w14:textId="77777777" w:rsidR="002851CB" w:rsidRPr="00D246FB" w:rsidRDefault="002851CB" w:rsidP="00453D98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269" w:type="dxa"/>
            <w:vAlign w:val="bottom"/>
          </w:tcPr>
          <w:p w14:paraId="19FE8BEF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54B2205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E64FD9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43629481" w14:textId="6CA515ED" w:rsidR="002851CB" w:rsidRPr="00D246FB" w:rsidRDefault="00DB71A4" w:rsidP="00BF6356">
            <w:pPr>
              <w:pStyle w:val="acctfourfigures"/>
              <w:tabs>
                <w:tab w:val="clear" w:pos="765"/>
                <w:tab w:val="decimal" w:pos="10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842</w:t>
            </w:r>
            <w:r w:rsidR="002851CB" w:rsidRPr="00D246FB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546</w:t>
            </w:r>
          </w:p>
        </w:tc>
        <w:tc>
          <w:tcPr>
            <w:tcW w:w="236" w:type="dxa"/>
            <w:vAlign w:val="bottom"/>
          </w:tcPr>
          <w:p w14:paraId="37E7E73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69EE8D9" w14:textId="77777777" w:rsidR="002851CB" w:rsidRPr="00D246FB" w:rsidRDefault="002851CB" w:rsidP="00851914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57B6EF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511AA18" w14:textId="072FC68B" w:rsidR="002851CB" w:rsidRPr="00520287" w:rsidRDefault="00DB71A4" w:rsidP="002201FF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2851CB" w:rsidRPr="00520287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022</w:t>
            </w:r>
            <w:r w:rsidR="002851CB" w:rsidRPr="00520287">
              <w:rPr>
                <w:rFonts w:asciiTheme="majorBidi" w:hAnsiTheme="majorBidi" w:cstheme="majorBidi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385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B72832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5A8DD8F5" w14:textId="3C2F8E99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2851CB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864</w:t>
            </w:r>
            <w:r w:rsidR="002851CB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931</w:t>
            </w:r>
          </w:p>
        </w:tc>
        <w:tc>
          <w:tcPr>
            <w:tcW w:w="270" w:type="dxa"/>
            <w:vAlign w:val="bottom"/>
          </w:tcPr>
          <w:p w14:paraId="0EC9243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57E48F0" w14:textId="77777777" w:rsidR="002851CB" w:rsidRPr="00D246FB" w:rsidRDefault="001D7708" w:rsidP="005D3BD0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8C0F08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CD981D4" w14:textId="123253AE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1D770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865</w:t>
            </w:r>
            <w:r w:rsidR="001D770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289</w:t>
            </w:r>
          </w:p>
        </w:tc>
        <w:tc>
          <w:tcPr>
            <w:tcW w:w="270" w:type="dxa"/>
            <w:vAlign w:val="bottom"/>
          </w:tcPr>
          <w:p w14:paraId="4F5680B9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9529D3" w14:textId="77777777" w:rsidR="002851CB" w:rsidRPr="00D246FB" w:rsidRDefault="00E837A7" w:rsidP="005D3B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</w:rPr>
              <w:t>-</w:t>
            </w:r>
          </w:p>
        </w:tc>
        <w:tc>
          <w:tcPr>
            <w:tcW w:w="270" w:type="dxa"/>
            <w:vAlign w:val="bottom"/>
          </w:tcPr>
          <w:p w14:paraId="29725DB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821C0F" w14:textId="1B5C3D38" w:rsidR="002851CB" w:rsidRPr="00D246FB" w:rsidRDefault="00DB71A4" w:rsidP="005D3B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865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289</w:t>
            </w:r>
          </w:p>
        </w:tc>
      </w:tr>
      <w:tr w:rsidR="002851CB" w:rsidRPr="00D246FB" w14:paraId="30749C51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1F8B07EE" w14:textId="77777777" w:rsidR="002851CB" w:rsidRPr="00D246FB" w:rsidRDefault="002851CB" w:rsidP="00453D98">
            <w:pPr>
              <w:ind w:left="166"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33BBE916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4AE9D09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06F47519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6B3CE8B1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AB7B960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54F6115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14C27DD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01A21CD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338DF29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77D6022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81EA5A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AC5FD1D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88C2EA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4E5C24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D5C3927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6094897" w14:textId="77777777" w:rsidR="002851CB" w:rsidRPr="00D246FB" w:rsidRDefault="002851CB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D327DE7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514F7D6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30678243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49DA586" w14:textId="77777777" w:rsidR="002851CB" w:rsidRPr="00D246FB" w:rsidRDefault="002851CB" w:rsidP="00453D98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269" w:type="dxa"/>
            <w:vAlign w:val="bottom"/>
          </w:tcPr>
          <w:p w14:paraId="2EE3ADD8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6F90F8BB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27A2FFCB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333BCAE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7E44761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B931BF2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5A3E63C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BC46509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864F0EB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537B61B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610E3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96C02B2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FB0138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0EAB421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70D40C2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27A4C89" w14:textId="77777777" w:rsidR="002851CB" w:rsidRPr="00D246FB" w:rsidRDefault="002851CB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8D6F990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A30E254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53A63F7D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DFD24B3" w14:textId="77777777" w:rsidR="002851CB" w:rsidRPr="00D246FB" w:rsidRDefault="002851CB" w:rsidP="00453D98">
            <w:pPr>
              <w:ind w:right="-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ตราสารทุน</w:t>
            </w:r>
          </w:p>
        </w:tc>
        <w:tc>
          <w:tcPr>
            <w:tcW w:w="269" w:type="dxa"/>
            <w:vAlign w:val="bottom"/>
          </w:tcPr>
          <w:p w14:paraId="4375B122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519317B" w14:textId="77777777" w:rsidR="002851CB" w:rsidRPr="005D3BD0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5D3BD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028C0425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5087A55B" w14:textId="77777777" w:rsidR="002851CB" w:rsidRPr="00D246FB" w:rsidRDefault="00E837A7" w:rsidP="00BF6356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7EDF6A73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C03BF2D" w14:textId="2C555736" w:rsidR="002851CB" w:rsidRPr="00D246FB" w:rsidRDefault="00DB71A4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286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190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CA15DD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1B58411" w14:textId="77777777" w:rsidR="002851CB" w:rsidRPr="00D246FB" w:rsidRDefault="00E837A7" w:rsidP="002201FF">
            <w:pPr>
              <w:pStyle w:val="acctfourfigures"/>
              <w:tabs>
                <w:tab w:val="clear" w:pos="765"/>
                <w:tab w:val="decimal" w:pos="65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9876A4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730C2BB8" w14:textId="435AFD1A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286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190</w:t>
            </w:r>
          </w:p>
        </w:tc>
        <w:tc>
          <w:tcPr>
            <w:tcW w:w="270" w:type="dxa"/>
            <w:vAlign w:val="bottom"/>
          </w:tcPr>
          <w:p w14:paraId="34F63040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3A5CB35" w14:textId="409B14DA" w:rsidR="002851CB" w:rsidRPr="00D246FB" w:rsidRDefault="00DB71A4" w:rsidP="00E837A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286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190</w:t>
            </w:r>
          </w:p>
        </w:tc>
        <w:tc>
          <w:tcPr>
            <w:tcW w:w="270" w:type="dxa"/>
            <w:vAlign w:val="bottom"/>
          </w:tcPr>
          <w:p w14:paraId="6A71A6C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5187ADC" w14:textId="77777777" w:rsidR="002851CB" w:rsidRPr="00D246FB" w:rsidRDefault="00E837A7" w:rsidP="00453D98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72E1DD8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F3BABBA" w14:textId="79AC4A43" w:rsidR="002851CB" w:rsidRPr="00D246FB" w:rsidRDefault="00B163C6" w:rsidP="00B163C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F37EA9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F30868B" w14:textId="61603E7B" w:rsidR="002851CB" w:rsidRPr="00D246FB" w:rsidRDefault="00DB71A4" w:rsidP="00364C4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286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190</w:t>
            </w:r>
          </w:p>
        </w:tc>
      </w:tr>
      <w:tr w:rsidR="00851914" w:rsidRPr="00D246FB" w14:paraId="69AB01F5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2BDE72B5" w14:textId="77777777" w:rsidR="00851914" w:rsidRPr="00D246FB" w:rsidRDefault="00851914" w:rsidP="00851914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269" w:type="dxa"/>
            <w:vAlign w:val="bottom"/>
          </w:tcPr>
          <w:p w14:paraId="0FE34A7F" w14:textId="77777777" w:rsidR="00851914" w:rsidRPr="00D246FB" w:rsidRDefault="00851914" w:rsidP="00851914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DAD9B38" w14:textId="77777777" w:rsidR="00851914" w:rsidRPr="005D3BD0" w:rsidRDefault="00851914" w:rsidP="00851914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5D3BD0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282865D9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30D7F9A5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6890F12D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B813B11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C3CE59" w14:textId="77777777" w:rsidR="00851914" w:rsidRPr="00D246FB" w:rsidRDefault="00851914" w:rsidP="00851914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DCFF7A3" w14:textId="61507C26" w:rsidR="00851914" w:rsidRPr="00D246FB" w:rsidRDefault="00851914" w:rsidP="00851914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542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595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E5BF0BE" w14:textId="77777777" w:rsidR="00851914" w:rsidRPr="00D246FB" w:rsidRDefault="00851914" w:rsidP="00851914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582FA2A2" w14:textId="0AA2F6B6" w:rsidR="00851914" w:rsidRPr="00D246FB" w:rsidRDefault="00851914" w:rsidP="00851914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542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595</w:t>
            </w:r>
          </w:p>
        </w:tc>
        <w:tc>
          <w:tcPr>
            <w:tcW w:w="270" w:type="dxa"/>
            <w:vAlign w:val="bottom"/>
          </w:tcPr>
          <w:p w14:paraId="367EF333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F44B6E8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A29B1C8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C9614C8" w14:textId="0E4AA526" w:rsidR="00851914" w:rsidRPr="00D246FB" w:rsidRDefault="00851914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558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282</w:t>
            </w:r>
          </w:p>
        </w:tc>
        <w:tc>
          <w:tcPr>
            <w:tcW w:w="270" w:type="dxa"/>
            <w:vAlign w:val="bottom"/>
          </w:tcPr>
          <w:p w14:paraId="64A80F4D" w14:textId="77777777" w:rsidR="00851914" w:rsidRPr="00D246FB" w:rsidRDefault="00851914" w:rsidP="00851914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E5FE43A" w14:textId="365F9FF3" w:rsidR="00851914" w:rsidRPr="00D246FB" w:rsidRDefault="00851914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FC34415" w14:textId="77777777" w:rsidR="00851914" w:rsidRPr="00D246FB" w:rsidRDefault="00851914" w:rsidP="00851914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117D09D" w14:textId="7CB363BE" w:rsidR="00851914" w:rsidRPr="00D246FB" w:rsidRDefault="00851914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558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282</w:t>
            </w:r>
          </w:p>
        </w:tc>
      </w:tr>
      <w:tr w:rsidR="002851CB" w:rsidRPr="00D246FB" w14:paraId="48373664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26B9D9A6" w14:textId="77777777" w:rsidR="002851CB" w:rsidRPr="00D246FB" w:rsidRDefault="002851CB" w:rsidP="00453D98">
            <w:pPr>
              <w:ind w:left="166"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42DF7AC3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275734B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3ED4BFAA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02C9B82D" w14:textId="77777777" w:rsidR="002851CB" w:rsidRPr="00D246FB" w:rsidRDefault="002851CB" w:rsidP="00DE3CE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0FAB3A8B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36F18FB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C22FFD9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5BE13A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6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804D632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2C99FE8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AC73E84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8B618E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3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CE56227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6F35A05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0D14238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6E60DFF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2B3DD8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4787F2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C5C38" w:rsidRPr="00D246FB" w14:paraId="79F3EEC3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D9AEAC4" w14:textId="77777777" w:rsidR="003C5C38" w:rsidRPr="00D246FB" w:rsidRDefault="003C5C38" w:rsidP="00E01903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269" w:type="dxa"/>
            <w:vAlign w:val="bottom"/>
          </w:tcPr>
          <w:p w14:paraId="3B2D4E9A" w14:textId="77777777" w:rsidR="003C5C38" w:rsidRPr="00D246FB" w:rsidRDefault="003C5C38" w:rsidP="00E01903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42D3074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64A8A90E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356A72E6" w14:textId="77777777" w:rsidR="003C5C38" w:rsidRPr="00D246FB" w:rsidRDefault="003C5C38" w:rsidP="0085191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4FC6C236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7157799" w14:textId="77777777" w:rsidR="003C5C38" w:rsidRPr="00D246FB" w:rsidRDefault="003C5C38" w:rsidP="00851914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D99E43A" w14:textId="77777777" w:rsidR="003C5C38" w:rsidRPr="00D246FB" w:rsidRDefault="003C5C38" w:rsidP="00E01903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03D54F07" w14:textId="3D5DC84C" w:rsidR="003C5C38" w:rsidRPr="00D246FB" w:rsidRDefault="00DB71A4" w:rsidP="00E01903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522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457DBC" w14:textId="77777777" w:rsidR="003C5C38" w:rsidRPr="00D246FB" w:rsidRDefault="003C5C38" w:rsidP="00E01903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69F565FE" w14:textId="0D154DF7" w:rsidR="003C5C38" w:rsidRPr="00D246FB" w:rsidRDefault="00DB71A4" w:rsidP="00E01903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522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662</w:t>
            </w:r>
          </w:p>
        </w:tc>
        <w:tc>
          <w:tcPr>
            <w:tcW w:w="270" w:type="dxa"/>
            <w:vAlign w:val="bottom"/>
          </w:tcPr>
          <w:p w14:paraId="0656B32B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7242FB1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246868C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6A47C40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F3FA9D3" w14:textId="77777777" w:rsidR="003C5C38" w:rsidRPr="00D246FB" w:rsidRDefault="003C5C38" w:rsidP="00E01903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862BFD1" w14:textId="4FEC3268" w:rsidR="003C5C38" w:rsidRPr="00D246FB" w:rsidRDefault="00DB71A4" w:rsidP="00E019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 w:hint="cs"/>
                <w:sz w:val="26"/>
                <w:szCs w:val="26"/>
              </w:rPr>
              <w:t>522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622</w:t>
            </w:r>
          </w:p>
        </w:tc>
        <w:tc>
          <w:tcPr>
            <w:tcW w:w="270" w:type="dxa"/>
            <w:vAlign w:val="bottom"/>
          </w:tcPr>
          <w:p w14:paraId="2F65AFA9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B10AE19" w14:textId="1F865573" w:rsidR="003C5C38" w:rsidRPr="00D246FB" w:rsidRDefault="00DB71A4" w:rsidP="00E019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522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622</w:t>
            </w:r>
          </w:p>
        </w:tc>
      </w:tr>
      <w:tr w:rsidR="003C5C38" w:rsidRPr="00D246FB" w14:paraId="22894017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1E1BAE72" w14:textId="77777777" w:rsidR="003C5C38" w:rsidRPr="00D246FB" w:rsidRDefault="003C5C38" w:rsidP="00E01903">
            <w:pPr>
              <w:ind w:right="-9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69" w:type="dxa"/>
            <w:vAlign w:val="bottom"/>
          </w:tcPr>
          <w:p w14:paraId="27000BC8" w14:textId="77777777" w:rsidR="003C5C38" w:rsidRPr="00D246FB" w:rsidRDefault="003C5C38" w:rsidP="00E01903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47D0AC41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2B6D2716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158138EF" w14:textId="77777777" w:rsidR="003C5C38" w:rsidRPr="00D246FB" w:rsidRDefault="003C5C38" w:rsidP="0085191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1971D64F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3F3751FE" w14:textId="77777777" w:rsidR="003C5C38" w:rsidRPr="00D246FB" w:rsidRDefault="003C5C38" w:rsidP="00851914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8514714" w14:textId="77777777" w:rsidR="003C5C38" w:rsidRPr="00D246FB" w:rsidRDefault="003C5C38" w:rsidP="00E01903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120A0E1" w14:textId="53CA9852" w:rsidR="003C5C38" w:rsidRPr="00D246FB" w:rsidRDefault="00DB71A4" w:rsidP="00E01903">
            <w:pPr>
              <w:pStyle w:val="acctfourfigures"/>
              <w:tabs>
                <w:tab w:val="clear" w:pos="765"/>
                <w:tab w:val="decimal" w:pos="92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384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775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C8D70C" w14:textId="77777777" w:rsidR="003C5C38" w:rsidRPr="00D246FB" w:rsidRDefault="003C5C38" w:rsidP="00E01903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2EE8BDA" w14:textId="749C4BD2" w:rsidR="003C5C38" w:rsidRPr="00D246FB" w:rsidRDefault="00DB71A4" w:rsidP="00E01903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384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775</w:t>
            </w:r>
          </w:p>
        </w:tc>
        <w:tc>
          <w:tcPr>
            <w:tcW w:w="270" w:type="dxa"/>
            <w:vAlign w:val="bottom"/>
          </w:tcPr>
          <w:p w14:paraId="0477EF48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82362C5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090C93A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D848F9C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1862FD5" w14:textId="77777777" w:rsidR="003C5C38" w:rsidRPr="00D246FB" w:rsidRDefault="003C5C38" w:rsidP="00E01903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3E5E840" w14:textId="76F17F59" w:rsidR="003C5C38" w:rsidRPr="00D246FB" w:rsidRDefault="00DB71A4" w:rsidP="00E019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 w:hint="cs"/>
                <w:sz w:val="26"/>
                <w:szCs w:val="26"/>
              </w:rPr>
              <w:t>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384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775</w:t>
            </w:r>
          </w:p>
        </w:tc>
        <w:tc>
          <w:tcPr>
            <w:tcW w:w="270" w:type="dxa"/>
            <w:vAlign w:val="bottom"/>
          </w:tcPr>
          <w:p w14:paraId="360BD257" w14:textId="77777777" w:rsidR="003C5C38" w:rsidRPr="00D246FB" w:rsidRDefault="003C5C38" w:rsidP="00E01903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912D71" w14:textId="4AF8F88D" w:rsidR="003C5C38" w:rsidRPr="00D246FB" w:rsidRDefault="00DB71A4" w:rsidP="00E019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384</w:t>
            </w:r>
            <w:r w:rsidR="003C5C38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775</w:t>
            </w:r>
          </w:p>
        </w:tc>
      </w:tr>
      <w:tr w:rsidR="003C5C38" w:rsidRPr="00D246FB" w14:paraId="6998006B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37CBF3E4" w14:textId="77777777" w:rsidR="003C5C38" w:rsidRPr="00D246FB" w:rsidRDefault="003C5C38" w:rsidP="00453D98">
            <w:pPr>
              <w:ind w:left="166"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26584839" w14:textId="77777777" w:rsidR="003C5C38" w:rsidRPr="00D246FB" w:rsidRDefault="003C5C3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23D776BE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1BF32E2B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5B3EE49D" w14:textId="77777777" w:rsidR="003C5C38" w:rsidRPr="00D246FB" w:rsidRDefault="003C5C38" w:rsidP="00DE3CE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6D52F55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B85909F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6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E09D4D8" w14:textId="77777777" w:rsidR="003C5C38" w:rsidRPr="00D246FB" w:rsidRDefault="003C5C38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A3714F8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6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E2C5845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76431160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5FE8691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07D115D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3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90FE877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255E23D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3D5232B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2B2D666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1D80695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78161F6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C5C38" w:rsidRPr="00D246FB" w14:paraId="204CD7B6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906DDAD" w14:textId="77777777" w:rsidR="003C5C38" w:rsidRPr="00D246FB" w:rsidRDefault="003C5C38" w:rsidP="00453D98">
            <w:pPr>
              <w:ind w:left="166"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6772DC0F" w14:textId="77777777" w:rsidR="003C5C38" w:rsidRPr="00D246FB" w:rsidRDefault="003C5C3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3C711DB7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5A8DCF65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0D5A2E56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7B04825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0CCA868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6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6656603" w14:textId="77777777" w:rsidR="003C5C38" w:rsidRPr="00D246FB" w:rsidRDefault="003C5C38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B075ED3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6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4CDA768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209C2A0F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2063CCB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570C30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3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A7B8279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F495184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AC93501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035189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E5BDD72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54B2EBD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C5C38" w:rsidRPr="00D246FB" w14:paraId="1096724E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857CADB" w14:textId="77777777" w:rsidR="003C5C38" w:rsidRPr="00D246FB" w:rsidRDefault="003C5C38" w:rsidP="00453D98">
            <w:pPr>
              <w:ind w:left="166"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5B0E2BBE" w14:textId="77777777" w:rsidR="003C5C38" w:rsidRPr="00D246FB" w:rsidRDefault="003C5C3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49B0FF59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2640E5AE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22B810B7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0A66016B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6511D8C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6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0E735C2" w14:textId="77777777" w:rsidR="003C5C38" w:rsidRPr="00D246FB" w:rsidRDefault="003C5C38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10652A1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6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9CCDC5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0C8ECBF9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D33B4EB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3B094AF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3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844B3F9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EB92C5B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0E74AD0" w14:textId="77777777" w:rsidR="003C5C38" w:rsidRPr="00D246FB" w:rsidRDefault="003C5C38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42E10C2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645E4C7" w14:textId="77777777" w:rsidR="003C5C38" w:rsidRPr="00D246FB" w:rsidRDefault="003C5C3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667B56" w14:textId="77777777" w:rsidR="003C5C38" w:rsidRPr="00D246FB" w:rsidRDefault="003C5C38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67009018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92E6E54" w14:textId="77777777" w:rsidR="002851CB" w:rsidRPr="00D246FB" w:rsidRDefault="002851CB" w:rsidP="00F27388">
            <w:pPr>
              <w:ind w:left="-14" w:right="-90" w:firstLine="4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lastRenderedPageBreak/>
              <w:t>สินทรัพย์ทางการเงิน</w:t>
            </w:r>
          </w:p>
        </w:tc>
        <w:tc>
          <w:tcPr>
            <w:tcW w:w="269" w:type="dxa"/>
            <w:vAlign w:val="bottom"/>
          </w:tcPr>
          <w:p w14:paraId="554B3161" w14:textId="77777777" w:rsidR="002851CB" w:rsidRPr="00D246FB" w:rsidRDefault="002851CB" w:rsidP="00F2738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40B23E2A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87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107A8A1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6DDCD405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95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4BBEB21C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DC3C465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A5249EF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1EB1764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ED0856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5A6576C6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18A783B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83321F0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CA9B800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604A5B4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B55ABBA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A9E765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11EEC07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A519652" w14:textId="77777777" w:rsidR="002851CB" w:rsidRPr="00D246FB" w:rsidRDefault="002851CB" w:rsidP="00F2738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851CB" w:rsidRPr="00D246FB" w14:paraId="041EA2DD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1BA4CD6D" w14:textId="77777777" w:rsidR="002851CB" w:rsidRPr="00D246FB" w:rsidRDefault="002851CB" w:rsidP="00453D98">
            <w:pPr>
              <w:ind w:right="-90" w:firstLine="4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ตราสารทุน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เงินลงทุนในกิจการอื่น</w:t>
            </w:r>
          </w:p>
        </w:tc>
        <w:tc>
          <w:tcPr>
            <w:tcW w:w="269" w:type="dxa"/>
            <w:vAlign w:val="bottom"/>
          </w:tcPr>
          <w:p w14:paraId="1C6986DF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767DC4D" w14:textId="77777777" w:rsidR="002851CB" w:rsidRPr="00D246FB" w:rsidRDefault="00E837A7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67B2DCC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3E98AAF3" w14:textId="77777777" w:rsidR="002851CB" w:rsidRPr="00D246FB" w:rsidRDefault="00E837A7" w:rsidP="009D7F38">
            <w:pPr>
              <w:pStyle w:val="acctfourfigures"/>
              <w:tabs>
                <w:tab w:val="clear" w:pos="765"/>
                <w:tab w:val="decimal" w:pos="85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1E2FCD4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C0A0E9A" w14:textId="0E9F7AF2" w:rsidR="002851CB" w:rsidRPr="00D246FB" w:rsidRDefault="00DB71A4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247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300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8DF35FE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627080D" w14:textId="77777777" w:rsidR="002851CB" w:rsidRPr="00D246FB" w:rsidRDefault="00E837A7" w:rsidP="000E620B">
            <w:pPr>
              <w:pStyle w:val="acctfourfigures"/>
              <w:tabs>
                <w:tab w:val="clear" w:pos="765"/>
                <w:tab w:val="decimal" w:pos="314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26C85BB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48533AD0" w14:textId="7DC73F48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247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300</w:t>
            </w:r>
          </w:p>
        </w:tc>
        <w:tc>
          <w:tcPr>
            <w:tcW w:w="270" w:type="dxa"/>
            <w:vAlign w:val="bottom"/>
          </w:tcPr>
          <w:p w14:paraId="3C041C59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4C0538F" w14:textId="77777777" w:rsidR="002851CB" w:rsidRPr="00D246FB" w:rsidRDefault="00E1658C" w:rsidP="000E620B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1524487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1BD5FF" w14:textId="77777777" w:rsidR="002851CB" w:rsidRPr="00D246FB" w:rsidRDefault="00E1658C" w:rsidP="00453D98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2ED6124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7B48330" w14:textId="57CB0770" w:rsidR="002851CB" w:rsidRPr="00D246FB" w:rsidRDefault="00DB71A4" w:rsidP="009D7F38">
            <w:pPr>
              <w:pStyle w:val="acctfourfigures"/>
              <w:tabs>
                <w:tab w:val="clear" w:pos="765"/>
                <w:tab w:val="decimal" w:pos="95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247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300</w:t>
            </w:r>
          </w:p>
        </w:tc>
        <w:tc>
          <w:tcPr>
            <w:tcW w:w="270" w:type="dxa"/>
            <w:vAlign w:val="bottom"/>
          </w:tcPr>
          <w:p w14:paraId="53198B7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0976C8" w14:textId="6AA35640" w:rsidR="002851CB" w:rsidRPr="00D246FB" w:rsidRDefault="00DB71A4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247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300</w:t>
            </w:r>
          </w:p>
        </w:tc>
      </w:tr>
      <w:tr w:rsidR="002851CB" w:rsidRPr="00D246FB" w14:paraId="3CE54CDE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265AA159" w14:textId="77777777" w:rsidR="002851CB" w:rsidRPr="00D246FB" w:rsidRDefault="002851CB" w:rsidP="00453D98">
            <w:pPr>
              <w:ind w:right="-90" w:firstLine="4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สินทรัพย์อนุพันธ์</w:t>
            </w:r>
          </w:p>
        </w:tc>
        <w:tc>
          <w:tcPr>
            <w:tcW w:w="269" w:type="dxa"/>
            <w:vAlign w:val="bottom"/>
          </w:tcPr>
          <w:p w14:paraId="7DEC9B7C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7915E12D" w14:textId="77777777" w:rsidR="002851CB" w:rsidRPr="00D246FB" w:rsidRDefault="00E837A7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 w:firstLine="350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D246FB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76C625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7406CD6C" w14:textId="34115772" w:rsidR="002851CB" w:rsidRPr="00D246FB" w:rsidRDefault="00DB71A4" w:rsidP="009D7F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3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821</w:t>
            </w:r>
          </w:p>
        </w:tc>
        <w:tc>
          <w:tcPr>
            <w:tcW w:w="236" w:type="dxa"/>
            <w:vAlign w:val="bottom"/>
          </w:tcPr>
          <w:p w14:paraId="44038C30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725F344" w14:textId="77777777" w:rsidR="002851CB" w:rsidRPr="00D246FB" w:rsidRDefault="00E837A7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5F24BC5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B51BD21" w14:textId="77777777" w:rsidR="002851CB" w:rsidRPr="00D246FB" w:rsidRDefault="00E837A7" w:rsidP="000E620B">
            <w:pPr>
              <w:pStyle w:val="acctfourfigures"/>
              <w:tabs>
                <w:tab w:val="clear" w:pos="765"/>
                <w:tab w:val="decimal" w:pos="314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9D1586E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5F3A4BB3" w14:textId="7CADA3C6" w:rsidR="002851CB" w:rsidRPr="00D246FB" w:rsidRDefault="00DB71A4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821</w:t>
            </w:r>
          </w:p>
        </w:tc>
        <w:tc>
          <w:tcPr>
            <w:tcW w:w="270" w:type="dxa"/>
            <w:vAlign w:val="bottom"/>
          </w:tcPr>
          <w:p w14:paraId="5A7706C4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34B66E5" w14:textId="77777777" w:rsidR="002851CB" w:rsidRPr="00D246FB" w:rsidRDefault="00E1658C" w:rsidP="000E620B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EB722E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2C3BFBA" w14:textId="03C8EA07" w:rsidR="002851CB" w:rsidRPr="00D246FB" w:rsidRDefault="00DB71A4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821</w:t>
            </w:r>
          </w:p>
        </w:tc>
        <w:tc>
          <w:tcPr>
            <w:tcW w:w="270" w:type="dxa"/>
            <w:vAlign w:val="bottom"/>
          </w:tcPr>
          <w:p w14:paraId="5A9F3668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8F72D18" w14:textId="77777777" w:rsidR="002851CB" w:rsidRPr="00D246FB" w:rsidRDefault="00E1658C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D89A81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5035BCC" w14:textId="5DC32357" w:rsidR="002851CB" w:rsidRPr="00D246FB" w:rsidRDefault="00DB71A4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B71A4">
              <w:rPr>
                <w:rFonts w:asciiTheme="majorBidi" w:hAnsiTheme="majorBidi" w:cstheme="majorBidi"/>
                <w:sz w:val="26"/>
                <w:szCs w:val="26"/>
              </w:rPr>
              <w:t>5</w:t>
            </w:r>
            <w:r w:rsidR="00E837A7"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DB71A4">
              <w:rPr>
                <w:rFonts w:asciiTheme="majorBidi" w:hAnsiTheme="majorBidi" w:cstheme="majorBidi"/>
                <w:sz w:val="26"/>
                <w:szCs w:val="26"/>
              </w:rPr>
              <w:t>821</w:t>
            </w:r>
          </w:p>
        </w:tc>
      </w:tr>
      <w:tr w:rsidR="002851CB" w:rsidRPr="00D246FB" w14:paraId="6ADA2515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43C2BD7C" w14:textId="77777777" w:rsidR="002851CB" w:rsidRPr="00D246FB" w:rsidRDefault="002851CB" w:rsidP="00453D98">
            <w:pPr>
              <w:ind w:right="-90" w:firstLine="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69" w:type="dxa"/>
            <w:vAlign w:val="bottom"/>
          </w:tcPr>
          <w:p w14:paraId="20EC19E9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1CAACDA6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 w:firstLine="350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5FA01027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1A988083" w14:textId="77777777" w:rsidR="002851CB" w:rsidRPr="00D246FB" w:rsidRDefault="002851CB" w:rsidP="009D7F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3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6786DAFC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3B8BD4A2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E691195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FD46CF4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3648ECE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3C73739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C9E5CFF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26293ED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AD1DD83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02BD270" w14:textId="77777777" w:rsidR="002851CB" w:rsidRPr="00D246FB" w:rsidRDefault="002851CB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C35099A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9BE1689" w14:textId="77777777" w:rsidR="002851CB" w:rsidRPr="00D246FB" w:rsidRDefault="002851CB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C736B73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2EDE0E9" w14:textId="77777777" w:rsidR="002851CB" w:rsidRPr="00D246FB" w:rsidRDefault="002851CB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C5C38" w:rsidRPr="00D246FB" w14:paraId="4B6BD167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4DCD79AF" w14:textId="77777777" w:rsidR="003C5C38" w:rsidRPr="00D246FB" w:rsidRDefault="003C5C38" w:rsidP="003C5C38">
            <w:pPr>
              <w:ind w:left="-14" w:right="-9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หนี้สินทางการเงิน</w:t>
            </w:r>
          </w:p>
        </w:tc>
        <w:tc>
          <w:tcPr>
            <w:tcW w:w="269" w:type="dxa"/>
            <w:vAlign w:val="bottom"/>
          </w:tcPr>
          <w:p w14:paraId="5EC20D82" w14:textId="77777777" w:rsidR="003C5C38" w:rsidRPr="00D246FB" w:rsidRDefault="003C5C38" w:rsidP="003C5C3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58D1362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202D8AAB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0E2D8376" w14:textId="77777777" w:rsidR="003C5C38" w:rsidRPr="00D246FB" w:rsidRDefault="003C5C38" w:rsidP="009D7F38">
            <w:pPr>
              <w:pStyle w:val="acctfourfigures"/>
              <w:tabs>
                <w:tab w:val="clear" w:pos="765"/>
                <w:tab w:val="decimal" w:pos="641"/>
                <w:tab w:val="decimal" w:pos="1103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03190855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2615CC6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C31051B" w14:textId="77777777" w:rsidR="003C5C38" w:rsidRPr="00D246FB" w:rsidRDefault="003C5C38" w:rsidP="003C5C3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F9D99E1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3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C2501A2" w14:textId="77777777" w:rsidR="003C5C38" w:rsidRPr="00D246FB" w:rsidRDefault="003C5C38" w:rsidP="003C5C3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2BCAD32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B4D2F0F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B130866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3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4360281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70AD358" w14:textId="77777777" w:rsidR="003C5C38" w:rsidRPr="00D246FB" w:rsidRDefault="003C5C38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55AD7EB" w14:textId="77777777" w:rsidR="003C5C38" w:rsidRPr="00D246FB" w:rsidRDefault="003C5C38" w:rsidP="003C5C3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91A4370" w14:textId="77777777" w:rsidR="003C5C38" w:rsidRPr="00D246FB" w:rsidRDefault="003C5C38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F99FD46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1963B40" w14:textId="77777777" w:rsidR="003C5C38" w:rsidRPr="00D246FB" w:rsidRDefault="003C5C38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C5C38" w:rsidRPr="00D246FB" w14:paraId="38F0789B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24D3D61" w14:textId="77777777" w:rsidR="003C5C38" w:rsidRPr="00D246FB" w:rsidRDefault="003C5C38" w:rsidP="003C5C38">
            <w:pPr>
              <w:ind w:left="-14" w:right="-90"/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269" w:type="dxa"/>
            <w:vAlign w:val="bottom"/>
          </w:tcPr>
          <w:p w14:paraId="6838675C" w14:textId="77777777" w:rsidR="003C5C38" w:rsidRPr="00D246FB" w:rsidRDefault="003C5C38" w:rsidP="003C5C3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6E22C4F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3DCAB528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24948CEF" w14:textId="77777777" w:rsidR="003C5C38" w:rsidRPr="00D246FB" w:rsidRDefault="003C5C38" w:rsidP="009D7F38">
            <w:pPr>
              <w:pStyle w:val="acctfourfigures"/>
              <w:tabs>
                <w:tab w:val="clear" w:pos="765"/>
                <w:tab w:val="decimal" w:pos="85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71EF78A6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AF4719E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B770DF" w14:textId="77777777" w:rsidR="003C5C38" w:rsidRPr="00D246FB" w:rsidRDefault="003C5C38" w:rsidP="003C5C3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E71F6E0" w14:textId="19E5A2C4" w:rsidR="003C5C38" w:rsidRPr="00D246FB" w:rsidRDefault="003C5C38" w:rsidP="003C5C38">
            <w:pPr>
              <w:pStyle w:val="acctfourfigures"/>
              <w:tabs>
                <w:tab w:val="clear" w:pos="765"/>
                <w:tab w:val="decimal" w:pos="898"/>
              </w:tabs>
              <w:spacing w:line="240" w:lineRule="atLeast"/>
              <w:ind w:left="-43" w:right="-35"/>
              <w:jc w:val="righ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18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254</w:t>
            </w:r>
            <w:r>
              <w:rPr>
                <w:rFonts w:asciiTheme="majorBidi" w:hAnsiTheme="majorBidi" w:cstheme="majorBidi"/>
                <w:sz w:val="26"/>
                <w:szCs w:val="26"/>
                <w:lang w:val="en-US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294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518BD60" w14:textId="77777777" w:rsidR="003C5C38" w:rsidRPr="00D246FB" w:rsidRDefault="003C5C38" w:rsidP="003C5C3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1125E917" w14:textId="75F8AA3F" w:rsidR="003C5C38" w:rsidRPr="00D246FB" w:rsidRDefault="003C5C38" w:rsidP="003C5C38">
            <w:pPr>
              <w:pStyle w:val="acctfourfigures"/>
              <w:tabs>
                <w:tab w:val="clear" w:pos="765"/>
                <w:tab w:val="decimal" w:pos="8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18</w:t>
            </w: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254</w:t>
            </w: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294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66BC954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017A1A4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5A0C973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5D1572" w14:textId="53D39E7B" w:rsidR="003C5C38" w:rsidRPr="00D246FB" w:rsidRDefault="003C5C38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18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254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294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420C99FE" w14:textId="77777777" w:rsidR="003C5C38" w:rsidRPr="00D246FB" w:rsidRDefault="003C5C38" w:rsidP="003C5C3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87C8E78" w14:textId="77777777" w:rsidR="003C5C38" w:rsidRPr="00D246FB" w:rsidRDefault="003C5C38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D7292B2" w14:textId="77777777" w:rsidR="003C5C38" w:rsidRPr="00D246FB" w:rsidRDefault="003C5C38" w:rsidP="003C5C3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F728F4F" w14:textId="0C3F96B9" w:rsidR="003C5C38" w:rsidRPr="00D246FB" w:rsidRDefault="003C5C38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18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254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294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2851CB" w:rsidRPr="00D246FB" w14:paraId="267ADCEF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C4FA0E8" w14:textId="77777777" w:rsidR="002851CB" w:rsidRPr="00D246FB" w:rsidRDefault="002851CB" w:rsidP="00453D98">
            <w:pPr>
              <w:ind w:left="-14" w:right="-90"/>
              <w:rPr>
                <w:rFonts w:asciiTheme="majorBidi" w:hAnsiTheme="majorBidi" w:cstheme="majorBidi"/>
                <w:sz w:val="26"/>
                <w:szCs w:val="26"/>
                <w:lang w:bidi="ar-SA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หุ้นกู้</w:t>
            </w:r>
          </w:p>
        </w:tc>
        <w:tc>
          <w:tcPr>
            <w:tcW w:w="269" w:type="dxa"/>
            <w:vAlign w:val="bottom"/>
          </w:tcPr>
          <w:p w14:paraId="15DCD2E1" w14:textId="77777777" w:rsidR="002851CB" w:rsidRPr="00D246FB" w:rsidRDefault="002851CB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5392B91C" w14:textId="77777777" w:rsidR="002851CB" w:rsidRPr="00D246FB" w:rsidRDefault="00E1658C" w:rsidP="00453D9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3ED449EE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7124F25F" w14:textId="77777777" w:rsidR="002851CB" w:rsidRPr="00D246FB" w:rsidRDefault="00E1658C" w:rsidP="009D7F38">
            <w:pPr>
              <w:pStyle w:val="acctfourfigures"/>
              <w:tabs>
                <w:tab w:val="clear" w:pos="765"/>
                <w:tab w:val="decimal" w:pos="85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173083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50F20CA" w14:textId="77777777" w:rsidR="002851CB" w:rsidRPr="00D246FB" w:rsidRDefault="00E1658C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69B40F" w14:textId="77777777" w:rsidR="002851CB" w:rsidRPr="00D246FB" w:rsidRDefault="002851CB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022D72A7" w14:textId="19E1F30C" w:rsidR="002851CB" w:rsidRPr="00D246FB" w:rsidRDefault="00E1658C" w:rsidP="00453D98">
            <w:pPr>
              <w:pStyle w:val="acctfourfigures"/>
              <w:tabs>
                <w:tab w:val="clear" w:pos="765"/>
                <w:tab w:val="decimal" w:pos="699"/>
              </w:tabs>
              <w:spacing w:line="240" w:lineRule="atLeast"/>
              <w:ind w:left="-43" w:right="-3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23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338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357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9423EC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6232D180" w14:textId="0592B77F" w:rsidR="002851CB" w:rsidRPr="00D246FB" w:rsidRDefault="00E1658C" w:rsidP="00453D98">
            <w:pPr>
              <w:pStyle w:val="acctfourfigures"/>
              <w:tabs>
                <w:tab w:val="clear" w:pos="765"/>
                <w:tab w:val="decimal" w:pos="814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23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338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357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529C1841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95B6003" w14:textId="77777777" w:rsidR="002851CB" w:rsidRPr="00D246FB" w:rsidRDefault="00E1658C" w:rsidP="000E620B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17F2A3B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683FCCB" w14:textId="59D7E885" w:rsidR="002851CB" w:rsidRPr="00D246FB" w:rsidRDefault="00E1658C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738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853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085A5AD" w14:textId="77777777" w:rsidR="002851CB" w:rsidRPr="00D246FB" w:rsidRDefault="002851CB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231C4F4" w14:textId="77777777" w:rsidR="002851CB" w:rsidRPr="00D246FB" w:rsidRDefault="00E1658C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A5D75B8" w14:textId="77777777" w:rsidR="002851CB" w:rsidRPr="00D246FB" w:rsidRDefault="002851CB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79ECB5" w14:textId="4EC6F0D3" w:rsidR="002851CB" w:rsidRPr="00D246FB" w:rsidRDefault="00E1658C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738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853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E1658C" w:rsidRPr="00D246FB" w14:paraId="3F608E81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527A75FE" w14:textId="77777777" w:rsidR="00E1658C" w:rsidRPr="00D246FB" w:rsidRDefault="00E1658C" w:rsidP="00453D98">
            <w:pPr>
              <w:ind w:left="-14" w:right="-9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  <w:t>หนี้สินอนุพันธ์</w:t>
            </w:r>
          </w:p>
        </w:tc>
        <w:tc>
          <w:tcPr>
            <w:tcW w:w="269" w:type="dxa"/>
            <w:vAlign w:val="bottom"/>
          </w:tcPr>
          <w:p w14:paraId="3F0D81D1" w14:textId="77777777" w:rsidR="00E1658C" w:rsidRPr="00D246FB" w:rsidRDefault="00E1658C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043A0206" w14:textId="70FC5F17" w:rsidR="00E1658C" w:rsidRPr="00D246FB" w:rsidRDefault="00E1658C" w:rsidP="00453D98">
            <w:pPr>
              <w:pStyle w:val="acctfourfigures"/>
              <w:tabs>
                <w:tab w:val="clear" w:pos="765"/>
                <w:tab w:val="decimal" w:pos="97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008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679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406C6484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1958E89C" w14:textId="1285711D" w:rsidR="00E1658C" w:rsidRPr="00D246FB" w:rsidRDefault="00E1658C" w:rsidP="009D7F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3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268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852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36" w:type="dxa"/>
            <w:vAlign w:val="bottom"/>
          </w:tcPr>
          <w:p w14:paraId="02E0552F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3309B80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CA7CE2" w14:textId="77777777" w:rsidR="00E1658C" w:rsidRPr="00D246FB" w:rsidRDefault="00E1658C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525AC90" w14:textId="77777777" w:rsidR="00E1658C" w:rsidRPr="00D246FB" w:rsidRDefault="00E1658C" w:rsidP="000E620B">
            <w:pPr>
              <w:pStyle w:val="acctfourfigures"/>
              <w:tabs>
                <w:tab w:val="clear" w:pos="765"/>
                <w:tab w:val="decimal" w:pos="314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159EE94" w14:textId="77777777" w:rsidR="00E1658C" w:rsidRPr="00D246FB" w:rsidRDefault="00E1658C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72224435" w14:textId="17CA25AC" w:rsidR="00E1658C" w:rsidRPr="00D246FB" w:rsidRDefault="00E1658C" w:rsidP="00453D98">
            <w:pPr>
              <w:pStyle w:val="acctfourfigures"/>
              <w:tabs>
                <w:tab w:val="clear" w:pos="765"/>
                <w:tab w:val="decimal" w:pos="8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277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531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279F980C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098CDDE" w14:textId="77777777" w:rsidR="00E1658C" w:rsidRPr="00D246FB" w:rsidRDefault="00E1658C" w:rsidP="000E620B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1E7864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8FD7DC1" w14:textId="69144337" w:rsidR="00E1658C" w:rsidRPr="00D246FB" w:rsidRDefault="00E1658C" w:rsidP="008519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277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531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6FCE1E77" w14:textId="77777777" w:rsidR="00E1658C" w:rsidRPr="00D246FB" w:rsidRDefault="00E1658C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173B4C3" w14:textId="77777777" w:rsidR="00E1658C" w:rsidRPr="00D246FB" w:rsidRDefault="00E1658C" w:rsidP="009D7F38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EEA8EA8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76F997F" w14:textId="63531147" w:rsidR="00E1658C" w:rsidRPr="00D246FB" w:rsidRDefault="00E1658C" w:rsidP="003C5C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277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531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E1658C" w:rsidRPr="00D246FB" w14:paraId="48F23978" w14:textId="77777777" w:rsidTr="00C11B06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647BDE1" w14:textId="77777777" w:rsidR="00E1658C" w:rsidRPr="00D246FB" w:rsidRDefault="00E1658C" w:rsidP="00453D98">
            <w:pPr>
              <w:ind w:left="-14" w:right="-90"/>
              <w:rPr>
                <w:rFonts w:asciiTheme="majorBidi" w:hAnsiTheme="majorBidi" w:cstheme="majorBidi"/>
                <w:sz w:val="26"/>
                <w:szCs w:val="26"/>
                <w:cs/>
                <w:lang w:val="en-GB"/>
              </w:rPr>
            </w:pPr>
          </w:p>
        </w:tc>
        <w:tc>
          <w:tcPr>
            <w:tcW w:w="269" w:type="dxa"/>
            <w:vAlign w:val="bottom"/>
          </w:tcPr>
          <w:p w14:paraId="394C6AD5" w14:textId="77777777" w:rsidR="00E1658C" w:rsidRPr="00D246FB" w:rsidRDefault="00E1658C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59" w:type="dxa"/>
            <w:vAlign w:val="bottom"/>
          </w:tcPr>
          <w:p w14:paraId="43AB3E3A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97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B7F108A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1" w:type="dxa"/>
            <w:vAlign w:val="bottom"/>
          </w:tcPr>
          <w:p w14:paraId="74AA2CF6" w14:textId="77777777" w:rsidR="00E1658C" w:rsidRPr="00D246FB" w:rsidRDefault="00E1658C" w:rsidP="00E1658C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F8BC75D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06C0722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B5AA712" w14:textId="77777777" w:rsidR="00E1658C" w:rsidRPr="00D246FB" w:rsidRDefault="00E1658C" w:rsidP="00453D98">
            <w:pPr>
              <w:tabs>
                <w:tab w:val="decimal" w:pos="789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FC86A54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6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6A3FE0C" w14:textId="77777777" w:rsidR="00E1658C" w:rsidRPr="00D246FB" w:rsidRDefault="00E1658C" w:rsidP="00453D98">
            <w:pPr>
              <w:tabs>
                <w:tab w:val="decimal" w:pos="595"/>
              </w:tabs>
              <w:ind w:left="-43" w:right="-8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7C55CA8D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832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2488C45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439EF16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D95E56E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A8F6D8C" w14:textId="77777777" w:rsidR="00E1658C" w:rsidRPr="00D246FB" w:rsidRDefault="00E1658C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B6A83BB" w14:textId="77777777" w:rsidR="00E1658C" w:rsidRPr="00D246FB" w:rsidRDefault="00E1658C" w:rsidP="00453D98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04C57AD" w14:textId="77777777" w:rsidR="00E1658C" w:rsidRPr="00D246FB" w:rsidRDefault="00E1658C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BCC7145" w14:textId="77777777" w:rsidR="00E1658C" w:rsidRPr="00D246FB" w:rsidRDefault="00E1658C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2253B6" w14:textId="77777777" w:rsidR="00E1658C" w:rsidRPr="00D246FB" w:rsidRDefault="00E1658C" w:rsidP="00453D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</w:tbl>
    <w:p w14:paraId="0F938DF5" w14:textId="77777777" w:rsidR="00E64409" w:rsidRPr="00D246FB" w:rsidRDefault="00E64409" w:rsidP="00E64409">
      <w:pPr>
        <w:pStyle w:val="block"/>
        <w:spacing w:after="0" w:line="240" w:lineRule="atLeast"/>
        <w:ind w:left="540" w:right="-7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2AB9AFEB" w14:textId="77777777" w:rsidR="00E64409" w:rsidRPr="00D246FB" w:rsidRDefault="00E64409" w:rsidP="001538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  <w:sectPr w:rsidR="00E64409" w:rsidRPr="00D246FB" w:rsidSect="00696AD7">
          <w:headerReference w:type="default" r:id="rId22"/>
          <w:pgSz w:w="16840" w:h="11907" w:orient="landscape" w:code="9"/>
          <w:pgMar w:top="1152" w:right="691" w:bottom="1152" w:left="576" w:header="720" w:footer="720" w:gutter="0"/>
          <w:cols w:space="720"/>
          <w:docGrid w:linePitch="245"/>
        </w:sectPr>
      </w:pPr>
    </w:p>
    <w:tbl>
      <w:tblPr>
        <w:tblW w:w="15660" w:type="dxa"/>
        <w:tblInd w:w="-180" w:type="dxa"/>
        <w:tblLayout w:type="fixed"/>
        <w:tblLook w:val="04A0" w:firstRow="1" w:lastRow="0" w:firstColumn="1" w:lastColumn="0" w:noHBand="0" w:noVBand="1"/>
      </w:tblPr>
      <w:tblGrid>
        <w:gridCol w:w="3220"/>
        <w:gridCol w:w="280"/>
        <w:gridCol w:w="1270"/>
        <w:gridCol w:w="240"/>
        <w:gridCol w:w="1300"/>
        <w:gridCol w:w="270"/>
        <w:gridCol w:w="1260"/>
        <w:gridCol w:w="270"/>
        <w:gridCol w:w="1170"/>
        <w:gridCol w:w="260"/>
        <w:gridCol w:w="980"/>
        <w:gridCol w:w="270"/>
        <w:gridCol w:w="1000"/>
        <w:gridCol w:w="270"/>
        <w:gridCol w:w="990"/>
        <w:gridCol w:w="270"/>
        <w:gridCol w:w="990"/>
        <w:gridCol w:w="270"/>
        <w:gridCol w:w="1080"/>
      </w:tblGrid>
      <w:tr w:rsidR="000D547A" w:rsidRPr="00D246FB" w14:paraId="33D4EA5F" w14:textId="77777777" w:rsidTr="000D547A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309EA1E3" w14:textId="77777777" w:rsidR="00453D98" w:rsidRPr="00D246FB" w:rsidRDefault="00453D98" w:rsidP="00453D98">
            <w:pPr>
              <w:ind w:left="73" w:right="-90"/>
              <w:jc w:val="center"/>
              <w:rPr>
                <w:rFonts w:ascii="Angsana New" w:hAnsi="Angsana New"/>
                <w:sz w:val="26"/>
                <w:szCs w:val="26"/>
                <w:lang w:bidi="ar-SA"/>
              </w:rPr>
            </w:pPr>
          </w:p>
        </w:tc>
        <w:tc>
          <w:tcPr>
            <w:tcW w:w="280" w:type="dxa"/>
            <w:vAlign w:val="bottom"/>
          </w:tcPr>
          <w:p w14:paraId="50B5614C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2160" w:type="dxa"/>
            <w:gridSpan w:val="17"/>
            <w:vAlign w:val="bottom"/>
          </w:tcPr>
          <w:p w14:paraId="596286A9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bidi="th-TH"/>
              </w:rPr>
              <w:t>งบการเงินเฉพาะกิจการ</w:t>
            </w:r>
          </w:p>
        </w:tc>
      </w:tr>
      <w:tr w:rsidR="000D547A" w:rsidRPr="00D246FB" w14:paraId="5ED5A43C" w14:textId="77777777" w:rsidTr="000D547A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0A300459" w14:textId="77777777" w:rsidR="00453D98" w:rsidRPr="00D246FB" w:rsidRDefault="00453D98" w:rsidP="00453D98">
            <w:pPr>
              <w:ind w:left="73" w:right="-90"/>
              <w:jc w:val="center"/>
              <w:rPr>
                <w:rFonts w:ascii="Angsana New" w:hAnsi="Angsana New"/>
                <w:sz w:val="26"/>
                <w:szCs w:val="26"/>
                <w:lang w:bidi="ar-SA"/>
              </w:rPr>
            </w:pPr>
          </w:p>
        </w:tc>
        <w:tc>
          <w:tcPr>
            <w:tcW w:w="280" w:type="dxa"/>
            <w:vAlign w:val="bottom"/>
          </w:tcPr>
          <w:p w14:paraId="6F2388E5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020" w:type="dxa"/>
            <w:gridSpan w:val="9"/>
            <w:tcBorders>
              <w:bottom w:val="single" w:sz="4" w:space="0" w:color="auto"/>
            </w:tcBorders>
            <w:vAlign w:val="bottom"/>
          </w:tcPr>
          <w:p w14:paraId="4147ACBB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  <w:vAlign w:val="bottom"/>
          </w:tcPr>
          <w:p w14:paraId="75BA5F5E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4870" w:type="dxa"/>
            <w:gridSpan w:val="7"/>
            <w:tcBorders>
              <w:bottom w:val="single" w:sz="4" w:space="0" w:color="auto"/>
            </w:tcBorders>
            <w:vAlign w:val="bottom"/>
          </w:tcPr>
          <w:p w14:paraId="09E98666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26"/>
                <w:szCs w:val="26"/>
                <w:cs/>
                <w:lang w:bidi="th-TH"/>
              </w:rPr>
              <w:t>มูลค่ายุติธรรม</w:t>
            </w:r>
          </w:p>
        </w:tc>
      </w:tr>
      <w:tr w:rsidR="000D547A" w:rsidRPr="00D246FB" w14:paraId="077AE6BC" w14:textId="77777777" w:rsidTr="000D547A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450A7FF1" w14:textId="720EA8DC" w:rsidR="00453D98" w:rsidRPr="00D246FB" w:rsidRDefault="00453D98" w:rsidP="00453D98">
            <w:pPr>
              <w:ind w:left="-15" w:right="-9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ธันวาคม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DB71A4" w:rsidRPr="00DB71A4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t>2563</w:t>
            </w:r>
          </w:p>
        </w:tc>
        <w:tc>
          <w:tcPr>
            <w:tcW w:w="280" w:type="dxa"/>
            <w:vAlign w:val="bottom"/>
          </w:tcPr>
          <w:p w14:paraId="3EDB1AD7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tcBorders>
              <w:top w:val="single" w:sz="4" w:space="0" w:color="auto"/>
            </w:tcBorders>
            <w:vAlign w:val="bottom"/>
          </w:tcPr>
          <w:p w14:paraId="76A17F39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240" w:type="dxa"/>
            <w:tcBorders>
              <w:top w:val="single" w:sz="4" w:space="0" w:color="auto"/>
            </w:tcBorders>
            <w:vAlign w:val="bottom"/>
          </w:tcPr>
          <w:p w14:paraId="2C9A94BC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300" w:type="dxa"/>
            <w:tcBorders>
              <w:top w:val="single" w:sz="4" w:space="0" w:color="auto"/>
            </w:tcBorders>
            <w:vAlign w:val="bottom"/>
          </w:tcPr>
          <w:p w14:paraId="4148C0D8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1F1B026D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A38CEE9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066AD25" w14:textId="77777777" w:rsidR="00453D98" w:rsidRPr="00D246FB" w:rsidRDefault="00453D98" w:rsidP="00453D98">
            <w:pPr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E0D1885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7726301" w14:textId="77777777" w:rsidR="00453D98" w:rsidRPr="00D246FB" w:rsidRDefault="00453D98" w:rsidP="00453D98">
            <w:pPr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A4D2282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รวม</w:t>
            </w:r>
          </w:p>
        </w:tc>
        <w:tc>
          <w:tcPr>
            <w:tcW w:w="270" w:type="dxa"/>
            <w:vAlign w:val="bottom"/>
          </w:tcPr>
          <w:p w14:paraId="7C31CCE2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00" w:type="dxa"/>
            <w:vAlign w:val="bottom"/>
          </w:tcPr>
          <w:p w14:paraId="1D8DFD74" w14:textId="5088AD8D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ระดับ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270" w:type="dxa"/>
            <w:vAlign w:val="bottom"/>
          </w:tcPr>
          <w:p w14:paraId="6B410EA6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39DBE965" w14:textId="203B30CD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ระดับ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26"/>
                <w:szCs w:val="26"/>
                <w:lang w:val="en-US"/>
              </w:rPr>
              <w:t>2</w:t>
            </w:r>
          </w:p>
        </w:tc>
        <w:tc>
          <w:tcPr>
            <w:tcW w:w="270" w:type="dxa"/>
            <w:vAlign w:val="bottom"/>
          </w:tcPr>
          <w:p w14:paraId="4495A188" w14:textId="77777777" w:rsidR="00453D98" w:rsidRPr="00D246FB" w:rsidRDefault="00453D98" w:rsidP="00453D98">
            <w:pPr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990" w:type="dxa"/>
            <w:vAlign w:val="bottom"/>
          </w:tcPr>
          <w:p w14:paraId="3B62B014" w14:textId="14D6DAAB" w:rsidR="00453D98" w:rsidRPr="00D246FB" w:rsidRDefault="00453D98" w:rsidP="00453D98">
            <w:pPr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ระดับ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26"/>
                <w:szCs w:val="26"/>
              </w:rPr>
              <w:t>3</w:t>
            </w:r>
          </w:p>
        </w:tc>
        <w:tc>
          <w:tcPr>
            <w:tcW w:w="270" w:type="dxa"/>
            <w:vAlign w:val="bottom"/>
          </w:tcPr>
          <w:p w14:paraId="5409C8A7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63A342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รวม</w:t>
            </w:r>
          </w:p>
        </w:tc>
      </w:tr>
      <w:tr w:rsidR="000D547A" w:rsidRPr="00D246FB" w14:paraId="70B81AF4" w14:textId="77777777" w:rsidTr="000D547A">
        <w:trPr>
          <w:trHeight w:val="261"/>
          <w:tblHeader/>
        </w:trPr>
        <w:tc>
          <w:tcPr>
            <w:tcW w:w="3220" w:type="dxa"/>
            <w:shd w:val="clear" w:color="auto" w:fill="auto"/>
            <w:vAlign w:val="bottom"/>
          </w:tcPr>
          <w:p w14:paraId="10F25FEA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  <w:lang w:val="en-GB"/>
              </w:rPr>
            </w:pPr>
          </w:p>
        </w:tc>
        <w:tc>
          <w:tcPr>
            <w:tcW w:w="280" w:type="dxa"/>
            <w:vAlign w:val="bottom"/>
          </w:tcPr>
          <w:p w14:paraId="3D564E87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160" w:type="dxa"/>
            <w:gridSpan w:val="17"/>
            <w:vAlign w:val="bottom"/>
          </w:tcPr>
          <w:p w14:paraId="330F6590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0D547A" w:rsidRPr="00D246FB" w14:paraId="1115D079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61EEF415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lang w:val="en-GB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80" w:type="dxa"/>
            <w:vAlign w:val="bottom"/>
          </w:tcPr>
          <w:p w14:paraId="2716A3C5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2A9583C0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44EC25A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326D6DC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B18692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28676B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57F9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B7C51F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5B606A1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1CD2982C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624A31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569120F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8AA706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DA6327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BEB21C0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67A9BC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8B67FF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C576DA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0D547A" w:rsidRPr="00D246FB" w14:paraId="78648B89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63876741" w14:textId="6A7E6712" w:rsidR="00022B90" w:rsidRPr="00D246FB" w:rsidRDefault="00022B90" w:rsidP="00022B90">
            <w:pPr>
              <w:ind w:left="-15" w:right="-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สินทรัพย์ทางการเงินหมุนเวียนอื่น</w:t>
            </w:r>
          </w:p>
        </w:tc>
        <w:tc>
          <w:tcPr>
            <w:tcW w:w="280" w:type="dxa"/>
            <w:vAlign w:val="bottom"/>
          </w:tcPr>
          <w:p w14:paraId="5C9111E3" w14:textId="77777777" w:rsidR="00022B90" w:rsidRPr="00D246FB" w:rsidRDefault="00022B90" w:rsidP="00022B9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4468132C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67B4536D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0BF171A4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946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48A1496A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E8A411F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F12564" w14:textId="77777777" w:rsidR="00022B90" w:rsidRPr="00D246FB" w:rsidRDefault="00022B90" w:rsidP="00022B90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6345327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0066F99B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09825B25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8EF57E2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410B5F38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C50C800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2158DFA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F491E7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48E1BEB" w14:textId="77777777" w:rsidR="00022B90" w:rsidRPr="00D246FB" w:rsidRDefault="00022B90" w:rsidP="00022B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AD1C768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CDBD418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79BD60E9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2157153" w14:textId="0E451055" w:rsidR="00022B90" w:rsidRPr="00D246FB" w:rsidRDefault="00022B90" w:rsidP="00022B90">
            <w:pPr>
              <w:ind w:left="-15" w:right="-9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เงินฝากกับสถาบันการเงิน</w:t>
            </w:r>
          </w:p>
        </w:tc>
        <w:tc>
          <w:tcPr>
            <w:tcW w:w="280" w:type="dxa"/>
            <w:vAlign w:val="bottom"/>
          </w:tcPr>
          <w:p w14:paraId="0BA92C10" w14:textId="77777777" w:rsidR="00022B90" w:rsidRPr="00D246FB" w:rsidRDefault="00022B90" w:rsidP="00022B9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740C0A0C" w14:textId="0A904AD9" w:rsidR="00022B90" w:rsidRPr="00D246FB" w:rsidRDefault="00022B90" w:rsidP="00022B90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-</w:t>
            </w:r>
          </w:p>
        </w:tc>
        <w:tc>
          <w:tcPr>
            <w:tcW w:w="240" w:type="dxa"/>
            <w:vAlign w:val="bottom"/>
          </w:tcPr>
          <w:p w14:paraId="0CEA73F3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196EF6BD" w14:textId="5C9422A0" w:rsidR="00022B90" w:rsidRPr="00D43133" w:rsidRDefault="00022B90" w:rsidP="00022B90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0FC72BF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FCAEB2A" w14:textId="3A012C04" w:rsidR="00022B90" w:rsidRPr="001351F2" w:rsidRDefault="00022B90" w:rsidP="00022B90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1351F2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ACAC09" w14:textId="77777777" w:rsidR="00022B90" w:rsidRPr="00D246FB" w:rsidRDefault="00022B90" w:rsidP="00022B90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9509FD3" w14:textId="5528460C" w:rsidR="00022B90" w:rsidRPr="00D43133" w:rsidRDefault="00DB71A4" w:rsidP="00022B90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870</w:t>
            </w:r>
            <w:r w:rsidR="00022B90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000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3510313A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493D542A" w14:textId="6F744D65" w:rsidR="00022B90" w:rsidRPr="00D43133" w:rsidRDefault="00DB71A4" w:rsidP="00022B90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870</w:t>
            </w:r>
            <w:r w:rsidR="00022B90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000</w:t>
            </w:r>
          </w:p>
        </w:tc>
        <w:tc>
          <w:tcPr>
            <w:tcW w:w="270" w:type="dxa"/>
            <w:vAlign w:val="bottom"/>
          </w:tcPr>
          <w:p w14:paraId="50D29DC8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3AFBE948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D315103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7FDC279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D1A6276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8404625" w14:textId="77777777" w:rsidR="00022B90" w:rsidRPr="00D246FB" w:rsidRDefault="00022B90" w:rsidP="00022B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4CFEE41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7F41458" w14:textId="77777777" w:rsidR="00022B90" w:rsidRPr="00D43133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5DC3633F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4FAA379C" w14:textId="04F0F428" w:rsidR="00022B90" w:rsidRPr="00D246FB" w:rsidRDefault="00022B90" w:rsidP="00022B90">
            <w:pPr>
              <w:ind w:left="-15" w:right="-9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 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280" w:type="dxa"/>
            <w:vAlign w:val="bottom"/>
          </w:tcPr>
          <w:p w14:paraId="5024471E" w14:textId="77777777" w:rsidR="00022B90" w:rsidRPr="00D246FB" w:rsidRDefault="00022B90" w:rsidP="00022B9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1AC935DF" w14:textId="2AD356C2" w:rsidR="00022B90" w:rsidRPr="00D246FB" w:rsidRDefault="00022B90" w:rsidP="00022B90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0" w:type="dxa"/>
            <w:vAlign w:val="bottom"/>
          </w:tcPr>
          <w:p w14:paraId="34247C09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76B73ECE" w14:textId="030DB52C" w:rsidR="00022B90" w:rsidRPr="00D43133" w:rsidRDefault="00DB71A4" w:rsidP="00022B90">
            <w:pPr>
              <w:pStyle w:val="acctfourfigures"/>
              <w:tabs>
                <w:tab w:val="clear" w:pos="765"/>
                <w:tab w:val="decimal" w:pos="946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305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056</w:t>
            </w:r>
          </w:p>
        </w:tc>
        <w:tc>
          <w:tcPr>
            <w:tcW w:w="270" w:type="dxa"/>
            <w:vAlign w:val="bottom"/>
          </w:tcPr>
          <w:p w14:paraId="6EF1675C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E171E72" w14:textId="0080B15B" w:rsidR="00022B90" w:rsidRPr="00D246FB" w:rsidRDefault="00022B90" w:rsidP="00022B90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F7D628" w14:textId="77777777" w:rsidR="00022B90" w:rsidRPr="00D246FB" w:rsidRDefault="00022B90" w:rsidP="00022B90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9DF6EBC" w14:textId="493D4D1C" w:rsidR="00022B90" w:rsidRPr="00D43133" w:rsidRDefault="00DB71A4" w:rsidP="00022B90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22</w:t>
            </w:r>
            <w:r w:rsidR="00022B90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987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2BA7F099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4C5F04D" w14:textId="7CFDFC1B" w:rsidR="00022B90" w:rsidRPr="00D43133" w:rsidRDefault="00DB71A4" w:rsidP="00022B90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328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043</w:t>
            </w:r>
          </w:p>
        </w:tc>
        <w:tc>
          <w:tcPr>
            <w:tcW w:w="270" w:type="dxa"/>
            <w:vAlign w:val="bottom"/>
          </w:tcPr>
          <w:p w14:paraId="18A0A832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6661410E" w14:textId="0186B564" w:rsidR="00022B90" w:rsidRPr="00D246FB" w:rsidRDefault="00022B90" w:rsidP="00022B90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C09AD73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A4FD5D0" w14:textId="1EEE45E9" w:rsidR="00022B90" w:rsidRPr="00D43133" w:rsidRDefault="00DB71A4" w:rsidP="005F7D52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328</w:t>
            </w:r>
            <w:r w:rsidR="00022B90" w:rsidRPr="00D246FB">
              <w:rPr>
                <w:rFonts w:ascii="Angsana New" w:hAnsi="Angsana New"/>
                <w:sz w:val="26"/>
                <w:szCs w:val="26"/>
                <w:lang w:val="en-US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402</w:t>
            </w:r>
          </w:p>
        </w:tc>
        <w:tc>
          <w:tcPr>
            <w:tcW w:w="270" w:type="dxa"/>
            <w:vAlign w:val="bottom"/>
          </w:tcPr>
          <w:p w14:paraId="43CA7FE1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A98A31E" w14:textId="3E82E413" w:rsidR="00022B90" w:rsidRPr="00D47A46" w:rsidRDefault="00022B90" w:rsidP="00D47A46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47A4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CB6A192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61388D" w14:textId="3C2A0F2A" w:rsidR="00022B90" w:rsidRPr="00D43133" w:rsidRDefault="00DB71A4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328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402</w:t>
            </w:r>
          </w:p>
        </w:tc>
      </w:tr>
      <w:tr w:rsidR="000D547A" w:rsidRPr="00D246FB" w14:paraId="69F61FC1" w14:textId="77777777" w:rsidTr="000D547A">
        <w:trPr>
          <w:trHeight w:val="321"/>
        </w:trPr>
        <w:tc>
          <w:tcPr>
            <w:tcW w:w="3220" w:type="dxa"/>
            <w:shd w:val="clear" w:color="auto" w:fill="auto"/>
            <w:vAlign w:val="bottom"/>
          </w:tcPr>
          <w:p w14:paraId="2229468C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vAlign w:val="bottom"/>
          </w:tcPr>
          <w:p w14:paraId="24841D16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7B5C9F9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2B646D4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46C21B6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946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FA1547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325F9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897E65" w14:textId="77777777" w:rsidR="00453D98" w:rsidRPr="00D246FB" w:rsidRDefault="00453D98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C2A31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5CF66365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734FF79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DD9B31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03B880C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830283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A8346A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93A66DC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088D8DE" w14:textId="77777777" w:rsidR="00453D98" w:rsidRPr="00D47A46" w:rsidRDefault="00453D98" w:rsidP="00D47A46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CF4996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EAE260A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45F5B26C" w14:textId="77777777" w:rsidTr="000D547A">
        <w:trPr>
          <w:trHeight w:val="387"/>
        </w:trPr>
        <w:tc>
          <w:tcPr>
            <w:tcW w:w="3220" w:type="dxa"/>
            <w:shd w:val="clear" w:color="auto" w:fill="auto"/>
            <w:vAlign w:val="bottom"/>
          </w:tcPr>
          <w:p w14:paraId="222D0BF4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280" w:type="dxa"/>
            <w:vAlign w:val="bottom"/>
          </w:tcPr>
          <w:p w14:paraId="35304524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17D9441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0515907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275470AA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946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D72E32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B812E40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D83A6B" w14:textId="77777777" w:rsidR="00453D98" w:rsidRPr="00D246FB" w:rsidRDefault="00453D98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3460DBC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1189D099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F143540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54BD6E0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797F4EAD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3FA341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AC355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986F0D1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8D17431" w14:textId="77777777" w:rsidR="00453D98" w:rsidRPr="00D47A46" w:rsidRDefault="00453D98" w:rsidP="00D47A46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66355C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BDF05F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02C9347A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DCAA835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 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280" w:type="dxa"/>
            <w:vAlign w:val="bottom"/>
          </w:tcPr>
          <w:p w14:paraId="62A3E453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447B33B8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0" w:type="dxa"/>
            <w:vAlign w:val="bottom"/>
          </w:tcPr>
          <w:p w14:paraId="457C057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41E99399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8D01C5D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2DCF613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D90C06" w14:textId="77777777" w:rsidR="00453D98" w:rsidRPr="00D246FB" w:rsidRDefault="00453D98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EAF02D8" w14:textId="7D060EBD" w:rsidR="00453D98" w:rsidRPr="00D246FB" w:rsidRDefault="00DB71A4" w:rsidP="00453D9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89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932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2B0CE8F1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2951428A" w14:textId="27C00F50" w:rsidR="00453D98" w:rsidRPr="00D246FB" w:rsidRDefault="00DB71A4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89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932</w:t>
            </w:r>
          </w:p>
        </w:tc>
        <w:tc>
          <w:tcPr>
            <w:tcW w:w="270" w:type="dxa"/>
            <w:vAlign w:val="bottom"/>
          </w:tcPr>
          <w:p w14:paraId="2D726B9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199585CD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83AC11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10DA0D7" w14:textId="51D59740" w:rsidR="00453D98" w:rsidRPr="00D246FB" w:rsidRDefault="00DB71A4" w:rsidP="005F7D52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93</w:t>
            </w:r>
            <w:r w:rsidR="000C4964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331</w:t>
            </w:r>
          </w:p>
        </w:tc>
        <w:tc>
          <w:tcPr>
            <w:tcW w:w="270" w:type="dxa"/>
            <w:vAlign w:val="bottom"/>
          </w:tcPr>
          <w:p w14:paraId="22E00EA8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89EFF81" w14:textId="77777777" w:rsidR="00453D98" w:rsidRPr="00D47A46" w:rsidRDefault="000C4964" w:rsidP="00D47A46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47A46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6BC9B6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CA1B5D4" w14:textId="5FE42EC5" w:rsidR="00453D98" w:rsidRPr="00D246FB" w:rsidRDefault="00DB71A4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93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331</w:t>
            </w:r>
          </w:p>
        </w:tc>
      </w:tr>
      <w:tr w:rsidR="000D547A" w:rsidRPr="00D246FB" w14:paraId="48C12A59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1DC00D7B" w14:textId="77777777" w:rsidR="00022B90" w:rsidRPr="00D246FB" w:rsidRDefault="00022B90" w:rsidP="00453D98">
            <w:pPr>
              <w:ind w:left="-15" w:right="-9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80" w:type="dxa"/>
            <w:vAlign w:val="bottom"/>
          </w:tcPr>
          <w:p w14:paraId="6BD1E233" w14:textId="77777777" w:rsidR="00022B90" w:rsidRPr="00D246FB" w:rsidRDefault="00022B90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6DDFB968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3AD8C6CA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294EFE8A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687AEBA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E46F10F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9A9DF8" w14:textId="77777777" w:rsidR="00022B90" w:rsidRPr="00D246FB" w:rsidRDefault="00022B90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0AB24E9" w14:textId="77777777" w:rsidR="00022B90" w:rsidRPr="00D43133" w:rsidRDefault="00022B90" w:rsidP="00453D98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30B3D530" w14:textId="77777777" w:rsidR="00022B90" w:rsidRPr="00D246FB" w:rsidRDefault="00022B90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7E066468" w14:textId="77777777" w:rsidR="00022B90" w:rsidRPr="00D43133" w:rsidRDefault="00022B90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646DF0B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77E78D2C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91FCB92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3D159D0" w14:textId="77777777" w:rsidR="00022B90" w:rsidRPr="00D43133" w:rsidRDefault="00022B90" w:rsidP="00453D98">
            <w:pPr>
              <w:pStyle w:val="acctfourfigures"/>
              <w:tabs>
                <w:tab w:val="clear" w:pos="765"/>
                <w:tab w:val="decimal" w:pos="70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16F35C3" w14:textId="77777777" w:rsidR="00022B90" w:rsidRPr="00D246FB" w:rsidRDefault="00022B90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26E5255" w14:textId="77777777" w:rsidR="00022B90" w:rsidRPr="00D246FB" w:rsidRDefault="00022B90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D594E36" w14:textId="77777777" w:rsidR="00022B90" w:rsidRPr="00D246FB" w:rsidRDefault="00022B90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61A4475" w14:textId="77777777" w:rsidR="00022B90" w:rsidRPr="00D43133" w:rsidRDefault="00022B90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3D300CBE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5F8A7AA5" w14:textId="056827A3" w:rsidR="00022B90" w:rsidRPr="00D246FB" w:rsidRDefault="00022B90" w:rsidP="00022B90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280" w:type="dxa"/>
            <w:vAlign w:val="bottom"/>
          </w:tcPr>
          <w:p w14:paraId="5E8FED32" w14:textId="77777777" w:rsidR="00022B90" w:rsidRPr="00D246FB" w:rsidRDefault="00022B90" w:rsidP="00022B90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528B8E86" w14:textId="07C53BBD" w:rsidR="00022B90" w:rsidRPr="00D246FB" w:rsidRDefault="00022B90" w:rsidP="00022B90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0" w:type="dxa"/>
            <w:vAlign w:val="bottom"/>
          </w:tcPr>
          <w:p w14:paraId="4EE79215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24DBFC95" w14:textId="34916983" w:rsidR="00022B90" w:rsidRPr="00D246FB" w:rsidRDefault="00022B90" w:rsidP="00022B90">
            <w:pPr>
              <w:pStyle w:val="acctfourfigures"/>
              <w:tabs>
                <w:tab w:val="clear" w:pos="765"/>
                <w:tab w:val="decimal" w:pos="650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675A883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ACE6EE7" w14:textId="4989A973" w:rsidR="00022B90" w:rsidRPr="00D246FB" w:rsidRDefault="00022B90" w:rsidP="00022B90">
            <w:pPr>
              <w:pStyle w:val="acctfourfigures"/>
              <w:tabs>
                <w:tab w:val="clear" w:pos="765"/>
                <w:tab w:val="decimal" w:pos="55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814812" w14:textId="77777777" w:rsidR="00022B90" w:rsidRPr="00D246FB" w:rsidRDefault="00022B90" w:rsidP="00022B90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6B69E32" w14:textId="5711F8EF" w:rsidR="00022B90" w:rsidRPr="00D246FB" w:rsidRDefault="00DB71A4" w:rsidP="00022B90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022B9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753</w:t>
            </w:r>
            <w:r w:rsidR="00022B90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796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56DFE531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6685A8C" w14:textId="5ED37EF6" w:rsidR="00022B90" w:rsidRPr="00D246FB" w:rsidRDefault="00DB71A4" w:rsidP="00022B90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1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753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796</w:t>
            </w:r>
          </w:p>
        </w:tc>
        <w:tc>
          <w:tcPr>
            <w:tcW w:w="270" w:type="dxa"/>
            <w:vAlign w:val="bottom"/>
          </w:tcPr>
          <w:p w14:paraId="4C668D37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15446773" w14:textId="38A85165" w:rsidR="00022B90" w:rsidRPr="00D246FB" w:rsidRDefault="00022B90" w:rsidP="00022B90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C4172E7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5E1F6BC" w14:textId="2C475992" w:rsidR="00022B90" w:rsidRPr="00D246FB" w:rsidRDefault="00022B90" w:rsidP="005F7D52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8C37D02" w14:textId="77777777" w:rsidR="00022B90" w:rsidRPr="00D246FB" w:rsidRDefault="00022B90" w:rsidP="00022B90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E9FB986" w14:textId="7AEE830E" w:rsidR="00022B90" w:rsidRPr="00D246FB" w:rsidRDefault="00DB71A4" w:rsidP="00D47A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285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1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753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796</w:t>
            </w:r>
          </w:p>
        </w:tc>
        <w:tc>
          <w:tcPr>
            <w:tcW w:w="270" w:type="dxa"/>
            <w:vAlign w:val="bottom"/>
          </w:tcPr>
          <w:p w14:paraId="509D3700" w14:textId="77777777" w:rsidR="00022B90" w:rsidRPr="00D246FB" w:rsidRDefault="00022B90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A53D570" w14:textId="068AD588" w:rsidR="00022B90" w:rsidRPr="00D246FB" w:rsidRDefault="00DB71A4" w:rsidP="00022B90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1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753</w:t>
            </w:r>
            <w:r w:rsidR="00022B90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796</w:t>
            </w:r>
          </w:p>
        </w:tc>
      </w:tr>
      <w:tr w:rsidR="000D547A" w:rsidRPr="00D246FB" w14:paraId="2C92E42A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765B3CE" w14:textId="77777777" w:rsidR="00453D98" w:rsidRPr="00D246FB" w:rsidRDefault="00453D98" w:rsidP="00453D98">
            <w:pPr>
              <w:ind w:left="-15" w:right="-90"/>
              <w:rPr>
                <w:rFonts w:ascii="Angsana New" w:hAnsi="Angsana New"/>
                <w:sz w:val="26"/>
                <w:szCs w:val="26"/>
                <w:lang w:val="en-GB" w:bidi="ar-SA"/>
              </w:rPr>
            </w:pP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ตราสารทุน</w:t>
            </w:r>
            <w:r w:rsidRPr="00D246FB">
              <w:rPr>
                <w:rFonts w:ascii="Angsana New" w:hAnsi="Angsana New" w:hint="cs"/>
                <w:sz w:val="26"/>
                <w:szCs w:val="26"/>
              </w:rPr>
              <w:t xml:space="preserve"> - </w:t>
            </w:r>
            <w:r w:rsidRPr="00D246FB">
              <w:rPr>
                <w:rFonts w:ascii="Angsana New" w:hAnsi="Angsana New" w:hint="cs"/>
                <w:sz w:val="26"/>
                <w:szCs w:val="26"/>
                <w:cs/>
              </w:rPr>
              <w:t>เงินลงทุนในกิจการอื่น</w:t>
            </w:r>
          </w:p>
        </w:tc>
        <w:tc>
          <w:tcPr>
            <w:tcW w:w="280" w:type="dxa"/>
            <w:vAlign w:val="bottom"/>
          </w:tcPr>
          <w:p w14:paraId="13AFDD6D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5CCE4E2D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0" w:type="dxa"/>
            <w:vAlign w:val="bottom"/>
          </w:tcPr>
          <w:p w14:paraId="7199FB4C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3B4A827A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47C638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30215E5" w14:textId="3154A620" w:rsidR="00453D98" w:rsidRPr="00D246FB" w:rsidRDefault="00DB71A4" w:rsidP="00453D98">
            <w:pPr>
              <w:pStyle w:val="acctfourfigures"/>
              <w:tabs>
                <w:tab w:val="clear" w:pos="765"/>
                <w:tab w:val="decimal" w:pos="855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247</w:t>
            </w:r>
            <w:r w:rsidR="000C4964" w:rsidRPr="00D246FB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 w:bidi="th-TH"/>
              </w:rPr>
              <w:t>300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0EB75A" w14:textId="77777777" w:rsidR="00453D98" w:rsidRPr="00D246FB" w:rsidRDefault="00453D98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9CC446" w14:textId="77777777" w:rsidR="00453D98" w:rsidRPr="00D246FB" w:rsidRDefault="000C4964" w:rsidP="000E620B">
            <w:pPr>
              <w:pStyle w:val="acctfourfigures"/>
              <w:tabs>
                <w:tab w:val="clear" w:pos="765"/>
                <w:tab w:val="decimal" w:pos="181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7E227D54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0C2EFFCC" w14:textId="2399A770" w:rsidR="00453D98" w:rsidRPr="00D246FB" w:rsidRDefault="00DB71A4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247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300</w:t>
            </w:r>
          </w:p>
        </w:tc>
        <w:tc>
          <w:tcPr>
            <w:tcW w:w="270" w:type="dxa"/>
            <w:vAlign w:val="bottom"/>
          </w:tcPr>
          <w:p w14:paraId="0217E76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6A14963B" w14:textId="77777777" w:rsidR="00453D98" w:rsidRPr="00D246FB" w:rsidRDefault="000C4964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2D44A6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370A4B" w14:textId="77777777" w:rsidR="00453D98" w:rsidRPr="00D246FB" w:rsidRDefault="000C4964" w:rsidP="005F7D52">
            <w:pPr>
              <w:pStyle w:val="acctfourfigures"/>
              <w:tabs>
                <w:tab w:val="clear" w:pos="765"/>
                <w:tab w:val="decimal" w:pos="51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928D8C" w14:textId="77777777" w:rsidR="00453D98" w:rsidRPr="00D246FB" w:rsidRDefault="00453D98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04D3DCD" w14:textId="55AC9F10" w:rsidR="00453D98" w:rsidRPr="00D246FB" w:rsidRDefault="00DB71A4" w:rsidP="00C11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38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</w:rPr>
              <w:t>247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</w:rPr>
              <w:t>300</w:t>
            </w:r>
          </w:p>
        </w:tc>
        <w:tc>
          <w:tcPr>
            <w:tcW w:w="270" w:type="dxa"/>
            <w:vAlign w:val="bottom"/>
          </w:tcPr>
          <w:p w14:paraId="6E48CAB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96E317" w14:textId="0A34CF80" w:rsidR="00453D98" w:rsidRPr="00D246FB" w:rsidRDefault="00DB71A4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247</w:t>
            </w:r>
            <w:r w:rsidR="000C4964" w:rsidRPr="00D246FB">
              <w:rPr>
                <w:rFonts w:ascii="Angsana New" w:hAnsi="Angsana New"/>
                <w:sz w:val="26"/>
                <w:szCs w:val="26"/>
              </w:rPr>
              <w:t>,</w:t>
            </w:r>
            <w:r w:rsidRPr="00DB71A4">
              <w:rPr>
                <w:rFonts w:ascii="Angsana New" w:hAnsi="Angsana New"/>
                <w:sz w:val="26"/>
                <w:szCs w:val="26"/>
                <w:lang w:val="en-US"/>
              </w:rPr>
              <w:t>300</w:t>
            </w:r>
          </w:p>
        </w:tc>
      </w:tr>
      <w:tr w:rsidR="000D547A" w:rsidRPr="00D246FB" w14:paraId="286C8C44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081CD9F5" w14:textId="77777777" w:rsidR="00BF6356" w:rsidRPr="00D246FB" w:rsidRDefault="00BF6356" w:rsidP="00453D98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vAlign w:val="bottom"/>
          </w:tcPr>
          <w:p w14:paraId="55E2349D" w14:textId="77777777" w:rsidR="00BF6356" w:rsidRPr="00D246FB" w:rsidRDefault="00BF6356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6209561B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1B39394E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7D582399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95AA29D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51D2897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855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AAB149B" w14:textId="77777777" w:rsidR="00BF6356" w:rsidRPr="00D246FB" w:rsidRDefault="00BF6356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042396E" w14:textId="77777777" w:rsidR="00BF6356" w:rsidRPr="00D246FB" w:rsidRDefault="00BF6356" w:rsidP="000E620B">
            <w:pPr>
              <w:pStyle w:val="acctfourfigures"/>
              <w:tabs>
                <w:tab w:val="clear" w:pos="765"/>
                <w:tab w:val="decimal" w:pos="181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07A1F081" w14:textId="77777777" w:rsidR="00BF6356" w:rsidRPr="00D246FB" w:rsidRDefault="00BF6356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A943989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3703F96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14442D98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695DA5E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DE6F9D4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10AFDE6" w14:textId="77777777" w:rsidR="00BF6356" w:rsidRPr="00D246FB" w:rsidRDefault="00BF6356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DBB501F" w14:textId="77777777" w:rsidR="00BF6356" w:rsidRPr="00D43133" w:rsidRDefault="00BF6356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75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5FDA0F0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E13CB57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29DE1FC0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357E571A" w14:textId="75D7C35D" w:rsidR="00BF6356" w:rsidRPr="00BF6356" w:rsidRDefault="00BF6356" w:rsidP="00453D98">
            <w:pPr>
              <w:ind w:left="-15" w:right="-9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BF6356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หนี้สินทางการเงิน</w:t>
            </w:r>
          </w:p>
        </w:tc>
        <w:tc>
          <w:tcPr>
            <w:tcW w:w="280" w:type="dxa"/>
            <w:vAlign w:val="bottom"/>
          </w:tcPr>
          <w:p w14:paraId="4AE05590" w14:textId="77777777" w:rsidR="00BF6356" w:rsidRPr="00D246FB" w:rsidRDefault="00BF6356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1B3F5C57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0" w:type="dxa"/>
            <w:vAlign w:val="bottom"/>
          </w:tcPr>
          <w:p w14:paraId="68C64614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197B4A41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9DC630D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6D0AF7C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855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EE8DFA6" w14:textId="77777777" w:rsidR="00BF6356" w:rsidRPr="00D246FB" w:rsidRDefault="00BF6356" w:rsidP="00453D98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6D88E3E" w14:textId="77777777" w:rsidR="00BF6356" w:rsidRPr="00D246FB" w:rsidRDefault="00BF6356" w:rsidP="000E620B">
            <w:pPr>
              <w:pStyle w:val="acctfourfigures"/>
              <w:tabs>
                <w:tab w:val="clear" w:pos="765"/>
                <w:tab w:val="decimal" w:pos="181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60" w:type="dxa"/>
            <w:shd w:val="clear" w:color="auto" w:fill="auto"/>
            <w:vAlign w:val="bottom"/>
          </w:tcPr>
          <w:p w14:paraId="0CD59713" w14:textId="77777777" w:rsidR="00BF6356" w:rsidRPr="00D246FB" w:rsidRDefault="00BF6356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7911705E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2D10B664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7531F80F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9066092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4B3841A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5DFA2BA" w14:textId="77777777" w:rsidR="00BF6356" w:rsidRPr="00D246FB" w:rsidRDefault="00BF6356" w:rsidP="00453D98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F7285C6" w14:textId="77777777" w:rsidR="00BF6356" w:rsidRPr="00D43133" w:rsidRDefault="00BF6356" w:rsidP="00453D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3" w:right="-75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782CC5B" w14:textId="77777777" w:rsidR="00BF6356" w:rsidRPr="00D246FB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FE68737" w14:textId="77777777" w:rsidR="00BF6356" w:rsidRPr="00D43133" w:rsidRDefault="00BF6356" w:rsidP="00453D98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</w:tr>
      <w:tr w:rsidR="000D547A" w:rsidRPr="00D246FB" w14:paraId="303AFF11" w14:textId="77777777" w:rsidTr="000D547A">
        <w:trPr>
          <w:trHeight w:val="261"/>
        </w:trPr>
        <w:tc>
          <w:tcPr>
            <w:tcW w:w="3220" w:type="dxa"/>
            <w:shd w:val="clear" w:color="auto" w:fill="auto"/>
            <w:vAlign w:val="bottom"/>
          </w:tcPr>
          <w:p w14:paraId="7C46FD63" w14:textId="5D525E13" w:rsidR="00BF6356" w:rsidRPr="00BF6356" w:rsidRDefault="00BF6356" w:rsidP="00BF6356">
            <w:pPr>
              <w:ind w:left="-15" w:right="-9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280" w:type="dxa"/>
            <w:vAlign w:val="bottom"/>
          </w:tcPr>
          <w:p w14:paraId="4A73C9F5" w14:textId="77777777" w:rsidR="00BF6356" w:rsidRPr="00D246FB" w:rsidRDefault="00BF6356" w:rsidP="00BF6356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270" w:type="dxa"/>
            <w:vAlign w:val="bottom"/>
          </w:tcPr>
          <w:p w14:paraId="571793BE" w14:textId="4768DFA0" w:rsidR="00BF6356" w:rsidRPr="00D246FB" w:rsidRDefault="00BF6356" w:rsidP="00BF6356">
            <w:pPr>
              <w:pStyle w:val="acctfourfigures"/>
              <w:tabs>
                <w:tab w:val="clear" w:pos="765"/>
                <w:tab w:val="decimal" w:pos="703"/>
              </w:tabs>
              <w:spacing w:line="240" w:lineRule="atLeast"/>
              <w:ind w:left="-43" w:right="-86" w:firstLine="20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/>
              </w:rPr>
              <w:t>-</w:t>
            </w:r>
          </w:p>
        </w:tc>
        <w:tc>
          <w:tcPr>
            <w:tcW w:w="240" w:type="dxa"/>
            <w:vAlign w:val="bottom"/>
          </w:tcPr>
          <w:p w14:paraId="3E8BD4C3" w14:textId="77777777" w:rsidR="00BF6356" w:rsidRPr="00D246FB" w:rsidRDefault="00BF6356" w:rsidP="00BF6356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00" w:type="dxa"/>
            <w:vAlign w:val="bottom"/>
          </w:tcPr>
          <w:p w14:paraId="156E1688" w14:textId="1D57C535" w:rsidR="00BF6356" w:rsidRPr="00D246FB" w:rsidRDefault="00BF6356" w:rsidP="00BF6356">
            <w:pPr>
              <w:pStyle w:val="acctfourfigures"/>
              <w:tabs>
                <w:tab w:val="clear" w:pos="765"/>
                <w:tab w:val="decimal" w:pos="68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B632324" w14:textId="77777777" w:rsidR="00BF6356" w:rsidRPr="00D246FB" w:rsidRDefault="00BF6356" w:rsidP="00BF6356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547FDB5" w14:textId="4B35520D" w:rsidR="00BF6356" w:rsidRPr="00D43133" w:rsidRDefault="00BF6356" w:rsidP="00FD48E6">
            <w:pPr>
              <w:pStyle w:val="acctfourfigures"/>
              <w:tabs>
                <w:tab w:val="clear" w:pos="765"/>
                <w:tab w:val="decimal" w:pos="611"/>
              </w:tabs>
              <w:spacing w:line="240" w:lineRule="atLeast"/>
              <w:ind w:right="-86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DCFC99" w14:textId="77777777" w:rsidR="00BF6356" w:rsidRPr="00D246FB" w:rsidRDefault="00BF6356" w:rsidP="00BF6356">
            <w:pPr>
              <w:tabs>
                <w:tab w:val="decimal" w:pos="789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9D32603" w14:textId="26269EA3" w:rsidR="00BF6356" w:rsidRPr="00D246FB" w:rsidRDefault="00BF6356" w:rsidP="00BF6356">
            <w:pPr>
              <w:pStyle w:val="acctfourfigures"/>
              <w:tabs>
                <w:tab w:val="clear" w:pos="765"/>
                <w:tab w:val="decimal" w:pos="181"/>
              </w:tabs>
              <w:spacing w:line="240" w:lineRule="atLeast"/>
              <w:ind w:left="-43" w:right="-86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987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986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60" w:type="dxa"/>
            <w:shd w:val="clear" w:color="auto" w:fill="auto"/>
            <w:vAlign w:val="bottom"/>
          </w:tcPr>
          <w:p w14:paraId="14663648" w14:textId="77777777" w:rsidR="00BF6356" w:rsidRPr="00D246FB" w:rsidRDefault="00BF6356" w:rsidP="00BF6356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303D1EEE" w14:textId="72546A03" w:rsidR="00BF6356" w:rsidRPr="00D43133" w:rsidRDefault="00BF6356" w:rsidP="00BF6356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7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987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986</w:t>
            </w:r>
            <w:r w:rsidRPr="00D246FB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33D861D6" w14:textId="77777777" w:rsidR="00BF6356" w:rsidRPr="00D246FB" w:rsidRDefault="00BF6356" w:rsidP="00BF635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00" w:type="dxa"/>
            <w:vAlign w:val="bottom"/>
          </w:tcPr>
          <w:p w14:paraId="0F2E0C43" w14:textId="4C00CCE6" w:rsidR="00BF6356" w:rsidRPr="00D246FB" w:rsidRDefault="00BF6356" w:rsidP="00BF6356">
            <w:pPr>
              <w:pStyle w:val="acctfourfigures"/>
              <w:tabs>
                <w:tab w:val="clear" w:pos="765"/>
                <w:tab w:val="decimal" w:pos="421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4991EAF" w14:textId="77777777" w:rsidR="00BF6356" w:rsidRPr="00D246FB" w:rsidRDefault="00BF6356" w:rsidP="00BF635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13B1031" w14:textId="294314C0" w:rsidR="00BF6356" w:rsidRPr="00D246FB" w:rsidRDefault="00BF6356" w:rsidP="005F7D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0"/>
              <w:rPr>
                <w:rFonts w:ascii="Angsana New" w:hAnsi="Angsana New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162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</w:rPr>
              <w:t>577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270" w:type="dxa"/>
            <w:vAlign w:val="bottom"/>
          </w:tcPr>
          <w:p w14:paraId="41E901F1" w14:textId="77777777" w:rsidR="00BF6356" w:rsidRPr="00D246FB" w:rsidRDefault="00BF6356" w:rsidP="00BF6356">
            <w:pPr>
              <w:tabs>
                <w:tab w:val="decimal" w:pos="595"/>
              </w:tabs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2FC41BC" w14:textId="782CD1C2" w:rsidR="00BF6356" w:rsidRPr="00D47A46" w:rsidRDefault="00BF6356" w:rsidP="00D47A46">
            <w:pPr>
              <w:pStyle w:val="acctfourfigures"/>
              <w:tabs>
                <w:tab w:val="clear" w:pos="765"/>
                <w:tab w:val="decimal" w:pos="60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26"/>
                <w:szCs w:val="26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2729234" w14:textId="77777777" w:rsidR="00BF6356" w:rsidRPr="00D246FB" w:rsidRDefault="00BF6356" w:rsidP="00BF635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05FA49D" w14:textId="7E172BDA" w:rsidR="00BF6356" w:rsidRPr="00D43133" w:rsidRDefault="00BF6356" w:rsidP="00BF6356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61"/>
              <w:jc w:val="right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246FB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8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162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26"/>
                <w:szCs w:val="26"/>
                <w:lang w:val="en-US"/>
              </w:rPr>
              <w:t>577</w:t>
            </w:r>
            <w:r w:rsidRPr="00D246FB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</w:tbl>
    <w:p w14:paraId="1A47EE03" w14:textId="77777777" w:rsidR="00453D98" w:rsidRPr="00D246FB" w:rsidRDefault="00453D98" w:rsidP="001538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48298E5" w14:textId="77777777" w:rsidR="00453D98" w:rsidRPr="00D246FB" w:rsidRDefault="00453D98" w:rsidP="001538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  <w:sectPr w:rsidR="00453D98" w:rsidRPr="00D246FB" w:rsidSect="00696AD7">
          <w:pgSz w:w="16840" w:h="11907" w:orient="landscape" w:code="9"/>
          <w:pgMar w:top="1152" w:right="691" w:bottom="1152" w:left="576" w:header="720" w:footer="720" w:gutter="0"/>
          <w:cols w:space="720"/>
          <w:docGrid w:linePitch="245"/>
        </w:sectPr>
      </w:pPr>
    </w:p>
    <w:tbl>
      <w:tblPr>
        <w:tblW w:w="9731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1271"/>
        <w:gridCol w:w="180"/>
        <w:gridCol w:w="1080"/>
        <w:gridCol w:w="180"/>
        <w:gridCol w:w="1099"/>
        <w:gridCol w:w="180"/>
        <w:gridCol w:w="1080"/>
        <w:gridCol w:w="180"/>
        <w:gridCol w:w="1151"/>
      </w:tblGrid>
      <w:tr w:rsidR="00453D98" w:rsidRPr="00D246FB" w14:paraId="3CF3387F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31305EB0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6401" w:type="dxa"/>
            <w:gridSpan w:val="9"/>
            <w:shd w:val="clear" w:color="auto" w:fill="auto"/>
            <w:vAlign w:val="bottom"/>
          </w:tcPr>
          <w:p w14:paraId="27AD431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453D98" w:rsidRPr="00D246FB" w14:paraId="1BEA9786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59CB3EFF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1" w:type="dxa"/>
            <w:shd w:val="clear" w:color="auto" w:fill="auto"/>
            <w:vAlign w:val="bottom"/>
          </w:tcPr>
          <w:p w14:paraId="653C94D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0265AD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4950" w:type="dxa"/>
            <w:gridSpan w:val="7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A77AB1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53D98" w:rsidRPr="00D246FB" w14:paraId="79CA9E7E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11C3BC2F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1" w:type="dxa"/>
            <w:shd w:val="clear" w:color="auto" w:fill="auto"/>
            <w:vAlign w:val="bottom"/>
          </w:tcPr>
          <w:p w14:paraId="1D171C03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A9A56C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DFF4F1B" w14:textId="6BBC635B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68A979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DE6ABC9" w14:textId="5017D0FC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5592AB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8C98415" w14:textId="33AF745B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DCD0E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47EFE4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53D98" w:rsidRPr="00D246FB" w14:paraId="2491779A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6D2F4F78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6401" w:type="dxa"/>
            <w:gridSpan w:val="9"/>
            <w:shd w:val="clear" w:color="auto" w:fill="auto"/>
            <w:vAlign w:val="bottom"/>
          </w:tcPr>
          <w:p w14:paraId="4B089D90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53D98" w:rsidRPr="00D246FB" w14:paraId="2592CEB1" w14:textId="77777777" w:rsidTr="000D547A">
        <w:tc>
          <w:tcPr>
            <w:tcW w:w="3330" w:type="dxa"/>
            <w:shd w:val="clear" w:color="auto" w:fill="auto"/>
            <w:vAlign w:val="bottom"/>
          </w:tcPr>
          <w:p w14:paraId="7BA6240F" w14:textId="51F1B4A7" w:rsidR="00453D98" w:rsidRPr="00D246FB" w:rsidRDefault="00DB71A4" w:rsidP="00326964">
            <w:pPr>
              <w:tabs>
                <w:tab w:val="clear" w:pos="227"/>
                <w:tab w:val="left" w:pos="101"/>
              </w:tabs>
              <w:ind w:left="101" w:hanging="9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="00453D9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="00453D98"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2FC260D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F09E8A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A2F329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FB5E371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4FE32C2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922E183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A3241A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50D35B9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46D2F1C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3D98" w:rsidRPr="00D246FB" w14:paraId="7437099D" w14:textId="77777777" w:rsidTr="000D547A">
        <w:tc>
          <w:tcPr>
            <w:tcW w:w="3330" w:type="dxa"/>
            <w:shd w:val="clear" w:color="auto" w:fill="auto"/>
            <w:vAlign w:val="bottom"/>
          </w:tcPr>
          <w:p w14:paraId="61312055" w14:textId="0A571F69" w:rsidR="00453D98" w:rsidRPr="00D246FB" w:rsidRDefault="00453D98" w:rsidP="00C519BC">
            <w:pPr>
              <w:tabs>
                <w:tab w:val="clear" w:pos="227"/>
                <w:tab w:val="left" w:pos="101"/>
              </w:tabs>
              <w:ind w:left="101" w:hanging="9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  <w:r w:rsidR="00C519B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และหนี้สิน</w:t>
            </w:r>
            <w:r w:rsidR="00C519B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C519B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ทางการเงิน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ที่วัดมูลค่าด้วย</w:t>
            </w:r>
            <w:r w:rsidR="00C519B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C519B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34B23DFD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left="-158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500D5F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C1D7ABC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1FA70DE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4FC89DC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E59F724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C6B191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3AE483E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001657E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3D98" w:rsidRPr="00D246FB" w14:paraId="18F9FCFC" w14:textId="77777777" w:rsidTr="000D547A">
        <w:tc>
          <w:tcPr>
            <w:tcW w:w="3330" w:type="dxa"/>
            <w:shd w:val="clear" w:color="auto" w:fill="auto"/>
            <w:vAlign w:val="bottom"/>
          </w:tcPr>
          <w:p w14:paraId="21904EF9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ind w:left="101" w:hanging="91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ตราสารหนี้ถือไว้เพื่อค้า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38327B20" w14:textId="1B9024D2" w:rsidR="00453D98" w:rsidRPr="00D246FB" w:rsidRDefault="00DB71A4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503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3AA5E35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9ECDA1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E777F1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59539448" w14:textId="7360B37C" w:rsidR="00453D98" w:rsidRPr="00D246FB" w:rsidRDefault="00DB71A4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503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66C82D1" w14:textId="77777777" w:rsidR="00453D98" w:rsidRPr="00D246FB" w:rsidRDefault="00453D98" w:rsidP="00453D98">
            <w:pPr>
              <w:pStyle w:val="acctfourfigures"/>
              <w:tabs>
                <w:tab w:val="decimal" w:pos="100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BE3850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2728BF3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1F6FA42C" w14:textId="2BD58B0A" w:rsidR="00453D98" w:rsidRPr="00D246FB" w:rsidRDefault="00DB71A4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503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109</w:t>
            </w:r>
          </w:p>
        </w:tc>
      </w:tr>
      <w:tr w:rsidR="00453D98" w:rsidRPr="00D246FB" w14:paraId="1BB34621" w14:textId="77777777" w:rsidTr="000D547A">
        <w:tc>
          <w:tcPr>
            <w:tcW w:w="3330" w:type="dxa"/>
            <w:shd w:val="clear" w:color="auto" w:fill="auto"/>
            <w:vAlign w:val="bottom"/>
          </w:tcPr>
          <w:p w14:paraId="26A08725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ind w:left="101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เงินลงทุนเผื่อขาย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776D6ACF" w14:textId="5422B62D" w:rsidR="00453D98" w:rsidRPr="00D246FB" w:rsidRDefault="00DB71A4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942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BA77545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4AAB77" w14:textId="5546EB41" w:rsidR="00453D98" w:rsidRPr="00D246FB" w:rsidRDefault="00DB71A4" w:rsidP="00453D98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942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5A0AE14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2042F16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33503B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3DB8B5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87E8ED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2A3A5A9F" w14:textId="70F63CCD" w:rsidR="00453D98" w:rsidRPr="00D246FB" w:rsidRDefault="00DB71A4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942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552</w:t>
            </w:r>
          </w:p>
        </w:tc>
      </w:tr>
      <w:tr w:rsidR="00453D98" w:rsidRPr="00D246FB" w14:paraId="195572BD" w14:textId="77777777" w:rsidTr="000D547A">
        <w:tc>
          <w:tcPr>
            <w:tcW w:w="3330" w:type="dxa"/>
            <w:shd w:val="clear" w:color="auto" w:fill="auto"/>
            <w:vAlign w:val="bottom"/>
          </w:tcPr>
          <w:p w14:paraId="47961496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ind w:left="101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63A0ABF6" w14:textId="0D823628" w:rsidR="00453D98" w:rsidRPr="00D246FB" w:rsidRDefault="00DB71A4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266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637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5F1E4AB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BDE47F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97BB26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097749C6" w14:textId="40861591" w:rsidR="00453D98" w:rsidRPr="00D246FB" w:rsidRDefault="00DB71A4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266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637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055E12F" w14:textId="77777777" w:rsidR="00453D98" w:rsidRPr="00D246FB" w:rsidRDefault="00453D98" w:rsidP="00453D98">
            <w:pPr>
              <w:pStyle w:val="acctfourfigures"/>
              <w:tabs>
                <w:tab w:val="decimal" w:pos="100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9ACA10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EA9E13C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463278EA" w14:textId="6C868291" w:rsidR="00453D98" w:rsidRPr="00D246FB" w:rsidRDefault="00DB71A4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266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637</w:t>
            </w:r>
          </w:p>
        </w:tc>
      </w:tr>
      <w:tr w:rsidR="00453D98" w:rsidRPr="00D246FB" w14:paraId="6F7CFB14" w14:textId="77777777" w:rsidTr="000D547A">
        <w:trPr>
          <w:trHeight w:val="270"/>
        </w:trPr>
        <w:tc>
          <w:tcPr>
            <w:tcW w:w="3330" w:type="dxa"/>
            <w:shd w:val="clear" w:color="auto" w:fill="auto"/>
            <w:vAlign w:val="bottom"/>
          </w:tcPr>
          <w:p w14:paraId="46C785B8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หนี้สินอนุพันธ์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6F61C3E6" w14:textId="033CF455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606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4A5498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402034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C4488B7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6C3DD115" w14:textId="18456442" w:rsidR="00453D98" w:rsidRPr="00D246FB" w:rsidRDefault="00453D98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888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/>
              </w:rPr>
              <w:t>606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A8B1588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4C5C27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1C25B0D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682BB2F3" w14:textId="2D6A99D1" w:rsidR="00453D98" w:rsidRPr="00D246FB" w:rsidRDefault="00453D98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888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606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)</w:t>
            </w:r>
          </w:p>
        </w:tc>
      </w:tr>
      <w:tr w:rsidR="00453D98" w:rsidRPr="00D246FB" w14:paraId="07186100" w14:textId="77777777" w:rsidTr="000D547A">
        <w:trPr>
          <w:trHeight w:val="270"/>
        </w:trPr>
        <w:tc>
          <w:tcPr>
            <w:tcW w:w="3330" w:type="dxa"/>
            <w:shd w:val="clear" w:color="auto" w:fill="auto"/>
            <w:vAlign w:val="bottom"/>
          </w:tcPr>
          <w:p w14:paraId="28B91033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ind w:left="101" w:hanging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71" w:type="dxa"/>
            <w:shd w:val="clear" w:color="auto" w:fill="auto"/>
            <w:vAlign w:val="bottom"/>
          </w:tcPr>
          <w:p w14:paraId="5EAF379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2F4652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4D8BBEA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9ADF5CC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61BB725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F1E6EA3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D8746C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11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9B3C305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104D789A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9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453D98" w:rsidRPr="00D246FB" w14:paraId="72B112FF" w14:textId="77777777" w:rsidTr="000D547A">
        <w:trPr>
          <w:trHeight w:val="270"/>
        </w:trPr>
        <w:tc>
          <w:tcPr>
            <w:tcW w:w="3330" w:type="dxa"/>
            <w:shd w:val="clear" w:color="auto" w:fill="auto"/>
            <w:vAlign w:val="bottom"/>
          </w:tcPr>
          <w:p w14:paraId="42B96DAD" w14:textId="6162C45C" w:rsidR="00453D98" w:rsidRPr="00D246FB" w:rsidRDefault="00453D98" w:rsidP="00A12840">
            <w:pPr>
              <w:tabs>
                <w:tab w:val="clear" w:pos="227"/>
                <w:tab w:val="left" w:pos="280"/>
              </w:tabs>
              <w:ind w:left="280" w:hanging="27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หนี้สินทางการเงินที่ไม่ได้วัดมูลค่าด้วยมูลค่ายุติธรรม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5EB1603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left="-158" w:right="-79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5C4D3B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AFA834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-7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78BCB74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4909210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E457F3B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B2EEB4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204CB8C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6D01A20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453D98" w:rsidRPr="00D246FB" w14:paraId="518BA40F" w14:textId="77777777" w:rsidTr="000D547A">
        <w:trPr>
          <w:trHeight w:val="270"/>
        </w:trPr>
        <w:tc>
          <w:tcPr>
            <w:tcW w:w="3330" w:type="dxa"/>
            <w:shd w:val="clear" w:color="auto" w:fill="auto"/>
            <w:vAlign w:val="bottom"/>
          </w:tcPr>
          <w:p w14:paraId="08B89670" w14:textId="77777777" w:rsidR="00453D98" w:rsidRPr="00D246FB" w:rsidRDefault="00453D98" w:rsidP="00453D98">
            <w:pPr>
              <w:tabs>
                <w:tab w:val="clear" w:pos="227"/>
                <w:tab w:val="left" w:pos="90"/>
              </w:tabs>
              <w:ind w:left="101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2C700D7F" w14:textId="77FCC885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364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445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1C28D90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FBDB1A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54C2BC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6DBF7E56" w14:textId="701C9CDF" w:rsidR="00453D98" w:rsidRPr="00D246FB" w:rsidRDefault="00453D98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364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445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5E937D" w14:textId="77777777" w:rsidR="00453D98" w:rsidRPr="00D246FB" w:rsidRDefault="00453D98" w:rsidP="00453D98">
            <w:pPr>
              <w:pStyle w:val="acctfourfigures"/>
              <w:tabs>
                <w:tab w:val="decimal" w:pos="100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54D122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8BD4F2A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6192A332" w14:textId="28BC17B7" w:rsidR="00453D98" w:rsidRPr="00D246FB" w:rsidRDefault="00453D98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364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445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453D98" w:rsidRPr="00D246FB" w14:paraId="561D4F8D" w14:textId="77777777" w:rsidTr="000D547A">
        <w:trPr>
          <w:trHeight w:val="270"/>
        </w:trPr>
        <w:tc>
          <w:tcPr>
            <w:tcW w:w="3330" w:type="dxa"/>
            <w:shd w:val="clear" w:color="auto" w:fill="auto"/>
            <w:vAlign w:val="bottom"/>
          </w:tcPr>
          <w:p w14:paraId="7521A6B1" w14:textId="77777777" w:rsidR="00453D98" w:rsidRPr="00D246FB" w:rsidRDefault="00453D98" w:rsidP="00453D98">
            <w:pPr>
              <w:tabs>
                <w:tab w:val="clear" w:pos="227"/>
                <w:tab w:val="left" w:pos="90"/>
              </w:tabs>
              <w:ind w:left="101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2704CCF0" w14:textId="37A90AA2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167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590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E36D7BE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8FF9BF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10E599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3E8F1AE5" w14:textId="6D401758" w:rsidR="00453D98" w:rsidRPr="00D246FB" w:rsidRDefault="00453D98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572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3078967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2EEF77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AA560CD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157F77A2" w14:textId="1837A668" w:rsidR="00453D98" w:rsidRPr="00D246FB" w:rsidRDefault="00453D98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698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572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0872A98B" w14:textId="77777777" w:rsidR="00E01903" w:rsidRDefault="00E01903" w:rsidP="00E019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731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1271"/>
        <w:gridCol w:w="180"/>
        <w:gridCol w:w="1080"/>
        <w:gridCol w:w="180"/>
        <w:gridCol w:w="1099"/>
        <w:gridCol w:w="180"/>
        <w:gridCol w:w="1080"/>
        <w:gridCol w:w="180"/>
        <w:gridCol w:w="1151"/>
      </w:tblGrid>
      <w:tr w:rsidR="00453D98" w:rsidRPr="00D246FB" w14:paraId="7308176C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3513358F" w14:textId="77777777" w:rsidR="00453D98" w:rsidRPr="00F75C04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6401" w:type="dxa"/>
            <w:gridSpan w:val="9"/>
            <w:shd w:val="clear" w:color="auto" w:fill="auto"/>
            <w:vAlign w:val="bottom"/>
          </w:tcPr>
          <w:p w14:paraId="3CFA8D3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53D98" w:rsidRPr="00D246FB" w14:paraId="1628CD17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18777D07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1" w:type="dxa"/>
            <w:shd w:val="clear" w:color="auto" w:fill="auto"/>
            <w:vAlign w:val="bottom"/>
          </w:tcPr>
          <w:p w14:paraId="3B04338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38E462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4950" w:type="dxa"/>
            <w:gridSpan w:val="7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09E5B7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53D98" w:rsidRPr="00D246FB" w14:paraId="1579AEAA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36509671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1" w:type="dxa"/>
            <w:shd w:val="clear" w:color="auto" w:fill="auto"/>
            <w:vAlign w:val="bottom"/>
          </w:tcPr>
          <w:p w14:paraId="4CA83189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B812F5B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602A70D" w14:textId="755DFADE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CF744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7AC26AD" w14:textId="26818BE4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25489B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35487D" w14:textId="4BB03F52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ระดับ 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72AD705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187E56F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53D98" w:rsidRPr="00D246FB" w14:paraId="446AB18D" w14:textId="77777777" w:rsidTr="000D547A">
        <w:trPr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782E7357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6401" w:type="dxa"/>
            <w:gridSpan w:val="9"/>
            <w:shd w:val="clear" w:color="auto" w:fill="auto"/>
            <w:vAlign w:val="bottom"/>
          </w:tcPr>
          <w:p w14:paraId="290BCAAA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53D98" w:rsidRPr="00D246FB" w14:paraId="46AD3668" w14:textId="77777777" w:rsidTr="000D547A">
        <w:tc>
          <w:tcPr>
            <w:tcW w:w="3330" w:type="dxa"/>
            <w:shd w:val="clear" w:color="auto" w:fill="auto"/>
            <w:vAlign w:val="bottom"/>
          </w:tcPr>
          <w:p w14:paraId="4C2A473D" w14:textId="5170500C" w:rsidR="00453D98" w:rsidRPr="00D246FB" w:rsidRDefault="00DB71A4" w:rsidP="00453D98">
            <w:pPr>
              <w:tabs>
                <w:tab w:val="clear" w:pos="227"/>
                <w:tab w:val="left" w:pos="101"/>
              </w:tabs>
              <w:ind w:left="101" w:hanging="9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="00453D98"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="00453D98"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2562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0CFBC0E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12464A4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C35B1AE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2EE52B4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5BE78BD8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CECD01C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3F8989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301B6B5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23CB3B4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3D98" w:rsidRPr="00D246FB" w14:paraId="347714FE" w14:textId="77777777" w:rsidTr="000D547A">
        <w:tc>
          <w:tcPr>
            <w:tcW w:w="3330" w:type="dxa"/>
            <w:shd w:val="clear" w:color="auto" w:fill="auto"/>
            <w:vAlign w:val="bottom"/>
          </w:tcPr>
          <w:p w14:paraId="5606FBFA" w14:textId="57E5DF9F" w:rsidR="00453D98" w:rsidRPr="00D246FB" w:rsidRDefault="00453D98" w:rsidP="00A12840">
            <w:pPr>
              <w:tabs>
                <w:tab w:val="clear" w:pos="227"/>
                <w:tab w:val="left" w:pos="370"/>
              </w:tabs>
              <w:ind w:left="280" w:hanging="269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สินทรัพย์ทางการเงินที่วัดมูลค่าด้วยมูลค่ายุติธรรม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64FD7DB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left="-158" w:right="-79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BCC8B6D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0DCC6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9679CB5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06F386F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78CDEC9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24B9BF1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9AA14A4" w14:textId="77777777" w:rsidR="00453D98" w:rsidRPr="00D246FB" w:rsidRDefault="00453D98" w:rsidP="00453D98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7CE691DF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3D98" w:rsidRPr="00D246FB" w14:paraId="37BC00D4" w14:textId="77777777" w:rsidTr="000D547A">
        <w:tc>
          <w:tcPr>
            <w:tcW w:w="3330" w:type="dxa"/>
            <w:shd w:val="clear" w:color="auto" w:fill="auto"/>
            <w:vAlign w:val="bottom"/>
          </w:tcPr>
          <w:p w14:paraId="2D99C47A" w14:textId="77777777" w:rsidR="00453D98" w:rsidRPr="00D246FB" w:rsidRDefault="00453D98" w:rsidP="00453D98">
            <w:pPr>
              <w:tabs>
                <w:tab w:val="clear" w:pos="227"/>
                <w:tab w:val="left" w:pos="101"/>
              </w:tabs>
              <w:ind w:left="101" w:hanging="91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ตราสารหนี้ถือไว้เพื่อค้า</w:t>
            </w:r>
          </w:p>
        </w:tc>
        <w:tc>
          <w:tcPr>
            <w:tcW w:w="1271" w:type="dxa"/>
            <w:shd w:val="clear" w:color="auto" w:fill="auto"/>
            <w:vAlign w:val="bottom"/>
          </w:tcPr>
          <w:p w14:paraId="7F1352B6" w14:textId="7CC9D7F8" w:rsidR="00453D98" w:rsidRPr="00D246FB" w:rsidRDefault="00DB71A4" w:rsidP="00453D98">
            <w:pPr>
              <w:pStyle w:val="acctfourfigures"/>
              <w:tabs>
                <w:tab w:val="clear" w:pos="765"/>
                <w:tab w:val="decimal" w:pos="1088"/>
              </w:tabs>
              <w:spacing w:line="240" w:lineRule="atLeast"/>
              <w:ind w:left="-158" w:right="-72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482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065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358FA84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78F7119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F28913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641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9" w:type="dxa"/>
            <w:shd w:val="clear" w:color="auto" w:fill="auto"/>
            <w:vAlign w:val="bottom"/>
          </w:tcPr>
          <w:p w14:paraId="27817233" w14:textId="52D4082F" w:rsidR="00453D98" w:rsidRPr="00D246FB" w:rsidRDefault="00DB71A4" w:rsidP="00453D98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482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065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C06CF44" w14:textId="77777777" w:rsidR="00453D98" w:rsidRPr="00D246FB" w:rsidRDefault="00453D98" w:rsidP="00453D98">
            <w:pPr>
              <w:pStyle w:val="acctfourfigures"/>
              <w:tabs>
                <w:tab w:val="decimal" w:pos="100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C4A3B26" w14:textId="77777777" w:rsidR="00453D98" w:rsidRPr="00D246FB" w:rsidRDefault="00453D98" w:rsidP="00453D98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CBD34E" w14:textId="77777777" w:rsidR="00453D98" w:rsidRPr="00D246FB" w:rsidRDefault="00453D98" w:rsidP="00453D9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51" w:type="dxa"/>
            <w:shd w:val="clear" w:color="auto" w:fill="auto"/>
            <w:vAlign w:val="bottom"/>
          </w:tcPr>
          <w:p w14:paraId="34764183" w14:textId="71E004F1" w:rsidR="00453D98" w:rsidRPr="00D246FB" w:rsidRDefault="00DB71A4" w:rsidP="00453D98">
            <w:pPr>
              <w:pStyle w:val="acctfourfigures"/>
              <w:tabs>
                <w:tab w:val="clear" w:pos="765"/>
                <w:tab w:val="decimal" w:pos="973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482</w:t>
            </w:r>
            <w:r w:rsidR="00453D98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065</w:t>
            </w:r>
          </w:p>
        </w:tc>
      </w:tr>
    </w:tbl>
    <w:p w14:paraId="6C9A8FBA" w14:textId="77777777" w:rsidR="00E01903" w:rsidRDefault="00E01903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2788E5F" w14:textId="7C4E8D95" w:rsidR="00E01903" w:rsidRDefault="00E01903" w:rsidP="00780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25FAA5AF" w14:textId="77777777" w:rsidR="000C2275" w:rsidRPr="00D246FB" w:rsidRDefault="00E04E3D" w:rsidP="000C2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b/>
          <w:bCs/>
          <w:sz w:val="30"/>
          <w:szCs w:val="30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</w:rPr>
        <w:lastRenderedPageBreak/>
        <w:t>เครื่องมือทางการเงินที่วัดมูลค่าด้วยมูลค่ายุติธรรม</w:t>
      </w:r>
    </w:p>
    <w:p w14:paraId="1BB2F5E1" w14:textId="77777777" w:rsidR="00E04E3D" w:rsidRPr="00B25F7D" w:rsidRDefault="00E04E3D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Cs w:val="22"/>
          <w:lang w:val="en-US" w:bidi="th-TH"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6"/>
        <w:gridCol w:w="236"/>
        <w:gridCol w:w="6548"/>
      </w:tblGrid>
      <w:tr w:rsidR="00E93203" w:rsidRPr="00D246FB" w14:paraId="709E59A6" w14:textId="77777777" w:rsidTr="00B25F7D">
        <w:trPr>
          <w:tblHeader/>
        </w:trPr>
        <w:tc>
          <w:tcPr>
            <w:tcW w:w="2666" w:type="dxa"/>
          </w:tcPr>
          <w:p w14:paraId="3B8F8145" w14:textId="77777777" w:rsidR="00E93203" w:rsidRPr="00D246FB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bookmarkStart w:id="22" w:name="_Hlk61474391"/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0B5F0751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57A85A55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E93203" w:rsidRPr="00D246FB" w14:paraId="4DCDD64F" w14:textId="77777777" w:rsidTr="00B25F7D">
        <w:tc>
          <w:tcPr>
            <w:tcW w:w="2666" w:type="dxa"/>
          </w:tcPr>
          <w:p w14:paraId="05E22F4B" w14:textId="77777777" w:rsidR="00E93203" w:rsidRPr="00D246FB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ตราสารหนี้ภาคเอกชน</w:t>
            </w:r>
          </w:p>
        </w:tc>
        <w:tc>
          <w:tcPr>
            <w:tcW w:w="236" w:type="dxa"/>
          </w:tcPr>
          <w:p w14:paraId="513CF8A2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2B1B3505" w14:textId="0B24296F" w:rsidR="00E93203" w:rsidRPr="00D246FB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เทคนิคการเปรียบเทียบราคาตลาด</w:t>
            </w:r>
            <w:r w:rsidR="00E01903"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/</w:t>
            </w:r>
            <w:r w:rsidR="00E01903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การคิดลดกระแสเงินสด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rtl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ประเมินมูลค่ายุติธรรมโดยพิจารณาถึง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)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าคาเสนอซื้อขายในปัจจุบันหรือราคาเสนอซื้อขายล่าสุดสำหรับหลักทรัพย์ที่คล้ายคลึงกันในตลาดที่ไม่มีสภาพคล่องและ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br/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/>
              </w:rPr>
              <w:t>2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)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ปัจจุบันสุทธิที่คำนวณจากอัตราคิดลดที่อ้างอิงจากราคาเสนอซื้อขายของหลักทรัพย์ที่มีระยะเวลาไถ่ถอนและระดับสินเชื่อที่คล้ายคลึงกันซึ่งมีการซื้อขายในตลาดที่มีสภาพคล่อง ปรับปรุงด้วย</w:t>
            </w:r>
            <w:r w:rsidRPr="00D246FB">
              <w:rPr>
                <w:rFonts w:ascii="Angsana New" w:hAnsi="Angsana New" w:hint="cs"/>
                <w:sz w:val="30"/>
                <w:szCs w:val="30"/>
                <w:rtl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illiquidity factor</w:t>
            </w:r>
          </w:p>
        </w:tc>
      </w:tr>
      <w:tr w:rsidR="00E93203" w:rsidRPr="00B25F7D" w14:paraId="64DB71B3" w14:textId="77777777" w:rsidTr="00B25F7D">
        <w:tc>
          <w:tcPr>
            <w:tcW w:w="2666" w:type="dxa"/>
          </w:tcPr>
          <w:p w14:paraId="0BF6454B" w14:textId="77777777" w:rsidR="00E93203" w:rsidRPr="00B25F7D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36" w:type="dxa"/>
          </w:tcPr>
          <w:p w14:paraId="01CCF450" w14:textId="77777777" w:rsidR="00E93203" w:rsidRPr="00B25F7D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548" w:type="dxa"/>
          </w:tcPr>
          <w:p w14:paraId="2EC55F08" w14:textId="77777777" w:rsidR="00E93203" w:rsidRPr="00B25F7D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</w:pPr>
          </w:p>
        </w:tc>
      </w:tr>
      <w:tr w:rsidR="00E93203" w:rsidRPr="00D246FB" w14:paraId="205D55EA" w14:textId="77777777" w:rsidTr="00B25F7D">
        <w:tc>
          <w:tcPr>
            <w:tcW w:w="2666" w:type="dxa"/>
          </w:tcPr>
          <w:p w14:paraId="51A5CEEC" w14:textId="0E9FB2C8" w:rsidR="00E93203" w:rsidRPr="00B25F7D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เงินลงทุนในหน่วยลงทุนในความต้องการของตลาดที่วัดมูลค่าด้วย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มูลค่ายุติธรรมผ่านกำไรหรือขาดทุน หรือมูลค่ายุติธรรมผ่านกำไรขาดทุนเบ็ดเสร็จอื่น</w:t>
            </w:r>
            <w:r w:rsidR="00B25F7D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  <w:r w:rsidR="00B25F7D" w:rsidRPr="00B25F7D"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  <w:t xml:space="preserve">(2562: </w:t>
            </w:r>
            <w:r w:rsidR="00B25F7D" w:rsidRPr="00B25F7D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เงินลงทุนเพื่อค้าและเงินลงทุนเผื่อขาย)</w:t>
            </w:r>
          </w:p>
        </w:tc>
        <w:tc>
          <w:tcPr>
            <w:tcW w:w="236" w:type="dxa"/>
          </w:tcPr>
          <w:p w14:paraId="610006FA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59189D74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  <w:tr w:rsidR="00E01903" w:rsidRPr="00B25F7D" w14:paraId="3E907B8A" w14:textId="77777777" w:rsidTr="00B25F7D">
        <w:tc>
          <w:tcPr>
            <w:tcW w:w="2666" w:type="dxa"/>
          </w:tcPr>
          <w:p w14:paraId="38C745FE" w14:textId="77777777" w:rsidR="00E01903" w:rsidRPr="00B25F7D" w:rsidRDefault="00E01903" w:rsidP="00E01903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36" w:type="dxa"/>
          </w:tcPr>
          <w:p w14:paraId="4FD504C7" w14:textId="77777777" w:rsidR="00E01903" w:rsidRPr="00B25F7D" w:rsidRDefault="00E01903" w:rsidP="00E01903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548" w:type="dxa"/>
          </w:tcPr>
          <w:p w14:paraId="3A252886" w14:textId="77777777" w:rsidR="00E01903" w:rsidRPr="00B25F7D" w:rsidRDefault="00E01903" w:rsidP="00E019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</w:pPr>
          </w:p>
        </w:tc>
      </w:tr>
      <w:tr w:rsidR="00E01903" w:rsidRPr="00D246FB" w14:paraId="1B2CF214" w14:textId="77777777" w:rsidTr="00B25F7D">
        <w:tc>
          <w:tcPr>
            <w:tcW w:w="2666" w:type="dxa"/>
          </w:tcPr>
          <w:p w14:paraId="47E03553" w14:textId="77777777" w:rsidR="00E01903" w:rsidRPr="00D246FB" w:rsidRDefault="00E01903" w:rsidP="00E01903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7F6A82F8" w14:textId="77777777" w:rsidR="00E01903" w:rsidRPr="00D246FB" w:rsidRDefault="00E01903" w:rsidP="00E01903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342F71C9" w14:textId="77777777" w:rsidR="00E01903" w:rsidRPr="00D246FB" w:rsidRDefault="00E01903" w:rsidP="00E01903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E01903" w:rsidRPr="00B25F7D" w14:paraId="411C9F51" w14:textId="77777777" w:rsidTr="00B25F7D">
        <w:tc>
          <w:tcPr>
            <w:tcW w:w="2666" w:type="dxa"/>
          </w:tcPr>
          <w:p w14:paraId="53C082FB" w14:textId="77777777" w:rsidR="00E01903" w:rsidRPr="00B25F7D" w:rsidRDefault="00E019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36" w:type="dxa"/>
          </w:tcPr>
          <w:p w14:paraId="1B6DB81B" w14:textId="77777777" w:rsidR="00E01903" w:rsidRPr="00B25F7D" w:rsidRDefault="00E019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548" w:type="dxa"/>
          </w:tcPr>
          <w:p w14:paraId="5B3CA897" w14:textId="77777777" w:rsidR="00E01903" w:rsidRPr="00B25F7D" w:rsidRDefault="00E019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</w:tr>
      <w:tr w:rsidR="00E93203" w:rsidRPr="00D246FB" w14:paraId="1218BE03" w14:textId="77777777" w:rsidTr="00B25F7D">
        <w:tc>
          <w:tcPr>
            <w:tcW w:w="2666" w:type="dxa"/>
          </w:tcPr>
          <w:p w14:paraId="37B5C5A1" w14:textId="77777777" w:rsidR="00E93203" w:rsidRPr="00D246FB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สัญญาแลกเปลี่ยนอัตราดอกเบี้ย</w:t>
            </w:r>
          </w:p>
        </w:tc>
        <w:tc>
          <w:tcPr>
            <w:tcW w:w="236" w:type="dxa"/>
          </w:tcPr>
          <w:p w14:paraId="536B803D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5E237A54" w14:textId="77777777" w:rsidR="00E93203" w:rsidRPr="00B25F7D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i/>
                <w:iCs/>
                <w:spacing w:val="-4"/>
                <w:sz w:val="30"/>
                <w:szCs w:val="30"/>
                <w:rtl/>
                <w:cs/>
              </w:rPr>
            </w:pPr>
            <w:r w:rsidRPr="00B25F7D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</w:rPr>
              <w:t>Swap models</w:t>
            </w:r>
            <w:r w:rsidRPr="00B25F7D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rtl/>
              </w:rPr>
              <w:t xml:space="preserve"> </w:t>
            </w:r>
            <w:r w:rsidRPr="00B25F7D">
              <w:rPr>
                <w:rFonts w:ascii="Angsana New" w:hAnsi="Angsana New" w:hint="cs"/>
                <w:spacing w:val="-4"/>
                <w:sz w:val="30"/>
                <w:szCs w:val="30"/>
                <w:cs/>
                <w:lang w:bidi="th-TH"/>
              </w:rPr>
              <w:t>มูลค่ายุติธรรมคำนวณจากมูลค่าปัจจุบันของประมาณการกระแสเงินสดในอนาคต การประมาณการกระแสเงินสดในอนาคตที่มีอัตราดอกเบี้ยลอยตัวพิจารณาจากราคาซื้อขายสัญญาแลกเปลี่ยน ราคาในอนาคตและอัตราดอกเบี้ยเงินกู้ยืมระหว่างธนาคาร การประมาณการกระแสเงินสดคิดลดโดยใช้เส้นอัตราผลตอบแทนที่สร้างขึ้นจากแหล่งที่มาเดียวกัน ซึ่งสะท้อนอัตราดอกเบี้ยเงินกู้ยืมระหว่างธนาคารที่เกี่ยวข้องที่ผู้ร่วมตลาดใช้สำหรับวัตถุประสงค์ในการกำหนดราคาสัญญาแลกเปลี่ยนอัตราดอกเบี้ย มูลค่ายุติธรรมประมาณโดยขึ้นอยู่กับการปรับปรุงความเสี่ยงทางด้านสินเชื่อที่สะท้อนระดับความเสี่ยงของกลุ่มบริษัทและคู่สัญญา การคำนวณนี้ขึ้นอยู่กับส่วนชดเชยความเสี่ยงทางด้านสินเชื่อที่ได้มาจากสัญญารับประกันความเสี่ยงจากการผิดนัดชำระหนี้หรือราคาหุ้นกู้ในปัจจุบัน</w:t>
            </w:r>
          </w:p>
        </w:tc>
      </w:tr>
      <w:tr w:rsidR="00E93203" w:rsidRPr="00D246FB" w14:paraId="4530B761" w14:textId="77777777" w:rsidTr="00B25F7D">
        <w:tc>
          <w:tcPr>
            <w:tcW w:w="2666" w:type="dxa"/>
          </w:tcPr>
          <w:p w14:paraId="1AB18EAE" w14:textId="77777777" w:rsidR="00E93203" w:rsidRPr="00D246FB" w:rsidRDefault="00E93203" w:rsidP="006F498F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lastRenderedPageBreak/>
              <w:t>สัญญาแลกเปลี่ยนอัตราแลกเปลี่ยนสกุลเงิน</w:t>
            </w:r>
          </w:p>
        </w:tc>
        <w:tc>
          <w:tcPr>
            <w:tcW w:w="236" w:type="dxa"/>
          </w:tcPr>
          <w:p w14:paraId="28BB6A2D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6548" w:type="dxa"/>
          </w:tcPr>
          <w:p w14:paraId="38E50655" w14:textId="77777777" w:rsidR="00E93203" w:rsidRPr="00D246FB" w:rsidRDefault="00E93203" w:rsidP="006F498F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i/>
                <w:iCs/>
                <w:spacing w:val="-5"/>
                <w:sz w:val="30"/>
                <w:szCs w:val="30"/>
                <w:lang w:bidi="th-TH"/>
              </w:rPr>
              <w:t xml:space="preserve">Black-Scholes model/ </w:t>
            </w:r>
            <w:r w:rsidRPr="00D246FB">
              <w:rPr>
                <w:rFonts w:ascii="Angsana New" w:hAnsi="Angsana New" w:hint="cs"/>
                <w:i/>
                <w:iCs/>
                <w:spacing w:val="-5"/>
                <w:sz w:val="30"/>
                <w:szCs w:val="30"/>
                <w:cs/>
                <w:lang w:bidi="th-TH"/>
              </w:rPr>
              <w:t>การคิดลดกระแสเงินสด</w:t>
            </w:r>
          </w:p>
        </w:tc>
      </w:tr>
      <w:bookmarkEnd w:id="22"/>
    </w:tbl>
    <w:p w14:paraId="78F7EF88" w14:textId="77777777" w:rsidR="00E93203" w:rsidRPr="00D246FB" w:rsidRDefault="00E93203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</w:p>
    <w:p w14:paraId="5AAD38CE" w14:textId="77777777" w:rsidR="00411D33" w:rsidRPr="00D246FB" w:rsidRDefault="00411D33" w:rsidP="00411D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b/>
          <w:bCs/>
          <w:sz w:val="30"/>
          <w:szCs w:val="30"/>
        </w:rPr>
      </w:pPr>
      <w:r w:rsidRPr="00D246FB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เครื่องมือทางการเงินที่ไม่ได้วัดมูลค่าด้วยมูลค่ายุติธรรม</w:t>
      </w:r>
    </w:p>
    <w:p w14:paraId="42690F2D" w14:textId="77777777" w:rsidR="00411D33" w:rsidRPr="00D246FB" w:rsidRDefault="00411D33" w:rsidP="00411D33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411D33" w:rsidRPr="00D246FB" w14:paraId="3D5FB38F" w14:textId="77777777" w:rsidTr="00411D33">
        <w:trPr>
          <w:tblHeader/>
        </w:trPr>
        <w:tc>
          <w:tcPr>
            <w:tcW w:w="2430" w:type="dxa"/>
            <w:vAlign w:val="bottom"/>
          </w:tcPr>
          <w:p w14:paraId="5378111B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403517E5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  <w:vAlign w:val="bottom"/>
          </w:tcPr>
          <w:p w14:paraId="4FE272EC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411D33" w:rsidRPr="00D246FB" w14:paraId="6E5537A3" w14:textId="77777777" w:rsidTr="00411D33">
        <w:tc>
          <w:tcPr>
            <w:tcW w:w="2430" w:type="dxa"/>
          </w:tcPr>
          <w:p w14:paraId="1B78370A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108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ตราสารหนี้และหนี้สิน</w:t>
            </w:r>
          </w:p>
          <w:p w14:paraId="6DE4360C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108"/>
              <w:jc w:val="both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  </w:t>
            </w: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ทางการเงินอื่น</w:t>
            </w:r>
          </w:p>
        </w:tc>
        <w:tc>
          <w:tcPr>
            <w:tcW w:w="236" w:type="dxa"/>
          </w:tcPr>
          <w:p w14:paraId="66FA6C22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30134545" w14:textId="77777777" w:rsidR="00411D33" w:rsidRPr="00D246FB" w:rsidRDefault="00411D33" w:rsidP="00963CB7">
            <w:pPr>
              <w:pStyle w:val="block"/>
              <w:spacing w:after="0" w:line="240" w:lineRule="atLeast"/>
              <w:ind w:left="0" w:right="-108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การคิดลดกระแสเงินสด</w:t>
            </w:r>
          </w:p>
        </w:tc>
      </w:tr>
    </w:tbl>
    <w:p w14:paraId="1BC7BBA3" w14:textId="77777777" w:rsidR="00AF34E9" w:rsidRDefault="00AF34E9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</w:p>
    <w:p w14:paraId="18D6E916" w14:textId="77777777" w:rsidR="00E93203" w:rsidRPr="00D246FB" w:rsidRDefault="00E93203" w:rsidP="00E93203">
      <w:pPr>
        <w:pStyle w:val="block"/>
        <w:numPr>
          <w:ilvl w:val="1"/>
          <w:numId w:val="18"/>
        </w:numPr>
        <w:spacing w:after="0" w:line="240" w:lineRule="atLeast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val="en-US" w:bidi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en-US" w:bidi="th-TH"/>
        </w:rPr>
        <w:t>รายการเคลื่อนไหวของตราสารทุนและตราสารหนี้ที่อยู่ในความต้องการของตลาด</w:t>
      </w:r>
    </w:p>
    <w:p w14:paraId="324882D3" w14:textId="63BD1876" w:rsidR="00427892" w:rsidRPr="00E602D1" w:rsidRDefault="00427892" w:rsidP="00E602D1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Style w:val="TableGrid"/>
        <w:tblW w:w="9454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0"/>
        <w:gridCol w:w="900"/>
        <w:gridCol w:w="240"/>
        <w:gridCol w:w="930"/>
        <w:gridCol w:w="240"/>
        <w:gridCol w:w="840"/>
        <w:gridCol w:w="240"/>
        <w:gridCol w:w="1020"/>
        <w:gridCol w:w="240"/>
        <w:gridCol w:w="1110"/>
        <w:gridCol w:w="240"/>
        <w:gridCol w:w="1114"/>
      </w:tblGrid>
      <w:tr w:rsidR="00E01903" w:rsidRPr="00121C5A" w14:paraId="0836732A" w14:textId="77777777" w:rsidTr="00EE5EAB">
        <w:trPr>
          <w:tblHeader/>
        </w:trPr>
        <w:tc>
          <w:tcPr>
            <w:tcW w:w="2340" w:type="dxa"/>
            <w:vAlign w:val="bottom"/>
          </w:tcPr>
          <w:p w14:paraId="22CFAED2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110" w:type="dxa"/>
            <w:gridSpan w:val="11"/>
            <w:vAlign w:val="bottom"/>
          </w:tcPr>
          <w:p w14:paraId="147283C9" w14:textId="0841091A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eastAsia="AngsanaNew" w:hAnsiTheme="majorBidi" w:cstheme="majorBidi"/>
                <w:b/>
                <w:bCs/>
                <w:sz w:val="28"/>
                <w:szCs w:val="28"/>
                <w:cs/>
                <w:lang w:eastAsia="en-GB"/>
              </w:rPr>
              <w:t>งบการเงินรวม</w:t>
            </w:r>
          </w:p>
        </w:tc>
      </w:tr>
      <w:tr w:rsidR="00E01903" w:rsidRPr="00121C5A" w14:paraId="5922EC96" w14:textId="77777777" w:rsidTr="00EE5EAB">
        <w:trPr>
          <w:tblHeader/>
        </w:trPr>
        <w:tc>
          <w:tcPr>
            <w:tcW w:w="2340" w:type="dxa"/>
            <w:vAlign w:val="bottom"/>
            <w:hideMark/>
          </w:tcPr>
          <w:p w14:paraId="2BECCE21" w14:textId="3E152EF5" w:rsidR="00E01903" w:rsidRPr="00121C5A" w:rsidRDefault="00E01903" w:rsidP="00825E41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ตราสารหนี้และตราสารทุน</w:t>
            </w:r>
            <w:r w:rsidR="0046644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ที่อยู่ในความต้องการ</w:t>
            </w:r>
            <w:r w:rsidR="00825E41"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ของตลาด</w:t>
            </w:r>
          </w:p>
        </w:tc>
        <w:tc>
          <w:tcPr>
            <w:tcW w:w="900" w:type="dxa"/>
            <w:vAlign w:val="bottom"/>
            <w:hideMark/>
          </w:tcPr>
          <w:p w14:paraId="36AC807C" w14:textId="77777777" w:rsidR="00E01903" w:rsidRPr="00EE5EAB" w:rsidRDefault="00E01903" w:rsidP="006F498F">
            <w:pPr>
              <w:spacing w:line="240" w:lineRule="auto"/>
              <w:ind w:left="-107" w:right="-36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EE5EAB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ณ วันที่</w:t>
            </w:r>
          </w:p>
          <w:p w14:paraId="12C9ED3E" w14:textId="6BD9520C" w:rsidR="00E01903" w:rsidRPr="00121C5A" w:rsidRDefault="00DB71A4" w:rsidP="006F498F">
            <w:pPr>
              <w:spacing w:line="240" w:lineRule="auto"/>
              <w:ind w:left="-107" w:right="-3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5EAB">
              <w:rPr>
                <w:rFonts w:asciiTheme="majorBidi" w:hAnsiTheme="majorBidi" w:cstheme="majorBidi"/>
                <w:spacing w:val="-4"/>
                <w:sz w:val="28"/>
                <w:szCs w:val="28"/>
              </w:rPr>
              <w:t>1</w:t>
            </w:r>
            <w:r w:rsidR="00E01903" w:rsidRPr="00EE5EAB">
              <w:rPr>
                <w:rFonts w:asciiTheme="majorBidi" w:hAnsiTheme="majorBidi" w:cstheme="majorBidi"/>
                <w:spacing w:val="-4"/>
                <w:sz w:val="28"/>
                <w:szCs w:val="28"/>
              </w:rPr>
              <w:t xml:space="preserve"> </w:t>
            </w:r>
            <w:r w:rsidR="00E01903" w:rsidRPr="00EE5EAB">
              <w:rPr>
                <w:rFonts w:asciiTheme="majorBidi" w:hAnsiTheme="majorBidi" w:cstheme="majorBidi"/>
                <w:spacing w:val="-4"/>
                <w:sz w:val="28"/>
                <w:szCs w:val="28"/>
                <w:cs/>
              </w:rPr>
              <w:t>มกราคม</w:t>
            </w:r>
          </w:p>
        </w:tc>
        <w:tc>
          <w:tcPr>
            <w:tcW w:w="240" w:type="dxa"/>
            <w:vAlign w:val="bottom"/>
          </w:tcPr>
          <w:p w14:paraId="01E39E74" w14:textId="77777777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930" w:type="dxa"/>
            <w:vAlign w:val="bottom"/>
            <w:hideMark/>
          </w:tcPr>
          <w:p w14:paraId="5C0E9A82" w14:textId="1C263C4A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ซื้อ</w:t>
            </w:r>
          </w:p>
        </w:tc>
        <w:tc>
          <w:tcPr>
            <w:tcW w:w="240" w:type="dxa"/>
            <w:vAlign w:val="bottom"/>
          </w:tcPr>
          <w:p w14:paraId="374A5993" w14:textId="77777777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840" w:type="dxa"/>
            <w:vAlign w:val="bottom"/>
            <w:hideMark/>
          </w:tcPr>
          <w:p w14:paraId="3A5B28E8" w14:textId="77777777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ขาย</w:t>
            </w:r>
          </w:p>
        </w:tc>
        <w:tc>
          <w:tcPr>
            <w:tcW w:w="240" w:type="dxa"/>
            <w:vAlign w:val="bottom"/>
          </w:tcPr>
          <w:p w14:paraId="563D1137" w14:textId="77777777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020" w:type="dxa"/>
            <w:vAlign w:val="bottom"/>
            <w:hideMark/>
          </w:tcPr>
          <w:p w14:paraId="7FCA4903" w14:textId="33727214" w:rsidR="00E01903" w:rsidRPr="00121C5A" w:rsidRDefault="00E01903" w:rsidP="006F498F">
            <w:pPr>
              <w:spacing w:line="240" w:lineRule="auto"/>
              <w:ind w:left="-83" w:right="-12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ปรับปรุง</w:t>
            </w: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br/>
              <w:t>มูลค่า</w:t>
            </w: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br/>
              <w:t>ยุติธรรม</w:t>
            </w:r>
          </w:p>
        </w:tc>
        <w:tc>
          <w:tcPr>
            <w:tcW w:w="240" w:type="dxa"/>
            <w:vAlign w:val="bottom"/>
          </w:tcPr>
          <w:p w14:paraId="0E5FF6B9" w14:textId="77777777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0" w:type="dxa"/>
            <w:vAlign w:val="bottom"/>
          </w:tcPr>
          <w:p w14:paraId="2210361C" w14:textId="7AABFAA5" w:rsidR="00E01903" w:rsidRPr="00121C5A" w:rsidRDefault="00E01903" w:rsidP="00466447">
            <w:pPr>
              <w:spacing w:line="240" w:lineRule="auto"/>
              <w:ind w:left="-80" w:hanging="8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</w:t>
            </w: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br/>
              <w:t>อัตราแลกเปลี่ยน</w:t>
            </w:r>
          </w:p>
        </w:tc>
        <w:tc>
          <w:tcPr>
            <w:tcW w:w="240" w:type="dxa"/>
            <w:vAlign w:val="bottom"/>
          </w:tcPr>
          <w:p w14:paraId="24044857" w14:textId="460DFF84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14" w:type="dxa"/>
            <w:vAlign w:val="bottom"/>
            <w:hideMark/>
          </w:tcPr>
          <w:p w14:paraId="1288C9C9" w14:textId="73D741CD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ณ วันที่</w:t>
            </w:r>
          </w:p>
          <w:p w14:paraId="24B1EECD" w14:textId="0929DCB1" w:rsidR="00E01903" w:rsidRPr="00121C5A" w:rsidRDefault="00DB71A4" w:rsidP="00825E41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</w:rPr>
              <w:t>31</w:t>
            </w:r>
            <w:r w:rsidR="00E01903" w:rsidRPr="00121C5A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E01903"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ธันวาคม </w:t>
            </w:r>
          </w:p>
        </w:tc>
      </w:tr>
      <w:tr w:rsidR="00E01903" w:rsidRPr="00121C5A" w14:paraId="47FEFA24" w14:textId="77777777" w:rsidTr="00EE5EAB">
        <w:trPr>
          <w:tblHeader/>
        </w:trPr>
        <w:tc>
          <w:tcPr>
            <w:tcW w:w="2340" w:type="dxa"/>
            <w:vAlign w:val="bottom"/>
          </w:tcPr>
          <w:p w14:paraId="2BDB269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7110" w:type="dxa"/>
            <w:gridSpan w:val="11"/>
            <w:vAlign w:val="bottom"/>
          </w:tcPr>
          <w:p w14:paraId="11641825" w14:textId="14428B21" w:rsidR="00E01903" w:rsidRPr="00121C5A" w:rsidRDefault="00E01903" w:rsidP="006F498F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121C5A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121C5A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E01903" w:rsidRPr="00121C5A" w14:paraId="6923DC20" w14:textId="77777777" w:rsidTr="00EE5EAB">
        <w:tc>
          <w:tcPr>
            <w:tcW w:w="2340" w:type="dxa"/>
            <w:vAlign w:val="bottom"/>
            <w:hideMark/>
          </w:tcPr>
          <w:p w14:paraId="1BCF017C" w14:textId="313A170F" w:rsidR="00E01903" w:rsidRPr="00121C5A" w:rsidRDefault="00DB71A4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900" w:type="dxa"/>
            <w:vAlign w:val="bottom"/>
          </w:tcPr>
          <w:p w14:paraId="6F78B3AE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56E67F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74B89E7E" w14:textId="4F1CF84C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9A53D69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0331C5E2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7810F53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1D359AAE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C7BC02E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6F05411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71ED6C88" w14:textId="6720C3D2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2887CAE" w14:textId="49FFB5C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7245A8F9" w14:textId="77777777" w:rsidTr="00EE5EAB">
        <w:tc>
          <w:tcPr>
            <w:tcW w:w="2340" w:type="dxa"/>
            <w:vAlign w:val="bottom"/>
            <w:hideMark/>
          </w:tcPr>
          <w:p w14:paraId="1FC0AB51" w14:textId="0C167D6F" w:rsidR="00E01903" w:rsidRPr="00121C5A" w:rsidRDefault="00E01903" w:rsidP="00825E41">
            <w:pPr>
              <w:tabs>
                <w:tab w:val="clear" w:pos="1871"/>
                <w:tab w:val="left" w:pos="1870"/>
              </w:tabs>
              <w:spacing w:line="240" w:lineRule="auto"/>
              <w:ind w:right="-470" w:hanging="20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  <w:r w:rsidR="0046644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หมุนเวียน</w:t>
            </w:r>
          </w:p>
        </w:tc>
        <w:tc>
          <w:tcPr>
            <w:tcW w:w="900" w:type="dxa"/>
            <w:vAlign w:val="bottom"/>
          </w:tcPr>
          <w:p w14:paraId="3D790749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240" w:type="dxa"/>
            <w:vAlign w:val="bottom"/>
          </w:tcPr>
          <w:p w14:paraId="1448B62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518220E1" w14:textId="1796EE82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8343028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55282EE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19BE229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543FDFA3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1735884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7CE291F1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6FC0798" w14:textId="379F7F4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31179F43" w14:textId="3C69840F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46675249" w14:textId="77777777" w:rsidTr="00EE5EAB">
        <w:tc>
          <w:tcPr>
            <w:tcW w:w="2340" w:type="dxa"/>
            <w:vAlign w:val="bottom"/>
          </w:tcPr>
          <w:p w14:paraId="75705E47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ตราสารหนี้ที่วัดมูลค่าด้วย</w:t>
            </w:r>
          </w:p>
        </w:tc>
        <w:tc>
          <w:tcPr>
            <w:tcW w:w="900" w:type="dxa"/>
            <w:vAlign w:val="bottom"/>
          </w:tcPr>
          <w:p w14:paraId="72DDB384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240" w:type="dxa"/>
            <w:vAlign w:val="bottom"/>
          </w:tcPr>
          <w:p w14:paraId="28D922B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39D931D6" w14:textId="448120EE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C59B283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7822284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16FF9B8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4FCBDE1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B13CE74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495133A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6D92E49" w14:textId="1B05D1E0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1E41787" w14:textId="7DBC2B61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62A9" w:rsidRPr="00121C5A" w14:paraId="70026CB1" w14:textId="77777777" w:rsidTr="00EE5EAB">
        <w:tc>
          <w:tcPr>
            <w:tcW w:w="2340" w:type="dxa"/>
            <w:vAlign w:val="bottom"/>
            <w:hideMark/>
          </w:tcPr>
          <w:p w14:paraId="04CC95DC" w14:textId="3C0DDA2C" w:rsidR="00D162A9" w:rsidRPr="00121C5A" w:rsidRDefault="00D162A9" w:rsidP="00D162A9">
            <w:pPr>
              <w:pStyle w:val="ListParagraph"/>
              <w:numPr>
                <w:ilvl w:val="0"/>
                <w:numId w:val="38"/>
              </w:numPr>
              <w:tabs>
                <w:tab w:val="clear" w:pos="680"/>
                <w:tab w:val="left" w:pos="343"/>
              </w:tabs>
              <w:spacing w:line="240" w:lineRule="auto"/>
              <w:ind w:left="253" w:hanging="253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มูลค่ายุติธรรมผ่านกำไร</w:t>
            </w:r>
            <w:r w:rsidRPr="00121C5A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</w:t>
            </w:r>
          </w:p>
        </w:tc>
        <w:tc>
          <w:tcPr>
            <w:tcW w:w="900" w:type="dxa"/>
            <w:vAlign w:val="bottom"/>
          </w:tcPr>
          <w:p w14:paraId="379DDC82" w14:textId="44565FFE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503,109</w:t>
            </w:r>
          </w:p>
        </w:tc>
        <w:tc>
          <w:tcPr>
            <w:tcW w:w="240" w:type="dxa"/>
            <w:vAlign w:val="bottom"/>
          </w:tcPr>
          <w:p w14:paraId="42CB36A1" w14:textId="77777777" w:rsidR="00D162A9" w:rsidRPr="00121C5A" w:rsidRDefault="00D162A9" w:rsidP="00D162A9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1BDE4574" w14:textId="55C19FEB" w:rsidR="00D162A9" w:rsidRPr="00121C5A" w:rsidRDefault="00D162A9" w:rsidP="00D162A9">
            <w:pPr>
              <w:tabs>
                <w:tab w:val="clear" w:pos="680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1,467,761</w:t>
            </w:r>
          </w:p>
        </w:tc>
        <w:tc>
          <w:tcPr>
            <w:tcW w:w="240" w:type="dxa"/>
            <w:vAlign w:val="bottom"/>
          </w:tcPr>
          <w:p w14:paraId="391B4530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663A184E" w14:textId="05887828" w:rsidR="00D162A9" w:rsidRPr="00121C5A" w:rsidRDefault="00D162A9" w:rsidP="00EE5EAB">
            <w:pPr>
              <w:tabs>
                <w:tab w:val="clear" w:pos="907"/>
                <w:tab w:val="left" w:pos="800"/>
              </w:tabs>
              <w:spacing w:line="240" w:lineRule="auto"/>
              <w:ind w:right="-110" w:hanging="1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(1,138,468)</w:t>
            </w:r>
          </w:p>
        </w:tc>
        <w:tc>
          <w:tcPr>
            <w:tcW w:w="240" w:type="dxa"/>
            <w:vAlign w:val="bottom"/>
          </w:tcPr>
          <w:p w14:paraId="5DC34851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27BA3F6B" w14:textId="58134DFE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10,144</w:t>
            </w:r>
          </w:p>
        </w:tc>
        <w:tc>
          <w:tcPr>
            <w:tcW w:w="240" w:type="dxa"/>
            <w:vAlign w:val="bottom"/>
          </w:tcPr>
          <w:p w14:paraId="2F1FA63E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14:paraId="22A2906A" w14:textId="68E197F3" w:rsidR="00D162A9" w:rsidRPr="00121C5A" w:rsidRDefault="00D162A9" w:rsidP="00EE5EAB">
            <w:pPr>
              <w:tabs>
                <w:tab w:val="clear" w:pos="680"/>
                <w:tab w:val="clear" w:pos="907"/>
                <w:tab w:val="left" w:pos="730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33F6DDF1" w14:textId="4B3746C3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6C395F1B" w14:textId="5ED123B8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842,546</w:t>
            </w:r>
          </w:p>
        </w:tc>
      </w:tr>
      <w:tr w:rsidR="00E01903" w:rsidRPr="00121C5A" w14:paraId="3D168D3B" w14:textId="77777777" w:rsidTr="00EE5EAB">
        <w:tc>
          <w:tcPr>
            <w:tcW w:w="2340" w:type="dxa"/>
            <w:vAlign w:val="bottom"/>
          </w:tcPr>
          <w:p w14:paraId="0CC8DCA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10C57B37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tcBorders>
              <w:left w:val="nil"/>
              <w:bottom w:val="nil"/>
              <w:right w:val="nil"/>
            </w:tcBorders>
            <w:vAlign w:val="bottom"/>
          </w:tcPr>
          <w:p w14:paraId="35D3608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9D4D8C5" w14:textId="6DFD9F41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58CD7E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0743489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B442E2E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1AC8170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1EE80A7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double" w:sz="4" w:space="0" w:color="auto"/>
            </w:tcBorders>
            <w:vAlign w:val="bottom"/>
          </w:tcPr>
          <w:p w14:paraId="75760A3D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4F519A3C" w14:textId="63E57994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05CA4DC7" w14:textId="61B09BB0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0EE45063" w14:textId="77777777" w:rsidTr="00EE5EAB">
        <w:tc>
          <w:tcPr>
            <w:tcW w:w="2340" w:type="dxa"/>
            <w:vAlign w:val="bottom"/>
            <w:hideMark/>
          </w:tcPr>
          <w:p w14:paraId="2534E448" w14:textId="21A14E01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  <w:r w:rsidR="0046644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ไม่หมุนเวียน</w:t>
            </w:r>
          </w:p>
        </w:tc>
        <w:tc>
          <w:tcPr>
            <w:tcW w:w="900" w:type="dxa"/>
            <w:vAlign w:val="bottom"/>
          </w:tcPr>
          <w:p w14:paraId="79265B72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4761B718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3F156ED2" w14:textId="092ABB5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4494E33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7B49C12E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7850CED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264DCCD2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1B75D4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0FAA99AD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C633CA6" w14:textId="4C73C071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4281F6C2" w14:textId="0896CDD6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72D52BAD" w14:textId="77777777" w:rsidTr="00EE5EAB">
        <w:tc>
          <w:tcPr>
            <w:tcW w:w="2340" w:type="dxa"/>
            <w:vAlign w:val="bottom"/>
          </w:tcPr>
          <w:p w14:paraId="67ECAC9F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ตราสารทุนที่วัดมูลค่าด้วย</w:t>
            </w:r>
          </w:p>
        </w:tc>
        <w:tc>
          <w:tcPr>
            <w:tcW w:w="900" w:type="dxa"/>
            <w:vAlign w:val="bottom"/>
          </w:tcPr>
          <w:p w14:paraId="7DA7349D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240" w:type="dxa"/>
            <w:vAlign w:val="bottom"/>
          </w:tcPr>
          <w:p w14:paraId="1CA9F84B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461FB6CA" w14:textId="0ABA004B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49B44949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246C508F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A5B4C0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4B80665C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7E3ABA5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1D830367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CB10F23" w14:textId="1ED64789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43C92B7" w14:textId="261A5EBC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62A9" w:rsidRPr="00121C5A" w14:paraId="76428354" w14:textId="77777777" w:rsidTr="00EE5EAB">
        <w:tc>
          <w:tcPr>
            <w:tcW w:w="2340" w:type="dxa"/>
            <w:vAlign w:val="bottom"/>
            <w:hideMark/>
          </w:tcPr>
          <w:p w14:paraId="76F98AB3" w14:textId="47370213" w:rsidR="00D162A9" w:rsidRPr="00121C5A" w:rsidRDefault="00D162A9" w:rsidP="00D162A9">
            <w:pPr>
              <w:pStyle w:val="ListParagraph"/>
              <w:numPr>
                <w:ilvl w:val="0"/>
                <w:numId w:val="38"/>
              </w:numPr>
              <w:tabs>
                <w:tab w:val="clear" w:pos="454"/>
                <w:tab w:val="clear" w:pos="680"/>
                <w:tab w:val="left" w:pos="611"/>
              </w:tabs>
              <w:spacing w:line="240" w:lineRule="auto"/>
              <w:ind w:left="251" w:hanging="270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มูลค่ายุติธรรมผ่านกำไร</w:t>
            </w:r>
            <w:r w:rsidRPr="00121C5A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</w:t>
            </w: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ขาดทุนเบ็ดเสร็จอื่น</w:t>
            </w:r>
          </w:p>
        </w:tc>
        <w:tc>
          <w:tcPr>
            <w:tcW w:w="90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E4AE2CC" w14:textId="4773D55C" w:rsidR="00D162A9" w:rsidRPr="00EE5EAB" w:rsidRDefault="00D162A9" w:rsidP="00EE5EAB">
            <w:pPr>
              <w:spacing w:line="240" w:lineRule="auto"/>
              <w:ind w:hanging="110"/>
              <w:jc w:val="right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1,942,552</w:t>
            </w:r>
          </w:p>
        </w:tc>
        <w:tc>
          <w:tcPr>
            <w:tcW w:w="240" w:type="dxa"/>
            <w:tcBorders>
              <w:top w:val="nil"/>
              <w:left w:val="nil"/>
              <w:right w:val="nil"/>
            </w:tcBorders>
            <w:vAlign w:val="bottom"/>
          </w:tcPr>
          <w:p w14:paraId="06C9EA17" w14:textId="77777777" w:rsidR="00D162A9" w:rsidRPr="00121C5A" w:rsidRDefault="00D162A9" w:rsidP="00D162A9">
            <w:pPr>
              <w:spacing w:line="240" w:lineRule="auto"/>
              <w:ind w:right="-19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nil"/>
              <w:left w:val="nil"/>
              <w:right w:val="nil"/>
            </w:tcBorders>
            <w:vAlign w:val="bottom"/>
          </w:tcPr>
          <w:p w14:paraId="5C19C5F7" w14:textId="7103F1B1" w:rsidR="00D162A9" w:rsidRPr="00EE5EAB" w:rsidRDefault="00D162A9" w:rsidP="00EE5EAB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63CC75C3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top w:val="nil"/>
              <w:left w:val="nil"/>
              <w:right w:val="nil"/>
            </w:tcBorders>
            <w:vAlign w:val="bottom"/>
          </w:tcPr>
          <w:p w14:paraId="35CE9C4C" w14:textId="46DB9646" w:rsidR="00D162A9" w:rsidRPr="00121C5A" w:rsidRDefault="00D162A9" w:rsidP="00EE5EAB">
            <w:pPr>
              <w:pStyle w:val="acctfourfigures"/>
              <w:tabs>
                <w:tab w:val="clear" w:pos="765"/>
                <w:tab w:val="decimal" w:pos="370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524EDD02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vAlign w:val="bottom"/>
          </w:tcPr>
          <w:p w14:paraId="368187EB" w14:textId="12A2B540" w:rsidR="00D162A9" w:rsidRPr="00121C5A" w:rsidRDefault="00D162A9" w:rsidP="00D162A9">
            <w:pPr>
              <w:tabs>
                <w:tab w:val="clear" w:pos="680"/>
                <w:tab w:val="left" w:pos="620"/>
              </w:tabs>
              <w:spacing w:line="240" w:lineRule="auto"/>
              <w:ind w:right="-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(665,537)</w:t>
            </w:r>
          </w:p>
        </w:tc>
        <w:tc>
          <w:tcPr>
            <w:tcW w:w="240" w:type="dxa"/>
            <w:vAlign w:val="bottom"/>
          </w:tcPr>
          <w:p w14:paraId="22481552" w14:textId="77777777" w:rsidR="00D162A9" w:rsidRPr="00121C5A" w:rsidRDefault="00D162A9" w:rsidP="00D162A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14:paraId="42DE3F7E" w14:textId="10C94BC7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9,175</w:t>
            </w:r>
          </w:p>
        </w:tc>
        <w:tc>
          <w:tcPr>
            <w:tcW w:w="240" w:type="dxa"/>
            <w:vAlign w:val="bottom"/>
          </w:tcPr>
          <w:p w14:paraId="5330F7AB" w14:textId="46263579" w:rsidR="00D162A9" w:rsidRPr="00121C5A" w:rsidRDefault="00D162A9" w:rsidP="00D162A9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266A130" w14:textId="07051F6B" w:rsidR="00D162A9" w:rsidRPr="00121C5A" w:rsidRDefault="00D162A9" w:rsidP="00D162A9">
            <w:pPr>
              <w:tabs>
                <w:tab w:val="clear" w:pos="907"/>
                <w:tab w:val="left" w:pos="900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1,286,190</w:t>
            </w:r>
          </w:p>
        </w:tc>
      </w:tr>
      <w:tr w:rsidR="00E01903" w:rsidRPr="00121C5A" w14:paraId="5647A855" w14:textId="77777777" w:rsidTr="00EE5EAB">
        <w:tc>
          <w:tcPr>
            <w:tcW w:w="2340" w:type="dxa"/>
            <w:vAlign w:val="bottom"/>
          </w:tcPr>
          <w:p w14:paraId="1B8CE85B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7BAAA9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74EA9E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7DE5C3D5" w14:textId="5A8E11D3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7296CCEB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E404E08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3FE49B9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D5EF640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F19F05B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double" w:sz="4" w:space="0" w:color="auto"/>
            </w:tcBorders>
            <w:vAlign w:val="bottom"/>
          </w:tcPr>
          <w:p w14:paraId="30584E88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ECD4BF6" w14:textId="66E312E2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double" w:sz="4" w:space="0" w:color="auto"/>
            </w:tcBorders>
            <w:vAlign w:val="bottom"/>
          </w:tcPr>
          <w:p w14:paraId="5126BDAE" w14:textId="39FE609D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150198B8" w14:textId="77777777" w:rsidTr="00EE5EAB">
        <w:tc>
          <w:tcPr>
            <w:tcW w:w="2340" w:type="dxa"/>
            <w:vAlign w:val="bottom"/>
          </w:tcPr>
          <w:p w14:paraId="3459E180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772CAF4F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BFEEA5B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left w:val="nil"/>
              <w:bottom w:val="nil"/>
              <w:right w:val="nil"/>
            </w:tcBorders>
            <w:vAlign w:val="bottom"/>
          </w:tcPr>
          <w:p w14:paraId="084E524E" w14:textId="3FD93CD1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FB81D54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left w:val="nil"/>
              <w:bottom w:val="nil"/>
              <w:right w:val="nil"/>
            </w:tcBorders>
            <w:vAlign w:val="bottom"/>
          </w:tcPr>
          <w:p w14:paraId="1549F2B0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0F0153D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left w:val="nil"/>
              <w:bottom w:val="nil"/>
              <w:right w:val="nil"/>
            </w:tcBorders>
            <w:vAlign w:val="bottom"/>
          </w:tcPr>
          <w:p w14:paraId="256BB40E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FE75055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58019F2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1435F94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0B68463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2C57C010" w14:textId="77777777" w:rsidTr="00EE5EAB">
        <w:tc>
          <w:tcPr>
            <w:tcW w:w="2340" w:type="dxa"/>
            <w:vAlign w:val="bottom"/>
          </w:tcPr>
          <w:p w14:paraId="15782BDF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3E37CA13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1F0BF57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left w:val="nil"/>
              <w:bottom w:val="nil"/>
              <w:right w:val="nil"/>
            </w:tcBorders>
            <w:vAlign w:val="bottom"/>
          </w:tcPr>
          <w:p w14:paraId="7D50205A" w14:textId="4D716306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5F61AA7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left w:val="nil"/>
              <w:bottom w:val="nil"/>
              <w:right w:val="nil"/>
            </w:tcBorders>
            <w:vAlign w:val="bottom"/>
          </w:tcPr>
          <w:p w14:paraId="4D69392E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8C3829C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left w:val="nil"/>
              <w:bottom w:val="nil"/>
              <w:right w:val="nil"/>
            </w:tcBorders>
            <w:vAlign w:val="bottom"/>
          </w:tcPr>
          <w:p w14:paraId="5F767FE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015839A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34669E1C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FCC78F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424A02BC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62A9" w:rsidRPr="00121C5A" w14:paraId="3BFF5CEB" w14:textId="77777777" w:rsidTr="00EE5EAB">
        <w:tc>
          <w:tcPr>
            <w:tcW w:w="2340" w:type="dxa"/>
            <w:vAlign w:val="bottom"/>
          </w:tcPr>
          <w:p w14:paraId="2596F1F7" w14:textId="77777777" w:rsidR="00D162A9" w:rsidRPr="00121C5A" w:rsidRDefault="00D162A9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2ACD622E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43C4333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36EAAFC1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46549BD" w14:textId="77777777" w:rsidR="00D162A9" w:rsidRPr="00121C5A" w:rsidRDefault="00D162A9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1CCAD491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C4990A6" w14:textId="77777777" w:rsidR="00D162A9" w:rsidRPr="00121C5A" w:rsidRDefault="00D162A9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1D3EFF35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4D151FF" w14:textId="77777777" w:rsidR="00D162A9" w:rsidRPr="00121C5A" w:rsidRDefault="00D162A9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3D4370E3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F4E98B8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6545A608" w14:textId="77777777" w:rsidR="00D162A9" w:rsidRPr="00121C5A" w:rsidRDefault="00D162A9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54CE2BA4" w14:textId="77777777" w:rsidTr="00EE5EAB">
        <w:tc>
          <w:tcPr>
            <w:tcW w:w="2340" w:type="dxa"/>
            <w:vAlign w:val="bottom"/>
            <w:hideMark/>
          </w:tcPr>
          <w:p w14:paraId="1611A2D8" w14:textId="30AA2082" w:rsidR="00E01903" w:rsidRPr="00121C5A" w:rsidRDefault="00DB71A4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lastRenderedPageBreak/>
              <w:t>2562</w:t>
            </w:r>
          </w:p>
        </w:tc>
        <w:tc>
          <w:tcPr>
            <w:tcW w:w="900" w:type="dxa"/>
            <w:vAlign w:val="bottom"/>
          </w:tcPr>
          <w:p w14:paraId="3DA0E367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935DAAA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2F925059" w14:textId="5BE91E22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B213037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63436533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B8E50B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0DBB2146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EF8350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39D3BDBB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5B714B7" w14:textId="46C9767F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731702AA" w14:textId="54E80FE8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554478AB" w14:textId="77777777" w:rsidTr="00EE5EAB">
        <w:tc>
          <w:tcPr>
            <w:tcW w:w="2340" w:type="dxa"/>
            <w:vAlign w:val="bottom"/>
            <w:hideMark/>
          </w:tcPr>
          <w:p w14:paraId="046D246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เงินลงทุนชั่วคราว</w:t>
            </w:r>
          </w:p>
        </w:tc>
        <w:tc>
          <w:tcPr>
            <w:tcW w:w="900" w:type="dxa"/>
            <w:vAlign w:val="bottom"/>
          </w:tcPr>
          <w:p w14:paraId="6A1A0D28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A5A1EBD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7D975292" w14:textId="42127D34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147B522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26FCAA33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461A3FFE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7815C877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76B86B39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43177171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889BBF7" w14:textId="0B226F60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BF65C6D" w14:textId="3BA29DBA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45FB3A63" w14:textId="77777777" w:rsidTr="00EE5EAB">
        <w:tc>
          <w:tcPr>
            <w:tcW w:w="2340" w:type="dxa"/>
            <w:vAlign w:val="bottom"/>
            <w:hideMark/>
          </w:tcPr>
          <w:p w14:paraId="3ED6255E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หลักทรัพย์เพื่อค้า </w:t>
            </w:r>
          </w:p>
        </w:tc>
        <w:tc>
          <w:tcPr>
            <w:tcW w:w="900" w:type="dxa"/>
            <w:vAlign w:val="bottom"/>
          </w:tcPr>
          <w:p w14:paraId="38645A8B" w14:textId="11BF0C65" w:rsidR="00E01903" w:rsidRPr="00EE5EA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  <w:lang w:bidi="ar-SA"/>
              </w:rPr>
            </w:pP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  <w:lang w:bidi="ar-SA"/>
              </w:rPr>
              <w:t>500</w:t>
            </w:r>
            <w:r w:rsidR="00E01903"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  <w:lang w:bidi="ar-SA"/>
              </w:rPr>
              <w:t>,</w:t>
            </w: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  <w:lang w:bidi="ar-SA"/>
              </w:rPr>
              <w:t>202</w:t>
            </w:r>
          </w:p>
        </w:tc>
        <w:tc>
          <w:tcPr>
            <w:tcW w:w="240" w:type="dxa"/>
            <w:vAlign w:val="bottom"/>
          </w:tcPr>
          <w:p w14:paraId="70A148E0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7A5AE9EB" w14:textId="2188CED7" w:rsidR="00E01903" w:rsidRPr="00121C5A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617</w:t>
            </w:r>
            <w:r w:rsidR="00E01903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092</w:t>
            </w:r>
          </w:p>
        </w:tc>
        <w:tc>
          <w:tcPr>
            <w:tcW w:w="240" w:type="dxa"/>
            <w:vAlign w:val="bottom"/>
          </w:tcPr>
          <w:p w14:paraId="0CCCD72F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2967CE76" w14:textId="4F15EC2F" w:rsidR="00E01903" w:rsidRPr="00121C5A" w:rsidRDefault="00E01903" w:rsidP="00EE5EAB">
            <w:pPr>
              <w:spacing w:line="240" w:lineRule="auto"/>
              <w:ind w:right="-110" w:hanging="17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B71A4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618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DB71A4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321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40" w:type="dxa"/>
            <w:vAlign w:val="bottom"/>
          </w:tcPr>
          <w:p w14:paraId="0E685B0A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54793DC3" w14:textId="7DB1C0E6" w:rsidR="00E01903" w:rsidRPr="00121C5A" w:rsidRDefault="00DB71A4" w:rsidP="00B6724E">
            <w:pPr>
              <w:tabs>
                <w:tab w:val="clear" w:pos="680"/>
                <w:tab w:val="left" w:pos="56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</w:t>
            </w:r>
            <w:r w:rsidR="00E01903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136</w:t>
            </w:r>
          </w:p>
        </w:tc>
        <w:tc>
          <w:tcPr>
            <w:tcW w:w="240" w:type="dxa"/>
            <w:vAlign w:val="bottom"/>
          </w:tcPr>
          <w:p w14:paraId="4A434558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tcBorders>
              <w:bottom w:val="double" w:sz="4" w:space="0" w:color="auto"/>
            </w:tcBorders>
            <w:vAlign w:val="bottom"/>
          </w:tcPr>
          <w:p w14:paraId="2DD862BB" w14:textId="4710B98A" w:rsidR="00E01903" w:rsidRPr="00121C5A" w:rsidRDefault="00E01903" w:rsidP="00EE5EAB">
            <w:pPr>
              <w:tabs>
                <w:tab w:val="clear" w:pos="680"/>
                <w:tab w:val="clear" w:pos="907"/>
                <w:tab w:val="left" w:pos="730"/>
              </w:tabs>
              <w:spacing w:line="240" w:lineRule="auto"/>
              <w:ind w:right="-20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2C3523B8" w14:textId="7567E566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1C82334" w14:textId="2FB03671" w:rsidR="00E01903" w:rsidRPr="00121C5A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503</w:t>
            </w:r>
            <w:r w:rsidR="00E01903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109</w:t>
            </w:r>
          </w:p>
        </w:tc>
      </w:tr>
      <w:tr w:rsidR="00E01903" w:rsidRPr="00121C5A" w14:paraId="5D556649" w14:textId="77777777" w:rsidTr="00EE5EAB">
        <w:tc>
          <w:tcPr>
            <w:tcW w:w="2340" w:type="dxa"/>
            <w:vAlign w:val="bottom"/>
          </w:tcPr>
          <w:p w14:paraId="51FBC028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4207905A" w14:textId="77777777" w:rsidR="00E01903" w:rsidRPr="00EE5EAB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</w:p>
        </w:tc>
        <w:tc>
          <w:tcPr>
            <w:tcW w:w="240" w:type="dxa"/>
            <w:tcBorders>
              <w:left w:val="nil"/>
              <w:bottom w:val="nil"/>
              <w:right w:val="nil"/>
            </w:tcBorders>
            <w:vAlign w:val="bottom"/>
          </w:tcPr>
          <w:p w14:paraId="1CDEBA3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3BBC102A" w14:textId="7675B64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8C4E7C3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74FBE8C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7F1DD1F6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360CC912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38A9760" w14:textId="77777777" w:rsidR="00E01903" w:rsidRPr="00121C5A" w:rsidRDefault="00E01903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double" w:sz="4" w:space="0" w:color="auto"/>
            </w:tcBorders>
            <w:vAlign w:val="bottom"/>
          </w:tcPr>
          <w:p w14:paraId="65F242E5" w14:textId="7777777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059BEBB1" w14:textId="61507054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bottom w:val="nil"/>
              <w:right w:val="nil"/>
            </w:tcBorders>
            <w:vAlign w:val="bottom"/>
          </w:tcPr>
          <w:p w14:paraId="16DDFD91" w14:textId="0DA81E37" w:rsidR="00E01903" w:rsidRPr="00121C5A" w:rsidRDefault="00E01903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6B312EAE" w14:textId="77777777" w:rsidTr="00EE5EAB">
        <w:tc>
          <w:tcPr>
            <w:tcW w:w="2340" w:type="dxa"/>
            <w:vAlign w:val="bottom"/>
            <w:hideMark/>
          </w:tcPr>
          <w:p w14:paraId="3041EAB8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เงินลงทุนระยะยาวอื่น </w:t>
            </w:r>
          </w:p>
        </w:tc>
        <w:tc>
          <w:tcPr>
            <w:tcW w:w="900" w:type="dxa"/>
            <w:vAlign w:val="bottom"/>
          </w:tcPr>
          <w:p w14:paraId="6BD65368" w14:textId="77777777" w:rsidR="00E01903" w:rsidRPr="00EE5EAB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pacing w:val="-4"/>
                <w:sz w:val="28"/>
                <w:szCs w:val="28"/>
                <w:lang w:bidi="ar-SA"/>
              </w:rPr>
            </w:pPr>
          </w:p>
        </w:tc>
        <w:tc>
          <w:tcPr>
            <w:tcW w:w="240" w:type="dxa"/>
            <w:vAlign w:val="bottom"/>
          </w:tcPr>
          <w:p w14:paraId="619CFC54" w14:textId="77777777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30" w:type="dxa"/>
            <w:vAlign w:val="bottom"/>
          </w:tcPr>
          <w:p w14:paraId="045B173B" w14:textId="279A32D6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3596D2F4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0" w:type="dxa"/>
            <w:vAlign w:val="bottom"/>
          </w:tcPr>
          <w:p w14:paraId="7627AE08" w14:textId="77777777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6B4C6F7A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20" w:type="dxa"/>
            <w:vAlign w:val="bottom"/>
          </w:tcPr>
          <w:p w14:paraId="6E5D7DD9" w14:textId="77777777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3B1E8A4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2284D2EC" w14:textId="77777777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2D0C738" w14:textId="19FD391D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B36AA54" w14:textId="49AD9242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1903" w:rsidRPr="00121C5A" w14:paraId="22B0986D" w14:textId="77777777" w:rsidTr="00EE5EAB">
        <w:tc>
          <w:tcPr>
            <w:tcW w:w="2340" w:type="dxa"/>
            <w:vAlign w:val="bottom"/>
            <w:hideMark/>
          </w:tcPr>
          <w:p w14:paraId="58D8C511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sz w:val="28"/>
                <w:szCs w:val="28"/>
                <w:cs/>
              </w:rPr>
              <w:t>หลักทรัพย์เผื่อขาย</w:t>
            </w:r>
          </w:p>
        </w:tc>
        <w:tc>
          <w:tcPr>
            <w:tcW w:w="90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F0D00C2" w14:textId="34BAE10F" w:rsidR="00E01903" w:rsidRPr="00EE5EAB" w:rsidRDefault="00DB71A4" w:rsidP="00EE5EAB">
            <w:pPr>
              <w:spacing w:line="240" w:lineRule="auto"/>
              <w:ind w:hanging="110"/>
              <w:jc w:val="right"/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</w:pP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2</w:t>
            </w:r>
            <w:r w:rsidR="00E01903"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,</w:t>
            </w: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538</w:t>
            </w:r>
            <w:r w:rsidR="00E01903"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,</w:t>
            </w:r>
            <w:r w:rsidRPr="00EE5EAB">
              <w:rPr>
                <w:rFonts w:asciiTheme="majorBidi" w:hAnsiTheme="majorBidi" w:cstheme="majorBidi"/>
                <w:b/>
                <w:bCs/>
                <w:spacing w:val="-4"/>
                <w:sz w:val="28"/>
                <w:szCs w:val="28"/>
              </w:rPr>
              <w:t>934</w:t>
            </w:r>
          </w:p>
        </w:tc>
        <w:tc>
          <w:tcPr>
            <w:tcW w:w="240" w:type="dxa"/>
            <w:tcBorders>
              <w:top w:val="nil"/>
              <w:left w:val="nil"/>
              <w:right w:val="nil"/>
            </w:tcBorders>
            <w:vAlign w:val="bottom"/>
          </w:tcPr>
          <w:p w14:paraId="4B931AB5" w14:textId="77777777" w:rsidR="00E01903" w:rsidRPr="00121C5A" w:rsidRDefault="00E01903" w:rsidP="00EF3AA4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191E38CE" w14:textId="5E891262" w:rsidR="00E01903" w:rsidRPr="00121C5A" w:rsidRDefault="00E01903" w:rsidP="00EE5EAB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3775E90A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179FE6F" w14:textId="77777777" w:rsidR="00E01903" w:rsidRPr="00121C5A" w:rsidRDefault="00E01903" w:rsidP="00EE5EAB">
            <w:pPr>
              <w:pStyle w:val="acctfourfigures"/>
              <w:tabs>
                <w:tab w:val="clear" w:pos="765"/>
                <w:tab w:val="decimal" w:pos="370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0022C9BC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51A1E9DE" w14:textId="54F8B1FE" w:rsidR="00E01903" w:rsidRPr="00121C5A" w:rsidRDefault="00E01903" w:rsidP="00B6724E">
            <w:pPr>
              <w:tabs>
                <w:tab w:val="clear" w:pos="680"/>
                <w:tab w:val="left" w:pos="656"/>
              </w:tabs>
              <w:spacing w:line="240" w:lineRule="auto"/>
              <w:ind w:right="-4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B71A4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6577CA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20,436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40" w:type="dxa"/>
            <w:vAlign w:val="bottom"/>
          </w:tcPr>
          <w:p w14:paraId="4B95C8CF" w14:textId="77777777" w:rsidR="00E01903" w:rsidRPr="00121C5A" w:rsidRDefault="00E01903" w:rsidP="00EF3AA4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tcBorders>
              <w:bottom w:val="double" w:sz="4" w:space="0" w:color="auto"/>
            </w:tcBorders>
            <w:vAlign w:val="bottom"/>
          </w:tcPr>
          <w:p w14:paraId="76892B18" w14:textId="3244C5E6" w:rsidR="00E01903" w:rsidRPr="00121C5A" w:rsidRDefault="006577CA" w:rsidP="006577CA">
            <w:pPr>
              <w:spacing w:line="240" w:lineRule="auto"/>
              <w:ind w:right="-4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(75,946)</w:t>
            </w:r>
          </w:p>
        </w:tc>
        <w:tc>
          <w:tcPr>
            <w:tcW w:w="240" w:type="dxa"/>
            <w:vAlign w:val="bottom"/>
          </w:tcPr>
          <w:p w14:paraId="07026DDA" w14:textId="5C9C62DA" w:rsidR="00E01903" w:rsidRPr="00121C5A" w:rsidRDefault="00E01903" w:rsidP="00EF3AA4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C458949" w14:textId="4DACC8A3" w:rsidR="00E01903" w:rsidRPr="00121C5A" w:rsidRDefault="00DB71A4" w:rsidP="00EF3AA4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E01903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942</w:t>
            </w:r>
            <w:r w:rsidR="00E01903"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121C5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552</w:t>
            </w:r>
          </w:p>
        </w:tc>
      </w:tr>
    </w:tbl>
    <w:p w14:paraId="6BD45E71" w14:textId="77777777" w:rsidR="00266080" w:rsidRPr="00BB09AD" w:rsidRDefault="00266080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24"/>
          <w:szCs w:val="24"/>
          <w:lang w:val="en-US" w:bidi="th-TH"/>
        </w:rPr>
      </w:pPr>
    </w:p>
    <w:tbl>
      <w:tblPr>
        <w:tblStyle w:val="TableGrid"/>
        <w:tblW w:w="9454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900"/>
        <w:gridCol w:w="246"/>
        <w:gridCol w:w="834"/>
        <w:gridCol w:w="244"/>
        <w:gridCol w:w="1016"/>
        <w:gridCol w:w="236"/>
        <w:gridCol w:w="1114"/>
        <w:gridCol w:w="236"/>
        <w:gridCol w:w="1118"/>
      </w:tblGrid>
      <w:tr w:rsidR="00266080" w:rsidRPr="00D246FB" w14:paraId="0582B0CA" w14:textId="77777777" w:rsidTr="00EE5EAB">
        <w:trPr>
          <w:tblHeader/>
        </w:trPr>
        <w:tc>
          <w:tcPr>
            <w:tcW w:w="3510" w:type="dxa"/>
          </w:tcPr>
          <w:p w14:paraId="7B85D114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44" w:type="dxa"/>
            <w:gridSpan w:val="9"/>
            <w:hideMark/>
          </w:tcPr>
          <w:p w14:paraId="57B2E832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246FB">
              <w:rPr>
                <w:rFonts w:asciiTheme="majorBidi" w:eastAsia="AngsanaNew" w:hAnsiTheme="majorBidi" w:cstheme="majorBidi" w:hint="cs"/>
                <w:b/>
                <w:bCs/>
                <w:sz w:val="28"/>
                <w:szCs w:val="28"/>
                <w:cs/>
                <w:lang w:eastAsia="en-GB"/>
              </w:rPr>
              <w:t>งบการเงินเฉพาะกิจการ</w:t>
            </w:r>
          </w:p>
        </w:tc>
      </w:tr>
      <w:tr w:rsidR="00266080" w:rsidRPr="00D246FB" w14:paraId="4819290A" w14:textId="77777777" w:rsidTr="00EE5EAB">
        <w:trPr>
          <w:tblHeader/>
        </w:trPr>
        <w:tc>
          <w:tcPr>
            <w:tcW w:w="3510" w:type="dxa"/>
            <w:vAlign w:val="bottom"/>
            <w:hideMark/>
          </w:tcPr>
          <w:p w14:paraId="01C4FB12" w14:textId="77777777" w:rsidR="00266080" w:rsidRPr="00D246FB" w:rsidRDefault="00266080" w:rsidP="00326964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ตราสารหนี้และตราสารทุนที่อยู่ใน</w:t>
            </w:r>
            <w:r w:rsidR="00326964" w:rsidRPr="00D246FB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br/>
            </w:r>
            <w:r w:rsidR="00326964"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</w:t>
            </w: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ความต้องการของตลาด</w:t>
            </w:r>
          </w:p>
        </w:tc>
        <w:tc>
          <w:tcPr>
            <w:tcW w:w="900" w:type="dxa"/>
            <w:vAlign w:val="bottom"/>
            <w:hideMark/>
          </w:tcPr>
          <w:p w14:paraId="7CE0922A" w14:textId="77777777" w:rsidR="00266080" w:rsidRPr="00D246FB" w:rsidRDefault="00266080" w:rsidP="006F498F">
            <w:pPr>
              <w:spacing w:line="240" w:lineRule="auto"/>
              <w:ind w:left="-107" w:right="-3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ณ วันที่</w:t>
            </w:r>
          </w:p>
          <w:p w14:paraId="4E54510B" w14:textId="59571366" w:rsidR="00266080" w:rsidRPr="00D246FB" w:rsidRDefault="00DB71A4" w:rsidP="006F498F">
            <w:pPr>
              <w:spacing w:line="240" w:lineRule="auto"/>
              <w:ind w:left="-107" w:right="-36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 w:hint="cs"/>
                <w:sz w:val="28"/>
                <w:szCs w:val="28"/>
              </w:rPr>
              <w:t>1</w:t>
            </w:r>
            <w:r w:rsidR="00266080" w:rsidRPr="00D246FB">
              <w:rPr>
                <w:rFonts w:asciiTheme="majorBidi" w:hAnsiTheme="majorBidi" w:cstheme="majorBidi" w:hint="cs"/>
                <w:sz w:val="28"/>
                <w:szCs w:val="28"/>
              </w:rPr>
              <w:t xml:space="preserve"> </w:t>
            </w:r>
            <w:r w:rsidR="00266080"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มกราคม</w:t>
            </w:r>
          </w:p>
        </w:tc>
        <w:tc>
          <w:tcPr>
            <w:tcW w:w="246" w:type="dxa"/>
            <w:vAlign w:val="bottom"/>
          </w:tcPr>
          <w:p w14:paraId="13B5E040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834" w:type="dxa"/>
            <w:vAlign w:val="bottom"/>
            <w:hideMark/>
          </w:tcPr>
          <w:p w14:paraId="4368B524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</w:t>
            </w:r>
          </w:p>
        </w:tc>
        <w:tc>
          <w:tcPr>
            <w:tcW w:w="244" w:type="dxa"/>
            <w:vAlign w:val="bottom"/>
          </w:tcPr>
          <w:p w14:paraId="22FA0145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016" w:type="dxa"/>
            <w:vAlign w:val="bottom"/>
            <w:hideMark/>
          </w:tcPr>
          <w:p w14:paraId="6C0F69B6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ขาย</w:t>
            </w:r>
          </w:p>
        </w:tc>
        <w:tc>
          <w:tcPr>
            <w:tcW w:w="236" w:type="dxa"/>
            <w:vAlign w:val="bottom"/>
          </w:tcPr>
          <w:p w14:paraId="26576D6B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vAlign w:val="bottom"/>
            <w:hideMark/>
          </w:tcPr>
          <w:p w14:paraId="030D76EB" w14:textId="7FE36936" w:rsidR="00266080" w:rsidRPr="00EE5EAB" w:rsidRDefault="00266080" w:rsidP="006F498F">
            <w:pPr>
              <w:spacing w:line="240" w:lineRule="auto"/>
              <w:ind w:left="-83" w:right="-127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  <w:cs/>
              </w:rPr>
              <w:t>ปรับปรุง</w:t>
            </w:r>
            <w:r w:rsidR="00EE5EAB" w:rsidRPr="00EE5EAB">
              <w:rPr>
                <w:rFonts w:asciiTheme="majorBidi" w:hAnsiTheme="majorBidi" w:cstheme="majorBidi"/>
                <w:spacing w:val="-4"/>
                <w:sz w:val="28"/>
                <w:szCs w:val="28"/>
              </w:rPr>
              <w:br/>
            </w:r>
            <w:r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  <w:cs/>
              </w:rPr>
              <w:t>มูลค่ายุติธรรม</w:t>
            </w:r>
          </w:p>
        </w:tc>
        <w:tc>
          <w:tcPr>
            <w:tcW w:w="236" w:type="dxa"/>
            <w:vAlign w:val="bottom"/>
          </w:tcPr>
          <w:p w14:paraId="3697CF11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1114" w:type="dxa"/>
            <w:vAlign w:val="bottom"/>
            <w:hideMark/>
          </w:tcPr>
          <w:p w14:paraId="78EF93C5" w14:textId="77777777" w:rsidR="00266080" w:rsidRPr="00EE5EA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spacing w:val="-4"/>
                <w:sz w:val="28"/>
                <w:szCs w:val="28"/>
              </w:rPr>
            </w:pPr>
            <w:r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  <w:cs/>
              </w:rPr>
              <w:t>ณ วันที่</w:t>
            </w:r>
          </w:p>
          <w:p w14:paraId="1A04E02F" w14:textId="291D35F0" w:rsidR="00266080" w:rsidRPr="00D246FB" w:rsidRDefault="00DB71A4" w:rsidP="006F498F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</w:rPr>
              <w:t>31</w:t>
            </w:r>
            <w:r w:rsidR="00266080"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</w:rPr>
              <w:t xml:space="preserve"> </w:t>
            </w:r>
            <w:r w:rsidR="00266080" w:rsidRPr="00EE5EAB">
              <w:rPr>
                <w:rFonts w:asciiTheme="majorBidi" w:hAnsiTheme="majorBidi" w:cstheme="majorBidi" w:hint="cs"/>
                <w:spacing w:val="-4"/>
                <w:sz w:val="28"/>
                <w:szCs w:val="28"/>
                <w:cs/>
              </w:rPr>
              <w:t>ธันวาคม</w:t>
            </w:r>
            <w:r w:rsidR="00266080"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</w:p>
        </w:tc>
      </w:tr>
      <w:tr w:rsidR="00266080" w:rsidRPr="00D246FB" w14:paraId="767BD8BD" w14:textId="77777777" w:rsidTr="00EE5EAB">
        <w:trPr>
          <w:tblHeader/>
        </w:trPr>
        <w:tc>
          <w:tcPr>
            <w:tcW w:w="3510" w:type="dxa"/>
          </w:tcPr>
          <w:p w14:paraId="084846CB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5944" w:type="dxa"/>
            <w:gridSpan w:val="9"/>
            <w:vAlign w:val="bottom"/>
            <w:hideMark/>
          </w:tcPr>
          <w:p w14:paraId="57D08B46" w14:textId="77777777" w:rsidR="00266080" w:rsidRPr="00D246FB" w:rsidRDefault="00266080" w:rsidP="006F498F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i/>
                <w:iCs/>
                <w:sz w:val="28"/>
                <w:szCs w:val="28"/>
              </w:rPr>
              <w:t>(</w:t>
            </w:r>
            <w:r w:rsidRPr="00D246FB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พันบาท</w:t>
            </w:r>
            <w:r w:rsidRPr="00D246FB">
              <w:rPr>
                <w:rFonts w:asciiTheme="majorBidi" w:hAnsiTheme="majorBidi" w:cstheme="majorBidi" w:hint="cs"/>
                <w:i/>
                <w:iCs/>
                <w:sz w:val="28"/>
                <w:szCs w:val="28"/>
              </w:rPr>
              <w:t>)</w:t>
            </w:r>
          </w:p>
        </w:tc>
      </w:tr>
      <w:tr w:rsidR="00266080" w:rsidRPr="00D246FB" w14:paraId="0C76CD6C" w14:textId="77777777" w:rsidTr="00EE5EAB">
        <w:tc>
          <w:tcPr>
            <w:tcW w:w="3510" w:type="dxa"/>
            <w:hideMark/>
          </w:tcPr>
          <w:p w14:paraId="0836C279" w14:textId="7FD10458" w:rsidR="00266080" w:rsidRPr="00D246FB" w:rsidRDefault="00DB71A4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B71A4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900" w:type="dxa"/>
          </w:tcPr>
          <w:p w14:paraId="37CF6084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6" w:type="dxa"/>
          </w:tcPr>
          <w:p w14:paraId="29B68983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4" w:type="dxa"/>
          </w:tcPr>
          <w:p w14:paraId="5AC62D19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4" w:type="dxa"/>
          </w:tcPr>
          <w:p w14:paraId="7FBCEEFF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6" w:type="dxa"/>
          </w:tcPr>
          <w:p w14:paraId="0E29A174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E239982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66C4FD2C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E315F05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7171B15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66080" w:rsidRPr="00D246FB" w14:paraId="0307D77F" w14:textId="77777777" w:rsidTr="00EE5EAB">
        <w:tc>
          <w:tcPr>
            <w:tcW w:w="3510" w:type="dxa"/>
            <w:hideMark/>
          </w:tcPr>
          <w:p w14:paraId="44B36514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สินทรัพย์ทางการเงินหมุนเวียน</w:t>
            </w:r>
          </w:p>
        </w:tc>
        <w:tc>
          <w:tcPr>
            <w:tcW w:w="900" w:type="dxa"/>
          </w:tcPr>
          <w:p w14:paraId="313976A0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246" w:type="dxa"/>
          </w:tcPr>
          <w:p w14:paraId="0488A11C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4" w:type="dxa"/>
          </w:tcPr>
          <w:p w14:paraId="08995F81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4" w:type="dxa"/>
          </w:tcPr>
          <w:p w14:paraId="7EF19168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6" w:type="dxa"/>
          </w:tcPr>
          <w:p w14:paraId="14642FCE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28AB066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D9E2C97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821A081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7D17543E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66080" w:rsidRPr="00D246FB" w14:paraId="20743D79" w14:textId="77777777" w:rsidTr="00EE5EAB">
        <w:tc>
          <w:tcPr>
            <w:tcW w:w="3510" w:type="dxa"/>
          </w:tcPr>
          <w:p w14:paraId="5EE2D81C" w14:textId="77777777" w:rsidR="00266080" w:rsidRPr="00D246FB" w:rsidRDefault="004E6695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ตราสาร</w:t>
            </w:r>
            <w:r w:rsidRPr="00D246FB">
              <w:rPr>
                <w:rFonts w:ascii="Angsana New" w:hAnsi="Angsana New" w:hint="cs"/>
                <w:sz w:val="28"/>
                <w:szCs w:val="28"/>
                <w:cs/>
              </w:rPr>
              <w:t>หนี้</w:t>
            </w: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ที่วัดมูลค่าด้วย</w:t>
            </w:r>
          </w:p>
        </w:tc>
        <w:tc>
          <w:tcPr>
            <w:tcW w:w="900" w:type="dxa"/>
          </w:tcPr>
          <w:p w14:paraId="3F899420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ar-SA"/>
              </w:rPr>
            </w:pPr>
          </w:p>
        </w:tc>
        <w:tc>
          <w:tcPr>
            <w:tcW w:w="246" w:type="dxa"/>
          </w:tcPr>
          <w:p w14:paraId="1C0453F6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4" w:type="dxa"/>
          </w:tcPr>
          <w:p w14:paraId="6D15D104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4" w:type="dxa"/>
          </w:tcPr>
          <w:p w14:paraId="79007FAF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6" w:type="dxa"/>
          </w:tcPr>
          <w:p w14:paraId="232F58E2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A7196C3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22B1ADAE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560A2D6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3753AF2E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66080" w:rsidRPr="00D246FB" w14:paraId="375522B4" w14:textId="77777777" w:rsidTr="00EE5EAB">
        <w:tc>
          <w:tcPr>
            <w:tcW w:w="3510" w:type="dxa"/>
            <w:hideMark/>
          </w:tcPr>
          <w:p w14:paraId="2667028E" w14:textId="77777777" w:rsidR="00266080" w:rsidRPr="00D246FB" w:rsidRDefault="00266080" w:rsidP="006F498F">
            <w:pPr>
              <w:pStyle w:val="ListParagraph"/>
              <w:numPr>
                <w:ilvl w:val="0"/>
                <w:numId w:val="38"/>
              </w:numPr>
              <w:spacing w:line="240" w:lineRule="auto"/>
              <w:ind w:hanging="720"/>
              <w:rPr>
                <w:rFonts w:asciiTheme="majorBidi" w:hAnsiTheme="majorBidi" w:cstheme="majorBidi"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มูลค่ายุติธรรมผ่านกำไรหรือขาดทุน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58D9D2E2" w14:textId="6BB7A8E5" w:rsidR="00266080" w:rsidRPr="00D246F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482</w:t>
            </w:r>
            <w:r w:rsidR="003704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065</w:t>
            </w:r>
          </w:p>
        </w:tc>
        <w:tc>
          <w:tcPr>
            <w:tcW w:w="246" w:type="dxa"/>
            <w:vAlign w:val="bottom"/>
          </w:tcPr>
          <w:p w14:paraId="377C0503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34" w:type="dxa"/>
            <w:tcBorders>
              <w:bottom w:val="double" w:sz="4" w:space="0" w:color="auto"/>
            </w:tcBorders>
            <w:vAlign w:val="bottom"/>
          </w:tcPr>
          <w:p w14:paraId="2BD926EC" w14:textId="2E741360" w:rsidR="00266080" w:rsidRPr="00D246FB" w:rsidRDefault="00DB71A4" w:rsidP="00EE5EAB">
            <w:pPr>
              <w:tabs>
                <w:tab w:val="clear" w:pos="227"/>
                <w:tab w:val="left" w:pos="1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164</w:t>
            </w:r>
            <w:r w:rsidR="003704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164</w:t>
            </w:r>
          </w:p>
        </w:tc>
        <w:tc>
          <w:tcPr>
            <w:tcW w:w="244" w:type="dxa"/>
            <w:vAlign w:val="bottom"/>
          </w:tcPr>
          <w:p w14:paraId="44B6F59D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16" w:type="dxa"/>
            <w:tcBorders>
              <w:bottom w:val="double" w:sz="4" w:space="0" w:color="auto"/>
            </w:tcBorders>
            <w:vAlign w:val="bottom"/>
          </w:tcPr>
          <w:p w14:paraId="39F9659F" w14:textId="4809B481" w:rsidR="00266080" w:rsidRPr="00D246FB" w:rsidRDefault="0037049D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340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911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2FBC5995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  <w:vAlign w:val="bottom"/>
          </w:tcPr>
          <w:p w14:paraId="67C57448" w14:textId="52760AD2" w:rsidR="00266080" w:rsidRPr="00D246FB" w:rsidRDefault="0037049D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262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6" w:type="dxa"/>
            <w:vAlign w:val="bottom"/>
          </w:tcPr>
          <w:p w14:paraId="1D0ACF1E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  <w:vAlign w:val="bottom"/>
          </w:tcPr>
          <w:p w14:paraId="42B86706" w14:textId="6BABE206" w:rsidR="00266080" w:rsidRPr="00D246F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305</w:t>
            </w:r>
            <w:r w:rsidR="003704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056</w:t>
            </w:r>
          </w:p>
        </w:tc>
      </w:tr>
      <w:tr w:rsidR="00266080" w:rsidRPr="00BB09AD" w14:paraId="21B31802" w14:textId="77777777" w:rsidTr="00EE5EAB">
        <w:tc>
          <w:tcPr>
            <w:tcW w:w="3510" w:type="dxa"/>
          </w:tcPr>
          <w:p w14:paraId="58211ED8" w14:textId="77777777" w:rsidR="00266080" w:rsidRPr="00BB09AD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00" w:type="dxa"/>
          </w:tcPr>
          <w:p w14:paraId="09A91AF1" w14:textId="77777777" w:rsidR="00266080" w:rsidRPr="00BB09AD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6" w:type="dxa"/>
          </w:tcPr>
          <w:p w14:paraId="377B3431" w14:textId="77777777" w:rsidR="00266080" w:rsidRPr="00BB09AD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0C8E0ED3" w14:textId="77777777" w:rsidR="00266080" w:rsidRPr="00BB09AD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40DB7205" w14:textId="77777777" w:rsidR="00266080" w:rsidRPr="00BB09AD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6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3DB1FA97" w14:textId="77777777" w:rsidR="00266080" w:rsidRPr="00BB09AD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6FE74559" w14:textId="77777777" w:rsidR="00266080" w:rsidRPr="00BB09AD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14:paraId="165C6703" w14:textId="77777777" w:rsidR="00266080" w:rsidRPr="00BB09AD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71E8A558" w14:textId="77777777" w:rsidR="00266080" w:rsidRPr="00BB09AD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051C1736" w14:textId="77777777" w:rsidR="00266080" w:rsidRPr="00BB09AD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6080" w:rsidRPr="00D246FB" w14:paraId="3BD01860" w14:textId="77777777" w:rsidTr="00EE5EAB">
        <w:tc>
          <w:tcPr>
            <w:tcW w:w="3510" w:type="dxa"/>
            <w:hideMark/>
          </w:tcPr>
          <w:p w14:paraId="6EACD0B4" w14:textId="0B8AF341" w:rsidR="00266080" w:rsidRPr="00D246FB" w:rsidRDefault="00DB71A4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B71A4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900" w:type="dxa"/>
          </w:tcPr>
          <w:p w14:paraId="76CF6A45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6" w:type="dxa"/>
          </w:tcPr>
          <w:p w14:paraId="0E2CD407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4" w:type="dxa"/>
          </w:tcPr>
          <w:p w14:paraId="68CEC6DD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4" w:type="dxa"/>
          </w:tcPr>
          <w:p w14:paraId="5FB00092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16" w:type="dxa"/>
          </w:tcPr>
          <w:p w14:paraId="7E12DDA4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4CDDF67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590051F3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C54C7D1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</w:tcPr>
          <w:p w14:paraId="5B829662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66080" w:rsidRPr="00D246FB" w14:paraId="58EDDD3B" w14:textId="77777777" w:rsidTr="00EE5EAB">
        <w:tc>
          <w:tcPr>
            <w:tcW w:w="3510" w:type="dxa"/>
            <w:hideMark/>
          </w:tcPr>
          <w:p w14:paraId="3943EE7F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เงินลงทุนชั่วคราว</w:t>
            </w:r>
          </w:p>
        </w:tc>
        <w:tc>
          <w:tcPr>
            <w:tcW w:w="900" w:type="dxa"/>
          </w:tcPr>
          <w:p w14:paraId="7E214CE2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6" w:type="dxa"/>
          </w:tcPr>
          <w:p w14:paraId="5E8F76A1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34" w:type="dxa"/>
          </w:tcPr>
          <w:p w14:paraId="40C6FA7F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4" w:type="dxa"/>
          </w:tcPr>
          <w:p w14:paraId="2C84A537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16" w:type="dxa"/>
          </w:tcPr>
          <w:p w14:paraId="77C308F7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03BF1B5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</w:tcPr>
          <w:p w14:paraId="66B45789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F8F181C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</w:tcPr>
          <w:p w14:paraId="1F9CAEE2" w14:textId="77777777" w:rsidR="00266080" w:rsidRPr="00D246FB" w:rsidRDefault="00266080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266080" w:rsidRPr="00D246FB" w14:paraId="44C3246A" w14:textId="77777777" w:rsidTr="00EE5EAB">
        <w:tc>
          <w:tcPr>
            <w:tcW w:w="3510" w:type="dxa"/>
            <w:hideMark/>
          </w:tcPr>
          <w:p w14:paraId="384D0510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D246FB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หลักทรัพย์เพื่อค้า </w:t>
            </w: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14:paraId="7DC80E7A" w14:textId="40131ECF" w:rsidR="00266080" w:rsidRPr="00D246F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ar-SA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SA"/>
              </w:rPr>
              <w:t>467</w:t>
            </w:r>
            <w:r w:rsidR="004E6695" w:rsidRPr="00D246FB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SA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SA"/>
              </w:rPr>
              <w:t>761</w:t>
            </w:r>
          </w:p>
        </w:tc>
        <w:tc>
          <w:tcPr>
            <w:tcW w:w="246" w:type="dxa"/>
          </w:tcPr>
          <w:p w14:paraId="7EE04C16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34" w:type="dxa"/>
            <w:tcBorders>
              <w:bottom w:val="double" w:sz="4" w:space="0" w:color="auto"/>
            </w:tcBorders>
          </w:tcPr>
          <w:p w14:paraId="7DD3EC3D" w14:textId="4096A76D" w:rsidR="00266080" w:rsidRPr="00D246F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617</w:t>
            </w:r>
            <w:r w:rsidR="00B31185"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091</w:t>
            </w:r>
          </w:p>
        </w:tc>
        <w:tc>
          <w:tcPr>
            <w:tcW w:w="244" w:type="dxa"/>
          </w:tcPr>
          <w:p w14:paraId="461AD0ED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16" w:type="dxa"/>
            <w:tcBorders>
              <w:bottom w:val="double" w:sz="4" w:space="0" w:color="auto"/>
            </w:tcBorders>
          </w:tcPr>
          <w:p w14:paraId="0DCDFC2D" w14:textId="53AA3C52" w:rsidR="00266080" w:rsidRPr="00D246FB" w:rsidRDefault="004E6695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606</w:t>
            </w:r>
            <w:r w:rsidR="00B31185"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906</w:t>
            </w:r>
            <w:r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3250094A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</w:tcPr>
          <w:p w14:paraId="4381258A" w14:textId="554A98AC" w:rsidR="00266080" w:rsidRPr="00D246FB" w:rsidRDefault="00DB71A4" w:rsidP="00B6724E">
            <w:pPr>
              <w:tabs>
                <w:tab w:val="clear" w:pos="907"/>
                <w:tab w:val="left" w:pos="735"/>
              </w:tabs>
              <w:spacing w:line="240" w:lineRule="auto"/>
              <w:ind w:right="75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</w:t>
            </w:r>
            <w:r w:rsidR="00B31185"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119</w:t>
            </w:r>
          </w:p>
        </w:tc>
        <w:tc>
          <w:tcPr>
            <w:tcW w:w="236" w:type="dxa"/>
          </w:tcPr>
          <w:p w14:paraId="4C89E7D0" w14:textId="77777777" w:rsidR="00266080" w:rsidRPr="00D246FB" w:rsidRDefault="00266080" w:rsidP="006F498F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bottom w:val="double" w:sz="4" w:space="0" w:color="auto"/>
            </w:tcBorders>
          </w:tcPr>
          <w:p w14:paraId="618EF7BE" w14:textId="02540301" w:rsidR="00266080" w:rsidRPr="00D246FB" w:rsidRDefault="00DB71A4" w:rsidP="006F498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482</w:t>
            </w:r>
            <w:r w:rsidR="00B31185" w:rsidRPr="00D246F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065</w:t>
            </w:r>
          </w:p>
        </w:tc>
      </w:tr>
    </w:tbl>
    <w:p w14:paraId="0D58E209" w14:textId="77777777" w:rsidR="00266080" w:rsidRPr="00BB09AD" w:rsidRDefault="00266080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24"/>
          <w:szCs w:val="24"/>
          <w:lang w:val="en-US" w:bidi="th-TH"/>
        </w:rPr>
      </w:pPr>
    </w:p>
    <w:p w14:paraId="25E4197C" w14:textId="77777777" w:rsidR="00266080" w:rsidRPr="00D246FB" w:rsidRDefault="00266080" w:rsidP="00266080">
      <w:pPr>
        <w:pStyle w:val="block"/>
        <w:numPr>
          <w:ilvl w:val="1"/>
          <w:numId w:val="18"/>
        </w:numPr>
        <w:spacing w:after="0" w:line="240" w:lineRule="atLeast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val="en-US" w:bidi="th-TH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  <w:lang w:val="en-US" w:bidi="th-TH"/>
        </w:rPr>
        <w:t>นโยบายการจัดการความเสี่ยงทางด้านการเงิน</w:t>
      </w:r>
    </w:p>
    <w:p w14:paraId="3AB275F3" w14:textId="77777777" w:rsidR="00266080" w:rsidRPr="00BB09AD" w:rsidRDefault="00266080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24"/>
          <w:szCs w:val="24"/>
          <w:lang w:val="en-US" w:bidi="th-TH"/>
        </w:rPr>
      </w:pPr>
    </w:p>
    <w:p w14:paraId="6B63C530" w14:textId="77777777" w:rsidR="00266080" w:rsidRPr="00D246FB" w:rsidRDefault="00266080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  <w:r w:rsidRPr="00D246FB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  <w:lang w:bidi="th-TH"/>
        </w:rPr>
        <w:t>กรอบการบริหารจัดการความเสี่ยง</w:t>
      </w:r>
    </w:p>
    <w:p w14:paraId="6D90C170" w14:textId="77777777" w:rsidR="00266080" w:rsidRPr="00BB09AD" w:rsidRDefault="00266080" w:rsidP="009477B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24"/>
          <w:szCs w:val="24"/>
          <w:lang w:val="en-US" w:bidi="th-TH"/>
        </w:rPr>
      </w:pPr>
    </w:p>
    <w:p w14:paraId="6559E164" w14:textId="4030F442" w:rsidR="00BB09AD" w:rsidRDefault="00266080" w:rsidP="00266080">
      <w:pPr>
        <w:spacing w:line="240" w:lineRule="auto"/>
        <w:ind w:left="540" w:right="-7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D246FB">
        <w:rPr>
          <w:rFonts w:asciiTheme="majorBidi" w:hAnsiTheme="majorBidi" w:cstheme="majorBidi" w:hint="cs"/>
          <w:sz w:val="30"/>
          <w:szCs w:val="30"/>
          <w:cs/>
        </w:rPr>
        <w:t>คณะกรรมการบริษัทของ</w:t>
      </w:r>
      <w:r w:rsidRPr="002A4040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มีความรับผิดชอบโดยรวมในการจัดให้มีและการควบคุมกรอบการบริหารความเสี่ยงของ</w:t>
      </w:r>
      <w:r w:rsidRPr="002A4040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</w:t>
      </w:r>
      <w:r w:rsidRPr="002A4040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 xml:space="preserve">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  <w:r w:rsidR="00BB09AD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68C16F51" w14:textId="77777777" w:rsidR="00266080" w:rsidRPr="00D246FB" w:rsidRDefault="00266080" w:rsidP="00266080">
      <w:pPr>
        <w:spacing w:line="240" w:lineRule="auto"/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 w:hint="cs"/>
          <w:sz w:val="30"/>
          <w:szCs w:val="30"/>
          <w:cs/>
        </w:rPr>
        <w:lastRenderedPageBreak/>
        <w:t>นโยบายการบริหารความเสี่ยงของ</w:t>
      </w:r>
      <w:r w:rsidRPr="002A4040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จัดทำขึ้นเพื่อระบุและวิเคราะห์ความเสี่ยงที่</w:t>
      </w:r>
      <w:r w:rsidRPr="002A4040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 w:hint="cs"/>
          <w:sz w:val="30"/>
          <w:szCs w:val="30"/>
          <w:cs/>
        </w:rPr>
        <w:t>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</w:t>
      </w:r>
      <w:r w:rsidRPr="00D246FB">
        <w:rPr>
          <w:rFonts w:asciiTheme="majorBidi" w:hAnsiTheme="majorBidi" w:cstheme="majorBidi"/>
          <w:sz w:val="30"/>
          <w:szCs w:val="30"/>
          <w:cs/>
        </w:rPr>
        <w:t>สภาวการณ์ในตลาดและการดำเนินงานของ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5FD876C7" w14:textId="77777777" w:rsidR="00266080" w:rsidRPr="00D246FB" w:rsidRDefault="00266080" w:rsidP="00266080">
      <w:pPr>
        <w:spacing w:line="240" w:lineRule="auto"/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6A0A6210" w14:textId="77777777" w:rsidR="00266080" w:rsidRPr="00D246FB" w:rsidRDefault="00266080" w:rsidP="00266080">
      <w:pPr>
        <w:spacing w:line="240" w:lineRule="auto"/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คณะกรรมการตรวจสอบของ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</w:t>
      </w:r>
      <w:r w:rsidR="00613BDF" w:rsidRPr="00D246FB">
        <w:rPr>
          <w:rFonts w:asciiTheme="majorBidi" w:hAnsiTheme="majorBidi" w:cstheme="majorBidi"/>
          <w:sz w:val="30"/>
          <w:szCs w:val="30"/>
        </w:rPr>
        <w:br/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เผชิญอยู่ คณะกรรมการตรวจสอบของ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2B60F527" w14:textId="77777777" w:rsidR="00266080" w:rsidRPr="00D246FB" w:rsidRDefault="00266080" w:rsidP="009477BE">
      <w:pPr>
        <w:pStyle w:val="block"/>
        <w:spacing w:after="0" w:line="240" w:lineRule="atLeast"/>
        <w:ind w:left="54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41A99DE1" w14:textId="7CC31420" w:rsidR="00266080" w:rsidRPr="00D246FB" w:rsidRDefault="00266080" w:rsidP="009477BE">
      <w:pPr>
        <w:pStyle w:val="block"/>
        <w:spacing w:after="0" w:line="240" w:lineRule="atLeast"/>
        <w:ind w:left="54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bidi="th-TH"/>
        </w:rPr>
        <w:t>ค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  <w:lang w:val="en-US"/>
        </w:rPr>
        <w:t>1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) </w:t>
      </w:r>
      <w:r w:rsidRPr="00D246FB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bidi="th-TH"/>
        </w:rPr>
        <w:t>ความเสี่ยงด้านเครดิต</w:t>
      </w:r>
    </w:p>
    <w:p w14:paraId="231A89DF" w14:textId="77777777" w:rsidR="00266080" w:rsidRPr="00D246FB" w:rsidRDefault="00266080" w:rsidP="009477BE">
      <w:pPr>
        <w:pStyle w:val="block"/>
        <w:spacing w:after="0" w:line="240" w:lineRule="atLeast"/>
        <w:ind w:left="540" w:right="-7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4C27EE47" w14:textId="1B31A1FA" w:rsidR="00266080" w:rsidRPr="002A4040" w:rsidRDefault="00266080" w:rsidP="00326964">
      <w:pPr>
        <w:tabs>
          <w:tab w:val="clear" w:pos="907"/>
          <w:tab w:val="left" w:pos="990"/>
        </w:tabs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 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</w:t>
      </w: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</w:p>
    <w:p w14:paraId="32ECF176" w14:textId="77777777" w:rsidR="00266080" w:rsidRPr="00D246FB" w:rsidRDefault="00266080" w:rsidP="003269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firstLine="450"/>
        <w:jc w:val="thaiDistribute"/>
        <w:rPr>
          <w:rFonts w:asciiTheme="majorBidi" w:hAnsiTheme="majorBidi" w:cstheme="majorBidi"/>
          <w:sz w:val="30"/>
          <w:szCs w:val="30"/>
        </w:rPr>
      </w:pPr>
    </w:p>
    <w:p w14:paraId="46F80346" w14:textId="12FBA17F" w:rsidR="00266080" w:rsidRPr="00D246FB" w:rsidRDefault="00266080" w:rsidP="00326964">
      <w:pPr>
        <w:pStyle w:val="block"/>
        <w:spacing w:after="0" w:line="240" w:lineRule="atLeast"/>
        <w:ind w:left="540" w:right="-7" w:firstLine="450"/>
        <w:jc w:val="both"/>
        <w:rPr>
          <w:rFonts w:asciiTheme="majorBidi" w:hAnsiTheme="majorBidi" w:cstheme="majorBidi"/>
          <w:sz w:val="30"/>
          <w:szCs w:val="30"/>
          <w:lang w:bidi="th-TH"/>
        </w:rPr>
      </w:pPr>
      <w:r w:rsidRPr="00D246FB">
        <w:rPr>
          <w:rFonts w:asciiTheme="majorBidi" w:hAnsiTheme="majorBidi" w:cstheme="majorBidi"/>
          <w:sz w:val="30"/>
          <w:szCs w:val="30"/>
        </w:rPr>
        <w:t>(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ค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D246FB">
        <w:rPr>
          <w:rFonts w:asciiTheme="majorBidi" w:hAnsiTheme="majorBidi" w:cstheme="majorBidi"/>
          <w:sz w:val="30"/>
          <w:szCs w:val="30"/>
        </w:rPr>
        <w:t>)</w:t>
      </w:r>
      <w:r w:rsidRPr="00D246FB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ลูกหนี้การค้า</w:t>
      </w:r>
    </w:p>
    <w:p w14:paraId="33A2723E" w14:textId="77777777" w:rsidR="00266080" w:rsidRPr="00D246FB" w:rsidRDefault="00266080" w:rsidP="00326964">
      <w:pPr>
        <w:pStyle w:val="block"/>
        <w:spacing w:after="0" w:line="240" w:lineRule="atLeast"/>
        <w:ind w:left="540" w:right="-7" w:firstLine="45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7A0577E1" w14:textId="4A28D2F3" w:rsidR="00DB15D1" w:rsidRPr="00D246FB" w:rsidRDefault="00DB15D1" w:rsidP="000D3A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530"/>
        </w:tabs>
        <w:spacing w:line="240" w:lineRule="auto"/>
        <w:ind w:left="162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>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</w:t>
      </w:r>
      <w:r w:rsidR="00DA2091"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ๆ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0D3AA0">
        <w:rPr>
          <w:rFonts w:ascii="Angsana New" w:hAnsi="Angsana New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>ณ วันที่รายงานไม่พบว่ามีความเสี่ยงจากสินเชื่อที่เป็นสาระสำคัญ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</w:t>
      </w:r>
      <w:r w:rsidR="00DA2091"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เนื่องจากลูกค้ารายหลักของกลุ่มบริษัทเป็นหน่วยงานภาครัฐ หน่วยงานรัฐวิสาหกิจและบริษัทเอกชนขนาดใหญ่และมีความเสี่ยงด้าน</w:t>
      </w:r>
      <w:r w:rsidR="00DA2091" w:rsidRPr="00D246FB">
        <w:rPr>
          <w:rFonts w:ascii="Angsana New" w:hAnsi="Angsana New" w:hint="cs"/>
          <w:sz w:val="30"/>
          <w:szCs w:val="30"/>
          <w:cs/>
        </w:rPr>
        <w:t>เครดิต</w:t>
      </w:r>
      <w:r w:rsidRPr="00D246FB">
        <w:rPr>
          <w:rFonts w:ascii="Angsana New" w:hAnsi="Angsana New" w:hint="cs"/>
          <w:sz w:val="30"/>
          <w:szCs w:val="30"/>
          <w:cs/>
        </w:rPr>
        <w:t>ในระดับต่ำ ฝ่ายบริหารไม่ได้คาดว่าจะเกิดผลเสียหายที่มีสาระสำคัญจากการเก็บหนี้ไม่ได้</w:t>
      </w:r>
    </w:p>
    <w:p w14:paraId="3ED4FE41" w14:textId="77777777" w:rsidR="00266080" w:rsidRPr="00D246FB" w:rsidRDefault="00266080" w:rsidP="003269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530" w:firstLine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C2AE5D9" w14:textId="52826EDE" w:rsidR="00266080" w:rsidRDefault="00266080" w:rsidP="00326964">
      <w:pPr>
        <w:tabs>
          <w:tab w:val="clear" w:pos="907"/>
          <w:tab w:val="left" w:pos="1080"/>
        </w:tabs>
        <w:spacing w:line="240" w:lineRule="auto"/>
        <w:ind w:left="1620"/>
        <w:jc w:val="thaiDistribute"/>
        <w:rPr>
          <w:rFonts w:asciiTheme="majorBidi" w:hAnsiTheme="majorBidi" w:cstheme="majorBidi"/>
          <w:sz w:val="30"/>
          <w:szCs w:val="30"/>
        </w:rPr>
      </w:pPr>
      <w:r w:rsidRPr="002A4040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จำกัดฐานะเปิดต่อความเสี่ยงด้านเครดิตของลูกหนี้การค้าด้วยการกำหนดระยะเวลาการจ่ายชำระสูงสุดที่</w:t>
      </w:r>
      <w:r w:rsidR="00B4229D" w:rsidRPr="00D246FB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DB71A4" w:rsidRPr="00DB71A4">
        <w:rPr>
          <w:rFonts w:asciiTheme="majorBidi" w:hAnsiTheme="majorBidi" w:cstheme="majorBidi" w:hint="cs"/>
          <w:sz w:val="30"/>
          <w:szCs w:val="30"/>
        </w:rPr>
        <w:t>1</w:t>
      </w:r>
      <w:r w:rsidRPr="00D246FB">
        <w:rPr>
          <w:rFonts w:asciiTheme="majorBidi" w:hAnsiTheme="majorBidi" w:cstheme="majorBidi"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เดือน</w:t>
      </w:r>
    </w:p>
    <w:p w14:paraId="64C06E53" w14:textId="705644EB" w:rsidR="00BB09AD" w:rsidRDefault="00BB09AD" w:rsidP="003269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530" w:firstLine="9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455564B5" w14:textId="77777777" w:rsidR="00266080" w:rsidRPr="00D246FB" w:rsidRDefault="00266080" w:rsidP="003D5913">
      <w:pPr>
        <w:pStyle w:val="block"/>
        <w:spacing w:after="0" w:line="240" w:lineRule="atLeast"/>
        <w:ind w:left="1620" w:right="-7"/>
        <w:jc w:val="thaiDistribute"/>
        <w:rPr>
          <w:rFonts w:asciiTheme="majorBidi" w:hAnsiTheme="majorBidi" w:cstheme="majorBidi"/>
          <w:strike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lastRenderedPageBreak/>
        <w:t>ตารางที่แสดงไว้ด้านล่างให้ข้อมูลเกี่ยวกับฐานะเปิดต่อความเสี่ยงด้านเครดิตและผลขาดทุนที่คาดว่าจะเกิดขึ้นสำหรับลูกหนี้การค้า</w:t>
      </w:r>
    </w:p>
    <w:p w14:paraId="78054593" w14:textId="77777777" w:rsidR="00ED69F9" w:rsidRPr="00BB09AD" w:rsidRDefault="00ED69F9" w:rsidP="003D5913">
      <w:pPr>
        <w:pStyle w:val="block"/>
        <w:spacing w:after="0" w:line="240" w:lineRule="atLeast"/>
        <w:ind w:left="1620" w:right="-7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W w:w="8280" w:type="dxa"/>
        <w:tblInd w:w="153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209"/>
        <w:gridCol w:w="1451"/>
        <w:gridCol w:w="180"/>
        <w:gridCol w:w="1440"/>
      </w:tblGrid>
      <w:tr w:rsidR="001E39B8" w:rsidRPr="00D246FB" w14:paraId="26F01512" w14:textId="77777777" w:rsidTr="00362463">
        <w:trPr>
          <w:cantSplit/>
          <w:tblHeader/>
        </w:trPr>
        <w:tc>
          <w:tcPr>
            <w:tcW w:w="5209" w:type="dxa"/>
            <w:vAlign w:val="bottom"/>
          </w:tcPr>
          <w:p w14:paraId="41416EFE" w14:textId="3D2B166E" w:rsidR="001E39B8" w:rsidRPr="00D246FB" w:rsidRDefault="001E39B8" w:rsidP="006F498F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</w:pPr>
            <w:bookmarkStart w:id="23" w:name="_Hlk61475406"/>
          </w:p>
        </w:tc>
        <w:tc>
          <w:tcPr>
            <w:tcW w:w="3071" w:type="dxa"/>
            <w:gridSpan w:val="3"/>
            <w:vAlign w:val="bottom"/>
          </w:tcPr>
          <w:p w14:paraId="064BD9D3" w14:textId="77777777" w:rsidR="001E39B8" w:rsidRPr="00D246FB" w:rsidRDefault="001E39B8" w:rsidP="006F498F">
            <w:pPr>
              <w:spacing w:line="240" w:lineRule="auto"/>
              <w:ind w:left="-30" w:right="-4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1E39B8" w:rsidRPr="00D246FB" w14:paraId="5AADC53E" w14:textId="77777777" w:rsidTr="00362463">
        <w:trPr>
          <w:cantSplit/>
          <w:tblHeader/>
        </w:trPr>
        <w:tc>
          <w:tcPr>
            <w:tcW w:w="5209" w:type="dxa"/>
            <w:vAlign w:val="bottom"/>
            <w:hideMark/>
          </w:tcPr>
          <w:p w14:paraId="63652DD3" w14:textId="6DF97DC8" w:rsidR="001E39B8" w:rsidRPr="00D246FB" w:rsidRDefault="001E39B8" w:rsidP="006F498F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ณ วันที่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ธันวาคม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  <w:t>2563</w:t>
            </w:r>
          </w:p>
        </w:tc>
        <w:tc>
          <w:tcPr>
            <w:tcW w:w="1451" w:type="dxa"/>
            <w:vAlign w:val="bottom"/>
            <w:hideMark/>
          </w:tcPr>
          <w:p w14:paraId="3B9BF322" w14:textId="77777777" w:rsidR="001E39B8" w:rsidRPr="00D246FB" w:rsidRDefault="001E39B8" w:rsidP="006F49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ลูกหนี้การค้า</w:t>
            </w:r>
          </w:p>
        </w:tc>
        <w:tc>
          <w:tcPr>
            <w:tcW w:w="180" w:type="dxa"/>
            <w:vAlign w:val="bottom"/>
          </w:tcPr>
          <w:p w14:paraId="68CB4660" w14:textId="77777777" w:rsidR="001E39B8" w:rsidRPr="00D246FB" w:rsidRDefault="001E39B8" w:rsidP="006F498F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  <w:hideMark/>
          </w:tcPr>
          <w:p w14:paraId="5957C7B6" w14:textId="77777777" w:rsidR="001E39B8" w:rsidRPr="00D246FB" w:rsidRDefault="001E39B8" w:rsidP="006F498F">
            <w:pPr>
              <w:spacing w:line="240" w:lineRule="auto"/>
              <w:ind w:left="-30"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ค่าเผื่อผลขาดทุน</w:t>
            </w:r>
          </w:p>
          <w:p w14:paraId="17956E1B" w14:textId="77777777" w:rsidR="001E39B8" w:rsidRPr="00D246FB" w:rsidRDefault="001E39B8" w:rsidP="006F498F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  <w:t>จากการด้อยค่า</w:t>
            </w:r>
          </w:p>
        </w:tc>
      </w:tr>
      <w:tr w:rsidR="001E39B8" w:rsidRPr="00D246FB" w14:paraId="66DC8937" w14:textId="77777777" w:rsidTr="00362463">
        <w:trPr>
          <w:cantSplit/>
        </w:trPr>
        <w:tc>
          <w:tcPr>
            <w:tcW w:w="5209" w:type="dxa"/>
            <w:vAlign w:val="bottom"/>
          </w:tcPr>
          <w:p w14:paraId="5774C7A5" w14:textId="77777777" w:rsidR="001E39B8" w:rsidRPr="00D246FB" w:rsidRDefault="001E39B8" w:rsidP="006F498F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3071" w:type="dxa"/>
            <w:gridSpan w:val="3"/>
            <w:vAlign w:val="bottom"/>
          </w:tcPr>
          <w:p w14:paraId="361BE2E7" w14:textId="77777777" w:rsidR="001E39B8" w:rsidRPr="00D246FB" w:rsidRDefault="001E39B8" w:rsidP="001E39B8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1E39B8" w:rsidRPr="00D246FB" w14:paraId="28EB9259" w14:textId="77777777" w:rsidTr="00362463">
        <w:trPr>
          <w:cantSplit/>
        </w:trPr>
        <w:tc>
          <w:tcPr>
            <w:tcW w:w="5209" w:type="dxa"/>
            <w:vAlign w:val="bottom"/>
          </w:tcPr>
          <w:p w14:paraId="3588DFE4" w14:textId="1EF011D2" w:rsidR="001E39B8" w:rsidRPr="00D246FB" w:rsidRDefault="001E39B8" w:rsidP="006F498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หมายเหตุ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5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51" w:type="dxa"/>
            <w:vAlign w:val="bottom"/>
          </w:tcPr>
          <w:p w14:paraId="5F0210A8" w14:textId="77777777" w:rsidR="001E39B8" w:rsidRPr="00D246FB" w:rsidRDefault="001E39B8" w:rsidP="006F498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6D45ED45" w14:textId="77777777" w:rsidR="001E39B8" w:rsidRPr="00D246FB" w:rsidRDefault="001E39B8" w:rsidP="006F498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2EAC7404" w14:textId="77777777" w:rsidR="001E39B8" w:rsidRPr="00D246FB" w:rsidRDefault="001E39B8" w:rsidP="006F498F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E39B8" w:rsidRPr="00D246FB" w14:paraId="66754380" w14:textId="77777777" w:rsidTr="007175FF">
        <w:trPr>
          <w:cantSplit/>
        </w:trPr>
        <w:tc>
          <w:tcPr>
            <w:tcW w:w="5209" w:type="dxa"/>
            <w:vAlign w:val="bottom"/>
            <w:hideMark/>
          </w:tcPr>
          <w:p w14:paraId="705A3273" w14:textId="77777777" w:rsidR="001E39B8" w:rsidRPr="00D246FB" w:rsidRDefault="001E39B8" w:rsidP="006F498F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451" w:type="dxa"/>
            <w:vAlign w:val="bottom"/>
          </w:tcPr>
          <w:p w14:paraId="4F4E68FA" w14:textId="25DE7780" w:rsidR="001E39B8" w:rsidRPr="00D246FB" w:rsidRDefault="00DB71A4" w:rsidP="006F498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E3231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954</w:t>
            </w:r>
            <w:r w:rsidR="00E32318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142</w:t>
            </w:r>
          </w:p>
        </w:tc>
        <w:tc>
          <w:tcPr>
            <w:tcW w:w="180" w:type="dxa"/>
            <w:vAlign w:val="bottom"/>
          </w:tcPr>
          <w:p w14:paraId="0E1E1AC3" w14:textId="77777777" w:rsidR="001E39B8" w:rsidRPr="00D246FB" w:rsidRDefault="001E39B8" w:rsidP="006F498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33F55972" w14:textId="77777777" w:rsidR="001E39B8" w:rsidRPr="00D246FB" w:rsidRDefault="00E32318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7175FF" w:rsidRPr="00D246FB" w14:paraId="50D91B0D" w14:textId="77777777" w:rsidTr="007175FF">
        <w:trPr>
          <w:cantSplit/>
        </w:trPr>
        <w:tc>
          <w:tcPr>
            <w:tcW w:w="5209" w:type="dxa"/>
            <w:vAlign w:val="bottom"/>
          </w:tcPr>
          <w:p w14:paraId="3ACBA0E3" w14:textId="7330D016" w:rsidR="007175FF" w:rsidRDefault="007175FF" w:rsidP="0026033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451" w:type="dxa"/>
            <w:vAlign w:val="bottom"/>
          </w:tcPr>
          <w:p w14:paraId="30E80726" w14:textId="77777777" w:rsidR="007175FF" w:rsidRPr="00DB71A4" w:rsidRDefault="007175FF" w:rsidP="00260334">
            <w:pPr>
              <w:pStyle w:val="acctfourfigures"/>
              <w:tabs>
                <w:tab w:val="clear" w:pos="765"/>
                <w:tab w:val="decimal" w:pos="465"/>
                <w:tab w:val="decimal" w:pos="1190"/>
              </w:tabs>
              <w:spacing w:line="240" w:lineRule="auto"/>
              <w:ind w:left="-83" w:right="-800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80" w:type="dxa"/>
            <w:vAlign w:val="bottom"/>
          </w:tcPr>
          <w:p w14:paraId="5066F8BF" w14:textId="77777777" w:rsidR="007175FF" w:rsidRPr="00D246FB" w:rsidRDefault="007175FF" w:rsidP="006F498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19619D38" w14:textId="77777777" w:rsidR="007175FF" w:rsidRPr="00D246FB" w:rsidRDefault="007175FF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E39B8" w:rsidRPr="00D246FB" w14:paraId="281C8270" w14:textId="77777777" w:rsidTr="007175FF">
        <w:trPr>
          <w:cantSplit/>
        </w:trPr>
        <w:tc>
          <w:tcPr>
            <w:tcW w:w="5209" w:type="dxa"/>
            <w:vAlign w:val="bottom"/>
            <w:hideMark/>
          </w:tcPr>
          <w:p w14:paraId="67B1010C" w14:textId="50B67D56" w:rsidR="001E39B8" w:rsidRPr="00D246FB" w:rsidRDefault="007175FF" w:rsidP="0026033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260334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น้อยกว่า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26033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260334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451" w:type="dxa"/>
            <w:tcBorders>
              <w:bottom w:val="single" w:sz="4" w:space="0" w:color="auto"/>
            </w:tcBorders>
            <w:vAlign w:val="bottom"/>
          </w:tcPr>
          <w:p w14:paraId="0C821483" w14:textId="6C584F81" w:rsidR="001E39B8" w:rsidRPr="00260334" w:rsidRDefault="00DB71A4" w:rsidP="00260334">
            <w:pPr>
              <w:pStyle w:val="acctfourfigures"/>
              <w:tabs>
                <w:tab w:val="clear" w:pos="765"/>
                <w:tab w:val="decimal" w:pos="465"/>
                <w:tab w:val="decimal" w:pos="1190"/>
              </w:tabs>
              <w:spacing w:line="240" w:lineRule="auto"/>
              <w:ind w:left="-83" w:right="-800" w:firstLine="4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28</w:t>
            </w:r>
            <w:r w:rsidR="0026033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104</w:t>
            </w:r>
          </w:p>
        </w:tc>
        <w:tc>
          <w:tcPr>
            <w:tcW w:w="180" w:type="dxa"/>
            <w:vAlign w:val="bottom"/>
          </w:tcPr>
          <w:p w14:paraId="75598F52" w14:textId="77777777" w:rsidR="001E39B8" w:rsidRPr="00D246FB" w:rsidRDefault="001E39B8" w:rsidP="006F498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07DC43AA" w14:textId="77777777" w:rsidR="001E39B8" w:rsidRPr="00D246FB" w:rsidRDefault="00D10C96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1E39B8" w:rsidRPr="002E4219" w14:paraId="39CC2B76" w14:textId="77777777" w:rsidTr="007175FF">
        <w:trPr>
          <w:cantSplit/>
        </w:trPr>
        <w:tc>
          <w:tcPr>
            <w:tcW w:w="5209" w:type="dxa"/>
            <w:vAlign w:val="bottom"/>
          </w:tcPr>
          <w:p w14:paraId="7AA1148D" w14:textId="07DE7C7B" w:rsidR="001E39B8" w:rsidRPr="002E4219" w:rsidRDefault="001E39B8" w:rsidP="00AA784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9E667A" w14:textId="7403F0DE" w:rsidR="001E39B8" w:rsidRPr="002E4219" w:rsidRDefault="00DB71A4" w:rsidP="00AA784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  <w:r w:rsidR="00D10C96" w:rsidRPr="002E421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E42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982</w:t>
            </w:r>
            <w:r w:rsidR="00D10C96" w:rsidRPr="002E421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E42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246</w:t>
            </w:r>
          </w:p>
        </w:tc>
        <w:tc>
          <w:tcPr>
            <w:tcW w:w="180" w:type="dxa"/>
            <w:vAlign w:val="bottom"/>
          </w:tcPr>
          <w:p w14:paraId="27CE1689" w14:textId="77777777" w:rsidR="001E39B8" w:rsidRPr="002E4219" w:rsidRDefault="001E39B8" w:rsidP="00AA784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4352CC" w14:textId="77777777" w:rsidR="001E39B8" w:rsidRPr="002E4219" w:rsidRDefault="00D10C96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1E39B8" w:rsidRPr="00BB09AD" w14:paraId="1D45C412" w14:textId="77777777" w:rsidTr="007175FF">
        <w:trPr>
          <w:cantSplit/>
        </w:trPr>
        <w:tc>
          <w:tcPr>
            <w:tcW w:w="5209" w:type="dxa"/>
            <w:vAlign w:val="bottom"/>
          </w:tcPr>
          <w:p w14:paraId="68AC0F0D" w14:textId="77777777" w:rsidR="001E39B8" w:rsidRPr="00BB09AD" w:rsidRDefault="001E39B8" w:rsidP="00AA7842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51" w:type="dxa"/>
            <w:tcBorders>
              <w:top w:val="single" w:sz="4" w:space="0" w:color="auto"/>
            </w:tcBorders>
            <w:vAlign w:val="bottom"/>
          </w:tcPr>
          <w:p w14:paraId="2BCA66FA" w14:textId="77777777" w:rsidR="001E39B8" w:rsidRPr="00BB09AD" w:rsidRDefault="001E39B8" w:rsidP="00AA784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0EDD44F6" w14:textId="77777777" w:rsidR="001E39B8" w:rsidRPr="00BB09AD" w:rsidRDefault="001E39B8" w:rsidP="00AA784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59AB576D" w14:textId="77777777" w:rsidR="001E39B8" w:rsidRPr="00BB09AD" w:rsidRDefault="001E39B8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E39B8" w:rsidRPr="00D246FB" w14:paraId="35D14797" w14:textId="77777777" w:rsidTr="00362463">
        <w:trPr>
          <w:cantSplit/>
        </w:trPr>
        <w:tc>
          <w:tcPr>
            <w:tcW w:w="5209" w:type="dxa"/>
            <w:vAlign w:val="bottom"/>
          </w:tcPr>
          <w:p w14:paraId="187FA75B" w14:textId="77777777" w:rsidR="001E39B8" w:rsidRPr="00D246FB" w:rsidRDefault="001E39B8" w:rsidP="00AA784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1451" w:type="dxa"/>
            <w:vAlign w:val="bottom"/>
          </w:tcPr>
          <w:p w14:paraId="7444061A" w14:textId="77777777" w:rsidR="001E39B8" w:rsidRPr="00D246FB" w:rsidRDefault="001E39B8" w:rsidP="00AA784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0AB0E8D" w14:textId="77777777" w:rsidR="001E39B8" w:rsidRPr="00D246FB" w:rsidRDefault="001E39B8" w:rsidP="00AA784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6D5A21D8" w14:textId="77777777" w:rsidR="001E39B8" w:rsidRPr="00D246FB" w:rsidRDefault="001E39B8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E39B8" w:rsidRPr="00D246FB" w14:paraId="25FDCF8E" w14:textId="77777777" w:rsidTr="00362463">
        <w:trPr>
          <w:cantSplit/>
        </w:trPr>
        <w:tc>
          <w:tcPr>
            <w:tcW w:w="5209" w:type="dxa"/>
            <w:vAlign w:val="bottom"/>
            <w:hideMark/>
          </w:tcPr>
          <w:p w14:paraId="38B449E4" w14:textId="77777777" w:rsidR="001E39B8" w:rsidRPr="00D246FB" w:rsidRDefault="001E39B8" w:rsidP="00AA784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451" w:type="dxa"/>
            <w:vAlign w:val="bottom"/>
          </w:tcPr>
          <w:p w14:paraId="77838817" w14:textId="6DFCD01B" w:rsidR="001E39B8" w:rsidRPr="00D246FB" w:rsidRDefault="00DB71A4" w:rsidP="00AA784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206</w:t>
            </w:r>
            <w:r w:rsidR="00D10C96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806</w:t>
            </w:r>
          </w:p>
        </w:tc>
        <w:tc>
          <w:tcPr>
            <w:tcW w:w="180" w:type="dxa"/>
            <w:vAlign w:val="bottom"/>
          </w:tcPr>
          <w:p w14:paraId="0C08D983" w14:textId="77777777" w:rsidR="001E39B8" w:rsidRPr="00D246FB" w:rsidRDefault="001E39B8" w:rsidP="00AA784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4A8D3382" w14:textId="77777777" w:rsidR="001E39B8" w:rsidRPr="00D246FB" w:rsidRDefault="00D10C96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1E39B8" w:rsidRPr="00D246FB" w14:paraId="20D5875F" w14:textId="77777777" w:rsidTr="00362463">
        <w:trPr>
          <w:cantSplit/>
        </w:trPr>
        <w:tc>
          <w:tcPr>
            <w:tcW w:w="5209" w:type="dxa"/>
            <w:vAlign w:val="bottom"/>
            <w:hideMark/>
          </w:tcPr>
          <w:p w14:paraId="15103F73" w14:textId="77777777" w:rsidR="001E39B8" w:rsidRPr="00D246FB" w:rsidRDefault="001E39B8" w:rsidP="00AA784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451" w:type="dxa"/>
            <w:vAlign w:val="bottom"/>
          </w:tcPr>
          <w:p w14:paraId="2B5ECF7B" w14:textId="77777777" w:rsidR="001E39B8" w:rsidRPr="00D246FB" w:rsidRDefault="001E39B8" w:rsidP="00AA784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6F4A7E11" w14:textId="77777777" w:rsidR="001E39B8" w:rsidRPr="00D246FB" w:rsidRDefault="001E39B8" w:rsidP="00AA784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17D350F5" w14:textId="77777777" w:rsidR="001E39B8" w:rsidRPr="00D246FB" w:rsidRDefault="001E39B8" w:rsidP="00EB66A7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60334" w:rsidRPr="00D246FB" w14:paraId="73FD1557" w14:textId="77777777" w:rsidTr="00362463">
        <w:trPr>
          <w:cantSplit/>
        </w:trPr>
        <w:tc>
          <w:tcPr>
            <w:tcW w:w="5209" w:type="dxa"/>
            <w:vAlign w:val="bottom"/>
            <w:hideMark/>
          </w:tcPr>
          <w:p w14:paraId="2C0808D3" w14:textId="730FA073" w:rsidR="00260334" w:rsidRPr="00D246FB" w:rsidRDefault="00260334" w:rsidP="0026033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-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451" w:type="dxa"/>
            <w:vAlign w:val="bottom"/>
          </w:tcPr>
          <w:p w14:paraId="4B475D45" w14:textId="35614104" w:rsidR="00260334" w:rsidRPr="00D246FB" w:rsidRDefault="00DB71A4" w:rsidP="00260334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253</w:t>
            </w:r>
          </w:p>
        </w:tc>
        <w:tc>
          <w:tcPr>
            <w:tcW w:w="180" w:type="dxa"/>
            <w:vAlign w:val="bottom"/>
          </w:tcPr>
          <w:p w14:paraId="0BD1F903" w14:textId="77777777" w:rsidR="00260334" w:rsidRPr="00D246FB" w:rsidRDefault="00260334" w:rsidP="00260334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114A8C82" w14:textId="77777777" w:rsidR="00260334" w:rsidRPr="00D246FB" w:rsidRDefault="00260334" w:rsidP="00260334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60334" w:rsidRPr="00D246FB" w14:paraId="50510112" w14:textId="77777777" w:rsidTr="002E4219">
        <w:trPr>
          <w:cantSplit/>
        </w:trPr>
        <w:tc>
          <w:tcPr>
            <w:tcW w:w="5209" w:type="dxa"/>
            <w:vAlign w:val="bottom"/>
          </w:tcPr>
          <w:p w14:paraId="4AD1008E" w14:textId="2E2A0DD6" w:rsidR="00260334" w:rsidRDefault="00260334" w:rsidP="0026033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451" w:type="dxa"/>
            <w:tcBorders>
              <w:bottom w:val="single" w:sz="4" w:space="0" w:color="auto"/>
            </w:tcBorders>
            <w:vAlign w:val="bottom"/>
          </w:tcPr>
          <w:p w14:paraId="4F0F3581" w14:textId="277523AA" w:rsidR="00260334" w:rsidRPr="00D246FB" w:rsidRDefault="00DB71A4" w:rsidP="00260334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638</w:t>
            </w:r>
          </w:p>
        </w:tc>
        <w:tc>
          <w:tcPr>
            <w:tcW w:w="180" w:type="dxa"/>
            <w:vAlign w:val="bottom"/>
          </w:tcPr>
          <w:p w14:paraId="1584819D" w14:textId="77777777" w:rsidR="00260334" w:rsidRPr="00D246FB" w:rsidRDefault="00260334" w:rsidP="00260334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176D1F28" w14:textId="7BB5F144" w:rsidR="00260334" w:rsidRPr="00D246FB" w:rsidRDefault="006579BC" w:rsidP="00260334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60334" w:rsidRPr="002E4219" w14:paraId="760FFAEA" w14:textId="77777777" w:rsidTr="002E4219">
        <w:trPr>
          <w:cantSplit/>
        </w:trPr>
        <w:tc>
          <w:tcPr>
            <w:tcW w:w="5209" w:type="dxa"/>
            <w:vAlign w:val="bottom"/>
          </w:tcPr>
          <w:p w14:paraId="663C166B" w14:textId="12C41BDD" w:rsidR="00260334" w:rsidRPr="002E4219" w:rsidRDefault="00260334" w:rsidP="0026033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34E50F" w14:textId="683EE23C" w:rsidR="00260334" w:rsidRPr="002E4219" w:rsidRDefault="00DB71A4" w:rsidP="00260334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207</w:t>
            </w:r>
            <w:r w:rsidR="00260334" w:rsidRPr="002E421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E42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697</w:t>
            </w:r>
          </w:p>
        </w:tc>
        <w:tc>
          <w:tcPr>
            <w:tcW w:w="180" w:type="dxa"/>
            <w:vAlign w:val="bottom"/>
          </w:tcPr>
          <w:p w14:paraId="4A44304A" w14:textId="77777777" w:rsidR="00260334" w:rsidRPr="002E4219" w:rsidRDefault="00260334" w:rsidP="00260334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4FD576F" w14:textId="77777777" w:rsidR="00260334" w:rsidRPr="002E4219" w:rsidRDefault="00260334" w:rsidP="00260334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2E4219" w:rsidRPr="00D246FB" w14:paraId="0C5E4CC4" w14:textId="77777777" w:rsidTr="002E4219">
        <w:trPr>
          <w:cantSplit/>
        </w:trPr>
        <w:tc>
          <w:tcPr>
            <w:tcW w:w="5209" w:type="dxa"/>
            <w:vAlign w:val="bottom"/>
          </w:tcPr>
          <w:p w14:paraId="206DC68C" w14:textId="1BE2BD35" w:rsidR="002E4219" w:rsidRPr="00D246FB" w:rsidRDefault="002E4219" w:rsidP="002E421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51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2E66A973" w14:textId="47381DAD" w:rsidR="002E4219" w:rsidRPr="00DB71A4" w:rsidRDefault="002E4219" w:rsidP="002E4219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5,189,943</w:t>
            </w:r>
          </w:p>
        </w:tc>
        <w:tc>
          <w:tcPr>
            <w:tcW w:w="180" w:type="dxa"/>
            <w:vAlign w:val="bottom"/>
          </w:tcPr>
          <w:p w14:paraId="337F6A48" w14:textId="77777777" w:rsidR="002E4219" w:rsidRPr="002E4219" w:rsidRDefault="002E4219" w:rsidP="002E4219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A1D2D44" w14:textId="1F8A1A8F" w:rsidR="002E4219" w:rsidRPr="002E4219" w:rsidRDefault="002E4219" w:rsidP="002E4219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2E4219" w:rsidRPr="002E4219" w14:paraId="0A0C906A" w14:textId="77777777" w:rsidTr="002E4219">
        <w:trPr>
          <w:cantSplit/>
        </w:trPr>
        <w:tc>
          <w:tcPr>
            <w:tcW w:w="5209" w:type="dxa"/>
            <w:vAlign w:val="bottom"/>
          </w:tcPr>
          <w:p w14:paraId="22802C93" w14:textId="6AE616EF" w:rsidR="002E4219" w:rsidRPr="002E4219" w:rsidRDefault="002E4219" w:rsidP="002E4219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E4219">
              <w:rPr>
                <w:rFonts w:asciiTheme="majorBidi" w:hAnsiTheme="majorBidi"/>
                <w:i/>
                <w:iCs/>
                <w:sz w:val="30"/>
                <w:szCs w:val="30"/>
                <w:cs/>
              </w:rPr>
              <w:t>หัก</w:t>
            </w:r>
            <w:r w:rsidRPr="002E4219">
              <w:rPr>
                <w:rFonts w:asciiTheme="majorBidi" w:hAnsi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451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A3AD261" w14:textId="180ABE05" w:rsidR="002E4219" w:rsidRPr="002E4219" w:rsidRDefault="002E4219" w:rsidP="002E4219">
            <w:pPr>
              <w:pStyle w:val="acctfourfigures"/>
              <w:tabs>
                <w:tab w:val="clear" w:pos="765"/>
                <w:tab w:val="decimal" w:pos="92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2E421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DA597F3" w14:textId="77777777" w:rsidR="002E4219" w:rsidRPr="002E4219" w:rsidRDefault="002E4219" w:rsidP="002E421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44C30E68" w14:textId="6DC32E1D" w:rsidR="002E4219" w:rsidRPr="002E4219" w:rsidRDefault="002E4219" w:rsidP="002E4219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E4219" w:rsidRPr="002E4219" w14:paraId="70841673" w14:textId="77777777" w:rsidTr="002E4219">
        <w:trPr>
          <w:cantSplit/>
        </w:trPr>
        <w:tc>
          <w:tcPr>
            <w:tcW w:w="5209" w:type="dxa"/>
            <w:vAlign w:val="bottom"/>
          </w:tcPr>
          <w:p w14:paraId="7126FA89" w14:textId="7BB9D7E8" w:rsidR="002E4219" w:rsidRPr="002E4219" w:rsidRDefault="002E4219" w:rsidP="002E4219">
            <w:pPr>
              <w:spacing w:line="240" w:lineRule="auto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2E4219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5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F6644FD" w14:textId="08AFF6C7" w:rsidR="002E4219" w:rsidRPr="002E4219" w:rsidRDefault="002E4219" w:rsidP="002E4219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5,189,943</w:t>
            </w:r>
          </w:p>
        </w:tc>
        <w:tc>
          <w:tcPr>
            <w:tcW w:w="180" w:type="dxa"/>
            <w:vAlign w:val="bottom"/>
          </w:tcPr>
          <w:p w14:paraId="11719B6B" w14:textId="77777777" w:rsidR="002E4219" w:rsidRPr="002E4219" w:rsidRDefault="002E4219" w:rsidP="002E4219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vAlign w:val="bottom"/>
          </w:tcPr>
          <w:p w14:paraId="4E6414F0" w14:textId="77777777" w:rsidR="002E4219" w:rsidRPr="002E4219" w:rsidRDefault="002E4219" w:rsidP="002E4219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bookmarkEnd w:id="23"/>
    </w:tbl>
    <w:p w14:paraId="36C11528" w14:textId="77777777" w:rsidR="0009398A" w:rsidRPr="00BB09AD" w:rsidRDefault="0009398A" w:rsidP="001E39B8">
      <w:pPr>
        <w:pStyle w:val="block"/>
        <w:spacing w:after="0" w:line="240" w:lineRule="atLeast"/>
        <w:ind w:left="1620" w:right="-7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W w:w="8278" w:type="dxa"/>
        <w:tblInd w:w="153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220"/>
        <w:gridCol w:w="1440"/>
        <w:gridCol w:w="178"/>
        <w:gridCol w:w="1440"/>
      </w:tblGrid>
      <w:tr w:rsidR="006F498F" w:rsidRPr="009055E2" w14:paraId="46C033C7" w14:textId="77777777" w:rsidTr="00362463">
        <w:trPr>
          <w:cantSplit/>
          <w:tblHeader/>
        </w:trPr>
        <w:tc>
          <w:tcPr>
            <w:tcW w:w="5220" w:type="dxa"/>
            <w:vAlign w:val="bottom"/>
            <w:hideMark/>
          </w:tcPr>
          <w:p w14:paraId="2E306569" w14:textId="77777777" w:rsidR="006F498F" w:rsidRPr="009055E2" w:rsidRDefault="006F498F" w:rsidP="006F498F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/>
              </w:rPr>
            </w:pPr>
            <w:bookmarkStart w:id="24" w:name="_Hlk61475855"/>
            <w:r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ลูกหนี้การค้า</w:t>
            </w:r>
          </w:p>
        </w:tc>
        <w:tc>
          <w:tcPr>
            <w:tcW w:w="1440" w:type="dxa"/>
            <w:vAlign w:val="bottom"/>
            <w:hideMark/>
          </w:tcPr>
          <w:p w14:paraId="11AF3634" w14:textId="77777777" w:rsidR="006F498F" w:rsidRPr="009055E2" w:rsidRDefault="006F498F" w:rsidP="006F498F">
            <w:pPr>
              <w:pStyle w:val="acctmergecolhdg"/>
              <w:spacing w:line="240" w:lineRule="auto"/>
              <w:ind w:left="-78" w:right="-77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78" w:type="dxa"/>
            <w:vAlign w:val="bottom"/>
          </w:tcPr>
          <w:p w14:paraId="09BF2031" w14:textId="77777777" w:rsidR="006F498F" w:rsidRPr="009055E2" w:rsidRDefault="006F498F" w:rsidP="006F498F">
            <w:pPr>
              <w:pStyle w:val="acctmergecolhdg"/>
              <w:spacing w:line="240" w:lineRule="auto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  <w:hideMark/>
          </w:tcPr>
          <w:p w14:paraId="0442AD3B" w14:textId="77777777" w:rsidR="006F498F" w:rsidRPr="009055E2" w:rsidRDefault="006F498F" w:rsidP="006F498F">
            <w:pPr>
              <w:tabs>
                <w:tab w:val="left" w:pos="540"/>
              </w:tabs>
              <w:spacing w:line="240" w:lineRule="auto"/>
              <w:ind w:left="-85" w:right="-4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0CFC511B" w14:textId="77777777" w:rsidR="006F498F" w:rsidRPr="009055E2" w:rsidRDefault="006F498F" w:rsidP="006F498F">
            <w:pPr>
              <w:pStyle w:val="acctmergecolhdg"/>
              <w:spacing w:line="240" w:lineRule="auto"/>
              <w:ind w:left="-81" w:right="-73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6F498F" w:rsidRPr="009055E2" w14:paraId="1081754E" w14:textId="77777777" w:rsidTr="00362463">
        <w:trPr>
          <w:cantSplit/>
          <w:tblHeader/>
        </w:trPr>
        <w:tc>
          <w:tcPr>
            <w:tcW w:w="5220" w:type="dxa"/>
            <w:vAlign w:val="bottom"/>
            <w:hideMark/>
          </w:tcPr>
          <w:p w14:paraId="568F3142" w14:textId="77777777" w:rsidR="006F498F" w:rsidRPr="009055E2" w:rsidRDefault="006F498F" w:rsidP="006F498F">
            <w:pPr>
              <w:tabs>
                <w:tab w:val="left" w:pos="54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058" w:type="dxa"/>
            <w:gridSpan w:val="3"/>
            <w:vAlign w:val="bottom"/>
            <w:hideMark/>
          </w:tcPr>
          <w:p w14:paraId="4E619442" w14:textId="77777777" w:rsidR="006F498F" w:rsidRPr="009055E2" w:rsidRDefault="006F498F" w:rsidP="006F498F">
            <w:pPr>
              <w:pStyle w:val="acctmergecolhdg"/>
              <w:spacing w:line="240" w:lineRule="auto"/>
              <w:rPr>
                <w:rFonts w:ascii="Angsana New" w:hAnsi="Angsana New"/>
                <w:b w:val="0"/>
                <w:bCs/>
                <w:sz w:val="30"/>
                <w:szCs w:val="30"/>
              </w:rPr>
            </w:pPr>
            <w:r w:rsidRPr="00907871">
              <w:rPr>
                <w:rFonts w:ascii="Angsana New" w:hAnsi="Angsana New" w:hint="cs"/>
                <w:b w:val="0"/>
                <w:bCs/>
                <w:i/>
                <w:iCs/>
                <w:sz w:val="30"/>
                <w:szCs w:val="30"/>
              </w:rPr>
              <w:t>(</w:t>
            </w:r>
            <w:r w:rsidR="00070B7E" w:rsidRPr="009055E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9055E2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6F498F" w:rsidRPr="009055E2" w14:paraId="52EEFA1E" w14:textId="77777777" w:rsidTr="00362463">
        <w:trPr>
          <w:cantSplit/>
          <w:trHeight w:val="64"/>
        </w:trPr>
        <w:tc>
          <w:tcPr>
            <w:tcW w:w="5220" w:type="dxa"/>
            <w:vAlign w:val="bottom"/>
            <w:hideMark/>
          </w:tcPr>
          <w:p w14:paraId="517DF632" w14:textId="4DEC3483" w:rsidR="006F498F" w:rsidRPr="009055E2" w:rsidRDefault="006F498F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31</w:t>
            </w:r>
            <w:r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DB71A4" w:rsidRPr="009055E2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2562</w:t>
            </w:r>
          </w:p>
        </w:tc>
        <w:tc>
          <w:tcPr>
            <w:tcW w:w="1440" w:type="dxa"/>
            <w:vAlign w:val="bottom"/>
          </w:tcPr>
          <w:p w14:paraId="685AB33B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7A9ABAD1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1CFDE2B5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87D03" w:rsidRPr="009055E2" w14:paraId="7893DC88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34FE2BDD" w14:textId="6F327B3E" w:rsidR="00D87D03" w:rsidRPr="009055E2" w:rsidRDefault="00D87D03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>(</w:t>
            </w: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 xml:space="preserve">หมายเหตุ </w:t>
            </w:r>
            <w:r w:rsidR="00DB71A4" w:rsidRPr="009055E2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1440" w:type="dxa"/>
            <w:vAlign w:val="bottom"/>
          </w:tcPr>
          <w:p w14:paraId="15E58465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4D8A1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37C76C55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F498F" w:rsidRPr="009055E2" w14:paraId="0DA5B64C" w14:textId="77777777" w:rsidTr="00362463">
        <w:trPr>
          <w:cantSplit/>
          <w:trHeight w:val="64"/>
        </w:trPr>
        <w:tc>
          <w:tcPr>
            <w:tcW w:w="5220" w:type="dxa"/>
            <w:vAlign w:val="bottom"/>
            <w:hideMark/>
          </w:tcPr>
          <w:p w14:paraId="5B803D93" w14:textId="58339E55" w:rsidR="006F498F" w:rsidRPr="009055E2" w:rsidRDefault="007175FF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1440" w:type="dxa"/>
            <w:vAlign w:val="bottom"/>
          </w:tcPr>
          <w:p w14:paraId="61C70718" w14:textId="44BA2C2D" w:rsidR="006F498F" w:rsidRPr="009055E2" w:rsidRDefault="00DB71A4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5</w:t>
            </w:r>
            <w:r w:rsidR="00D87D03" w:rsidRPr="009055E2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277</w:t>
            </w:r>
            <w:r w:rsidR="00D87D03" w:rsidRPr="009055E2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659</w:t>
            </w:r>
          </w:p>
        </w:tc>
        <w:tc>
          <w:tcPr>
            <w:tcW w:w="178" w:type="dxa"/>
            <w:vAlign w:val="bottom"/>
          </w:tcPr>
          <w:p w14:paraId="2B6803A1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505FFE25" w14:textId="77777777" w:rsidR="006F498F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6F498F" w:rsidRPr="009055E2" w14:paraId="6F2CD20E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294F47D2" w14:textId="77777777" w:rsidR="006F498F" w:rsidRPr="009055E2" w:rsidRDefault="006F498F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182FE55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7963E1CF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7DAC7BA" w14:textId="77777777" w:rsidR="006F498F" w:rsidRPr="009055E2" w:rsidRDefault="006F498F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E2B9B" w:rsidRPr="009055E2" w14:paraId="7CCF2078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7A2C4CBE" w14:textId="77777777" w:rsidR="007E2B9B" w:rsidRPr="009055E2" w:rsidRDefault="007E2B9B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1089215E" w14:textId="77777777" w:rsidR="007E2B9B" w:rsidRPr="009055E2" w:rsidRDefault="007E2B9B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77D1CEDD" w14:textId="77777777" w:rsidR="007E2B9B" w:rsidRPr="009055E2" w:rsidRDefault="007E2B9B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46F9EB92" w14:textId="77777777" w:rsidR="007E2B9B" w:rsidRPr="009055E2" w:rsidRDefault="007E2B9B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BB09AD" w:rsidRPr="009055E2" w14:paraId="43C2DA34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622CB5DE" w14:textId="77777777" w:rsidR="00BB09AD" w:rsidRPr="009055E2" w:rsidRDefault="00BB09AD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6849EEB2" w14:textId="77777777" w:rsidR="00BB09AD" w:rsidRPr="009055E2" w:rsidRDefault="00BB09AD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775715D3" w14:textId="77777777" w:rsidR="00BB09AD" w:rsidRPr="009055E2" w:rsidRDefault="00BB09AD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62ED46D2" w14:textId="77777777" w:rsidR="00BB09AD" w:rsidRPr="009055E2" w:rsidRDefault="00BB09AD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87D03" w:rsidRPr="009055E2" w14:paraId="7BCD257C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258358BA" w14:textId="77777777" w:rsidR="00D87D03" w:rsidRPr="009055E2" w:rsidRDefault="00D87D03" w:rsidP="006F498F">
            <w:pPr>
              <w:shd w:val="clear" w:color="auto" w:fill="FFFFFF"/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กิจการอื่น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3AEF91F1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13BE9123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10D2A33D" w14:textId="77777777" w:rsidR="00D87D03" w:rsidRPr="009055E2" w:rsidRDefault="00D87D03" w:rsidP="006F498F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87D03" w:rsidRPr="009055E2" w14:paraId="2BDE3C93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08240D72" w14:textId="679F3542" w:rsidR="00D87D03" w:rsidRPr="009055E2" w:rsidRDefault="007175FF" w:rsidP="00D87D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055E2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6A248A94" w14:textId="17733B37" w:rsidR="00D87D03" w:rsidRPr="009055E2" w:rsidRDefault="00DB71A4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235</w:t>
            </w:r>
            <w:r w:rsidR="00D87D03" w:rsidRPr="009055E2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491</w:t>
            </w:r>
          </w:p>
        </w:tc>
        <w:tc>
          <w:tcPr>
            <w:tcW w:w="178" w:type="dxa"/>
            <w:vAlign w:val="bottom"/>
          </w:tcPr>
          <w:p w14:paraId="16E54A80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7567D834" w14:textId="77777777" w:rsidR="00D87D03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D87D03" w:rsidRPr="009055E2" w14:paraId="4AF7D53C" w14:textId="77777777" w:rsidTr="00362463">
        <w:trPr>
          <w:cantSplit/>
          <w:trHeight w:val="64"/>
        </w:trPr>
        <w:tc>
          <w:tcPr>
            <w:tcW w:w="5220" w:type="dxa"/>
            <w:vAlign w:val="bottom"/>
          </w:tcPr>
          <w:p w14:paraId="07C6ACA5" w14:textId="77777777" w:rsidR="00D87D03" w:rsidRPr="009055E2" w:rsidRDefault="00D87D03" w:rsidP="00D87D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6BD9F63A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3C8096E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4C1E8C43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87D03" w:rsidRPr="009055E2" w14:paraId="7B60F82B" w14:textId="77777777" w:rsidTr="00121C5A">
        <w:trPr>
          <w:cantSplit/>
          <w:trHeight w:val="64"/>
        </w:trPr>
        <w:tc>
          <w:tcPr>
            <w:tcW w:w="5220" w:type="dxa"/>
            <w:vAlign w:val="bottom"/>
          </w:tcPr>
          <w:p w14:paraId="20BC320B" w14:textId="4E7C0BD8" w:rsidR="00D87D03" w:rsidRPr="009055E2" w:rsidRDefault="00D87D03" w:rsidP="00D87D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firstLine="8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 xml:space="preserve">   น้อยกว่า </w:t>
            </w:r>
            <w:r w:rsidR="00DB71A4" w:rsidRPr="009055E2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6ED8A244" w14:textId="3024E6CE" w:rsidR="00D87D03" w:rsidRPr="009055E2" w:rsidRDefault="00DB71A4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424</w:t>
            </w:r>
          </w:p>
        </w:tc>
        <w:tc>
          <w:tcPr>
            <w:tcW w:w="178" w:type="dxa"/>
            <w:vAlign w:val="bottom"/>
          </w:tcPr>
          <w:p w14:paraId="07D5F57B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vAlign w:val="bottom"/>
          </w:tcPr>
          <w:p w14:paraId="36371D04" w14:textId="77777777" w:rsidR="00D87D03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D87D03" w:rsidRPr="009055E2" w14:paraId="4ABA8AC9" w14:textId="77777777" w:rsidTr="00EC66BF">
        <w:trPr>
          <w:cantSplit/>
          <w:trHeight w:val="64"/>
        </w:trPr>
        <w:tc>
          <w:tcPr>
            <w:tcW w:w="5220" w:type="dxa"/>
            <w:vAlign w:val="bottom"/>
          </w:tcPr>
          <w:p w14:paraId="521D8208" w14:textId="3BF0A70E" w:rsidR="00D87D03" w:rsidRPr="009055E2" w:rsidRDefault="00D87D03" w:rsidP="00D87D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2" w:firstLine="8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DB71A4" w:rsidRPr="009055E2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9055E2">
              <w:rPr>
                <w:rFonts w:ascii="Angsana New" w:hAnsi="Angsana New" w:hint="cs"/>
                <w:sz w:val="30"/>
                <w:szCs w:val="30"/>
              </w:rPr>
              <w:t>6</w:t>
            </w:r>
            <w:r w:rsidRPr="009055E2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1242D9" w14:textId="0F237332" w:rsidR="00D87D03" w:rsidRPr="009055E2" w:rsidRDefault="00DB71A4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279</w:t>
            </w:r>
          </w:p>
        </w:tc>
        <w:tc>
          <w:tcPr>
            <w:tcW w:w="178" w:type="dxa"/>
            <w:vAlign w:val="bottom"/>
          </w:tcPr>
          <w:p w14:paraId="449B65C9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89C9987" w14:textId="77777777" w:rsidR="00D87D03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D87D03" w:rsidRPr="009055E2" w14:paraId="794F90D6" w14:textId="77777777" w:rsidTr="00121C5A">
        <w:trPr>
          <w:cantSplit/>
          <w:trHeight w:val="64"/>
        </w:trPr>
        <w:tc>
          <w:tcPr>
            <w:tcW w:w="5220" w:type="dxa"/>
            <w:vAlign w:val="bottom"/>
          </w:tcPr>
          <w:p w14:paraId="716B2A71" w14:textId="77777777" w:rsidR="00D87D03" w:rsidRPr="009055E2" w:rsidRDefault="00D87D03" w:rsidP="00D87D03">
            <w:pPr>
              <w:shd w:val="clear" w:color="auto" w:fill="FFFFFF"/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4820B2" w14:textId="4D9170D6" w:rsidR="00D87D03" w:rsidRPr="009055E2" w:rsidRDefault="00DB71A4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236</w:t>
            </w:r>
            <w:r w:rsidR="00D87D03" w:rsidRPr="009055E2">
              <w:rPr>
                <w:rFonts w:ascii="Angsana New" w:hAnsi="Angsana New" w:hint="cs"/>
                <w:sz w:val="30"/>
                <w:szCs w:val="30"/>
              </w:rPr>
              <w:t>,</w:t>
            </w:r>
            <w:r w:rsidRPr="009055E2">
              <w:rPr>
                <w:rFonts w:ascii="Angsana New" w:hAnsi="Angsana New" w:hint="cs"/>
                <w:sz w:val="30"/>
                <w:szCs w:val="30"/>
                <w:lang w:val="en-US"/>
              </w:rPr>
              <w:t>194</w:t>
            </w:r>
          </w:p>
        </w:tc>
        <w:tc>
          <w:tcPr>
            <w:tcW w:w="178" w:type="dxa"/>
            <w:vAlign w:val="bottom"/>
          </w:tcPr>
          <w:p w14:paraId="651B1904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B9B8BD0" w14:textId="77777777" w:rsidR="00D87D03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9055E2" w:rsidRPr="009055E2" w14:paraId="47217CEC" w14:textId="77777777" w:rsidTr="009055E2">
        <w:trPr>
          <w:cantSplit/>
          <w:trHeight w:val="64"/>
        </w:trPr>
        <w:tc>
          <w:tcPr>
            <w:tcW w:w="5220" w:type="dxa"/>
            <w:vAlign w:val="bottom"/>
          </w:tcPr>
          <w:p w14:paraId="536C8E1C" w14:textId="399BB098" w:rsidR="009055E2" w:rsidRPr="009055E2" w:rsidRDefault="009055E2" w:rsidP="009055E2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055E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694B964" w14:textId="55B9E2B2" w:rsidR="009055E2" w:rsidRPr="009055E2" w:rsidRDefault="009055E2" w:rsidP="009055E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/>
                <w:b/>
                <w:bCs/>
                <w:sz w:val="30"/>
                <w:szCs w:val="30"/>
              </w:rPr>
              <w:t>5,513,853</w:t>
            </w:r>
          </w:p>
        </w:tc>
        <w:tc>
          <w:tcPr>
            <w:tcW w:w="178" w:type="dxa"/>
            <w:vAlign w:val="bottom"/>
          </w:tcPr>
          <w:p w14:paraId="1298F66A" w14:textId="77777777" w:rsidR="009055E2" w:rsidRPr="009055E2" w:rsidRDefault="009055E2" w:rsidP="009055E2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1132061F" w14:textId="65E6BA6E" w:rsidR="009055E2" w:rsidRPr="009055E2" w:rsidRDefault="009055E2" w:rsidP="009055E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</w:tr>
      <w:tr w:rsidR="00D87D03" w:rsidRPr="009055E2" w14:paraId="16CCF8DF" w14:textId="77777777" w:rsidTr="009055E2">
        <w:trPr>
          <w:cantSplit/>
          <w:trHeight w:val="64"/>
        </w:trPr>
        <w:tc>
          <w:tcPr>
            <w:tcW w:w="5220" w:type="dxa"/>
            <w:vAlign w:val="bottom"/>
            <w:hideMark/>
          </w:tcPr>
          <w:p w14:paraId="7C745F9E" w14:textId="77777777" w:rsidR="00D87D03" w:rsidRPr="009055E2" w:rsidRDefault="00D87D03" w:rsidP="00D87D03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9055E2">
              <w:rPr>
                <w:rFonts w:ascii="Angsana New" w:hAnsi="Angsana New" w:hint="cs"/>
                <w:sz w:val="30"/>
                <w:szCs w:val="30"/>
                <w:cs/>
              </w:rPr>
              <w:t xml:space="preserve"> ค่าเผื่อหนี้สงสัยจะสูญ</w:t>
            </w: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7853699" w14:textId="77777777" w:rsidR="00D87D03" w:rsidRPr="009055E2" w:rsidRDefault="00D87D03" w:rsidP="0064566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6C8C4B58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5D335EE9" w14:textId="77777777" w:rsidR="00D87D03" w:rsidRPr="009055E2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D87D03" w:rsidRPr="00D246FB" w14:paraId="1E3E47EA" w14:textId="77777777" w:rsidTr="009055E2">
        <w:trPr>
          <w:cantSplit/>
          <w:trHeight w:val="64"/>
        </w:trPr>
        <w:tc>
          <w:tcPr>
            <w:tcW w:w="5220" w:type="dxa"/>
            <w:vAlign w:val="bottom"/>
            <w:hideMark/>
          </w:tcPr>
          <w:p w14:paraId="50744FE3" w14:textId="77777777" w:rsidR="00D87D03" w:rsidRPr="009055E2" w:rsidRDefault="00D87D03" w:rsidP="00D87D03">
            <w:pPr>
              <w:shd w:val="clear" w:color="auto" w:fill="FFFFFF"/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9299F3E" w14:textId="5EFADADF" w:rsidR="00D87D03" w:rsidRPr="009055E2" w:rsidRDefault="00121C5A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5,513,853</w:t>
            </w:r>
          </w:p>
        </w:tc>
        <w:tc>
          <w:tcPr>
            <w:tcW w:w="178" w:type="dxa"/>
            <w:vAlign w:val="bottom"/>
          </w:tcPr>
          <w:p w14:paraId="6CCED6F3" w14:textId="77777777" w:rsidR="00D87D03" w:rsidRPr="009055E2" w:rsidRDefault="00D87D03" w:rsidP="00D87D03">
            <w:pPr>
              <w:pStyle w:val="acctfourfigures"/>
              <w:shd w:val="clear" w:color="auto" w:fill="FFFFFF"/>
              <w:tabs>
                <w:tab w:val="decimal" w:pos="908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1928C7" w14:textId="77777777" w:rsidR="00D87D03" w:rsidRPr="00D246FB" w:rsidRDefault="00D87D03" w:rsidP="00D87D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left="-108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9055E2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</w:tr>
      <w:bookmarkEnd w:id="24"/>
    </w:tbl>
    <w:p w14:paraId="5659ABE1" w14:textId="77777777" w:rsidR="006F498F" w:rsidRPr="00BB09AD" w:rsidRDefault="006F498F" w:rsidP="008F5B65">
      <w:pPr>
        <w:pStyle w:val="block"/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4923C8B4" w14:textId="76BD70A1" w:rsidR="00EB6751" w:rsidRPr="00D246FB" w:rsidRDefault="00EB6751" w:rsidP="00EB67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620"/>
        <w:jc w:val="thaiDistribute"/>
        <w:rPr>
          <w:rFonts w:ascii="Angsana New" w:hAnsi="Angsana New"/>
          <w:sz w:val="30"/>
          <w:szCs w:val="30"/>
          <w:cs/>
        </w:rPr>
      </w:pPr>
      <w:bookmarkStart w:id="25" w:name="_Hlk61476103"/>
      <w:r w:rsidRPr="00D246FB">
        <w:rPr>
          <w:rFonts w:ascii="Angsana New" w:hAnsi="Angsana New" w:hint="cs"/>
          <w:sz w:val="30"/>
          <w:szCs w:val="30"/>
          <w:cs/>
        </w:rPr>
        <w:t xml:space="preserve">โดยปกติระยะเวลาการให้สินเชื่อแก่ลูกค้าของกลุ่มบริษัทมีระยะเวลาไม่เกิน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เดือน</w:t>
      </w:r>
    </w:p>
    <w:bookmarkEnd w:id="25"/>
    <w:p w14:paraId="7CD785CB" w14:textId="77777777" w:rsidR="006F498F" w:rsidRPr="00D246FB" w:rsidRDefault="006F498F" w:rsidP="008F5B65">
      <w:pPr>
        <w:pStyle w:val="block"/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7334A5DE" w14:textId="37F7D7F7" w:rsidR="006F498F" w:rsidRPr="00D246FB" w:rsidRDefault="001571F7" w:rsidP="00F4238B">
      <w:pPr>
        <w:pStyle w:val="block"/>
        <w:spacing w:after="0" w:line="240" w:lineRule="atLeast"/>
        <w:ind w:left="1530" w:right="-7" w:hanging="540"/>
        <w:jc w:val="both"/>
        <w:rPr>
          <w:rFonts w:asciiTheme="majorBidi" w:hAnsiTheme="majorBidi" w:cstheme="majorBidi"/>
          <w:sz w:val="30"/>
          <w:szCs w:val="30"/>
          <w:lang w:bidi="th-TH"/>
        </w:rPr>
      </w:pPr>
      <w:r w:rsidRPr="00D246FB">
        <w:rPr>
          <w:rFonts w:asciiTheme="majorBidi" w:hAnsiTheme="majorBidi" w:cstheme="majorBidi"/>
          <w:sz w:val="30"/>
          <w:szCs w:val="30"/>
        </w:rPr>
        <w:t>(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ค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D246FB">
        <w:rPr>
          <w:rFonts w:asciiTheme="majorBidi" w:hAnsiTheme="majorBidi" w:cstheme="majorBidi"/>
          <w:sz w:val="30"/>
          <w:szCs w:val="30"/>
        </w:rPr>
        <w:t xml:space="preserve">) 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เงินลงทุนในตราสารหนี้</w:t>
      </w:r>
      <w:r w:rsidR="00BB09AD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เงินให้กู้ยืม และลูกหนี้ตามสัญญาเช่า</w:t>
      </w:r>
    </w:p>
    <w:p w14:paraId="45CC2FDB" w14:textId="77777777" w:rsidR="001571F7" w:rsidRPr="00D246FB" w:rsidRDefault="001571F7" w:rsidP="00F93E01">
      <w:pPr>
        <w:pStyle w:val="block"/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4554C84A" w14:textId="04A26F67" w:rsidR="001571F7" w:rsidRPr="00BB09AD" w:rsidRDefault="001571F7" w:rsidP="00F93E01">
      <w:pPr>
        <w:tabs>
          <w:tab w:val="clear" w:pos="907"/>
          <w:tab w:val="clear" w:pos="1644"/>
          <w:tab w:val="clear" w:pos="1871"/>
          <w:tab w:val="left" w:pos="1080"/>
          <w:tab w:val="left" w:pos="1800"/>
          <w:tab w:val="left" w:pos="1890"/>
        </w:tabs>
        <w:ind w:left="1620"/>
        <w:jc w:val="thaiDistribute"/>
        <w:rPr>
          <w:rFonts w:ascii="Angsana New" w:hAnsi="Angsana New"/>
          <w:sz w:val="30"/>
          <w:szCs w:val="30"/>
        </w:rPr>
      </w:pPr>
      <w:r w:rsidRPr="00BB09AD">
        <w:rPr>
          <w:rFonts w:ascii="Angsana New" w:hAnsi="Angsana New" w:hint="cs"/>
          <w:sz w:val="30"/>
          <w:szCs w:val="30"/>
          <w:cs/>
        </w:rPr>
        <w:t>กลุ่มบริษัทจำกัดฐานะเปิดต่อความเสี่ยงด้านเครดิตด้วยการลงทุนในตราสารหนี้ที่มีสภาพคล่องและคู่สัญญาที่มี</w:t>
      </w:r>
      <w:r w:rsidR="000F4112" w:rsidRPr="00BB09AD">
        <w:rPr>
          <w:rFonts w:ascii="Angsana New" w:hAnsi="Angsana New" w:hint="cs"/>
          <w:sz w:val="30"/>
          <w:szCs w:val="30"/>
          <w:cs/>
        </w:rPr>
        <w:t>ความน่าเชื่อถือที่จัด</w:t>
      </w:r>
      <w:r w:rsidRPr="00BB09AD">
        <w:rPr>
          <w:rFonts w:ascii="Angsana New" w:hAnsi="Angsana New" w:hint="cs"/>
          <w:sz w:val="30"/>
          <w:szCs w:val="30"/>
          <w:cs/>
        </w:rPr>
        <w:t>อันดับ</w:t>
      </w:r>
      <w:r w:rsidR="000F4112" w:rsidRPr="00BB09AD">
        <w:rPr>
          <w:rFonts w:ascii="Angsana New" w:hAnsi="Angsana New" w:hint="cs"/>
          <w:sz w:val="30"/>
          <w:szCs w:val="30"/>
          <w:cs/>
        </w:rPr>
        <w:t xml:space="preserve">โดย </w:t>
      </w:r>
      <w:r w:rsidR="000F4112" w:rsidRPr="00BB09AD">
        <w:rPr>
          <w:rFonts w:ascii="Angsana New" w:hAnsi="Angsana New"/>
          <w:sz w:val="30"/>
          <w:szCs w:val="30"/>
        </w:rPr>
        <w:t xml:space="preserve">TRIS RATING </w:t>
      </w:r>
      <w:r w:rsidR="000F4112" w:rsidRPr="00BB09AD">
        <w:rPr>
          <w:rFonts w:ascii="Angsana New" w:hAnsi="Angsana New" w:hint="cs"/>
          <w:sz w:val="30"/>
          <w:szCs w:val="30"/>
          <w:cs/>
        </w:rPr>
        <w:t>ที่มีอันดับ</w:t>
      </w:r>
      <w:r w:rsidRPr="00BB09AD">
        <w:rPr>
          <w:rFonts w:ascii="Angsana New" w:hAnsi="Angsana New" w:hint="cs"/>
          <w:sz w:val="30"/>
          <w:szCs w:val="30"/>
          <w:cs/>
        </w:rPr>
        <w:t>เครดิตอย่างน้อย</w:t>
      </w:r>
      <w:r w:rsidR="000F4112" w:rsidRPr="00BB09AD">
        <w:rPr>
          <w:rFonts w:ascii="Angsana New" w:hAnsi="Angsana New" w:hint="cs"/>
          <w:sz w:val="30"/>
          <w:szCs w:val="30"/>
          <w:cs/>
        </w:rPr>
        <w:t>ที่ระดับ</w:t>
      </w:r>
      <w:r w:rsidRPr="00BB09AD">
        <w:rPr>
          <w:rFonts w:ascii="Angsana New" w:hAnsi="Angsana New" w:hint="cs"/>
          <w:sz w:val="30"/>
          <w:szCs w:val="30"/>
          <w:cs/>
        </w:rPr>
        <w:t xml:space="preserve"> </w:t>
      </w:r>
      <w:r w:rsidR="004E61BA" w:rsidRPr="00BB09AD">
        <w:rPr>
          <w:rFonts w:ascii="Angsana New" w:hAnsi="Angsana New"/>
          <w:sz w:val="30"/>
          <w:szCs w:val="30"/>
        </w:rPr>
        <w:t>A-</w:t>
      </w:r>
      <w:r w:rsidRPr="00BB09AD">
        <w:rPr>
          <w:rFonts w:ascii="Angsana New" w:hAnsi="Angsana New" w:hint="cs"/>
          <w:sz w:val="30"/>
          <w:szCs w:val="30"/>
        </w:rPr>
        <w:t xml:space="preserve"> </w:t>
      </w:r>
    </w:p>
    <w:p w14:paraId="60948FA7" w14:textId="77777777" w:rsidR="003F08E6" w:rsidRPr="00D246FB" w:rsidRDefault="003F08E6" w:rsidP="00F93E01">
      <w:pPr>
        <w:tabs>
          <w:tab w:val="clear" w:pos="907"/>
          <w:tab w:val="clear" w:pos="1644"/>
          <w:tab w:val="clear" w:pos="1871"/>
          <w:tab w:val="left" w:pos="1080"/>
          <w:tab w:val="left" w:pos="1800"/>
          <w:tab w:val="left" w:pos="1890"/>
        </w:tabs>
        <w:ind w:left="162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</w:rPr>
      </w:pPr>
    </w:p>
    <w:p w14:paraId="3E57F287" w14:textId="08D3D7B1" w:rsidR="001571F7" w:rsidRPr="004E61BA" w:rsidRDefault="001571F7" w:rsidP="00F93E01">
      <w:pPr>
        <w:tabs>
          <w:tab w:val="clear" w:pos="907"/>
          <w:tab w:val="left" w:pos="1080"/>
        </w:tabs>
        <w:ind w:left="1620"/>
        <w:jc w:val="thaiDistribute"/>
        <w:rPr>
          <w:rFonts w:ascii="Angsana New" w:hAnsi="Angsana New"/>
          <w:sz w:val="30"/>
          <w:szCs w:val="30"/>
        </w:rPr>
      </w:pPr>
      <w:r w:rsidRPr="000F4112">
        <w:rPr>
          <w:rFonts w:ascii="Angsana New" w:hAnsi="Angsana New" w:hint="cs"/>
          <w:sz w:val="30"/>
          <w:szCs w:val="30"/>
          <w:cs/>
        </w:rPr>
        <w:t>กลุ่มบริษัทติดตามการเปลี่ยนแปลงของความเสี่ยงด้านเครดิตด้วยการติดตามการจัดอันดับเครดิตภายนอกที่มีการเผยแพร่ โดยพิจารณาว่าอันดับเครดิตที่เผยแพร่มีการปรับปรุงให้เป็นปัจจุบันหรือไม่และเพื่อประเมินว่าความเสี่ยงด้านเครดิตเพิ่มขึ้นอย่างมีนัยสำคัญ ณ วันที่รายงาน โดยไม่ได้ถูกสะท้อนในอันดับเครดิตที่เผยแพร่หรือไม่</w:t>
      </w:r>
      <w:r w:rsidRPr="004E61BA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EFFFE5B" w14:textId="39083F0C" w:rsidR="00963CB7" w:rsidRPr="00D246FB" w:rsidRDefault="00963CB7" w:rsidP="00362463">
      <w:pPr>
        <w:pStyle w:val="block"/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bidi="th-TH"/>
        </w:rPr>
      </w:pPr>
    </w:p>
    <w:p w14:paraId="757D9498" w14:textId="375DEAD7" w:rsidR="001571F7" w:rsidRDefault="001571F7" w:rsidP="00F93E01">
      <w:pPr>
        <w:pStyle w:val="block"/>
        <w:tabs>
          <w:tab w:val="left" w:pos="1620"/>
          <w:tab w:val="left" w:pos="1800"/>
        </w:tabs>
        <w:spacing w:after="0" w:line="240" w:lineRule="atLeast"/>
        <w:ind w:left="1620"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4E61BA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แสดงฐานะเปิดต่อความเสี่ยงด้านเครดิตของเงินลงทุนในตราสารหนี้ที่วัดมูลค่าด้วยราคาทุนตัดจำหน่าย</w:t>
      </w:r>
      <w:r w:rsidR="00BB09AD">
        <w:rPr>
          <w:rFonts w:ascii="Angsana New" w:hAnsi="Angsana New" w:hint="cs"/>
          <w:sz w:val="30"/>
          <w:szCs w:val="30"/>
          <w:cs/>
          <w:lang w:val="en-US" w:bidi="th-TH"/>
        </w:rPr>
        <w:t xml:space="preserve"> เงินให้กู้ยืม และลูกหนี้ตามสัญญาเช่า</w:t>
      </w:r>
      <w:r w:rsidRPr="004E61BA">
        <w:rPr>
          <w:rFonts w:ascii="Angsana New" w:hAnsi="Angsana New" w:hint="cs"/>
          <w:sz w:val="30"/>
          <w:szCs w:val="30"/>
          <w:cs/>
          <w:lang w:val="en-US" w:bidi="th-TH"/>
        </w:rPr>
        <w:t xml:space="preserve"> ซึ่งบ่งชี้ว่าสินทรัพย์ที่วัดมูลค่าด้วยราคาทุนตัดจำหน่ายต้องตั้งค่าเผื่อผลขาดทุนด้านเครดิตที่คาดว่าจะเกิดขึ้นใน </w:t>
      </w:r>
      <w:r w:rsidR="00DB71A4" w:rsidRPr="00DB71A4">
        <w:rPr>
          <w:rFonts w:ascii="Angsana New" w:hAnsi="Angsana New" w:hint="cs"/>
          <w:sz w:val="30"/>
          <w:szCs w:val="30"/>
          <w:lang w:val="en-US" w:bidi="th-TH"/>
        </w:rPr>
        <w:t>12</w:t>
      </w:r>
      <w:r w:rsidRPr="004E61BA">
        <w:rPr>
          <w:rFonts w:ascii="Angsana New" w:hAnsi="Angsana New" w:hint="cs"/>
          <w:sz w:val="30"/>
          <w:szCs w:val="30"/>
          <w:lang w:val="en-US" w:bidi="th-TH"/>
        </w:rPr>
        <w:t xml:space="preserve"> </w:t>
      </w:r>
      <w:r w:rsidRPr="004E61BA">
        <w:rPr>
          <w:rFonts w:ascii="Angsana New" w:hAnsi="Angsana New" w:hint="cs"/>
          <w:sz w:val="30"/>
          <w:szCs w:val="30"/>
          <w:cs/>
          <w:lang w:val="en-US" w:bidi="th-TH"/>
        </w:rPr>
        <w:t>เดือนข้างหน้า หรือค่าเผื่อผลขาดทุนด้านเครดิตที่คาดว่าจะเกิดขึ้นตลอดอายุ ซึ่งในกรณีนี้ จะต้องระบุด้วยว่าสินทรัพย์ดังกล่าวเกิดการด้อยค่าด้านเครดิต</w:t>
      </w:r>
      <w:r w:rsidRPr="004E61BA">
        <w:rPr>
          <w:rFonts w:ascii="Angsana New" w:hAnsi="Angsana New"/>
          <w:sz w:val="30"/>
          <w:szCs w:val="30"/>
          <w:cs/>
          <w:lang w:val="en-US" w:bidi="th-TH"/>
        </w:rPr>
        <w:t>หรือไม่</w:t>
      </w:r>
    </w:p>
    <w:p w14:paraId="6898E3AA" w14:textId="09527DC8" w:rsidR="00BB09AD" w:rsidRDefault="00BB09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shd w:val="clear" w:color="auto" w:fill="E0E0E0"/>
          <w:lang w:bidi="ar-SA"/>
        </w:rPr>
      </w:pPr>
      <w:r>
        <w:rPr>
          <w:rFonts w:asciiTheme="majorBidi" w:hAnsiTheme="majorBidi" w:cstheme="majorBidi"/>
          <w:sz w:val="30"/>
          <w:szCs w:val="30"/>
          <w:shd w:val="clear" w:color="auto" w:fill="E0E0E0"/>
        </w:rPr>
        <w:br w:type="page"/>
      </w:r>
    </w:p>
    <w:tbl>
      <w:tblPr>
        <w:tblW w:w="8730" w:type="dxa"/>
        <w:tblInd w:w="1170" w:type="dxa"/>
        <w:tblLook w:val="04A0" w:firstRow="1" w:lastRow="0" w:firstColumn="1" w:lastColumn="0" w:noHBand="0" w:noVBand="1"/>
      </w:tblPr>
      <w:tblGrid>
        <w:gridCol w:w="2790"/>
        <w:gridCol w:w="1350"/>
        <w:gridCol w:w="270"/>
        <w:gridCol w:w="1260"/>
        <w:gridCol w:w="270"/>
        <w:gridCol w:w="1350"/>
        <w:gridCol w:w="270"/>
        <w:gridCol w:w="1170"/>
      </w:tblGrid>
      <w:tr w:rsidR="001571F7" w:rsidRPr="00D246FB" w14:paraId="760C9511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6DBA6FB2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40" w:type="dxa"/>
            <w:gridSpan w:val="7"/>
            <w:vAlign w:val="bottom"/>
            <w:hideMark/>
          </w:tcPr>
          <w:p w14:paraId="245BEFD5" w14:textId="77777777" w:rsidR="001571F7" w:rsidRPr="00D246FB" w:rsidRDefault="001571F7" w:rsidP="00DD1562">
            <w:pPr>
              <w:pStyle w:val="acctmergecolhdg"/>
              <w:shd w:val="clear" w:color="auto" w:fill="FFFFFF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eastAsia="AngsanaNew" w:hAnsiTheme="majorBidi" w:cstheme="majorBidi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571F7" w:rsidRPr="00D246FB" w14:paraId="17041BCC" w14:textId="77777777" w:rsidTr="0029234F">
        <w:trPr>
          <w:trHeight w:val="83"/>
        </w:trPr>
        <w:tc>
          <w:tcPr>
            <w:tcW w:w="2790" w:type="dxa"/>
            <w:vAlign w:val="bottom"/>
            <w:hideMark/>
          </w:tcPr>
          <w:p w14:paraId="5BBFB372" w14:textId="6C1E9850" w:rsidR="001571F7" w:rsidRPr="00D246FB" w:rsidRDefault="001571F7" w:rsidP="00DD1562">
            <w:pPr>
              <w:pStyle w:val="BodyText"/>
              <w:tabs>
                <w:tab w:val="right" w:pos="9072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350" w:type="dxa"/>
            <w:vAlign w:val="bottom"/>
            <w:hideMark/>
          </w:tcPr>
          <w:p w14:paraId="6454096F" w14:textId="14F70944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ผลขาดทุนด้านเครดิตที่คาดว่าจะเกิดขึ้นใน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12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เดือนข้างหน้า</w:t>
            </w:r>
          </w:p>
        </w:tc>
        <w:tc>
          <w:tcPr>
            <w:tcW w:w="270" w:type="dxa"/>
            <w:vAlign w:val="bottom"/>
          </w:tcPr>
          <w:p w14:paraId="06FACC2E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5E77C6EB" w14:textId="77777777" w:rsidR="001571F7" w:rsidRPr="004E61BA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ไม่ด้อยค่า</w:t>
            </w:r>
          </w:p>
        </w:tc>
        <w:tc>
          <w:tcPr>
            <w:tcW w:w="270" w:type="dxa"/>
            <w:vAlign w:val="bottom"/>
          </w:tcPr>
          <w:p w14:paraId="341706C7" w14:textId="77777777" w:rsidR="001571F7" w:rsidRPr="004E61BA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726BDF39" w14:textId="77777777" w:rsidR="001571F7" w:rsidRPr="004E61BA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270" w:type="dxa"/>
            <w:vAlign w:val="bottom"/>
          </w:tcPr>
          <w:p w14:paraId="2F5F933B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  <w:hideMark/>
          </w:tcPr>
          <w:p w14:paraId="00A00C4A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1571F7" w:rsidRPr="00D246FB" w14:paraId="25BEEAF5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13AB1B55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5940" w:type="dxa"/>
            <w:gridSpan w:val="7"/>
            <w:vAlign w:val="bottom"/>
            <w:hideMark/>
          </w:tcPr>
          <w:p w14:paraId="26445007" w14:textId="77777777" w:rsidR="001571F7" w:rsidRPr="00D246FB" w:rsidRDefault="001571F7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E42543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พั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นบาท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1571F7" w:rsidRPr="00D246FB" w14:paraId="7573F083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284882FF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>ตราสารหนี้ที่วัดมูลค่าด้วยราคา</w:t>
            </w:r>
            <w:r w:rsidR="001078BA" w:rsidRPr="004E61BA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ทุนตัดจำหน่าย</w:t>
            </w:r>
          </w:p>
        </w:tc>
        <w:tc>
          <w:tcPr>
            <w:tcW w:w="1350" w:type="dxa"/>
            <w:vAlign w:val="bottom"/>
          </w:tcPr>
          <w:p w14:paraId="00D6457F" w14:textId="253A3843" w:rsidR="001571F7" w:rsidRPr="00D246FB" w:rsidRDefault="00DB71A4" w:rsidP="00DD1562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  <w:rtl/>
                <w:cs/>
                <w:lang w:bidi="ar-SA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2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56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6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00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4</w:t>
            </w:r>
          </w:p>
        </w:tc>
        <w:tc>
          <w:tcPr>
            <w:tcW w:w="270" w:type="dxa"/>
            <w:vAlign w:val="bottom"/>
          </w:tcPr>
          <w:p w14:paraId="3734D498" w14:textId="77777777" w:rsidR="001571F7" w:rsidRPr="00D246FB" w:rsidRDefault="001571F7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0CC96F0" w14:textId="77777777" w:rsidR="001571F7" w:rsidRPr="00D246FB" w:rsidRDefault="00803DBF" w:rsidP="00851914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3C73600" w14:textId="77777777" w:rsidR="001571F7" w:rsidRPr="00D246FB" w:rsidRDefault="001571F7" w:rsidP="00DD1562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C6F7C69" w14:textId="77777777" w:rsidR="001571F7" w:rsidRPr="00D246FB" w:rsidRDefault="00803DBF" w:rsidP="004D6679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C04A85A" w14:textId="77777777" w:rsidR="001571F7" w:rsidRPr="00D246FB" w:rsidRDefault="001571F7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9BB673B" w14:textId="7CD49090" w:rsidR="001571F7" w:rsidRPr="00D246FB" w:rsidRDefault="00DB71A4" w:rsidP="00DD1562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566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00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5866A4" w:rsidRPr="004E61BA" w14:paraId="44C6ED36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314AAD02" w14:textId="70312244" w:rsidR="005866A4" w:rsidRPr="004E61BA" w:rsidRDefault="005866A4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E61BA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350" w:type="dxa"/>
            <w:vAlign w:val="bottom"/>
          </w:tcPr>
          <w:p w14:paraId="18DBE664" w14:textId="79B43D9E" w:rsidR="005866A4" w:rsidRPr="004E61BA" w:rsidRDefault="00DB71A4" w:rsidP="00DD1562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941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864</w:t>
            </w:r>
          </w:p>
        </w:tc>
        <w:tc>
          <w:tcPr>
            <w:tcW w:w="270" w:type="dxa"/>
            <w:vAlign w:val="bottom"/>
          </w:tcPr>
          <w:p w14:paraId="47225ACD" w14:textId="77777777" w:rsidR="005866A4" w:rsidRPr="004E61BA" w:rsidRDefault="005866A4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024776" w14:textId="0A12B640" w:rsidR="005866A4" w:rsidRPr="004E61BA" w:rsidRDefault="005866A4" w:rsidP="00851914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E7C3D4D" w14:textId="77777777" w:rsidR="005866A4" w:rsidRPr="004E61BA" w:rsidRDefault="005866A4" w:rsidP="00DD1562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F489F19" w14:textId="0605C52A" w:rsidR="005866A4" w:rsidRPr="004E61BA" w:rsidRDefault="005866A4" w:rsidP="006229A0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00C39AD" w14:textId="77777777" w:rsidR="005866A4" w:rsidRPr="004E61BA" w:rsidRDefault="005866A4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200D9983" w14:textId="0B52C80A" w:rsidR="005866A4" w:rsidRPr="004E61BA" w:rsidRDefault="00DB71A4" w:rsidP="00DD1562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941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864</w:t>
            </w:r>
          </w:p>
        </w:tc>
      </w:tr>
      <w:tr w:rsidR="005866A4" w:rsidRPr="004E61BA" w14:paraId="6EC8E08B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5CB6B9F0" w14:textId="7A7E31C9" w:rsidR="005866A4" w:rsidRPr="004E61BA" w:rsidRDefault="005866A4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E61BA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ลูกหนี้ตามสัญญาเช่า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4E61B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กิจการที่เกี่ยวข้องกัน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69080D24" w14:textId="44770C4E" w:rsidR="005866A4" w:rsidRPr="004E61BA" w:rsidRDefault="00DB71A4" w:rsidP="00DD1562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1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3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139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3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23</w:t>
            </w:r>
          </w:p>
        </w:tc>
        <w:tc>
          <w:tcPr>
            <w:tcW w:w="270" w:type="dxa"/>
            <w:vAlign w:val="bottom"/>
          </w:tcPr>
          <w:p w14:paraId="74ED1FED" w14:textId="77777777" w:rsidR="005866A4" w:rsidRPr="004E61BA" w:rsidRDefault="005866A4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7EEBEFC" w14:textId="38746B39" w:rsidR="005866A4" w:rsidRPr="004E61BA" w:rsidRDefault="005866A4" w:rsidP="00851914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D219500" w14:textId="77777777" w:rsidR="005866A4" w:rsidRPr="004E61BA" w:rsidRDefault="005866A4" w:rsidP="00DD1562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7C5DF777" w14:textId="26698086" w:rsidR="005866A4" w:rsidRPr="004E61BA" w:rsidRDefault="005866A4" w:rsidP="006229A0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BEB8199" w14:textId="77777777" w:rsidR="005866A4" w:rsidRPr="004E61BA" w:rsidRDefault="005866A4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4D79DAD" w14:textId="668F4236" w:rsidR="005866A4" w:rsidRPr="004E61BA" w:rsidRDefault="00DB71A4" w:rsidP="00DD1562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139</w:t>
            </w:r>
            <w:r w:rsidR="005866A4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23</w:t>
            </w:r>
          </w:p>
        </w:tc>
      </w:tr>
      <w:tr w:rsidR="00724813" w:rsidRPr="004E61BA" w14:paraId="7CAE77E8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43F12DFD" w14:textId="77777777" w:rsidR="00724813" w:rsidRPr="004E61BA" w:rsidRDefault="00724813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167E1B67" w14:textId="1C1E95BC" w:rsidR="00724813" w:rsidRPr="00D43133" w:rsidRDefault="00DB71A4" w:rsidP="00DD1562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18</w:t>
            </w:r>
            <w:r w:rsidR="00724813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647</w:t>
            </w:r>
            <w:r w:rsidR="00724813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191</w:t>
            </w:r>
          </w:p>
        </w:tc>
        <w:tc>
          <w:tcPr>
            <w:tcW w:w="270" w:type="dxa"/>
            <w:vAlign w:val="bottom"/>
          </w:tcPr>
          <w:p w14:paraId="7EEE05BF" w14:textId="77777777" w:rsidR="00724813" w:rsidRPr="004E61BA" w:rsidRDefault="00724813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C5F6D98" w14:textId="3432CBAF" w:rsidR="00724813" w:rsidRPr="004E61BA" w:rsidRDefault="00724813" w:rsidP="00851914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3FC27C6" w14:textId="77777777" w:rsidR="00724813" w:rsidRPr="004E61BA" w:rsidRDefault="00724813" w:rsidP="00DD1562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3B8EC2AD" w14:textId="1BBCC77A" w:rsidR="00724813" w:rsidRPr="004E61BA" w:rsidRDefault="00724813" w:rsidP="006229A0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ECF4854" w14:textId="77777777" w:rsidR="00724813" w:rsidRPr="004E61BA" w:rsidRDefault="00724813" w:rsidP="00DD1562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116A46C" w14:textId="35380537" w:rsidR="00724813" w:rsidRPr="00D43133" w:rsidRDefault="00DB71A4" w:rsidP="00DD1562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72481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647</w:t>
            </w:r>
            <w:r w:rsidR="00724813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191</w:t>
            </w:r>
          </w:p>
        </w:tc>
      </w:tr>
      <w:tr w:rsidR="001571F7" w:rsidRPr="004E61BA" w14:paraId="224FC27B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2C76DDD7" w14:textId="50BE0A1C" w:rsidR="001571F7" w:rsidRPr="004E61BA" w:rsidRDefault="001571F7" w:rsidP="000D547A">
            <w:pPr>
              <w:pStyle w:val="BodyText"/>
              <w:spacing w:after="0" w:line="240" w:lineRule="auto"/>
              <w:ind w:right="-111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</w:t>
            </w:r>
            <w:r w:rsidR="000D547A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0D547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350" w:type="dxa"/>
            <w:vAlign w:val="bottom"/>
          </w:tcPr>
          <w:p w14:paraId="6729425E" w14:textId="1BCF5657" w:rsidR="001571F7" w:rsidRPr="004E61BA" w:rsidRDefault="005866A4" w:rsidP="00DD1562">
            <w:pPr>
              <w:spacing w:line="240" w:lineRule="auto"/>
              <w:ind w:left="-95" w:right="-20"/>
              <w:jc w:val="right"/>
              <w:rPr>
                <w:rFonts w:asciiTheme="majorBidi" w:hAnsiTheme="majorBidi" w:cstheme="majorBidi"/>
                <w:sz w:val="30"/>
                <w:szCs w:val="30"/>
                <w:rtl/>
                <w:cs/>
                <w:lang w:bidi="ar-SA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3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7</w:t>
            </w:r>
            <w:r w:rsidR="00803DBF" w:rsidRPr="004E61BA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291</w:t>
            </w:r>
            <w:r w:rsidRPr="004E61BA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)</w:t>
            </w:r>
          </w:p>
        </w:tc>
        <w:tc>
          <w:tcPr>
            <w:tcW w:w="270" w:type="dxa"/>
            <w:vAlign w:val="bottom"/>
          </w:tcPr>
          <w:p w14:paraId="34E3F201" w14:textId="77777777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7C7F2BF" w14:textId="77777777" w:rsidR="001571F7" w:rsidRPr="004E61BA" w:rsidRDefault="00803DBF" w:rsidP="00851914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CB84FD2" w14:textId="77777777" w:rsidR="001571F7" w:rsidRPr="004E61BA" w:rsidRDefault="001571F7" w:rsidP="00DD1562">
            <w:pPr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5DAFB3E" w14:textId="77777777" w:rsidR="001571F7" w:rsidRPr="004E61BA" w:rsidRDefault="00803DBF" w:rsidP="006229A0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CE525BB" w14:textId="77777777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DE55738" w14:textId="759861EC" w:rsidR="001571F7" w:rsidRPr="004E61BA" w:rsidRDefault="005866A4" w:rsidP="00F7625F">
            <w:pPr>
              <w:spacing w:line="240" w:lineRule="auto"/>
              <w:ind w:left="-95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803DBF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sz w:val="30"/>
                <w:szCs w:val="30"/>
              </w:rPr>
              <w:t>291</w:t>
            </w:r>
            <w:r w:rsidRPr="004E61B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1571F7" w:rsidRPr="00851914" w14:paraId="162D5B95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68E4B8EE" w14:textId="77777777" w:rsidR="001571F7" w:rsidRPr="00851914" w:rsidRDefault="001571F7" w:rsidP="00DD156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5191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99770E8" w14:textId="324DAD1E" w:rsidR="001571F7" w:rsidRPr="00851914" w:rsidRDefault="00DB71A4" w:rsidP="00DD1562">
            <w:pPr>
              <w:tabs>
                <w:tab w:val="decimal" w:pos="610"/>
              </w:tabs>
              <w:spacing w:line="240" w:lineRule="auto"/>
              <w:ind w:left="-129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bidi="ar-SA"/>
              </w:rPr>
            </w:pPr>
            <w:r w:rsidRPr="00851914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SA"/>
              </w:rPr>
              <w:t>18</w:t>
            </w:r>
            <w:r w:rsidR="00803DBF" w:rsidRPr="00851914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SA"/>
              </w:rPr>
              <w:t>609</w:t>
            </w:r>
            <w:r w:rsidR="00803DBF" w:rsidRPr="00851914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SA"/>
              </w:rPr>
              <w:t>,</w:t>
            </w:r>
            <w:r w:rsidR="00884518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SA"/>
              </w:rPr>
              <w:t>900</w:t>
            </w:r>
          </w:p>
        </w:tc>
        <w:tc>
          <w:tcPr>
            <w:tcW w:w="270" w:type="dxa"/>
            <w:vAlign w:val="bottom"/>
          </w:tcPr>
          <w:p w14:paraId="31D34415" w14:textId="77777777" w:rsidR="001571F7" w:rsidRPr="00851914" w:rsidRDefault="001571F7" w:rsidP="00DD1562">
            <w:pPr>
              <w:tabs>
                <w:tab w:val="decimal" w:pos="610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0E79E44" w14:textId="77777777" w:rsidR="001571F7" w:rsidRPr="00851914" w:rsidRDefault="00803DBF" w:rsidP="004D6679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5191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0AF58DE" w14:textId="77777777" w:rsidR="001571F7" w:rsidRPr="00851914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1F0FF0A" w14:textId="77777777" w:rsidR="001571F7" w:rsidRPr="00851914" w:rsidRDefault="00803DBF" w:rsidP="006229A0">
            <w:pPr>
              <w:tabs>
                <w:tab w:val="clear" w:pos="907"/>
                <w:tab w:val="left" w:pos="62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5191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574D390" w14:textId="77777777" w:rsidR="001571F7" w:rsidRPr="00851914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E5063E" w14:textId="40993F65" w:rsidR="001571F7" w:rsidRPr="00851914" w:rsidRDefault="00DB71A4" w:rsidP="00DD1562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5191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</w:t>
            </w:r>
            <w:r w:rsidR="00803DBF" w:rsidRPr="0085191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609</w:t>
            </w:r>
            <w:r w:rsidR="00803DBF" w:rsidRPr="0085191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8845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900</w:t>
            </w:r>
          </w:p>
        </w:tc>
      </w:tr>
    </w:tbl>
    <w:p w14:paraId="3621FF59" w14:textId="77777777" w:rsidR="00BB09AD" w:rsidRPr="00BB09AD" w:rsidRDefault="00BB09AD" w:rsidP="001144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732" w:type="dxa"/>
        <w:tblInd w:w="1170" w:type="dxa"/>
        <w:tblLook w:val="04A0" w:firstRow="1" w:lastRow="0" w:firstColumn="1" w:lastColumn="0" w:noHBand="0" w:noVBand="1"/>
      </w:tblPr>
      <w:tblGrid>
        <w:gridCol w:w="2790"/>
        <w:gridCol w:w="1350"/>
        <w:gridCol w:w="270"/>
        <w:gridCol w:w="1260"/>
        <w:gridCol w:w="270"/>
        <w:gridCol w:w="1350"/>
        <w:gridCol w:w="270"/>
        <w:gridCol w:w="1172"/>
      </w:tblGrid>
      <w:tr w:rsidR="001571F7" w:rsidRPr="00D246FB" w14:paraId="0F288679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01BA085C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42" w:type="dxa"/>
            <w:gridSpan w:val="7"/>
            <w:vAlign w:val="bottom"/>
            <w:hideMark/>
          </w:tcPr>
          <w:p w14:paraId="58DF7215" w14:textId="77777777" w:rsidR="001571F7" w:rsidRPr="00D246FB" w:rsidRDefault="001571F7" w:rsidP="00DD1562">
            <w:pPr>
              <w:pStyle w:val="acctmergecolhdg"/>
              <w:shd w:val="clear" w:color="auto" w:fill="FFFFFF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eastAsia="AngsanaNew" w:hAnsiTheme="majorBidi" w:cstheme="majorBidi"/>
                <w:bCs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1571F7" w:rsidRPr="00D246FB" w14:paraId="60EF9B8E" w14:textId="77777777" w:rsidTr="0029234F">
        <w:trPr>
          <w:trHeight w:val="83"/>
        </w:trPr>
        <w:tc>
          <w:tcPr>
            <w:tcW w:w="2790" w:type="dxa"/>
            <w:vAlign w:val="bottom"/>
            <w:hideMark/>
          </w:tcPr>
          <w:p w14:paraId="20BB7739" w14:textId="38873F71" w:rsidR="001571F7" w:rsidRPr="00D246FB" w:rsidRDefault="001571F7" w:rsidP="00DD1562">
            <w:pPr>
              <w:pStyle w:val="BodyText"/>
              <w:tabs>
                <w:tab w:val="right" w:pos="9072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D246FB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350" w:type="dxa"/>
            <w:vAlign w:val="bottom"/>
            <w:hideMark/>
          </w:tcPr>
          <w:p w14:paraId="52D98013" w14:textId="7875DCA4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ผลขาดทุนด้านเครดิตที่คาดว่าจะเกิดขึ้นใน </w:t>
            </w:r>
            <w:r w:rsidR="00DB71A4" w:rsidRPr="00DB71A4">
              <w:rPr>
                <w:rFonts w:ascii="Angsana New" w:hAnsi="Angsana New"/>
                <w:sz w:val="30"/>
                <w:szCs w:val="30"/>
              </w:rPr>
              <w:t>12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เดือนข้างหน้า</w:t>
            </w:r>
          </w:p>
        </w:tc>
        <w:tc>
          <w:tcPr>
            <w:tcW w:w="270" w:type="dxa"/>
            <w:vAlign w:val="bottom"/>
          </w:tcPr>
          <w:p w14:paraId="7D1345D8" w14:textId="77777777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676B73B7" w14:textId="77777777" w:rsidR="001571F7" w:rsidRPr="004E61BA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ไม่ด้อยค่า</w:t>
            </w:r>
          </w:p>
        </w:tc>
        <w:tc>
          <w:tcPr>
            <w:tcW w:w="270" w:type="dxa"/>
            <w:vAlign w:val="bottom"/>
          </w:tcPr>
          <w:p w14:paraId="20432440" w14:textId="77777777" w:rsidR="001571F7" w:rsidRPr="004E61BA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4AD26CE3" w14:textId="77777777" w:rsidR="001571F7" w:rsidRPr="004E61BA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270" w:type="dxa"/>
            <w:vAlign w:val="bottom"/>
          </w:tcPr>
          <w:p w14:paraId="05A81ECE" w14:textId="77777777" w:rsidR="001571F7" w:rsidRPr="004E61BA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  <w:hideMark/>
          </w:tcPr>
          <w:p w14:paraId="1DB26C40" w14:textId="77777777" w:rsidR="001571F7" w:rsidRPr="004E61BA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1571F7" w:rsidRPr="00D246FB" w14:paraId="3449459A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632F7B4A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5942" w:type="dxa"/>
            <w:gridSpan w:val="7"/>
            <w:vAlign w:val="bottom"/>
            <w:hideMark/>
          </w:tcPr>
          <w:p w14:paraId="2F99A485" w14:textId="77777777" w:rsidR="001571F7" w:rsidRPr="00D246FB" w:rsidRDefault="001571F7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E42543"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พั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นบาท</w:t>
            </w: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1078BA" w:rsidRPr="00D246FB" w14:paraId="5F56EC03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7A000321" w14:textId="77777777" w:rsidR="001078BA" w:rsidRPr="004E61BA" w:rsidRDefault="001078BA" w:rsidP="004E61BA">
            <w:pPr>
              <w:pStyle w:val="BodyText"/>
              <w:spacing w:after="0" w:line="240" w:lineRule="auto"/>
              <w:ind w:right="-111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>ตราสารหนี้ที่วัดมูลค่าด้วยราคา</w:t>
            </w:r>
            <w:r w:rsidRPr="004E61BA">
              <w:rPr>
                <w:rFonts w:asciiTheme="majorBidi" w:hAnsiTheme="majorBidi" w:cstheme="majorBidi"/>
                <w:sz w:val="30"/>
                <w:szCs w:val="30"/>
              </w:rPr>
              <w:br/>
              <w:t xml:space="preserve">   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>ทุนตัดจำหน่าย</w:t>
            </w:r>
          </w:p>
        </w:tc>
        <w:tc>
          <w:tcPr>
            <w:tcW w:w="1350" w:type="dxa"/>
            <w:vAlign w:val="bottom"/>
          </w:tcPr>
          <w:p w14:paraId="6D84EF30" w14:textId="77C1B497" w:rsidR="001078BA" w:rsidRPr="004E61BA" w:rsidRDefault="0074106A" w:rsidP="008B2A99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  <w:rtl/>
                <w:cs/>
                <w:lang w:bidi="ar-SA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113</w:t>
            </w:r>
            <w:r w:rsidR="00803DBF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000</w:t>
            </w:r>
          </w:p>
        </w:tc>
        <w:tc>
          <w:tcPr>
            <w:tcW w:w="270" w:type="dxa"/>
            <w:vAlign w:val="bottom"/>
          </w:tcPr>
          <w:p w14:paraId="1FD8FB5A" w14:textId="77777777" w:rsidR="001078BA" w:rsidRPr="004E61BA" w:rsidRDefault="001078BA" w:rsidP="001078BA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22F695C" w14:textId="77777777" w:rsidR="001078BA" w:rsidRPr="004E61BA" w:rsidRDefault="00803DBF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FE9DB11" w14:textId="77777777" w:rsidR="001078BA" w:rsidRPr="004E61BA" w:rsidRDefault="001078BA" w:rsidP="001078BA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986038D" w14:textId="77777777" w:rsidR="001078BA" w:rsidRPr="004E61BA" w:rsidRDefault="00803DBF" w:rsidP="004D6679">
            <w:pPr>
              <w:tabs>
                <w:tab w:val="clear" w:pos="454"/>
                <w:tab w:val="clear" w:pos="680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543130A" w14:textId="77777777" w:rsidR="001078BA" w:rsidRPr="00D246FB" w:rsidRDefault="001078BA" w:rsidP="001078BA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793E1FCD" w14:textId="4C6DA6AE" w:rsidR="001078BA" w:rsidRPr="00D246FB" w:rsidRDefault="0074106A" w:rsidP="008B2A99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113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000</w:t>
            </w:r>
          </w:p>
        </w:tc>
      </w:tr>
      <w:tr w:rsidR="0074106A" w:rsidRPr="004E61BA" w14:paraId="4695FE0B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772B87E3" w14:textId="06150A19" w:rsidR="0074106A" w:rsidRPr="004E61BA" w:rsidRDefault="0074106A" w:rsidP="001D602E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E61BA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C090194" w14:textId="593F8B20" w:rsidR="0074106A" w:rsidRPr="004E61BA" w:rsidRDefault="0074106A" w:rsidP="001D602E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865</w:t>
            </w:r>
            <w:r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888</w:t>
            </w:r>
          </w:p>
        </w:tc>
        <w:tc>
          <w:tcPr>
            <w:tcW w:w="270" w:type="dxa"/>
            <w:vAlign w:val="bottom"/>
          </w:tcPr>
          <w:p w14:paraId="608E7D2E" w14:textId="77777777" w:rsidR="0074106A" w:rsidRPr="004E61BA" w:rsidRDefault="0074106A" w:rsidP="001D602E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5653590" w14:textId="77777777" w:rsidR="0074106A" w:rsidRPr="004E61BA" w:rsidRDefault="0074106A" w:rsidP="001D602E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6C4A5B6" w14:textId="77777777" w:rsidR="0074106A" w:rsidRPr="004E61BA" w:rsidRDefault="0074106A" w:rsidP="001D602E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61160D22" w14:textId="77777777" w:rsidR="0074106A" w:rsidRPr="004E61BA" w:rsidRDefault="0074106A" w:rsidP="001D602E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602BF46" w14:textId="77777777" w:rsidR="0074106A" w:rsidRPr="004E61BA" w:rsidRDefault="0074106A" w:rsidP="001D602E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vAlign w:val="bottom"/>
          </w:tcPr>
          <w:p w14:paraId="5270A5D0" w14:textId="14A63CE3" w:rsidR="0074106A" w:rsidRPr="004E61BA" w:rsidRDefault="008B2A99" w:rsidP="008B2A99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74106A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865</w:t>
            </w:r>
            <w:r w:rsidR="0074106A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888</w:t>
            </w:r>
          </w:p>
        </w:tc>
      </w:tr>
      <w:tr w:rsidR="008B2A99" w:rsidRPr="004E61BA" w14:paraId="41BB9395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3CE1A7CC" w14:textId="77777777" w:rsidR="008B2A99" w:rsidRPr="004E61BA" w:rsidRDefault="008B2A99" w:rsidP="001D602E">
            <w:pPr>
              <w:pStyle w:val="BodyText"/>
              <w:spacing w:after="0" w:line="240" w:lineRule="auto"/>
              <w:ind w:right="-111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37EF20B1" w14:textId="14FD834A" w:rsidR="008B2A99" w:rsidRPr="00D43133" w:rsidRDefault="008B2A99" w:rsidP="001D602E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sz w:val="30"/>
                <w:szCs w:val="30"/>
                <w:lang w:bidi="ar-SA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bidi="ar-SA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bidi="ar-SA"/>
              </w:rPr>
              <w:t>,978,888</w:t>
            </w:r>
          </w:p>
        </w:tc>
        <w:tc>
          <w:tcPr>
            <w:tcW w:w="270" w:type="dxa"/>
            <w:vAlign w:val="bottom"/>
          </w:tcPr>
          <w:p w14:paraId="6BC5E922" w14:textId="77777777" w:rsidR="008B2A99" w:rsidRPr="004E61BA" w:rsidRDefault="008B2A99" w:rsidP="001D602E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28DBE75" w14:textId="77777777" w:rsidR="008B2A99" w:rsidRPr="004E61BA" w:rsidRDefault="008B2A99" w:rsidP="001D602E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2D040C8" w14:textId="77777777" w:rsidR="008B2A99" w:rsidRPr="004E61BA" w:rsidRDefault="008B2A99" w:rsidP="001D602E">
            <w:pPr>
              <w:spacing w:line="240" w:lineRule="auto"/>
              <w:ind w:left="-129" w:right="-8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7A520DEC" w14:textId="77777777" w:rsidR="008B2A99" w:rsidRPr="004E61BA" w:rsidRDefault="008B2A99" w:rsidP="001D602E">
            <w:pPr>
              <w:tabs>
                <w:tab w:val="clear" w:pos="454"/>
                <w:tab w:val="clear" w:pos="907"/>
                <w:tab w:val="left" w:pos="624"/>
                <w:tab w:val="left" w:pos="714"/>
              </w:tabs>
              <w:spacing w:line="240" w:lineRule="auto"/>
              <w:ind w:right="-1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8ED0BB3" w14:textId="77777777" w:rsidR="008B2A99" w:rsidRPr="004E61BA" w:rsidRDefault="008B2A99" w:rsidP="001D602E">
            <w:pPr>
              <w:spacing w:line="240" w:lineRule="auto"/>
              <w:ind w:left="-95" w:right="-1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</w:tcBorders>
            <w:vAlign w:val="bottom"/>
          </w:tcPr>
          <w:p w14:paraId="78E69A54" w14:textId="3DD6509A" w:rsidR="008B2A99" w:rsidRPr="00D43133" w:rsidRDefault="008B2A99" w:rsidP="008B2A99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8B2A99">
              <w:rPr>
                <w:rFonts w:asciiTheme="majorBidi" w:hAnsiTheme="majorBidi" w:cstheme="majorBidi"/>
                <w:sz w:val="30"/>
                <w:szCs w:val="30"/>
              </w:rPr>
              <w:t>978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,888</w:t>
            </w:r>
          </w:p>
        </w:tc>
      </w:tr>
      <w:tr w:rsidR="001078BA" w:rsidRPr="00D246FB" w14:paraId="6F524AF0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088B2D4D" w14:textId="062F1F78" w:rsidR="001078BA" w:rsidRPr="004E61BA" w:rsidRDefault="001078BA" w:rsidP="000D547A">
            <w:pPr>
              <w:pStyle w:val="BodyText"/>
              <w:spacing w:after="0" w:line="240" w:lineRule="auto"/>
              <w:ind w:right="-111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</w:t>
            </w:r>
            <w:r w:rsidR="000D547A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0D547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4E61BA">
              <w:rPr>
                <w:rFonts w:asciiTheme="majorBidi" w:hAnsiTheme="majorBidi" w:cstheme="majorBidi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E55A761" w14:textId="1CDB9C65" w:rsidR="001078BA" w:rsidRPr="004E61BA" w:rsidRDefault="00804ED6" w:rsidP="00B6724E">
            <w:pPr>
              <w:tabs>
                <w:tab w:val="clear" w:pos="907"/>
                <w:tab w:val="left" w:pos="790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rtl/>
                <w:cs/>
                <w:lang w:bidi="ar-SA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52</w:t>
            </w:r>
            <w:r w:rsidR="00803DBF" w:rsidRPr="004E61B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504</w:t>
            </w:r>
            <w:r w:rsidRPr="004E61B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17032E39" w14:textId="77777777" w:rsidR="001078BA" w:rsidRPr="004E61BA" w:rsidRDefault="001078BA" w:rsidP="001078BA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0110F74" w14:textId="77777777" w:rsidR="001078BA" w:rsidRPr="004E61BA" w:rsidRDefault="00803DBF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98AD1AC" w14:textId="77777777" w:rsidR="001078BA" w:rsidRPr="004E61BA" w:rsidRDefault="001078BA" w:rsidP="001078BA">
            <w:pPr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3D9A8921" w14:textId="77777777" w:rsidR="001078BA" w:rsidRPr="004E61BA" w:rsidRDefault="00803DBF" w:rsidP="00804ED6">
            <w:pPr>
              <w:tabs>
                <w:tab w:val="clear" w:pos="907"/>
                <w:tab w:val="left" w:pos="520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E61B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C8B8210" w14:textId="77777777" w:rsidR="001078BA" w:rsidRPr="00D246FB" w:rsidRDefault="001078BA" w:rsidP="001078BA">
            <w:pPr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vAlign w:val="bottom"/>
          </w:tcPr>
          <w:p w14:paraId="3F09A02A" w14:textId="44B7808B" w:rsidR="001078BA" w:rsidRPr="00D246FB" w:rsidRDefault="00804ED6" w:rsidP="001078BA">
            <w:pPr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52</w:t>
            </w:r>
            <w:r w:rsidR="00803DBF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504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1571F7" w:rsidRPr="00D246FB" w14:paraId="2B1C36F7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4311D7AB" w14:textId="77777777" w:rsidR="001571F7" w:rsidRPr="00D246FB" w:rsidRDefault="001571F7" w:rsidP="00DD156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E8B85FA" w14:textId="7E030A46" w:rsidR="001571F7" w:rsidRPr="00D32B1F" w:rsidRDefault="00DB71A4" w:rsidP="008B2A99">
            <w:pPr>
              <w:spacing w:line="240" w:lineRule="auto"/>
              <w:ind w:left="-9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bidi="ar-SA"/>
              </w:rPr>
            </w:pPr>
            <w:r w:rsidRPr="00D32B1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803DBF" w:rsidRPr="008B2A9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8B2A9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926</w:t>
            </w:r>
            <w:r w:rsidR="00803DBF" w:rsidRPr="008B2A9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32B1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</w:t>
            </w:r>
            <w:r w:rsidR="00C628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bottom"/>
          </w:tcPr>
          <w:p w14:paraId="699F8CE7" w14:textId="77777777" w:rsidR="001571F7" w:rsidRPr="00D32B1F" w:rsidRDefault="001571F7" w:rsidP="00DD1562">
            <w:pPr>
              <w:tabs>
                <w:tab w:val="decimal" w:pos="610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8ED65E4" w14:textId="77777777" w:rsidR="001571F7" w:rsidRPr="00D246FB" w:rsidRDefault="00803DBF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66AABDA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54FA3BC" w14:textId="77777777" w:rsidR="001571F7" w:rsidRPr="00D246FB" w:rsidRDefault="00803DBF" w:rsidP="00804ED6">
            <w:pPr>
              <w:tabs>
                <w:tab w:val="clear" w:pos="907"/>
                <w:tab w:val="left" w:pos="610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B493F75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4145560" w14:textId="14DAD1C6" w:rsidR="001571F7" w:rsidRPr="00D246FB" w:rsidRDefault="00DB71A4" w:rsidP="00804ED6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803DBF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926</w:t>
            </w:r>
            <w:r w:rsidR="00803DBF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</w:t>
            </w:r>
            <w:r w:rsidR="00C628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</w:tr>
    </w:tbl>
    <w:p w14:paraId="0F33B98F" w14:textId="77777777" w:rsidR="00C7151C" w:rsidRDefault="00C7151C" w:rsidP="001144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p w14:paraId="74757B91" w14:textId="2351ABAC" w:rsidR="00C7151C" w:rsidRDefault="00C7151C" w:rsidP="001078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440" w:firstLine="18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8732" w:type="dxa"/>
        <w:tblInd w:w="1170" w:type="dxa"/>
        <w:tblLook w:val="04A0" w:firstRow="1" w:lastRow="0" w:firstColumn="1" w:lastColumn="0" w:noHBand="0" w:noVBand="1"/>
      </w:tblPr>
      <w:tblGrid>
        <w:gridCol w:w="2790"/>
        <w:gridCol w:w="1350"/>
        <w:gridCol w:w="270"/>
        <w:gridCol w:w="1260"/>
        <w:gridCol w:w="270"/>
        <w:gridCol w:w="1350"/>
        <w:gridCol w:w="270"/>
        <w:gridCol w:w="1172"/>
      </w:tblGrid>
      <w:tr w:rsidR="001571F7" w:rsidRPr="00D246FB" w14:paraId="165E7532" w14:textId="77777777" w:rsidTr="0029234F">
        <w:trPr>
          <w:trHeight w:val="20"/>
          <w:tblHeader/>
        </w:trPr>
        <w:tc>
          <w:tcPr>
            <w:tcW w:w="2790" w:type="dxa"/>
            <w:vAlign w:val="bottom"/>
          </w:tcPr>
          <w:p w14:paraId="5A1261B6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bidi="ar-SA"/>
              </w:rPr>
            </w:pPr>
          </w:p>
        </w:tc>
        <w:tc>
          <w:tcPr>
            <w:tcW w:w="5942" w:type="dxa"/>
            <w:gridSpan w:val="7"/>
            <w:vAlign w:val="bottom"/>
            <w:hideMark/>
          </w:tcPr>
          <w:p w14:paraId="0E3B5CA9" w14:textId="77777777" w:rsidR="001571F7" w:rsidRPr="00D246FB" w:rsidRDefault="001571F7" w:rsidP="00DD1562">
            <w:pPr>
              <w:pStyle w:val="acctmergecolhdg"/>
              <w:shd w:val="clear" w:color="auto" w:fill="FFFFFF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eastAsia="AngsanaNew" w:hAnsi="Angsana New" w:hint="cs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</w:tr>
      <w:tr w:rsidR="001571F7" w:rsidRPr="00D246FB" w14:paraId="43E3964D" w14:textId="77777777" w:rsidTr="0029234F">
        <w:trPr>
          <w:trHeight w:val="83"/>
          <w:tblHeader/>
        </w:trPr>
        <w:tc>
          <w:tcPr>
            <w:tcW w:w="2790" w:type="dxa"/>
            <w:vAlign w:val="bottom"/>
            <w:hideMark/>
          </w:tcPr>
          <w:p w14:paraId="40C2C2AD" w14:textId="48C4E8A1" w:rsidR="001571F7" w:rsidRPr="00D246FB" w:rsidRDefault="001571F7" w:rsidP="00DD1562">
            <w:pPr>
              <w:pStyle w:val="BodyText"/>
              <w:tabs>
                <w:tab w:val="center" w:pos="4536"/>
                <w:tab w:val="right" w:pos="9072"/>
              </w:tabs>
              <w:spacing w:after="0" w:line="240" w:lineRule="auto"/>
              <w:ind w:left="156" w:right="-108" w:hanging="156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รายการเคลื่อนไหวของค่าเผื่อ</w:t>
            </w:r>
            <w:r w:rsidR="00471CB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ผลขาดทุนด้านเครดิตที่คาดว่า</w:t>
            </w:r>
            <w:r w:rsidR="00471CB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350" w:type="dxa"/>
            <w:vAlign w:val="bottom"/>
            <w:hideMark/>
          </w:tcPr>
          <w:p w14:paraId="0AB33394" w14:textId="032D102B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ar-SA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ผลขาดทุนด้านเครดิตที่คาดว่าจะเกิดขึ้นใน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12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เดือนข้างหน้า</w:t>
            </w:r>
          </w:p>
        </w:tc>
        <w:tc>
          <w:tcPr>
            <w:tcW w:w="270" w:type="dxa"/>
            <w:vAlign w:val="bottom"/>
          </w:tcPr>
          <w:p w14:paraId="17CE683F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6481E432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ไม่ด้อยค่า</w:t>
            </w:r>
          </w:p>
        </w:tc>
        <w:tc>
          <w:tcPr>
            <w:tcW w:w="270" w:type="dxa"/>
            <w:vAlign w:val="bottom"/>
          </w:tcPr>
          <w:p w14:paraId="661C2B8D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61BFB4CF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270" w:type="dxa"/>
            <w:vAlign w:val="bottom"/>
          </w:tcPr>
          <w:p w14:paraId="12885B51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  <w:hideMark/>
          </w:tcPr>
          <w:p w14:paraId="1423FE68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1571F7" w:rsidRPr="00D246FB" w14:paraId="52F60AF3" w14:textId="77777777" w:rsidTr="0029234F">
        <w:trPr>
          <w:trHeight w:val="20"/>
          <w:tblHeader/>
        </w:trPr>
        <w:tc>
          <w:tcPr>
            <w:tcW w:w="2790" w:type="dxa"/>
            <w:vAlign w:val="bottom"/>
          </w:tcPr>
          <w:p w14:paraId="0D09DC7F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5942" w:type="dxa"/>
            <w:gridSpan w:val="7"/>
            <w:vAlign w:val="bottom"/>
            <w:hideMark/>
          </w:tcPr>
          <w:p w14:paraId="4E5CA36A" w14:textId="77777777" w:rsidR="001571F7" w:rsidRPr="00D246FB" w:rsidRDefault="001571F7" w:rsidP="00DD156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="00E42543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1571F7" w:rsidRPr="00D246FB" w14:paraId="3E291490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31881A5A" w14:textId="0A0247CB" w:rsidR="001571F7" w:rsidRPr="00D246FB" w:rsidRDefault="001571F7" w:rsidP="004B583F">
            <w:pPr>
              <w:pStyle w:val="BodyText"/>
              <w:spacing w:after="0"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ณ วันที่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4B583F"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ปรับปรุงใหม่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ดูหมายเหตุ</w:t>
            </w:r>
            <w:r w:rsidR="004B583F" w:rsidRPr="00D246FB">
              <w:rPr>
                <w:rFonts w:ascii="Angsana New" w:hAnsi="Angsana New"/>
                <w:i/>
                <w:iCs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ข้อ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(ก.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)</w:t>
            </w:r>
            <w:r w:rsidR="00D35E8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350" w:type="dxa"/>
            <w:vAlign w:val="bottom"/>
          </w:tcPr>
          <w:p w14:paraId="4D67B906" w14:textId="14D861A2" w:rsidR="001571F7" w:rsidRPr="00D246FB" w:rsidRDefault="00DB71A4" w:rsidP="00386C5F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15</w:t>
            </w:r>
            <w:r w:rsidR="00803DB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498</w:t>
            </w:r>
          </w:p>
        </w:tc>
        <w:tc>
          <w:tcPr>
            <w:tcW w:w="270" w:type="dxa"/>
            <w:vAlign w:val="bottom"/>
          </w:tcPr>
          <w:p w14:paraId="1F31FC37" w14:textId="77777777" w:rsidR="001571F7" w:rsidRPr="00D246FB" w:rsidRDefault="001571F7" w:rsidP="00DD156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BA58612" w14:textId="77777777" w:rsidR="001571F7" w:rsidRPr="00804ED6" w:rsidRDefault="00803DBF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815544D" w14:textId="77777777" w:rsidR="001571F7" w:rsidRPr="00D246FB" w:rsidRDefault="001571F7" w:rsidP="00DD1562">
            <w:pPr>
              <w:spacing w:line="240" w:lineRule="auto"/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5500029" w14:textId="77777777" w:rsidR="001571F7" w:rsidRPr="00804ED6" w:rsidRDefault="00803DBF" w:rsidP="00804ED6">
            <w:pPr>
              <w:tabs>
                <w:tab w:val="clear" w:pos="907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9231E34" w14:textId="77777777" w:rsidR="001571F7" w:rsidRPr="00D246FB" w:rsidRDefault="001571F7" w:rsidP="00DD156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634A8DA6" w14:textId="74C8B948" w:rsidR="001571F7" w:rsidRPr="00D246FB" w:rsidRDefault="00DB71A4" w:rsidP="00804ED6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15</w:t>
            </w:r>
            <w:r w:rsidR="00803DB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498</w:t>
            </w:r>
          </w:p>
        </w:tc>
      </w:tr>
      <w:tr w:rsidR="00325DA5" w:rsidRPr="00D246FB" w14:paraId="35D447DA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71E11BCD" w14:textId="5BCA9B31" w:rsidR="00325DA5" w:rsidRPr="00D246FB" w:rsidRDefault="00FF235B" w:rsidP="004B583F">
            <w:pPr>
              <w:pStyle w:val="BodyText"/>
              <w:spacing w:after="0"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การวัดมูลค่าใหม่สุทธิของค่าเผื่อ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ผลขาดทุน</w:t>
            </w:r>
          </w:p>
        </w:tc>
        <w:tc>
          <w:tcPr>
            <w:tcW w:w="1350" w:type="dxa"/>
            <w:vAlign w:val="bottom"/>
          </w:tcPr>
          <w:p w14:paraId="63F48B6B" w14:textId="2F7BC73C" w:rsidR="00325DA5" w:rsidRPr="00DB71A4" w:rsidRDefault="00FF235B" w:rsidP="00386C5F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2,648</w:t>
            </w:r>
          </w:p>
        </w:tc>
        <w:tc>
          <w:tcPr>
            <w:tcW w:w="270" w:type="dxa"/>
            <w:vAlign w:val="bottom"/>
          </w:tcPr>
          <w:p w14:paraId="37958321" w14:textId="77777777" w:rsidR="00325DA5" w:rsidRPr="00D246FB" w:rsidRDefault="00325DA5" w:rsidP="00DD156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DD45B1B" w14:textId="3A9710A7" w:rsidR="00325DA5" w:rsidRPr="00804ED6" w:rsidRDefault="00FF235B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6B81E02" w14:textId="77777777" w:rsidR="00325DA5" w:rsidRPr="00D246FB" w:rsidRDefault="00325DA5" w:rsidP="00DD1562">
            <w:pPr>
              <w:spacing w:line="240" w:lineRule="auto"/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0640EA9" w14:textId="5066B7ED" w:rsidR="00325DA5" w:rsidRPr="00804ED6" w:rsidRDefault="00FF235B" w:rsidP="00804ED6">
            <w:pPr>
              <w:tabs>
                <w:tab w:val="clear" w:pos="907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99364BA" w14:textId="77777777" w:rsidR="00325DA5" w:rsidRPr="00D246FB" w:rsidRDefault="00325DA5" w:rsidP="00DD156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368C0CD0" w14:textId="2FF4B53F" w:rsidR="00325DA5" w:rsidRPr="00DB71A4" w:rsidRDefault="00FF235B" w:rsidP="00804ED6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2,648</w:t>
            </w:r>
          </w:p>
        </w:tc>
      </w:tr>
      <w:tr w:rsidR="001571F7" w:rsidRPr="00D246FB" w14:paraId="63611924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4906AA6F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สินทรัพย์ทางการเงินที่ชำระคืน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1FC5412A" w14:textId="45250794" w:rsidR="001571F7" w:rsidRPr="00D246FB" w:rsidRDefault="00803DBF" w:rsidP="00386C5F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FF235B">
              <w:rPr>
                <w:rFonts w:ascii="Angsana New" w:hAnsi="Angsana New"/>
                <w:sz w:val="30"/>
                <w:szCs w:val="30"/>
              </w:rPr>
              <w:t>37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6D619DC1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4EDE97A" w14:textId="77777777" w:rsidR="001571F7" w:rsidRPr="00804ED6" w:rsidRDefault="00655215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622CA9B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FC37B9E" w14:textId="77777777" w:rsidR="001571F7" w:rsidRPr="00804ED6" w:rsidRDefault="00655215" w:rsidP="00804ED6">
            <w:pPr>
              <w:tabs>
                <w:tab w:val="clear" w:pos="907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96A3809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0AF490BB" w14:textId="53DE62CB" w:rsidR="001571F7" w:rsidRPr="00D246FB" w:rsidRDefault="00655215" w:rsidP="00DD1562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FF235B">
              <w:rPr>
                <w:rFonts w:ascii="Angsana New" w:hAnsi="Angsana New"/>
                <w:sz w:val="30"/>
                <w:szCs w:val="30"/>
              </w:rPr>
              <w:t>37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571F7" w:rsidRPr="00D246FB" w14:paraId="1D94286E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1F0E77A9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สินทรัพย์ทางการเงินใหม่ที่ได้มา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11525C" w14:textId="3E5FDF29" w:rsidR="001571F7" w:rsidRPr="00D246FB" w:rsidRDefault="00813470" w:rsidP="00386C5F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</w:t>
            </w:r>
            <w:r w:rsidR="00803DBF" w:rsidRPr="00D246FB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182</w:t>
            </w:r>
          </w:p>
        </w:tc>
        <w:tc>
          <w:tcPr>
            <w:tcW w:w="270" w:type="dxa"/>
            <w:vAlign w:val="bottom"/>
          </w:tcPr>
          <w:p w14:paraId="78913D3B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E6E7E8" w14:textId="77777777" w:rsidR="001571F7" w:rsidRPr="00804ED6" w:rsidRDefault="00655215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35BA9A4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E87C3E2" w14:textId="77777777" w:rsidR="001571F7" w:rsidRPr="00804ED6" w:rsidRDefault="00655215" w:rsidP="00804ED6">
            <w:pPr>
              <w:tabs>
                <w:tab w:val="clear" w:pos="907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9727DA1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4A8319" w14:textId="39C9AC3D" w:rsidR="001571F7" w:rsidRPr="00D246FB" w:rsidRDefault="00813470" w:rsidP="00386C5F">
            <w:pPr>
              <w:tabs>
                <w:tab w:val="clear" w:pos="907"/>
                <w:tab w:val="left" w:pos="790"/>
              </w:tabs>
              <w:spacing w:line="240" w:lineRule="auto"/>
              <w:ind w:right="78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</w:t>
            </w:r>
            <w:r w:rsidR="00655215" w:rsidRPr="00D246FB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182</w:t>
            </w:r>
          </w:p>
        </w:tc>
      </w:tr>
      <w:tr w:rsidR="001571F7" w:rsidRPr="00D246FB" w14:paraId="2CD6D2BD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57DFCF56" w14:textId="0A7AC8F1" w:rsidR="001571F7" w:rsidRPr="00D246FB" w:rsidRDefault="001571F7" w:rsidP="00DD15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220C1B" w14:textId="462FC792" w:rsidR="001571F7" w:rsidRPr="00386C5F" w:rsidRDefault="00813470" w:rsidP="00386C5F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bidi="ar-SA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  <w:r w:rsidR="00803DBF" w:rsidRPr="00386C5F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291</w:t>
            </w:r>
          </w:p>
        </w:tc>
        <w:tc>
          <w:tcPr>
            <w:tcW w:w="270" w:type="dxa"/>
            <w:vAlign w:val="bottom"/>
          </w:tcPr>
          <w:p w14:paraId="753736EE" w14:textId="77777777" w:rsidR="001571F7" w:rsidRPr="00D246FB" w:rsidRDefault="001571F7" w:rsidP="00DD1562">
            <w:pPr>
              <w:tabs>
                <w:tab w:val="decimal" w:pos="610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2434178" w14:textId="77777777" w:rsidR="001571F7" w:rsidRPr="00804ED6" w:rsidRDefault="00655215" w:rsidP="00804ED6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9337FEB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BF46B7" w14:textId="77777777" w:rsidR="001571F7" w:rsidRPr="00804ED6" w:rsidRDefault="00655215" w:rsidP="00804ED6">
            <w:pPr>
              <w:tabs>
                <w:tab w:val="clear" w:pos="907"/>
                <w:tab w:val="left" w:pos="610"/>
              </w:tabs>
              <w:spacing w:line="240" w:lineRule="auto"/>
              <w:ind w:right="-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04E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008CD58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CBA9444" w14:textId="5E675A85" w:rsidR="001571F7" w:rsidRPr="00D246FB" w:rsidRDefault="00813470" w:rsidP="00804ED6">
            <w:pPr>
              <w:tabs>
                <w:tab w:val="clear" w:pos="907"/>
                <w:tab w:val="left" w:pos="790"/>
              </w:tabs>
              <w:spacing w:line="240" w:lineRule="auto"/>
              <w:ind w:right="7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  <w:r w:rsidR="00655215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291</w:t>
            </w:r>
          </w:p>
        </w:tc>
      </w:tr>
    </w:tbl>
    <w:p w14:paraId="485F74ED" w14:textId="77777777" w:rsidR="00963CB7" w:rsidRPr="00D246FB" w:rsidRDefault="00963CB7" w:rsidP="001144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730" w:type="dxa"/>
        <w:tblInd w:w="1170" w:type="dxa"/>
        <w:tblLook w:val="04A0" w:firstRow="1" w:lastRow="0" w:firstColumn="1" w:lastColumn="0" w:noHBand="0" w:noVBand="1"/>
      </w:tblPr>
      <w:tblGrid>
        <w:gridCol w:w="2790"/>
        <w:gridCol w:w="1350"/>
        <w:gridCol w:w="270"/>
        <w:gridCol w:w="1260"/>
        <w:gridCol w:w="270"/>
        <w:gridCol w:w="1350"/>
        <w:gridCol w:w="270"/>
        <w:gridCol w:w="1170"/>
      </w:tblGrid>
      <w:tr w:rsidR="001571F7" w:rsidRPr="00D246FB" w14:paraId="23BFE274" w14:textId="77777777" w:rsidTr="0029234F">
        <w:trPr>
          <w:trHeight w:val="20"/>
          <w:tblHeader/>
        </w:trPr>
        <w:tc>
          <w:tcPr>
            <w:tcW w:w="2790" w:type="dxa"/>
            <w:vAlign w:val="bottom"/>
          </w:tcPr>
          <w:p w14:paraId="00FE67AD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bidi="ar-SA"/>
              </w:rPr>
            </w:pPr>
          </w:p>
        </w:tc>
        <w:tc>
          <w:tcPr>
            <w:tcW w:w="5940" w:type="dxa"/>
            <w:gridSpan w:val="7"/>
            <w:vAlign w:val="bottom"/>
            <w:hideMark/>
          </w:tcPr>
          <w:p w14:paraId="3ADBF7D8" w14:textId="77777777" w:rsidR="001571F7" w:rsidRPr="00D246FB" w:rsidRDefault="001571F7" w:rsidP="00DD1562">
            <w:pPr>
              <w:pStyle w:val="acctmergecolhdg"/>
              <w:shd w:val="clear" w:color="auto" w:fill="FFFFFF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eastAsia="AngsanaNew" w:hAnsi="Angsana New" w:hint="cs"/>
                <w:bCs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1571F7" w:rsidRPr="00D246FB" w14:paraId="2D4AAA5A" w14:textId="77777777" w:rsidTr="0029234F">
        <w:trPr>
          <w:trHeight w:val="83"/>
          <w:tblHeader/>
        </w:trPr>
        <w:tc>
          <w:tcPr>
            <w:tcW w:w="2790" w:type="dxa"/>
            <w:vAlign w:val="bottom"/>
            <w:hideMark/>
          </w:tcPr>
          <w:p w14:paraId="135F37F0" w14:textId="07F5BD4F" w:rsidR="001571F7" w:rsidRPr="00D246FB" w:rsidRDefault="001571F7" w:rsidP="002B7BD4">
            <w:pPr>
              <w:pStyle w:val="BodyText"/>
              <w:tabs>
                <w:tab w:val="center" w:pos="4536"/>
                <w:tab w:val="right" w:pos="9072"/>
              </w:tabs>
              <w:spacing w:after="0" w:line="240" w:lineRule="auto"/>
              <w:ind w:left="156" w:right="-108" w:hanging="156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รายการเคลื่อนไหวของค่าเผื่อ</w:t>
            </w:r>
            <w:r w:rsidR="00471CB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ผลขาดทุนด้านเครดิตที่คาดว่า</w:t>
            </w:r>
            <w:r w:rsidR="00471CB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/>
            </w: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350" w:type="dxa"/>
            <w:vAlign w:val="bottom"/>
            <w:hideMark/>
          </w:tcPr>
          <w:p w14:paraId="46F1A3B7" w14:textId="5EADD125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  <w:rtl/>
                <w:cs/>
                <w:lang w:bidi="ar-SA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ผลขาดทุนด้านเครดิตที่คาดว่าจะเกิดขึ้นใน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12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เดือนข้างหน้า</w:t>
            </w:r>
          </w:p>
        </w:tc>
        <w:tc>
          <w:tcPr>
            <w:tcW w:w="270" w:type="dxa"/>
            <w:vAlign w:val="bottom"/>
          </w:tcPr>
          <w:p w14:paraId="3F227FCB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298D6032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ไม่ด้อยค่า</w:t>
            </w:r>
          </w:p>
        </w:tc>
        <w:tc>
          <w:tcPr>
            <w:tcW w:w="270" w:type="dxa"/>
            <w:vAlign w:val="bottom"/>
          </w:tcPr>
          <w:p w14:paraId="2FB022A6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  <w:hideMark/>
          </w:tcPr>
          <w:p w14:paraId="132E14E5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 xml:space="preserve">ผลขาดทุนด้านเครดิตที่คาดว่าจะเกิดขึ้นตลอดอายุ </w:t>
            </w:r>
            <w:r w:rsidRPr="004E61BA">
              <w:rPr>
                <w:rFonts w:ascii="Angsana New" w:hAnsi="Angsana New" w:hint="cs"/>
                <w:sz w:val="30"/>
                <w:szCs w:val="30"/>
              </w:rPr>
              <w:t xml:space="preserve">- </w:t>
            </w:r>
            <w:r w:rsidRPr="004E61BA">
              <w:rPr>
                <w:rFonts w:ascii="Angsana New" w:hAnsi="Angsana New" w:hint="cs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270" w:type="dxa"/>
            <w:vAlign w:val="bottom"/>
          </w:tcPr>
          <w:p w14:paraId="69E45FD1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  <w:hideMark/>
          </w:tcPr>
          <w:p w14:paraId="793CD1D4" w14:textId="77777777" w:rsidR="001571F7" w:rsidRPr="00D246FB" w:rsidRDefault="001571F7" w:rsidP="00DD1562">
            <w:pPr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1571F7" w:rsidRPr="00D246FB" w14:paraId="1A466530" w14:textId="77777777" w:rsidTr="0029234F">
        <w:trPr>
          <w:trHeight w:val="20"/>
          <w:tblHeader/>
        </w:trPr>
        <w:tc>
          <w:tcPr>
            <w:tcW w:w="2790" w:type="dxa"/>
            <w:vAlign w:val="bottom"/>
          </w:tcPr>
          <w:p w14:paraId="24760DBF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5940" w:type="dxa"/>
            <w:gridSpan w:val="7"/>
            <w:vAlign w:val="bottom"/>
            <w:hideMark/>
          </w:tcPr>
          <w:p w14:paraId="5FFA2410" w14:textId="77777777" w:rsidR="001571F7" w:rsidRPr="00D246FB" w:rsidRDefault="001571F7" w:rsidP="00DD1562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="0062296B"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นบาท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923612" w:rsidRPr="00D246FB" w14:paraId="2EC65CBD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22874E8E" w14:textId="55F26FC7" w:rsidR="00923612" w:rsidRPr="00D246FB" w:rsidRDefault="00923612" w:rsidP="00923612">
            <w:pPr>
              <w:pStyle w:val="BodyText"/>
              <w:spacing w:after="0" w:line="240" w:lineRule="auto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ณ วันที่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มกราคม </w:t>
            </w:r>
            <w:r w:rsidR="00DB71A4" w:rsidRPr="00DB71A4">
              <w:rPr>
                <w:rFonts w:ascii="Angsana New" w:hAnsi="Angsana New" w:hint="cs"/>
                <w:sz w:val="30"/>
                <w:szCs w:val="30"/>
              </w:rPr>
              <w:t>2563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>-</w:t>
            </w: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 xml:space="preserve"> ปรับปรุงใหม่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ดูหมายเหตุ</w:t>
            </w:r>
            <w:r w:rsidRPr="00D246FB">
              <w:rPr>
                <w:rFonts w:ascii="Angsana New" w:hAnsi="Angsana New"/>
                <w:i/>
                <w:iCs/>
                <w:sz w:val="30"/>
                <w:szCs w:val="30"/>
              </w:rPr>
              <w:br/>
              <w:t xml:space="preserve">   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ข้อ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 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3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(ก.</w:t>
            </w:r>
            <w:r w:rsidR="00DB71A4" w:rsidRPr="00DB71A4">
              <w:rPr>
                <w:rFonts w:ascii="Angsana New" w:hAnsi="Angsana New" w:hint="cs"/>
                <w:i/>
                <w:iCs/>
                <w:sz w:val="30"/>
                <w:szCs w:val="30"/>
              </w:rPr>
              <w:t>2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)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 xml:space="preserve">) </w:t>
            </w:r>
          </w:p>
        </w:tc>
        <w:tc>
          <w:tcPr>
            <w:tcW w:w="1350" w:type="dxa"/>
            <w:vAlign w:val="bottom"/>
          </w:tcPr>
          <w:p w14:paraId="3BDD5422" w14:textId="4F1EB546" w:rsidR="00923612" w:rsidRPr="00D246FB" w:rsidRDefault="00DB71A4" w:rsidP="00FF235B">
            <w:pPr>
              <w:spacing w:line="240" w:lineRule="auto"/>
              <w:ind w:left="-95" w:right="6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15</w:t>
            </w:r>
            <w:r w:rsidR="0018528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68</w:t>
            </w:r>
            <w:r w:rsidR="000F5588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34F17F2F" w14:textId="77777777" w:rsidR="00923612" w:rsidRPr="00D246FB" w:rsidRDefault="00923612" w:rsidP="0092361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FA8F7F4" w14:textId="77777777" w:rsidR="00923612" w:rsidRPr="00D246FB" w:rsidRDefault="0018528F" w:rsidP="00471CB4">
            <w:pPr>
              <w:spacing w:line="240" w:lineRule="auto"/>
              <w:ind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03D293B" w14:textId="77777777" w:rsidR="00923612" w:rsidRPr="00D246FB" w:rsidRDefault="00923612" w:rsidP="00923612">
            <w:pPr>
              <w:spacing w:line="240" w:lineRule="auto"/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5636AE4" w14:textId="77777777" w:rsidR="00923612" w:rsidRPr="00D246FB" w:rsidRDefault="0018528F" w:rsidP="00471CB4">
            <w:pPr>
              <w:tabs>
                <w:tab w:val="clear" w:pos="680"/>
                <w:tab w:val="clear" w:pos="907"/>
                <w:tab w:val="left" w:pos="705"/>
              </w:tabs>
              <w:spacing w:line="240" w:lineRule="auto"/>
              <w:ind w:right="-19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20877FC" w14:textId="77777777" w:rsidR="00923612" w:rsidRPr="00D246FB" w:rsidRDefault="00923612" w:rsidP="00923612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9EFC786" w14:textId="1BAAF88C" w:rsidR="00923612" w:rsidRPr="00D246FB" w:rsidRDefault="00DB71A4" w:rsidP="00FF235B">
            <w:pPr>
              <w:tabs>
                <w:tab w:val="clear" w:pos="907"/>
                <w:tab w:val="left" w:pos="797"/>
              </w:tabs>
              <w:spacing w:line="240" w:lineRule="auto"/>
              <w:ind w:right="78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B71A4">
              <w:rPr>
                <w:rFonts w:ascii="Angsana New" w:hAnsi="Angsana New"/>
                <w:sz w:val="30"/>
                <w:szCs w:val="30"/>
              </w:rPr>
              <w:t>15</w:t>
            </w:r>
            <w:r w:rsidR="0018528F" w:rsidRPr="00D246FB">
              <w:rPr>
                <w:rFonts w:ascii="Angsana New" w:hAnsi="Angsana New"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</w:rPr>
              <w:t>68</w:t>
            </w:r>
            <w:r w:rsidR="000F5588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C23E97" w:rsidRPr="00D246FB" w14:paraId="6F18EA28" w14:textId="77777777" w:rsidTr="0029234F">
        <w:trPr>
          <w:trHeight w:val="20"/>
        </w:trPr>
        <w:tc>
          <w:tcPr>
            <w:tcW w:w="2790" w:type="dxa"/>
            <w:vAlign w:val="bottom"/>
          </w:tcPr>
          <w:p w14:paraId="697ACB9C" w14:textId="3526C461" w:rsidR="00C23E97" w:rsidRPr="00D246FB" w:rsidRDefault="00C23E97" w:rsidP="00C23E97">
            <w:pPr>
              <w:pStyle w:val="BodyText"/>
              <w:spacing w:after="0"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การวัดมูลค่าใหม่สุทธิของค่าเผื่อ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ผลขาดทุน</w:t>
            </w:r>
          </w:p>
        </w:tc>
        <w:tc>
          <w:tcPr>
            <w:tcW w:w="1350" w:type="dxa"/>
            <w:vAlign w:val="bottom"/>
          </w:tcPr>
          <w:p w14:paraId="26E20C05" w14:textId="03EA330A" w:rsidR="00C23E97" w:rsidRPr="00DB71A4" w:rsidRDefault="00C23E97" w:rsidP="00C23E97">
            <w:pPr>
              <w:spacing w:line="240" w:lineRule="auto"/>
              <w:ind w:left="-95" w:right="6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36,442</w:t>
            </w:r>
          </w:p>
        </w:tc>
        <w:tc>
          <w:tcPr>
            <w:tcW w:w="270" w:type="dxa"/>
            <w:vAlign w:val="bottom"/>
          </w:tcPr>
          <w:p w14:paraId="48F3E851" w14:textId="77777777" w:rsidR="00C23E97" w:rsidRPr="00D246FB" w:rsidRDefault="00C23E97" w:rsidP="00C23E97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02456B9" w14:textId="53F89DEC" w:rsidR="00C23E97" w:rsidRPr="00D246FB" w:rsidRDefault="00C23E97" w:rsidP="00C23E97">
            <w:pPr>
              <w:spacing w:line="240" w:lineRule="auto"/>
              <w:ind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D1FD53F" w14:textId="77777777" w:rsidR="00C23E97" w:rsidRPr="00D246FB" w:rsidRDefault="00C23E97" w:rsidP="00C23E97">
            <w:pPr>
              <w:spacing w:line="240" w:lineRule="auto"/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94483C9" w14:textId="03CF59AE" w:rsidR="00C23E97" w:rsidRPr="00D246FB" w:rsidRDefault="00C23E97" w:rsidP="00C23E97">
            <w:pPr>
              <w:tabs>
                <w:tab w:val="clear" w:pos="680"/>
                <w:tab w:val="clear" w:pos="907"/>
                <w:tab w:val="left" w:pos="705"/>
              </w:tabs>
              <w:spacing w:line="240" w:lineRule="auto"/>
              <w:ind w:right="-19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480B52D" w14:textId="77777777" w:rsidR="00C23E97" w:rsidRPr="00D246FB" w:rsidRDefault="00C23E97" w:rsidP="00C23E97">
            <w:pPr>
              <w:spacing w:line="240" w:lineRule="auto"/>
              <w:ind w:left="-95" w:right="-12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8B33C30" w14:textId="300E3A6C" w:rsidR="00C23E97" w:rsidRPr="00DB71A4" w:rsidRDefault="00C23E97" w:rsidP="00C23E97">
            <w:pPr>
              <w:spacing w:line="240" w:lineRule="auto"/>
              <w:ind w:left="-95" w:right="6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36,442</w:t>
            </w:r>
          </w:p>
        </w:tc>
      </w:tr>
      <w:tr w:rsidR="001571F7" w:rsidRPr="00D246FB" w14:paraId="460FCA0F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0AE07835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สินทรัพย์ทางการเงินที่ชำระคืน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60704FE9" w14:textId="699B733B" w:rsidR="001571F7" w:rsidRPr="00D246FB" w:rsidRDefault="0018528F" w:rsidP="00DD1562">
            <w:pPr>
              <w:spacing w:line="240" w:lineRule="auto"/>
              <w:ind w:left="-95" w:right="-2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997AEA">
              <w:rPr>
                <w:rFonts w:ascii="Angsana New" w:hAnsi="Angsana New"/>
                <w:sz w:val="30"/>
                <w:szCs w:val="30"/>
              </w:rPr>
              <w:t>1,781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4FB6827F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7B92EB6" w14:textId="77777777" w:rsidR="001571F7" w:rsidRPr="00D246FB" w:rsidRDefault="0018528F" w:rsidP="00471CB4">
            <w:pPr>
              <w:spacing w:line="240" w:lineRule="auto"/>
              <w:ind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641B72A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21C7ED5" w14:textId="77777777" w:rsidR="001571F7" w:rsidRPr="00D246FB" w:rsidRDefault="0018528F" w:rsidP="00471CB4">
            <w:pPr>
              <w:tabs>
                <w:tab w:val="clear" w:pos="680"/>
                <w:tab w:val="clear" w:pos="907"/>
                <w:tab w:val="left" w:pos="705"/>
              </w:tabs>
              <w:spacing w:line="240" w:lineRule="auto"/>
              <w:ind w:right="-19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A3A6A2D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E080E0C" w14:textId="4337FB9C" w:rsidR="001571F7" w:rsidRPr="00D246FB" w:rsidRDefault="0018528F" w:rsidP="00DD1562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(</w:t>
            </w:r>
            <w:r w:rsidR="00997AEA">
              <w:rPr>
                <w:rFonts w:ascii="Angsana New" w:hAnsi="Angsana New"/>
                <w:sz w:val="30"/>
                <w:szCs w:val="30"/>
              </w:rPr>
              <w:t>1,781</w:t>
            </w:r>
            <w:r w:rsidRPr="00D246FB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571F7" w:rsidRPr="00D246FB" w14:paraId="19601977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66C78A46" w14:textId="77777777" w:rsidR="001571F7" w:rsidRPr="00D246FB" w:rsidRDefault="001571F7" w:rsidP="00DD1562">
            <w:pPr>
              <w:pStyle w:val="BodyText"/>
              <w:spacing w:after="0" w:line="240" w:lineRule="auto"/>
              <w:ind w:right="-11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สินทรัพย์ทางการเงินใหม่ที่ได้มา</w:t>
            </w:r>
            <w:r w:rsidRPr="00D246FB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107DB1" w14:textId="3F8E3F01" w:rsidR="001571F7" w:rsidRPr="00D246FB" w:rsidRDefault="00997AEA" w:rsidP="00FF235B">
            <w:pPr>
              <w:spacing w:line="240" w:lineRule="auto"/>
              <w:ind w:left="-95" w:right="67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18528F" w:rsidRPr="00D246FB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160</w:t>
            </w:r>
          </w:p>
        </w:tc>
        <w:tc>
          <w:tcPr>
            <w:tcW w:w="270" w:type="dxa"/>
            <w:vAlign w:val="bottom"/>
          </w:tcPr>
          <w:p w14:paraId="63B2B61B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A011C99" w14:textId="77777777" w:rsidR="001571F7" w:rsidRPr="00D246FB" w:rsidRDefault="0018528F" w:rsidP="00471CB4">
            <w:pPr>
              <w:spacing w:line="240" w:lineRule="auto"/>
              <w:ind w:right="-1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7B2FDE8" w14:textId="77777777" w:rsidR="001571F7" w:rsidRPr="00D246FB" w:rsidRDefault="001571F7" w:rsidP="00DD1562">
            <w:pPr>
              <w:spacing w:line="240" w:lineRule="auto"/>
              <w:ind w:left="-129" w:right="-8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C3B5CD" w14:textId="77777777" w:rsidR="001571F7" w:rsidRPr="00D246FB" w:rsidRDefault="0018528F" w:rsidP="00471CB4">
            <w:pPr>
              <w:tabs>
                <w:tab w:val="clear" w:pos="680"/>
                <w:tab w:val="clear" w:pos="907"/>
                <w:tab w:val="left" w:pos="705"/>
              </w:tabs>
              <w:spacing w:line="240" w:lineRule="auto"/>
              <w:ind w:right="-19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7225183" w14:textId="77777777" w:rsidR="001571F7" w:rsidRPr="00D246FB" w:rsidRDefault="001571F7" w:rsidP="00DD1562">
            <w:pPr>
              <w:spacing w:line="240" w:lineRule="auto"/>
              <w:ind w:left="-95" w:right="-12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9DF8D6" w14:textId="722BE21F" w:rsidR="001571F7" w:rsidRPr="00D246FB" w:rsidRDefault="00997AEA" w:rsidP="00FF235B">
            <w:pPr>
              <w:tabs>
                <w:tab w:val="clear" w:pos="907"/>
                <w:tab w:val="left" w:pos="797"/>
              </w:tabs>
              <w:spacing w:line="240" w:lineRule="auto"/>
              <w:ind w:right="78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18528F" w:rsidRPr="00D246FB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160</w:t>
            </w:r>
          </w:p>
        </w:tc>
      </w:tr>
      <w:tr w:rsidR="001571F7" w:rsidRPr="00D246FB" w14:paraId="10DFAAA6" w14:textId="77777777" w:rsidTr="0029234F">
        <w:trPr>
          <w:trHeight w:val="20"/>
        </w:trPr>
        <w:tc>
          <w:tcPr>
            <w:tcW w:w="2790" w:type="dxa"/>
            <w:vAlign w:val="bottom"/>
            <w:hideMark/>
          </w:tcPr>
          <w:p w14:paraId="16BD971E" w14:textId="527BD7B9" w:rsidR="001571F7" w:rsidRPr="00D246FB" w:rsidRDefault="001571F7" w:rsidP="00DD15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25B05CF" w14:textId="7076B373" w:rsidR="001571F7" w:rsidRPr="00FF235B" w:rsidRDefault="00DB71A4" w:rsidP="00FF235B">
            <w:pPr>
              <w:spacing w:line="240" w:lineRule="auto"/>
              <w:ind w:left="-95" w:right="67"/>
              <w:jc w:val="right"/>
              <w:rPr>
                <w:rFonts w:ascii="Angsana New" w:hAnsi="Angsana New"/>
                <w:b/>
                <w:bCs/>
                <w:sz w:val="30"/>
                <w:szCs w:val="30"/>
                <w:rtl/>
                <w:cs/>
                <w:lang w:bidi="ar-SA"/>
              </w:rPr>
            </w:pPr>
            <w:r w:rsidRPr="00FF235B">
              <w:rPr>
                <w:rFonts w:ascii="Angsana New" w:hAnsi="Angsana New"/>
                <w:b/>
                <w:bCs/>
                <w:sz w:val="30"/>
                <w:szCs w:val="30"/>
              </w:rPr>
              <w:t>52</w:t>
            </w:r>
            <w:r w:rsidR="0018528F" w:rsidRPr="00FF235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FF235B">
              <w:rPr>
                <w:rFonts w:ascii="Angsana New" w:hAnsi="Angsana New"/>
                <w:b/>
                <w:bCs/>
                <w:sz w:val="30"/>
                <w:szCs w:val="30"/>
              </w:rPr>
              <w:t>504</w:t>
            </w:r>
          </w:p>
        </w:tc>
        <w:tc>
          <w:tcPr>
            <w:tcW w:w="270" w:type="dxa"/>
            <w:vAlign w:val="bottom"/>
          </w:tcPr>
          <w:p w14:paraId="78FA9A9B" w14:textId="77777777" w:rsidR="001571F7" w:rsidRPr="00D246FB" w:rsidRDefault="001571F7" w:rsidP="00DD1562">
            <w:pPr>
              <w:tabs>
                <w:tab w:val="decimal" w:pos="610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10A264B" w14:textId="77777777" w:rsidR="001571F7" w:rsidRPr="00D246FB" w:rsidRDefault="0018528F" w:rsidP="00471CB4">
            <w:pPr>
              <w:spacing w:line="240" w:lineRule="auto"/>
              <w:ind w:right="-1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D6BF113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0C39F8" w14:textId="77777777" w:rsidR="001571F7" w:rsidRPr="00D246FB" w:rsidRDefault="0018528F" w:rsidP="00471CB4">
            <w:pPr>
              <w:tabs>
                <w:tab w:val="clear" w:pos="680"/>
                <w:tab w:val="clear" w:pos="907"/>
                <w:tab w:val="left" w:pos="705"/>
              </w:tabs>
              <w:spacing w:line="240" w:lineRule="auto"/>
              <w:ind w:right="-19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246FB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D18D7A6" w14:textId="77777777" w:rsidR="001571F7" w:rsidRPr="00D246FB" w:rsidRDefault="001571F7" w:rsidP="00DD1562">
            <w:pPr>
              <w:tabs>
                <w:tab w:val="decimal" w:pos="641"/>
              </w:tabs>
              <w:spacing w:line="240" w:lineRule="auto"/>
              <w:ind w:left="-129" w:right="-8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16058C" w14:textId="11B50C8C" w:rsidR="001571F7" w:rsidRPr="00D246FB" w:rsidRDefault="00DB71A4" w:rsidP="00FF235B">
            <w:pPr>
              <w:tabs>
                <w:tab w:val="clear" w:pos="907"/>
                <w:tab w:val="left" w:pos="797"/>
              </w:tabs>
              <w:spacing w:line="240" w:lineRule="auto"/>
              <w:ind w:right="7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52</w:t>
            </w:r>
            <w:r w:rsidR="0018528F" w:rsidRPr="00D246F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</w:rPr>
              <w:t>504</w:t>
            </w:r>
          </w:p>
        </w:tc>
      </w:tr>
    </w:tbl>
    <w:p w14:paraId="1A017CE9" w14:textId="77777777" w:rsidR="00E602D1" w:rsidRDefault="00E602D1" w:rsidP="001144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1080"/>
        </w:tabs>
        <w:ind w:left="1260"/>
        <w:jc w:val="thaiDistribute"/>
        <w:rPr>
          <w:rFonts w:asciiTheme="majorBidi" w:hAnsiTheme="majorBidi" w:cstheme="majorBidi"/>
          <w:sz w:val="30"/>
          <w:szCs w:val="30"/>
        </w:rPr>
      </w:pPr>
    </w:p>
    <w:p w14:paraId="6FA24D29" w14:textId="5748AC29" w:rsidR="00471CB4" w:rsidRDefault="00471CB4" w:rsidP="00AF34E9">
      <w:pPr>
        <w:pStyle w:val="block"/>
        <w:spacing w:after="0" w:line="240" w:lineRule="atLeast"/>
        <w:ind w:left="99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>
        <w:rPr>
          <w:rFonts w:asciiTheme="majorBidi" w:hAnsiTheme="majorBidi" w:cstheme="majorBidi"/>
          <w:sz w:val="30"/>
          <w:szCs w:val="30"/>
          <w:lang w:bidi="th-TH"/>
        </w:rPr>
        <w:br w:type="page"/>
      </w:r>
    </w:p>
    <w:p w14:paraId="40771A33" w14:textId="2A86E68C" w:rsidR="001571F7" w:rsidRPr="00D246FB" w:rsidRDefault="001571F7" w:rsidP="00F93E0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hanging="45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246FB">
        <w:rPr>
          <w:rFonts w:asciiTheme="majorBidi" w:hAnsiTheme="majorBidi" w:cstheme="majorBidi"/>
          <w:sz w:val="30"/>
          <w:szCs w:val="30"/>
        </w:rPr>
        <w:lastRenderedPageBreak/>
        <w:t>(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ค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D246FB">
        <w:rPr>
          <w:rFonts w:asciiTheme="majorBidi" w:hAnsiTheme="majorBidi" w:cstheme="majorBidi"/>
          <w:sz w:val="30"/>
          <w:szCs w:val="30"/>
        </w:rPr>
        <w:t>)</w:t>
      </w:r>
      <w:r w:rsidRPr="00D246FB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เงินสดและรายการเทียบเท่าเงินสด และอนุพันธ์</w:t>
      </w:r>
    </w:p>
    <w:p w14:paraId="3434FD8E" w14:textId="77777777" w:rsidR="009F398C" w:rsidRPr="00E602D1" w:rsidRDefault="009F398C" w:rsidP="00E602D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firstLine="18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  <w:lang w:val="en-US" w:bidi="th-TH"/>
        </w:rPr>
      </w:pPr>
    </w:p>
    <w:p w14:paraId="6FF0010E" w14:textId="778FA11E" w:rsidR="009F398C" w:rsidRPr="00E602D1" w:rsidRDefault="009F398C" w:rsidP="00F93E01">
      <w:pPr>
        <w:pStyle w:val="block"/>
        <w:spacing w:after="0" w:line="240" w:lineRule="auto"/>
        <w:ind w:left="162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ฐานะเปิดต่อความเสี่ยงด้านเครดิตของ</w:t>
      </w:r>
      <w:r w:rsidRPr="00E602D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กลุ่มบริษัท</w:t>
      </w: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ที่เกิดจากเงินสดและรายการเทียบเท่าเงินสดและสินทรัพย์อนุพันธ์</w:t>
      </w:r>
      <w:r w:rsidRPr="00E602D1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ถูกจำกัดเนื่องจากคู่สัญญาเป็นธนาคารและสถาบันการเงินที่มี</w:t>
      </w:r>
      <w:r w:rsidRPr="00E602D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อันดับ</w:t>
      </w: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ความน่าเชื่อถือ</w:t>
      </w:r>
      <w:r w:rsidR="00EE7883" w:rsidRPr="00E602D1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ซึ่ง</w:t>
      </w:r>
      <w:r w:rsidRPr="00E602D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กลุ่มบริษัท</w:t>
      </w:r>
      <w:r w:rsidRPr="00E602D1">
        <w:rPr>
          <w:rFonts w:asciiTheme="majorBidi" w:hAnsiTheme="majorBidi" w:cstheme="majorBidi"/>
          <w:sz w:val="30"/>
          <w:szCs w:val="30"/>
          <w:cs/>
          <w:lang w:val="en-US" w:bidi="th-TH"/>
        </w:rPr>
        <w:t>พิจารณาว่ามีความเสี่ยงด้านเครดิตต่ำ</w:t>
      </w:r>
    </w:p>
    <w:p w14:paraId="6565796F" w14:textId="77777777" w:rsidR="009F398C" w:rsidRPr="00E602D1" w:rsidRDefault="009F398C" w:rsidP="00E602D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firstLine="18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  <w:lang w:val="en-US" w:bidi="th-TH"/>
        </w:rPr>
      </w:pPr>
    </w:p>
    <w:p w14:paraId="00F08134" w14:textId="3D08DD9D" w:rsidR="009F398C" w:rsidRPr="00F97621" w:rsidRDefault="009F398C" w:rsidP="00F93E0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hanging="45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  <w:lang w:val="en-US" w:bidi="th-TH"/>
        </w:rPr>
      </w:pPr>
      <w:r w:rsidRPr="00F97621">
        <w:rPr>
          <w:rFonts w:asciiTheme="majorBidi" w:hAnsiTheme="majorBidi" w:cstheme="majorBidi"/>
          <w:sz w:val="30"/>
          <w:szCs w:val="30"/>
        </w:rPr>
        <w:t>(</w:t>
      </w:r>
      <w:r w:rsidRPr="00F97621">
        <w:rPr>
          <w:rFonts w:asciiTheme="majorBidi" w:hAnsiTheme="majorBidi" w:cstheme="majorBidi"/>
          <w:sz w:val="30"/>
          <w:szCs w:val="30"/>
          <w:cs/>
          <w:lang w:bidi="th-TH"/>
        </w:rPr>
        <w:t>ค</w:t>
      </w:r>
      <w:r w:rsidRPr="00F97621">
        <w:rPr>
          <w:rFonts w:asciiTheme="majorBidi" w:hAnsiTheme="majorBidi" w:cstheme="majorBidi"/>
          <w:sz w:val="30"/>
          <w:szCs w:val="30"/>
        </w:rPr>
        <w:t>.</w:t>
      </w:r>
      <w:r w:rsidR="00DB71A4" w:rsidRPr="00F97621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F97621">
        <w:rPr>
          <w:rFonts w:asciiTheme="majorBidi" w:hAnsiTheme="majorBidi" w:cstheme="majorBidi"/>
          <w:sz w:val="30"/>
          <w:szCs w:val="30"/>
        </w:rPr>
        <w:t>.</w:t>
      </w:r>
      <w:r w:rsidR="00DB71A4" w:rsidRPr="00F97621">
        <w:rPr>
          <w:rFonts w:asciiTheme="majorBidi" w:hAnsiTheme="majorBidi" w:cstheme="majorBidi"/>
          <w:sz w:val="30"/>
          <w:szCs w:val="30"/>
          <w:lang w:val="en-US"/>
        </w:rPr>
        <w:t>4</w:t>
      </w:r>
      <w:r w:rsidRPr="00F97621">
        <w:rPr>
          <w:rFonts w:asciiTheme="majorBidi" w:hAnsiTheme="majorBidi" w:cstheme="majorBidi"/>
          <w:sz w:val="30"/>
          <w:szCs w:val="30"/>
        </w:rPr>
        <w:t>)</w:t>
      </w:r>
      <w:r w:rsidRPr="00F97621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Pr="00F97621">
        <w:rPr>
          <w:rFonts w:asciiTheme="majorBidi" w:hAnsiTheme="majorBidi" w:cstheme="majorBidi"/>
          <w:sz w:val="30"/>
          <w:szCs w:val="30"/>
          <w:cs/>
          <w:lang w:bidi="th-TH"/>
        </w:rPr>
        <w:t>การค้ำประกัน</w:t>
      </w:r>
    </w:p>
    <w:p w14:paraId="25994E41" w14:textId="77777777" w:rsidR="00266080" w:rsidRPr="00F97621" w:rsidRDefault="00266080" w:rsidP="00F93E0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firstLine="18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  <w:lang w:val="en-US" w:bidi="th-TH"/>
        </w:rPr>
      </w:pPr>
    </w:p>
    <w:p w14:paraId="055BED75" w14:textId="10E19182" w:rsidR="009F398C" w:rsidRPr="00AF34E9" w:rsidRDefault="009F398C" w:rsidP="00B51639">
      <w:pPr>
        <w:tabs>
          <w:tab w:val="clear" w:pos="907"/>
          <w:tab w:val="left" w:pos="1080"/>
        </w:tabs>
        <w:ind w:left="162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F97621">
        <w:rPr>
          <w:rFonts w:asciiTheme="majorBidi" w:hAnsiTheme="majorBidi" w:cstheme="majorBidi"/>
          <w:sz w:val="30"/>
          <w:szCs w:val="30"/>
          <w:cs/>
        </w:rPr>
        <w:t>กลุ่มบริษัทมีนโยบายให้การค้ำประกันทางการเงิน</w:t>
      </w:r>
      <w:r w:rsidR="001E515B">
        <w:rPr>
          <w:rFonts w:asciiTheme="majorBidi" w:hAnsiTheme="majorBidi" w:cstheme="majorBidi" w:hint="cs"/>
          <w:sz w:val="30"/>
          <w:szCs w:val="30"/>
          <w:cs/>
        </w:rPr>
        <w:t>สำหรับสินเชื่อ</w:t>
      </w:r>
      <w:r w:rsidRPr="00F97621">
        <w:rPr>
          <w:rFonts w:asciiTheme="majorBidi" w:hAnsiTheme="majorBidi" w:cstheme="majorBidi"/>
          <w:sz w:val="30"/>
          <w:szCs w:val="30"/>
          <w:cs/>
        </w:rPr>
        <w:t xml:space="preserve">ของบริษัทย่อยเท่านั้น ณ วันที่ </w:t>
      </w:r>
      <w:r w:rsidR="00B51639" w:rsidRPr="00F97621">
        <w:rPr>
          <w:rFonts w:asciiTheme="majorBidi" w:hAnsiTheme="majorBidi" w:cstheme="majorBidi"/>
          <w:sz w:val="30"/>
          <w:szCs w:val="30"/>
          <w:cs/>
        </w:rPr>
        <w:br/>
      </w:r>
      <w:r w:rsidR="00DB71A4" w:rsidRPr="00F97621">
        <w:rPr>
          <w:rFonts w:asciiTheme="majorBidi" w:hAnsiTheme="majorBidi" w:cstheme="majorBidi"/>
          <w:sz w:val="30"/>
          <w:szCs w:val="30"/>
        </w:rPr>
        <w:t>31</w:t>
      </w:r>
      <w:r w:rsidRPr="00F97621">
        <w:rPr>
          <w:rFonts w:asciiTheme="majorBidi" w:hAnsiTheme="majorBidi" w:cstheme="majorBidi"/>
          <w:sz w:val="30"/>
          <w:szCs w:val="30"/>
        </w:rPr>
        <w:t xml:space="preserve"> </w:t>
      </w:r>
      <w:r w:rsidRPr="00F97621">
        <w:rPr>
          <w:rFonts w:asciiTheme="majorBidi" w:hAnsiTheme="majorBidi" w:cstheme="majorBidi"/>
          <w:sz w:val="30"/>
          <w:szCs w:val="30"/>
          <w:cs/>
        </w:rPr>
        <w:t xml:space="preserve">ธันวาคม </w:t>
      </w:r>
      <w:r w:rsidR="00DB71A4" w:rsidRPr="00F97621">
        <w:rPr>
          <w:rFonts w:asciiTheme="majorBidi" w:hAnsiTheme="majorBidi" w:cstheme="majorBidi"/>
          <w:sz w:val="30"/>
          <w:szCs w:val="30"/>
        </w:rPr>
        <w:t>2563</w:t>
      </w:r>
      <w:r w:rsidR="00A87200" w:rsidRPr="00F97621">
        <w:rPr>
          <w:rFonts w:asciiTheme="majorBidi" w:hAnsiTheme="majorBidi" w:cstheme="majorBidi"/>
          <w:sz w:val="30"/>
          <w:szCs w:val="30"/>
        </w:rPr>
        <w:t xml:space="preserve"> </w:t>
      </w:r>
      <w:r w:rsidRPr="00F97621">
        <w:rPr>
          <w:rFonts w:asciiTheme="majorBidi" w:hAnsiTheme="majorBidi" w:cstheme="majorBidi"/>
          <w:sz w:val="30"/>
          <w:szCs w:val="30"/>
          <w:cs/>
        </w:rPr>
        <w:t>กลุ่มบริษัท</w:t>
      </w:r>
      <w:r w:rsidR="00F97621" w:rsidRPr="00F97621">
        <w:rPr>
          <w:rFonts w:asciiTheme="majorBidi" w:hAnsiTheme="majorBidi" w:cstheme="majorBidi" w:hint="cs"/>
          <w:sz w:val="30"/>
          <w:szCs w:val="30"/>
          <w:cs/>
        </w:rPr>
        <w:t>ให้การ</w:t>
      </w:r>
      <w:r w:rsidRPr="00F97621">
        <w:rPr>
          <w:rFonts w:asciiTheme="majorBidi" w:hAnsiTheme="majorBidi" w:cstheme="majorBidi"/>
          <w:sz w:val="30"/>
          <w:szCs w:val="30"/>
          <w:cs/>
        </w:rPr>
        <w:t>ค้ำประกันวงเงินสินเชื่อกับธนาคารสำหรับบริษัทย่อย</w:t>
      </w:r>
      <w:r w:rsidR="00DD3EB8" w:rsidRPr="00F97621">
        <w:rPr>
          <w:rFonts w:asciiTheme="majorBidi" w:hAnsiTheme="majorBidi" w:cstheme="majorBidi"/>
          <w:sz w:val="30"/>
          <w:szCs w:val="30"/>
          <w:cs/>
        </w:rPr>
        <w:br/>
      </w:r>
      <w:r w:rsidRPr="00F97621">
        <w:rPr>
          <w:rFonts w:asciiTheme="majorBidi" w:hAnsiTheme="majorBidi" w:cstheme="majorBidi"/>
          <w:sz w:val="30"/>
          <w:szCs w:val="30"/>
          <w:cs/>
        </w:rPr>
        <w:t>แห่ง</w:t>
      </w:r>
      <w:r w:rsidR="00F97621" w:rsidRPr="00F97621">
        <w:rPr>
          <w:rFonts w:asciiTheme="majorBidi" w:hAnsiTheme="majorBidi" w:cstheme="majorBidi" w:hint="cs"/>
          <w:sz w:val="30"/>
          <w:szCs w:val="30"/>
          <w:cs/>
        </w:rPr>
        <w:t>หนึ่ง</w:t>
      </w:r>
      <w:r w:rsidRPr="00F9762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97621">
        <w:rPr>
          <w:rFonts w:asciiTheme="majorBidi" w:hAnsiTheme="majorBidi" w:cstheme="majorBidi"/>
          <w:sz w:val="30"/>
          <w:szCs w:val="30"/>
        </w:rPr>
        <w:t>(</w:t>
      </w:r>
      <w:r w:rsidRPr="00F97621">
        <w:rPr>
          <w:rFonts w:asciiTheme="majorBidi" w:hAnsiTheme="majorBidi" w:cstheme="majorBidi"/>
          <w:sz w:val="30"/>
          <w:szCs w:val="30"/>
          <w:cs/>
        </w:rPr>
        <w:t>ดูหมายเหตุข้อ</w:t>
      </w:r>
      <w:r w:rsidRPr="00F97621">
        <w:rPr>
          <w:rFonts w:asciiTheme="majorBidi" w:hAnsiTheme="majorBidi" w:cstheme="majorBidi"/>
          <w:sz w:val="30"/>
          <w:szCs w:val="30"/>
        </w:rPr>
        <w:t xml:space="preserve"> </w:t>
      </w:r>
      <w:r w:rsidR="00DB71A4" w:rsidRPr="00F97621">
        <w:rPr>
          <w:rFonts w:asciiTheme="majorBidi" w:hAnsiTheme="majorBidi" w:cstheme="majorBidi"/>
          <w:sz w:val="30"/>
          <w:szCs w:val="30"/>
        </w:rPr>
        <w:t>16</w:t>
      </w:r>
      <w:r w:rsidRPr="00F97621">
        <w:rPr>
          <w:rFonts w:asciiTheme="majorBidi" w:hAnsiTheme="majorBidi" w:cstheme="majorBidi"/>
          <w:sz w:val="30"/>
          <w:szCs w:val="30"/>
        </w:rPr>
        <w:t>)</w:t>
      </w:r>
    </w:p>
    <w:p w14:paraId="32B15851" w14:textId="77777777" w:rsidR="009F398C" w:rsidRPr="00D246FB" w:rsidRDefault="009F398C" w:rsidP="00F93E01">
      <w:pPr>
        <w:pStyle w:val="block"/>
        <w:tabs>
          <w:tab w:val="left" w:pos="1440"/>
          <w:tab w:val="left" w:pos="1800"/>
        </w:tabs>
        <w:spacing w:after="0" w:line="240" w:lineRule="atLeast"/>
        <w:ind w:left="1440" w:right="-7" w:firstLine="180"/>
        <w:jc w:val="thaiDistribute"/>
        <w:rPr>
          <w:rFonts w:asciiTheme="majorBidi" w:hAnsiTheme="majorBidi" w:cstheme="majorBidi"/>
          <w:sz w:val="30"/>
          <w:szCs w:val="30"/>
          <w:shd w:val="clear" w:color="auto" w:fill="E0E0E0"/>
          <w:lang w:val="en-US" w:bidi="th-TH"/>
        </w:rPr>
      </w:pPr>
    </w:p>
    <w:p w14:paraId="084FFD16" w14:textId="23077828" w:rsidR="009F398C" w:rsidRPr="00AF34E9" w:rsidRDefault="009F398C" w:rsidP="00DD1562">
      <w:pPr>
        <w:pStyle w:val="block"/>
        <w:spacing w:after="0" w:line="240" w:lineRule="atLeast"/>
        <w:ind w:left="540" w:right="-7"/>
        <w:jc w:val="both"/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</w:pPr>
      <w:r w:rsidRPr="00AF34E9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Pr="00AF34E9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bidi="th-TH"/>
        </w:rPr>
        <w:t>ค</w:t>
      </w:r>
      <w:r w:rsidRPr="00AF34E9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  <w:lang w:val="en-US"/>
        </w:rPr>
        <w:t>2</w:t>
      </w:r>
      <w:r w:rsidRPr="00AF34E9">
        <w:rPr>
          <w:rFonts w:asciiTheme="majorBidi" w:hAnsiTheme="majorBidi" w:cstheme="majorBidi"/>
          <w:b/>
          <w:bCs/>
          <w:i/>
          <w:iCs/>
          <w:sz w:val="30"/>
          <w:szCs w:val="30"/>
        </w:rPr>
        <w:t>)</w:t>
      </w:r>
      <w:r w:rsidR="00DD1562" w:rsidRPr="00AF34E9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 </w:t>
      </w:r>
      <w:r w:rsidR="00DD1562" w:rsidRPr="00AF34E9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bidi="th-TH"/>
        </w:rPr>
        <w:t>ความเสี่ยงด้านสภาพคล่อง</w:t>
      </w:r>
    </w:p>
    <w:p w14:paraId="7FACED7C" w14:textId="77777777" w:rsidR="00DD1562" w:rsidRPr="00AF34E9" w:rsidRDefault="00DD1562" w:rsidP="001E39B8">
      <w:pPr>
        <w:spacing w:line="240" w:lineRule="auto"/>
        <w:ind w:left="900" w:firstLine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281FAC9A" w14:textId="77777777" w:rsidR="00DD1562" w:rsidRPr="00AF34E9" w:rsidRDefault="00DD1562" w:rsidP="00F93E01">
      <w:pPr>
        <w:tabs>
          <w:tab w:val="clear" w:pos="907"/>
          <w:tab w:val="left" w:pos="99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FE7A7E">
        <w:rPr>
          <w:rFonts w:asciiTheme="majorBidi" w:hAnsiTheme="majorBidi" w:cstheme="majorBidi"/>
          <w:sz w:val="30"/>
          <w:szCs w:val="30"/>
          <w:cs/>
        </w:rPr>
        <w:t>กลุ่มบริษั</w:t>
      </w:r>
      <w:r w:rsidR="004A63BF" w:rsidRPr="00FE7A7E">
        <w:rPr>
          <w:rFonts w:asciiTheme="majorBidi" w:hAnsiTheme="majorBidi" w:cstheme="majorBidi" w:hint="cs"/>
          <w:sz w:val="30"/>
          <w:szCs w:val="30"/>
          <w:cs/>
        </w:rPr>
        <w:t>ท</w:t>
      </w:r>
      <w:r w:rsidRPr="00AF34E9">
        <w:rPr>
          <w:rFonts w:asciiTheme="majorBidi" w:hAnsiTheme="majorBidi" w:cstheme="majorBidi"/>
          <w:sz w:val="30"/>
          <w:szCs w:val="30"/>
          <w:cs/>
        </w:rPr>
        <w:t>กำกับดูแลความเสี่ยงด้าน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FE7A7E">
        <w:rPr>
          <w:rFonts w:asciiTheme="majorBidi" w:hAnsiTheme="majorBidi" w:cstheme="majorBidi"/>
          <w:sz w:val="30"/>
          <w:szCs w:val="30"/>
          <w:cs/>
        </w:rPr>
        <w:t xml:space="preserve">กลุ่มบริษัท </w:t>
      </w:r>
      <w:r w:rsidRPr="00AF34E9">
        <w:rPr>
          <w:rFonts w:asciiTheme="majorBidi" w:hAnsiTheme="majorBidi" w:cstheme="majorBidi"/>
          <w:sz w:val="30"/>
          <w:szCs w:val="30"/>
          <w:cs/>
        </w:rPr>
        <w:t>และลดผลกระทบจากความผันผวนในกระแสเงินสด</w:t>
      </w:r>
    </w:p>
    <w:p w14:paraId="622D61D7" w14:textId="77777777" w:rsidR="00DD1562" w:rsidRPr="00AF34E9" w:rsidRDefault="00DD1562" w:rsidP="00F93E01">
      <w:pPr>
        <w:spacing w:line="240" w:lineRule="auto"/>
        <w:ind w:left="900" w:firstLine="90"/>
        <w:jc w:val="thaiDistribute"/>
        <w:rPr>
          <w:rFonts w:asciiTheme="majorBidi" w:hAnsiTheme="majorBidi" w:cstheme="majorBidi"/>
          <w:sz w:val="30"/>
          <w:szCs w:val="30"/>
        </w:rPr>
      </w:pPr>
    </w:p>
    <w:p w14:paraId="020F6367" w14:textId="77777777" w:rsidR="00DD1562" w:rsidRPr="00AF34E9" w:rsidRDefault="00DD1562" w:rsidP="00F93E01">
      <w:pPr>
        <w:tabs>
          <w:tab w:val="clear" w:pos="907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AF34E9">
        <w:rPr>
          <w:rFonts w:asciiTheme="majorBidi" w:hAnsiTheme="majorBidi" w:cstheme="majorBidi" w:hint="cs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AF34E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AF34E9">
        <w:rPr>
          <w:rFonts w:asciiTheme="majorBidi" w:hAnsiTheme="majorBidi" w:cstheme="majorBidi" w:hint="cs"/>
          <w:sz w:val="30"/>
          <w:szCs w:val="30"/>
          <w:cs/>
        </w:rPr>
        <w:t>ณ วันที่รายงาน</w:t>
      </w:r>
      <w:r w:rsidRPr="00AF34E9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AF34E9">
        <w:rPr>
          <w:rFonts w:asciiTheme="majorBidi" w:hAnsiTheme="majorBidi" w:cstheme="majorBidi" w:hint="cs"/>
          <w:sz w:val="30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</w:t>
      </w:r>
      <w:r w:rsidRPr="00AF34E9">
        <w:rPr>
          <w:rFonts w:asciiTheme="majorBidi" w:hAnsiTheme="majorBidi" w:cstheme="majorBidi"/>
          <w:sz w:val="30"/>
          <w:szCs w:val="30"/>
          <w:cs/>
        </w:rPr>
        <w:t>หักกลบตามสัญญา</w:t>
      </w:r>
    </w:p>
    <w:p w14:paraId="23652848" w14:textId="77777777" w:rsidR="00DC2511" w:rsidRPr="00AF34E9" w:rsidRDefault="00DC2511" w:rsidP="00AF34E9">
      <w:pPr>
        <w:spacing w:line="240" w:lineRule="auto"/>
        <w:ind w:left="900" w:firstLine="9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361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081"/>
        <w:gridCol w:w="269"/>
        <w:gridCol w:w="1258"/>
        <w:gridCol w:w="236"/>
        <w:gridCol w:w="1114"/>
        <w:gridCol w:w="240"/>
        <w:gridCol w:w="1110"/>
        <w:gridCol w:w="267"/>
        <w:gridCol w:w="1086"/>
      </w:tblGrid>
      <w:tr w:rsidR="00447284" w:rsidRPr="000C4FBF" w14:paraId="7F78679C" w14:textId="77777777" w:rsidTr="00F25D31">
        <w:trPr>
          <w:tblHeader/>
        </w:trPr>
        <w:tc>
          <w:tcPr>
            <w:tcW w:w="2700" w:type="dxa"/>
            <w:vAlign w:val="bottom"/>
          </w:tcPr>
          <w:p w14:paraId="2F0F1455" w14:textId="77777777" w:rsidR="00447284" w:rsidRPr="000C4FBF" w:rsidRDefault="00447284" w:rsidP="00DD1562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81" w:type="dxa"/>
            <w:vAlign w:val="bottom"/>
          </w:tcPr>
          <w:p w14:paraId="708BBE8B" w14:textId="77777777" w:rsidR="00447284" w:rsidRPr="000C4FBF" w:rsidRDefault="00447284" w:rsidP="00DD1562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69" w:type="dxa"/>
            <w:vAlign w:val="bottom"/>
          </w:tcPr>
          <w:p w14:paraId="48CC6BA6" w14:textId="7777777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5311" w:type="dxa"/>
            <w:gridSpan w:val="7"/>
            <w:vAlign w:val="bottom"/>
          </w:tcPr>
          <w:p w14:paraId="363A8E78" w14:textId="5AE2C5D5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0C4FBF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447284" w:rsidRPr="000C4FBF" w14:paraId="1E6D9BA5" w14:textId="77777777" w:rsidTr="00F25D31">
        <w:trPr>
          <w:tblHeader/>
        </w:trPr>
        <w:tc>
          <w:tcPr>
            <w:tcW w:w="2700" w:type="dxa"/>
            <w:vAlign w:val="bottom"/>
          </w:tcPr>
          <w:p w14:paraId="41D5E26F" w14:textId="77777777" w:rsidR="00447284" w:rsidRPr="000C4FBF" w:rsidRDefault="00447284" w:rsidP="00DD1562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81" w:type="dxa"/>
            <w:vAlign w:val="bottom"/>
          </w:tcPr>
          <w:p w14:paraId="455CA0F4" w14:textId="77777777" w:rsidR="00447284" w:rsidRPr="000C4FBF" w:rsidRDefault="00447284" w:rsidP="00DD1562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69" w:type="dxa"/>
            <w:vAlign w:val="bottom"/>
          </w:tcPr>
          <w:p w14:paraId="785DE392" w14:textId="77777777" w:rsidR="00447284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311" w:type="dxa"/>
            <w:gridSpan w:val="7"/>
            <w:tcBorders>
              <w:bottom w:val="single" w:sz="4" w:space="0" w:color="auto"/>
            </w:tcBorders>
            <w:vAlign w:val="bottom"/>
          </w:tcPr>
          <w:p w14:paraId="2AD3E7BA" w14:textId="654A8F0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447284" w:rsidRPr="000C4FBF" w14:paraId="30FC59ED" w14:textId="77777777" w:rsidTr="00F25D31">
        <w:trPr>
          <w:tblHeader/>
        </w:trPr>
        <w:tc>
          <w:tcPr>
            <w:tcW w:w="2700" w:type="dxa"/>
            <w:vAlign w:val="bottom"/>
            <w:hideMark/>
          </w:tcPr>
          <w:p w14:paraId="321CE5B5" w14:textId="647C07DB" w:rsidR="00447284" w:rsidRPr="000C4FBF" w:rsidRDefault="00447284" w:rsidP="00DD1562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81" w:type="dxa"/>
            <w:vAlign w:val="bottom"/>
            <w:hideMark/>
          </w:tcPr>
          <w:p w14:paraId="19A50E1F" w14:textId="77777777" w:rsidR="00447284" w:rsidRPr="000C4FBF" w:rsidRDefault="00447284" w:rsidP="00DD1562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6C1B8C08" w14:textId="77777777" w:rsidR="00447284" w:rsidRPr="000C4FBF" w:rsidRDefault="00447284" w:rsidP="00DD1562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69" w:type="dxa"/>
            <w:vAlign w:val="bottom"/>
          </w:tcPr>
          <w:p w14:paraId="5087D619" w14:textId="77777777" w:rsidR="00447284" w:rsidRPr="000C4FBF" w:rsidRDefault="00447284" w:rsidP="00DD1562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  <w:vAlign w:val="bottom"/>
            <w:hideMark/>
          </w:tcPr>
          <w:p w14:paraId="35AEC398" w14:textId="51223571" w:rsidR="00447284" w:rsidRPr="000C4FBF" w:rsidRDefault="00447284" w:rsidP="00DD1562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br/>
              <w:t>หรือน้อยกว่า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0C926C86" w14:textId="7777777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  <w:vAlign w:val="bottom"/>
            <w:hideMark/>
          </w:tcPr>
          <w:p w14:paraId="6859FD09" w14:textId="75A67757" w:rsidR="00447284" w:rsidRPr="000C4FBF" w:rsidRDefault="00447284" w:rsidP="00DD1562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40" w:type="dxa"/>
            <w:tcBorders>
              <w:top w:val="single" w:sz="4" w:space="0" w:color="auto"/>
            </w:tcBorders>
            <w:vAlign w:val="bottom"/>
          </w:tcPr>
          <w:p w14:paraId="5F4D307D" w14:textId="7777777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  <w:hideMark/>
          </w:tcPr>
          <w:p w14:paraId="2F4A0CAB" w14:textId="5BAE772D" w:rsidR="00447284" w:rsidRPr="000C4FBF" w:rsidRDefault="00447284" w:rsidP="00DD1562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67" w:type="dxa"/>
            <w:tcBorders>
              <w:top w:val="single" w:sz="4" w:space="0" w:color="auto"/>
            </w:tcBorders>
            <w:vAlign w:val="bottom"/>
          </w:tcPr>
          <w:p w14:paraId="46D4CD1E" w14:textId="7777777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</w:tcBorders>
            <w:vAlign w:val="bottom"/>
            <w:hideMark/>
          </w:tcPr>
          <w:p w14:paraId="6CCDDF4C" w14:textId="77777777" w:rsidR="00447284" w:rsidRPr="000C4FBF" w:rsidRDefault="00447284" w:rsidP="00DD1562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1A7445" w:rsidRPr="000C4FBF" w14:paraId="1AFC1E9C" w14:textId="77777777" w:rsidTr="00F25D31">
        <w:trPr>
          <w:tblHeader/>
        </w:trPr>
        <w:tc>
          <w:tcPr>
            <w:tcW w:w="2700" w:type="dxa"/>
            <w:vAlign w:val="bottom"/>
          </w:tcPr>
          <w:p w14:paraId="153A06BF" w14:textId="77777777" w:rsidR="001A7445" w:rsidRPr="000C4FBF" w:rsidRDefault="001A7445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661" w:type="dxa"/>
            <w:gridSpan w:val="9"/>
            <w:vAlign w:val="bottom"/>
          </w:tcPr>
          <w:p w14:paraId="09B5B562" w14:textId="448118C0" w:rsidR="001A7445" w:rsidRPr="001A7445" w:rsidRDefault="001A7445" w:rsidP="001A7445">
            <w:pPr>
              <w:tabs>
                <w:tab w:val="decimal" w:pos="708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1A744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1A7445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พันบาท</w:t>
            </w:r>
            <w:r w:rsidRPr="001A744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447284" w:rsidRPr="000C4FBF" w14:paraId="701AEEAD" w14:textId="77777777" w:rsidTr="00F25D31">
        <w:tc>
          <w:tcPr>
            <w:tcW w:w="2700" w:type="dxa"/>
            <w:vAlign w:val="bottom"/>
            <w:hideMark/>
          </w:tcPr>
          <w:p w14:paraId="2FDE44AE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81" w:type="dxa"/>
            <w:vAlign w:val="bottom"/>
          </w:tcPr>
          <w:p w14:paraId="7CFD8B3E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9" w:type="dxa"/>
            <w:vAlign w:val="bottom"/>
          </w:tcPr>
          <w:p w14:paraId="16A873AC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48873AF9" w14:textId="062D65D6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06EE3DB9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7CC29ED2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5153DC78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193DBCF1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7" w:type="dxa"/>
            <w:vAlign w:val="bottom"/>
          </w:tcPr>
          <w:p w14:paraId="708618C1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63708E96" w14:textId="77777777" w:rsidR="00447284" w:rsidRPr="000C4FBF" w:rsidRDefault="00447284" w:rsidP="00DD1562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447284" w:rsidRPr="000C4FBF" w14:paraId="56823D10" w14:textId="77777777" w:rsidTr="00F25D31">
        <w:tc>
          <w:tcPr>
            <w:tcW w:w="2700" w:type="dxa"/>
            <w:vAlign w:val="bottom"/>
            <w:hideMark/>
          </w:tcPr>
          <w:p w14:paraId="5443490D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</w:p>
        </w:tc>
        <w:tc>
          <w:tcPr>
            <w:tcW w:w="1081" w:type="dxa"/>
            <w:vAlign w:val="bottom"/>
          </w:tcPr>
          <w:p w14:paraId="34564846" w14:textId="757E8C3C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643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030</w:t>
            </w:r>
          </w:p>
        </w:tc>
        <w:tc>
          <w:tcPr>
            <w:tcW w:w="269" w:type="dxa"/>
            <w:vAlign w:val="bottom"/>
          </w:tcPr>
          <w:p w14:paraId="25CEA690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68269C7E" w14:textId="57A9C16B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643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030</w:t>
            </w:r>
          </w:p>
        </w:tc>
        <w:tc>
          <w:tcPr>
            <w:tcW w:w="236" w:type="dxa"/>
            <w:vAlign w:val="bottom"/>
          </w:tcPr>
          <w:p w14:paraId="2C4E7A59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59B86360" w14:textId="77777777" w:rsidR="00447284" w:rsidRPr="000C4FBF" w:rsidRDefault="00447284" w:rsidP="009D6343">
            <w:pPr>
              <w:tabs>
                <w:tab w:val="clear" w:pos="454"/>
                <w:tab w:val="clear" w:pos="680"/>
                <w:tab w:val="left" w:pos="474"/>
              </w:tabs>
              <w:spacing w:line="240" w:lineRule="auto"/>
              <w:ind w:right="-20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11C938D0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6F953C5B" w14:textId="77777777" w:rsidR="00447284" w:rsidRPr="000C4FBF" w:rsidRDefault="00447284" w:rsidP="009D6343">
            <w:pPr>
              <w:tabs>
                <w:tab w:val="clear" w:pos="454"/>
                <w:tab w:val="clear" w:pos="680"/>
                <w:tab w:val="left" w:pos="469"/>
              </w:tabs>
              <w:spacing w:line="240" w:lineRule="auto"/>
              <w:ind w:right="-20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7" w:type="dxa"/>
            <w:vAlign w:val="bottom"/>
          </w:tcPr>
          <w:p w14:paraId="4B39631F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739C8409" w14:textId="66538B23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643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030</w:t>
            </w:r>
          </w:p>
        </w:tc>
      </w:tr>
      <w:tr w:rsidR="00447284" w:rsidRPr="000C4FBF" w14:paraId="29CF2082" w14:textId="77777777" w:rsidTr="00F25D31">
        <w:tc>
          <w:tcPr>
            <w:tcW w:w="2700" w:type="dxa"/>
            <w:vAlign w:val="bottom"/>
            <w:hideMark/>
          </w:tcPr>
          <w:p w14:paraId="5D6D68F3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เงินกู้ยืมจากสถาบันการเงิน</w:t>
            </w:r>
          </w:p>
        </w:tc>
        <w:tc>
          <w:tcPr>
            <w:tcW w:w="1081" w:type="dxa"/>
            <w:vAlign w:val="bottom"/>
          </w:tcPr>
          <w:p w14:paraId="49601FD2" w14:textId="6ACC6DF4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18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FA4E1D">
              <w:rPr>
                <w:rFonts w:asciiTheme="majorBidi" w:hAnsiTheme="majorBidi" w:cstheme="majorBidi"/>
                <w:sz w:val="28"/>
                <w:szCs w:val="28"/>
              </w:rPr>
              <w:t>314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FA4E1D">
              <w:rPr>
                <w:rFonts w:asciiTheme="majorBidi" w:hAnsiTheme="majorBidi" w:cstheme="majorBidi"/>
                <w:sz w:val="28"/>
                <w:szCs w:val="28"/>
              </w:rPr>
              <w:t>36</w:t>
            </w:r>
            <w:r w:rsidR="00813470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69" w:type="dxa"/>
            <w:vAlign w:val="bottom"/>
          </w:tcPr>
          <w:p w14:paraId="2910BFDF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45E8FFAC" w14:textId="20B287EB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621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94</w:t>
            </w:r>
            <w:r w:rsidR="00FA4E1D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  <w:tc>
          <w:tcPr>
            <w:tcW w:w="236" w:type="dxa"/>
            <w:vAlign w:val="bottom"/>
          </w:tcPr>
          <w:p w14:paraId="16A54D84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5E9B873C" w14:textId="06C5A3CB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924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409</w:t>
            </w:r>
          </w:p>
        </w:tc>
        <w:tc>
          <w:tcPr>
            <w:tcW w:w="240" w:type="dxa"/>
            <w:vAlign w:val="bottom"/>
          </w:tcPr>
          <w:p w14:paraId="0F9FF12D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05F3FFCD" w14:textId="28432123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503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322</w:t>
            </w:r>
          </w:p>
        </w:tc>
        <w:tc>
          <w:tcPr>
            <w:tcW w:w="267" w:type="dxa"/>
            <w:vAlign w:val="bottom"/>
          </w:tcPr>
          <w:p w14:paraId="7CA914A4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7D89C81E" w14:textId="43AA034A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049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671</w:t>
            </w:r>
          </w:p>
        </w:tc>
      </w:tr>
      <w:tr w:rsidR="00447284" w:rsidRPr="000C4FBF" w14:paraId="3EFE2D32" w14:textId="77777777" w:rsidTr="00F25D31">
        <w:trPr>
          <w:trHeight w:val="119"/>
        </w:trPr>
        <w:tc>
          <w:tcPr>
            <w:tcW w:w="2700" w:type="dxa"/>
            <w:vAlign w:val="bottom"/>
            <w:hideMark/>
          </w:tcPr>
          <w:p w14:paraId="0A1EED94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81" w:type="dxa"/>
            <w:vAlign w:val="bottom"/>
          </w:tcPr>
          <w:p w14:paraId="5F8CEBC7" w14:textId="47C7EF4D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480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648</w:t>
            </w:r>
          </w:p>
        </w:tc>
        <w:tc>
          <w:tcPr>
            <w:tcW w:w="269" w:type="dxa"/>
            <w:vAlign w:val="bottom"/>
          </w:tcPr>
          <w:p w14:paraId="74AA8E76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3770F8A8" w14:textId="518EA674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610</w:t>
            </w:r>
          </w:p>
        </w:tc>
        <w:tc>
          <w:tcPr>
            <w:tcW w:w="236" w:type="dxa"/>
            <w:vAlign w:val="bottom"/>
          </w:tcPr>
          <w:p w14:paraId="040017AE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2992F1A" w14:textId="628DDAFD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221018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674</w:t>
            </w:r>
          </w:p>
        </w:tc>
        <w:tc>
          <w:tcPr>
            <w:tcW w:w="240" w:type="dxa"/>
            <w:vAlign w:val="bottom"/>
          </w:tcPr>
          <w:p w14:paraId="19B0B776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2B7AFA7E" w14:textId="0BE4002F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557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589</w:t>
            </w:r>
          </w:p>
        </w:tc>
        <w:tc>
          <w:tcPr>
            <w:tcW w:w="267" w:type="dxa"/>
            <w:vAlign w:val="bottom"/>
          </w:tcPr>
          <w:p w14:paraId="27E87856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1C5D3670" w14:textId="4A02E333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110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873</w:t>
            </w:r>
          </w:p>
        </w:tc>
      </w:tr>
      <w:tr w:rsidR="00447284" w:rsidRPr="000C4FBF" w14:paraId="2C25E87D" w14:textId="77777777" w:rsidTr="00F25D31">
        <w:tc>
          <w:tcPr>
            <w:tcW w:w="2700" w:type="dxa"/>
            <w:vAlign w:val="bottom"/>
            <w:hideMark/>
          </w:tcPr>
          <w:p w14:paraId="3818AE15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5DB2A15" w14:textId="0293AAE0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338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357</w:t>
            </w:r>
          </w:p>
        </w:tc>
        <w:tc>
          <w:tcPr>
            <w:tcW w:w="269" w:type="dxa"/>
            <w:tcBorders>
              <w:top w:val="nil"/>
              <w:left w:val="nil"/>
              <w:right w:val="nil"/>
            </w:tcBorders>
            <w:vAlign w:val="bottom"/>
          </w:tcPr>
          <w:p w14:paraId="76DDEF97" w14:textId="77777777" w:rsidR="00447284" w:rsidRPr="000C4FBF" w:rsidRDefault="00447284" w:rsidP="000C4FBF">
            <w:pPr>
              <w:tabs>
                <w:tab w:val="decimal" w:pos="706"/>
              </w:tabs>
              <w:spacing w:line="240" w:lineRule="auto"/>
              <w:ind w:right="2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2440B7" w14:textId="48FB000B" w:rsidR="00447284" w:rsidRPr="000C4FBF" w:rsidRDefault="00924205" w:rsidP="0092420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261,350</w:t>
            </w:r>
          </w:p>
        </w:tc>
        <w:tc>
          <w:tcPr>
            <w:tcW w:w="236" w:type="dxa"/>
            <w:vAlign w:val="bottom"/>
          </w:tcPr>
          <w:p w14:paraId="11D36820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64E5D94" w14:textId="64380507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268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957</w:t>
            </w:r>
          </w:p>
        </w:tc>
        <w:tc>
          <w:tcPr>
            <w:tcW w:w="240" w:type="dxa"/>
            <w:vAlign w:val="bottom"/>
          </w:tcPr>
          <w:p w14:paraId="3768DB52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CB2A9A3" w14:textId="1114402F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831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515</w:t>
            </w:r>
          </w:p>
        </w:tc>
        <w:tc>
          <w:tcPr>
            <w:tcW w:w="267" w:type="dxa"/>
            <w:vAlign w:val="bottom"/>
          </w:tcPr>
          <w:p w14:paraId="7D22ABAD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210768" w14:textId="348127C9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361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sz w:val="28"/>
                <w:szCs w:val="28"/>
              </w:rPr>
              <w:t>822</w:t>
            </w:r>
          </w:p>
        </w:tc>
      </w:tr>
      <w:tr w:rsidR="00447284" w:rsidRPr="000C4FBF" w14:paraId="297502DA" w14:textId="77777777" w:rsidTr="00F25D31">
        <w:tc>
          <w:tcPr>
            <w:tcW w:w="2700" w:type="dxa"/>
            <w:vAlign w:val="bottom"/>
          </w:tcPr>
          <w:p w14:paraId="4554D6BB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2BE9D2C" w14:textId="6F2D705F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46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  <w:r w:rsidR="00FA4E1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FA4E1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</w:t>
            </w:r>
            <w:r w:rsidR="0081347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69" w:type="dxa"/>
            <w:tcBorders>
              <w:left w:val="nil"/>
              <w:right w:val="nil"/>
            </w:tcBorders>
            <w:vAlign w:val="bottom"/>
          </w:tcPr>
          <w:p w14:paraId="411883EC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A804C36" w14:textId="45C42FB0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648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930</w:t>
            </w:r>
          </w:p>
        </w:tc>
        <w:tc>
          <w:tcPr>
            <w:tcW w:w="236" w:type="dxa"/>
            <w:vAlign w:val="bottom"/>
          </w:tcPr>
          <w:p w14:paraId="66F87ED8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6270C64" w14:textId="7458971B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21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624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040</w:t>
            </w:r>
          </w:p>
        </w:tc>
        <w:tc>
          <w:tcPr>
            <w:tcW w:w="240" w:type="dxa"/>
            <w:vAlign w:val="bottom"/>
          </w:tcPr>
          <w:p w14:paraId="03135610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7D94F59" w14:textId="76CB8C0C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892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426</w:t>
            </w:r>
          </w:p>
        </w:tc>
        <w:tc>
          <w:tcPr>
            <w:tcW w:w="267" w:type="dxa"/>
            <w:vAlign w:val="bottom"/>
          </w:tcPr>
          <w:p w14:paraId="06C5D145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DF9F691" w14:textId="5893BEAC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56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165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396</w:t>
            </w:r>
          </w:p>
        </w:tc>
      </w:tr>
      <w:tr w:rsidR="00447284" w:rsidRPr="000C4FBF" w14:paraId="2C011435" w14:textId="77777777" w:rsidTr="00F25D31">
        <w:tc>
          <w:tcPr>
            <w:tcW w:w="2700" w:type="dxa"/>
            <w:vAlign w:val="bottom"/>
            <w:hideMark/>
          </w:tcPr>
          <w:p w14:paraId="43784554" w14:textId="77777777" w:rsidR="00447284" w:rsidRPr="000C4FBF" w:rsidRDefault="00447284" w:rsidP="00DD1562">
            <w:pPr>
              <w:spacing w:line="240" w:lineRule="auto"/>
              <w:ind w:left="73" w:right="-108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หนี้สินทางการเงินที่เป็นอนุพันธ์</w:t>
            </w:r>
          </w:p>
        </w:tc>
        <w:tc>
          <w:tcPr>
            <w:tcW w:w="1081" w:type="dxa"/>
            <w:vAlign w:val="bottom"/>
          </w:tcPr>
          <w:p w14:paraId="78086DF2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9" w:type="dxa"/>
            <w:vAlign w:val="bottom"/>
          </w:tcPr>
          <w:p w14:paraId="24CE2D73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14AA2AB8" w14:textId="1A21FC06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5F3595CE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5C0EC2F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75319393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09F759B4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7" w:type="dxa"/>
            <w:vAlign w:val="bottom"/>
          </w:tcPr>
          <w:p w14:paraId="7139060F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33AA6C14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447284" w:rsidRPr="000C4FBF" w14:paraId="734B212F" w14:textId="77777777" w:rsidTr="00F25D31">
        <w:tc>
          <w:tcPr>
            <w:tcW w:w="2700" w:type="dxa"/>
            <w:vAlign w:val="bottom"/>
            <w:hideMark/>
          </w:tcPr>
          <w:p w14:paraId="40710008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สัญญาแลกเปลี่ยนอัตราดอกเบี้ย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</w:p>
        </w:tc>
        <w:tc>
          <w:tcPr>
            <w:tcW w:w="1081" w:type="dxa"/>
            <w:vAlign w:val="bottom"/>
          </w:tcPr>
          <w:p w14:paraId="4A1B1763" w14:textId="12170DF8" w:rsidR="00447284" w:rsidRPr="001A7445" w:rsidRDefault="00DB71A4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032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284</w:t>
            </w:r>
          </w:p>
        </w:tc>
        <w:tc>
          <w:tcPr>
            <w:tcW w:w="269" w:type="dxa"/>
            <w:vAlign w:val="bottom"/>
          </w:tcPr>
          <w:p w14:paraId="1A702A69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660A4E50" w14:textId="185BFEE0" w:rsidR="00447284" w:rsidRPr="001A7445" w:rsidRDefault="00DB71A4" w:rsidP="001A7445">
            <w:pPr>
              <w:pStyle w:val="acctfourfigures"/>
              <w:tabs>
                <w:tab w:val="clear" w:pos="765"/>
                <w:tab w:val="decimal" w:pos="1039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222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240</w:t>
            </w:r>
          </w:p>
        </w:tc>
        <w:tc>
          <w:tcPr>
            <w:tcW w:w="236" w:type="dxa"/>
            <w:vAlign w:val="bottom"/>
          </w:tcPr>
          <w:p w14:paraId="346B3020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0F220608" w14:textId="4473FA4B" w:rsidR="00447284" w:rsidRPr="000C4FBF" w:rsidRDefault="00924205" w:rsidP="009D6343">
            <w:pPr>
              <w:tabs>
                <w:tab w:val="clear" w:pos="680"/>
                <w:tab w:val="left" w:pos="384"/>
                <w:tab w:val="decimal" w:pos="564"/>
              </w:tabs>
              <w:spacing w:line="240" w:lineRule="auto"/>
              <w:ind w:right="-20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299,071</w:t>
            </w:r>
          </w:p>
        </w:tc>
        <w:tc>
          <w:tcPr>
            <w:tcW w:w="240" w:type="dxa"/>
            <w:vAlign w:val="bottom"/>
          </w:tcPr>
          <w:p w14:paraId="274E228C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7B900CD4" w14:textId="64916166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973</w:t>
            </w:r>
          </w:p>
        </w:tc>
        <w:tc>
          <w:tcPr>
            <w:tcW w:w="267" w:type="dxa"/>
            <w:vAlign w:val="bottom"/>
          </w:tcPr>
          <w:p w14:paraId="60491527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6EBD67FC" w14:textId="6AF2DB45" w:rsidR="00447284" w:rsidRPr="001A7445" w:rsidRDefault="00DB71A4" w:rsidP="001A7445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032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284</w:t>
            </w:r>
          </w:p>
        </w:tc>
      </w:tr>
      <w:tr w:rsidR="00447284" w:rsidRPr="000C4FBF" w14:paraId="55FF9529" w14:textId="77777777" w:rsidTr="00F25D31">
        <w:tc>
          <w:tcPr>
            <w:tcW w:w="2700" w:type="dxa"/>
            <w:vAlign w:val="bottom"/>
          </w:tcPr>
          <w:p w14:paraId="383B7270" w14:textId="77777777" w:rsidR="00F25D31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สัญญาแลกเปลี่ยนอัตรา</w:t>
            </w:r>
          </w:p>
          <w:p w14:paraId="244504FB" w14:textId="39D5331E" w:rsidR="00447284" w:rsidRPr="000C4FBF" w:rsidRDefault="00F25D31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447284" w:rsidRPr="000C4FBF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แลกเปลี่ยนสกุลเงิน</w:t>
            </w:r>
          </w:p>
        </w:tc>
        <w:tc>
          <w:tcPr>
            <w:tcW w:w="1081" w:type="dxa"/>
            <w:vAlign w:val="bottom"/>
          </w:tcPr>
          <w:p w14:paraId="06DCE33C" w14:textId="7A5CB1AA" w:rsidR="00447284" w:rsidRPr="001A7445" w:rsidRDefault="00DB71A4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241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56</w:t>
            </w:r>
            <w:r w:rsidR="001F45C4">
              <w:rPr>
                <w:rFonts w:ascii="Angsana New" w:hAnsi="Angsana New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69" w:type="dxa"/>
            <w:vAlign w:val="bottom"/>
          </w:tcPr>
          <w:p w14:paraId="181F233B" w14:textId="77777777" w:rsidR="00447284" w:rsidRPr="000C4FBF" w:rsidRDefault="00447284" w:rsidP="000C4FBF">
            <w:pPr>
              <w:tabs>
                <w:tab w:val="clear" w:pos="907"/>
                <w:tab w:val="left" w:pos="167"/>
                <w:tab w:val="decimal" w:pos="706"/>
              </w:tabs>
              <w:spacing w:line="240" w:lineRule="auto"/>
              <w:ind w:right="-46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DAB7DF4" w14:textId="5C17CCF8" w:rsidR="00447284" w:rsidRPr="001A7445" w:rsidRDefault="00447284" w:rsidP="00D47A46">
            <w:pPr>
              <w:tabs>
                <w:tab w:val="clear" w:pos="680"/>
                <w:tab w:val="clear" w:pos="907"/>
                <w:tab w:val="left" w:pos="384"/>
                <w:tab w:val="decimal" w:pos="564"/>
                <w:tab w:val="left" w:pos="1061"/>
              </w:tabs>
              <w:spacing w:line="240" w:lineRule="auto"/>
              <w:ind w:right="-47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1A7445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vAlign w:val="bottom"/>
          </w:tcPr>
          <w:p w14:paraId="370BEDA1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5FA81A38" w14:textId="77777777" w:rsidR="00447284" w:rsidRPr="000C4FBF" w:rsidRDefault="00447284" w:rsidP="00924205">
            <w:pPr>
              <w:tabs>
                <w:tab w:val="clear" w:pos="454"/>
                <w:tab w:val="clear" w:pos="907"/>
                <w:tab w:val="decimal" w:pos="706"/>
                <w:tab w:val="left" w:pos="740"/>
              </w:tabs>
              <w:spacing w:line="240" w:lineRule="auto"/>
              <w:ind w:right="-28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4F02C34A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380ACBC5" w14:textId="094DA7E3" w:rsidR="00447284" w:rsidRPr="000C4FBF" w:rsidRDefault="00924205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241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56</w:t>
            </w:r>
            <w:r w:rsidR="001F45C4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67" w:type="dxa"/>
            <w:vAlign w:val="bottom"/>
          </w:tcPr>
          <w:p w14:paraId="11380EE6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2EA0483A" w14:textId="5D1547AB" w:rsidR="00447284" w:rsidRPr="001A7445" w:rsidRDefault="00DB71A4" w:rsidP="001A7445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241</w:t>
            </w:r>
            <w:r w:rsidR="00447284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56</w:t>
            </w:r>
            <w:r w:rsidR="001F45C4">
              <w:rPr>
                <w:rFonts w:ascii="Angsana New" w:hAnsi="Angsana New"/>
                <w:sz w:val="28"/>
                <w:szCs w:val="28"/>
                <w:lang w:val="en-US" w:bidi="th-TH"/>
              </w:rPr>
              <w:t>4</w:t>
            </w:r>
          </w:p>
        </w:tc>
      </w:tr>
      <w:tr w:rsidR="00447284" w:rsidRPr="000C4FBF" w14:paraId="24F00F13" w14:textId="77777777" w:rsidTr="00F25D31">
        <w:tc>
          <w:tcPr>
            <w:tcW w:w="2700" w:type="dxa"/>
            <w:vAlign w:val="bottom"/>
            <w:hideMark/>
          </w:tcPr>
          <w:p w14:paraId="60E55812" w14:textId="77777777" w:rsidR="00F25D31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สัญญาซื้อขายเงินตราต่างประเทศ</w:t>
            </w:r>
          </w:p>
          <w:p w14:paraId="490A39A9" w14:textId="3649488A" w:rsidR="00447284" w:rsidRPr="000C4FBF" w:rsidRDefault="00F25D31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ล่วงหน้า</w:t>
            </w:r>
          </w:p>
        </w:tc>
        <w:tc>
          <w:tcPr>
            <w:tcW w:w="1081" w:type="dxa"/>
            <w:vAlign w:val="bottom"/>
          </w:tcPr>
          <w:p w14:paraId="2852D439" w14:textId="3880798F" w:rsidR="00447284" w:rsidRPr="001A7445" w:rsidRDefault="00447284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334345B7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1943206F" w14:textId="14771C2C" w:rsidR="00447284" w:rsidRPr="001A7445" w:rsidRDefault="00447284" w:rsidP="001A7445">
            <w:pPr>
              <w:pStyle w:val="acctfourfigures"/>
              <w:tabs>
                <w:tab w:val="clear" w:pos="765"/>
                <w:tab w:val="decimal" w:pos="1039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3F3FF0DB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1307D3AF" w14:textId="4739EE48" w:rsidR="00447284" w:rsidRPr="000C4FBF" w:rsidRDefault="00447284" w:rsidP="00924205">
            <w:pPr>
              <w:tabs>
                <w:tab w:val="clear" w:pos="454"/>
                <w:tab w:val="clear" w:pos="907"/>
                <w:tab w:val="decimal" w:pos="706"/>
                <w:tab w:val="left" w:pos="740"/>
              </w:tabs>
              <w:spacing w:line="240" w:lineRule="auto"/>
              <w:ind w:right="-28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2E50970C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64BF8338" w14:textId="40B6FDF8" w:rsidR="00447284" w:rsidRPr="000C4FBF" w:rsidRDefault="00447284" w:rsidP="009D6343">
            <w:pPr>
              <w:tabs>
                <w:tab w:val="clear" w:pos="680"/>
                <w:tab w:val="decimal" w:pos="379"/>
              </w:tabs>
              <w:spacing w:line="240" w:lineRule="auto"/>
              <w:ind w:right="-11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7" w:type="dxa"/>
            <w:vAlign w:val="bottom"/>
          </w:tcPr>
          <w:p w14:paraId="2219EFB6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580DCFF7" w14:textId="52D49723" w:rsidR="00447284" w:rsidRPr="001A7445" w:rsidRDefault="00447284" w:rsidP="001A7445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</w:tr>
      <w:tr w:rsidR="001A7445" w:rsidRPr="000C4FBF" w14:paraId="1693941C" w14:textId="77777777" w:rsidTr="00F25D31">
        <w:tc>
          <w:tcPr>
            <w:tcW w:w="2700" w:type="dxa"/>
            <w:vAlign w:val="bottom"/>
            <w:hideMark/>
          </w:tcPr>
          <w:p w14:paraId="287F054D" w14:textId="77777777" w:rsidR="001A7445" w:rsidRPr="000C4FBF" w:rsidRDefault="001A7445" w:rsidP="001A7445">
            <w:pPr>
              <w:pStyle w:val="ListParagraph"/>
              <w:numPr>
                <w:ilvl w:val="0"/>
                <w:numId w:val="39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9" w:right="-24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กระแสเงินสดออก</w:t>
            </w:r>
          </w:p>
        </w:tc>
        <w:tc>
          <w:tcPr>
            <w:tcW w:w="1081" w:type="dxa"/>
            <w:vAlign w:val="bottom"/>
          </w:tcPr>
          <w:p w14:paraId="2BFB13B2" w14:textId="0A92469D" w:rsidR="001A7445" w:rsidRPr="001A7445" w:rsidRDefault="00DB71A4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50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544</w:t>
            </w:r>
          </w:p>
        </w:tc>
        <w:tc>
          <w:tcPr>
            <w:tcW w:w="269" w:type="dxa"/>
            <w:vAlign w:val="bottom"/>
          </w:tcPr>
          <w:p w14:paraId="589E6DED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65ABC083" w14:textId="74BEE979" w:rsidR="001A7445" w:rsidRPr="001A7445" w:rsidRDefault="00DB71A4" w:rsidP="001A7445">
            <w:pPr>
              <w:pStyle w:val="acctfourfigures"/>
              <w:tabs>
                <w:tab w:val="clear" w:pos="765"/>
                <w:tab w:val="decimal" w:pos="1039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50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544</w:t>
            </w:r>
          </w:p>
        </w:tc>
        <w:tc>
          <w:tcPr>
            <w:tcW w:w="236" w:type="dxa"/>
            <w:vAlign w:val="bottom"/>
          </w:tcPr>
          <w:p w14:paraId="09054A0B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AF6436A" w14:textId="1CEC7B25" w:rsidR="001A7445" w:rsidRPr="004864FF" w:rsidRDefault="001A7445" w:rsidP="00924205">
            <w:pPr>
              <w:tabs>
                <w:tab w:val="clear" w:pos="454"/>
                <w:tab w:val="clear" w:pos="907"/>
                <w:tab w:val="decimal" w:pos="706"/>
                <w:tab w:val="left" w:pos="740"/>
              </w:tabs>
              <w:spacing w:line="240" w:lineRule="auto"/>
              <w:ind w:right="-28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864F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448514EC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40806C4A" w14:textId="0A2E5D9E" w:rsidR="001A7445" w:rsidRPr="000C4FBF" w:rsidRDefault="001A7445" w:rsidP="001A7445">
            <w:pPr>
              <w:tabs>
                <w:tab w:val="clear" w:pos="454"/>
                <w:tab w:val="clear" w:pos="907"/>
                <w:tab w:val="decimal" w:pos="706"/>
                <w:tab w:val="left" w:pos="829"/>
              </w:tabs>
              <w:spacing w:line="240" w:lineRule="auto"/>
              <w:ind w:right="-28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864F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7" w:type="dxa"/>
            <w:vAlign w:val="bottom"/>
          </w:tcPr>
          <w:p w14:paraId="19C72276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0781B89A" w14:textId="6B8CF0E2" w:rsidR="001A7445" w:rsidRPr="001A7445" w:rsidRDefault="00DB71A4" w:rsidP="001A7445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50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544</w:t>
            </w:r>
          </w:p>
        </w:tc>
      </w:tr>
      <w:tr w:rsidR="001A7445" w:rsidRPr="000C4FBF" w14:paraId="18166B0E" w14:textId="77777777" w:rsidTr="00F25D31">
        <w:tc>
          <w:tcPr>
            <w:tcW w:w="2700" w:type="dxa"/>
            <w:vAlign w:val="bottom"/>
            <w:hideMark/>
          </w:tcPr>
          <w:p w14:paraId="36A5B76F" w14:textId="77777777" w:rsidR="001A7445" w:rsidRPr="000C4FBF" w:rsidRDefault="001A7445" w:rsidP="001A7445">
            <w:pPr>
              <w:pStyle w:val="ListParagraph"/>
              <w:numPr>
                <w:ilvl w:val="0"/>
                <w:numId w:val="39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9" w:right="-24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กระแสเงินสดเข้า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E7AFF2F" w14:textId="19587D34" w:rsidR="001A7445" w:rsidRPr="001A7445" w:rsidRDefault="007E2B9B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46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861</w:t>
            </w:r>
            <w:r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69" w:type="dxa"/>
            <w:tcBorders>
              <w:top w:val="nil"/>
              <w:left w:val="nil"/>
              <w:right w:val="nil"/>
            </w:tcBorders>
            <w:vAlign w:val="bottom"/>
          </w:tcPr>
          <w:p w14:paraId="06D7AD97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9EE127" w14:textId="49D0F406" w:rsidR="001A7445" w:rsidRPr="001A7445" w:rsidRDefault="007E2B9B" w:rsidP="007E2B9B">
            <w:pPr>
              <w:pStyle w:val="acctfourfigures"/>
              <w:tabs>
                <w:tab w:val="clear" w:pos="765"/>
                <w:tab w:val="decimal" w:pos="1039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46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861</w:t>
            </w:r>
            <w:r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36" w:type="dxa"/>
            <w:vAlign w:val="bottom"/>
          </w:tcPr>
          <w:p w14:paraId="4030651E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A40279" w14:textId="373CFEDA" w:rsidR="001A7445" w:rsidRPr="004864FF" w:rsidRDefault="001A7445" w:rsidP="00924205">
            <w:pPr>
              <w:tabs>
                <w:tab w:val="clear" w:pos="454"/>
                <w:tab w:val="clear" w:pos="907"/>
                <w:tab w:val="decimal" w:pos="706"/>
                <w:tab w:val="left" w:pos="740"/>
              </w:tabs>
              <w:spacing w:line="240" w:lineRule="auto"/>
              <w:ind w:right="-28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864F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7DFF95E0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259BE0" w14:textId="2FCA2E72" w:rsidR="001A7445" w:rsidRPr="000C4FBF" w:rsidRDefault="001A7445" w:rsidP="001A7445">
            <w:pPr>
              <w:tabs>
                <w:tab w:val="clear" w:pos="454"/>
                <w:tab w:val="clear" w:pos="907"/>
                <w:tab w:val="decimal" w:pos="706"/>
                <w:tab w:val="left" w:pos="829"/>
              </w:tabs>
              <w:spacing w:line="240" w:lineRule="auto"/>
              <w:ind w:right="-28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864F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7" w:type="dxa"/>
            <w:vAlign w:val="bottom"/>
          </w:tcPr>
          <w:p w14:paraId="2AD9B0A0" w14:textId="77777777" w:rsidR="001A7445" w:rsidRPr="000C4FBF" w:rsidRDefault="001A7445" w:rsidP="001A744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59B234" w14:textId="4E42917C" w:rsidR="001A7445" w:rsidRPr="001A7445" w:rsidRDefault="002D3C9D" w:rsidP="002D3C9D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>
              <w:rPr>
                <w:rFonts w:ascii="Angsana New" w:hAnsi="Angsana New"/>
                <w:sz w:val="28"/>
                <w:szCs w:val="28"/>
                <w:lang w:val="en-US"/>
              </w:rPr>
              <w:t>(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46</w:t>
            </w:r>
            <w:r w:rsidR="001A7445" w:rsidRPr="001A7445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28"/>
                <w:szCs w:val="28"/>
                <w:lang w:val="en-US" w:bidi="th-TH"/>
              </w:rPr>
              <w:t>861</w:t>
            </w:r>
            <w:r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)</w:t>
            </w:r>
          </w:p>
        </w:tc>
      </w:tr>
      <w:tr w:rsidR="00447284" w:rsidRPr="001A7445" w14:paraId="15B2D49C" w14:textId="77777777" w:rsidTr="00F25D31">
        <w:tc>
          <w:tcPr>
            <w:tcW w:w="2700" w:type="dxa"/>
            <w:vAlign w:val="bottom"/>
          </w:tcPr>
          <w:p w14:paraId="2F15BCCC" w14:textId="77777777" w:rsidR="00447284" w:rsidRPr="001A7445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FF8A73D" w14:textId="3FC92F5A" w:rsidR="00447284" w:rsidRPr="001A7445" w:rsidRDefault="00DB71A4" w:rsidP="001A7445">
            <w:pPr>
              <w:pStyle w:val="acctfourfigures"/>
              <w:tabs>
                <w:tab w:val="clear" w:pos="765"/>
                <w:tab w:val="decimal" w:pos="864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447284" w:rsidRPr="001A7445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277</w:t>
            </w:r>
            <w:r w:rsidR="00447284" w:rsidRPr="001A7445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53</w:t>
            </w:r>
            <w:r w:rsidR="001F45C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69" w:type="dxa"/>
            <w:tcBorders>
              <w:left w:val="nil"/>
              <w:right w:val="nil"/>
            </w:tcBorders>
            <w:vAlign w:val="bottom"/>
          </w:tcPr>
          <w:p w14:paraId="600443BE" w14:textId="77777777" w:rsidR="00447284" w:rsidRPr="001A7445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DE22420" w14:textId="631AD667" w:rsidR="00447284" w:rsidRPr="001A7445" w:rsidRDefault="00DB71A4" w:rsidP="001A7445">
            <w:pPr>
              <w:pStyle w:val="acctfourfigures"/>
              <w:tabs>
                <w:tab w:val="clear" w:pos="765"/>
                <w:tab w:val="decimal" w:pos="1039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225</w:t>
            </w:r>
            <w:r w:rsidR="00447284" w:rsidRPr="001A7445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923</w:t>
            </w:r>
          </w:p>
        </w:tc>
        <w:tc>
          <w:tcPr>
            <w:tcW w:w="236" w:type="dxa"/>
            <w:vAlign w:val="bottom"/>
          </w:tcPr>
          <w:p w14:paraId="7790ADFF" w14:textId="77777777" w:rsidR="00447284" w:rsidRPr="001A7445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700FB1" w14:textId="12DF1C5C" w:rsidR="00447284" w:rsidRPr="001A7445" w:rsidRDefault="00924205" w:rsidP="0092420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299,071</w:t>
            </w:r>
          </w:p>
        </w:tc>
        <w:tc>
          <w:tcPr>
            <w:tcW w:w="240" w:type="dxa"/>
            <w:vAlign w:val="bottom"/>
          </w:tcPr>
          <w:p w14:paraId="5A16BD1C" w14:textId="77777777" w:rsidR="00447284" w:rsidRPr="001A7445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561C3C6" w14:textId="1993E791" w:rsidR="00447284" w:rsidRPr="001A7445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752</w:t>
            </w:r>
            <w:r w:rsidR="00447284" w:rsidRPr="001A744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2420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</w:t>
            </w:r>
            <w:r w:rsidR="005906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67" w:type="dxa"/>
            <w:vAlign w:val="bottom"/>
          </w:tcPr>
          <w:p w14:paraId="02A04C4A" w14:textId="77777777" w:rsidR="00447284" w:rsidRPr="001A7445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A9B5FB0" w14:textId="249C747A" w:rsidR="00447284" w:rsidRPr="001A7445" w:rsidRDefault="00DB71A4" w:rsidP="001A7445">
            <w:pPr>
              <w:pStyle w:val="acctfourfigures"/>
              <w:tabs>
                <w:tab w:val="clear" w:pos="765"/>
                <w:tab w:val="decimal" w:pos="877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</w:t>
            </w:r>
            <w:r w:rsidR="00447284" w:rsidRPr="001A7445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277</w:t>
            </w:r>
            <w:r w:rsidR="00447284" w:rsidRPr="001A7445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53</w:t>
            </w:r>
            <w:r w:rsidR="001F45C4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</w:tr>
    </w:tbl>
    <w:p w14:paraId="3C313B7F" w14:textId="77777777" w:rsidR="001A7445" w:rsidRPr="00175162" w:rsidRDefault="001A7445" w:rsidP="0011440C">
      <w:pPr>
        <w:tabs>
          <w:tab w:val="clear" w:pos="907"/>
        </w:tabs>
        <w:spacing w:line="240" w:lineRule="auto"/>
        <w:ind w:left="45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Style w:val="TableGrid"/>
        <w:tblW w:w="9361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00"/>
        <w:gridCol w:w="1081"/>
        <w:gridCol w:w="269"/>
        <w:gridCol w:w="1258"/>
        <w:gridCol w:w="236"/>
        <w:gridCol w:w="1114"/>
        <w:gridCol w:w="240"/>
        <w:gridCol w:w="1110"/>
        <w:gridCol w:w="267"/>
        <w:gridCol w:w="1086"/>
      </w:tblGrid>
      <w:tr w:rsidR="001A7445" w:rsidRPr="000C4FBF" w14:paraId="53E88F7E" w14:textId="77777777" w:rsidTr="005E0414">
        <w:trPr>
          <w:tblHeader/>
        </w:trPr>
        <w:tc>
          <w:tcPr>
            <w:tcW w:w="2700" w:type="dxa"/>
            <w:vAlign w:val="bottom"/>
          </w:tcPr>
          <w:p w14:paraId="314AE355" w14:textId="77777777" w:rsidR="001A7445" w:rsidRPr="000C4FBF" w:rsidRDefault="001A7445" w:rsidP="00DB71A4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81" w:type="dxa"/>
            <w:vAlign w:val="bottom"/>
          </w:tcPr>
          <w:p w14:paraId="20FFEFE6" w14:textId="77777777" w:rsidR="001A7445" w:rsidRPr="000C4FBF" w:rsidRDefault="001A7445" w:rsidP="00DB71A4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69" w:type="dxa"/>
          </w:tcPr>
          <w:p w14:paraId="15A310FD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5311" w:type="dxa"/>
            <w:gridSpan w:val="7"/>
            <w:vAlign w:val="bottom"/>
          </w:tcPr>
          <w:p w14:paraId="2BCF89DC" w14:textId="5D0BF259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5469B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งบการเงิน</w:t>
            </w:r>
            <w:r w:rsidR="005469B7" w:rsidRPr="005469B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</w:t>
            </w:r>
            <w:r w:rsidR="005469B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กิจการ</w:t>
            </w:r>
          </w:p>
        </w:tc>
      </w:tr>
      <w:tr w:rsidR="001A7445" w:rsidRPr="000C4FBF" w14:paraId="6734417A" w14:textId="77777777" w:rsidTr="005E0414">
        <w:trPr>
          <w:tblHeader/>
        </w:trPr>
        <w:tc>
          <w:tcPr>
            <w:tcW w:w="2700" w:type="dxa"/>
            <w:vAlign w:val="bottom"/>
          </w:tcPr>
          <w:p w14:paraId="1BD5B50F" w14:textId="77777777" w:rsidR="001A7445" w:rsidRPr="000C4FBF" w:rsidRDefault="001A7445" w:rsidP="00DB71A4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81" w:type="dxa"/>
            <w:vAlign w:val="bottom"/>
          </w:tcPr>
          <w:p w14:paraId="708FC395" w14:textId="77777777" w:rsidR="001A7445" w:rsidRPr="000C4FBF" w:rsidRDefault="001A7445" w:rsidP="00DB71A4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69" w:type="dxa"/>
          </w:tcPr>
          <w:p w14:paraId="564F21BD" w14:textId="77777777" w:rsidR="001A7445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311" w:type="dxa"/>
            <w:gridSpan w:val="7"/>
            <w:tcBorders>
              <w:bottom w:val="single" w:sz="4" w:space="0" w:color="auto"/>
            </w:tcBorders>
            <w:vAlign w:val="bottom"/>
          </w:tcPr>
          <w:p w14:paraId="34CE3E2E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กระแสเงินสดตามสัญญา</w:t>
            </w:r>
          </w:p>
        </w:tc>
      </w:tr>
      <w:tr w:rsidR="001A7445" w:rsidRPr="000C4FBF" w14:paraId="21DC5FC9" w14:textId="77777777" w:rsidTr="005E0414">
        <w:trPr>
          <w:tblHeader/>
        </w:trPr>
        <w:tc>
          <w:tcPr>
            <w:tcW w:w="2700" w:type="dxa"/>
            <w:vAlign w:val="bottom"/>
            <w:hideMark/>
          </w:tcPr>
          <w:p w14:paraId="5AC0CC32" w14:textId="5625B99C" w:rsidR="001A7445" w:rsidRPr="000C4FBF" w:rsidRDefault="001A7445" w:rsidP="00DB71A4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1081" w:type="dxa"/>
            <w:vAlign w:val="bottom"/>
            <w:hideMark/>
          </w:tcPr>
          <w:p w14:paraId="31668311" w14:textId="77777777" w:rsidR="001A7445" w:rsidRPr="000C4FBF" w:rsidRDefault="001A7445" w:rsidP="00DB71A4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</w:t>
            </w:r>
          </w:p>
          <w:p w14:paraId="44BEE20A" w14:textId="77777777" w:rsidR="001A7445" w:rsidRPr="000C4FBF" w:rsidRDefault="001A7445" w:rsidP="00DB71A4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ตามบัญชี</w:t>
            </w:r>
          </w:p>
        </w:tc>
        <w:tc>
          <w:tcPr>
            <w:tcW w:w="269" w:type="dxa"/>
          </w:tcPr>
          <w:p w14:paraId="69F282AE" w14:textId="77777777" w:rsidR="001A7445" w:rsidRPr="000C4FBF" w:rsidRDefault="001A7445" w:rsidP="00DB71A4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58" w:type="dxa"/>
            <w:tcBorders>
              <w:top w:val="single" w:sz="4" w:space="0" w:color="auto"/>
            </w:tcBorders>
            <w:vAlign w:val="bottom"/>
            <w:hideMark/>
          </w:tcPr>
          <w:p w14:paraId="178C4061" w14:textId="4901DAB2" w:rsidR="001A7445" w:rsidRPr="000C4FBF" w:rsidRDefault="001A7445" w:rsidP="00DB71A4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ภายใน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br/>
              <w:t>หรือน้อยกว่า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7A8E83AE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  <w:vAlign w:val="bottom"/>
            <w:hideMark/>
          </w:tcPr>
          <w:p w14:paraId="485E9E20" w14:textId="09ED5F48" w:rsidR="001A7445" w:rsidRPr="000C4FBF" w:rsidRDefault="001A7445" w:rsidP="00DB71A4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มากกว่า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แต่ไม่เกิน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40" w:type="dxa"/>
            <w:tcBorders>
              <w:top w:val="single" w:sz="4" w:space="0" w:color="auto"/>
            </w:tcBorders>
            <w:vAlign w:val="bottom"/>
          </w:tcPr>
          <w:p w14:paraId="70E50B76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  <w:hideMark/>
          </w:tcPr>
          <w:p w14:paraId="1DF5A5E8" w14:textId="5CFA1EC9" w:rsidR="001A7445" w:rsidRPr="000C4FBF" w:rsidRDefault="001A7445" w:rsidP="00DB71A4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มากกว่า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DB71A4" w:rsidRPr="00DB71A4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0C4FBF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ปี</w:t>
            </w:r>
          </w:p>
        </w:tc>
        <w:tc>
          <w:tcPr>
            <w:tcW w:w="267" w:type="dxa"/>
            <w:tcBorders>
              <w:top w:val="single" w:sz="4" w:space="0" w:color="auto"/>
            </w:tcBorders>
            <w:vAlign w:val="bottom"/>
          </w:tcPr>
          <w:p w14:paraId="73EA6874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</w:tcBorders>
            <w:vAlign w:val="bottom"/>
            <w:hideMark/>
          </w:tcPr>
          <w:p w14:paraId="02B62CAB" w14:textId="77777777" w:rsidR="001A7445" w:rsidRPr="000C4FBF" w:rsidRDefault="001A7445" w:rsidP="00DB71A4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รวม</w:t>
            </w:r>
          </w:p>
        </w:tc>
      </w:tr>
      <w:tr w:rsidR="00175162" w:rsidRPr="000C4FBF" w14:paraId="34E13EAA" w14:textId="77777777" w:rsidTr="005E0414">
        <w:trPr>
          <w:tblHeader/>
        </w:trPr>
        <w:tc>
          <w:tcPr>
            <w:tcW w:w="2700" w:type="dxa"/>
            <w:vAlign w:val="bottom"/>
          </w:tcPr>
          <w:p w14:paraId="415C1F29" w14:textId="77777777" w:rsidR="00175162" w:rsidRPr="000C4FBF" w:rsidRDefault="00175162" w:rsidP="00DB71A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661" w:type="dxa"/>
            <w:gridSpan w:val="9"/>
            <w:vAlign w:val="bottom"/>
          </w:tcPr>
          <w:p w14:paraId="06242D0F" w14:textId="77777777" w:rsidR="00175162" w:rsidRPr="001A7445" w:rsidRDefault="00175162" w:rsidP="00DB71A4">
            <w:pPr>
              <w:tabs>
                <w:tab w:val="decimal" w:pos="708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1A744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1A7445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พันบาท</w:t>
            </w:r>
            <w:r w:rsidRPr="001A744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1A7445" w:rsidRPr="000C4FBF" w14:paraId="7828C670" w14:textId="77777777" w:rsidTr="005E0414">
        <w:tc>
          <w:tcPr>
            <w:tcW w:w="2700" w:type="dxa"/>
            <w:vAlign w:val="bottom"/>
            <w:hideMark/>
          </w:tcPr>
          <w:p w14:paraId="1E535653" w14:textId="77777777" w:rsidR="001A7445" w:rsidRPr="000C4FBF" w:rsidRDefault="001A7445" w:rsidP="00DB71A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หนี้สินทางการเงินที่ไม่ใช่อนุพันธ์</w:t>
            </w:r>
            <w:r w:rsidRPr="000C4FB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1081" w:type="dxa"/>
            <w:vAlign w:val="bottom"/>
          </w:tcPr>
          <w:p w14:paraId="7E237063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9" w:type="dxa"/>
          </w:tcPr>
          <w:p w14:paraId="309B75AF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56FE8DD2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7E93838F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7C2AEFB8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40" w:type="dxa"/>
            <w:vAlign w:val="bottom"/>
          </w:tcPr>
          <w:p w14:paraId="163B5FE8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7EDAF6B5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67" w:type="dxa"/>
            <w:vAlign w:val="bottom"/>
          </w:tcPr>
          <w:p w14:paraId="31377D22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38C85319" w14:textId="77777777" w:rsidR="001A7445" w:rsidRPr="000C4FBF" w:rsidRDefault="001A7445" w:rsidP="00DB71A4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A12840" w:rsidRPr="000C4FBF" w14:paraId="7AE08768" w14:textId="77777777" w:rsidTr="005E0414">
        <w:tc>
          <w:tcPr>
            <w:tcW w:w="2700" w:type="dxa"/>
            <w:vAlign w:val="bottom"/>
          </w:tcPr>
          <w:p w14:paraId="24AE874E" w14:textId="7EED5B71" w:rsidR="00A12840" w:rsidRPr="00274562" w:rsidRDefault="00A12840" w:rsidP="00A1284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เงินกู้ยืมจากกิจการที่เกี่ยวข้องกัน</w:t>
            </w:r>
          </w:p>
        </w:tc>
        <w:tc>
          <w:tcPr>
            <w:tcW w:w="1081" w:type="dxa"/>
            <w:vAlign w:val="bottom"/>
          </w:tcPr>
          <w:p w14:paraId="56898417" w14:textId="3763B17F" w:rsidR="00A12840" w:rsidRPr="00274562" w:rsidRDefault="00A12840" w:rsidP="00A12840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274562">
              <w:rPr>
                <w:rFonts w:asciiTheme="majorBidi" w:hAnsiTheme="majorBidi" w:cstheme="majorBidi"/>
                <w:sz w:val="28"/>
                <w:szCs w:val="28"/>
              </w:rPr>
              <w:t>3,465,000</w:t>
            </w:r>
          </w:p>
        </w:tc>
        <w:tc>
          <w:tcPr>
            <w:tcW w:w="269" w:type="dxa"/>
          </w:tcPr>
          <w:p w14:paraId="749D4E81" w14:textId="77777777" w:rsidR="00A12840" w:rsidRPr="000C4FBF" w:rsidRDefault="00A12840" w:rsidP="00A1284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51D99722" w14:textId="2F392A4B" w:rsidR="00A12840" w:rsidRPr="00A12840" w:rsidRDefault="00A12840" w:rsidP="00A12840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A12840">
              <w:rPr>
                <w:rFonts w:asciiTheme="majorBidi" w:hAnsiTheme="majorBidi" w:cstheme="majorBidi"/>
                <w:sz w:val="28"/>
                <w:szCs w:val="28"/>
              </w:rPr>
              <w:t>3,483,813</w:t>
            </w:r>
          </w:p>
        </w:tc>
        <w:tc>
          <w:tcPr>
            <w:tcW w:w="236" w:type="dxa"/>
            <w:vAlign w:val="bottom"/>
          </w:tcPr>
          <w:p w14:paraId="2387DF53" w14:textId="77777777" w:rsidR="00A12840" w:rsidRPr="000C4FBF" w:rsidRDefault="00A12840" w:rsidP="00A1284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2E8F432D" w14:textId="6DB62FFF" w:rsidR="00A12840" w:rsidRPr="000C4FBF" w:rsidRDefault="00A12840" w:rsidP="00A12840">
            <w:pPr>
              <w:tabs>
                <w:tab w:val="clear" w:pos="907"/>
                <w:tab w:val="left" w:pos="643"/>
                <w:tab w:val="decimal" w:pos="708"/>
              </w:tabs>
              <w:spacing w:line="240" w:lineRule="auto"/>
              <w:ind w:right="-28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0" w:type="dxa"/>
            <w:vAlign w:val="bottom"/>
          </w:tcPr>
          <w:p w14:paraId="4910EEE3" w14:textId="77777777" w:rsidR="00A12840" w:rsidRPr="000C4FBF" w:rsidRDefault="00A12840" w:rsidP="00A1284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29A956A1" w14:textId="3D1FB35A" w:rsidR="00A12840" w:rsidRPr="000C4FBF" w:rsidRDefault="00A12840" w:rsidP="00A12840">
            <w:pPr>
              <w:tabs>
                <w:tab w:val="clear" w:pos="907"/>
                <w:tab w:val="left" w:pos="643"/>
                <w:tab w:val="decimal" w:pos="708"/>
              </w:tabs>
              <w:spacing w:line="240" w:lineRule="auto"/>
              <w:ind w:right="-28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7" w:type="dxa"/>
            <w:vAlign w:val="bottom"/>
          </w:tcPr>
          <w:p w14:paraId="606D21FF" w14:textId="77777777" w:rsidR="00A12840" w:rsidRPr="000C4FBF" w:rsidRDefault="00A12840" w:rsidP="00A1284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55BE26BA" w14:textId="1A8928A4" w:rsidR="00A12840" w:rsidRPr="00A12840" w:rsidRDefault="00A12840" w:rsidP="00A12840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A12840">
              <w:rPr>
                <w:rFonts w:asciiTheme="majorBidi" w:hAnsiTheme="majorBidi" w:cstheme="majorBidi"/>
                <w:sz w:val="28"/>
                <w:szCs w:val="28"/>
              </w:rPr>
              <w:t>3,483,813</w:t>
            </w:r>
          </w:p>
        </w:tc>
      </w:tr>
      <w:tr w:rsidR="00447284" w:rsidRPr="000C4FBF" w14:paraId="1B14A461" w14:textId="77777777" w:rsidTr="005E0414">
        <w:trPr>
          <w:trHeight w:val="119"/>
        </w:trPr>
        <w:tc>
          <w:tcPr>
            <w:tcW w:w="2700" w:type="dxa"/>
            <w:vAlign w:val="bottom"/>
            <w:hideMark/>
          </w:tcPr>
          <w:p w14:paraId="3926F413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081" w:type="dxa"/>
            <w:vAlign w:val="bottom"/>
          </w:tcPr>
          <w:p w14:paraId="266E3F84" w14:textId="0099EAFD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42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884</w:t>
            </w:r>
          </w:p>
        </w:tc>
        <w:tc>
          <w:tcPr>
            <w:tcW w:w="269" w:type="dxa"/>
          </w:tcPr>
          <w:p w14:paraId="434D77D7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5CFEB3F2" w14:textId="09BA19CB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476</w:t>
            </w:r>
          </w:p>
        </w:tc>
        <w:tc>
          <w:tcPr>
            <w:tcW w:w="236" w:type="dxa"/>
            <w:vAlign w:val="bottom"/>
          </w:tcPr>
          <w:p w14:paraId="324A3E88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vAlign w:val="bottom"/>
          </w:tcPr>
          <w:p w14:paraId="654DA54C" w14:textId="6E885498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312</w:t>
            </w:r>
          </w:p>
        </w:tc>
        <w:tc>
          <w:tcPr>
            <w:tcW w:w="240" w:type="dxa"/>
            <w:vAlign w:val="bottom"/>
          </w:tcPr>
          <w:p w14:paraId="6ECB2FCB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vAlign w:val="bottom"/>
          </w:tcPr>
          <w:p w14:paraId="03F58120" w14:textId="40EA0C72" w:rsidR="00447284" w:rsidRPr="000C4FBF" w:rsidRDefault="00447284" w:rsidP="000C4FBF">
            <w:pPr>
              <w:tabs>
                <w:tab w:val="clear" w:pos="907"/>
                <w:tab w:val="left" w:pos="643"/>
                <w:tab w:val="decimal" w:pos="706"/>
              </w:tabs>
              <w:spacing w:line="240" w:lineRule="auto"/>
              <w:ind w:right="-28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7" w:type="dxa"/>
            <w:vAlign w:val="bottom"/>
          </w:tcPr>
          <w:p w14:paraId="7C675E32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vAlign w:val="bottom"/>
          </w:tcPr>
          <w:p w14:paraId="24959F7F" w14:textId="3DABB9E2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4B340C">
              <w:rPr>
                <w:rFonts w:asciiTheme="majorBidi" w:hAnsiTheme="majorBidi" w:cstheme="majorBidi"/>
                <w:sz w:val="28"/>
                <w:szCs w:val="28"/>
              </w:rPr>
              <w:t>788</w:t>
            </w:r>
          </w:p>
        </w:tc>
      </w:tr>
      <w:tr w:rsidR="00447284" w:rsidRPr="000C4FBF" w14:paraId="16196E57" w14:textId="77777777" w:rsidTr="005E0414">
        <w:tc>
          <w:tcPr>
            <w:tcW w:w="2700" w:type="dxa"/>
            <w:vAlign w:val="bottom"/>
            <w:hideMark/>
          </w:tcPr>
          <w:p w14:paraId="01F2DD88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  <w:r w:rsidRPr="000C4FBF">
              <w:rPr>
                <w:rFonts w:asciiTheme="majorBidi" w:hAnsiTheme="majorBidi" w:cstheme="majorBidi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295809" w14:textId="461D79F0" w:rsidR="00447284" w:rsidRPr="000C4FBF" w:rsidRDefault="00DB71A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B71A4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987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B71A4">
              <w:rPr>
                <w:rFonts w:asciiTheme="majorBidi" w:hAnsiTheme="majorBidi" w:cstheme="majorBidi"/>
                <w:sz w:val="28"/>
                <w:szCs w:val="28"/>
              </w:rPr>
              <w:t>986</w:t>
            </w:r>
          </w:p>
        </w:tc>
        <w:tc>
          <w:tcPr>
            <w:tcW w:w="269" w:type="dxa"/>
            <w:tcBorders>
              <w:top w:val="nil"/>
              <w:left w:val="nil"/>
              <w:right w:val="nil"/>
            </w:tcBorders>
          </w:tcPr>
          <w:p w14:paraId="7D78C96F" w14:textId="77777777" w:rsidR="00447284" w:rsidRPr="000C4FBF" w:rsidRDefault="00447284" w:rsidP="000C4FBF">
            <w:pPr>
              <w:tabs>
                <w:tab w:val="decimal" w:pos="706"/>
              </w:tabs>
              <w:spacing w:line="240" w:lineRule="auto"/>
              <w:ind w:right="-46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1C8F0D9" w14:textId="121068BA" w:rsidR="00447284" w:rsidRPr="000C4FBF" w:rsidRDefault="004B340C" w:rsidP="000C4FBF">
            <w:pPr>
              <w:tabs>
                <w:tab w:val="decimal" w:pos="706"/>
              </w:tabs>
              <w:spacing w:line="240" w:lineRule="auto"/>
              <w:ind w:right="-463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196,350</w:t>
            </w:r>
          </w:p>
        </w:tc>
        <w:tc>
          <w:tcPr>
            <w:tcW w:w="236" w:type="dxa"/>
            <w:vAlign w:val="bottom"/>
          </w:tcPr>
          <w:p w14:paraId="74CCA97E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8F3FDB" w14:textId="026432D2" w:rsidR="00447284" w:rsidRPr="000C4FBF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252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707</w:t>
            </w:r>
          </w:p>
        </w:tc>
        <w:tc>
          <w:tcPr>
            <w:tcW w:w="240" w:type="dxa"/>
            <w:vAlign w:val="bottom"/>
          </w:tcPr>
          <w:p w14:paraId="1491A2C8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21E8D8D" w14:textId="7AD2A7A4" w:rsidR="00447284" w:rsidRPr="000C4FBF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846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842</w:t>
            </w:r>
          </w:p>
        </w:tc>
        <w:tc>
          <w:tcPr>
            <w:tcW w:w="267" w:type="dxa"/>
            <w:vAlign w:val="bottom"/>
          </w:tcPr>
          <w:p w14:paraId="59292B38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6BEABF" w14:textId="4B1E8F5F" w:rsidR="00447284" w:rsidRPr="000C4FBF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295</w:t>
            </w:r>
            <w:r w:rsidR="00447284" w:rsidRPr="000C4FBF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899</w:t>
            </w:r>
          </w:p>
        </w:tc>
      </w:tr>
      <w:tr w:rsidR="00447284" w:rsidRPr="000C4FBF" w14:paraId="62249DDD" w14:textId="77777777" w:rsidTr="005E0414">
        <w:tc>
          <w:tcPr>
            <w:tcW w:w="2700" w:type="dxa"/>
            <w:vAlign w:val="bottom"/>
          </w:tcPr>
          <w:p w14:paraId="68AAC7FC" w14:textId="77777777" w:rsidR="00447284" w:rsidRPr="000C4FBF" w:rsidRDefault="00447284" w:rsidP="00DD156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C6FA37" w14:textId="3293FED7" w:rsidR="00447284" w:rsidRPr="000C4FBF" w:rsidRDefault="00274562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59066B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495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870</w:t>
            </w:r>
          </w:p>
        </w:tc>
        <w:tc>
          <w:tcPr>
            <w:tcW w:w="269" w:type="dxa"/>
            <w:tcBorders>
              <w:left w:val="nil"/>
              <w:right w:val="nil"/>
            </w:tcBorders>
          </w:tcPr>
          <w:p w14:paraId="0370891B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BE58B94" w14:textId="2CB1B47B" w:rsidR="00447284" w:rsidRPr="000C4FBF" w:rsidRDefault="00A12840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3,698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639</w:t>
            </w:r>
          </w:p>
        </w:tc>
        <w:tc>
          <w:tcPr>
            <w:tcW w:w="236" w:type="dxa"/>
            <w:vAlign w:val="bottom"/>
          </w:tcPr>
          <w:p w14:paraId="6028ADCA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3A0167F" w14:textId="7A5559B0" w:rsidR="00447284" w:rsidRPr="000C4FBF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281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019</w:t>
            </w:r>
          </w:p>
        </w:tc>
        <w:tc>
          <w:tcPr>
            <w:tcW w:w="240" w:type="dxa"/>
            <w:vAlign w:val="bottom"/>
          </w:tcPr>
          <w:p w14:paraId="7F8BC021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56A275" w14:textId="5632F0B9" w:rsidR="00447284" w:rsidRPr="00CA080A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 w:rsidR="00447284" w:rsidRPr="00CA080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846</w:t>
            </w:r>
            <w:r w:rsidR="00447284" w:rsidRPr="00CA080A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842</w:t>
            </w:r>
          </w:p>
        </w:tc>
        <w:tc>
          <w:tcPr>
            <w:tcW w:w="267" w:type="dxa"/>
            <w:vAlign w:val="bottom"/>
          </w:tcPr>
          <w:p w14:paraId="29A32EB5" w14:textId="77777777" w:rsidR="00447284" w:rsidRPr="000C4FBF" w:rsidRDefault="00447284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443A52D" w14:textId="5E046B53" w:rsidR="00447284" w:rsidRPr="000C4FBF" w:rsidRDefault="004B340C" w:rsidP="00DD156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A1284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A1284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826</w:t>
            </w:r>
            <w:r w:rsidR="00447284" w:rsidRPr="000C4FBF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A1284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500</w:t>
            </w:r>
          </w:p>
        </w:tc>
      </w:tr>
    </w:tbl>
    <w:p w14:paraId="2764152B" w14:textId="77777777" w:rsidR="00BB0E95" w:rsidRDefault="00BB0E95" w:rsidP="0011440C">
      <w:pPr>
        <w:tabs>
          <w:tab w:val="clear" w:pos="907"/>
        </w:tabs>
        <w:spacing w:line="240" w:lineRule="auto"/>
        <w:ind w:left="450"/>
        <w:jc w:val="thaiDistribute"/>
        <w:rPr>
          <w:rFonts w:asciiTheme="majorBidi" w:hAnsiTheme="majorBidi" w:cstheme="majorBidi"/>
          <w:sz w:val="30"/>
          <w:szCs w:val="30"/>
        </w:rPr>
      </w:pPr>
    </w:p>
    <w:p w14:paraId="31C9247E" w14:textId="6F583E8A" w:rsidR="00175162" w:rsidRDefault="00175162" w:rsidP="008D71C3">
      <w:pPr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pPr w:leftFromText="180" w:rightFromText="180" w:vertAnchor="text" w:horzAnchor="margin" w:tblpX="68" w:tblpY="2"/>
        <w:tblW w:w="981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1260"/>
        <w:gridCol w:w="180"/>
        <w:gridCol w:w="1080"/>
        <w:gridCol w:w="180"/>
        <w:gridCol w:w="1170"/>
        <w:gridCol w:w="180"/>
        <w:gridCol w:w="1080"/>
        <w:gridCol w:w="270"/>
        <w:gridCol w:w="1080"/>
      </w:tblGrid>
      <w:tr w:rsidR="00753FD1" w:rsidRPr="005E0414" w14:paraId="5A0F20EE" w14:textId="77777777" w:rsidTr="005E0414">
        <w:trPr>
          <w:cantSplit/>
          <w:trHeight w:val="113"/>
          <w:tblHeader/>
        </w:trPr>
        <w:tc>
          <w:tcPr>
            <w:tcW w:w="4770" w:type="dxa"/>
            <w:gridSpan w:val="3"/>
            <w:shd w:val="clear" w:color="auto" w:fill="auto"/>
            <w:vAlign w:val="bottom"/>
          </w:tcPr>
          <w:p w14:paraId="0C89BD42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lastRenderedPageBreak/>
              <w:br w:type="page"/>
            </w:r>
            <w:r w:rsidRPr="005E0414">
              <w:rPr>
                <w:rFonts w:ascii="Angsana New" w:hAnsi="Angsana New" w:hint="cs"/>
                <w:sz w:val="28"/>
                <w:szCs w:val="28"/>
                <w:rtl/>
                <w:cs/>
              </w:rPr>
              <w:br w:type="page"/>
            </w:r>
          </w:p>
        </w:tc>
        <w:tc>
          <w:tcPr>
            <w:tcW w:w="5040" w:type="dxa"/>
            <w:gridSpan w:val="7"/>
            <w:shd w:val="clear" w:color="auto" w:fill="auto"/>
            <w:vAlign w:val="bottom"/>
          </w:tcPr>
          <w:p w14:paraId="1B2E4B65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753FD1" w:rsidRPr="005E0414" w14:paraId="5D406D46" w14:textId="77777777" w:rsidTr="005E0414">
        <w:trPr>
          <w:cantSplit/>
          <w:trHeight w:val="113"/>
          <w:tblHeader/>
        </w:trPr>
        <w:tc>
          <w:tcPr>
            <w:tcW w:w="4770" w:type="dxa"/>
            <w:gridSpan w:val="3"/>
            <w:shd w:val="clear" w:color="auto" w:fill="auto"/>
            <w:vAlign w:val="bottom"/>
          </w:tcPr>
          <w:p w14:paraId="116F2FFE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5040" w:type="dxa"/>
            <w:gridSpan w:val="7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90DB78" w14:textId="1CB08D80" w:rsidR="00753FD1" w:rsidRPr="005E0414" w:rsidRDefault="001A7445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ระยะเวลาที่ครบกำหนดชำระ</w:t>
            </w:r>
          </w:p>
        </w:tc>
      </w:tr>
      <w:tr w:rsidR="00753FD1" w:rsidRPr="005E0414" w14:paraId="258D72B7" w14:textId="77777777" w:rsidTr="005E0414">
        <w:trPr>
          <w:cantSplit/>
          <w:trHeight w:val="364"/>
          <w:tblHeader/>
        </w:trPr>
        <w:tc>
          <w:tcPr>
            <w:tcW w:w="3330" w:type="dxa"/>
            <w:shd w:val="clear" w:color="auto" w:fill="auto"/>
            <w:vAlign w:val="bottom"/>
          </w:tcPr>
          <w:p w14:paraId="0BACF8D0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jc w:val="center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5D20A00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อัตราดอกเบี้ย</w:t>
            </w:r>
          </w:p>
          <w:p w14:paraId="65D64B95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ที่แท้จริง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91E8C10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101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3F02218" w14:textId="75995403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ภายใน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ปี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58DC38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2052097" w14:textId="3E4E7B2B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หลังจาก</w:t>
            </w: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 xml:space="preserve">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ปีแต่ภายใน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ปี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9C02F4D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CE36CEB" w14:textId="6DED06D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หลังจาก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ปี</w:t>
            </w:r>
          </w:p>
        </w:tc>
        <w:tc>
          <w:tcPr>
            <w:tcW w:w="2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BD66C4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C05CCC5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753FD1" w:rsidRPr="005E0414" w14:paraId="02514325" w14:textId="77777777" w:rsidTr="005E0414">
        <w:trPr>
          <w:cantSplit/>
          <w:tblHeader/>
        </w:trPr>
        <w:tc>
          <w:tcPr>
            <w:tcW w:w="3330" w:type="dxa"/>
            <w:shd w:val="clear" w:color="auto" w:fill="auto"/>
            <w:vAlign w:val="bottom"/>
          </w:tcPr>
          <w:p w14:paraId="3E76A575" w14:textId="77777777" w:rsidR="00753FD1" w:rsidRPr="005E0414" w:rsidRDefault="00753FD1" w:rsidP="005E0414">
            <w:pPr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8B63E36" w14:textId="77777777" w:rsidR="00753FD1" w:rsidRPr="005E0414" w:rsidRDefault="00753FD1" w:rsidP="005E0414">
            <w:pPr>
              <w:ind w:left="-79" w:right="-79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(ร้อยละต่อปี)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27D8D1D" w14:textId="77777777" w:rsidR="00753FD1" w:rsidRPr="005E0414" w:rsidRDefault="00753FD1" w:rsidP="005E0414">
            <w:pPr>
              <w:ind w:left="10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040" w:type="dxa"/>
            <w:gridSpan w:val="7"/>
            <w:shd w:val="clear" w:color="auto" w:fill="auto"/>
            <w:vAlign w:val="bottom"/>
          </w:tcPr>
          <w:p w14:paraId="159B4FC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53FD1" w:rsidRPr="005E0414" w14:paraId="1B7E80B6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0289837D" w14:textId="5CAFEDE1" w:rsidR="00753FD1" w:rsidRPr="005E0414" w:rsidRDefault="00753FD1" w:rsidP="005E0414">
            <w:pPr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5E041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DB71A4" w:rsidRPr="005E041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31</w:t>
            </w:r>
            <w:r w:rsidRPr="005E041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="00DB71A4" w:rsidRPr="005E041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708609DB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1351747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CCAF9C0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1DC175D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37911BF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6AA8064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60C320C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CE8FFA1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A39457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0AF326B6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5F1C74F2" w14:textId="77777777" w:rsidR="00753FD1" w:rsidRPr="005E0414" w:rsidRDefault="00753FD1" w:rsidP="005E0414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1BF55E8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44F9800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C86EEF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F8B92EA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88FF29A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55ABE63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5469788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3025C2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2545CA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272A0E09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2D20BCCE" w14:textId="77777777" w:rsidR="00753FD1" w:rsidRPr="005E0414" w:rsidRDefault="00753FD1" w:rsidP="005E0414">
            <w:pPr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5BF7F683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2B8EAF6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B1AC460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CEC44A7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F12BA32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C7DEFFF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6CEFB1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C341BE9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61FA5D8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4EF7D906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13693C73" w14:textId="77777777" w:rsidR="00753FD1" w:rsidRPr="005E0414" w:rsidRDefault="00753FD1" w:rsidP="005E0414">
            <w:pPr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ตราสารหนี้ถือไว้เพื่อค้า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740BEB3" w14:textId="3FAD5278" w:rsidR="00753FD1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12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 xml:space="preserve"> ถึง 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9E0B857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D0C96E1" w14:textId="7AD7CAFB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248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960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7051532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0B08BD" w14:textId="1D7E58C2" w:rsidR="00753FD1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224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340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75B11E1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BC9A8B2" w14:textId="31A4E42C" w:rsidR="00753FD1" w:rsidRPr="005E0414" w:rsidRDefault="00DB71A4" w:rsidP="005E0414">
            <w:pPr>
              <w:pStyle w:val="acctfourfigures"/>
              <w:tabs>
                <w:tab w:val="clear" w:pos="765"/>
                <w:tab w:val="decimal" w:pos="906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29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80</w:t>
            </w:r>
            <w:r w:rsidR="0012619D">
              <w:rPr>
                <w:rFonts w:ascii="Angsana New" w:hAnsi="Angsana New"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59AB34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509AB27" w14:textId="251894FC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503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  <w:r w:rsidR="0012619D">
              <w:rPr>
                <w:rFonts w:ascii="Angsana New" w:hAnsi="Angsana New"/>
                <w:sz w:val="28"/>
                <w:szCs w:val="28"/>
                <w:lang w:val="en-US" w:bidi="th-TH"/>
              </w:rPr>
              <w:t>9</w:t>
            </w:r>
          </w:p>
        </w:tc>
      </w:tr>
      <w:tr w:rsidR="00753FD1" w:rsidRPr="005E0414" w14:paraId="42E6B2C2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154D9D90" w14:textId="77777777" w:rsidR="00753FD1" w:rsidRPr="005E0414" w:rsidRDefault="00753FD1" w:rsidP="005E0414">
            <w:pPr>
              <w:rPr>
                <w:rFonts w:ascii="Angsana New" w:hAnsi="Angsana New"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5DA263BE" w14:textId="46A9D594" w:rsidR="00753FD1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9D96656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437C3D0" w14:textId="3D7CE04A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60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A5FE2D8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B8E61F7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0513759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C4F30D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AD0987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532CB3" w14:textId="17514D1E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60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</w:tr>
      <w:tr w:rsidR="00445BC9" w:rsidRPr="005E0414" w14:paraId="008D0A67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482CC409" w14:textId="77777777" w:rsidR="00445BC9" w:rsidRPr="005E0414" w:rsidRDefault="00445BC9" w:rsidP="005E0414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8697963" w14:textId="77777777" w:rsidR="00445BC9" w:rsidRPr="005E0414" w:rsidRDefault="00445BC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162CF4B" w14:textId="77777777" w:rsidR="00445BC9" w:rsidRPr="005E0414" w:rsidRDefault="00445BC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B71B54" w14:textId="77777777" w:rsidR="00445BC9" w:rsidRPr="005E0414" w:rsidRDefault="00445BC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9A0505D" w14:textId="77777777" w:rsidR="00445BC9" w:rsidRPr="005E0414" w:rsidRDefault="00445BC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637E5D7" w14:textId="77777777" w:rsidR="00445BC9" w:rsidRPr="005E0414" w:rsidRDefault="00445BC9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9792BDD" w14:textId="77777777" w:rsidR="00445BC9" w:rsidRPr="005E0414" w:rsidRDefault="00445BC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894B76B" w14:textId="77777777" w:rsidR="00445BC9" w:rsidRPr="005E0414" w:rsidRDefault="00445BC9" w:rsidP="005E0414">
            <w:pPr>
              <w:pStyle w:val="acctfourfigures"/>
              <w:tabs>
                <w:tab w:val="clear" w:pos="765"/>
                <w:tab w:val="decimal" w:pos="550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4D60B5" w14:textId="77777777" w:rsidR="00445BC9" w:rsidRPr="005E0414" w:rsidRDefault="00445BC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F83DB9D" w14:textId="77777777" w:rsidR="00445BC9" w:rsidRPr="005E0414" w:rsidRDefault="00445BC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24BC541B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8018BAD" w14:textId="77777777" w:rsidR="00753FD1" w:rsidRPr="005E0414" w:rsidRDefault="00753FD1" w:rsidP="005E0414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ไม่หมุนเวียน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1E584D55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C9B756B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2F464E9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4D00CB8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C84D306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EA06167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9C56630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550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EE1B01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D8EA77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090370DA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7F366A6" w14:textId="77777777" w:rsidR="00753FD1" w:rsidRPr="005E0414" w:rsidRDefault="00753FD1" w:rsidP="005E0414">
            <w:pPr>
              <w:tabs>
                <w:tab w:val="clear" w:pos="227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7FB5DC25" w14:textId="712393A7" w:rsidR="00753FD1" w:rsidRPr="005E0414" w:rsidRDefault="00DB71A4" w:rsidP="00D3500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ECB8294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05D73C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C309267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E6D812F" w14:textId="25E1E9F1" w:rsidR="00753FD1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A01ED5E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FC34BF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805822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AC1D489" w14:textId="1C50F865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53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</w:tr>
      <w:tr w:rsidR="00753FD1" w:rsidRPr="005E0414" w14:paraId="02D89C9C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40D0FF1" w14:textId="77777777" w:rsidR="00753FD1" w:rsidRPr="005E0414" w:rsidRDefault="00753FD1" w:rsidP="005E0414">
            <w:pPr>
              <w:tabs>
                <w:tab w:val="clear" w:pos="227"/>
              </w:tabs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เงินให้กู้ยืมระยะยาวแก่</w:t>
            </w:r>
          </w:p>
          <w:p w14:paraId="64298BF5" w14:textId="77777777" w:rsidR="00753FD1" w:rsidRPr="005E0414" w:rsidRDefault="00753FD1" w:rsidP="005E0414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 xml:space="preserve">  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28EB1610" w14:textId="2AC2202E" w:rsidR="00753FD1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6</w:t>
            </w:r>
            <w:r w:rsidR="00753FD1"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DBA3868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12CA64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7EB4BA7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8C1F9AB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93F135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A996128" w14:textId="64C57737" w:rsidR="00753FD1" w:rsidRPr="005E0414" w:rsidRDefault="00DB71A4" w:rsidP="005E0414">
            <w:pPr>
              <w:pStyle w:val="acctfourfigures"/>
              <w:tabs>
                <w:tab w:val="clear" w:pos="765"/>
                <w:tab w:val="decimal" w:pos="922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540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898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3132BF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747C7E" w14:textId="47A30BBE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540</w:t>
            </w:r>
            <w:r w:rsidR="00753FD1"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898</w:t>
            </w:r>
          </w:p>
        </w:tc>
      </w:tr>
      <w:tr w:rsidR="00753FD1" w:rsidRPr="005E0414" w14:paraId="4AEC43DD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4AFCADF1" w14:textId="77777777" w:rsidR="00753FD1" w:rsidRPr="005E0414" w:rsidRDefault="00753FD1" w:rsidP="005E0414">
            <w:pPr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5AA9C2E7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DA70C48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C8F035E" w14:textId="6C1558C2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308</w:t>
            </w:r>
            <w:r w:rsidR="00753FD1"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960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581057E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1BC6C2B" w14:textId="7199945A" w:rsidR="00753FD1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277</w:t>
            </w:r>
            <w:r w:rsidR="00753FD1" w:rsidRPr="005E0414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340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48E8CB5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BB8C27D" w14:textId="2D6ED1E7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570</w:t>
            </w:r>
            <w:r w:rsidR="00753FD1" w:rsidRPr="005E0414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70</w:t>
            </w:r>
            <w:r w:rsidR="0012619D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09FADF" w14:textId="77777777" w:rsidR="00753FD1" w:rsidRPr="005E0414" w:rsidRDefault="00753FD1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BE9FF1A" w14:textId="6FFFD390" w:rsidR="00753FD1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1</w:t>
            </w:r>
            <w:r w:rsidR="00753FD1"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157</w:t>
            </w:r>
            <w:r w:rsidR="00753FD1"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00</w:t>
            </w:r>
            <w:r w:rsidR="0012619D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</w:tr>
      <w:tr w:rsidR="00452676" w:rsidRPr="005E0414" w14:paraId="4CFA3AE2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43D69095" w14:textId="77777777" w:rsidR="00452676" w:rsidRPr="005E0414" w:rsidRDefault="00452676" w:rsidP="005E0414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97569D1" w14:textId="77777777" w:rsidR="00452676" w:rsidRPr="005E0414" w:rsidRDefault="00452676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869278E" w14:textId="77777777" w:rsidR="00452676" w:rsidRPr="005E0414" w:rsidRDefault="00452676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1F4802" w14:textId="77777777" w:rsidR="00452676" w:rsidRPr="005E0414" w:rsidRDefault="00452676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C1A2AE7" w14:textId="77777777" w:rsidR="00452676" w:rsidRPr="005E0414" w:rsidRDefault="00452676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2EC9FE8" w14:textId="77777777" w:rsidR="00452676" w:rsidRPr="005E0414" w:rsidRDefault="00452676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ABF65C4" w14:textId="77777777" w:rsidR="00452676" w:rsidRPr="005E0414" w:rsidRDefault="00452676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BAFEBEA" w14:textId="77777777" w:rsidR="00452676" w:rsidRPr="005E0414" w:rsidRDefault="00452676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FA5670" w14:textId="77777777" w:rsidR="00452676" w:rsidRPr="005E0414" w:rsidRDefault="00452676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CD2C5C7" w14:textId="77777777" w:rsidR="00452676" w:rsidRPr="005E0414" w:rsidRDefault="00452676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963CB7" w:rsidRPr="005E0414" w14:paraId="40E0F866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56276E82" w14:textId="77777777" w:rsidR="00963CB7" w:rsidRPr="005E0414" w:rsidRDefault="00963CB7" w:rsidP="005E0414">
            <w:pPr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5E0414">
              <w:rPr>
                <w:rFonts w:asciiTheme="majorBidi" w:hAnsiTheme="majorBidi" w:hint="cs"/>
                <w:b/>
                <w:bCs/>
                <w:i/>
                <w:iCs/>
                <w:sz w:val="28"/>
                <w:szCs w:val="28"/>
                <w:cs/>
              </w:rPr>
              <w:t>หนี้สินทางการเงิน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1C7569B" w14:textId="77777777" w:rsidR="00963CB7" w:rsidRPr="005E0414" w:rsidRDefault="00963CB7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75248EF" w14:textId="77777777" w:rsidR="00963CB7" w:rsidRPr="005E0414" w:rsidRDefault="00963CB7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AC4BD62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8A23A28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9DFD68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20F2F6A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B9AA491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A81BDA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A41297A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</w:tr>
      <w:tr w:rsidR="00963CB7" w:rsidRPr="005E0414" w14:paraId="5F22AC3C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11A63B0C" w14:textId="77777777" w:rsidR="00963CB7" w:rsidRPr="005E0414" w:rsidRDefault="00963CB7" w:rsidP="005E0414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3133F49B" w14:textId="77777777" w:rsidR="00963CB7" w:rsidRPr="005E0414" w:rsidRDefault="00963CB7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13BAF75" w14:textId="77777777" w:rsidR="00963CB7" w:rsidRPr="005E0414" w:rsidRDefault="00963CB7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9C6EA7A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F1E3565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4F32CD3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00B58EC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5F0709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9DD20B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78FB514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</w:tr>
      <w:tr w:rsidR="00963CB7" w:rsidRPr="005E0414" w14:paraId="6644AA1B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50367042" w14:textId="77777777" w:rsidR="00963CB7" w:rsidRPr="005E0414" w:rsidRDefault="00963CB7" w:rsidP="005E0414">
            <w:pPr>
              <w:tabs>
                <w:tab w:val="clear" w:pos="227"/>
                <w:tab w:val="left" w:pos="281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cs/>
              </w:rPr>
              <w:t>ส่วนของเงินกู้ยืมระยะยาวจากสถาบัน</w:t>
            </w:r>
          </w:p>
          <w:p w14:paraId="537D747C" w14:textId="77777777" w:rsidR="00963CB7" w:rsidRPr="005E0414" w:rsidRDefault="00963CB7" w:rsidP="005E0414">
            <w:pPr>
              <w:tabs>
                <w:tab w:val="clear" w:pos="227"/>
                <w:tab w:val="left" w:pos="281"/>
              </w:tabs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5E0414">
              <w:rPr>
                <w:rFonts w:asciiTheme="majorBidi" w:hAnsiTheme="majorBidi" w:cstheme="majorBidi"/>
                <w:sz w:val="28"/>
                <w:szCs w:val="28"/>
                <w:cs/>
              </w:rPr>
              <w:t>การเงินที่ถึงกำหนดชำระภายในหนึ่งปี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0EEA9117" w14:textId="75008BDA" w:rsidR="00963CB7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90" w:right="-6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7CCE33D" w14:textId="77777777" w:rsidR="00963CB7" w:rsidRPr="005E0414" w:rsidRDefault="00963CB7" w:rsidP="005E0414">
            <w:pPr>
              <w:pStyle w:val="acctfourfigures"/>
              <w:spacing w:line="240" w:lineRule="atLeas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A368ABA" w14:textId="0834ADA7" w:rsidR="00963CB7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091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192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974ED2B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5BB5E2B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630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0185F68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10CCB4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624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8A10E0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0B6220B" w14:textId="77E0FA6B" w:rsidR="00963CB7" w:rsidRPr="005E0414" w:rsidRDefault="00DB71A4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158"/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091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192</w:t>
            </w:r>
          </w:p>
        </w:tc>
      </w:tr>
      <w:tr w:rsidR="00963CB7" w:rsidRPr="005E0414" w14:paraId="0C9597A1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733EAACB" w14:textId="77777777" w:rsidR="00963CB7" w:rsidRPr="005E0414" w:rsidRDefault="00963CB7" w:rsidP="005E0414">
            <w:pPr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62B2302" w14:textId="77777777" w:rsidR="00963CB7" w:rsidRPr="005E0414" w:rsidRDefault="00963CB7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FEAE7E7" w14:textId="77777777" w:rsidR="00963CB7" w:rsidRPr="005E0414" w:rsidRDefault="00963CB7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CF837F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0F4A5A2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483137E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38F81DF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760B39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29960ED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128280F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</w:tr>
      <w:tr w:rsidR="00963CB7" w:rsidRPr="005E0414" w14:paraId="2DDB8711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1E6AD3D" w14:textId="77777777" w:rsidR="00963CB7" w:rsidRPr="005E0414" w:rsidRDefault="00963CB7" w:rsidP="005E0414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ไม่หมุนเวียน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990EE60" w14:textId="77777777" w:rsidR="00963CB7" w:rsidRPr="005E0414" w:rsidRDefault="00963CB7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 w:right="101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815C452" w14:textId="77777777" w:rsidR="00963CB7" w:rsidRPr="005E0414" w:rsidRDefault="00963CB7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61969C2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7FB2DF0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A1E30C6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341D493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F84F187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32B7FD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C9269F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</w:pPr>
          </w:p>
        </w:tc>
      </w:tr>
      <w:tr w:rsidR="00963CB7" w:rsidRPr="005E0414" w14:paraId="0372A85B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59D960D4" w14:textId="77777777" w:rsidR="00963CB7" w:rsidRPr="005E0414" w:rsidRDefault="00963CB7" w:rsidP="005E0414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03649410" w14:textId="37898630" w:rsidR="00963CB7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90" w:right="-6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490E4A2" w14:textId="77777777" w:rsidR="00963CB7" w:rsidRPr="005E0414" w:rsidRDefault="00963CB7" w:rsidP="005E0414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9FE4E2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21C7742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91811EA" w14:textId="7ED28021" w:rsidR="00963CB7" w:rsidRPr="005E0414" w:rsidRDefault="00DB71A4" w:rsidP="005E0414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809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127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B743046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6CC76C" w14:textId="2DCA3E32" w:rsidR="00963CB7" w:rsidRPr="005E0414" w:rsidRDefault="00DB71A4" w:rsidP="005E0414">
            <w:pPr>
              <w:pStyle w:val="acctfourfigures"/>
              <w:tabs>
                <w:tab w:val="clear" w:pos="765"/>
                <w:tab w:val="decimal" w:pos="922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464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2B337B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762C6D4" w14:textId="11A152BF" w:rsidR="00963CB7" w:rsidRPr="005E0414" w:rsidRDefault="00DB71A4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15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273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253</w:t>
            </w:r>
          </w:p>
        </w:tc>
      </w:tr>
      <w:tr w:rsidR="00963CB7" w:rsidRPr="005E0414" w14:paraId="20C293C0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0B16FC4" w14:textId="77777777" w:rsidR="00963CB7" w:rsidRPr="005E0414" w:rsidRDefault="00963CB7" w:rsidP="005E0414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1219A1B3" w14:textId="7FDBC604" w:rsidR="00963CB7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90" w:right="-6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 xml:space="preserve"> 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.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C5D0E4A" w14:textId="77777777" w:rsidR="00963CB7" w:rsidRPr="005E0414" w:rsidRDefault="00963CB7" w:rsidP="005E0414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FA2AEA" w14:textId="77777777" w:rsidR="00963CB7" w:rsidRPr="005E0414" w:rsidRDefault="00963CB7" w:rsidP="005E0414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04D1A90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00F20F" w14:textId="139DEA92" w:rsidR="00963CB7" w:rsidRPr="005E0414" w:rsidRDefault="00DB71A4" w:rsidP="005E0414">
            <w:pPr>
              <w:pStyle w:val="acctfourfigures"/>
              <w:tabs>
                <w:tab w:val="clear" w:pos="765"/>
                <w:tab w:val="decimal" w:pos="1012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999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319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530AEE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0D7325D" w14:textId="52ED587A" w:rsidR="00963CB7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168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</w:t>
            </w:r>
            <w:r w:rsidR="001261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B3F4D3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4C410BA" w14:textId="477BD2DD" w:rsidR="00963CB7" w:rsidRPr="005E0414" w:rsidRDefault="00DB71A4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1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167</w:t>
            </w:r>
            <w:r w:rsidR="00963CB7"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59</w:t>
            </w:r>
            <w:r w:rsidR="001261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</w:tr>
      <w:tr w:rsidR="00963CB7" w:rsidRPr="005E0414" w14:paraId="6340DC4C" w14:textId="77777777" w:rsidTr="005E0414">
        <w:trPr>
          <w:cantSplit/>
        </w:trPr>
        <w:tc>
          <w:tcPr>
            <w:tcW w:w="3330" w:type="dxa"/>
            <w:shd w:val="clear" w:color="auto" w:fill="auto"/>
            <w:vAlign w:val="bottom"/>
          </w:tcPr>
          <w:p w14:paraId="63AB010B" w14:textId="77777777" w:rsidR="00963CB7" w:rsidRPr="005E0414" w:rsidRDefault="00963CB7" w:rsidP="005E0414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3253EA19" w14:textId="77777777" w:rsidR="00963CB7" w:rsidRPr="005E0414" w:rsidRDefault="00963CB7" w:rsidP="005E0414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8489886" w14:textId="77777777" w:rsidR="00963CB7" w:rsidRPr="005E0414" w:rsidRDefault="00963CB7" w:rsidP="005E0414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410258B" w14:textId="3DA4FCEB" w:rsidR="00963CB7" w:rsidRPr="005E0414" w:rsidRDefault="00DB71A4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091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192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A7D2FAC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9A9BCC" w14:textId="0EC89460" w:rsidR="00963CB7" w:rsidRPr="005E0414" w:rsidRDefault="00DB71A4" w:rsidP="005E0414">
            <w:pPr>
              <w:pStyle w:val="acctfourfigures"/>
              <w:tabs>
                <w:tab w:val="clear" w:pos="765"/>
                <w:tab w:val="decimal" w:pos="990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14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808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446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957B170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43EBE61" w14:textId="1455B656" w:rsidR="00963CB7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15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632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39</w:t>
            </w:r>
            <w:r w:rsidR="001261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1A348D" w14:textId="77777777" w:rsidR="00963CB7" w:rsidRPr="005E0414" w:rsidRDefault="00963CB7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65EF098" w14:textId="036F72FA" w:rsidR="00963CB7" w:rsidRPr="005E0414" w:rsidRDefault="00DB71A4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31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532</w:t>
            </w:r>
            <w:r w:rsidR="00963CB7"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03</w:t>
            </w:r>
            <w:r w:rsidR="001261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</w:t>
            </w:r>
          </w:p>
        </w:tc>
      </w:tr>
    </w:tbl>
    <w:p w14:paraId="4A502AB9" w14:textId="01F5CBB2" w:rsidR="00753FD1" w:rsidRDefault="00753FD1" w:rsidP="0011440C">
      <w:pPr>
        <w:tabs>
          <w:tab w:val="clear" w:pos="907"/>
        </w:tabs>
        <w:spacing w:line="240" w:lineRule="auto"/>
        <w:ind w:left="450"/>
        <w:jc w:val="thaiDistribute"/>
        <w:rPr>
          <w:rFonts w:asciiTheme="majorBidi" w:hAnsiTheme="majorBidi" w:cstheme="majorBidi"/>
          <w:sz w:val="30"/>
          <w:szCs w:val="30"/>
        </w:rPr>
      </w:pPr>
    </w:p>
    <w:p w14:paraId="4D941805" w14:textId="456A660A" w:rsidR="00E602D1" w:rsidRDefault="00E602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pPr w:leftFromText="180" w:rightFromText="180" w:vertAnchor="text" w:horzAnchor="margin" w:tblpX="68" w:tblpY="2"/>
        <w:tblW w:w="963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420"/>
        <w:gridCol w:w="1260"/>
        <w:gridCol w:w="181"/>
        <w:gridCol w:w="989"/>
        <w:gridCol w:w="180"/>
        <w:gridCol w:w="1170"/>
        <w:gridCol w:w="180"/>
        <w:gridCol w:w="1080"/>
        <w:gridCol w:w="180"/>
        <w:gridCol w:w="990"/>
      </w:tblGrid>
      <w:tr w:rsidR="00753FD1" w:rsidRPr="005E0414" w14:paraId="2D01C353" w14:textId="77777777" w:rsidTr="005E0414">
        <w:trPr>
          <w:cantSplit/>
          <w:trHeight w:val="113"/>
          <w:tblHeader/>
        </w:trPr>
        <w:tc>
          <w:tcPr>
            <w:tcW w:w="4861" w:type="dxa"/>
            <w:gridSpan w:val="3"/>
            <w:shd w:val="clear" w:color="auto" w:fill="auto"/>
            <w:vAlign w:val="bottom"/>
          </w:tcPr>
          <w:p w14:paraId="5BD9074F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shd w:val="clear" w:color="auto" w:fill="CCCCCC"/>
              </w:rPr>
              <w:lastRenderedPageBreak/>
              <w:br w:type="page"/>
            </w:r>
            <w:r w:rsidRPr="005E0414">
              <w:rPr>
                <w:rFonts w:ascii="Angsana New" w:hAnsi="Angsana New" w:hint="cs"/>
                <w:sz w:val="28"/>
                <w:szCs w:val="28"/>
                <w:rtl/>
                <w:cs/>
              </w:rPr>
              <w:br w:type="page"/>
            </w:r>
          </w:p>
        </w:tc>
        <w:tc>
          <w:tcPr>
            <w:tcW w:w="4769" w:type="dxa"/>
            <w:gridSpan w:val="7"/>
            <w:shd w:val="clear" w:color="auto" w:fill="auto"/>
            <w:vAlign w:val="bottom"/>
          </w:tcPr>
          <w:p w14:paraId="2FFA364C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753FD1" w:rsidRPr="005E0414" w14:paraId="48747B8E" w14:textId="77777777" w:rsidTr="005E0414">
        <w:trPr>
          <w:cantSplit/>
          <w:trHeight w:val="113"/>
          <w:tblHeader/>
        </w:trPr>
        <w:tc>
          <w:tcPr>
            <w:tcW w:w="4861" w:type="dxa"/>
            <w:gridSpan w:val="3"/>
            <w:shd w:val="clear" w:color="auto" w:fill="auto"/>
            <w:vAlign w:val="bottom"/>
          </w:tcPr>
          <w:p w14:paraId="37AF0618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101"/>
              <w:rPr>
                <w:rFonts w:ascii="Angsana New" w:hAnsi="Angsana New"/>
                <w:sz w:val="28"/>
                <w:szCs w:val="28"/>
                <w:shd w:val="clear" w:color="auto" w:fill="CCCCCC"/>
              </w:rPr>
            </w:pPr>
          </w:p>
        </w:tc>
        <w:tc>
          <w:tcPr>
            <w:tcW w:w="4769" w:type="dxa"/>
            <w:gridSpan w:val="7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089905F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ระยะเวลาที่ครบกำหนดชำระ</w:t>
            </w:r>
          </w:p>
        </w:tc>
      </w:tr>
      <w:tr w:rsidR="00753FD1" w:rsidRPr="005E0414" w14:paraId="11A9F233" w14:textId="77777777" w:rsidTr="005E0414">
        <w:trPr>
          <w:cantSplit/>
          <w:trHeight w:val="364"/>
          <w:tblHeader/>
        </w:trPr>
        <w:tc>
          <w:tcPr>
            <w:tcW w:w="3420" w:type="dxa"/>
            <w:shd w:val="clear" w:color="auto" w:fill="auto"/>
            <w:vAlign w:val="bottom"/>
          </w:tcPr>
          <w:p w14:paraId="37B4D7C5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FC66A99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อัตราดอกเบี้ย</w:t>
            </w:r>
          </w:p>
          <w:p w14:paraId="69F434BD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ที่แท้จริง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8982999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101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80C4D9" w14:textId="5B5B193D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ภายใน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ปี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0C92BF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8668207" w14:textId="0CFF2E54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หลังจาก</w:t>
            </w: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 xml:space="preserve">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ปีแต่ภายใน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ปี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F971BD0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12C92B" w14:textId="1DB21A28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 xml:space="preserve">หลังจาก </w:t>
            </w:r>
            <w:r w:rsidR="00DB71A4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5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ปี</w:t>
            </w:r>
          </w:p>
        </w:tc>
        <w:tc>
          <w:tcPr>
            <w:tcW w:w="1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2BC187E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37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045127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rtl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753FD1" w:rsidRPr="005E0414" w14:paraId="67ED6D94" w14:textId="77777777" w:rsidTr="005E0414">
        <w:trPr>
          <w:cantSplit/>
          <w:tblHeader/>
        </w:trPr>
        <w:tc>
          <w:tcPr>
            <w:tcW w:w="3420" w:type="dxa"/>
            <w:shd w:val="clear" w:color="auto" w:fill="auto"/>
            <w:vAlign w:val="bottom"/>
          </w:tcPr>
          <w:p w14:paraId="3FBD40BE" w14:textId="77777777" w:rsidR="00BD0899" w:rsidRPr="005E0414" w:rsidRDefault="00BD0899" w:rsidP="005E0414">
            <w:pPr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A699E36" w14:textId="77777777" w:rsidR="00BD0899" w:rsidRPr="005E0414" w:rsidRDefault="00BD0899" w:rsidP="005E0414">
            <w:pPr>
              <w:ind w:left="-79" w:right="-79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(ร้อยละต่อปี)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0E77667" w14:textId="77777777" w:rsidR="00BD0899" w:rsidRPr="005E0414" w:rsidRDefault="00BD0899" w:rsidP="005E0414">
            <w:pPr>
              <w:ind w:left="10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4769" w:type="dxa"/>
            <w:gridSpan w:val="7"/>
            <w:shd w:val="clear" w:color="auto" w:fill="auto"/>
            <w:vAlign w:val="bottom"/>
          </w:tcPr>
          <w:p w14:paraId="6AB61FC3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5E0414">
              <w:rPr>
                <w:rFonts w:ascii="Angsana New" w:hAnsi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53FD1" w:rsidRPr="005E0414" w14:paraId="6EFC35E2" w14:textId="77777777" w:rsidTr="005E0414">
        <w:trPr>
          <w:cantSplit/>
          <w:tblHeader/>
        </w:trPr>
        <w:tc>
          <w:tcPr>
            <w:tcW w:w="3420" w:type="dxa"/>
            <w:shd w:val="clear" w:color="auto" w:fill="auto"/>
            <w:vAlign w:val="bottom"/>
          </w:tcPr>
          <w:p w14:paraId="1A91BCA1" w14:textId="5C7B0586" w:rsidR="00BD0899" w:rsidRPr="005E0414" w:rsidRDefault="00753FD1" w:rsidP="005E0414">
            <w:pPr>
              <w:tabs>
                <w:tab w:val="clear" w:pos="227"/>
              </w:tabs>
              <w:ind w:left="15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  <w:r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DB71A4"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="00DB71A4"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</w:rPr>
              <w:t>2562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3FE3B9C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2B41C8AF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15BCA277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0B16E40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DF3783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B616126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D8DBDD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7778268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ED29071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08AD018D" w14:textId="77777777" w:rsidTr="005E0414">
        <w:trPr>
          <w:cantSplit/>
          <w:tblHeader/>
        </w:trPr>
        <w:tc>
          <w:tcPr>
            <w:tcW w:w="3420" w:type="dxa"/>
            <w:shd w:val="clear" w:color="auto" w:fill="auto"/>
            <w:vAlign w:val="bottom"/>
          </w:tcPr>
          <w:p w14:paraId="5CAC2299" w14:textId="77777777" w:rsidR="00753FD1" w:rsidRPr="005E0414" w:rsidRDefault="00753FD1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Theme="majorBidi" w:hAnsi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52B83F64" w14:textId="77777777" w:rsidR="00753FD1" w:rsidRPr="005E0414" w:rsidRDefault="00753FD1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0164CA2E" w14:textId="77777777" w:rsidR="00753FD1" w:rsidRPr="005E0414" w:rsidRDefault="00753FD1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12ACFAF0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12393D2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CEA9AF9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F47FCB6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7B6C7CB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A1B87BE" w14:textId="77777777" w:rsidR="00753FD1" w:rsidRPr="005E0414" w:rsidRDefault="00753FD1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D336B6E" w14:textId="77777777" w:rsidR="00753FD1" w:rsidRPr="005E0414" w:rsidRDefault="00753FD1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25087CEB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7021469A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79E6D9E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23E020FD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685E5489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5DE08AE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FFA6D2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7AF9530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FB368A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1683FBF" w14:textId="77777777" w:rsidR="00BD0899" w:rsidRPr="005E0414" w:rsidRDefault="00BD0899" w:rsidP="005E0414">
            <w:pPr>
              <w:pStyle w:val="acctfourfigures"/>
              <w:spacing w:line="240" w:lineRule="atLeas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76266A4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37A8D670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51AD06F5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ตราสารหนี้ถือไว้เพื่อค้า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75F0B8B2" w14:textId="117310AE" w:rsidR="00BD0899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12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2EEA80BF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7559F16E" w14:textId="6835CF2A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6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227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917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6900532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2408EF" w14:textId="35C940BE" w:rsidR="00BD0899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224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340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7779463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1847276" w14:textId="479531BC" w:rsidR="00BD0899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29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808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127B9D6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C111D95" w14:textId="31380F4A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482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065</w:t>
            </w:r>
          </w:p>
        </w:tc>
      </w:tr>
      <w:tr w:rsidR="00753FD1" w:rsidRPr="005E0414" w14:paraId="6CB62930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63376386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5EF1E78A" w14:textId="206F30E8" w:rsidR="00BD0899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014C8D80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70DD1E58" w14:textId="177858A6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6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60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bidi="th-TH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DE214AC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53FF5DC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1C7B7A3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5DCC353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13E428F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C8C4815" w14:textId="7ACA814E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60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000</w:t>
            </w:r>
          </w:p>
        </w:tc>
      </w:tr>
      <w:tr w:rsidR="00753FD1" w:rsidRPr="005E0414" w14:paraId="5A1AE785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2357154B" w14:textId="77777777" w:rsidR="00BD0899" w:rsidRPr="005E0414" w:rsidRDefault="00BD0899" w:rsidP="005E0414">
            <w:pPr>
              <w:tabs>
                <w:tab w:val="clear" w:pos="227"/>
              </w:tabs>
              <w:ind w:left="15" w:hanging="18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ED8A5A7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3857D57B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1CA5930C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706F227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0847DE4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5DE3E62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A0C3C66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275F1BD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1C7D3F3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5B70E975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5530B5C7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ไม่หมุนเวียน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8BA72AD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33CE3974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097EF27B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6291C44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22E56C3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6C34C8F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5CDC00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E709B82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10A83DA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53FD1" w:rsidRPr="005E0414" w14:paraId="0D437F7F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15B90E3D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ตราสารหนี้อื่นที่จะถือจนครบกำหนด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776400BD" w14:textId="6555E911" w:rsidR="00BD0899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04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 xml:space="preserve"> 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3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527D56E8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shd w:val="clear" w:color="auto" w:fill="auto"/>
            <w:vAlign w:val="bottom"/>
          </w:tcPr>
          <w:p w14:paraId="2D7BF30D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727FB5D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3E2D6C2" w14:textId="5F6311B0" w:rsidR="00BD0899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53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000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0559E40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FA4EBEA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4FB7B12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EAD6689" w14:textId="0488B733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53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000</w:t>
            </w:r>
          </w:p>
        </w:tc>
      </w:tr>
      <w:tr w:rsidR="00753FD1" w:rsidRPr="005E0414" w14:paraId="05715F0A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717EEA00" w14:textId="0FDEA162" w:rsidR="00BD0899" w:rsidRPr="005E0414" w:rsidRDefault="00BD0899" w:rsidP="005E0414">
            <w:pPr>
              <w:tabs>
                <w:tab w:val="clear" w:pos="227"/>
              </w:tabs>
              <w:ind w:left="15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2CE3EB0D" w14:textId="776A402E" w:rsidR="00BD0899" w:rsidRPr="005E0414" w:rsidRDefault="00DB71A4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3</w:t>
            </w:r>
            <w:r w:rsidR="00BD0899"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93</w:t>
            </w:r>
            <w:r w:rsidR="00BD0899"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 xml:space="preserve"> 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 xml:space="preserve">ถึง </w:t>
            </w: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6</w:t>
            </w:r>
            <w:r w:rsidR="00BD0899"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.</w:t>
            </w:r>
            <w:r w:rsidRPr="005E0414">
              <w:rPr>
                <w:rFonts w:ascii="Angsana New" w:hAnsi="Angsana New"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181" w:type="dxa"/>
            <w:shd w:val="clear" w:color="auto" w:fill="auto"/>
            <w:vAlign w:val="bottom"/>
          </w:tcPr>
          <w:p w14:paraId="3EBD1EAD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84E9B3A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AA5EBBD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A51B29D" w14:textId="77777777" w:rsidR="00BD0899" w:rsidRPr="005E0414" w:rsidRDefault="00BD0899" w:rsidP="005E0414">
            <w:pPr>
              <w:pStyle w:val="acctfourfigures"/>
              <w:tabs>
                <w:tab w:val="clear" w:pos="765"/>
                <w:tab w:val="decimal" w:pos="668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B3DFBBD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EF5F2B" w14:textId="3A019CD6" w:rsidR="00BD0899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  <w:lang w:val="en-US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1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807</w:t>
            </w:r>
            <w:r w:rsidR="00BD0899"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710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122E8D6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4B2904" w14:textId="439DEE1F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7"/>
              </w:tabs>
              <w:spacing w:line="240" w:lineRule="atLeast"/>
              <w:ind w:right="-169"/>
              <w:rPr>
                <w:rFonts w:ascii="Angsana New" w:hAnsi="Angsana New"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1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807</w:t>
            </w:r>
            <w:r w:rsidR="00BD0899" w:rsidRPr="005E0414">
              <w:rPr>
                <w:rFonts w:ascii="Angsana New" w:hAnsi="Angsana New" w:hint="cs"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sz w:val="28"/>
                <w:szCs w:val="28"/>
                <w:lang w:val="en-US"/>
              </w:rPr>
              <w:t>710</w:t>
            </w:r>
          </w:p>
        </w:tc>
      </w:tr>
      <w:tr w:rsidR="00753FD1" w:rsidRPr="005E0414" w14:paraId="04054DE7" w14:textId="77777777" w:rsidTr="005E0414">
        <w:trPr>
          <w:cantSplit/>
        </w:trPr>
        <w:tc>
          <w:tcPr>
            <w:tcW w:w="3420" w:type="dxa"/>
            <w:shd w:val="clear" w:color="auto" w:fill="auto"/>
            <w:vAlign w:val="bottom"/>
          </w:tcPr>
          <w:p w14:paraId="6957BB47" w14:textId="77777777" w:rsidR="00BD0899" w:rsidRPr="005E0414" w:rsidRDefault="00BD0899" w:rsidP="005E0414">
            <w:pPr>
              <w:tabs>
                <w:tab w:val="clear" w:pos="227"/>
              </w:tabs>
              <w:ind w:left="15"/>
              <w:jc w:val="thaiDistribute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5B878EB" w14:textId="77777777" w:rsidR="00BD0899" w:rsidRPr="005E0414" w:rsidRDefault="00BD0899" w:rsidP="005E041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1" w:type="dxa"/>
            <w:shd w:val="clear" w:color="auto" w:fill="auto"/>
            <w:vAlign w:val="bottom"/>
          </w:tcPr>
          <w:p w14:paraId="7103BF50" w14:textId="77777777" w:rsidR="00BD0899" w:rsidRPr="005E0414" w:rsidRDefault="00BD0899" w:rsidP="005E0414">
            <w:pPr>
              <w:pStyle w:val="acctfourfigures"/>
              <w:spacing w:line="240" w:lineRule="atLeast"/>
              <w:ind w:left="10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CF4824" w14:textId="54DD6592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6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287</w:t>
            </w:r>
            <w:r w:rsidR="00BD0899" w:rsidRPr="005E0414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917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60F4C18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E70558" w14:textId="237D7B0C" w:rsidR="00BD0899" w:rsidRPr="005E0414" w:rsidRDefault="00DB71A4" w:rsidP="005E0414">
            <w:pPr>
              <w:pStyle w:val="acctfourfigures"/>
              <w:tabs>
                <w:tab w:val="clear" w:pos="765"/>
                <w:tab w:val="decimal" w:pos="100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277</w:t>
            </w:r>
            <w:r w:rsidR="00BD0899" w:rsidRPr="005E0414">
              <w:rPr>
                <w:rFonts w:ascii="Angsana New" w:hAnsi="Angsana New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340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0C4C587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7DAAD99" w14:textId="408D4775" w:rsidR="00BD0899" w:rsidRPr="005E0414" w:rsidRDefault="00DB71A4" w:rsidP="005E041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1</w:t>
            </w:r>
            <w:r w:rsidR="00BD0899" w:rsidRPr="005E0414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8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3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7</w:t>
            </w:r>
            <w:r w:rsidR="00BD0899" w:rsidRPr="005E0414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/>
                <w:b/>
                <w:bCs/>
                <w:sz w:val="28"/>
                <w:szCs w:val="28"/>
                <w:lang w:val="en-US"/>
              </w:rPr>
              <w:t>518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B42B373" w14:textId="77777777" w:rsidR="00BD0899" w:rsidRPr="005E0414" w:rsidRDefault="00BD0899" w:rsidP="005E0414">
            <w:pPr>
              <w:pStyle w:val="acctfourfigures"/>
              <w:tabs>
                <w:tab w:val="decimal" w:pos="911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8EB400F" w14:textId="5F84356E" w:rsidR="00BD0899" w:rsidRPr="005E0414" w:rsidRDefault="00DB71A4" w:rsidP="005E0414">
            <w:pPr>
              <w:pStyle w:val="acctfourfigures"/>
              <w:tabs>
                <w:tab w:val="clear" w:pos="765"/>
                <w:tab w:val="decimal" w:pos="827"/>
              </w:tabs>
              <w:spacing w:line="240" w:lineRule="atLeast"/>
              <w:ind w:right="-16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2</w:t>
            </w:r>
            <w:r w:rsidR="00BD0899" w:rsidRPr="005E0414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402</w:t>
            </w:r>
            <w:r w:rsidR="00BD0899" w:rsidRPr="005E0414">
              <w:rPr>
                <w:rFonts w:ascii="Angsana New" w:hAnsi="Angsana New" w:hint="cs"/>
                <w:b/>
                <w:bCs/>
                <w:sz w:val="28"/>
                <w:szCs w:val="28"/>
              </w:rPr>
              <w:t>,</w:t>
            </w:r>
            <w:r w:rsidRPr="005E0414">
              <w:rPr>
                <w:rFonts w:ascii="Angsana New" w:hAnsi="Angsana New" w:hint="cs"/>
                <w:b/>
                <w:bCs/>
                <w:sz w:val="28"/>
                <w:szCs w:val="28"/>
                <w:lang w:val="en-US"/>
              </w:rPr>
              <w:t>775</w:t>
            </w:r>
          </w:p>
        </w:tc>
      </w:tr>
    </w:tbl>
    <w:p w14:paraId="2E0A4778" w14:textId="77777777" w:rsidR="00E602D1" w:rsidRPr="00CC12A1" w:rsidRDefault="00E602D1" w:rsidP="00DD1562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75A6A99" w14:textId="345786E3" w:rsidR="00DD1562" w:rsidRPr="00D72D73" w:rsidRDefault="00DD1562" w:rsidP="00DD1562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72D73">
        <w:rPr>
          <w:rFonts w:asciiTheme="majorBidi" w:hAnsiTheme="majorBidi" w:cstheme="majorBidi"/>
          <w:sz w:val="30"/>
          <w:szCs w:val="30"/>
          <w:cs/>
        </w:rPr>
        <w:t>กระแสเงินสดเข้า</w:t>
      </w:r>
      <w:r w:rsidR="00996CAF" w:rsidRPr="00D72D73">
        <w:rPr>
          <w:rFonts w:asciiTheme="majorBidi" w:hAnsiTheme="majorBidi" w:cstheme="majorBidi" w:hint="cs"/>
          <w:sz w:val="30"/>
          <w:szCs w:val="30"/>
          <w:cs/>
        </w:rPr>
        <w:t>และ</w:t>
      </w:r>
      <w:r w:rsidRPr="00D72D73">
        <w:rPr>
          <w:rFonts w:asciiTheme="majorBidi" w:hAnsiTheme="majorBidi" w:cstheme="majorBidi"/>
          <w:sz w:val="30"/>
          <w:szCs w:val="30"/>
          <w:cs/>
        </w:rPr>
        <w:t>กระแสเงินสดออกซึ่งเปิดเผยไว้ในตารางด้านบนเป็นกระแสเงินสดตามสัญญาที่ไม่มีการ</w:t>
      </w:r>
      <w:r w:rsidR="00996CAF" w:rsidRPr="00D72D73">
        <w:rPr>
          <w:rFonts w:asciiTheme="majorBidi" w:hAnsiTheme="majorBidi" w:cstheme="majorBidi"/>
          <w:sz w:val="30"/>
          <w:szCs w:val="30"/>
          <w:cs/>
        </w:rPr>
        <w:br/>
      </w:r>
      <w:r w:rsidRPr="00D72D73">
        <w:rPr>
          <w:rFonts w:asciiTheme="majorBidi" w:hAnsiTheme="majorBidi" w:cstheme="majorBidi"/>
          <w:sz w:val="30"/>
          <w:szCs w:val="30"/>
          <w:cs/>
        </w:rPr>
        <w:t>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D72D73">
        <w:rPr>
          <w:rFonts w:asciiTheme="majorBidi" w:hAnsiTheme="majorBidi" w:cstheme="majorBidi"/>
          <w:sz w:val="30"/>
          <w:szCs w:val="30"/>
        </w:rPr>
        <w:t xml:space="preserve"> </w:t>
      </w:r>
      <w:r w:rsidRPr="00D72D73">
        <w:rPr>
          <w:rFonts w:asciiTheme="majorBidi" w:hAnsiTheme="majorBidi" w:cstheme="majorBidi"/>
          <w:sz w:val="30"/>
          <w:szCs w:val="30"/>
          <w:cs/>
        </w:rPr>
        <w:t xml:space="preserve"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</w:t>
      </w:r>
      <w:r w:rsidR="003059ED">
        <w:rPr>
          <w:rFonts w:asciiTheme="majorBidi" w:hAnsiTheme="majorBidi" w:cstheme="majorBidi"/>
          <w:sz w:val="30"/>
          <w:szCs w:val="30"/>
        </w:rPr>
        <w:br/>
      </w:r>
      <w:r w:rsidRPr="00D72D73">
        <w:rPr>
          <w:rFonts w:asciiTheme="majorBidi" w:hAnsiTheme="majorBidi" w:cstheme="majorBidi"/>
          <w:sz w:val="30"/>
          <w:szCs w:val="30"/>
          <w:cs/>
        </w:rPr>
        <w:t>ซึ่งชำระเป็นเงินสดด้วยจำนวนขั้นต้นพร้อมกัน</w:t>
      </w:r>
      <w:r w:rsidRPr="00D72D73">
        <w:rPr>
          <w:rFonts w:asciiTheme="majorBidi" w:hAnsiTheme="majorBidi" w:cstheme="majorBidi"/>
          <w:sz w:val="30"/>
          <w:szCs w:val="30"/>
        </w:rPr>
        <w:t xml:space="preserve"> </w:t>
      </w:r>
    </w:p>
    <w:p w14:paraId="32B82B3A" w14:textId="77777777" w:rsidR="00DD1562" w:rsidRPr="00CC12A1" w:rsidRDefault="00DD1562" w:rsidP="00656EB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E5F1A06" w14:textId="236A85FB" w:rsidR="00DD1562" w:rsidRPr="00D72D73" w:rsidRDefault="00DD1562" w:rsidP="00326964">
      <w:pPr>
        <w:spacing w:line="240" w:lineRule="auto"/>
        <w:ind w:firstLine="540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D72D73">
        <w:rPr>
          <w:rFonts w:asciiTheme="majorBidi" w:hAnsiTheme="majorBidi" w:cstheme="majorBidi"/>
          <w:b/>
          <w:bCs/>
          <w:i/>
          <w:iCs/>
          <w:sz w:val="30"/>
          <w:szCs w:val="30"/>
        </w:rPr>
        <w:t>(</w:t>
      </w:r>
      <w:r w:rsidRPr="00D72D7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ค</w:t>
      </w:r>
      <w:r w:rsidRPr="00D72D73">
        <w:rPr>
          <w:rFonts w:asciiTheme="majorBidi" w:hAnsiTheme="majorBidi" w:cstheme="majorBidi"/>
          <w:b/>
          <w:bCs/>
          <w:i/>
          <w:iCs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b/>
          <w:bCs/>
          <w:i/>
          <w:iCs/>
          <w:sz w:val="30"/>
          <w:szCs w:val="30"/>
        </w:rPr>
        <w:t>3</w:t>
      </w:r>
      <w:r w:rsidRPr="00D72D73">
        <w:rPr>
          <w:rFonts w:asciiTheme="majorBidi" w:hAnsiTheme="majorBidi" w:cstheme="majorBidi"/>
          <w:b/>
          <w:bCs/>
          <w:i/>
          <w:iCs/>
          <w:sz w:val="30"/>
          <w:szCs w:val="30"/>
        </w:rPr>
        <w:t xml:space="preserve">) </w:t>
      </w:r>
      <w:r w:rsidRPr="00D72D73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ความเสี่ยงด้านตลาด</w:t>
      </w:r>
    </w:p>
    <w:p w14:paraId="01763CBD" w14:textId="77777777" w:rsidR="00DD1562" w:rsidRPr="00CC12A1" w:rsidRDefault="00DD1562" w:rsidP="00DD156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004C8FF" w14:textId="77777777" w:rsidR="00DD1562" w:rsidRPr="00E602D1" w:rsidRDefault="00DD1562" w:rsidP="00326964">
      <w:pPr>
        <w:tabs>
          <w:tab w:val="clear" w:pos="454"/>
          <w:tab w:val="clear" w:pos="907"/>
          <w:tab w:val="left" w:pos="990"/>
          <w:tab w:val="left" w:pos="1170"/>
        </w:tabs>
        <w:spacing w:line="240" w:lineRule="auto"/>
        <w:ind w:left="990"/>
        <w:jc w:val="thaiDistribute"/>
        <w:rPr>
          <w:rFonts w:asciiTheme="majorBidi" w:hAnsiTheme="majorBidi" w:cstheme="majorBidi"/>
          <w:sz w:val="30"/>
          <w:szCs w:val="30"/>
        </w:rPr>
      </w:pPr>
      <w:r w:rsidRPr="00E602D1">
        <w:rPr>
          <w:rFonts w:asciiTheme="majorBidi" w:hAnsiTheme="majorBidi" w:cstheme="majorBidi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กลุ่มบริษัทไม่ได้ถือหรือออกอนุพันธ์เพื่อการเก็งกำไรหรือเพื่อการค้า </w:t>
      </w:r>
    </w:p>
    <w:p w14:paraId="429FAA2A" w14:textId="77777777" w:rsidR="00DD1562" w:rsidRPr="00CC12A1" w:rsidRDefault="00DD1562" w:rsidP="006579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91CF2BB" w14:textId="77777777" w:rsidR="00CC12A1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bidi="ar-SA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50A4B1BB" w14:textId="263CB2BC" w:rsidR="00DD1562" w:rsidRPr="00D72D73" w:rsidRDefault="00DD1562" w:rsidP="00F93E01">
      <w:pPr>
        <w:pStyle w:val="block"/>
        <w:spacing w:after="0" w:line="240" w:lineRule="auto"/>
        <w:ind w:right="-7" w:firstLine="423"/>
        <w:jc w:val="both"/>
        <w:rPr>
          <w:rFonts w:asciiTheme="majorBidi" w:hAnsiTheme="majorBidi" w:cstheme="majorBidi"/>
          <w:sz w:val="30"/>
          <w:szCs w:val="30"/>
          <w:lang w:val="en-US"/>
        </w:rPr>
      </w:pPr>
      <w:r w:rsidRPr="00D72D73">
        <w:rPr>
          <w:rFonts w:asciiTheme="majorBidi" w:hAnsiTheme="majorBidi" w:cstheme="majorBidi"/>
          <w:sz w:val="30"/>
          <w:szCs w:val="30"/>
        </w:rPr>
        <w:lastRenderedPageBreak/>
        <w:t>(</w:t>
      </w:r>
      <w:r w:rsidRPr="00D72D73">
        <w:rPr>
          <w:rFonts w:asciiTheme="majorBidi" w:hAnsiTheme="majorBidi" w:cstheme="majorBidi" w:hint="cs"/>
          <w:sz w:val="30"/>
          <w:szCs w:val="30"/>
          <w:cs/>
          <w:lang w:bidi="th-TH"/>
        </w:rPr>
        <w:t>ค</w:t>
      </w:r>
      <w:r w:rsidRPr="00D72D73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D72D73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D72D73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D72D73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ความเสี่ยงด้านอัตราแลกเปลี่ยน</w:t>
      </w:r>
    </w:p>
    <w:p w14:paraId="59433D68" w14:textId="77777777" w:rsidR="00DD1562" w:rsidRPr="00CC12A1" w:rsidRDefault="00DD1562" w:rsidP="00963C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p w14:paraId="0397B3E6" w14:textId="5B649378" w:rsidR="00DD1562" w:rsidRDefault="008537DE" w:rsidP="008D71C3">
      <w:pPr>
        <w:pStyle w:val="block"/>
        <w:tabs>
          <w:tab w:val="left" w:pos="810"/>
        </w:tabs>
        <w:spacing w:after="0" w:line="240" w:lineRule="atLeast"/>
        <w:ind w:left="1620" w:right="-7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72D73">
        <w:rPr>
          <w:rFonts w:asciiTheme="majorBidi" w:hAnsiTheme="majorBidi" w:cstheme="majorBidi"/>
          <w:sz w:val="30"/>
          <w:szCs w:val="30"/>
          <w:cs/>
          <w:lang w:bidi="th-TH"/>
        </w:rPr>
        <w:t>กลุ่มบริษัทมีฐานะเปิดต่อความเสี่ยงด้านอัตราแลกเปลี่ยนที่เกี่ยวข้องกับการซื้อและการขายที่เป็นสกุลเงินตราต่างประเทศ</w:t>
      </w:r>
      <w:r w:rsidR="00C67230" w:rsidRPr="00D72D73">
        <w:rPr>
          <w:rFonts w:asciiTheme="majorBidi" w:hAnsiTheme="majorBidi" w:cstheme="majorBidi"/>
          <w:sz w:val="30"/>
          <w:szCs w:val="30"/>
        </w:rPr>
        <w:t xml:space="preserve"> </w:t>
      </w:r>
      <w:r w:rsidRPr="00D72D73">
        <w:rPr>
          <w:rFonts w:asciiTheme="majorBidi" w:hAnsiTheme="majorBidi" w:cstheme="majorBidi"/>
          <w:sz w:val="30"/>
          <w:szCs w:val="30"/>
          <w:cs/>
          <w:lang w:bidi="th-TH"/>
        </w:rPr>
        <w:t>กลุ่มบริษัท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p w14:paraId="3C7A4A5F" w14:textId="77777777" w:rsidR="00E602D1" w:rsidRPr="00D72D73" w:rsidRDefault="00E602D1" w:rsidP="008D71C3">
      <w:pPr>
        <w:pStyle w:val="block"/>
        <w:tabs>
          <w:tab w:val="left" w:pos="810"/>
        </w:tabs>
        <w:spacing w:after="0" w:line="240" w:lineRule="atLeast"/>
        <w:ind w:left="1620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6DDD2E5B" w14:textId="310C161D" w:rsidR="00C67230" w:rsidRPr="00D72D73" w:rsidRDefault="00C67230" w:rsidP="008D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  <w:tab w:val="left" w:pos="990"/>
        </w:tabs>
        <w:ind w:left="1620"/>
        <w:jc w:val="thaiDistribute"/>
        <w:rPr>
          <w:rFonts w:ascii="Angsana New" w:hAnsi="Angsana New"/>
          <w:sz w:val="30"/>
          <w:szCs w:val="30"/>
        </w:rPr>
      </w:pPr>
      <w:r w:rsidRPr="00D72D73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72D73">
        <w:rPr>
          <w:rFonts w:ascii="Angsana New" w:hAnsi="Angsana New" w:hint="cs"/>
          <w:sz w:val="30"/>
          <w:szCs w:val="30"/>
        </w:rPr>
        <w:t xml:space="preserve"> </w:t>
      </w:r>
      <w:r w:rsidRPr="00D72D73">
        <w:rPr>
          <w:rFonts w:ascii="Angsana New" w:hAnsi="Angsana New" w:hint="cs"/>
          <w:sz w:val="30"/>
          <w:szCs w:val="30"/>
          <w:cs/>
        </w:rPr>
        <w:t>ธันวาคม กลุ่มบริษัทและบริษัทมีความเสี่ยงจากอัตราแลกเปลี่ยนเงินตราต่างประเทศอันเป็นผลมาจากการมีสินทรัพย์และหนี้สินที่เป็นเงินตราต่างประเทศที่มีสาระสำคัญดังนี้</w:t>
      </w:r>
    </w:p>
    <w:p w14:paraId="594854EA" w14:textId="77777777" w:rsidR="00C67230" w:rsidRPr="00D72D73" w:rsidRDefault="00C67230" w:rsidP="00753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62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570" w:type="dxa"/>
        <w:tblInd w:w="108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90"/>
        <w:gridCol w:w="1125"/>
        <w:gridCol w:w="180"/>
        <w:gridCol w:w="1053"/>
        <w:gridCol w:w="180"/>
        <w:gridCol w:w="1098"/>
        <w:gridCol w:w="180"/>
        <w:gridCol w:w="1064"/>
      </w:tblGrid>
      <w:tr w:rsidR="00C67230" w:rsidRPr="00D246FB" w14:paraId="74E37AF9" w14:textId="77777777" w:rsidTr="00F22886">
        <w:trPr>
          <w:cantSplit/>
          <w:tblHeader/>
        </w:trPr>
        <w:tc>
          <w:tcPr>
            <w:tcW w:w="3690" w:type="dxa"/>
            <w:shd w:val="clear" w:color="auto" w:fill="auto"/>
            <w:vAlign w:val="bottom"/>
          </w:tcPr>
          <w:p w14:paraId="46EE7896" w14:textId="77777777" w:rsidR="00C67230" w:rsidRPr="00D246FB" w:rsidRDefault="00C67230" w:rsidP="00C67230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2358" w:type="dxa"/>
            <w:gridSpan w:val="3"/>
            <w:shd w:val="clear" w:color="auto" w:fill="auto"/>
            <w:vAlign w:val="bottom"/>
          </w:tcPr>
          <w:p w14:paraId="4594FBB1" w14:textId="77777777" w:rsidR="00C67230" w:rsidRPr="00D246FB" w:rsidRDefault="00C67230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F889009" w14:textId="77777777" w:rsidR="00C67230" w:rsidRPr="00D246FB" w:rsidRDefault="00C67230" w:rsidP="00C67230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2" w:type="dxa"/>
            <w:gridSpan w:val="3"/>
            <w:shd w:val="clear" w:color="auto" w:fill="auto"/>
            <w:vAlign w:val="bottom"/>
          </w:tcPr>
          <w:p w14:paraId="350AA833" w14:textId="77777777" w:rsidR="00C67230" w:rsidRPr="00D246FB" w:rsidRDefault="00C67230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C67230" w:rsidRPr="00D246FB" w14:paraId="1F26B229" w14:textId="77777777" w:rsidTr="00F22886">
        <w:trPr>
          <w:cantSplit/>
          <w:tblHeader/>
        </w:trPr>
        <w:tc>
          <w:tcPr>
            <w:tcW w:w="3690" w:type="dxa"/>
            <w:shd w:val="clear" w:color="auto" w:fill="auto"/>
            <w:vAlign w:val="bottom"/>
          </w:tcPr>
          <w:p w14:paraId="55F1A97A" w14:textId="77777777" w:rsidR="00C67230" w:rsidRPr="00D246FB" w:rsidRDefault="00C67230" w:rsidP="00C67230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32FF9373" w14:textId="12E7DB41" w:rsidR="00C67230" w:rsidRPr="00D246FB" w:rsidRDefault="00DB71A4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1C86C5C" w14:textId="77777777" w:rsidR="00C67230" w:rsidRPr="00D246FB" w:rsidRDefault="00C67230" w:rsidP="00C67230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0F1C722" w14:textId="31FC156A" w:rsidR="00C67230" w:rsidRPr="00D246FB" w:rsidRDefault="00DB71A4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7148A7" w14:textId="77777777" w:rsidR="00C67230" w:rsidRPr="00D246FB" w:rsidRDefault="00C67230" w:rsidP="00C67230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22FD1EB0" w14:textId="3D029AF6" w:rsidR="00C67230" w:rsidRPr="00D246FB" w:rsidRDefault="00DB71A4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38F0E9E" w14:textId="77777777" w:rsidR="00C67230" w:rsidRPr="00D246FB" w:rsidRDefault="00C67230" w:rsidP="00C67230">
            <w:pPr>
              <w:pStyle w:val="acctfourfigures"/>
              <w:spacing w:line="240" w:lineRule="atLeas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0230A496" w14:textId="178976BA" w:rsidR="00C67230" w:rsidRPr="00D246FB" w:rsidRDefault="00DB71A4" w:rsidP="00C67230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256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</w:tr>
      <w:tr w:rsidR="00C67230" w:rsidRPr="00D246FB" w14:paraId="046D22F6" w14:textId="77777777" w:rsidTr="00F22886">
        <w:trPr>
          <w:cantSplit/>
          <w:tblHeader/>
        </w:trPr>
        <w:tc>
          <w:tcPr>
            <w:tcW w:w="3690" w:type="dxa"/>
            <w:shd w:val="clear" w:color="auto" w:fill="auto"/>
            <w:vAlign w:val="bottom"/>
          </w:tcPr>
          <w:p w14:paraId="2A8D940F" w14:textId="77777777" w:rsidR="00C67230" w:rsidRPr="00D246FB" w:rsidRDefault="00C67230" w:rsidP="00C67230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80" w:type="dxa"/>
            <w:gridSpan w:val="7"/>
            <w:shd w:val="clear" w:color="auto" w:fill="auto"/>
            <w:vAlign w:val="bottom"/>
          </w:tcPr>
          <w:p w14:paraId="1475C0AB" w14:textId="77777777" w:rsidR="00C67230" w:rsidRPr="00D246FB" w:rsidRDefault="00C67230" w:rsidP="00C67230">
            <w:pPr>
              <w:pStyle w:val="acctfourfigures"/>
              <w:spacing w:line="240" w:lineRule="atLeast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C67230" w:rsidRPr="00D246FB" w14:paraId="6D597BD7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69E2EBBD" w14:textId="77777777" w:rsidR="00C67230" w:rsidRPr="00D246FB" w:rsidRDefault="00C67230" w:rsidP="006404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เงินเหรียญสหรัฐอเมริกา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417AB097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AD55F28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06B05442" w14:textId="77777777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59D0978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648121D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576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8FC7931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18C2343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5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67230" w:rsidRPr="00D246FB" w14:paraId="49C02386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1CF0D5DA" w14:textId="77777777" w:rsidR="00C67230" w:rsidRPr="00D246FB" w:rsidRDefault="00C67230" w:rsidP="006404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5E48D1A7" w14:textId="0F20C4AA" w:rsidR="00C67230" w:rsidRPr="00D246FB" w:rsidRDefault="00DB71A4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538</w:t>
            </w:r>
            <w:r w:rsidR="00E127B1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896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A9FDC1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1CC4CAE" w14:textId="6F5534DF" w:rsidR="00C67230" w:rsidRPr="00D246FB" w:rsidRDefault="00DB71A4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540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898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5A68AA0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0120E6AF" w14:textId="7BF58489" w:rsidR="00C67230" w:rsidRPr="00D246FB" w:rsidRDefault="00DB71A4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696ABD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509</w:t>
            </w:r>
            <w:r w:rsidR="00696ABD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558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3E70C8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0479A51E" w14:textId="397549A1" w:rsidR="00C67230" w:rsidRPr="00D246FB" w:rsidRDefault="00DB71A4" w:rsidP="005E0414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515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165</w:t>
            </w:r>
          </w:p>
        </w:tc>
      </w:tr>
      <w:tr w:rsidR="00C67230" w:rsidRPr="00D246FB" w14:paraId="75DCF3A7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6B1FAB49" w14:textId="77777777" w:rsidR="00C67230" w:rsidRPr="00D246FB" w:rsidRDefault="00C67230" w:rsidP="006404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เจ้าหนี้หมุนเวียนอื่น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38FB0708" w14:textId="1B6FDA1A" w:rsidR="00C67230" w:rsidRPr="00D246FB" w:rsidRDefault="00BD7F04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236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681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1498CF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4DB15EAE" w14:textId="00C2C6BB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798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117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88A2496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56AA4D22" w14:textId="4A3FAF07" w:rsidR="00C67230" w:rsidRPr="00D246FB" w:rsidRDefault="00BD7F04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13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354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E5DE57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533A124D" w14:textId="2A4D736E" w:rsidR="00C67230" w:rsidRPr="00D246FB" w:rsidRDefault="00C67230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840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8D71C3" w:rsidRPr="00885756" w14:paraId="31B90F37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387C4C26" w14:textId="77777777" w:rsidR="008D71C3" w:rsidRPr="00885756" w:rsidRDefault="008D71C3" w:rsidP="00C67230">
            <w:pPr>
              <w:ind w:firstLine="9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138218A9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0F8D07C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6462C44A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C114145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7D01D911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AF15BAF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285721D1" w14:textId="77777777" w:rsidR="008D71C3" w:rsidRPr="00885756" w:rsidRDefault="008D71C3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67230" w:rsidRPr="00D246FB" w14:paraId="61C6812B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238984FA" w14:textId="77777777" w:rsidR="00C67230" w:rsidRPr="00D246FB" w:rsidRDefault="00C67230" w:rsidP="001E39B8">
            <w:pPr>
              <w:ind w:left="1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เงินกีบ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6DBF360C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704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B89524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3E2691F6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704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68BA633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517DB89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F1FFAE8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68E985F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C67230" w:rsidRPr="00D246FB" w14:paraId="6BC93A58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1756404A" w14:textId="44720621" w:rsidR="00C67230" w:rsidRPr="00FA6E93" w:rsidRDefault="00FA6E93" w:rsidP="001E39B8">
            <w:pPr>
              <w:ind w:left="15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สินทรัพย์ทางการเงินไม่หมุนวียนอื่น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FA6E93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(2562: </w:t>
            </w:r>
            <w:r w:rsidR="00C67230" w:rsidRPr="00FA6E93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เงินลงทุนเผื่อขาย</w:t>
            </w:r>
            <w:r w:rsidRPr="00FA6E93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62ED1F69" w14:textId="230EDD9B" w:rsidR="00C67230" w:rsidRPr="00D246FB" w:rsidRDefault="00DB71A4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C43A0E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286</w:t>
            </w:r>
            <w:r w:rsidR="00C43A0E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DDAF8C1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1485D663" w14:textId="30BBBD5D" w:rsidR="00C67230" w:rsidRPr="00D246FB" w:rsidRDefault="00DB71A4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942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552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D7E585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23112E7F" w14:textId="0BBB3567" w:rsidR="00C67230" w:rsidRPr="00D246FB" w:rsidRDefault="0028073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5318CE2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38F6B6A2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246FB" w14:paraId="4C2F7558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21D0257A" w14:textId="77777777" w:rsidR="00C67230" w:rsidRPr="00D246FB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เจ้าหนี้หมุนเวียนอื่น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493A7530" w14:textId="4C5050B2" w:rsidR="00C67230" w:rsidRPr="00D246FB" w:rsidRDefault="00C43A0E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296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2AE914C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E08E8CC" w14:textId="75C93696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299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6D7D24C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70AB6E92" w14:textId="77777777" w:rsidR="00C67230" w:rsidRPr="00D246FB" w:rsidRDefault="00280730" w:rsidP="002807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BBDC362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39FD799E" w14:textId="0D28749B" w:rsidR="00C67230" w:rsidRPr="00D246FB" w:rsidRDefault="00C67230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910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CC12A1" w:rsidRPr="00D246FB" w14:paraId="23BF28E1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76ABD6B9" w14:textId="77777777" w:rsidR="00CC12A1" w:rsidRPr="00D246FB" w:rsidRDefault="00CC12A1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395970AB" w14:textId="77777777" w:rsidR="00CC12A1" w:rsidRPr="00D246FB" w:rsidRDefault="00CC12A1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7441488" w14:textId="77777777" w:rsidR="00CC12A1" w:rsidRPr="00D246FB" w:rsidRDefault="00CC12A1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49D47907" w14:textId="77777777" w:rsidR="00CC12A1" w:rsidRPr="00D246FB" w:rsidRDefault="00CC12A1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733D04A" w14:textId="77777777" w:rsidR="00CC12A1" w:rsidRPr="00D246FB" w:rsidRDefault="00CC12A1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19CAA36B" w14:textId="77777777" w:rsidR="00CC12A1" w:rsidRPr="00D246FB" w:rsidRDefault="00CC12A1" w:rsidP="002807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0DEBEF27" w14:textId="77777777" w:rsidR="00CC12A1" w:rsidRPr="00D246FB" w:rsidRDefault="00CC12A1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2F42763F" w14:textId="77777777" w:rsidR="00CC12A1" w:rsidRPr="00D246FB" w:rsidRDefault="00CC12A1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C67230" w:rsidRPr="00D246FB" w14:paraId="50149217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53B58DBB" w14:textId="77777777" w:rsidR="00C67230" w:rsidRPr="00D246FB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เงินเหรียญออสเตรเลีย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770B13D3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F047E22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6A67E18C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2E44BA29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1DA68BDE" w14:textId="77777777" w:rsidR="00C67230" w:rsidRPr="00D246FB" w:rsidRDefault="00C67230" w:rsidP="002807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9507661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3EDA1997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67230" w:rsidRPr="00D246FB" w14:paraId="0D19BDCF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40356D33" w14:textId="77777777" w:rsidR="00C67230" w:rsidRPr="00D246FB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เจ้าหนี้หมุนเวียนอื่น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5CAB0622" w14:textId="21B7E161" w:rsidR="00C67230" w:rsidRPr="00D246FB" w:rsidRDefault="002807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132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8172091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1A4928D4" w14:textId="1C48C6ED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611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3B011CE" w14:textId="77777777" w:rsidR="00C67230" w:rsidRPr="00D246FB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14A7B593" w14:textId="57F68A63" w:rsidR="00C67230" w:rsidRPr="00D246FB" w:rsidRDefault="00C777E0" w:rsidP="00C777E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343</w:t>
            </w: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0ED828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32B60CE7" w14:textId="08E193CF" w:rsidR="00C67230" w:rsidRPr="00D246FB" w:rsidRDefault="00C67230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389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C67230" w:rsidRPr="00D72D73" w14:paraId="3BA1CEAD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2F935C8B" w14:textId="77777777" w:rsidR="00C67230" w:rsidRPr="00D72D73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43521461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EE4A132" w14:textId="77777777" w:rsidR="00C67230" w:rsidRPr="00D72D73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6408D620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20B7718" w14:textId="77777777" w:rsidR="00C67230" w:rsidRPr="00D72D73" w:rsidRDefault="00C67230" w:rsidP="00C67230">
            <w:pPr>
              <w:ind w:firstLine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4CE4BC05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E0DDFA8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54A3A0C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67230" w:rsidRPr="00D246FB" w14:paraId="5AD511FF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4982A77A" w14:textId="77777777" w:rsidR="00C67230" w:rsidRPr="00D246FB" w:rsidRDefault="00C67230" w:rsidP="001E39B8">
            <w:pPr>
              <w:ind w:left="1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เงินเยนญี่ปุ่น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345FCAF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9FB1351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1020E83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97A2F8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3F7DE678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BFF6BAC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0D29CC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C67230" w:rsidRPr="00D246FB" w14:paraId="02DAA9E0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3B205B26" w14:textId="77777777" w:rsidR="00C67230" w:rsidRPr="00D246FB" w:rsidRDefault="00C67230" w:rsidP="001E39B8">
            <w:pPr>
              <w:ind w:left="1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เจ้าหนี้หมุนเวียนอื่น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63558FC7" w14:textId="4B628F48" w:rsidR="00C67230" w:rsidRPr="00D246FB" w:rsidRDefault="00C777E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41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42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</w:t>
            </w:r>
            <w:r w:rsidR="00280730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479B05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2B6FCF48" w14:textId="290A09DB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209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B6FBB6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0875F5E7" w14:textId="77777777" w:rsidR="00C67230" w:rsidRPr="00D246FB" w:rsidRDefault="0028073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067667A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09D31BB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246FB" w14:paraId="7686C4BD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19B3B5EB" w14:textId="77777777" w:rsidR="00C67230" w:rsidRPr="00D246FB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1E56AD0D" w14:textId="4E923985" w:rsidR="00C67230" w:rsidRPr="00D246FB" w:rsidRDefault="00C777E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356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755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E398A6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0080C5CE" w14:textId="3BF5B7E3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142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133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7311E8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626C8E03" w14:textId="77777777" w:rsidR="00C67230" w:rsidRPr="00D246FB" w:rsidRDefault="00C777E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990E92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474D2B66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58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72D73" w14:paraId="27E32AEE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2B367AF3" w14:textId="77777777" w:rsidR="00C67230" w:rsidRPr="00D72D73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64179285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75CD4C6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3F5BB5AD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3C559087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39966D59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AEDD529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11759F6" w14:textId="77777777" w:rsidR="00C67230" w:rsidRPr="00D72D73" w:rsidRDefault="00C67230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885756" w:rsidRPr="00D72D73" w14:paraId="45C0F582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6FEF4955" w14:textId="77777777" w:rsidR="00885756" w:rsidRPr="00D72D73" w:rsidRDefault="00885756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49DD2F59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56E51B5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34416791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C2F0535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42E7B2CC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DC30F34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4F2B2897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885756" w:rsidRPr="00D72D73" w14:paraId="721FB4DA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63490BAD" w14:textId="77777777" w:rsidR="00885756" w:rsidRPr="00D72D73" w:rsidRDefault="00885756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5" w:type="dxa"/>
            <w:shd w:val="clear" w:color="auto" w:fill="auto"/>
            <w:vAlign w:val="bottom"/>
          </w:tcPr>
          <w:p w14:paraId="0451E4DC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4C58CCF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39B7C694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5A49EC63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60FE7CE3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1E09F206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E9696AF" w14:textId="77777777" w:rsidR="00885756" w:rsidRPr="00D72D73" w:rsidRDefault="00885756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67230" w:rsidRPr="00D246FB" w14:paraId="78A4236B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50F2A9FA" w14:textId="77777777" w:rsidR="00C67230" w:rsidRPr="00D246FB" w:rsidRDefault="00C67230" w:rsidP="001E39B8">
            <w:pPr>
              <w:ind w:left="1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เงินสกุลอื่น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086FBA8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153BDA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449FD67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42F32D1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06154BA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14:paraId="7A043B61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0F66DFC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4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67230" w:rsidRPr="00D246FB" w14:paraId="27283236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4BEFB44F" w14:textId="77777777" w:rsidR="00C67230" w:rsidRPr="00D246FB" w:rsidRDefault="00C67230" w:rsidP="001E39B8">
            <w:pPr>
              <w:ind w:left="1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เจ้าหนี้หมุนเวียนอื่น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5E51F07" w14:textId="7D1DB135" w:rsidR="00C67230" w:rsidRPr="00D246FB" w:rsidRDefault="00C777E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000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1E431B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A5377EB" w14:textId="0E5CCE54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650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F2C4EAF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D37806" w14:textId="16C15717" w:rsidR="00C67230" w:rsidRPr="00D246FB" w:rsidRDefault="00C777E0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190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8B05FF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15E3BC7" w14:textId="00EDE96E" w:rsidR="00C67230" w:rsidRPr="00D246FB" w:rsidRDefault="00C67230" w:rsidP="00C67230">
            <w:pPr>
              <w:pStyle w:val="acctfourfigures"/>
              <w:tabs>
                <w:tab w:val="clear" w:pos="765"/>
                <w:tab w:val="decimal" w:pos="85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27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</w:tr>
      <w:tr w:rsidR="00C67230" w:rsidRPr="00D246FB" w14:paraId="15D44525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11CEC7AD" w14:textId="77777777" w:rsidR="00C67230" w:rsidRPr="00D246FB" w:rsidRDefault="00C67230" w:rsidP="001E3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ยอดบัญชีในงบแสดงฐานะการเงินที่มี</w:t>
            </w:r>
            <w:r w:rsidR="001E39B8" w:rsidRPr="00D246F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="001E39B8"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ความเสี่ยง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44CEFAFC" w14:textId="31679E86" w:rsidR="00C67230" w:rsidRPr="00D246FB" w:rsidRDefault="00FA14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855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204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37F65C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59710B30" w14:textId="589C338B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573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569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0C72699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5320A694" w14:textId="6A5644B4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right="-30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FA1430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492</w:t>
            </w:r>
            <w:r w:rsidR="00FA1430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6A3644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654B53A1" w14:textId="616E7A28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right="-30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487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999</w:t>
            </w:r>
          </w:p>
        </w:tc>
      </w:tr>
      <w:tr w:rsidR="00C67230" w:rsidRPr="00D246FB" w14:paraId="714CCBBF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0B6D6760" w14:textId="77777777" w:rsidR="00C67230" w:rsidRPr="00D246FB" w:rsidRDefault="00C67230" w:rsidP="00D72D73">
            <w:pPr>
              <w:ind w:left="15" w:hanging="15"/>
              <w:rPr>
                <w:rFonts w:ascii="Angsana New" w:hAnsi="Angsana New"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ประมาณการยอดซื้อสินค้า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23738F" w14:textId="1F6F188A" w:rsidR="00C67230" w:rsidRPr="00D246FB" w:rsidRDefault="00447686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813</w:t>
            </w:r>
            <w:r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E15432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0BE72CE" w14:textId="4AE62E80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476</w:t>
            </w:r>
            <w:r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5472CC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68E2710" w14:textId="77777777" w:rsidR="00C67230" w:rsidRPr="00D246FB" w:rsidRDefault="00FA14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7D56F2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7D5C5A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246FB" w14:paraId="7C68CA74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2A3163B0" w14:textId="77777777" w:rsidR="00C67230" w:rsidRPr="00D246FB" w:rsidRDefault="00C67230" w:rsidP="00D72D73">
            <w:pPr>
              <w:ind w:left="15" w:hanging="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ยอดรวมความเสี่ยงทั้งสิ้น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43CA0FCF" w14:textId="0A4251CE" w:rsidR="00C67230" w:rsidRPr="00D246FB" w:rsidRDefault="00D46162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857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017</w:t>
            </w:r>
            <w:r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39CD4CDE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140AC43B" w14:textId="44A280FC" w:rsidR="00C67230" w:rsidRPr="00D246FB" w:rsidRDefault="00C67230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575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045</w:t>
            </w: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7C16CE4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11F407CF" w14:textId="57511C74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6810DD" w:rsidRPr="00D246FB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492</w:t>
            </w:r>
            <w:r w:rsidR="006810DD" w:rsidRPr="00D246FB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9DC427A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1EF1796" w14:textId="79AA2970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487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999</w:t>
            </w:r>
          </w:p>
        </w:tc>
      </w:tr>
      <w:tr w:rsidR="00C67230" w:rsidRPr="00D246FB" w14:paraId="22F92000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5B2BB2CF" w14:textId="77777777" w:rsidR="00C67230" w:rsidRPr="00D246FB" w:rsidRDefault="00C67230" w:rsidP="00D72D73">
            <w:pPr>
              <w:ind w:left="15" w:hanging="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cs/>
              </w:rPr>
              <w:t>สัญญาซื้อขายเงินตราต่างประเทศ</w:t>
            </w:r>
          </w:p>
        </w:tc>
        <w:tc>
          <w:tcPr>
            <w:tcW w:w="1125" w:type="dxa"/>
            <w:shd w:val="clear" w:color="auto" w:fill="auto"/>
            <w:vAlign w:val="bottom"/>
          </w:tcPr>
          <w:p w14:paraId="367793FB" w14:textId="5138AE66" w:rsidR="00C67230" w:rsidRPr="00D246FB" w:rsidRDefault="00DB71A4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5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FB344A" w:rsidRPr="00D246FB">
              <w:rPr>
                <w:rFonts w:ascii="Angsana New" w:hAnsi="Angsana New"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544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474C36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shd w:val="clear" w:color="auto" w:fill="auto"/>
            <w:vAlign w:val="bottom"/>
          </w:tcPr>
          <w:p w14:paraId="2E79EBC3" w14:textId="1CACEB4E" w:rsidR="00C67230" w:rsidRPr="00D246FB" w:rsidRDefault="00DB71A4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94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080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16567667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shd w:val="clear" w:color="auto" w:fill="auto"/>
            <w:vAlign w:val="bottom"/>
          </w:tcPr>
          <w:p w14:paraId="0E0909BD" w14:textId="77777777" w:rsidR="00C67230" w:rsidRPr="00D246FB" w:rsidRDefault="006810DD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BC7539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shd w:val="clear" w:color="auto" w:fill="auto"/>
            <w:vAlign w:val="bottom"/>
          </w:tcPr>
          <w:p w14:paraId="78DF20C5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246FB" w14:paraId="680708DB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4A4D7259" w14:textId="77777777" w:rsidR="00C67230" w:rsidRPr="00D246FB" w:rsidRDefault="00563E89" w:rsidP="00D72D73">
            <w:pPr>
              <w:ind w:left="15" w:hanging="15"/>
              <w:rPr>
                <w:rFonts w:ascii="Angsana New" w:hAnsi="Angsana New"/>
                <w:sz w:val="30"/>
                <w:szCs w:val="30"/>
              </w:rPr>
            </w:pPr>
            <w:r w:rsidRPr="00D246FB">
              <w:rPr>
                <w:rFonts w:ascii="Angsana New" w:hAnsi="Angsana New"/>
                <w:sz w:val="30"/>
                <w:szCs w:val="30"/>
                <w:cs/>
              </w:rPr>
              <w:t>สัญญาแลกเปลี่ยนอัตราแลกเปลี่ยนสกุลเงิน</w:t>
            </w:r>
          </w:p>
        </w:tc>
        <w:tc>
          <w:tcPr>
            <w:tcW w:w="112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288BB6" w14:textId="6744115E" w:rsidR="00C67230" w:rsidRPr="00D246FB" w:rsidRDefault="00DB71A4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="006810DD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361</w:t>
            </w:r>
            <w:r w:rsidR="006810DD" w:rsidRPr="00D246FB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sz w:val="30"/>
                <w:szCs w:val="30"/>
                <w:lang w:val="en-US" w:bidi="th-TH"/>
              </w:rPr>
              <w:t>387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684949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7464087" w14:textId="77E122AA" w:rsidR="00C67230" w:rsidRPr="00D246FB" w:rsidRDefault="00DB71A4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147</w:t>
            </w:r>
            <w:r w:rsidR="00C67230" w:rsidRPr="00D246FB">
              <w:rPr>
                <w:rFonts w:ascii="Angsana New" w:hAnsi="Angsana New" w:hint="cs"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sz w:val="30"/>
                <w:szCs w:val="30"/>
                <w:lang w:val="en-US" w:bidi="th-TH"/>
              </w:rPr>
              <w:t>683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D262754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BF8268" w14:textId="77777777" w:rsidR="00C67230" w:rsidRPr="00D246FB" w:rsidRDefault="006810DD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CFA8EC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344F8BB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246FB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</w:tr>
      <w:tr w:rsidR="00C67230" w:rsidRPr="00D246FB" w14:paraId="177BBCE9" w14:textId="77777777" w:rsidTr="00F22886">
        <w:trPr>
          <w:cantSplit/>
        </w:trPr>
        <w:tc>
          <w:tcPr>
            <w:tcW w:w="3690" w:type="dxa"/>
            <w:shd w:val="clear" w:color="auto" w:fill="auto"/>
            <w:vAlign w:val="bottom"/>
          </w:tcPr>
          <w:p w14:paraId="70EB9B1D" w14:textId="77777777" w:rsidR="00C67230" w:rsidRPr="00D246FB" w:rsidRDefault="00C67230" w:rsidP="00D72D73">
            <w:pPr>
              <w:ind w:left="15" w:hanging="1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D246F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ยอดความเสี่ยงคงเหลือสุทธิ</w:t>
            </w: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9AA9469" w14:textId="153C88E2" w:rsidR="00C67230" w:rsidRPr="00D246FB" w:rsidRDefault="00DB71A4" w:rsidP="00C67230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D46162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554</w:t>
            </w:r>
            <w:r w:rsidR="00D46162" w:rsidRPr="00D246FB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914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00C30C6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5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EB7F159" w14:textId="61755C52" w:rsidR="00C67230" w:rsidRPr="00D246FB" w:rsidRDefault="00DB71A4" w:rsidP="008D71C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666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718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61B2BFDE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1778E01" w14:textId="39E1502C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6810DD" w:rsidRPr="00D246FB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492</w:t>
            </w:r>
            <w:r w:rsidR="006810DD" w:rsidRPr="00D246FB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671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028F747D" w14:textId="77777777" w:rsidR="00C67230" w:rsidRPr="00D246FB" w:rsidRDefault="00C67230" w:rsidP="00C6723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left="-169" w:right="-3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47494C2" w14:textId="54859D28" w:rsidR="00C67230" w:rsidRPr="00D246FB" w:rsidRDefault="00DB71A4" w:rsidP="00C67230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left="-169" w:right="-304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487</w:t>
            </w:r>
            <w:r w:rsidR="00C67230" w:rsidRPr="00D246FB">
              <w:rPr>
                <w:rFonts w:ascii="Angsana New" w:hAnsi="Angsana New" w:hint="cs"/>
                <w:b/>
                <w:bCs/>
                <w:sz w:val="30"/>
                <w:szCs w:val="30"/>
                <w:lang w:bidi="th-TH"/>
              </w:rPr>
              <w:t>,</w:t>
            </w:r>
            <w:r w:rsidRPr="00DB71A4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999</w:t>
            </w:r>
          </w:p>
        </w:tc>
      </w:tr>
    </w:tbl>
    <w:p w14:paraId="010AE661" w14:textId="77777777" w:rsidR="008537DE" w:rsidRPr="00D246FB" w:rsidRDefault="008537DE" w:rsidP="007C2002">
      <w:pPr>
        <w:pStyle w:val="block"/>
        <w:tabs>
          <w:tab w:val="left" w:pos="810"/>
        </w:tabs>
        <w:spacing w:after="0" w:line="240" w:lineRule="atLeast"/>
        <w:ind w:left="1170" w:right="-7"/>
        <w:jc w:val="both"/>
        <w:rPr>
          <w:rFonts w:asciiTheme="majorBidi" w:hAnsiTheme="majorBidi" w:cstheme="majorBidi"/>
          <w:sz w:val="30"/>
          <w:szCs w:val="30"/>
          <w:lang w:val="en-US"/>
        </w:rPr>
      </w:pPr>
    </w:p>
    <w:p w14:paraId="1A34BF67" w14:textId="77777777" w:rsidR="008537DE" w:rsidRPr="00D246FB" w:rsidRDefault="008537DE" w:rsidP="007C2002">
      <w:pPr>
        <w:pStyle w:val="block"/>
        <w:tabs>
          <w:tab w:val="left" w:pos="810"/>
        </w:tabs>
        <w:spacing w:after="0" w:line="240" w:lineRule="atLeast"/>
        <w:ind w:left="1170" w:right="-7"/>
        <w:jc w:val="both"/>
        <w:rPr>
          <w:rFonts w:asciiTheme="majorBidi" w:hAnsiTheme="majorBidi" w:cstheme="majorBidi"/>
          <w:i/>
          <w:iCs/>
          <w:sz w:val="30"/>
          <w:szCs w:val="30"/>
        </w:rPr>
      </w:pPr>
      <w:r w:rsidRPr="00D246FB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การวิเคราะห์ความอ่อนไหว</w:t>
      </w:r>
    </w:p>
    <w:p w14:paraId="749F93AE" w14:textId="77777777" w:rsidR="008537DE" w:rsidRPr="00D246FB" w:rsidRDefault="008537DE" w:rsidP="007C2002">
      <w:pPr>
        <w:pStyle w:val="block"/>
        <w:tabs>
          <w:tab w:val="left" w:pos="810"/>
        </w:tabs>
        <w:spacing w:after="0" w:line="240" w:lineRule="atLeast"/>
        <w:ind w:left="1170" w:right="-7"/>
        <w:jc w:val="both"/>
        <w:rPr>
          <w:rFonts w:asciiTheme="majorBidi" w:hAnsiTheme="majorBidi" w:cstheme="majorBidi"/>
          <w:sz w:val="30"/>
          <w:szCs w:val="30"/>
          <w:lang w:val="en-US"/>
        </w:rPr>
      </w:pPr>
    </w:p>
    <w:p w14:paraId="28F16792" w14:textId="429B54E8" w:rsidR="008537DE" w:rsidRPr="00D246FB" w:rsidRDefault="008537DE" w:rsidP="007C2002">
      <w:pPr>
        <w:pStyle w:val="block"/>
        <w:tabs>
          <w:tab w:val="left" w:pos="810"/>
        </w:tabs>
        <w:spacing w:after="0" w:line="240" w:lineRule="atLeast"/>
        <w:ind w:left="1170" w:right="-7"/>
        <w:jc w:val="thaiDistribute"/>
        <w:rPr>
          <w:rFonts w:asciiTheme="majorBidi" w:hAnsiTheme="majorBidi" w:cstheme="majorBidi"/>
          <w:sz w:val="30"/>
          <w:szCs w:val="30"/>
          <w:cs/>
          <w:lang w:val="en-US" w:bidi="th-TH"/>
        </w:rPr>
      </w:pP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การแข็งค่า</w:t>
      </w:r>
      <w:r w:rsidR="00F22886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="00B51639" w:rsidRPr="00D246FB">
        <w:rPr>
          <w:rFonts w:asciiTheme="majorBidi" w:hAnsiTheme="majorBidi" w:cstheme="majorBidi" w:hint="cs"/>
          <w:sz w:val="30"/>
          <w:szCs w:val="30"/>
          <w:cs/>
          <w:lang w:bidi="th-TH"/>
        </w:rPr>
        <w:t>สกุลเงินตราต่างประเทศ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ที่มีต่อเงินสกุล</w:t>
      </w:r>
      <w:r w:rsidR="00B51639"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เงินบาท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ณ วันที่ </w:t>
      </w:r>
      <w:r w:rsidR="00DB71A4" w:rsidRPr="00DB71A4">
        <w:rPr>
          <w:rFonts w:asciiTheme="majorBidi" w:hAnsiTheme="majorBidi" w:cstheme="majorBidi" w:hint="cs"/>
          <w:sz w:val="30"/>
          <w:szCs w:val="30"/>
          <w:lang w:val="en-US" w:bidi="th-TH"/>
        </w:rPr>
        <w:t>31</w:t>
      </w:r>
      <w:r w:rsidRPr="00D246FB">
        <w:rPr>
          <w:rFonts w:asciiTheme="majorBidi" w:hAnsiTheme="majorBidi" w:cstheme="majorBidi" w:hint="cs"/>
          <w:sz w:val="30"/>
          <w:szCs w:val="30"/>
          <w:lang w:val="en-US" w:bidi="th-TH"/>
        </w:rPr>
        <w:t xml:space="preserve"> 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ธันวาคม </w:t>
      </w:r>
      <w:r w:rsidR="00DB71A4" w:rsidRPr="00DB71A4">
        <w:rPr>
          <w:rFonts w:asciiTheme="majorBidi" w:hAnsiTheme="majorBidi" w:cstheme="majorBidi" w:hint="cs"/>
          <w:sz w:val="30"/>
          <w:szCs w:val="30"/>
          <w:lang w:val="en-US" w:bidi="th-TH"/>
        </w:rPr>
        <w:t>2563</w:t>
      </w:r>
      <w:r w:rsidRPr="00D246FB">
        <w:rPr>
          <w:rFonts w:asciiTheme="majorBidi" w:hAnsiTheme="majorBidi" w:cstheme="majorBidi" w:hint="cs"/>
          <w:sz w:val="30"/>
          <w:szCs w:val="30"/>
          <w:lang w:val="en-US" w:bidi="th-TH"/>
        </w:rPr>
        <w:t xml:space="preserve"> 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ที่ส่งผลกระทบต่อการวัดมูลค่าของเครื่องมือทางการเงินในสกุลเงิน</w:t>
      </w:r>
      <w:r w:rsidR="007C2002">
        <w:rPr>
          <w:rFonts w:asciiTheme="majorBidi" w:hAnsiTheme="majorBidi" w:cstheme="majorBidi"/>
          <w:sz w:val="30"/>
          <w:szCs w:val="30"/>
          <w:lang w:val="en-US" w:bidi="th-TH"/>
        </w:rPr>
        <w:br/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ตราต่างประเทศ และส่งผลกระทบต่อกำไรหรือขาดทุนเป็นจำนวนเงินตามที่แสดงไว้ด้านล่าง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การวิเคราะห์ข้างต้นตั้งอยู่บนข้อสมมติที่ว่าตัวแปรอื่นโดยเฉพาะอัตราดอกเบี้ยเป็นอัตราคงที่ และไม่คำนึงถึงผลกระทบที่มีต่อยอดขายและยอดซื้อที่คาดการณ์ไว้</w:t>
      </w:r>
    </w:p>
    <w:p w14:paraId="501F16BE" w14:textId="4E56734E" w:rsidR="00C84A5C" w:rsidRDefault="00C84A5C" w:rsidP="001E39B8">
      <w:pPr>
        <w:pStyle w:val="block"/>
        <w:tabs>
          <w:tab w:val="left" w:pos="810"/>
        </w:tabs>
        <w:spacing w:after="0" w:line="240" w:lineRule="atLeast"/>
        <w:ind w:left="1620" w:right="-7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tbl>
      <w:tblPr>
        <w:tblW w:w="8100" w:type="dxa"/>
        <w:tblInd w:w="162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90"/>
        <w:gridCol w:w="1170"/>
        <w:gridCol w:w="1080"/>
        <w:gridCol w:w="180"/>
        <w:gridCol w:w="1080"/>
      </w:tblGrid>
      <w:tr w:rsidR="0062790E" w:rsidRPr="00682AA6" w14:paraId="1BB5D1DB" w14:textId="77777777" w:rsidTr="005E0414">
        <w:trPr>
          <w:trHeight w:val="218"/>
          <w:tblHeader/>
        </w:trPr>
        <w:tc>
          <w:tcPr>
            <w:tcW w:w="4590" w:type="dxa"/>
            <w:vAlign w:val="bottom"/>
          </w:tcPr>
          <w:p w14:paraId="53B85488" w14:textId="77777777" w:rsidR="0062790E" w:rsidRPr="00682AA6" w:rsidRDefault="0062790E" w:rsidP="0062790E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618FD99E" w14:textId="77777777" w:rsidR="0062790E" w:rsidRPr="00682AA6" w:rsidRDefault="0062790E" w:rsidP="0062790E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0" w:type="dxa"/>
            <w:gridSpan w:val="3"/>
            <w:vAlign w:val="bottom"/>
          </w:tcPr>
          <w:p w14:paraId="669C7809" w14:textId="77777777" w:rsidR="0062790E" w:rsidRPr="00682AA6" w:rsidRDefault="0062790E" w:rsidP="0062790E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82AA6">
              <w:rPr>
                <w:rFonts w:asciiTheme="majorBidi" w:hAnsi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62790E" w:rsidRPr="00682AA6" w14:paraId="4A831BC4" w14:textId="77777777" w:rsidTr="005E0414">
        <w:trPr>
          <w:trHeight w:val="218"/>
          <w:tblHeader/>
        </w:trPr>
        <w:tc>
          <w:tcPr>
            <w:tcW w:w="4590" w:type="dxa"/>
            <w:vAlign w:val="bottom"/>
          </w:tcPr>
          <w:p w14:paraId="29407735" w14:textId="694BB61E" w:rsidR="0062790E" w:rsidRPr="00682AA6" w:rsidRDefault="0062790E" w:rsidP="008537DE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  <w:lang w:bidi="ar-SA"/>
              </w:rPr>
            </w:pPr>
            <w:r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682A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2929EC05" w14:textId="77777777" w:rsidR="0062790E" w:rsidRPr="00682AA6" w:rsidRDefault="0062790E" w:rsidP="008537DE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vAlign w:val="bottom"/>
            <w:hideMark/>
          </w:tcPr>
          <w:p w14:paraId="48504565" w14:textId="77777777" w:rsidR="0062790E" w:rsidRPr="00682AA6" w:rsidRDefault="0062790E" w:rsidP="008537DE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</w:tr>
      <w:tr w:rsidR="0062790E" w:rsidRPr="00682AA6" w14:paraId="2EAC77E0" w14:textId="77777777" w:rsidTr="005E0414">
        <w:trPr>
          <w:tblHeader/>
        </w:trPr>
        <w:tc>
          <w:tcPr>
            <w:tcW w:w="4590" w:type="dxa"/>
            <w:vAlign w:val="bottom"/>
          </w:tcPr>
          <w:p w14:paraId="22CD1382" w14:textId="77777777" w:rsidR="0062790E" w:rsidRPr="00682AA6" w:rsidRDefault="0062790E" w:rsidP="008537DE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30722BE2" w14:textId="77777777" w:rsidR="0062790E" w:rsidRPr="00682AA6" w:rsidRDefault="0062790E" w:rsidP="008537DE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vAlign w:val="bottom"/>
            <w:hideMark/>
          </w:tcPr>
          <w:p w14:paraId="270A45C9" w14:textId="77777777" w:rsidR="0062790E" w:rsidRPr="00682AA6" w:rsidRDefault="0062790E" w:rsidP="008537DE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  <w:vAlign w:val="bottom"/>
          </w:tcPr>
          <w:p w14:paraId="5023EAD6" w14:textId="77777777" w:rsidR="0062790E" w:rsidRPr="00682AA6" w:rsidRDefault="0062790E" w:rsidP="008537DE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  <w:hideMark/>
          </w:tcPr>
          <w:p w14:paraId="0CF50423" w14:textId="77777777" w:rsidR="0062790E" w:rsidRPr="00682AA6" w:rsidRDefault="0062790E" w:rsidP="008537DE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62790E" w:rsidRPr="00682AA6" w14:paraId="2B17FEC9" w14:textId="77777777" w:rsidTr="005E0414">
        <w:tc>
          <w:tcPr>
            <w:tcW w:w="4590" w:type="dxa"/>
            <w:vAlign w:val="bottom"/>
          </w:tcPr>
          <w:p w14:paraId="297F98F4" w14:textId="77777777" w:rsidR="0062790E" w:rsidRPr="00682AA6" w:rsidRDefault="0062790E" w:rsidP="008537DE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1F1B948C" w14:textId="77777777" w:rsidR="0062790E" w:rsidRPr="00682AA6" w:rsidRDefault="0062790E" w:rsidP="008537DE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82AA6">
              <w:rPr>
                <w:rFonts w:asciiTheme="majorBidi" w:hAnsiTheme="majorBidi"/>
                <w:i/>
                <w:iCs/>
                <w:sz w:val="30"/>
                <w:szCs w:val="30"/>
                <w:cs/>
                <w:lang w:bidi="th-TH"/>
              </w:rPr>
              <w:t>ร้อยละ)</w:t>
            </w:r>
          </w:p>
        </w:tc>
        <w:tc>
          <w:tcPr>
            <w:tcW w:w="2340" w:type="dxa"/>
            <w:gridSpan w:val="3"/>
            <w:vAlign w:val="bottom"/>
          </w:tcPr>
          <w:p w14:paraId="001E726A" w14:textId="77777777" w:rsidR="0062790E" w:rsidRPr="00682AA6" w:rsidRDefault="0062790E" w:rsidP="0062790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82AA6">
              <w:rPr>
                <w:rFonts w:asciiTheme="majorBidi" w:hAnsiTheme="majorBidi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62790E" w:rsidRPr="00682AA6" w14:paraId="76694C3A" w14:textId="77777777" w:rsidTr="005E0414">
        <w:tc>
          <w:tcPr>
            <w:tcW w:w="4590" w:type="dxa"/>
            <w:vAlign w:val="bottom"/>
            <w:hideMark/>
          </w:tcPr>
          <w:p w14:paraId="52963A4A" w14:textId="77777777" w:rsidR="0062790E" w:rsidRPr="00682AA6" w:rsidRDefault="0062790E" w:rsidP="008537DE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682AA6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684705DE" w14:textId="25CC0A00" w:rsidR="0062790E" w:rsidRPr="00682AA6" w:rsidRDefault="00DB71A4" w:rsidP="00FE337B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  <w:tc>
          <w:tcPr>
            <w:tcW w:w="1080" w:type="dxa"/>
            <w:vAlign w:val="bottom"/>
          </w:tcPr>
          <w:p w14:paraId="07B8FF73" w14:textId="6079DEF4" w:rsidR="0062790E" w:rsidRPr="00682AA6" w:rsidRDefault="00DB71A4" w:rsidP="00A466FF">
            <w:pPr>
              <w:pStyle w:val="acctfourfigures"/>
              <w:tabs>
                <w:tab w:val="clear" w:pos="765"/>
                <w:tab w:val="decimal" w:pos="827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906</w:t>
            </w:r>
          </w:p>
        </w:tc>
        <w:tc>
          <w:tcPr>
            <w:tcW w:w="180" w:type="dxa"/>
            <w:vAlign w:val="bottom"/>
          </w:tcPr>
          <w:p w14:paraId="5F2CA489" w14:textId="77777777" w:rsidR="0062790E" w:rsidRPr="00682AA6" w:rsidRDefault="0062790E" w:rsidP="008537DE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B0F9BB" w14:textId="2EB9F575" w:rsidR="0062790E" w:rsidRPr="00682AA6" w:rsidRDefault="00A466FF" w:rsidP="005E0414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15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906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FE337B" w:rsidRPr="00682AA6" w14:paraId="549D9DF9" w14:textId="77777777" w:rsidTr="005E0414">
        <w:tc>
          <w:tcPr>
            <w:tcW w:w="4590" w:type="dxa"/>
            <w:vAlign w:val="bottom"/>
          </w:tcPr>
          <w:p w14:paraId="409E5058" w14:textId="77777777" w:rsidR="00FE337B" w:rsidRPr="00682AA6" w:rsidRDefault="00FE337B" w:rsidP="008537DE">
            <w:pPr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82AA6">
              <w:rPr>
                <w:rFonts w:asciiTheme="majorBidi" w:hAnsiTheme="majorBidi"/>
                <w:sz w:val="30"/>
                <w:szCs w:val="30"/>
                <w:cs/>
              </w:rPr>
              <w:t>เงินกีบ</w:t>
            </w:r>
          </w:p>
        </w:tc>
        <w:tc>
          <w:tcPr>
            <w:tcW w:w="1170" w:type="dxa"/>
          </w:tcPr>
          <w:p w14:paraId="147D22CD" w14:textId="0169A004" w:rsidR="00FE337B" w:rsidRPr="00682AA6" w:rsidRDefault="00DB71A4" w:rsidP="00FE337B">
            <w:pPr>
              <w:jc w:val="center"/>
            </w:pPr>
            <w:r w:rsidRPr="00682AA6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080" w:type="dxa"/>
            <w:vAlign w:val="bottom"/>
          </w:tcPr>
          <w:p w14:paraId="1FACDC5B" w14:textId="3A86D02E" w:rsidR="00FE337B" w:rsidRPr="00682AA6" w:rsidRDefault="00DB71A4" w:rsidP="00A466FF">
            <w:pPr>
              <w:pStyle w:val="acctfourfigures"/>
              <w:tabs>
                <w:tab w:val="clear" w:pos="765"/>
                <w:tab w:val="decimal" w:pos="827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67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415</w:t>
            </w:r>
          </w:p>
        </w:tc>
        <w:tc>
          <w:tcPr>
            <w:tcW w:w="180" w:type="dxa"/>
            <w:vAlign w:val="bottom"/>
          </w:tcPr>
          <w:p w14:paraId="458E4648" w14:textId="77777777" w:rsidR="00FE337B" w:rsidRPr="00682AA6" w:rsidRDefault="00FE337B" w:rsidP="008537DE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E2B0CF9" w14:textId="0844E76B" w:rsidR="00FE337B" w:rsidRPr="00682AA6" w:rsidRDefault="00A466FF" w:rsidP="008537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67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415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</w:tr>
      <w:tr w:rsidR="00FE337B" w:rsidRPr="00682AA6" w14:paraId="77D25961" w14:textId="77777777" w:rsidTr="005E0414">
        <w:tc>
          <w:tcPr>
            <w:tcW w:w="4590" w:type="dxa"/>
            <w:vAlign w:val="bottom"/>
          </w:tcPr>
          <w:p w14:paraId="3DC23A7D" w14:textId="77777777" w:rsidR="00FE337B" w:rsidRPr="00682AA6" w:rsidRDefault="00FE337B" w:rsidP="008537DE">
            <w:pPr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82AA6">
              <w:rPr>
                <w:rFonts w:asciiTheme="majorBidi" w:hAnsiTheme="majorBidi"/>
                <w:sz w:val="30"/>
                <w:szCs w:val="30"/>
                <w:cs/>
              </w:rPr>
              <w:t>เงินเหรียญออสเตรเลีย</w:t>
            </w:r>
          </w:p>
        </w:tc>
        <w:tc>
          <w:tcPr>
            <w:tcW w:w="1170" w:type="dxa"/>
          </w:tcPr>
          <w:p w14:paraId="5F4AAFDD" w14:textId="649E4221" w:rsidR="00FE337B" w:rsidRPr="00682AA6" w:rsidRDefault="00DB71A4" w:rsidP="00FE337B">
            <w:pPr>
              <w:jc w:val="center"/>
            </w:pPr>
            <w:r w:rsidRPr="00682AA6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080" w:type="dxa"/>
            <w:vAlign w:val="bottom"/>
          </w:tcPr>
          <w:p w14:paraId="4F49A50C" w14:textId="2EE8C8E3" w:rsidR="00FE337B" w:rsidRPr="00682AA6" w:rsidRDefault="00E62107" w:rsidP="00A466FF">
            <w:pPr>
              <w:pStyle w:val="acctfourfigures"/>
              <w:tabs>
                <w:tab w:val="clear" w:pos="765"/>
                <w:tab w:val="decimal" w:pos="737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954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vAlign w:val="bottom"/>
          </w:tcPr>
          <w:p w14:paraId="574DAF8D" w14:textId="77777777" w:rsidR="00FE337B" w:rsidRPr="00682AA6" w:rsidRDefault="00FE337B" w:rsidP="008537DE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A54872B" w14:textId="5494FD24" w:rsidR="00FE337B" w:rsidRPr="00682AA6" w:rsidRDefault="00DB71A4" w:rsidP="00A466FF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104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954</w:t>
            </w:r>
          </w:p>
        </w:tc>
      </w:tr>
      <w:tr w:rsidR="00FE337B" w:rsidRPr="00682AA6" w14:paraId="7FB57729" w14:textId="77777777" w:rsidTr="005E0414">
        <w:tc>
          <w:tcPr>
            <w:tcW w:w="4590" w:type="dxa"/>
            <w:vAlign w:val="bottom"/>
            <w:hideMark/>
          </w:tcPr>
          <w:p w14:paraId="5BBBD97E" w14:textId="77777777" w:rsidR="00FE337B" w:rsidRPr="00682AA6" w:rsidRDefault="00FE337B" w:rsidP="008537DE">
            <w:pPr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/>
                <w:sz w:val="30"/>
                <w:szCs w:val="30"/>
                <w:cs/>
              </w:rPr>
              <w:t>เงินเยนญี่ปุ่น</w:t>
            </w:r>
          </w:p>
        </w:tc>
        <w:tc>
          <w:tcPr>
            <w:tcW w:w="1170" w:type="dxa"/>
          </w:tcPr>
          <w:p w14:paraId="5093AF55" w14:textId="2E4A5200" w:rsidR="00FE337B" w:rsidRPr="00682AA6" w:rsidRDefault="00DB71A4" w:rsidP="00FE337B">
            <w:pPr>
              <w:jc w:val="center"/>
            </w:pPr>
            <w:r w:rsidRPr="00682AA6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080" w:type="dxa"/>
            <w:vAlign w:val="bottom"/>
          </w:tcPr>
          <w:p w14:paraId="4CBA33AF" w14:textId="5AD3038D" w:rsidR="00FE337B" w:rsidRPr="00682AA6" w:rsidRDefault="00EB754F" w:rsidP="008537DE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231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484</w:t>
            </w:r>
            <w:r w:rsidRPr="00682AA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1E5D9851" w14:textId="77777777" w:rsidR="00FE337B" w:rsidRPr="00682AA6" w:rsidRDefault="00FE337B" w:rsidP="008537DE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7A929CE" w14:textId="2826FC03" w:rsidR="00FE337B" w:rsidRPr="00682AA6" w:rsidRDefault="00DB71A4" w:rsidP="00A466FF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104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231</w:t>
            </w:r>
            <w:r w:rsidR="00132E47"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82AA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484</w:t>
            </w:r>
          </w:p>
        </w:tc>
      </w:tr>
    </w:tbl>
    <w:p w14:paraId="6FA949FE" w14:textId="694FACB1" w:rsidR="008537DE" w:rsidRDefault="008537DE" w:rsidP="008465B4">
      <w:pPr>
        <w:pStyle w:val="block"/>
        <w:tabs>
          <w:tab w:val="left" w:pos="810"/>
        </w:tabs>
        <w:spacing w:after="0" w:line="240" w:lineRule="atLeast"/>
        <w:ind w:left="162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30A0F7B7" w14:textId="2A4BF329" w:rsidR="00CC12A1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bidi="ar-SA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8100" w:type="dxa"/>
        <w:tblInd w:w="162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90"/>
        <w:gridCol w:w="1170"/>
        <w:gridCol w:w="1080"/>
        <w:gridCol w:w="180"/>
        <w:gridCol w:w="1080"/>
      </w:tblGrid>
      <w:tr w:rsidR="0062790E" w:rsidRPr="00D246FB" w14:paraId="21D40E26" w14:textId="77777777" w:rsidTr="005E0414">
        <w:trPr>
          <w:trHeight w:val="218"/>
          <w:tblHeader/>
        </w:trPr>
        <w:tc>
          <w:tcPr>
            <w:tcW w:w="4590" w:type="dxa"/>
            <w:vAlign w:val="bottom"/>
          </w:tcPr>
          <w:p w14:paraId="4C8876E8" w14:textId="77777777" w:rsidR="0062790E" w:rsidRPr="00D246FB" w:rsidRDefault="0062790E" w:rsidP="008744A7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2A466FD5" w14:textId="77777777" w:rsidR="0062790E" w:rsidRPr="00D246FB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0" w:type="dxa"/>
            <w:gridSpan w:val="3"/>
            <w:vAlign w:val="bottom"/>
          </w:tcPr>
          <w:p w14:paraId="6B3D1824" w14:textId="77777777" w:rsidR="0062790E" w:rsidRPr="00D246FB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D246FB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62790E" w:rsidRPr="00BA70DE" w14:paraId="6BAA8E24" w14:textId="77777777" w:rsidTr="005E0414">
        <w:trPr>
          <w:trHeight w:val="218"/>
          <w:tblHeader/>
        </w:trPr>
        <w:tc>
          <w:tcPr>
            <w:tcW w:w="4590" w:type="dxa"/>
            <w:vAlign w:val="bottom"/>
          </w:tcPr>
          <w:p w14:paraId="5F2F7F06" w14:textId="179714D5" w:rsidR="0062790E" w:rsidRPr="00BA70DE" w:rsidRDefault="0062790E" w:rsidP="008744A7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30"/>
                <w:szCs w:val="30"/>
                <w:lang w:bidi="ar-SA"/>
              </w:rPr>
            </w:pPr>
            <w:r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B71A4" w:rsidRPr="00BA70D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3C29045D" w14:textId="77777777" w:rsidR="0062790E" w:rsidRPr="00BA70DE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BA70D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อัตราการ</w:t>
            </w:r>
          </w:p>
        </w:tc>
        <w:tc>
          <w:tcPr>
            <w:tcW w:w="2340" w:type="dxa"/>
            <w:gridSpan w:val="3"/>
            <w:vAlign w:val="bottom"/>
            <w:hideMark/>
          </w:tcPr>
          <w:p w14:paraId="0C992EF1" w14:textId="77777777" w:rsidR="0062790E" w:rsidRPr="00BA70DE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A70D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กำไรหรือขาดทุน</w:t>
            </w:r>
          </w:p>
        </w:tc>
      </w:tr>
      <w:tr w:rsidR="0062790E" w:rsidRPr="00D246FB" w14:paraId="2B2724FA" w14:textId="77777777" w:rsidTr="005E0414">
        <w:trPr>
          <w:tblHeader/>
        </w:trPr>
        <w:tc>
          <w:tcPr>
            <w:tcW w:w="4590" w:type="dxa"/>
            <w:vAlign w:val="bottom"/>
          </w:tcPr>
          <w:p w14:paraId="091BFCEF" w14:textId="77777777" w:rsidR="0062790E" w:rsidRPr="00D246FB" w:rsidRDefault="0062790E" w:rsidP="008744A7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  <w:tc>
          <w:tcPr>
            <w:tcW w:w="1170" w:type="dxa"/>
            <w:vAlign w:val="bottom"/>
            <w:hideMark/>
          </w:tcPr>
          <w:p w14:paraId="11C30810" w14:textId="77777777" w:rsidR="0062790E" w:rsidRPr="00D246FB" w:rsidRDefault="0062790E" w:rsidP="008744A7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เปลี่ยนแปลง</w:t>
            </w:r>
          </w:p>
        </w:tc>
        <w:tc>
          <w:tcPr>
            <w:tcW w:w="1080" w:type="dxa"/>
            <w:vAlign w:val="bottom"/>
            <w:hideMark/>
          </w:tcPr>
          <w:p w14:paraId="0218F9E0" w14:textId="77777777" w:rsidR="0062790E" w:rsidRPr="00D246FB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  <w:vAlign w:val="bottom"/>
          </w:tcPr>
          <w:p w14:paraId="1336B25C" w14:textId="77777777" w:rsidR="0062790E" w:rsidRPr="00D246FB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  <w:hideMark/>
          </w:tcPr>
          <w:p w14:paraId="34653ECE" w14:textId="77777777" w:rsidR="0062790E" w:rsidRPr="00D246FB" w:rsidRDefault="0062790E" w:rsidP="008744A7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การอ่อนค่า</w:t>
            </w:r>
          </w:p>
        </w:tc>
      </w:tr>
      <w:tr w:rsidR="0062790E" w:rsidRPr="00D246FB" w14:paraId="2835855F" w14:textId="77777777" w:rsidTr="005E0414">
        <w:tc>
          <w:tcPr>
            <w:tcW w:w="4590" w:type="dxa"/>
            <w:vAlign w:val="bottom"/>
          </w:tcPr>
          <w:p w14:paraId="17C250E2" w14:textId="77777777" w:rsidR="0062790E" w:rsidRPr="00D246FB" w:rsidRDefault="0062790E" w:rsidP="008744A7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bottom"/>
          </w:tcPr>
          <w:p w14:paraId="14A59B36" w14:textId="77777777" w:rsidR="0062790E" w:rsidRPr="00D246FB" w:rsidRDefault="0062790E" w:rsidP="008744A7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  <w:lang w:bidi="th-TH"/>
              </w:rPr>
              <w:t>ร้อยละ)</w:t>
            </w:r>
          </w:p>
        </w:tc>
        <w:tc>
          <w:tcPr>
            <w:tcW w:w="2340" w:type="dxa"/>
            <w:gridSpan w:val="3"/>
            <w:vAlign w:val="bottom"/>
          </w:tcPr>
          <w:p w14:paraId="3040276E" w14:textId="77777777" w:rsidR="0062790E" w:rsidRPr="00D246FB" w:rsidRDefault="0062790E" w:rsidP="008744A7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D246FB">
              <w:rPr>
                <w:rFonts w:asciiTheme="majorBidi" w:hAnsiTheme="majorBidi"/>
                <w:i/>
                <w:iCs/>
                <w:sz w:val="30"/>
                <w:szCs w:val="30"/>
                <w:cs/>
                <w:lang w:bidi="th-TH"/>
              </w:rPr>
              <w:t>พันบาท)</w:t>
            </w:r>
          </w:p>
        </w:tc>
      </w:tr>
      <w:tr w:rsidR="0062790E" w:rsidRPr="00D246FB" w14:paraId="2C25F5B0" w14:textId="77777777" w:rsidTr="005E0414">
        <w:tc>
          <w:tcPr>
            <w:tcW w:w="4590" w:type="dxa"/>
            <w:vAlign w:val="bottom"/>
            <w:hideMark/>
          </w:tcPr>
          <w:p w14:paraId="284A6242" w14:textId="77777777" w:rsidR="0062790E" w:rsidRPr="00D246FB" w:rsidRDefault="0062790E" w:rsidP="008744A7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เงินเหรียญสหรัฐอเมริกา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1170" w:type="dxa"/>
            <w:vAlign w:val="bottom"/>
          </w:tcPr>
          <w:p w14:paraId="48A84229" w14:textId="4832CC4B" w:rsidR="0062790E" w:rsidRPr="00D246FB" w:rsidRDefault="00DB71A4" w:rsidP="00E6210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right="19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  <w:tc>
          <w:tcPr>
            <w:tcW w:w="1080" w:type="dxa"/>
            <w:vAlign w:val="bottom"/>
          </w:tcPr>
          <w:p w14:paraId="79FF03F8" w14:textId="700AFC80" w:rsidR="0062790E" w:rsidRPr="00D246FB" w:rsidRDefault="00146587" w:rsidP="00A466FF">
            <w:pPr>
              <w:pStyle w:val="acctfourfigures"/>
              <w:tabs>
                <w:tab w:val="clear" w:pos="765"/>
                <w:tab w:val="decimal" w:pos="827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A466F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78</w:t>
            </w:r>
            <w:r w:rsidR="00132E47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A466F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748</w:t>
            </w:r>
          </w:p>
        </w:tc>
        <w:tc>
          <w:tcPr>
            <w:tcW w:w="180" w:type="dxa"/>
            <w:vAlign w:val="bottom"/>
          </w:tcPr>
          <w:p w14:paraId="47484292" w14:textId="77777777" w:rsidR="0062790E" w:rsidRPr="00D246FB" w:rsidRDefault="0062790E" w:rsidP="008744A7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A2EB015" w14:textId="514D8BB2" w:rsidR="0062790E" w:rsidRPr="00D246FB" w:rsidRDefault="00A466FF" w:rsidP="00A466FF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146587">
              <w:rPr>
                <w:rFonts w:asciiTheme="majorBidi" w:hAnsiTheme="majorBidi" w:cstheme="majorBidi"/>
                <w:sz w:val="30"/>
                <w:szCs w:val="30"/>
              </w:rPr>
              <w:t>78</w:t>
            </w:r>
            <w:r w:rsidR="00132E47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146587">
              <w:rPr>
                <w:rFonts w:asciiTheme="majorBidi" w:hAnsiTheme="majorBidi" w:cstheme="majorBidi"/>
                <w:sz w:val="30"/>
                <w:szCs w:val="30"/>
              </w:rPr>
              <w:t>748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62790E" w:rsidRPr="00D246FB" w14:paraId="7DC81243" w14:textId="77777777" w:rsidTr="005E0414">
        <w:tc>
          <w:tcPr>
            <w:tcW w:w="4590" w:type="dxa"/>
            <w:vAlign w:val="bottom"/>
          </w:tcPr>
          <w:p w14:paraId="780ACABC" w14:textId="77777777" w:rsidR="0062790E" w:rsidRPr="00D246FB" w:rsidRDefault="0062790E" w:rsidP="008744A7">
            <w:pPr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246FB">
              <w:rPr>
                <w:rFonts w:asciiTheme="majorBidi" w:hAnsiTheme="majorBidi"/>
                <w:sz w:val="30"/>
                <w:szCs w:val="30"/>
                <w:cs/>
              </w:rPr>
              <w:t>เงินเหรียญออสเตรเลีย</w:t>
            </w:r>
          </w:p>
        </w:tc>
        <w:tc>
          <w:tcPr>
            <w:tcW w:w="1170" w:type="dxa"/>
            <w:vAlign w:val="bottom"/>
          </w:tcPr>
          <w:p w14:paraId="51108A01" w14:textId="690F37CD" w:rsidR="0062790E" w:rsidRPr="00D246FB" w:rsidRDefault="00DB71A4" w:rsidP="00E6210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right="19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  <w:tc>
          <w:tcPr>
            <w:tcW w:w="1080" w:type="dxa"/>
            <w:vAlign w:val="bottom"/>
          </w:tcPr>
          <w:p w14:paraId="028B1E03" w14:textId="4BB968C6" w:rsidR="0062790E" w:rsidRPr="00D246FB" w:rsidRDefault="00F70606" w:rsidP="00A466FF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176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180" w:type="dxa"/>
            <w:vAlign w:val="bottom"/>
          </w:tcPr>
          <w:p w14:paraId="2E0AFDCE" w14:textId="77777777" w:rsidR="0062790E" w:rsidRPr="00D246FB" w:rsidRDefault="0062790E" w:rsidP="008744A7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6B7A1D3" w14:textId="38D1E370" w:rsidR="0062790E" w:rsidRPr="00D246FB" w:rsidRDefault="00DB71A4" w:rsidP="00A466FF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10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176</w:t>
            </w:r>
          </w:p>
        </w:tc>
      </w:tr>
    </w:tbl>
    <w:p w14:paraId="2298AE3B" w14:textId="77777777" w:rsidR="00D72D73" w:rsidRDefault="00D72D73" w:rsidP="00D72D73">
      <w:pPr>
        <w:pStyle w:val="block"/>
        <w:tabs>
          <w:tab w:val="left" w:pos="810"/>
        </w:tabs>
        <w:spacing w:after="0" w:line="240" w:lineRule="atLeast"/>
        <w:ind w:left="162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2EB86FA5" w14:textId="295DCEDE" w:rsidR="008537DE" w:rsidRPr="00D246FB" w:rsidRDefault="008537DE" w:rsidP="00F93E01">
      <w:pPr>
        <w:pStyle w:val="block"/>
        <w:tabs>
          <w:tab w:val="left" w:pos="810"/>
        </w:tabs>
        <w:spacing w:after="0" w:line="240" w:lineRule="atLeast"/>
        <w:ind w:left="1530" w:right="-7" w:hanging="540"/>
        <w:jc w:val="both"/>
        <w:rPr>
          <w:rFonts w:asciiTheme="majorBidi" w:hAnsiTheme="majorBidi" w:cstheme="majorBidi"/>
          <w:sz w:val="30"/>
          <w:szCs w:val="30"/>
        </w:rPr>
      </w:pPr>
      <w:r w:rsidRPr="00D246FB">
        <w:rPr>
          <w:rFonts w:asciiTheme="majorBidi" w:hAnsiTheme="majorBidi" w:cstheme="majorBidi"/>
          <w:sz w:val="30"/>
          <w:szCs w:val="30"/>
        </w:rPr>
        <w:t>(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ค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D246FB">
        <w:rPr>
          <w:rFonts w:asciiTheme="majorBidi" w:hAnsiTheme="majorBidi" w:cstheme="majorBidi"/>
          <w:sz w:val="30"/>
          <w:szCs w:val="30"/>
        </w:rPr>
        <w:t>.</w:t>
      </w:r>
      <w:r w:rsidR="00DB71A4" w:rsidRPr="00DB71A4"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D246FB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</w:p>
    <w:p w14:paraId="749FDB04" w14:textId="77777777" w:rsidR="008537DE" w:rsidRPr="00D246FB" w:rsidRDefault="008537DE" w:rsidP="008465B4">
      <w:pPr>
        <w:pStyle w:val="block"/>
        <w:tabs>
          <w:tab w:val="left" w:pos="810"/>
        </w:tabs>
        <w:spacing w:after="0" w:line="240" w:lineRule="atLeast"/>
        <w:ind w:left="162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33A20CA2" w14:textId="3561FA66" w:rsidR="008537DE" w:rsidRDefault="008537DE" w:rsidP="00F93E01">
      <w:pPr>
        <w:tabs>
          <w:tab w:val="clear" w:pos="454"/>
          <w:tab w:val="clear" w:pos="907"/>
          <w:tab w:val="clear" w:pos="1644"/>
          <w:tab w:val="left" w:pos="630"/>
          <w:tab w:val="left" w:pos="1800"/>
        </w:tabs>
        <w:spacing w:line="240" w:lineRule="auto"/>
        <w:ind w:left="1620"/>
        <w:jc w:val="thaiDistribute"/>
        <w:rPr>
          <w:rFonts w:asciiTheme="majorBidi" w:eastAsia="Calibri" w:hAnsiTheme="majorBidi" w:cstheme="majorBidi"/>
          <w:sz w:val="30"/>
          <w:szCs w:val="30"/>
          <w:lang w:val="en-GB"/>
        </w:rPr>
      </w:pPr>
      <w:r w:rsidRPr="00D246FB">
        <w:rPr>
          <w:rFonts w:asciiTheme="majorBidi" w:hAnsiTheme="majorBidi" w:cstheme="majorBidi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="009D6DDD" w:rsidRPr="00D246FB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ซึ่งส่งผลกระทบต่อผลการดำเนินงานและกระแสเงินสดของ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="009D6DDD" w:rsidRPr="00D246FB">
        <w:rPr>
          <w:rFonts w:asciiTheme="majorBidi" w:eastAsia="Calibri" w:hAnsiTheme="majorBidi" w:cstheme="majorBidi" w:hint="cs"/>
          <w:sz w:val="30"/>
          <w:szCs w:val="30"/>
          <w:cs/>
          <w:lang w:val="en-GB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</w:rPr>
        <w:t>เนื่องจาก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ตราสารหนี้และ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เงินกู้ยืมส่วนใหญ่มีอัตราดอกเบี้ยคงที่ 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มีฐานะเปิดต่อความเสี่ยงด้านอัตราดอกเบี้ยโดยหลักมาจาก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เงินกู้ยืม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 (ดูหมายเหตุข้อ </w:t>
      </w:r>
      <w:r w:rsidR="00DB71A4" w:rsidRPr="00DB71A4">
        <w:rPr>
          <w:rFonts w:asciiTheme="majorBidi" w:hAnsiTheme="majorBidi" w:cstheme="majorBidi"/>
          <w:sz w:val="30"/>
          <w:szCs w:val="30"/>
        </w:rPr>
        <w:t>16</w:t>
      </w:r>
      <w:r w:rsidRPr="00D246FB">
        <w:rPr>
          <w:rFonts w:asciiTheme="majorBidi" w:hAnsiTheme="majorBidi" w:cstheme="majorBidi"/>
          <w:sz w:val="30"/>
          <w:szCs w:val="30"/>
          <w:cs/>
        </w:rPr>
        <w:t xml:space="preserve">) 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</w:rPr>
        <w:t>ได้ลดความเสี่ยงดังกล่าวด้วยการทำให้มั่นใจว่า</w:t>
      </w:r>
      <w:r w:rsidR="0059072C" w:rsidRPr="00D246FB">
        <w:rPr>
          <w:rFonts w:asciiTheme="majorBidi" w:eastAsia="Calibri" w:hAnsiTheme="majorBidi" w:cstheme="majorBidi"/>
          <w:sz w:val="30"/>
          <w:szCs w:val="30"/>
          <w:lang w:val="en-GB"/>
        </w:rPr>
        <w:br/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ตราสารหนี้และ</w:t>
      </w:r>
      <w:r w:rsidRPr="00D246FB">
        <w:rPr>
          <w:rFonts w:asciiTheme="majorBidi" w:hAnsiTheme="majorBidi" w:cstheme="majorBidi"/>
          <w:sz w:val="30"/>
          <w:szCs w:val="30"/>
          <w:cs/>
        </w:rPr>
        <w:t>เงินกู้ยืมส่วนใหญ่มีอัตราดอกเบี้ยคงที่</w:t>
      </w:r>
      <w:r w:rsidR="004A63BF" w:rsidRPr="00D246FB">
        <w:rPr>
          <w:rFonts w:asciiTheme="majorBidi" w:eastAsia="Calibri" w:hAnsiTheme="majorBidi" w:cstheme="majorBidi"/>
          <w:sz w:val="30"/>
          <w:szCs w:val="30"/>
          <w:lang w:val="en-GB"/>
        </w:rPr>
        <w:t xml:space="preserve"> </w:t>
      </w:r>
      <w:r w:rsidRPr="00D246FB">
        <w:rPr>
          <w:rFonts w:asciiTheme="majorBidi" w:eastAsia="Calibri" w:hAnsiTheme="majorBidi" w:cstheme="majorBidi"/>
          <w:sz w:val="30"/>
          <w:szCs w:val="30"/>
          <w:cs/>
          <w:lang w:val="en-GB"/>
        </w:rPr>
        <w:t>และมีการใช้อนุพันธ์และสัญญาแลกเปลี่ยนอัตราดอกเบี้ยเป็นหลัก เพื่อจัดการฐานะเปิดต่อความผันผวนในอัตราดอกเบี้ยสำหรับตราสารหนี้และเงินกู้ยืมบางรายการ</w:t>
      </w:r>
    </w:p>
    <w:p w14:paraId="0A514EBF" w14:textId="77777777" w:rsidR="00D72D73" w:rsidRPr="00D246FB" w:rsidRDefault="00D72D73" w:rsidP="00F93E01">
      <w:pPr>
        <w:tabs>
          <w:tab w:val="clear" w:pos="454"/>
          <w:tab w:val="clear" w:pos="907"/>
          <w:tab w:val="clear" w:pos="1644"/>
          <w:tab w:val="left" w:pos="630"/>
          <w:tab w:val="left" w:pos="1800"/>
        </w:tabs>
        <w:spacing w:line="240" w:lineRule="auto"/>
        <w:ind w:left="1620"/>
        <w:jc w:val="thaiDistribute"/>
        <w:rPr>
          <w:rFonts w:asciiTheme="majorBidi" w:eastAsia="Calibri" w:hAnsiTheme="majorBidi" w:cstheme="majorBidi"/>
          <w:sz w:val="30"/>
          <w:szCs w:val="30"/>
          <w:lang w:val="en-GB"/>
        </w:rPr>
      </w:pPr>
    </w:p>
    <w:tbl>
      <w:tblPr>
        <w:tblStyle w:val="TableGrid"/>
        <w:tblW w:w="8643" w:type="dxa"/>
        <w:tblInd w:w="15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1227"/>
        <w:gridCol w:w="236"/>
        <w:gridCol w:w="34"/>
        <w:gridCol w:w="1289"/>
        <w:gridCol w:w="270"/>
        <w:gridCol w:w="1289"/>
        <w:gridCol w:w="268"/>
        <w:gridCol w:w="1150"/>
      </w:tblGrid>
      <w:tr w:rsidR="008537DE" w:rsidRPr="006E5CFD" w14:paraId="6F0F09CA" w14:textId="77777777" w:rsidTr="00194424">
        <w:trPr>
          <w:tblHeader/>
        </w:trPr>
        <w:tc>
          <w:tcPr>
            <w:tcW w:w="2880" w:type="dxa"/>
            <w:shd w:val="clear" w:color="auto" w:fill="auto"/>
            <w:vAlign w:val="bottom"/>
            <w:hideMark/>
          </w:tcPr>
          <w:p w14:paraId="1AA6AD8C" w14:textId="77777777" w:rsidR="008537DE" w:rsidRPr="006E5CFD" w:rsidRDefault="008537DE" w:rsidP="008537DE">
            <w:pPr>
              <w:pStyle w:val="block"/>
              <w:spacing w:after="0" w:line="240" w:lineRule="atLeast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ฐานะเปิดต่อความเสี่ยงด้านอัตราดอกเบี้ย </w:t>
            </w:r>
          </w:p>
        </w:tc>
        <w:tc>
          <w:tcPr>
            <w:tcW w:w="2786" w:type="dxa"/>
            <w:gridSpan w:val="4"/>
            <w:shd w:val="clear" w:color="auto" w:fill="auto"/>
            <w:vAlign w:val="bottom"/>
          </w:tcPr>
          <w:p w14:paraId="075C84F1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64C40E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7" w:type="dxa"/>
            <w:gridSpan w:val="3"/>
            <w:shd w:val="clear" w:color="auto" w:fill="auto"/>
            <w:vAlign w:val="bottom"/>
          </w:tcPr>
          <w:p w14:paraId="4BC210E5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8537DE" w:rsidRPr="006E5CFD" w14:paraId="0807AE3D" w14:textId="77777777" w:rsidTr="00194424">
        <w:trPr>
          <w:tblHeader/>
        </w:trPr>
        <w:tc>
          <w:tcPr>
            <w:tcW w:w="2880" w:type="dxa"/>
            <w:shd w:val="clear" w:color="auto" w:fill="auto"/>
            <w:vAlign w:val="bottom"/>
            <w:hideMark/>
          </w:tcPr>
          <w:p w14:paraId="2EF77A1A" w14:textId="3D511C47" w:rsidR="008537DE" w:rsidRPr="006E5CFD" w:rsidRDefault="008537DE" w:rsidP="00E431C0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="00DB71A4"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31</w:t>
            </w: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</w:t>
            </w: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227" w:type="dxa"/>
            <w:shd w:val="clear" w:color="auto" w:fill="auto"/>
            <w:vAlign w:val="bottom"/>
            <w:hideMark/>
          </w:tcPr>
          <w:p w14:paraId="67140AB0" w14:textId="676E614D" w:rsidR="008537DE" w:rsidRPr="006E5CFD" w:rsidRDefault="00DB71A4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2563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6EAFA93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  <w:hideMark/>
          </w:tcPr>
          <w:p w14:paraId="7F9B9DCF" w14:textId="262064CB" w:rsidR="008537DE" w:rsidRPr="006E5CFD" w:rsidRDefault="00DB71A4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020830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  <w:hideMark/>
          </w:tcPr>
          <w:p w14:paraId="3900C1D3" w14:textId="598D15FC" w:rsidR="008537DE" w:rsidRPr="006E5CFD" w:rsidRDefault="00DB71A4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2563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6D1891D1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  <w:hideMark/>
          </w:tcPr>
          <w:p w14:paraId="629EFAC8" w14:textId="24B3FAE3" w:rsidR="008537DE" w:rsidRPr="006E5CFD" w:rsidRDefault="00DB71A4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2562</w:t>
            </w:r>
          </w:p>
        </w:tc>
      </w:tr>
      <w:tr w:rsidR="008537DE" w:rsidRPr="006E5CFD" w14:paraId="2C446471" w14:textId="77777777" w:rsidTr="00194424">
        <w:trPr>
          <w:tblHeader/>
        </w:trPr>
        <w:tc>
          <w:tcPr>
            <w:tcW w:w="2880" w:type="dxa"/>
            <w:shd w:val="clear" w:color="auto" w:fill="auto"/>
            <w:vAlign w:val="bottom"/>
          </w:tcPr>
          <w:p w14:paraId="29B41CFF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763" w:type="dxa"/>
            <w:gridSpan w:val="8"/>
            <w:shd w:val="clear" w:color="auto" w:fill="auto"/>
            <w:vAlign w:val="bottom"/>
            <w:hideMark/>
          </w:tcPr>
          <w:p w14:paraId="7DC93D5F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="004A63BF" w:rsidRPr="006E5CF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</w:t>
            </w:r>
            <w:r w:rsidRPr="006E5CFD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นบาท)</w:t>
            </w:r>
          </w:p>
        </w:tc>
      </w:tr>
      <w:tr w:rsidR="008537DE" w:rsidRPr="006E5CFD" w14:paraId="7AB3B253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36153265" w14:textId="77777777" w:rsidR="00D72D73" w:rsidRPr="006E5CFD" w:rsidRDefault="008537DE" w:rsidP="008537DE">
            <w:pPr>
              <w:pStyle w:val="block"/>
              <w:spacing w:after="0" w:line="240" w:lineRule="atLeast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เครื่องมือทางการเงินที่มี</w:t>
            </w:r>
          </w:p>
          <w:p w14:paraId="56CE1180" w14:textId="29051635" w:rsidR="008537DE" w:rsidRPr="006E5CFD" w:rsidRDefault="00D72D73" w:rsidP="008537DE">
            <w:pPr>
              <w:pStyle w:val="block"/>
              <w:spacing w:after="0" w:line="240" w:lineRule="atLeast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="008537DE"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อัตราดอกเบี้ยคงที่</w:t>
            </w:r>
          </w:p>
        </w:tc>
        <w:tc>
          <w:tcPr>
            <w:tcW w:w="1227" w:type="dxa"/>
            <w:shd w:val="clear" w:color="auto" w:fill="auto"/>
            <w:vAlign w:val="bottom"/>
          </w:tcPr>
          <w:p w14:paraId="3A823C28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14AB083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19624D3C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39C0C0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21A46A4E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3B8F032F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7879FB89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537DE" w:rsidRPr="006E5CFD" w14:paraId="09269182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5ACD0838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สินทรัพย์ทางการเงิน</w:t>
            </w:r>
          </w:p>
        </w:tc>
        <w:tc>
          <w:tcPr>
            <w:tcW w:w="1227" w:type="dxa"/>
            <w:shd w:val="clear" w:color="auto" w:fill="auto"/>
            <w:vAlign w:val="bottom"/>
          </w:tcPr>
          <w:p w14:paraId="06C1461B" w14:textId="01316CEC" w:rsidR="008537DE" w:rsidRPr="006E5CFD" w:rsidRDefault="00DB71A4" w:rsidP="00F859E9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457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485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FAB33A7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25E97033" w14:textId="051CF34F" w:rsidR="008537DE" w:rsidRPr="006E5CFD" w:rsidRDefault="00DB71A4" w:rsidP="00F859E9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001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8228E6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2767C743" w14:textId="6ABAFC6D" w:rsidR="008537DE" w:rsidRPr="006E5CFD" w:rsidRDefault="00F859E9" w:rsidP="00F859E9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   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9743E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05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535428A9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5EA8B4A2" w14:textId="16460430" w:rsidR="008537DE" w:rsidRPr="006E5CFD" w:rsidRDefault="00DB71A4" w:rsidP="005E0414">
            <w:pPr>
              <w:pStyle w:val="block"/>
              <w:tabs>
                <w:tab w:val="decimal" w:pos="1154"/>
              </w:tabs>
              <w:spacing w:after="0" w:line="240" w:lineRule="atLeast"/>
              <w:ind w:left="257" w:hanging="187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C405C6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513</w:t>
            </w:r>
            <w:r w:rsidR="00113C62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81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</w:tr>
      <w:tr w:rsidR="008537DE" w:rsidRPr="006E5CFD" w14:paraId="27247B23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27A8D5DC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3212427" w14:textId="5075D5D8" w:rsidR="008537DE" w:rsidRPr="006E5CFD" w:rsidRDefault="00FE7A7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23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398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431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974ADBA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39B64E" w14:textId="74718652" w:rsidR="008537DE" w:rsidRPr="006E5CFD" w:rsidRDefault="00FE7A7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770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671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137A06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F3CE7B0" w14:textId="6468B7D2" w:rsidR="008537DE" w:rsidRPr="006E5CFD" w:rsidRDefault="009743E3" w:rsidP="00F859E9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452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986</w:t>
            </w:r>
            <w:r w:rsidR="00FE7A7E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2E91048F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68AF94" w14:textId="77777777" w:rsidR="008537DE" w:rsidRPr="006E5CFD" w:rsidRDefault="00113C62" w:rsidP="000E1F5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537DE" w:rsidRPr="006E5CFD" w14:paraId="54B83A0E" w14:textId="77777777" w:rsidTr="00194424">
        <w:tc>
          <w:tcPr>
            <w:tcW w:w="2880" w:type="dxa"/>
            <w:shd w:val="clear" w:color="auto" w:fill="auto"/>
            <w:vAlign w:val="bottom"/>
          </w:tcPr>
          <w:p w14:paraId="3D94B44C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CD5A57F" w14:textId="47D47590" w:rsidR="008537DE" w:rsidRPr="006E5CFD" w:rsidRDefault="0020403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940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946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B3AC376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8698D44" w14:textId="2BE9BAA0" w:rsidR="008537DE" w:rsidRPr="00F859E9" w:rsidRDefault="0020403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768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931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5D25DF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482B062" w14:textId="42A638A5" w:rsidR="008537DE" w:rsidRPr="006E5CFD" w:rsidRDefault="0020403E" w:rsidP="00F859E9">
            <w:pPr>
              <w:pStyle w:val="block"/>
              <w:tabs>
                <w:tab w:val="decimal" w:pos="1600"/>
              </w:tabs>
              <w:spacing w:after="0" w:line="240" w:lineRule="atLeast"/>
              <w:ind w:left="0" w:hanging="105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238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93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44B5674F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E491504" w14:textId="0F5CD89D" w:rsidR="008537DE" w:rsidRPr="006E5CFD" w:rsidRDefault="00DB71A4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C405C6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513</w:t>
            </w:r>
            <w:r w:rsidR="0020403E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81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</w:tr>
      <w:tr w:rsidR="008537DE" w:rsidRPr="006E5CFD" w14:paraId="22A45521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3A9811D0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สัญญาแลกเปลี่ยนอัตราดอกเบี้ย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6F03386" w14:textId="73C72185" w:rsidR="008537DE" w:rsidRPr="006E5CFD" w:rsidRDefault="00DB71A4" w:rsidP="00F859E9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 w:rsidR="00901DDC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821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7F58926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19B5F2F" w14:textId="62CAE2F1" w:rsidR="008537DE" w:rsidRPr="006E5CFD" w:rsidRDefault="00DB71A4" w:rsidP="00F859E9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09F4299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8CACE15" w14:textId="77777777" w:rsidR="008537DE" w:rsidRPr="006E5CFD" w:rsidRDefault="000779C3" w:rsidP="00804ED6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7750E80C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5E30E31" w14:textId="77777777" w:rsidR="008537DE" w:rsidRPr="006E5CFD" w:rsidRDefault="00113C62" w:rsidP="000E1F56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C405C6" w:rsidRPr="006E5CFD" w14:paraId="37B5A17C" w14:textId="77777777" w:rsidTr="00194424">
        <w:tc>
          <w:tcPr>
            <w:tcW w:w="2880" w:type="dxa"/>
            <w:shd w:val="clear" w:color="auto" w:fill="auto"/>
            <w:vAlign w:val="bottom"/>
          </w:tcPr>
          <w:p w14:paraId="1562990D" w14:textId="77777777" w:rsidR="00C405C6" w:rsidRPr="006E5CFD" w:rsidRDefault="00C405C6" w:rsidP="00C405C6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029634D5" w14:textId="5178446F" w:rsidR="00C405C6" w:rsidRPr="006E5CFD" w:rsidRDefault="00C405C6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19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935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125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7759031" w14:textId="77777777" w:rsidR="00C405C6" w:rsidRPr="006E5CFD" w:rsidRDefault="00C405C6" w:rsidP="00C405C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4298636" w14:textId="65435F15" w:rsidR="00C405C6" w:rsidRPr="00F859E9" w:rsidRDefault="00C405C6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758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C3578F"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250</w:t>
            </w:r>
            <w:r w:rsidRPr="00F859E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0EB15D" w14:textId="77777777" w:rsidR="00C405C6" w:rsidRPr="006E5CFD" w:rsidRDefault="00C405C6" w:rsidP="00C405C6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6B71E44" w14:textId="6123B651" w:rsidR="00C405C6" w:rsidRPr="006E5CFD" w:rsidRDefault="00C405C6" w:rsidP="00F859E9">
            <w:pPr>
              <w:pStyle w:val="block"/>
              <w:tabs>
                <w:tab w:val="decimal" w:pos="1600"/>
              </w:tabs>
              <w:spacing w:after="0" w:line="240" w:lineRule="atLeast"/>
              <w:ind w:left="0" w:hanging="105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238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93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7A10FC9A" w14:textId="77777777" w:rsidR="00C405C6" w:rsidRPr="006E5CFD" w:rsidRDefault="00C405C6" w:rsidP="00C405C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8B7A158" w14:textId="1CCFCB6B" w:rsidR="00C405C6" w:rsidRPr="006E5CFD" w:rsidRDefault="00DB71A4" w:rsidP="00C405C6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C405C6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513</w:t>
            </w:r>
            <w:r w:rsidR="00C405C6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81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</w:tr>
      <w:tr w:rsidR="0055094D" w:rsidRPr="006E5CFD" w14:paraId="1CF64ECC" w14:textId="77777777" w:rsidTr="00194424">
        <w:tc>
          <w:tcPr>
            <w:tcW w:w="2880" w:type="dxa"/>
            <w:shd w:val="clear" w:color="auto" w:fill="auto"/>
            <w:vAlign w:val="bottom"/>
          </w:tcPr>
          <w:p w14:paraId="4E00D6E8" w14:textId="77777777" w:rsidR="0055094D" w:rsidRPr="006E5CFD" w:rsidRDefault="0055094D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27" w:type="dxa"/>
            <w:shd w:val="clear" w:color="auto" w:fill="auto"/>
            <w:vAlign w:val="bottom"/>
          </w:tcPr>
          <w:p w14:paraId="1141595A" w14:textId="77777777" w:rsidR="0055094D" w:rsidRPr="006E5CFD" w:rsidRDefault="0055094D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30D87B9" w14:textId="77777777" w:rsidR="0055094D" w:rsidRPr="006E5CFD" w:rsidRDefault="0055094D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091C7643" w14:textId="77777777" w:rsidR="0055094D" w:rsidRPr="006E5CFD" w:rsidRDefault="0055094D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F1A8B5" w14:textId="77777777" w:rsidR="0055094D" w:rsidRPr="006E5CFD" w:rsidRDefault="0055094D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08E1DC5B" w14:textId="77777777" w:rsidR="0055094D" w:rsidRPr="006E5CFD" w:rsidRDefault="0055094D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5BCF562A" w14:textId="77777777" w:rsidR="0055094D" w:rsidRPr="006E5CFD" w:rsidRDefault="0055094D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3C29718F" w14:textId="77777777" w:rsidR="0055094D" w:rsidRPr="006E5CFD" w:rsidRDefault="0055094D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CC12A1" w:rsidRPr="006E5CFD" w14:paraId="7BF74505" w14:textId="77777777" w:rsidTr="00194424">
        <w:tc>
          <w:tcPr>
            <w:tcW w:w="2880" w:type="dxa"/>
            <w:shd w:val="clear" w:color="auto" w:fill="auto"/>
            <w:vAlign w:val="bottom"/>
          </w:tcPr>
          <w:p w14:paraId="07EAB13E" w14:textId="77777777" w:rsidR="00CC12A1" w:rsidRPr="006E5CFD" w:rsidRDefault="00CC12A1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27" w:type="dxa"/>
            <w:shd w:val="clear" w:color="auto" w:fill="auto"/>
            <w:vAlign w:val="bottom"/>
          </w:tcPr>
          <w:p w14:paraId="519E4D52" w14:textId="77777777" w:rsidR="00CC12A1" w:rsidRPr="006E5CFD" w:rsidRDefault="00CC12A1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1092CAA" w14:textId="77777777" w:rsidR="00CC12A1" w:rsidRPr="006E5CFD" w:rsidRDefault="00CC12A1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1803427D" w14:textId="77777777" w:rsidR="00CC12A1" w:rsidRPr="006E5CFD" w:rsidRDefault="00CC12A1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1A68E3" w14:textId="77777777" w:rsidR="00CC12A1" w:rsidRPr="006E5CFD" w:rsidRDefault="00CC12A1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20369E24" w14:textId="77777777" w:rsidR="00CC12A1" w:rsidRPr="006E5CFD" w:rsidRDefault="00CC12A1" w:rsidP="00F859E9">
            <w:pPr>
              <w:pStyle w:val="block"/>
              <w:tabs>
                <w:tab w:val="decimal" w:pos="1600"/>
              </w:tabs>
              <w:spacing w:after="0" w:line="240" w:lineRule="atLeast"/>
              <w:ind w:left="0" w:right="-6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6A5D7E1A" w14:textId="77777777" w:rsidR="00CC12A1" w:rsidRPr="006E5CFD" w:rsidRDefault="00CC12A1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1FBBA009" w14:textId="77777777" w:rsidR="00CC12A1" w:rsidRPr="006E5CFD" w:rsidRDefault="00CC12A1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62107" w:rsidRPr="006E5CFD" w14:paraId="724C4A4A" w14:textId="77777777" w:rsidTr="00194424">
        <w:tc>
          <w:tcPr>
            <w:tcW w:w="2880" w:type="dxa"/>
            <w:shd w:val="clear" w:color="auto" w:fill="auto"/>
            <w:vAlign w:val="bottom"/>
          </w:tcPr>
          <w:p w14:paraId="2D0AB013" w14:textId="77777777" w:rsidR="00E62107" w:rsidRPr="006E5CFD" w:rsidRDefault="00E62107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27" w:type="dxa"/>
            <w:shd w:val="clear" w:color="auto" w:fill="auto"/>
            <w:vAlign w:val="bottom"/>
          </w:tcPr>
          <w:p w14:paraId="0E119003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2CE8507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57D23163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BD869F" w14:textId="77777777" w:rsidR="00E62107" w:rsidRPr="006E5CFD" w:rsidRDefault="00E62107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42E24B91" w14:textId="77777777" w:rsidR="00E62107" w:rsidRPr="006E5CFD" w:rsidRDefault="00E62107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7E79D04A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2238A630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E62107" w:rsidRPr="006E5CFD" w14:paraId="7DEF9CF2" w14:textId="77777777" w:rsidTr="00194424">
        <w:tc>
          <w:tcPr>
            <w:tcW w:w="2880" w:type="dxa"/>
            <w:shd w:val="clear" w:color="auto" w:fill="auto"/>
            <w:vAlign w:val="bottom"/>
          </w:tcPr>
          <w:p w14:paraId="7A316F42" w14:textId="77777777" w:rsidR="00E62107" w:rsidRPr="006E5CFD" w:rsidRDefault="00E62107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27" w:type="dxa"/>
            <w:shd w:val="clear" w:color="auto" w:fill="auto"/>
            <w:vAlign w:val="bottom"/>
          </w:tcPr>
          <w:p w14:paraId="55863D3F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9E886E9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088C5723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AF79FED" w14:textId="77777777" w:rsidR="00E62107" w:rsidRPr="006E5CFD" w:rsidRDefault="00E62107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58BF0224" w14:textId="77777777" w:rsidR="00E62107" w:rsidRPr="006E5CFD" w:rsidRDefault="00E62107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32C1FE03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573A983F" w14:textId="77777777" w:rsidR="00E62107" w:rsidRPr="006E5CFD" w:rsidRDefault="00E62107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537DE" w:rsidRPr="006E5CFD" w14:paraId="163BC547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6766F61D" w14:textId="77777777" w:rsidR="00D72D73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lastRenderedPageBreak/>
              <w:t>เครื่องมือทางการเงินที่มี</w:t>
            </w:r>
          </w:p>
          <w:p w14:paraId="3039A567" w14:textId="1A36641B" w:rsidR="008537DE" w:rsidRPr="006E5CFD" w:rsidRDefault="00D72D73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="008537DE" w:rsidRPr="006E5CF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อัตราดอกเบี้ยผันแปร</w:t>
            </w:r>
          </w:p>
        </w:tc>
        <w:tc>
          <w:tcPr>
            <w:tcW w:w="1227" w:type="dxa"/>
            <w:shd w:val="clear" w:color="auto" w:fill="auto"/>
            <w:vAlign w:val="bottom"/>
          </w:tcPr>
          <w:p w14:paraId="2E8B2A39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BDFA353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3D898018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03E37F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333B639E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shd w:val="clear" w:color="auto" w:fill="auto"/>
            <w:vAlign w:val="bottom"/>
          </w:tcPr>
          <w:p w14:paraId="08696E22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4FB2B7A3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537DE" w:rsidRPr="006E5CFD" w14:paraId="40394AA0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0E0BFF33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สินทรัพย์ทางการเงิน</w:t>
            </w:r>
          </w:p>
        </w:tc>
        <w:tc>
          <w:tcPr>
            <w:tcW w:w="1227" w:type="dxa"/>
            <w:shd w:val="clear" w:color="auto" w:fill="auto"/>
            <w:vAlign w:val="bottom"/>
          </w:tcPr>
          <w:p w14:paraId="7D4A0929" w14:textId="5B4F2B5D" w:rsidR="008537DE" w:rsidRPr="006E5CFD" w:rsidRDefault="00DB71A4" w:rsidP="00194424">
            <w:pPr>
              <w:pStyle w:val="block"/>
              <w:tabs>
                <w:tab w:val="decimal" w:pos="977"/>
              </w:tabs>
              <w:spacing w:after="0" w:line="240" w:lineRule="atLeast"/>
              <w:ind w:left="0" w:right="-21"/>
              <w:jc w:val="thaiDistribute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749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983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4E6E98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shd w:val="clear" w:color="auto" w:fill="auto"/>
            <w:vAlign w:val="bottom"/>
          </w:tcPr>
          <w:p w14:paraId="07F58B13" w14:textId="1A3AD0BA" w:rsidR="008537DE" w:rsidRPr="006E5CFD" w:rsidRDefault="00194424" w:rsidP="00194424">
            <w:pPr>
              <w:pStyle w:val="block"/>
              <w:spacing w:after="0" w:line="240" w:lineRule="atLeast"/>
              <w:ind w:left="0" w:right="-21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   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044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006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E500CF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89" w:type="dxa"/>
            <w:shd w:val="clear" w:color="auto" w:fill="auto"/>
            <w:vAlign w:val="bottom"/>
          </w:tcPr>
          <w:p w14:paraId="795D0C24" w14:textId="3F4FE34C" w:rsidR="008537DE" w:rsidRPr="006E5CFD" w:rsidRDefault="00194424" w:rsidP="00194424">
            <w:pPr>
              <w:pStyle w:val="block"/>
              <w:spacing w:after="0" w:line="240" w:lineRule="atLeast"/>
              <w:ind w:left="0" w:right="-21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 xml:space="preserve">         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827</w:t>
            </w:r>
            <w:r w:rsidR="009743E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718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01A7C688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shd w:val="clear" w:color="auto" w:fill="auto"/>
            <w:vAlign w:val="bottom"/>
          </w:tcPr>
          <w:p w14:paraId="1C77EFDA" w14:textId="27838974" w:rsidR="008537DE" w:rsidRPr="006E5CFD" w:rsidRDefault="00DB71A4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113C62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022</w:t>
            </w:r>
            <w:r w:rsidR="00113C62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963</w:t>
            </w:r>
          </w:p>
        </w:tc>
      </w:tr>
      <w:tr w:rsidR="008537DE" w:rsidRPr="006E5CFD" w14:paraId="4B3BD0B5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70F0A597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0D82B2" w14:textId="4F997D5F" w:rsidR="008537DE" w:rsidRPr="006E5CFD" w:rsidRDefault="00FE7A7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18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29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05BD5C9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E2541CE" w14:textId="049A7CB4" w:rsidR="008537DE" w:rsidRPr="006E5CFD" w:rsidRDefault="00FE7A7E" w:rsidP="000E1F56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364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C357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445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5A681C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 w:bidi="th-TH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58BFB4" w14:textId="0DB9FB82" w:rsidR="008537DE" w:rsidRPr="006E5CFD" w:rsidRDefault="009743E3" w:rsidP="009743E3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48BF4BCF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DCC21DB" w14:textId="77777777" w:rsidR="008537DE" w:rsidRPr="006E5CFD" w:rsidRDefault="00113C62" w:rsidP="000E1F5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537DE" w:rsidRPr="006E5CFD" w14:paraId="0966BC0E" w14:textId="77777777" w:rsidTr="00194424">
        <w:tc>
          <w:tcPr>
            <w:tcW w:w="2880" w:type="dxa"/>
            <w:shd w:val="clear" w:color="auto" w:fill="auto"/>
            <w:vAlign w:val="bottom"/>
          </w:tcPr>
          <w:p w14:paraId="50C29D39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5167C02" w14:textId="36694C24" w:rsidR="008537DE" w:rsidRPr="006E5CFD" w:rsidRDefault="0020403E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14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504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31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A02C92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rtl/>
                <w:cs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DDAC0B1" w14:textId="2A753468" w:rsidR="008537DE" w:rsidRPr="006E5CFD" w:rsidRDefault="0020403E" w:rsidP="0020403E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20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439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1F3678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  <w:cs/>
                <w:lang w:val="en-US" w:bidi="th-TH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4797036" w14:textId="7EFB9119" w:rsidR="008537DE" w:rsidRPr="006E5CFD" w:rsidRDefault="00DB71A4" w:rsidP="00194424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827</w:t>
            </w:r>
            <w:r w:rsidR="009743E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718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31D2A08F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val="en-US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86658B9" w14:textId="009A39A6" w:rsidR="008537DE" w:rsidRPr="006E5CFD" w:rsidRDefault="00DB71A4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20403E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022</w:t>
            </w:r>
            <w:r w:rsidR="0020403E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963</w:t>
            </w:r>
          </w:p>
        </w:tc>
      </w:tr>
      <w:tr w:rsidR="008537DE" w:rsidRPr="006E5CFD" w14:paraId="4A277E32" w14:textId="77777777" w:rsidTr="00194424">
        <w:tc>
          <w:tcPr>
            <w:tcW w:w="2880" w:type="dxa"/>
            <w:shd w:val="clear" w:color="auto" w:fill="auto"/>
            <w:vAlign w:val="bottom"/>
            <w:hideMark/>
          </w:tcPr>
          <w:p w14:paraId="45490887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สัญญาแลกเปลี่ยนอัตราดอกเบี้ย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DD8F9AA" w14:textId="06A09AB9" w:rsidR="008537DE" w:rsidRPr="006E5CFD" w:rsidRDefault="00901DDC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F11026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0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284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7EEA156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B02B06" w14:textId="2B7B1D0C" w:rsidR="008537DE" w:rsidRPr="006E5CFD" w:rsidRDefault="00C405C6" w:rsidP="00C405C6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794</w:t>
            </w:r>
            <w:r w:rsidR="000779C3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539</w:t>
            </w: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6F434B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C758456" w14:textId="77777777" w:rsidR="008537DE" w:rsidRPr="006E5CFD" w:rsidRDefault="00113C62" w:rsidP="000E1F56">
            <w:pPr>
              <w:pStyle w:val="acctfourfigures"/>
              <w:tabs>
                <w:tab w:val="clear" w:pos="765"/>
                <w:tab w:val="decimal" w:pos="63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7362CD40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06913C0" w14:textId="77777777" w:rsidR="008537DE" w:rsidRPr="006E5CFD" w:rsidRDefault="00113C62" w:rsidP="000E1F56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169" w:right="-304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537DE" w:rsidRPr="006E5CFD" w14:paraId="0A869F50" w14:textId="77777777" w:rsidTr="00194424">
        <w:tc>
          <w:tcPr>
            <w:tcW w:w="2880" w:type="dxa"/>
            <w:vAlign w:val="bottom"/>
          </w:tcPr>
          <w:p w14:paraId="68212F02" w14:textId="77777777" w:rsidR="008537DE" w:rsidRPr="006E5CFD" w:rsidRDefault="008537DE" w:rsidP="008537DE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C1560AD" w14:textId="0C8E8202" w:rsidR="008537DE" w:rsidRPr="006E5CFD" w:rsidRDefault="00901DDC" w:rsidP="000E1F56">
            <w:pPr>
              <w:pStyle w:val="block"/>
              <w:tabs>
                <w:tab w:val="decimal" w:pos="970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15</w:t>
            </w:r>
            <w:r w:rsidR="000779C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536</w:t>
            </w:r>
            <w:r w:rsidR="000779C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59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B2ABDD7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1C1B7A5" w14:textId="2342EED2" w:rsidR="008537DE" w:rsidRPr="006E5CFD" w:rsidRDefault="0020403E" w:rsidP="00070A00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16</w:t>
            </w:r>
            <w:r w:rsidR="000779C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14</w:t>
            </w:r>
            <w:r w:rsidR="000779C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="00DB71A4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</w:t>
            </w:r>
            <w:r w:rsidR="00C3578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78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AF2D47" w14:textId="77777777" w:rsidR="008537DE" w:rsidRPr="006E5CFD" w:rsidRDefault="008537DE" w:rsidP="008537DE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E68CBD7" w14:textId="1401BB78" w:rsidR="008537DE" w:rsidRPr="006E5CFD" w:rsidRDefault="00DB71A4" w:rsidP="00194424">
            <w:pPr>
              <w:pStyle w:val="block"/>
              <w:tabs>
                <w:tab w:val="decimal" w:pos="1059"/>
              </w:tabs>
              <w:spacing w:after="0" w:line="240" w:lineRule="atLeast"/>
              <w:ind w:left="0" w:right="-10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827</w:t>
            </w:r>
            <w:r w:rsidR="009743E3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718</w:t>
            </w:r>
          </w:p>
        </w:tc>
        <w:tc>
          <w:tcPr>
            <w:tcW w:w="268" w:type="dxa"/>
            <w:shd w:val="clear" w:color="auto" w:fill="auto"/>
            <w:vAlign w:val="bottom"/>
          </w:tcPr>
          <w:p w14:paraId="4560E925" w14:textId="77777777" w:rsidR="008537DE" w:rsidRPr="006E5CFD" w:rsidRDefault="008537DE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1DD1BF7" w14:textId="5A070196" w:rsidR="008537DE" w:rsidRPr="006E5CFD" w:rsidRDefault="00DB71A4" w:rsidP="008537DE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113C62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022</w:t>
            </w:r>
            <w:r w:rsidR="00113C62"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E5C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963</w:t>
            </w:r>
          </w:p>
        </w:tc>
      </w:tr>
    </w:tbl>
    <w:p w14:paraId="699A6599" w14:textId="77777777" w:rsidR="008537DE" w:rsidRPr="00CC12A1" w:rsidRDefault="008537DE" w:rsidP="00F93E01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24"/>
          <w:szCs w:val="24"/>
          <w:lang w:val="en-US" w:bidi="th-TH"/>
        </w:rPr>
      </w:pPr>
    </w:p>
    <w:p w14:paraId="0E333691" w14:textId="77777777" w:rsidR="00764417" w:rsidRPr="00D246FB" w:rsidRDefault="00764417" w:rsidP="00764417">
      <w:pPr>
        <w:ind w:firstLine="162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สัญญาซื้อขายเงินตราต่างประเทศล่วงหน้า</w:t>
      </w:r>
    </w:p>
    <w:p w14:paraId="5DC10794" w14:textId="77777777" w:rsidR="00764417" w:rsidRPr="00CC12A1" w:rsidRDefault="00764417" w:rsidP="00764417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24"/>
          <w:szCs w:val="24"/>
          <w:lang w:val="en-US" w:bidi="th-TH"/>
        </w:rPr>
      </w:pPr>
    </w:p>
    <w:p w14:paraId="514CADBA" w14:textId="57FF4F95" w:rsidR="00764417" w:rsidRPr="00D246FB" w:rsidRDefault="00764417" w:rsidP="00764417">
      <w:pPr>
        <w:tabs>
          <w:tab w:val="clear" w:pos="454"/>
          <w:tab w:val="left" w:pos="1170"/>
        </w:tabs>
        <w:ind w:left="1620"/>
        <w:jc w:val="thaiDistribute"/>
        <w:rPr>
          <w:rFonts w:ascii="Angsana New" w:hAnsi="Angsana New"/>
          <w:sz w:val="30"/>
          <w:szCs w:val="30"/>
          <w:cs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กลุ่มบริษัทได้ทำสัญญาซื้อขายเงินตราต่างประเทศล่วงหน้าหลายสัญญากับสถาบันการเงิน เพื่อใช้ในการจัดการความเสี่ยงจากอัตราแลกเปลี่ยนเงินตราต่างประเทศที่เกิดจากการซื้อสินค้า กลุ่มบริษัทมีสัญญาซื้อขายเงินตราต่างประเทศล่วงหน้าโดยทำสัญญาซื้อสกุลเงินเหรียญสหรัฐอเมริกาจำนว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6547AB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56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 ด้วยสกุลเงินบาทจำนวนเงิน </w:t>
      </w:r>
      <w:r w:rsidR="00DB71A4" w:rsidRPr="00DB71A4">
        <w:rPr>
          <w:rFonts w:ascii="Angsana New" w:hAnsi="Angsana New"/>
          <w:sz w:val="30"/>
          <w:szCs w:val="30"/>
        </w:rPr>
        <w:t>5</w:t>
      </w:r>
      <w:r w:rsidR="001A4FAF">
        <w:rPr>
          <w:rFonts w:ascii="Angsana New" w:hAnsi="Angsana New"/>
          <w:sz w:val="30"/>
          <w:szCs w:val="30"/>
        </w:rPr>
        <w:t>0</w:t>
      </w:r>
      <w:r w:rsidR="006547AB" w:rsidRPr="00D246FB">
        <w:rPr>
          <w:rFonts w:ascii="Angsana New" w:hAnsi="Angsana New"/>
          <w:sz w:val="30"/>
          <w:szCs w:val="30"/>
        </w:rPr>
        <w:t>.</w:t>
      </w:r>
      <w:r w:rsidR="001A4FAF">
        <w:rPr>
          <w:rFonts w:ascii="Angsana New" w:hAnsi="Angsana New"/>
          <w:sz w:val="30"/>
          <w:szCs w:val="30"/>
        </w:rPr>
        <w:t>54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สัญญาดังกล่าวจะสิ้นสุดในระหว่างเดือน</w:t>
      </w:r>
      <w:r w:rsidR="001A4FAF">
        <w:rPr>
          <w:rFonts w:ascii="Angsana New" w:hAnsi="Angsana New" w:hint="cs"/>
          <w:sz w:val="30"/>
          <w:szCs w:val="30"/>
          <w:cs/>
        </w:rPr>
        <w:t>มีนา</w:t>
      </w:r>
      <w:r w:rsidRPr="00D246FB">
        <w:rPr>
          <w:rFonts w:ascii="Angsana New" w:hAnsi="Angsana New" w:hint="cs"/>
          <w:sz w:val="30"/>
          <w:szCs w:val="30"/>
          <w:cs/>
        </w:rPr>
        <w:t xml:space="preserve">คม </w:t>
      </w:r>
      <w:r w:rsidR="00DB71A4" w:rsidRPr="00DB71A4">
        <w:rPr>
          <w:rFonts w:ascii="Angsana New" w:hAnsi="Angsana New" w:hint="cs"/>
          <w:sz w:val="30"/>
          <w:szCs w:val="30"/>
        </w:rPr>
        <w:t>256</w:t>
      </w:r>
      <w:r w:rsidR="001A4FAF">
        <w:rPr>
          <w:rFonts w:ascii="Angsana New" w:hAnsi="Angsana New"/>
          <w:sz w:val="30"/>
          <w:szCs w:val="30"/>
        </w:rPr>
        <w:t>4</w:t>
      </w:r>
      <w:r w:rsidRPr="00D246FB">
        <w:rPr>
          <w:rFonts w:ascii="Angsana New" w:hAnsi="Angsana New" w:hint="cs"/>
          <w:sz w:val="30"/>
          <w:szCs w:val="30"/>
          <w:cs/>
        </w:rPr>
        <w:t xml:space="preserve"> ถึงเดือนธันวาคม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2564</w:t>
      </w:r>
      <w:r w:rsidR="00787BF6" w:rsidRPr="00D246FB">
        <w:rPr>
          <w:rFonts w:ascii="Angsana New" w:hAnsi="Angsana New"/>
          <w:sz w:val="30"/>
          <w:szCs w:val="30"/>
        </w:rPr>
        <w:t xml:space="preserve"> </w:t>
      </w:r>
      <w:r w:rsidR="00787BF6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2562</w:t>
      </w:r>
      <w:r w:rsidR="00787BF6" w:rsidRPr="00D246FB">
        <w:rPr>
          <w:rFonts w:ascii="Angsana New" w:hAnsi="Angsana New"/>
          <w:i/>
          <w:iCs/>
          <w:sz w:val="30"/>
          <w:szCs w:val="30"/>
        </w:rPr>
        <w:t xml:space="preserve">: 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ซื้อสกุลเงินเหรียญสหรัฐอเมริกาจำนวน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3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12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 ล้านเหรียญสหรัฐอเมริกา ด้วยสกุลเงินบาทจำนวนเงิน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101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09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 ล้านบาท</w:t>
      </w:r>
      <w:r w:rsidR="00787BF6" w:rsidRPr="00D246FB">
        <w:rPr>
          <w:rFonts w:ascii="Angsana New" w:hAnsi="Angsana New" w:hint="cs"/>
          <w:i/>
          <w:iCs/>
          <w:sz w:val="30"/>
          <w:szCs w:val="30"/>
          <w:cs/>
        </w:rPr>
        <w:t>)</w:t>
      </w:r>
    </w:p>
    <w:p w14:paraId="05B1A72B" w14:textId="77777777" w:rsidR="00764417" w:rsidRPr="00CC12A1" w:rsidRDefault="00764417" w:rsidP="00764417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24"/>
          <w:szCs w:val="24"/>
          <w:lang w:val="en-US" w:bidi="th-TH"/>
        </w:rPr>
      </w:pPr>
    </w:p>
    <w:p w14:paraId="0B66D3FF" w14:textId="33AB2917" w:rsidR="00587864" w:rsidRPr="00D246FB" w:rsidRDefault="00587864" w:rsidP="005878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1620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i/>
          <w:iCs/>
          <w:sz w:val="30"/>
          <w:szCs w:val="30"/>
          <w:cs/>
        </w:rPr>
        <w:t>สัญญาแลกเปลี่ยนอัตราดอกเบี้ยและอัตราแลกเปลี่ยนสกุลเงิน</w:t>
      </w:r>
    </w:p>
    <w:p w14:paraId="02DF9A08" w14:textId="77777777" w:rsidR="00587864" w:rsidRPr="00CC12A1" w:rsidRDefault="00587864" w:rsidP="00587864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24"/>
          <w:szCs w:val="24"/>
          <w:lang w:val="en-US" w:bidi="th-TH"/>
        </w:rPr>
      </w:pPr>
    </w:p>
    <w:p w14:paraId="5724E7D1" w14:textId="32E06614" w:rsidR="00587864" w:rsidRPr="00D246FB" w:rsidRDefault="00587864" w:rsidP="00587864">
      <w:pPr>
        <w:tabs>
          <w:tab w:val="clear" w:pos="454"/>
          <w:tab w:val="clear" w:pos="907"/>
          <w:tab w:val="left" w:pos="900"/>
        </w:tabs>
        <w:ind w:left="1620"/>
        <w:jc w:val="thaiDistribute"/>
        <w:rPr>
          <w:rFonts w:ascii="Angsana New" w:hAnsi="Angsana New"/>
          <w:i/>
          <w:iCs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กลุ่มบริษัทได้ทำสัญญาแลกเปลี่ยนอัตราดอกเบี้ยและอัตราแลกเปลี่ยนสกุลเงินหลายสัญญากับสถาบันการเงินหลายแห่ง เพื่อใช้ในการจัดการความเสี่ยงที่เกิดจากความผันผวนของอัตราดอกเบี้ยและความเสี่ยงจากอัตราแลกเปลี่ยนเงินตราต่างประเทศที่เกิดจากเงินกู้ยืม มูลค่าของสัญญาแลกเปลี่ยนอัตราดอกเบี้ยและอัตราแลกเปลี่ยนสกุลเงิน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764417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ประกอบด้วยสกุลเงินบาทเป็นจำนวนเงินรวม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</w:t>
      </w:r>
      <w:r w:rsidR="00C04C5E" w:rsidRPr="00D246FB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823</w:t>
      </w:r>
      <w:r w:rsidR="00C04C5E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45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ล้านบาท สกุลเงินเยนเป็นจำนวนเงินรวม </w:t>
      </w:r>
      <w:r w:rsidR="00DB71A4" w:rsidRPr="00DB71A4">
        <w:rPr>
          <w:rFonts w:ascii="Angsana New" w:hAnsi="Angsana New"/>
          <w:sz w:val="30"/>
          <w:szCs w:val="30"/>
        </w:rPr>
        <w:t>15</w:t>
      </w:r>
      <w:r w:rsidR="00C04C5E" w:rsidRPr="00D246FB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000</w:t>
      </w:r>
      <w:r w:rsidR="00764417"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ล้านเยน และสกุลเหรียญออสเตรเลียเป็นจำนวนเงินรวม </w:t>
      </w:r>
      <w:r w:rsidR="00DB71A4" w:rsidRPr="00DB71A4">
        <w:rPr>
          <w:rFonts w:ascii="Angsana New" w:hAnsi="Angsana New"/>
          <w:sz w:val="30"/>
          <w:szCs w:val="30"/>
        </w:rPr>
        <w:t>490</w:t>
      </w:r>
      <w:r w:rsidR="00C04C5E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24</w:t>
      </w:r>
      <w:r w:rsidR="00764417"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ล้านเหรียญออสเตรเลีย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โดยคู่สัญญามีข้อตกลงจะจ่ายชำระดอกเบี้ยและเงินต้นระหว่างกันตามเงื่อนไขและข้อกำหนดที่ระบุไว้ในสัญญา</w:t>
      </w:r>
      <w:r w:rsidR="00D5594C"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D5594C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2562</w:t>
      </w:r>
      <w:r w:rsidR="00D5594C" w:rsidRPr="00D246FB">
        <w:rPr>
          <w:rFonts w:ascii="Angsana New" w:hAnsi="Angsana New"/>
          <w:i/>
          <w:iCs/>
          <w:sz w:val="30"/>
          <w:szCs w:val="30"/>
        </w:rPr>
        <w:t xml:space="preserve">: 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สกุลเงินบาทเป็นจำนวนเงินรวม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="003634DF" w:rsidRPr="00D246FB">
        <w:rPr>
          <w:rFonts w:ascii="Angsana New" w:hAnsi="Angsana New"/>
          <w:i/>
          <w:iCs/>
          <w:sz w:val="30"/>
          <w:szCs w:val="30"/>
        </w:rPr>
        <w:t>,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957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85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 ล้านบาท สกุลเงินเยนเป็นจำนวนเงินรวม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15</w:t>
      </w:r>
      <w:r w:rsidR="003634DF" w:rsidRPr="00D246FB">
        <w:rPr>
          <w:rFonts w:ascii="Angsana New" w:hAnsi="Angsana New"/>
          <w:i/>
          <w:iCs/>
          <w:sz w:val="30"/>
          <w:szCs w:val="30"/>
        </w:rPr>
        <w:t>,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000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 ล้านเยน และสกุลเหรียญออสเตรเลียเป็นจำนวนเงินรวม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539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49</w:t>
      </w:r>
      <w:r w:rsidR="003634DF" w:rsidRPr="00D246FB">
        <w:rPr>
          <w:rFonts w:ascii="Angsana New" w:hAnsi="Angsana New"/>
          <w:i/>
          <w:iCs/>
          <w:sz w:val="30"/>
          <w:szCs w:val="30"/>
          <w:cs/>
        </w:rPr>
        <w:t xml:space="preserve"> ล้านเหรียญออสเตรเลีย</w:t>
      </w:r>
      <w:r w:rsidR="003634DF" w:rsidRPr="00D246FB">
        <w:rPr>
          <w:rFonts w:ascii="Angsana New" w:hAnsi="Angsana New" w:hint="cs"/>
          <w:i/>
          <w:iCs/>
          <w:sz w:val="30"/>
          <w:szCs w:val="30"/>
          <w:cs/>
        </w:rPr>
        <w:t>)</w:t>
      </w:r>
    </w:p>
    <w:p w14:paraId="0D4A184D" w14:textId="77777777" w:rsidR="008537DE" w:rsidRPr="00D246FB" w:rsidRDefault="008537DE" w:rsidP="00F93E01">
      <w:pPr>
        <w:pStyle w:val="block"/>
        <w:tabs>
          <w:tab w:val="left" w:pos="1080"/>
        </w:tabs>
        <w:spacing w:after="0" w:line="240" w:lineRule="auto"/>
        <w:ind w:left="1260" w:firstLine="360"/>
        <w:jc w:val="both"/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</w:pPr>
      <w:r w:rsidRPr="00D246FB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lastRenderedPageBreak/>
        <w:t>การ</w:t>
      </w:r>
      <w:r w:rsidRPr="00D246FB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วิเคราะห์ความอ่อนไหวในมูลค่ายุติธรรมของเครื่องมือที่มีอัตราดอกเบี้ยคงที่</w:t>
      </w:r>
    </w:p>
    <w:p w14:paraId="6E930794" w14:textId="77777777" w:rsidR="008537DE" w:rsidRPr="00D246FB" w:rsidRDefault="008537DE" w:rsidP="00267A96">
      <w:pPr>
        <w:tabs>
          <w:tab w:val="clear" w:pos="454"/>
        </w:tabs>
        <w:ind w:left="1620"/>
        <w:jc w:val="thaiDistribute"/>
        <w:rPr>
          <w:rFonts w:ascii="Angsana New" w:hAnsi="Angsana New"/>
          <w:sz w:val="30"/>
          <w:szCs w:val="30"/>
        </w:rPr>
      </w:pPr>
    </w:p>
    <w:p w14:paraId="1996AF28" w14:textId="77777777" w:rsidR="008537DE" w:rsidRPr="00D246FB" w:rsidRDefault="008537DE" w:rsidP="00F93E01">
      <w:pPr>
        <w:pStyle w:val="block"/>
        <w:spacing w:after="0" w:line="240" w:lineRule="atLeast"/>
        <w:ind w:left="162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 w:rsidRPr="00EE7883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ไม่บันทึกสินทรัพย์ทางการเงินหรือหนี้สินทางการเงินซึ่งมีอัตราดอกเบี้ยคงที่ด้วยมูลค่ายุติธรรมผ่านกำไรหรือขาดทุน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และ</w:t>
      </w:r>
      <w:r w:rsidRPr="00EE7883">
        <w:rPr>
          <w:rFonts w:asciiTheme="majorBidi" w:hAnsiTheme="majorBidi" w:cstheme="majorBidi"/>
          <w:sz w:val="30"/>
          <w:szCs w:val="30"/>
          <w:cs/>
          <w:lang w:val="en-US" w:bidi="th-TH"/>
        </w:rPr>
        <w:t>กลุ่มบริษัท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ไม่มีการกำหนดอนุพันธ์ (สัญญาแลกเปลี่ยนอัตราดอกเบี้ย) เป็นเครื่องมือที่ใช้ในการป้องกันความเสี่ยง</w:t>
      </w:r>
      <w:r w:rsidRPr="00D246FB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ตาม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การบัญชีการป้องกันความเสี่ยงในมูลค่ายุติธรรม ดังนั้น การเปลี่ยนแปลงในอัตราดอกเบี้ย ณ วันที่รายงานไม่ส่งผลต่อกำไรหรือขาดทุน</w:t>
      </w:r>
    </w:p>
    <w:p w14:paraId="44CA44B5" w14:textId="77777777" w:rsidR="008537DE" w:rsidRPr="00D246FB" w:rsidRDefault="008537DE" w:rsidP="00267A96">
      <w:pPr>
        <w:tabs>
          <w:tab w:val="clear" w:pos="454"/>
        </w:tabs>
        <w:ind w:left="1620"/>
        <w:jc w:val="thaiDistribute"/>
        <w:rPr>
          <w:rFonts w:ascii="Angsana New" w:hAnsi="Angsana New"/>
          <w:sz w:val="30"/>
          <w:szCs w:val="30"/>
        </w:rPr>
      </w:pPr>
    </w:p>
    <w:p w14:paraId="7AFB8DE1" w14:textId="67578D36" w:rsidR="008537DE" w:rsidRPr="00D72D73" w:rsidRDefault="008537DE" w:rsidP="00D72D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710" w:hanging="90"/>
        <w:rPr>
          <w:rFonts w:asciiTheme="majorBidi" w:hAnsiTheme="majorBidi" w:cstheme="majorBidi"/>
          <w:b/>
          <w:bCs/>
          <w:sz w:val="30"/>
          <w:szCs w:val="30"/>
        </w:rPr>
      </w:pPr>
      <w:r w:rsidRPr="00D72D73">
        <w:rPr>
          <w:rFonts w:asciiTheme="majorBidi" w:hAnsiTheme="majorBidi" w:cstheme="majorBidi"/>
          <w:i/>
          <w:iCs/>
          <w:sz w:val="30"/>
          <w:szCs w:val="30"/>
          <w:cs/>
        </w:rPr>
        <w:t>การวิเคราะห์ความอ่อนไหวในกระแสเงินสดของเครื่องมือที่มีอัตราดอกเบี้ยผันแปร</w:t>
      </w:r>
    </w:p>
    <w:p w14:paraId="1F7EE3D5" w14:textId="77777777" w:rsidR="008537DE" w:rsidRPr="00D246FB" w:rsidRDefault="008537DE" w:rsidP="00E64444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61F715DA" w14:textId="0D3A32D1" w:rsidR="008537DE" w:rsidRPr="00D246FB" w:rsidRDefault="008537DE" w:rsidP="00E64444">
      <w:pPr>
        <w:pStyle w:val="block"/>
        <w:tabs>
          <w:tab w:val="left" w:pos="1080"/>
        </w:tabs>
        <w:spacing w:after="0" w:line="240" w:lineRule="atLeast"/>
        <w:ind w:left="162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การเปลี่ยนแปลงของอัตราดอกเบี้ยที่ </w:t>
      </w:r>
      <w:r w:rsidR="00DB71A4" w:rsidRPr="00DB71A4"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Pr="00D246FB">
        <w:rPr>
          <w:rFonts w:asciiTheme="majorBidi" w:hAnsiTheme="majorBidi" w:cstheme="majorBidi"/>
          <w:sz w:val="30"/>
          <w:szCs w:val="30"/>
          <w:lang w:val="en-US" w:bidi="th-TH"/>
        </w:rPr>
        <w:t xml:space="preserve">% 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ซึ่งเป็นไปได้อย่างสมเหตุสมผล</w:t>
      </w:r>
      <w:r w:rsidRPr="00D246FB">
        <w:rPr>
          <w:rFonts w:asciiTheme="majorBidi" w:hAnsiTheme="majorBidi" w:cstheme="majorBidi"/>
          <w:sz w:val="30"/>
          <w:szCs w:val="30"/>
          <w:cs/>
          <w:lang w:bidi="th-TH"/>
        </w:rPr>
        <w:t xml:space="preserve"> ณ วันที่รายงาน </w:t>
      </w:r>
      <w:r w:rsidRPr="00D246FB">
        <w:rPr>
          <w:rFonts w:asciiTheme="majorBidi" w:hAnsiTheme="majorBidi" w:cstheme="majorBidi"/>
          <w:sz w:val="30"/>
          <w:szCs w:val="30"/>
          <w:cs/>
          <w:lang w:val="en-US" w:bidi="th-TH"/>
        </w:rPr>
        <w:t>ทำให้เกิดการเพิ่มขึ้นหรือลดลงในส่วนของผู้ถือหุ้นและกำไรหรือขาดทุนด้วยจำนวนเงินที่แสดงในตารางดังต่อไปนี้ การวิเคราะห์ตั้งอยู่บนข้อสมมติที่ว่าตัวแปรอื่นโดยเฉพาะอัตราแลกเปลี่ยนเงินตราต่างประเทศมีค่าคงที่</w:t>
      </w:r>
    </w:p>
    <w:p w14:paraId="5F0E443B" w14:textId="77777777" w:rsidR="00267A96" w:rsidRPr="00D246FB" w:rsidRDefault="00267A96" w:rsidP="00E64444">
      <w:pPr>
        <w:pStyle w:val="block"/>
        <w:tabs>
          <w:tab w:val="left" w:pos="1080"/>
        </w:tabs>
        <w:spacing w:after="0" w:line="240" w:lineRule="atLeast"/>
        <w:ind w:left="162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W w:w="8100" w:type="dxa"/>
        <w:tblInd w:w="153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520"/>
        <w:gridCol w:w="1260"/>
        <w:gridCol w:w="180"/>
        <w:gridCol w:w="1260"/>
        <w:gridCol w:w="180"/>
        <w:gridCol w:w="1262"/>
        <w:gridCol w:w="180"/>
        <w:gridCol w:w="1258"/>
      </w:tblGrid>
      <w:tr w:rsidR="008537DE" w:rsidRPr="00D246FB" w14:paraId="35B8437E" w14:textId="77777777" w:rsidTr="0055094D">
        <w:tc>
          <w:tcPr>
            <w:tcW w:w="2520" w:type="dxa"/>
            <w:vAlign w:val="bottom"/>
          </w:tcPr>
          <w:p w14:paraId="415C64D3" w14:textId="7777777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1094C0E1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8537DE" w:rsidRPr="00D246FB" w14:paraId="3EAD7280" w14:textId="77777777" w:rsidTr="0055094D">
        <w:tc>
          <w:tcPr>
            <w:tcW w:w="2520" w:type="dxa"/>
            <w:vAlign w:val="bottom"/>
          </w:tcPr>
          <w:p w14:paraId="790204BF" w14:textId="7777777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5D7D1AA1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0" w:type="dxa"/>
            <w:vAlign w:val="bottom"/>
          </w:tcPr>
          <w:p w14:paraId="23738D73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23062B07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8537DE" w:rsidRPr="00D246FB" w14:paraId="1A6374B8" w14:textId="77777777" w:rsidTr="0055094D">
        <w:tc>
          <w:tcPr>
            <w:tcW w:w="2520" w:type="dxa"/>
            <w:vAlign w:val="bottom"/>
            <w:hideMark/>
          </w:tcPr>
          <w:p w14:paraId="1F0E72DE" w14:textId="4DBBB9F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DB71A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31</w:t>
            </w: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246FB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DB71A4" w:rsidRPr="00DB71A4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260" w:type="dxa"/>
            <w:vAlign w:val="bottom"/>
            <w:hideMark/>
          </w:tcPr>
          <w:p w14:paraId="08596460" w14:textId="3EA623E5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DB71A4" w:rsidRPr="00DB71A4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  <w:vAlign w:val="bottom"/>
          </w:tcPr>
          <w:p w14:paraId="686C736A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2394A0B9" w14:textId="6EE6F514" w:rsidR="008537DE" w:rsidRPr="00D246FB" w:rsidRDefault="008537DE" w:rsidP="008537DE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DB71A4" w:rsidRPr="00DB71A4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  <w:vAlign w:val="bottom"/>
          </w:tcPr>
          <w:p w14:paraId="17E68C50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  <w:hideMark/>
          </w:tcPr>
          <w:p w14:paraId="02A187E6" w14:textId="2F28628D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DB71A4" w:rsidRPr="00DB71A4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  <w:vAlign w:val="bottom"/>
          </w:tcPr>
          <w:p w14:paraId="09E723D4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03562203" w14:textId="757F0694" w:rsidR="008537DE" w:rsidRPr="00D246FB" w:rsidRDefault="008537DE" w:rsidP="008537DE">
            <w:pPr>
              <w:pStyle w:val="Pa3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DB71A4" w:rsidRPr="00DB71A4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D246FB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</w:tr>
      <w:tr w:rsidR="008537DE" w:rsidRPr="00D246FB" w14:paraId="00905882" w14:textId="77777777" w:rsidTr="0055094D">
        <w:tc>
          <w:tcPr>
            <w:tcW w:w="2520" w:type="dxa"/>
            <w:vAlign w:val="bottom"/>
          </w:tcPr>
          <w:p w14:paraId="748184CB" w14:textId="7777777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27D063C6" w14:textId="77777777" w:rsidR="008537DE" w:rsidRPr="00D246FB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 w:rsidR="00764417"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</w:t>
            </w:r>
            <w:r w:rsidRPr="00D246FB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8537DE" w:rsidRPr="00D246FB" w14:paraId="659788E6" w14:textId="77777777" w:rsidTr="0055094D">
        <w:tc>
          <w:tcPr>
            <w:tcW w:w="2520" w:type="dxa"/>
            <w:vAlign w:val="bottom"/>
            <w:hideMark/>
          </w:tcPr>
          <w:p w14:paraId="3CA021D5" w14:textId="77777777" w:rsidR="0055094D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</w:t>
            </w:r>
          </w:p>
          <w:p w14:paraId="663EC178" w14:textId="77777777" w:rsidR="008537DE" w:rsidRPr="00D246FB" w:rsidRDefault="0055094D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8537DE"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ดอกเบี้ยผันแปร</w:t>
            </w:r>
          </w:p>
        </w:tc>
        <w:tc>
          <w:tcPr>
            <w:tcW w:w="1260" w:type="dxa"/>
            <w:vAlign w:val="bottom"/>
          </w:tcPr>
          <w:p w14:paraId="1090FCC7" w14:textId="02EEAEC0" w:rsidR="008537DE" w:rsidRPr="00D246FB" w:rsidRDefault="00F11026" w:rsidP="00E64444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145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E81F0F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253E0C27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864EDF0" w14:textId="5492F1B3" w:rsidR="008537DE" w:rsidRPr="00D246FB" w:rsidRDefault="00DB71A4" w:rsidP="00E64444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145</w:t>
            </w:r>
            <w:r w:rsidR="00F11026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043</w:t>
            </w:r>
          </w:p>
        </w:tc>
        <w:tc>
          <w:tcPr>
            <w:tcW w:w="180" w:type="dxa"/>
            <w:vAlign w:val="bottom"/>
          </w:tcPr>
          <w:p w14:paraId="3308EBC0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7848FD3D" w14:textId="77777777" w:rsidR="008537DE" w:rsidRPr="00D246FB" w:rsidRDefault="001E5577" w:rsidP="00851914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28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2327FADB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FCF7A66" w14:textId="77777777" w:rsidR="008537DE" w:rsidRPr="00D246FB" w:rsidRDefault="001E5577" w:rsidP="00054A29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5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8537DE" w:rsidRPr="00D246FB" w14:paraId="201FEB2B" w14:textId="77777777" w:rsidTr="0055094D">
        <w:tc>
          <w:tcPr>
            <w:tcW w:w="2520" w:type="dxa"/>
            <w:vAlign w:val="bottom"/>
            <w:hideMark/>
          </w:tcPr>
          <w:p w14:paraId="016BC456" w14:textId="77777777" w:rsidR="0055094D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สัญญาแลกเปลี่ยนอัตรา</w:t>
            </w:r>
          </w:p>
          <w:p w14:paraId="1E57D67C" w14:textId="77777777" w:rsidR="008537DE" w:rsidRPr="00D246FB" w:rsidRDefault="0055094D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8537DE" w:rsidRPr="00D246FB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CC1237" w14:textId="4710F526" w:rsidR="008537DE" w:rsidRPr="00D246FB" w:rsidRDefault="00E81F0F" w:rsidP="00EA6327">
            <w:pPr>
              <w:pStyle w:val="NoSpacing"/>
              <w:ind w:right="10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236</w:t>
            </w:r>
          </w:p>
        </w:tc>
        <w:tc>
          <w:tcPr>
            <w:tcW w:w="180" w:type="dxa"/>
            <w:vAlign w:val="bottom"/>
          </w:tcPr>
          <w:p w14:paraId="71E38BAD" w14:textId="77777777" w:rsidR="008537DE" w:rsidRPr="00D246FB" w:rsidRDefault="008537DE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725D2D" w14:textId="4F16F7B5" w:rsidR="008537DE" w:rsidRPr="00D246FB" w:rsidRDefault="00E81F0F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(236)</w:t>
            </w:r>
          </w:p>
        </w:tc>
        <w:tc>
          <w:tcPr>
            <w:tcW w:w="180" w:type="dxa"/>
            <w:vAlign w:val="bottom"/>
          </w:tcPr>
          <w:p w14:paraId="5B6D6A2D" w14:textId="77777777" w:rsidR="008537DE" w:rsidRPr="00D246FB" w:rsidRDefault="008537DE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F8F3098" w14:textId="6F978CFE" w:rsidR="008537DE" w:rsidRPr="00D246FB" w:rsidRDefault="00DB71A4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sz w:val="30"/>
                <w:szCs w:val="30"/>
              </w:rPr>
              <w:t>10</w:t>
            </w:r>
            <w:r w:rsidR="00F314C3"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sz w:val="30"/>
                <w:szCs w:val="30"/>
              </w:rPr>
              <w:t>087</w:t>
            </w:r>
          </w:p>
        </w:tc>
        <w:tc>
          <w:tcPr>
            <w:tcW w:w="180" w:type="dxa"/>
            <w:vAlign w:val="bottom"/>
          </w:tcPr>
          <w:p w14:paraId="0347EE72" w14:textId="77777777" w:rsidR="008537DE" w:rsidRPr="00D246FB" w:rsidRDefault="008537DE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99339DE" w14:textId="04A15EDD" w:rsidR="008537DE" w:rsidRPr="00D246FB" w:rsidRDefault="00F314C3" w:rsidP="008537DE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10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DB71A4" w:rsidRPr="00DB71A4">
              <w:rPr>
                <w:rFonts w:asciiTheme="majorBidi" w:hAnsiTheme="majorBidi" w:cstheme="majorBidi"/>
                <w:sz w:val="30"/>
                <w:szCs w:val="30"/>
              </w:rPr>
              <w:t>087</w:t>
            </w:r>
            <w:r w:rsidRPr="00D246FB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8537DE" w:rsidRPr="00D246FB" w14:paraId="0F780DC9" w14:textId="77777777" w:rsidTr="0055094D">
        <w:tc>
          <w:tcPr>
            <w:tcW w:w="2520" w:type="dxa"/>
            <w:vAlign w:val="bottom"/>
            <w:hideMark/>
          </w:tcPr>
          <w:p w14:paraId="038DA239" w14:textId="7777777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</w:t>
            </w:r>
            <w:r w:rsidR="0055094D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</w:r>
            <w:r w:rsidR="0055094D" w:rsidRPr="00D246FB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D246FB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เงินสด (สุทธิ)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B9510C3" w14:textId="1E1BE4A5" w:rsidR="008537DE" w:rsidRPr="00D246FB" w:rsidRDefault="00F11026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</w:t>
            </w:r>
            <w:r w:rsidR="00E81F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F314C3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E81F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807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50B1018C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19549AD" w14:textId="28896C7E" w:rsidR="008537DE" w:rsidRPr="00D246FB" w:rsidRDefault="00DB71A4" w:rsidP="00E64444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</w:t>
            </w:r>
            <w:r w:rsidR="00E81F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F314C3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E81F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807</w:t>
            </w:r>
          </w:p>
        </w:tc>
        <w:tc>
          <w:tcPr>
            <w:tcW w:w="180" w:type="dxa"/>
            <w:vAlign w:val="bottom"/>
          </w:tcPr>
          <w:p w14:paraId="47384851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53B166E" w14:textId="31A84616" w:rsidR="008537DE" w:rsidRPr="00D246FB" w:rsidRDefault="00DB71A4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  <w:r w:rsidR="00F314C3"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087</w:t>
            </w:r>
          </w:p>
        </w:tc>
        <w:tc>
          <w:tcPr>
            <w:tcW w:w="180" w:type="dxa"/>
            <w:vAlign w:val="bottom"/>
          </w:tcPr>
          <w:p w14:paraId="56D84CFB" w14:textId="77777777" w:rsidR="008537DE" w:rsidRPr="00D246FB" w:rsidRDefault="008537DE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30E1CEA" w14:textId="47AB8BAE" w:rsidR="008537DE" w:rsidRPr="00D246FB" w:rsidRDefault="00F314C3" w:rsidP="00E64444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DB71A4" w:rsidRPr="00DB71A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087</w:t>
            </w:r>
            <w:r w:rsidRPr="00D246F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0BB58428" w14:textId="581FC328" w:rsidR="0055094D" w:rsidRDefault="0055094D" w:rsidP="00E64444">
      <w:pPr>
        <w:pStyle w:val="block"/>
        <w:tabs>
          <w:tab w:val="left" w:pos="810"/>
        </w:tabs>
        <w:spacing w:after="0" w:line="240" w:lineRule="atLeast"/>
        <w:ind w:left="1530" w:right="-7" w:firstLine="90"/>
        <w:jc w:val="both"/>
        <w:rPr>
          <w:rFonts w:asciiTheme="majorBidi" w:hAnsiTheme="majorBidi" w:cstheme="majorBidi"/>
          <w:sz w:val="30"/>
          <w:szCs w:val="30"/>
          <w:lang w:val="en-US"/>
        </w:rPr>
      </w:pPr>
    </w:p>
    <w:p w14:paraId="558EB690" w14:textId="5EFE94C4" w:rsidR="00CC12A1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bidi="ar-SA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8100" w:type="dxa"/>
        <w:tblInd w:w="153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520"/>
        <w:gridCol w:w="1260"/>
        <w:gridCol w:w="185"/>
        <w:gridCol w:w="1255"/>
        <w:gridCol w:w="180"/>
        <w:gridCol w:w="1260"/>
        <w:gridCol w:w="180"/>
        <w:gridCol w:w="1260"/>
      </w:tblGrid>
      <w:tr w:rsidR="008537DE" w:rsidRPr="00F95500" w14:paraId="102A7936" w14:textId="77777777" w:rsidTr="0055094D">
        <w:tc>
          <w:tcPr>
            <w:tcW w:w="2520" w:type="dxa"/>
            <w:vAlign w:val="bottom"/>
          </w:tcPr>
          <w:p w14:paraId="4D9BA57B" w14:textId="77777777" w:rsidR="008537DE" w:rsidRPr="00D246FB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67284D4D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537DE" w:rsidRPr="00F95500" w14:paraId="0581AF1D" w14:textId="77777777" w:rsidTr="0055094D">
        <w:tc>
          <w:tcPr>
            <w:tcW w:w="2520" w:type="dxa"/>
            <w:vAlign w:val="bottom"/>
          </w:tcPr>
          <w:p w14:paraId="4878D838" w14:textId="77777777" w:rsidR="008537DE" w:rsidRPr="00F95500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5F0BC0BF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กำไรหรือขาดทุน</w:t>
            </w:r>
          </w:p>
        </w:tc>
        <w:tc>
          <w:tcPr>
            <w:tcW w:w="180" w:type="dxa"/>
            <w:vAlign w:val="bottom"/>
          </w:tcPr>
          <w:p w14:paraId="60EE4882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700" w:type="dxa"/>
            <w:gridSpan w:val="3"/>
            <w:vAlign w:val="bottom"/>
            <w:hideMark/>
          </w:tcPr>
          <w:p w14:paraId="30609D5C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ส่วนของผู้ถือหุ้นสุทธิจากภาษี</w:t>
            </w:r>
          </w:p>
        </w:tc>
      </w:tr>
      <w:tr w:rsidR="008537DE" w:rsidRPr="00F95500" w14:paraId="33789375" w14:textId="77777777" w:rsidTr="0055094D">
        <w:tc>
          <w:tcPr>
            <w:tcW w:w="2520" w:type="dxa"/>
            <w:vAlign w:val="bottom"/>
            <w:hideMark/>
          </w:tcPr>
          <w:p w14:paraId="5B279319" w14:textId="0CB91DAD" w:rsidR="008537DE" w:rsidRPr="00F95500" w:rsidRDefault="008537DE" w:rsidP="008537DE">
            <w:pPr>
              <w:pStyle w:val="NoSpacing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F9550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B71A4" w:rsidRPr="00F9550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31</w:t>
            </w:r>
            <w:r w:rsidRPr="00F9550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F9550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="00DB71A4" w:rsidRPr="00F9550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260" w:type="dxa"/>
            <w:vAlign w:val="bottom"/>
            <w:hideMark/>
          </w:tcPr>
          <w:p w14:paraId="1842FC54" w14:textId="67ABCF92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DB71A4"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5" w:type="dxa"/>
            <w:vAlign w:val="bottom"/>
          </w:tcPr>
          <w:p w14:paraId="5CD6D89D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5" w:type="dxa"/>
            <w:vAlign w:val="bottom"/>
            <w:hideMark/>
          </w:tcPr>
          <w:p w14:paraId="3940DE6B" w14:textId="52116982" w:rsidR="008537DE" w:rsidRPr="00F95500" w:rsidRDefault="008537DE" w:rsidP="008537DE">
            <w:pPr>
              <w:pStyle w:val="Pa3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DB71A4"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  <w:vAlign w:val="bottom"/>
          </w:tcPr>
          <w:p w14:paraId="08A1917B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3956D0A9" w14:textId="62048236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อัตราดอกเบี้ยเพิ่มขึ้น </w:t>
            </w:r>
            <w:r w:rsidR="00DB71A4"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  <w:tc>
          <w:tcPr>
            <w:tcW w:w="180" w:type="dxa"/>
            <w:vAlign w:val="bottom"/>
          </w:tcPr>
          <w:p w14:paraId="528FA6FB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  <w:hideMark/>
          </w:tcPr>
          <w:p w14:paraId="6C05BEE0" w14:textId="5668749A" w:rsidR="008537DE" w:rsidRPr="00F95500" w:rsidRDefault="008537DE" w:rsidP="008537DE">
            <w:pPr>
              <w:pStyle w:val="Pa3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 xml:space="preserve">อัตราดอกเบี้ยลดลง </w:t>
            </w:r>
            <w:r w:rsidR="00DB71A4"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F95500">
              <w:rPr>
                <w:rFonts w:asciiTheme="majorBidi" w:hAnsiTheme="majorBidi" w:cstheme="majorBidi"/>
                <w:bCs/>
                <w:sz w:val="30"/>
                <w:szCs w:val="30"/>
              </w:rPr>
              <w:t>%</w:t>
            </w:r>
          </w:p>
        </w:tc>
      </w:tr>
      <w:tr w:rsidR="008537DE" w:rsidRPr="00F95500" w14:paraId="378A9657" w14:textId="77777777" w:rsidTr="0055094D">
        <w:tc>
          <w:tcPr>
            <w:tcW w:w="2520" w:type="dxa"/>
            <w:vAlign w:val="bottom"/>
          </w:tcPr>
          <w:p w14:paraId="33BDC18D" w14:textId="77777777" w:rsidR="008537DE" w:rsidRPr="00F95500" w:rsidRDefault="008537DE" w:rsidP="008537D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0" w:type="dxa"/>
            <w:gridSpan w:val="7"/>
            <w:vAlign w:val="bottom"/>
            <w:hideMark/>
          </w:tcPr>
          <w:p w14:paraId="11B71418" w14:textId="77777777" w:rsidR="008537DE" w:rsidRPr="00F95500" w:rsidRDefault="008537DE" w:rsidP="008537DE">
            <w:pPr>
              <w:pStyle w:val="NoSpacing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</w:t>
            </w:r>
            <w:r w:rsidR="00764417" w:rsidRPr="00F9550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</w:t>
            </w:r>
            <w:r w:rsidRPr="00F9550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E64444" w:rsidRPr="00F95500" w14:paraId="5DE0AAC1" w14:textId="77777777" w:rsidTr="001E5577">
        <w:tc>
          <w:tcPr>
            <w:tcW w:w="2520" w:type="dxa"/>
            <w:vAlign w:val="bottom"/>
            <w:hideMark/>
          </w:tcPr>
          <w:p w14:paraId="5AB6553B" w14:textId="77777777" w:rsidR="0055094D" w:rsidRPr="00F95500" w:rsidRDefault="00E64444" w:rsidP="00CE243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เครื่องมือทางการเงินที่มีอัตรา</w:t>
            </w:r>
          </w:p>
          <w:p w14:paraId="1FF0992B" w14:textId="77777777" w:rsidR="00E64444" w:rsidRPr="00F95500" w:rsidRDefault="0055094D" w:rsidP="00CE243B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E64444" w:rsidRPr="00F95500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ดอกเบี้ยผันแปร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C30CD34" w14:textId="1A7983B3" w:rsidR="00E64444" w:rsidRPr="00F95500" w:rsidRDefault="00F95500" w:rsidP="00CE243B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1E5577" w:rsidRPr="00F9550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F95500">
              <w:rPr>
                <w:rFonts w:asciiTheme="majorBidi" w:hAnsiTheme="majorBidi" w:cstheme="majorBidi"/>
                <w:sz w:val="30"/>
                <w:szCs w:val="30"/>
              </w:rPr>
              <w:t>277</w:t>
            </w:r>
          </w:p>
        </w:tc>
        <w:tc>
          <w:tcPr>
            <w:tcW w:w="185" w:type="dxa"/>
            <w:shd w:val="clear" w:color="auto" w:fill="auto"/>
            <w:vAlign w:val="bottom"/>
          </w:tcPr>
          <w:p w14:paraId="273D21C7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5" w:type="dxa"/>
            <w:shd w:val="clear" w:color="auto" w:fill="auto"/>
            <w:vAlign w:val="bottom"/>
          </w:tcPr>
          <w:p w14:paraId="6F4599B2" w14:textId="44E84D6F" w:rsidR="00E64444" w:rsidRPr="00F95500" w:rsidRDefault="001E5577" w:rsidP="00CE243B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F95500" w:rsidRPr="00F95500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F95500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F95500" w:rsidRPr="00F95500">
              <w:rPr>
                <w:rFonts w:asciiTheme="majorBidi" w:hAnsiTheme="majorBidi" w:cstheme="majorBidi"/>
                <w:sz w:val="30"/>
                <w:szCs w:val="30"/>
              </w:rPr>
              <w:t>277</w:t>
            </w:r>
            <w:r w:rsidRPr="00F95500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5C2629AA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F193D18" w14:textId="77777777" w:rsidR="00E64444" w:rsidRPr="00F95500" w:rsidRDefault="001E5577" w:rsidP="004D28B0">
            <w:pPr>
              <w:pStyle w:val="NoSpacing"/>
              <w:ind w:right="-1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46498F7F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F12C372" w14:textId="77777777" w:rsidR="00E64444" w:rsidRPr="00F95500" w:rsidRDefault="001E5577" w:rsidP="00ED1DCE">
            <w:pPr>
              <w:pStyle w:val="NoSpacing"/>
              <w:ind w:right="-1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E64444" w:rsidRPr="00D246FB" w14:paraId="2263F0F0" w14:textId="77777777" w:rsidTr="0055094D">
        <w:tc>
          <w:tcPr>
            <w:tcW w:w="2520" w:type="dxa"/>
            <w:vAlign w:val="bottom"/>
            <w:hideMark/>
          </w:tcPr>
          <w:p w14:paraId="50DBCA2D" w14:textId="77777777" w:rsidR="00E64444" w:rsidRPr="00F95500" w:rsidRDefault="00E64444" w:rsidP="00CE243B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ความอ่อนไหวของกระแส</w:t>
            </w:r>
            <w:r w:rsidR="0055094D" w:rsidRPr="00F9550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</w:r>
            <w:r w:rsidR="0055094D" w:rsidRPr="00F9550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F9550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เงินสด (สุทธิ)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AE813D1" w14:textId="6CB6E714" w:rsidR="00E64444" w:rsidRPr="00F95500" w:rsidRDefault="00F95500" w:rsidP="00CE243B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1E5577"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277</w:t>
            </w:r>
          </w:p>
        </w:tc>
        <w:tc>
          <w:tcPr>
            <w:tcW w:w="185" w:type="dxa"/>
            <w:vAlign w:val="bottom"/>
          </w:tcPr>
          <w:p w14:paraId="544CE8E1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58EE32C" w14:textId="4C4ACF6C" w:rsidR="00E64444" w:rsidRPr="00F95500" w:rsidRDefault="001E5577" w:rsidP="00CE243B">
            <w:pPr>
              <w:pStyle w:val="NoSpacing"/>
              <w:ind w:right="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F95500"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F95500"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277</w:t>
            </w: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75ADC3E1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409815" w14:textId="77777777" w:rsidR="00E64444" w:rsidRPr="00F95500" w:rsidRDefault="001E5577" w:rsidP="004D28B0">
            <w:pPr>
              <w:pStyle w:val="NoSpacing"/>
              <w:ind w:right="-1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17173586" w14:textId="77777777" w:rsidR="00E64444" w:rsidRPr="00F95500" w:rsidRDefault="00E64444" w:rsidP="00CE243B">
            <w:pPr>
              <w:pStyle w:val="NoSpacing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06D0BA0" w14:textId="77777777" w:rsidR="00E64444" w:rsidRPr="00ED1DCE" w:rsidRDefault="001E5577" w:rsidP="00ED1DCE">
            <w:pPr>
              <w:pStyle w:val="NoSpacing"/>
              <w:ind w:right="-1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9550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</w:tbl>
    <w:p w14:paraId="6F1EEBBF" w14:textId="517B7801" w:rsidR="00266080" w:rsidRPr="00F235F3" w:rsidRDefault="00266080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24"/>
          <w:szCs w:val="24"/>
          <w:lang w:val="en-US"/>
        </w:rPr>
      </w:pPr>
    </w:p>
    <w:p w14:paraId="08B79F40" w14:textId="6F8972DB" w:rsidR="009A706F" w:rsidRPr="009A706F" w:rsidRDefault="009A706F" w:rsidP="009A706F">
      <w:pPr>
        <w:spacing w:line="240" w:lineRule="auto"/>
        <w:ind w:firstLine="540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(ค.</w:t>
      </w:r>
      <w:r>
        <w:rPr>
          <w:rFonts w:asciiTheme="majorBidi" w:hAnsiTheme="majorBidi" w:cstheme="majorBidi"/>
          <w:b/>
          <w:bCs/>
          <w:i/>
          <w:iCs/>
          <w:sz w:val="30"/>
          <w:szCs w:val="30"/>
        </w:rPr>
        <w:t>4</w:t>
      </w:r>
      <w:r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 xml:space="preserve">) </w:t>
      </w:r>
      <w:r w:rsidRPr="009A706F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4A00536D" w14:textId="6545E7A1" w:rsidR="009A706F" w:rsidRPr="00F235F3" w:rsidRDefault="009A706F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24"/>
          <w:szCs w:val="24"/>
          <w:lang w:val="en-US"/>
        </w:rPr>
      </w:pPr>
    </w:p>
    <w:p w14:paraId="45D3F13E" w14:textId="10C5C74F" w:rsidR="00F235F3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F235F3">
        <w:rPr>
          <w:rFonts w:asciiTheme="majorBidi" w:hAnsiTheme="majorBidi"/>
          <w:sz w:val="30"/>
          <w:szCs w:val="30"/>
          <w:cs/>
          <w:lang w:val="en-US" w:bidi="th-TH"/>
        </w:rPr>
        <w:t xml:space="preserve">ณ วันที่ </w:t>
      </w:r>
      <w:r w:rsidRPr="00F235F3">
        <w:rPr>
          <w:rFonts w:asciiTheme="majorBidi" w:hAnsiTheme="majorBidi" w:cstheme="majorBidi"/>
          <w:sz w:val="30"/>
          <w:szCs w:val="30"/>
          <w:lang w:val="en-US" w:bidi="th-TH"/>
        </w:rPr>
        <w:t xml:space="preserve">31 </w:t>
      </w:r>
      <w:r w:rsidRPr="00F235F3">
        <w:rPr>
          <w:rFonts w:asciiTheme="majorBidi" w:hAnsiTheme="majorBidi"/>
          <w:sz w:val="30"/>
          <w:szCs w:val="30"/>
          <w:cs/>
          <w:lang w:val="en-US" w:bidi="th-TH"/>
        </w:rPr>
        <w:t xml:space="preserve">ธันวาคม </w:t>
      </w:r>
      <w:r w:rsidRPr="00F235F3">
        <w:rPr>
          <w:rFonts w:asciiTheme="majorBidi" w:hAnsiTheme="majorBidi" w:cstheme="majorBidi"/>
          <w:sz w:val="30"/>
          <w:szCs w:val="30"/>
          <w:lang w:val="en-US" w:bidi="th-TH"/>
        </w:rPr>
        <w:t xml:space="preserve">2563 </w:t>
      </w:r>
      <w:r w:rsidRPr="00F235F3">
        <w:rPr>
          <w:rFonts w:asciiTheme="majorBidi" w:hAnsiTheme="majorBidi"/>
          <w:sz w:val="30"/>
          <w:szCs w:val="30"/>
          <w:cs/>
          <w:lang w:val="en-US" w:bidi="th-TH"/>
        </w:rPr>
        <w:t>กลุ่มบริษัทถือเครื่องมือทางการเงินเหล่านี้เพื่อป้องกันความเสี่ยงในฐานะเปิดต่อ</w:t>
      </w:r>
      <w:r>
        <w:rPr>
          <w:rFonts w:asciiTheme="majorBidi" w:hAnsiTheme="majorBidi"/>
          <w:sz w:val="30"/>
          <w:szCs w:val="30"/>
          <w:lang w:val="en-US" w:bidi="th-TH"/>
        </w:rPr>
        <w:br/>
      </w:r>
      <w:r w:rsidRPr="00F235F3">
        <w:rPr>
          <w:rFonts w:asciiTheme="majorBidi" w:hAnsiTheme="majorBidi"/>
          <w:sz w:val="30"/>
          <w:szCs w:val="30"/>
          <w:cs/>
          <w:lang w:val="en-US" w:bidi="th-TH"/>
        </w:rPr>
        <w:t>การเปลี่ยนแปลงอัตราดอกเบี้ย</w:t>
      </w:r>
    </w:p>
    <w:p w14:paraId="54EA6471" w14:textId="245CB75D" w:rsidR="00F235F3" w:rsidRPr="00F235F3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24"/>
          <w:szCs w:val="24"/>
          <w:lang w:val="en-US"/>
        </w:rPr>
      </w:pPr>
    </w:p>
    <w:tbl>
      <w:tblPr>
        <w:tblStyle w:val="TableGrid"/>
        <w:tblW w:w="8818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50"/>
        <w:gridCol w:w="243"/>
        <w:gridCol w:w="1375"/>
        <w:gridCol w:w="268"/>
        <w:gridCol w:w="1262"/>
      </w:tblGrid>
      <w:tr w:rsidR="00F235F3" w:rsidRPr="001244B0" w14:paraId="1112C751" w14:textId="77777777" w:rsidTr="00F235F3">
        <w:trPr>
          <w:tblHeader/>
        </w:trPr>
        <w:tc>
          <w:tcPr>
            <w:tcW w:w="4320" w:type="dxa"/>
            <w:vAlign w:val="bottom"/>
          </w:tcPr>
          <w:p w14:paraId="735245B0" w14:textId="77777777" w:rsidR="00F235F3" w:rsidRPr="00F235F3" w:rsidRDefault="00F235F3" w:rsidP="00F235F3">
            <w:pPr>
              <w:pStyle w:val="block"/>
              <w:spacing w:after="0" w:line="240" w:lineRule="atLeast"/>
              <w:ind w:left="0"/>
              <w:rPr>
                <w:rFonts w:asciiTheme="majorBidi" w:hAnsiTheme="majorBidi" w:cstheme="majorBidi"/>
                <w:i/>
                <w:iCs/>
                <w:sz w:val="30"/>
                <w:szCs w:val="30"/>
                <w:shd w:val="clear" w:color="auto" w:fill="E0E0E0"/>
              </w:rPr>
            </w:pPr>
          </w:p>
        </w:tc>
        <w:tc>
          <w:tcPr>
            <w:tcW w:w="4498" w:type="dxa"/>
            <w:gridSpan w:val="5"/>
            <w:vAlign w:val="bottom"/>
          </w:tcPr>
          <w:p w14:paraId="36485C89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</w:t>
            </w:r>
          </w:p>
        </w:tc>
      </w:tr>
      <w:tr w:rsidR="00F235F3" w:rsidRPr="001244B0" w14:paraId="0EB6CE9E" w14:textId="77777777" w:rsidTr="00F235F3">
        <w:trPr>
          <w:tblHeader/>
        </w:trPr>
        <w:tc>
          <w:tcPr>
            <w:tcW w:w="4320" w:type="dxa"/>
            <w:vAlign w:val="bottom"/>
          </w:tcPr>
          <w:p w14:paraId="18753636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4498" w:type="dxa"/>
            <w:gridSpan w:val="5"/>
            <w:vAlign w:val="bottom"/>
          </w:tcPr>
          <w:p w14:paraId="63AD698A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การครบกำหนด</w:t>
            </w:r>
          </w:p>
        </w:tc>
      </w:tr>
      <w:tr w:rsidR="00F235F3" w:rsidRPr="001244B0" w14:paraId="52F943B7" w14:textId="77777777" w:rsidTr="00F235F3">
        <w:trPr>
          <w:tblHeader/>
        </w:trPr>
        <w:tc>
          <w:tcPr>
            <w:tcW w:w="4320" w:type="dxa"/>
            <w:vAlign w:val="bottom"/>
          </w:tcPr>
          <w:p w14:paraId="153CEA4A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ธันวาคม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350" w:type="dxa"/>
            <w:vAlign w:val="bottom"/>
          </w:tcPr>
          <w:p w14:paraId="5CF4CF81" w14:textId="77777777" w:rsidR="00F235F3" w:rsidRPr="001244B0" w:rsidRDefault="00F235F3" w:rsidP="00F235F3">
            <w:pPr>
              <w:pStyle w:val="block"/>
              <w:spacing w:after="0" w:line="240" w:lineRule="atLeast"/>
              <w:ind w:left="-7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ภายใน </w:t>
            </w:r>
            <w:r w:rsidRPr="001244B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1 </w:t>
            </w: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ปีหรือน้อยกว่า</w:t>
            </w:r>
          </w:p>
        </w:tc>
        <w:tc>
          <w:tcPr>
            <w:tcW w:w="243" w:type="dxa"/>
            <w:vAlign w:val="bottom"/>
          </w:tcPr>
          <w:p w14:paraId="36C971AA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75" w:type="dxa"/>
            <w:vAlign w:val="bottom"/>
          </w:tcPr>
          <w:p w14:paraId="691A4C84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มากกว่า </w:t>
            </w:r>
            <w:r w:rsidRPr="001244B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1 </w:t>
            </w: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ปีแต่ไม่เกิน </w:t>
            </w:r>
            <w:r w:rsidRPr="001244B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5 </w:t>
            </w: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268" w:type="dxa"/>
            <w:vAlign w:val="bottom"/>
          </w:tcPr>
          <w:p w14:paraId="30F641EA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2" w:type="dxa"/>
            <w:vAlign w:val="bottom"/>
          </w:tcPr>
          <w:p w14:paraId="555FB03F" w14:textId="77777777" w:rsidR="00F235F3" w:rsidRPr="001244B0" w:rsidRDefault="00F235F3" w:rsidP="00F235F3">
            <w:pPr>
              <w:pStyle w:val="block"/>
              <w:spacing w:after="0" w:line="240" w:lineRule="atLeast"/>
              <w:ind w:left="-83" w:right="-54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มากกว่า </w:t>
            </w:r>
            <w:r w:rsidRPr="001244B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5 </w:t>
            </w: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ปี</w:t>
            </w:r>
          </w:p>
        </w:tc>
      </w:tr>
      <w:tr w:rsidR="00F235F3" w:rsidRPr="001244B0" w14:paraId="67DA736F" w14:textId="77777777" w:rsidTr="00F235F3">
        <w:tc>
          <w:tcPr>
            <w:tcW w:w="4320" w:type="dxa"/>
            <w:vAlign w:val="bottom"/>
          </w:tcPr>
          <w:p w14:paraId="3FA7B3B9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ความเสี่ยงด้านอัตราดอกเบี้ย</w:t>
            </w:r>
          </w:p>
        </w:tc>
        <w:tc>
          <w:tcPr>
            <w:tcW w:w="1350" w:type="dxa"/>
            <w:vAlign w:val="bottom"/>
          </w:tcPr>
          <w:p w14:paraId="1FA69DCB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  <w:vAlign w:val="bottom"/>
          </w:tcPr>
          <w:p w14:paraId="56004990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75" w:type="dxa"/>
            <w:vAlign w:val="bottom"/>
          </w:tcPr>
          <w:p w14:paraId="64130AD4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bottom"/>
          </w:tcPr>
          <w:p w14:paraId="499347F9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2" w:type="dxa"/>
            <w:vAlign w:val="bottom"/>
          </w:tcPr>
          <w:p w14:paraId="323CF6F2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F235F3" w:rsidRPr="001244B0" w14:paraId="0C0D38FB" w14:textId="77777777" w:rsidTr="00F235F3">
        <w:tc>
          <w:tcPr>
            <w:tcW w:w="4320" w:type="dxa"/>
            <w:vAlign w:val="bottom"/>
          </w:tcPr>
          <w:p w14:paraId="428B5B24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สัญญาแลกเปลี่ยนอัตราดอกเบี้ย</w:t>
            </w:r>
          </w:p>
        </w:tc>
        <w:tc>
          <w:tcPr>
            <w:tcW w:w="1350" w:type="dxa"/>
            <w:vAlign w:val="bottom"/>
          </w:tcPr>
          <w:p w14:paraId="77344A8B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  <w:vAlign w:val="bottom"/>
          </w:tcPr>
          <w:p w14:paraId="2C1CA7DD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75" w:type="dxa"/>
            <w:vAlign w:val="bottom"/>
          </w:tcPr>
          <w:p w14:paraId="62609C61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bottom"/>
          </w:tcPr>
          <w:p w14:paraId="2F5C1FF0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2" w:type="dxa"/>
            <w:vAlign w:val="bottom"/>
          </w:tcPr>
          <w:p w14:paraId="7C4206D6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F235F3" w:rsidRPr="001244B0" w14:paraId="6AC7C7A8" w14:textId="77777777" w:rsidTr="00F235F3">
        <w:tc>
          <w:tcPr>
            <w:tcW w:w="4320" w:type="dxa"/>
            <w:vAlign w:val="bottom"/>
          </w:tcPr>
          <w:p w14:paraId="724FA4C3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ฐานะเปิดสุทธิ </w:t>
            </w:r>
            <w:r w:rsidRPr="001244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  <w:tc>
          <w:tcPr>
            <w:tcW w:w="1350" w:type="dxa"/>
            <w:vAlign w:val="bottom"/>
          </w:tcPr>
          <w:p w14:paraId="7470B3CA" w14:textId="78A40E43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198,636</w:t>
            </w:r>
          </w:p>
        </w:tc>
        <w:tc>
          <w:tcPr>
            <w:tcW w:w="243" w:type="dxa"/>
            <w:vAlign w:val="bottom"/>
          </w:tcPr>
          <w:p w14:paraId="22AE3C67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75" w:type="dxa"/>
            <w:vAlign w:val="bottom"/>
          </w:tcPr>
          <w:p w14:paraId="1150042D" w14:textId="2894157D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299,071</w:t>
            </w:r>
          </w:p>
        </w:tc>
        <w:tc>
          <w:tcPr>
            <w:tcW w:w="268" w:type="dxa"/>
            <w:vAlign w:val="bottom"/>
          </w:tcPr>
          <w:p w14:paraId="45BCF422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2" w:type="dxa"/>
            <w:vAlign w:val="bottom"/>
          </w:tcPr>
          <w:p w14:paraId="7CEEA89F" w14:textId="7B73E078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510,973</w:t>
            </w:r>
          </w:p>
        </w:tc>
      </w:tr>
      <w:tr w:rsidR="00F235F3" w:rsidRPr="00F235F3" w14:paraId="1B63B0B6" w14:textId="77777777" w:rsidTr="00F235F3">
        <w:tc>
          <w:tcPr>
            <w:tcW w:w="4320" w:type="dxa"/>
            <w:vAlign w:val="bottom"/>
          </w:tcPr>
          <w:p w14:paraId="0D436774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อัตราดอกเบี้ยคงที่เฉลี่ย </w:t>
            </w:r>
            <w:r w:rsidRPr="001244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  <w:tc>
          <w:tcPr>
            <w:tcW w:w="1350" w:type="dxa"/>
            <w:vAlign w:val="bottom"/>
          </w:tcPr>
          <w:p w14:paraId="6DE48483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2.70</w:t>
            </w:r>
          </w:p>
        </w:tc>
        <w:tc>
          <w:tcPr>
            <w:tcW w:w="243" w:type="dxa"/>
            <w:vAlign w:val="bottom"/>
          </w:tcPr>
          <w:p w14:paraId="72BC7858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375" w:type="dxa"/>
            <w:vAlign w:val="bottom"/>
          </w:tcPr>
          <w:p w14:paraId="4361B165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2.72</w:t>
            </w:r>
          </w:p>
        </w:tc>
        <w:tc>
          <w:tcPr>
            <w:tcW w:w="268" w:type="dxa"/>
            <w:vAlign w:val="bottom"/>
          </w:tcPr>
          <w:p w14:paraId="15DF390D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2" w:type="dxa"/>
            <w:vAlign w:val="bottom"/>
          </w:tcPr>
          <w:p w14:paraId="2F9C5488" w14:textId="77777777" w:rsidR="00F235F3" w:rsidRPr="00F235F3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2.94</w:t>
            </w:r>
          </w:p>
        </w:tc>
      </w:tr>
    </w:tbl>
    <w:p w14:paraId="13F32EAC" w14:textId="47719A91" w:rsidR="00F235F3" w:rsidRPr="00F235F3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24"/>
          <w:szCs w:val="24"/>
          <w:lang w:val="en-US"/>
        </w:rPr>
      </w:pPr>
    </w:p>
    <w:p w14:paraId="74308E46" w14:textId="77777777" w:rsidR="00F235F3" w:rsidRPr="001244B0" w:rsidRDefault="00F235F3" w:rsidP="00F235F3">
      <w:pPr>
        <w:pStyle w:val="block"/>
        <w:tabs>
          <w:tab w:val="left" w:pos="72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b/>
          <w:bCs/>
          <w:sz w:val="30"/>
          <w:szCs w:val="30"/>
          <w:lang w:val="en-US" w:bidi="th-TH"/>
        </w:rPr>
      </w:pPr>
      <w:r w:rsidRPr="001244B0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จำนวนเงิน ณ วันที่รายงานซึ่งเกี่ยวข้องกับรายการที่กำหนดให้เป็นรายการที่ต้องการป้องกันความเสี่ยง </w:t>
      </w:r>
    </w:p>
    <w:p w14:paraId="6C437D73" w14:textId="78ACAE37" w:rsidR="00F235F3" w:rsidRPr="001244B0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24"/>
          <w:szCs w:val="24"/>
          <w:lang w:val="en-US"/>
        </w:rPr>
      </w:pPr>
    </w:p>
    <w:tbl>
      <w:tblPr>
        <w:tblStyle w:val="TableGrid"/>
        <w:tblW w:w="8833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8"/>
        <w:gridCol w:w="1602"/>
        <w:gridCol w:w="258"/>
        <w:gridCol w:w="943"/>
        <w:gridCol w:w="285"/>
        <w:gridCol w:w="1047"/>
        <w:gridCol w:w="248"/>
        <w:gridCol w:w="2002"/>
      </w:tblGrid>
      <w:tr w:rsidR="00F235F3" w:rsidRPr="001244B0" w14:paraId="61D2869A" w14:textId="77777777" w:rsidTr="00F235F3">
        <w:trPr>
          <w:tblHeader/>
        </w:trPr>
        <w:tc>
          <w:tcPr>
            <w:tcW w:w="2448" w:type="dxa"/>
            <w:vAlign w:val="bottom"/>
          </w:tcPr>
          <w:p w14:paraId="26800708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602" w:type="dxa"/>
            <w:vAlign w:val="bottom"/>
          </w:tcPr>
          <w:p w14:paraId="189A7DE6" w14:textId="77777777" w:rsidR="00F235F3" w:rsidRPr="001244B0" w:rsidRDefault="00F235F3" w:rsidP="00F235F3">
            <w:pPr>
              <w:pStyle w:val="block"/>
              <w:spacing w:after="0" w:line="240" w:lineRule="atLeast"/>
              <w:ind w:left="-22" w:right="-4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58" w:type="dxa"/>
            <w:vAlign w:val="bottom"/>
          </w:tcPr>
          <w:p w14:paraId="79DC98AC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43" w:type="dxa"/>
            <w:vAlign w:val="bottom"/>
          </w:tcPr>
          <w:p w14:paraId="1EDA0090" w14:textId="77777777" w:rsidR="00F235F3" w:rsidRPr="001244B0" w:rsidRDefault="00F235F3" w:rsidP="00F235F3">
            <w:pPr>
              <w:pStyle w:val="block"/>
              <w:spacing w:after="0" w:line="240" w:lineRule="auto"/>
              <w:ind w:left="-158" w:right="-105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85" w:type="dxa"/>
            <w:vAlign w:val="bottom"/>
          </w:tcPr>
          <w:p w14:paraId="2C545461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47" w:type="dxa"/>
            <w:vAlign w:val="bottom"/>
          </w:tcPr>
          <w:p w14:paraId="3A35CC54" w14:textId="77777777" w:rsidR="00F235F3" w:rsidRPr="001244B0" w:rsidRDefault="00F235F3" w:rsidP="00F235F3">
            <w:pPr>
              <w:pStyle w:val="block"/>
              <w:spacing w:after="0" w:line="240" w:lineRule="atLeast"/>
              <w:ind w:left="-50" w:right="-4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8" w:type="dxa"/>
            <w:vAlign w:val="bottom"/>
          </w:tcPr>
          <w:p w14:paraId="3CEC8A1B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002" w:type="dxa"/>
            <w:vAlign w:val="bottom"/>
          </w:tcPr>
          <w:p w14:paraId="597B149C" w14:textId="77777777" w:rsidR="00F235F3" w:rsidRPr="001244B0" w:rsidRDefault="00F235F3" w:rsidP="00F235F3">
            <w:pPr>
              <w:pStyle w:val="block"/>
              <w:spacing w:after="0" w:line="240" w:lineRule="atLeast"/>
              <w:ind w:left="-58" w:right="-38" w:hanging="23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F235F3" w:rsidRPr="001244B0" w14:paraId="03DB4CEC" w14:textId="77777777" w:rsidTr="00F235F3">
        <w:trPr>
          <w:tblHeader/>
        </w:trPr>
        <w:tc>
          <w:tcPr>
            <w:tcW w:w="2448" w:type="dxa"/>
            <w:vAlign w:val="bottom"/>
          </w:tcPr>
          <w:p w14:paraId="6482AB4B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ธันวาคม </w:t>
            </w: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602" w:type="dxa"/>
            <w:vAlign w:val="bottom"/>
          </w:tcPr>
          <w:p w14:paraId="03F244ED" w14:textId="77777777" w:rsidR="00F235F3" w:rsidRPr="001244B0" w:rsidRDefault="00F235F3" w:rsidP="00F235F3">
            <w:pPr>
              <w:pStyle w:val="block"/>
              <w:spacing w:after="0" w:line="240" w:lineRule="atLeast"/>
              <w:ind w:left="-22" w:right="-4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58" w:type="dxa"/>
            <w:vAlign w:val="bottom"/>
          </w:tcPr>
          <w:p w14:paraId="004AE210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43" w:type="dxa"/>
            <w:vAlign w:val="bottom"/>
          </w:tcPr>
          <w:p w14:paraId="53CF287F" w14:textId="77777777" w:rsidR="00F235F3" w:rsidRPr="001244B0" w:rsidRDefault="00F235F3" w:rsidP="00F235F3">
            <w:pPr>
              <w:pStyle w:val="block"/>
              <w:spacing w:after="0" w:line="240" w:lineRule="auto"/>
              <w:ind w:left="-158" w:right="-105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85" w:type="dxa"/>
            <w:vAlign w:val="bottom"/>
          </w:tcPr>
          <w:p w14:paraId="4D51822E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47" w:type="dxa"/>
            <w:vAlign w:val="bottom"/>
          </w:tcPr>
          <w:p w14:paraId="4AFBF21B" w14:textId="77777777" w:rsidR="00F235F3" w:rsidRPr="001244B0" w:rsidRDefault="00F235F3" w:rsidP="00F235F3">
            <w:pPr>
              <w:pStyle w:val="block"/>
              <w:spacing w:after="0" w:line="240" w:lineRule="atLeast"/>
              <w:ind w:left="-50" w:right="-4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8" w:type="dxa"/>
            <w:vAlign w:val="bottom"/>
          </w:tcPr>
          <w:p w14:paraId="3E83D604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002" w:type="dxa"/>
            <w:vAlign w:val="bottom"/>
          </w:tcPr>
          <w:p w14:paraId="62B639FB" w14:textId="77777777" w:rsidR="00F235F3" w:rsidRPr="001244B0" w:rsidRDefault="00F235F3" w:rsidP="00F235F3">
            <w:pPr>
              <w:pStyle w:val="block"/>
              <w:spacing w:after="0" w:line="240" w:lineRule="atLeast"/>
              <w:ind w:left="-58" w:right="-38" w:hanging="23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สำรองสำหรับการป้องกันความเสี่ยงในกระแสเงินสด</w:t>
            </w:r>
          </w:p>
        </w:tc>
      </w:tr>
      <w:tr w:rsidR="00F235F3" w:rsidRPr="001244B0" w14:paraId="176A9573" w14:textId="77777777" w:rsidTr="00F235F3">
        <w:tc>
          <w:tcPr>
            <w:tcW w:w="4050" w:type="dxa"/>
            <w:gridSpan w:val="2"/>
          </w:tcPr>
          <w:p w14:paraId="0F229B15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58" w:type="dxa"/>
          </w:tcPr>
          <w:p w14:paraId="3DA42196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43" w:type="dxa"/>
          </w:tcPr>
          <w:p w14:paraId="5CA950BB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85" w:type="dxa"/>
          </w:tcPr>
          <w:p w14:paraId="668AFC95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47" w:type="dxa"/>
          </w:tcPr>
          <w:p w14:paraId="7D08DA7C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8" w:type="dxa"/>
          </w:tcPr>
          <w:p w14:paraId="57B2B8A3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002" w:type="dxa"/>
          </w:tcPr>
          <w:p w14:paraId="7E622D23" w14:textId="77777777" w:rsidR="00F235F3" w:rsidRPr="001244B0" w:rsidRDefault="00F235F3" w:rsidP="00F235F3">
            <w:pPr>
              <w:pStyle w:val="block"/>
              <w:spacing w:after="0" w:line="240" w:lineRule="atLeast"/>
              <w:ind w:left="-81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F235F3" w:rsidRPr="001244B0" w14:paraId="60E7D79F" w14:textId="77777777" w:rsidTr="00F235F3">
        <w:tc>
          <w:tcPr>
            <w:tcW w:w="4050" w:type="dxa"/>
            <w:gridSpan w:val="2"/>
          </w:tcPr>
          <w:p w14:paraId="6EF40875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ความเสี่ยงด้านอัตราดอกเบี้ย</w:t>
            </w:r>
          </w:p>
        </w:tc>
        <w:tc>
          <w:tcPr>
            <w:tcW w:w="258" w:type="dxa"/>
          </w:tcPr>
          <w:p w14:paraId="22F56CBD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43" w:type="dxa"/>
          </w:tcPr>
          <w:p w14:paraId="3C59486E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85" w:type="dxa"/>
          </w:tcPr>
          <w:p w14:paraId="483C7F86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47" w:type="dxa"/>
          </w:tcPr>
          <w:p w14:paraId="53F5102B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8" w:type="dxa"/>
          </w:tcPr>
          <w:p w14:paraId="7B7A2F50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002" w:type="dxa"/>
          </w:tcPr>
          <w:p w14:paraId="19760D45" w14:textId="77777777" w:rsidR="00F235F3" w:rsidRPr="001244B0" w:rsidRDefault="00F235F3" w:rsidP="00F235F3">
            <w:pPr>
              <w:pStyle w:val="block"/>
              <w:spacing w:after="0" w:line="240" w:lineRule="atLeast"/>
              <w:ind w:left="-81" w:right="25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F235F3" w:rsidRPr="00AB20B9" w14:paraId="41A9E8DD" w14:textId="77777777" w:rsidTr="00F235F3">
        <w:tc>
          <w:tcPr>
            <w:tcW w:w="4050" w:type="dxa"/>
            <w:gridSpan w:val="2"/>
          </w:tcPr>
          <w:p w14:paraId="3947DA82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เครื่องมือที่มีอัตราดอกเบี้ยผันแปร</w:t>
            </w:r>
          </w:p>
        </w:tc>
        <w:tc>
          <w:tcPr>
            <w:tcW w:w="258" w:type="dxa"/>
          </w:tcPr>
          <w:p w14:paraId="14968EB6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43" w:type="dxa"/>
          </w:tcPr>
          <w:p w14:paraId="6EED9BA7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85" w:type="dxa"/>
          </w:tcPr>
          <w:p w14:paraId="2C795712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47" w:type="dxa"/>
          </w:tcPr>
          <w:p w14:paraId="460E1BB0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48" w:type="dxa"/>
          </w:tcPr>
          <w:p w14:paraId="26491A16" w14:textId="77777777" w:rsidR="00F235F3" w:rsidRPr="001244B0" w:rsidRDefault="00F235F3" w:rsidP="00F235F3">
            <w:pPr>
              <w:pStyle w:val="block"/>
              <w:spacing w:after="0" w:line="240" w:lineRule="atLeast"/>
              <w:ind w:left="0" w:right="118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002" w:type="dxa"/>
            <w:tcBorders>
              <w:bottom w:val="double" w:sz="4" w:space="0" w:color="auto"/>
            </w:tcBorders>
          </w:tcPr>
          <w:p w14:paraId="5D7A8E17" w14:textId="77777777" w:rsidR="00F235F3" w:rsidRPr="00F235F3" w:rsidRDefault="00F235F3" w:rsidP="00F235F3">
            <w:pPr>
              <w:pStyle w:val="block"/>
              <w:spacing w:after="0" w:line="240" w:lineRule="atLeast"/>
              <w:ind w:left="-81" w:right="8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937,497</w:t>
            </w:r>
          </w:p>
        </w:tc>
      </w:tr>
    </w:tbl>
    <w:p w14:paraId="13A47097" w14:textId="278DF4CA" w:rsidR="00F235F3" w:rsidRPr="001244B0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1244B0">
        <w:rPr>
          <w:rFonts w:asciiTheme="majorBidi" w:hAnsiTheme="majorBidi"/>
          <w:sz w:val="30"/>
          <w:szCs w:val="30"/>
          <w:cs/>
          <w:lang w:val="en-US" w:bidi="th-TH"/>
        </w:rPr>
        <w:lastRenderedPageBreak/>
        <w:t>ตารางด้านล่างแสดงการกระทบยอดส่วนประกอบของผู้ถือหุ้นตามประเภทความเสี่ยงและวิเคราะห์รายการกำไรขาดทุนเบ็ดเสร็จอื่นสุทธิจากภาษีจากการบัญชีป้องกันความเสี่ยงในกระแสเงินสด</w:t>
      </w:r>
    </w:p>
    <w:p w14:paraId="35FD17F2" w14:textId="3F806A38" w:rsidR="00F235F3" w:rsidRPr="001244B0" w:rsidRDefault="00F235F3" w:rsidP="00F235F3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tbl>
      <w:tblPr>
        <w:tblStyle w:val="TableGrid"/>
        <w:tblW w:w="873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0"/>
        <w:gridCol w:w="990"/>
        <w:gridCol w:w="238"/>
        <w:gridCol w:w="1742"/>
      </w:tblGrid>
      <w:tr w:rsidR="00F235F3" w:rsidRPr="001244B0" w14:paraId="35F221B5" w14:textId="77777777" w:rsidTr="00F235F3">
        <w:tc>
          <w:tcPr>
            <w:tcW w:w="5760" w:type="dxa"/>
            <w:vAlign w:val="bottom"/>
          </w:tcPr>
          <w:p w14:paraId="0BFA186B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487892E" w14:textId="77777777" w:rsidR="00F235F3" w:rsidRPr="001244B0" w:rsidRDefault="00F235F3" w:rsidP="00F235F3">
            <w:pPr>
              <w:pStyle w:val="block"/>
              <w:spacing w:after="0" w:line="240" w:lineRule="atLeast"/>
              <w:ind w:left="-138" w:right="-104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  <w:vAlign w:val="bottom"/>
          </w:tcPr>
          <w:p w14:paraId="2EA6680D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  <w:vAlign w:val="bottom"/>
          </w:tcPr>
          <w:p w14:paraId="40F2995B" w14:textId="77777777" w:rsidR="00F235F3" w:rsidRPr="001244B0" w:rsidRDefault="00F235F3" w:rsidP="00F235F3">
            <w:pPr>
              <w:pStyle w:val="block"/>
              <w:spacing w:after="0" w:line="240" w:lineRule="atLeast"/>
              <w:ind w:left="-99" w:right="-8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F235F3" w:rsidRPr="001244B0" w14:paraId="50389431" w14:textId="77777777" w:rsidTr="00F235F3">
        <w:tc>
          <w:tcPr>
            <w:tcW w:w="5760" w:type="dxa"/>
            <w:vAlign w:val="bottom"/>
          </w:tcPr>
          <w:p w14:paraId="2503FAF1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24BEAF64" w14:textId="77777777" w:rsidR="00F235F3" w:rsidRPr="001244B0" w:rsidRDefault="00F235F3" w:rsidP="00F235F3">
            <w:pPr>
              <w:pStyle w:val="block"/>
              <w:spacing w:after="0" w:line="240" w:lineRule="atLeast"/>
              <w:ind w:left="-138" w:right="-104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  <w:vAlign w:val="bottom"/>
          </w:tcPr>
          <w:p w14:paraId="425B5FE0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  <w:vAlign w:val="bottom"/>
          </w:tcPr>
          <w:p w14:paraId="4679F854" w14:textId="77777777" w:rsidR="00F235F3" w:rsidRPr="001244B0" w:rsidRDefault="00F235F3" w:rsidP="00F235F3">
            <w:pPr>
              <w:pStyle w:val="block"/>
              <w:spacing w:after="0" w:line="240" w:lineRule="atLeast"/>
              <w:ind w:left="-99" w:right="-8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สำรองสำหรับการป้องกันความเสี่ยง</w:t>
            </w:r>
          </w:p>
        </w:tc>
      </w:tr>
      <w:tr w:rsidR="00F235F3" w:rsidRPr="001244B0" w14:paraId="1DCC5079" w14:textId="77777777" w:rsidTr="00F235F3">
        <w:tc>
          <w:tcPr>
            <w:tcW w:w="5760" w:type="dxa"/>
          </w:tcPr>
          <w:p w14:paraId="259A084D" w14:textId="77777777" w:rsidR="00F235F3" w:rsidRPr="001244B0" w:rsidRDefault="00F235F3" w:rsidP="00F235F3">
            <w:pPr>
              <w:pStyle w:val="block"/>
              <w:tabs>
                <w:tab w:val="left" w:pos="196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</w:tcPr>
          <w:p w14:paraId="213D260D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</w:tcPr>
          <w:p w14:paraId="41E97D6A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</w:tcPr>
          <w:p w14:paraId="357D2A4B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F235F3" w:rsidRPr="001244B0" w14:paraId="21FD6801" w14:textId="77777777" w:rsidTr="00F235F3">
        <w:tc>
          <w:tcPr>
            <w:tcW w:w="5760" w:type="dxa"/>
          </w:tcPr>
          <w:p w14:paraId="4237E189" w14:textId="77777777" w:rsidR="00F235F3" w:rsidRPr="001244B0" w:rsidRDefault="00F235F3" w:rsidP="00F235F3">
            <w:pPr>
              <w:pStyle w:val="block"/>
              <w:tabs>
                <w:tab w:val="left" w:pos="196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 xml:space="preserve">ยอดคงเหลือ ณ วันที่ 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 xml:space="preserve">1 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 xml:space="preserve">มกราคม 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990" w:type="dxa"/>
          </w:tcPr>
          <w:p w14:paraId="74D42BB8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</w:tcPr>
          <w:p w14:paraId="0A9E21B7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</w:tcPr>
          <w:p w14:paraId="6F80244C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796,264</w:t>
            </w:r>
          </w:p>
        </w:tc>
      </w:tr>
      <w:tr w:rsidR="00F235F3" w:rsidRPr="001244B0" w14:paraId="0C177B50" w14:textId="77777777" w:rsidTr="00F235F3">
        <w:tc>
          <w:tcPr>
            <w:tcW w:w="5760" w:type="dxa"/>
          </w:tcPr>
          <w:p w14:paraId="118BB386" w14:textId="77777777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การป้องกันความเสี่ยงในกระแสเงินสด</w:t>
            </w:r>
          </w:p>
        </w:tc>
        <w:tc>
          <w:tcPr>
            <w:tcW w:w="990" w:type="dxa"/>
          </w:tcPr>
          <w:p w14:paraId="3772E842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</w:tcPr>
          <w:p w14:paraId="4E44F7E1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</w:tcPr>
          <w:p w14:paraId="46E64CA7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F235F3" w:rsidRPr="001244B0" w14:paraId="58C7ECBE" w14:textId="77777777" w:rsidTr="00F235F3">
        <w:tc>
          <w:tcPr>
            <w:tcW w:w="5760" w:type="dxa"/>
          </w:tcPr>
          <w:p w14:paraId="7BE25AF7" w14:textId="11550B6C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การเปลี่ยนแปลงในมูลค่ายุติธรรม </w:t>
            </w:r>
            <w:r w:rsidRPr="001244B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  <w:r w:rsidR="00EA632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 xml:space="preserve"> </w:t>
            </w:r>
            <w:r w:rsidRPr="001244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ความเสี่ยงด้านอัตราดอกเบี้ย</w:t>
            </w:r>
          </w:p>
        </w:tc>
        <w:tc>
          <w:tcPr>
            <w:tcW w:w="990" w:type="dxa"/>
          </w:tcPr>
          <w:p w14:paraId="35C8AAB2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</w:tcPr>
          <w:p w14:paraId="6E4936F8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</w:tcPr>
          <w:p w14:paraId="09CEACCD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141,233</w:t>
            </w:r>
          </w:p>
        </w:tc>
      </w:tr>
      <w:tr w:rsidR="00F235F3" w:rsidRPr="00AB20B9" w14:paraId="507EDEFB" w14:textId="77777777" w:rsidTr="00F235F3">
        <w:tc>
          <w:tcPr>
            <w:tcW w:w="5760" w:type="dxa"/>
          </w:tcPr>
          <w:p w14:paraId="08D21EAD" w14:textId="5E73AEAA" w:rsidR="00F235F3" w:rsidRPr="001244B0" w:rsidRDefault="00F235F3" w:rsidP="00F235F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 xml:space="preserve">ยอดคงเหลือ ณ วันที่ </w:t>
            </w:r>
            <w:r w:rsidR="00AD11D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 xml:space="preserve"> ธันวาคม </w:t>
            </w:r>
            <w:r w:rsidR="00F3235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25</w:t>
            </w: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63</w:t>
            </w:r>
          </w:p>
        </w:tc>
        <w:tc>
          <w:tcPr>
            <w:tcW w:w="990" w:type="dxa"/>
          </w:tcPr>
          <w:p w14:paraId="7FEF8AAA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238" w:type="dxa"/>
          </w:tcPr>
          <w:p w14:paraId="23A7A853" w14:textId="77777777" w:rsidR="00F235F3" w:rsidRPr="001244B0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742" w:type="dxa"/>
            <w:tcBorders>
              <w:top w:val="single" w:sz="4" w:space="0" w:color="auto"/>
              <w:bottom w:val="double" w:sz="4" w:space="0" w:color="auto"/>
            </w:tcBorders>
          </w:tcPr>
          <w:p w14:paraId="71F148B3" w14:textId="77777777" w:rsidR="00F235F3" w:rsidRPr="00AB20B9" w:rsidRDefault="00F235F3" w:rsidP="00F235F3">
            <w:pPr>
              <w:pStyle w:val="block"/>
              <w:tabs>
                <w:tab w:val="decimal" w:pos="1049"/>
              </w:tabs>
              <w:spacing w:after="0" w:line="240" w:lineRule="atLeast"/>
              <w:ind w:left="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244B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937,497</w:t>
            </w:r>
          </w:p>
        </w:tc>
      </w:tr>
    </w:tbl>
    <w:p w14:paraId="3C77BB50" w14:textId="5859C527" w:rsidR="00F235F3" w:rsidRDefault="00F235F3" w:rsidP="001244B0">
      <w:pPr>
        <w:pStyle w:val="block"/>
        <w:tabs>
          <w:tab w:val="left" w:pos="1080"/>
        </w:tabs>
        <w:spacing w:after="0" w:line="240" w:lineRule="atLeast"/>
        <w:ind w:left="990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</w:p>
    <w:p w14:paraId="0A0A0D93" w14:textId="77777777" w:rsidR="008537DE" w:rsidRPr="00D246FB" w:rsidRDefault="008537DE" w:rsidP="00F609B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การบริหารจัดการทุน</w:t>
      </w:r>
    </w:p>
    <w:p w14:paraId="3EB77EE5" w14:textId="77777777" w:rsidR="008537DE" w:rsidRPr="00D246FB" w:rsidRDefault="008537DE" w:rsidP="008537DE">
      <w:pPr>
        <w:pStyle w:val="block"/>
        <w:spacing w:after="0" w:line="240" w:lineRule="atLeast"/>
        <w:ind w:left="540" w:right="-7"/>
        <w:jc w:val="both"/>
        <w:rPr>
          <w:rFonts w:ascii="Angsana New" w:hAnsi="Angsana New"/>
          <w:sz w:val="30"/>
          <w:szCs w:val="30"/>
          <w:lang w:val="en-US" w:bidi="th-TH"/>
        </w:rPr>
      </w:pPr>
    </w:p>
    <w:p w14:paraId="30B97376" w14:textId="1B9AF1B4" w:rsidR="008537DE" w:rsidRDefault="00BB5790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  <w:r w:rsidRPr="00EE7883">
        <w:rPr>
          <w:rFonts w:asciiTheme="majorBidi" w:hAnsiTheme="majorBidi"/>
          <w:sz w:val="30"/>
          <w:szCs w:val="30"/>
          <w:cs/>
        </w:rPr>
        <w:t>นโยบายของคณะกรรมการบริษัท คือการบริหารจัดการเงินทุนเพื่อสนับสนุนการเติบโตของกลุ่มบริษัท และรักษาระดับสภาพคล่องให้อยู่ในระดับที่เหมาะสม เพื่อให้เงินทุนดังกล่าวสร้างผลตอบแทนสูงสุดให้แก่ผู้ถือหุ้น และรักษาความเชื่อมั่นต่อเจ้าหนี้และตลาดเงินทุน ทั้งนี้คณะกรรมการได้มีการกำกับดูแลผลตอบแทนจากการลงทุน ซึ่งรวมถึงผลตอบแทนจากกิจกรรมดำเนินงานต่อส่วนของเจ้าของรวม ซึ่งไม่รวมส่วนได้เสียที่ไม่มีอำนาจควบคุม และกำกับดูแลการจ่ายเงินปันผลให้แก่ผู้ถือหุ้นด้วย</w:t>
      </w:r>
    </w:p>
    <w:p w14:paraId="0D7F5615" w14:textId="77777777" w:rsidR="00BB5790" w:rsidRPr="00D246FB" w:rsidRDefault="00BB5790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58F54CD" w14:textId="77777777" w:rsidR="00CE2AF3" w:rsidRPr="00D246FB" w:rsidRDefault="00520FD4" w:rsidP="00F609B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ภาระผูกพัน</w:t>
      </w:r>
      <w:r w:rsidR="00CE2AF3"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กับกิจการที่ไม่เกี่ยวข้องกัน</w:t>
      </w:r>
    </w:p>
    <w:p w14:paraId="76B51BA1" w14:textId="77777777" w:rsidR="00B525E3" w:rsidRPr="00D246FB" w:rsidRDefault="00B525E3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CF1E38E" w14:textId="77777777" w:rsidR="00035369" w:rsidRPr="00D246FB" w:rsidRDefault="00035369" w:rsidP="000353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สัญญาปฏิบัติการเดินเครื่องและบำรุงรักษาโรงไฟฟ้า</w:t>
      </w:r>
    </w:p>
    <w:p w14:paraId="06B38001" w14:textId="77777777" w:rsidR="00035369" w:rsidRPr="00D246FB" w:rsidRDefault="00035369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F42496E" w14:textId="59AF026C" w:rsidR="00035369" w:rsidRPr="00D246FB" w:rsidRDefault="00035369" w:rsidP="0003536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บริษัท ราช โคเจนเนอเรชั่น จำกัด ซึ่งเป็นบริษัทย่อยทางตรง ได้ทำสัญญาปฏิบัติการเดินเครื่องและบำรุงรักษาโรงไฟฟ้ากับผู้ให้บริการรายหนึ่ง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19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ปี นับจากวันที่ระบุในสัญญาตามเงื่อนไขของสัญญา ผู้ให้บริการรายดังกล่าวจะต้องดำเนินการผลิตกระแสไฟฟ้าและบำรุงรักษาโรง</w:t>
      </w:r>
      <w:r w:rsidR="00EA6327">
        <w:rPr>
          <w:rFonts w:ascii="Angsana New" w:hAnsi="Angsana New" w:hint="cs"/>
          <w:sz w:val="30"/>
          <w:szCs w:val="30"/>
          <w:cs/>
        </w:rPr>
        <w:t>ไฟ</w:t>
      </w:r>
      <w:r w:rsidRPr="00D246FB">
        <w:rPr>
          <w:rFonts w:ascii="Angsana New" w:hAnsi="Angsana New" w:hint="cs"/>
          <w:sz w:val="30"/>
          <w:szCs w:val="30"/>
          <w:cs/>
        </w:rPr>
        <w:t>ฟ้าให้กับบริษัทย่อยดังกล่าว โดยมีค่าบริการในการบำรุงรักษาหลักตามรอบการใช้งานเป็นไปตามที่ระบุไว้ในสัญญา</w:t>
      </w:r>
    </w:p>
    <w:p w14:paraId="1D07DB1A" w14:textId="77777777" w:rsidR="00035369" w:rsidRPr="00D246FB" w:rsidRDefault="00035369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21177AE" w14:textId="77777777" w:rsidR="00CC12A1" w:rsidRPr="00CC12A1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CC12A1">
        <w:rPr>
          <w:rFonts w:ascii="Angsana New" w:hAnsi="Angsana New"/>
          <w:sz w:val="30"/>
          <w:szCs w:val="30"/>
          <w:cs/>
        </w:rPr>
        <w:br w:type="page"/>
      </w:r>
    </w:p>
    <w:p w14:paraId="516D3BA0" w14:textId="36E3F3EC" w:rsidR="00035369" w:rsidRPr="00D246FB" w:rsidRDefault="00035369" w:rsidP="000353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สัญญาซื้อขายเชื้อเพลิง</w:t>
      </w:r>
    </w:p>
    <w:p w14:paraId="66955864" w14:textId="77777777" w:rsidR="00035369" w:rsidRPr="00CC12A1" w:rsidRDefault="00035369" w:rsidP="000353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0A6CEA6B" w14:textId="00A70888" w:rsidR="00035369" w:rsidRPr="00D246FB" w:rsidRDefault="00035369" w:rsidP="000353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D246FB">
        <w:rPr>
          <w:rFonts w:ascii="Angsana New" w:hAnsi="Angsana New" w:hint="cs"/>
          <w:sz w:val="30"/>
          <w:szCs w:val="30"/>
          <w:cs/>
        </w:rPr>
        <w:t xml:space="preserve"> ตุลาคม </w:t>
      </w:r>
      <w:r w:rsidR="00DB71A4" w:rsidRPr="00DB71A4">
        <w:rPr>
          <w:rFonts w:ascii="Angsana New" w:hAnsi="Angsana New" w:hint="cs"/>
          <w:sz w:val="30"/>
          <w:szCs w:val="30"/>
        </w:rPr>
        <w:t>2543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ได้ทำสัญญาซื้อขาย</w:t>
      </w:r>
      <w:r w:rsidRPr="00D246FB">
        <w:rPr>
          <w:rFonts w:ascii="Angsana New" w:hAnsi="Angsana New" w:hint="cs"/>
          <w:sz w:val="30"/>
          <w:szCs w:val="30"/>
          <w:cs/>
        </w:rPr>
        <w:br/>
        <w:t xml:space="preserve">ก๊าซธรรมชาติกับบริษัท ปตท. จำกัด (มหาชน) </w:t>
      </w:r>
      <w:r w:rsidRPr="00D246FB">
        <w:rPr>
          <w:rFonts w:ascii="Angsana New" w:hAnsi="Angsana New" w:hint="cs"/>
          <w:sz w:val="30"/>
          <w:szCs w:val="30"/>
        </w:rPr>
        <w:t>(“</w:t>
      </w:r>
      <w:r w:rsidRPr="00D246FB">
        <w:rPr>
          <w:rFonts w:ascii="Angsana New" w:hAnsi="Angsana New" w:hint="cs"/>
          <w:sz w:val="30"/>
          <w:szCs w:val="30"/>
          <w:cs/>
        </w:rPr>
        <w:t>ปตท</w:t>
      </w:r>
      <w:r w:rsidRPr="00D246FB">
        <w:rPr>
          <w:rFonts w:ascii="Angsana New" w:hAnsi="Angsana New" w:hint="cs"/>
          <w:sz w:val="30"/>
          <w:szCs w:val="30"/>
        </w:rPr>
        <w:t xml:space="preserve">.”) </w:t>
      </w:r>
      <w:r w:rsidRPr="00D246FB">
        <w:rPr>
          <w:rFonts w:ascii="Angsana New" w:hAnsi="Angsana New" w:hint="cs"/>
          <w:sz w:val="30"/>
          <w:szCs w:val="30"/>
          <w:cs/>
        </w:rPr>
        <w:t xml:space="preserve">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ปีนับจากวันที่ระบุในสัญญา โดย ปตท. จะจำหน่ายก๊าซธรรมชาติให้กับบริษัทย่อยดังกล่าวในปริมาณและราคาที่ตกลงกัน</w:t>
      </w:r>
    </w:p>
    <w:p w14:paraId="0F69C88A" w14:textId="77777777" w:rsidR="00035369" w:rsidRPr="00CC12A1" w:rsidRDefault="00035369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83F1C6A" w14:textId="2A102919" w:rsidR="00035369" w:rsidRPr="00D246FB" w:rsidRDefault="00035369" w:rsidP="000353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มิถุนายน </w:t>
      </w:r>
      <w:r w:rsidR="00DB71A4" w:rsidRPr="00DB71A4">
        <w:rPr>
          <w:rFonts w:ascii="Angsana New" w:hAnsi="Angsana New" w:hint="cs"/>
          <w:sz w:val="30"/>
          <w:szCs w:val="30"/>
        </w:rPr>
        <w:t>2547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ได้ทำสัญญาซื้อขายน้ำมันดีเซลกับ ปตท.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ปี โดย ปตท. จะจำหน่ายน้ำมันดีเซลให้กับบริษัทย่อยดังกล่าวในปริมาณและราคาที่</w:t>
      </w:r>
      <w:r w:rsidRPr="00D246FB">
        <w:rPr>
          <w:rFonts w:ascii="Angsana New" w:hAnsi="Angsana New" w:hint="cs"/>
          <w:sz w:val="30"/>
          <w:szCs w:val="30"/>
          <w:cs/>
        </w:rPr>
        <w:br/>
        <w:t xml:space="preserve">ตกลงกัน ทั้งนี้ ระยะเวลาตามสัญญาจะได้รับการขยายออกไปโดยอัตโนมัติอย่างต่อเนื่องอีกคราวละ </w:t>
      </w:r>
      <w:r w:rsidR="00DB71A4" w:rsidRPr="00DB71A4">
        <w:rPr>
          <w:rFonts w:ascii="Angsana New" w:hAnsi="Angsana New" w:hint="cs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  <w:cs/>
        </w:rPr>
        <w:t xml:space="preserve"> ปี จนกว่าจะมีการแจ้งยุติสัญญาเป็นลายลักษณ์อักษรไม่น้อยกว่า </w:t>
      </w:r>
      <w:r w:rsidR="00DB71A4" w:rsidRPr="00DB71A4">
        <w:rPr>
          <w:rFonts w:ascii="Angsana New" w:hAnsi="Angsana New" w:hint="cs"/>
          <w:sz w:val="30"/>
          <w:szCs w:val="30"/>
        </w:rPr>
        <w:t>6</w:t>
      </w:r>
      <w:r w:rsidRPr="00D246FB">
        <w:rPr>
          <w:rFonts w:ascii="Angsana New" w:hAnsi="Angsana New" w:hint="cs"/>
          <w:sz w:val="30"/>
          <w:szCs w:val="30"/>
          <w:cs/>
        </w:rPr>
        <w:t xml:space="preserve"> เดือน ก่อนที่สัญญาจะขยายโดยอัตโนมัติ</w:t>
      </w:r>
    </w:p>
    <w:p w14:paraId="5831F6E2" w14:textId="77777777" w:rsidR="00035369" w:rsidRPr="00CC12A1" w:rsidRDefault="00035369" w:rsidP="0002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0FD916EB" w14:textId="07A824F9" w:rsidR="00035369" w:rsidRPr="00D246FB" w:rsidRDefault="00035369" w:rsidP="00035369">
      <w:pPr>
        <w:tabs>
          <w:tab w:val="left" w:pos="630"/>
        </w:tabs>
        <w:autoSpaceDE w:val="0"/>
        <w:autoSpaceDN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31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DB71A4" w:rsidRPr="00DB71A4">
        <w:rPr>
          <w:rFonts w:ascii="Angsana New" w:hAnsi="Angsana New" w:hint="cs"/>
          <w:sz w:val="30"/>
          <w:szCs w:val="30"/>
        </w:rPr>
        <w:t>2554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บริษัท ราช โคเจนเนอเรชั่น จำกัด ซึ่งเป็นบริษัทย่อยทางตรง ได้ทำสัญญาซื้อขายก๊าซธรรมชาติกับ ปตท.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ปี นับตั้งแต่วันเริ่มใช้ก๊าซเพื่อการค้า โดย ปตท. จะจำหน่ายก๊าซธรรมชาติให้กับบริษัทย่อยดังกล่าวในปริมาณและราคาที่ตกลงกัน</w:t>
      </w:r>
    </w:p>
    <w:p w14:paraId="6D626759" w14:textId="77777777" w:rsidR="00CC12A1" w:rsidRPr="00CC12A1" w:rsidRDefault="00CC12A1" w:rsidP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4B1203F1" w14:textId="77777777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สัญญาจัดหาและซ่อมอะไหล่โรงไฟฟ้า (Contractual Service Agreement)</w:t>
      </w:r>
    </w:p>
    <w:p w14:paraId="0D2E1F41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3D71A6E7" w14:textId="617193F1" w:rsidR="00021B56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29</w:t>
      </w:r>
      <w:r w:rsidRPr="00D246FB">
        <w:rPr>
          <w:rFonts w:ascii="Angsana New" w:hAnsi="Angsana New" w:hint="cs"/>
          <w:sz w:val="30"/>
          <w:szCs w:val="30"/>
          <w:cs/>
        </w:rPr>
        <w:t xml:space="preserve"> 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2548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 ผลิตไฟฟ้าราชบุรี จำกัด ซึ่งเป็นบริษัทย่อยทางตรง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ได้ทำสัญญาจัดหาและซ่อมอะไหล่โรงไฟฟ้าพลังความร้อนร่วมกับคู่สัญญาร่วมค้า General Electric International Operations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Co</w:t>
      </w:r>
      <w:r w:rsidRPr="00D246FB">
        <w:rPr>
          <w:rFonts w:ascii="Angsana New" w:hAnsi="Angsana New" w:hint="cs"/>
          <w:sz w:val="30"/>
          <w:szCs w:val="30"/>
        </w:rPr>
        <w:t xml:space="preserve">mpany </w:t>
      </w:r>
      <w:r w:rsidRPr="00D246FB">
        <w:rPr>
          <w:rFonts w:ascii="Angsana New" w:hAnsi="Angsana New" w:hint="cs"/>
          <w:sz w:val="30"/>
          <w:szCs w:val="30"/>
          <w:cs/>
        </w:rPr>
        <w:t xml:space="preserve">Inc. และ GE Energy Parts, Inc. สัญญาดังกล่าวมีผลบังคับใช้ตั้งแต่วันที่ลงนามในสัญญาจนถึงวันสิ้นสุดการเดินเครื่องของอุปกรณ์กังหันแก๊สตามสัญญาซื้อขายไฟฟ้าในปี </w:t>
      </w:r>
      <w:r w:rsidR="00DB71A4" w:rsidRPr="00DB71A4">
        <w:rPr>
          <w:rFonts w:ascii="Angsana New" w:hAnsi="Angsana New" w:hint="cs"/>
          <w:sz w:val="30"/>
          <w:szCs w:val="30"/>
        </w:rPr>
        <w:t>2570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โดยมีมูลค่าตามสัญญาเดิมเป็นจำนวนเงิน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428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60</w:t>
      </w:r>
      <w:r w:rsidRPr="00D246FB">
        <w:rPr>
          <w:rFonts w:ascii="Angsana New" w:hAnsi="Angsana New"/>
          <w:sz w:val="30"/>
          <w:szCs w:val="30"/>
          <w:cs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ล้านเหรียญสหรัฐอเมริกา ต่อมาเมื่อวันที่ </w:t>
      </w:r>
      <w:r w:rsidR="00DB71A4" w:rsidRPr="00DB71A4">
        <w:rPr>
          <w:rFonts w:ascii="Angsana New" w:hAnsi="Angsana New"/>
          <w:sz w:val="30"/>
          <w:szCs w:val="30"/>
        </w:rPr>
        <w:t>19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DB71A4" w:rsidRPr="00DB71A4">
        <w:rPr>
          <w:rFonts w:ascii="Angsana New" w:hAnsi="Angsana New"/>
          <w:sz w:val="30"/>
          <w:szCs w:val="30"/>
        </w:rPr>
        <w:t>2562</w:t>
      </w:r>
      <w:r w:rsidRPr="00D246FB">
        <w:rPr>
          <w:rFonts w:ascii="Angsana New" w:hAnsi="Angsana New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คู่สัญญาทั้งสามฝ่ายได้ตกลงเปลี่ยนแปลงเงื่อนไขการให้บริการตามสัญญาเดิม โดยมีผลบังคับใช้ตั้งแต่เดือนพฤศจิกายน </w:t>
      </w:r>
      <w:r w:rsidR="00DB71A4" w:rsidRPr="00DB71A4">
        <w:rPr>
          <w:rFonts w:ascii="Angsana New" w:hAnsi="Angsana New"/>
          <w:sz w:val="30"/>
          <w:szCs w:val="30"/>
        </w:rPr>
        <w:t>2562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รวมมีมูลค่าตามสัญญาเป็นจำนวนเงิน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4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="006E2581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6E2581">
        <w:rPr>
          <w:rFonts w:ascii="Angsana New" w:hAnsi="Angsana New"/>
          <w:sz w:val="30"/>
          <w:szCs w:val="30"/>
        </w:rPr>
        <w:t>25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ณ วันที่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31</w:t>
      </w:r>
      <w:r w:rsidR="005B5995" w:rsidRPr="00D246FB">
        <w:rPr>
          <w:rFonts w:ascii="Angsana New" w:hAnsi="Angsana New"/>
          <w:sz w:val="30"/>
          <w:szCs w:val="30"/>
        </w:rPr>
        <w:t xml:space="preserve"> </w:t>
      </w:r>
      <w:r w:rsidR="005B5995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บริษัทย่อยดังกล่าวมีภาระผูกพันคงเหลือตามสัญญาเป็นจำนวนเงิน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97</w:t>
      </w:r>
      <w:r w:rsidR="00400F32" w:rsidRPr="00D246FB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17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</w:t>
      </w:r>
      <w:r w:rsidR="00035369" w:rsidRPr="00D246FB">
        <w:rPr>
          <w:rFonts w:ascii="Angsana New" w:hAnsi="Angsana New"/>
          <w:sz w:val="30"/>
          <w:szCs w:val="30"/>
        </w:rPr>
        <w:t xml:space="preserve"> 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119</w:t>
      </w:r>
      <w:r w:rsidR="00035369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01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 xml:space="preserve"> ล้านเหรียญสหรัฐอเมริกา)</w:t>
      </w:r>
    </w:p>
    <w:p w14:paraId="4C1CBECA" w14:textId="77777777" w:rsidR="00021B56" w:rsidRPr="00CC12A1" w:rsidRDefault="00021B56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05D0212E" w14:textId="55083C05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246FB">
        <w:rPr>
          <w:rFonts w:ascii="Angsana New" w:hAnsi="Angsana New" w:hint="cs"/>
          <w:sz w:val="30"/>
          <w:szCs w:val="30"/>
          <w:cs/>
        </w:rPr>
        <w:t xml:space="preserve">นอกจากนี้ สัญญาดังกล่าวระบุให้บริษัทย่อยดังกล่าวเปิดเล็ตเตอร์ออฟเครดิตจำนวน </w:t>
      </w:r>
      <w:r w:rsidR="00DB71A4" w:rsidRPr="00DB71A4">
        <w:rPr>
          <w:rFonts w:ascii="Angsana New" w:hAnsi="Angsana New"/>
          <w:sz w:val="30"/>
          <w:szCs w:val="30"/>
        </w:rPr>
        <w:t>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ล้านเหรียญสหรัฐอเมริกา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</w:rPr>
        <w:br/>
      </w:r>
      <w:r w:rsidRPr="00D246FB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5B5995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บริษัทย่อยดังกล่าวมีเล็ตเตอร์ออฟเครดิตคงเหลือที่ยังไม่ได้ใช้จำนวน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6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>ล้านเหรียญสหรัฐอเมริกา</w:t>
      </w:r>
      <w:r w:rsidR="00035369" w:rsidRPr="00D246FB">
        <w:rPr>
          <w:rFonts w:ascii="Angsana New" w:hAnsi="Angsana New"/>
          <w:sz w:val="30"/>
          <w:szCs w:val="30"/>
        </w:rPr>
        <w:t xml:space="preserve"> 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="00035369" w:rsidRPr="00D246FB">
        <w:rPr>
          <w:rFonts w:ascii="Angsana New" w:hAnsi="Angsana New" w:hint="cs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6</w:t>
      </w:r>
      <w:r w:rsidR="00035369"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>ล้านเหรียญสหรัฐอเมริกา)</w:t>
      </w:r>
    </w:p>
    <w:p w14:paraId="1C95945D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31698588" w14:textId="49930669" w:rsidR="008537DE" w:rsidRPr="00D246FB" w:rsidRDefault="008537DE" w:rsidP="008537DE">
      <w:pPr>
        <w:ind w:left="540"/>
        <w:jc w:val="thaiDistribute"/>
        <w:rPr>
          <w:rFonts w:ascii="Angsana New" w:hAnsi="Angsana New"/>
          <w:sz w:val="30"/>
          <w:szCs w:val="30"/>
        </w:rPr>
      </w:pPr>
      <w:bookmarkStart w:id="26" w:name="_Hlk55780123"/>
      <w:r w:rsidRPr="00D246F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DB71A4" w:rsidRPr="00DB71A4">
        <w:rPr>
          <w:rFonts w:ascii="Angsana New" w:hAnsi="Angsana New" w:hint="cs"/>
          <w:sz w:val="30"/>
          <w:szCs w:val="30"/>
        </w:rPr>
        <w:t>29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DB71A4" w:rsidRPr="00DB71A4">
        <w:rPr>
          <w:rFonts w:ascii="Angsana New" w:hAnsi="Angsana New" w:hint="cs"/>
          <w:sz w:val="30"/>
          <w:szCs w:val="30"/>
        </w:rPr>
        <w:t>2562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บริษัท ราช โคเจนเนอเรชั่น จำกัด ซึ่งเป็นบริษัทย่อยทางตรง ได้ทำสัญญาจัดหาและซ่อมอะไหล่โรงไฟฟ้ากับผู้ให้บริการรายหนึ่ง เป็นระยะเวลา </w:t>
      </w:r>
      <w:r w:rsidR="00DB71A4" w:rsidRPr="00DB71A4">
        <w:rPr>
          <w:rFonts w:ascii="Angsana New" w:hAnsi="Angsana New" w:hint="cs"/>
          <w:sz w:val="30"/>
          <w:szCs w:val="30"/>
        </w:rPr>
        <w:t>15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Pr="00D246FB">
        <w:rPr>
          <w:rFonts w:ascii="Angsana New" w:hAnsi="Angsana New" w:hint="cs"/>
          <w:sz w:val="30"/>
          <w:szCs w:val="30"/>
          <w:cs/>
        </w:rPr>
        <w:t xml:space="preserve">ปี นับจากวันที่ระบุในสัญญา มีมูลค่าตามสัญญาเป็นจำนวนเงิน </w:t>
      </w:r>
      <w:r w:rsidR="00DB71A4" w:rsidRPr="00DB71A4">
        <w:rPr>
          <w:rFonts w:ascii="Angsana New" w:hAnsi="Angsana New" w:hint="cs"/>
          <w:sz w:val="30"/>
          <w:szCs w:val="30"/>
        </w:rPr>
        <w:t>29</w:t>
      </w:r>
      <w:r w:rsidRPr="00D246FB">
        <w:rPr>
          <w:rFonts w:ascii="Angsana New" w:hAnsi="Angsana New" w:hint="cs"/>
          <w:sz w:val="30"/>
          <w:szCs w:val="30"/>
        </w:rPr>
        <w:t>.</w:t>
      </w:r>
      <w:r w:rsidR="00DB71A4" w:rsidRPr="00DB71A4">
        <w:rPr>
          <w:rFonts w:ascii="Angsana New" w:hAnsi="Angsana New" w:hint="cs"/>
          <w:sz w:val="30"/>
          <w:szCs w:val="30"/>
        </w:rPr>
        <w:t>27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 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 w:hint="cs"/>
          <w:sz w:val="30"/>
          <w:szCs w:val="30"/>
        </w:rPr>
        <w:t xml:space="preserve"> </w:t>
      </w:r>
      <w:r w:rsidR="005B5995" w:rsidRPr="00D246FB">
        <w:rPr>
          <w:rFonts w:ascii="Angsana New" w:hAnsi="Angsana New" w:hint="cs"/>
          <w:sz w:val="30"/>
          <w:szCs w:val="30"/>
          <w:cs/>
        </w:rPr>
        <w:t>ธันวาคม</w:t>
      </w:r>
      <w:r w:rsidRPr="00D246FB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D246FB">
        <w:rPr>
          <w:rFonts w:ascii="Angsana New" w:hAnsi="Angsana New" w:hint="cs"/>
          <w:sz w:val="30"/>
          <w:szCs w:val="30"/>
          <w:cs/>
        </w:rPr>
        <w:t xml:space="preserve"> บริษัทย่อยดังกล่าวมีภาระผูกพันคงเหลือตามสัญญาเป็นจำนวนเงิน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18</w:t>
      </w:r>
      <w:r w:rsidR="00E570CF" w:rsidRPr="00D246FB">
        <w:rPr>
          <w:rFonts w:ascii="Angsana New" w:hAnsi="Angsana New"/>
          <w:sz w:val="30"/>
          <w:szCs w:val="30"/>
        </w:rPr>
        <w:t>.</w:t>
      </w:r>
      <w:r w:rsidR="001D4ABA">
        <w:rPr>
          <w:rFonts w:ascii="Angsana New" w:hAnsi="Angsana New"/>
          <w:sz w:val="30"/>
          <w:szCs w:val="30"/>
        </w:rPr>
        <w:t>79</w:t>
      </w:r>
      <w:r w:rsidRPr="00D246FB">
        <w:rPr>
          <w:rFonts w:ascii="Angsana New" w:hAnsi="Angsana New" w:hint="cs"/>
          <w:sz w:val="30"/>
          <w:szCs w:val="30"/>
          <w:cs/>
        </w:rPr>
        <w:t xml:space="preserve"> ล้านเหรียญสหรัฐอเมริกา</w:t>
      </w:r>
      <w:r w:rsidR="00035369" w:rsidRPr="00D246FB">
        <w:rPr>
          <w:rFonts w:ascii="Angsana New" w:hAnsi="Angsana New"/>
          <w:sz w:val="30"/>
          <w:szCs w:val="30"/>
        </w:rPr>
        <w:t xml:space="preserve"> 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>(</w:t>
      </w:r>
      <w:r w:rsidR="00DB71A4" w:rsidRPr="00DB71A4">
        <w:rPr>
          <w:rFonts w:ascii="Angsana New" w:hAnsi="Angsana New" w:hint="cs"/>
          <w:i/>
          <w:iCs/>
          <w:sz w:val="30"/>
          <w:szCs w:val="30"/>
        </w:rPr>
        <w:t>256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</w:t>
      </w:r>
      <w:r w:rsidR="00035369" w:rsidRPr="00D246FB">
        <w:rPr>
          <w:rFonts w:ascii="Angsana New" w:hAnsi="Angsana New" w:hint="cs"/>
          <w:i/>
          <w:iCs/>
          <w:sz w:val="30"/>
          <w:szCs w:val="30"/>
        </w:rPr>
        <w:t xml:space="preserve">: 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21</w:t>
      </w:r>
      <w:r w:rsidR="00E570CF" w:rsidRPr="00D246FB">
        <w:rPr>
          <w:rFonts w:ascii="Angsana New" w:hAnsi="Angsana New"/>
          <w:i/>
          <w:iCs/>
          <w:sz w:val="30"/>
          <w:szCs w:val="30"/>
        </w:rPr>
        <w:t>.</w:t>
      </w:r>
      <w:r w:rsidR="00DB71A4" w:rsidRPr="00DB71A4">
        <w:rPr>
          <w:rFonts w:ascii="Angsana New" w:hAnsi="Angsana New"/>
          <w:i/>
          <w:iCs/>
          <w:sz w:val="30"/>
          <w:szCs w:val="30"/>
        </w:rPr>
        <w:t>52</w:t>
      </w:r>
      <w:r w:rsidR="00035369" w:rsidRPr="00D246FB">
        <w:rPr>
          <w:rFonts w:ascii="Angsana New" w:hAnsi="Angsana New" w:hint="cs"/>
          <w:i/>
          <w:iCs/>
          <w:sz w:val="30"/>
          <w:szCs w:val="30"/>
        </w:rPr>
        <w:t xml:space="preserve"> </w:t>
      </w:r>
      <w:r w:rsidR="00035369" w:rsidRPr="00D246FB">
        <w:rPr>
          <w:rFonts w:ascii="Angsana New" w:hAnsi="Angsana New" w:hint="cs"/>
          <w:i/>
          <w:iCs/>
          <w:sz w:val="30"/>
          <w:szCs w:val="30"/>
          <w:cs/>
        </w:rPr>
        <w:t>ล้านเหรียญสหรัฐอเมริกา)</w:t>
      </w:r>
    </w:p>
    <w:bookmarkEnd w:id="26"/>
    <w:p w14:paraId="53EF334E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lang w:eastAsia="th-TH"/>
        </w:rPr>
      </w:pP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lastRenderedPageBreak/>
        <w:t>หนังสือค้ำประกัน</w:t>
      </w:r>
    </w:p>
    <w:p w14:paraId="1A9029D4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27A17279" w14:textId="440D1550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</w:pP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CC12A1">
        <w:rPr>
          <w:rFonts w:ascii="Angsana New" w:hAnsi="Angsana New" w:hint="cs"/>
          <w:sz w:val="30"/>
          <w:szCs w:val="30"/>
        </w:rPr>
        <w:t xml:space="preserve"> </w:t>
      </w:r>
      <w:r w:rsidR="005B5995" w:rsidRPr="00CC12A1">
        <w:rPr>
          <w:rFonts w:ascii="Angsana New" w:hAnsi="Angsana New" w:hint="cs"/>
          <w:sz w:val="30"/>
          <w:szCs w:val="30"/>
          <w:cs/>
        </w:rPr>
        <w:t>ธันวาคม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CC12A1">
        <w:rPr>
          <w:rFonts w:ascii="Angsana New" w:hAnsi="Angsana New" w:hint="cs"/>
          <w:sz w:val="30"/>
          <w:szCs w:val="30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บริษัทและบริษัทย่อยมีภาระผูกพันจากการที่ธนาคารออกหนังสือค้ำประกันในนามของบริษัทและบริษัทย่อย เพื่อใช้เป็นหลักประกันในการปฏิบัติตามเงื่อนไขต่าง ๆ ในการดำเนินธุรกิจปกติจำนวน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AA0AB0" w:rsidRPr="00CC12A1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053</w:t>
      </w:r>
      <w:r w:rsidR="00AA0AB0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17</w:t>
      </w:r>
      <w:r w:rsidR="00AA0AB0"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ล้านบาท </w:t>
      </w:r>
      <w:r w:rsidR="00DB71A4" w:rsidRPr="00DB71A4">
        <w:rPr>
          <w:rFonts w:ascii="Angsana New" w:hAnsi="Angsana New"/>
          <w:sz w:val="30"/>
          <w:szCs w:val="30"/>
        </w:rPr>
        <w:t>11</w:t>
      </w:r>
      <w:r w:rsidR="00AA0AB0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76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ล้านเหรียญสหรัฐอเมริกา และ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22</w:t>
      </w:r>
      <w:r w:rsidR="00AA0AB0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25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ล้านเหรียญออสเตรเลีย</w:t>
      </w:r>
      <w:r w:rsidR="00035369"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</w:t>
      </w:r>
      <w:r w:rsidR="00035369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>(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2562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 xml:space="preserve">: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1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,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046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08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ล้านบาท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12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38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ล้านเหรียญสหรัฐอเมริกา และ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22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25</w:t>
      </w:r>
      <w:r w:rsidR="00035369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ล้านเหรียญออสเตรเลีย</w:t>
      </w:r>
      <w:r w:rsidR="00035369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>)</w:t>
      </w:r>
    </w:p>
    <w:p w14:paraId="77B1583B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3FB037E9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Standby Letter</w:t>
      </w: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lang w:eastAsia="th-TH"/>
        </w:rPr>
        <w:t>s</w:t>
      </w: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 xml:space="preserve"> of Credit</w:t>
      </w:r>
    </w:p>
    <w:p w14:paraId="665DC3C1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362BA259" w14:textId="4D3A65CD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</w:pP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CC12A1">
        <w:rPr>
          <w:rFonts w:ascii="Angsana New" w:hAnsi="Angsana New" w:hint="cs"/>
          <w:sz w:val="30"/>
          <w:szCs w:val="30"/>
        </w:rPr>
        <w:t xml:space="preserve"> </w:t>
      </w:r>
      <w:r w:rsidR="005B5995" w:rsidRPr="00CC12A1">
        <w:rPr>
          <w:rFonts w:ascii="Angsana New" w:hAnsi="Angsana New" w:hint="cs"/>
          <w:sz w:val="30"/>
          <w:szCs w:val="30"/>
          <w:cs/>
        </w:rPr>
        <w:t>ธันวาคม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CC12A1">
        <w:rPr>
          <w:rFonts w:ascii="Angsana New" w:hAnsi="Angsana New" w:hint="cs"/>
          <w:sz w:val="30"/>
          <w:szCs w:val="30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บริษัทและบริษัทย่อยมีภาระผูกพันจากการที่ธนาคารออก Standby Letters of Credit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 xml:space="preserve">เพื่อใช้ค้ำประกันเงินสำรองเพื่อการชำระหนี้ (Debt Service Reserve Guarantee) ของการร่วมค้าและค้ำประกัน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 xml:space="preserve">การเพิ่มทุนในการร่วมค้าจำนวน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="00AA0AB0" w:rsidRPr="00CC12A1">
        <w:rPr>
          <w:rFonts w:ascii="Angsana New" w:hAnsi="Angsana New"/>
          <w:sz w:val="30"/>
          <w:szCs w:val="30"/>
        </w:rPr>
        <w:t>,</w:t>
      </w:r>
      <w:r w:rsidR="00DB71A4" w:rsidRPr="00DB71A4">
        <w:rPr>
          <w:rFonts w:ascii="Angsana New" w:hAnsi="Angsana New"/>
          <w:sz w:val="30"/>
          <w:szCs w:val="30"/>
        </w:rPr>
        <w:t>600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ล้านบาท </w:t>
      </w:r>
      <w:r w:rsidR="00DB71A4" w:rsidRPr="00DB71A4">
        <w:rPr>
          <w:rFonts w:ascii="Angsana New" w:hAnsi="Angsana New"/>
          <w:sz w:val="30"/>
          <w:szCs w:val="30"/>
        </w:rPr>
        <w:t>24</w:t>
      </w:r>
      <w:r w:rsidR="00AA0AB0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50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ล้านเหรียญสหรัฐอเมริกา และ </w:t>
      </w:r>
      <w:r w:rsidR="00DB71A4" w:rsidRPr="00DB71A4">
        <w:rPr>
          <w:rFonts w:ascii="Angsana New" w:hAnsi="Angsana New"/>
          <w:sz w:val="30"/>
          <w:szCs w:val="30"/>
        </w:rPr>
        <w:t>30</w:t>
      </w:r>
      <w:r w:rsidR="00AA0AB0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08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ล้านเหรียญออสเตรเลีย</w:t>
      </w:r>
      <w:r w:rsidR="00AA7842"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</w:t>
      </w:r>
      <w:r w:rsidR="00AA7842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>(</w:t>
      </w:r>
      <w:r w:rsidR="00DB71A4" w:rsidRPr="00DB71A4">
        <w:rPr>
          <w:rFonts w:ascii="Angsana New" w:eastAsia="Cordia New" w:hAnsi="Angsana New" w:hint="cs"/>
          <w:i/>
          <w:iCs/>
          <w:snapToGrid w:val="0"/>
          <w:sz w:val="30"/>
          <w:szCs w:val="30"/>
          <w:lang w:eastAsia="th-TH"/>
        </w:rPr>
        <w:t>2562</w:t>
      </w:r>
      <w:r w:rsidR="00AA7842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 xml:space="preserve">: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1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,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600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ล้านบาท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24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50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ล้านเหรียญสหรัฐอเมริกา และ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208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27</w:t>
      </w:r>
      <w:r w:rsidR="00AA7842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val="th-TH" w:eastAsia="th-TH"/>
        </w:rPr>
        <w:t xml:space="preserve"> ล้านเหรียญออสเตรเลีย</w:t>
      </w:r>
      <w:r w:rsidR="00AA7842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>)</w:t>
      </w:r>
    </w:p>
    <w:p w14:paraId="68BC9E3B" w14:textId="77777777" w:rsidR="00BA70DE" w:rsidRPr="00B53C94" w:rsidRDefault="00BA70DE" w:rsidP="00B53C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72CCB494" w14:textId="433F26B4" w:rsidR="008537DE" w:rsidRPr="00CC12A1" w:rsidRDefault="008537DE" w:rsidP="008537DE">
      <w:pPr>
        <w:spacing w:line="240" w:lineRule="auto"/>
        <w:ind w:left="540" w:right="-43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วงเงินธุรกรรมที่ยังไม่ได้ใช้</w:t>
      </w:r>
    </w:p>
    <w:p w14:paraId="32387AF7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3BD23078" w14:textId="7BBD1504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</w:pP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ณ วันที่ </w:t>
      </w:r>
      <w:r w:rsidR="00DB71A4" w:rsidRPr="00DB71A4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3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1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="005B5995"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>ธันวาคม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 </w:t>
      </w:r>
      <w:r w:rsidR="00DB71A4" w:rsidRPr="00DB71A4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2563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บริษัทและบริษัทย่อยมีวงเงินธุรกรรมที่ยังไม่ได้ใช้เป็นจำนวนเงิน 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7</w:t>
      </w:r>
      <w:r w:rsidR="00D027BC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231</w:t>
      </w:r>
      <w:r w:rsidR="00D027BC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90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ล้านบาท 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1</w:t>
      </w:r>
      <w:r w:rsidR="00D027BC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066</w:t>
      </w:r>
      <w:r w:rsidR="00D027BC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18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ล้านเหรียญสหรัฐอเมริกา 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210</w:t>
      </w:r>
      <w:r w:rsidR="00D027BC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12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>ล้านเหรียญออสเตรเลีย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และ </w:t>
      </w:r>
      <w:r w:rsidR="00DB71A4" w:rsidRPr="00DB71A4">
        <w:rPr>
          <w:rFonts w:ascii="Angsana New" w:eastAsia="Cordia New" w:hAnsi="Angsana New"/>
          <w:snapToGrid w:val="0"/>
          <w:sz w:val="30"/>
          <w:szCs w:val="30"/>
          <w:lang w:eastAsia="th-TH"/>
        </w:rPr>
        <w:t>182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>ล้านเหรียญยูโร</w:t>
      </w:r>
      <w:r w:rsidR="00B523E8" w:rsidRPr="00CC12A1">
        <w:rPr>
          <w:rFonts w:ascii="Angsana New" w:eastAsia="Cordia New" w:hAnsi="Angsana New"/>
          <w:snapToGrid w:val="0"/>
          <w:sz w:val="30"/>
          <w:szCs w:val="30"/>
          <w:lang w:eastAsia="th-TH"/>
        </w:rPr>
        <w:t xml:space="preserve"> </w:t>
      </w:r>
      <w:r w:rsidR="00B523E8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eastAsia="th-TH"/>
        </w:rPr>
        <w:t>(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2562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 xml:space="preserve">: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9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,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908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23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 xml:space="preserve"> </w:t>
      </w:r>
      <w:r w:rsidR="00D72D73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br/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 xml:space="preserve">ล้านบาท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896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45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 xml:space="preserve"> ล้านเหรียญสหรัฐอเมริกา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31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94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 xml:space="preserve"> ล้านเหรียญออสเตรเลีย และ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300</w:t>
      </w:r>
      <w:r w:rsidR="00B523E8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 xml:space="preserve"> ล้านเหรียญยูโร</w:t>
      </w:r>
      <w:r w:rsidR="00B523E8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eastAsia="th-TH"/>
        </w:rPr>
        <w:t>)</w:t>
      </w:r>
    </w:p>
    <w:p w14:paraId="099A442A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7E35A731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lang w:eastAsia="th-TH"/>
        </w:rPr>
      </w:pPr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รายจ่ายฝ่ายทุน</w:t>
      </w:r>
    </w:p>
    <w:p w14:paraId="6B5BFBE2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42DAFB52" w14:textId="43A0C226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</w:pP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ณ วันที่ </w:t>
      </w:r>
      <w:r w:rsidR="00DB71A4" w:rsidRPr="00DB71A4">
        <w:rPr>
          <w:rFonts w:ascii="Angsana New" w:hAnsi="Angsana New" w:hint="cs"/>
          <w:sz w:val="30"/>
          <w:szCs w:val="30"/>
        </w:rPr>
        <w:t>3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CC12A1">
        <w:rPr>
          <w:rFonts w:ascii="Angsana New" w:hAnsi="Angsana New" w:hint="cs"/>
          <w:sz w:val="30"/>
          <w:szCs w:val="30"/>
        </w:rPr>
        <w:t xml:space="preserve"> </w:t>
      </w:r>
      <w:r w:rsidR="005B5995" w:rsidRPr="00CC12A1">
        <w:rPr>
          <w:rFonts w:ascii="Angsana New" w:hAnsi="Angsana New" w:hint="cs"/>
          <w:sz w:val="30"/>
          <w:szCs w:val="30"/>
          <w:cs/>
        </w:rPr>
        <w:t>ธันวาคม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 w:hint="cs"/>
          <w:sz w:val="30"/>
          <w:szCs w:val="30"/>
        </w:rPr>
        <w:t>2563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 ราช-ออสเตรเลีย คอร์ปอเรชั่น จำกัด และบริษัทย่อย ซึ่งเป็นบริษัทย่อยทางอ้อม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>มีภาระผูกพันเกี่ยวกับรายจ่ายฝ่ายทุนคงเหลือตามสัญญางานก่อสร้างโรงไฟฟ้าพลังงานลม (Engineering Procurement &amp; Construction Contract) และสัญญาบริการอื่น ๆ เป็นจำนวนเงิน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="00DB71A4" w:rsidRPr="00DB71A4">
        <w:rPr>
          <w:rFonts w:ascii="Angsana New" w:hAnsi="Angsana New"/>
          <w:sz w:val="30"/>
          <w:szCs w:val="30"/>
        </w:rPr>
        <w:t>26</w:t>
      </w:r>
      <w:r w:rsidR="0064783B" w:rsidRPr="00CC12A1">
        <w:rPr>
          <w:rFonts w:ascii="Angsana New" w:hAnsi="Angsana New"/>
          <w:sz w:val="30"/>
          <w:szCs w:val="30"/>
        </w:rPr>
        <w:t>.</w:t>
      </w:r>
      <w:r w:rsidR="00DB71A4" w:rsidRPr="00DB71A4">
        <w:rPr>
          <w:rFonts w:ascii="Angsana New" w:hAnsi="Angsana New"/>
          <w:sz w:val="30"/>
          <w:szCs w:val="30"/>
        </w:rPr>
        <w:t>84</w:t>
      </w:r>
      <w:r w:rsidRPr="00CC12A1">
        <w:rPr>
          <w:rFonts w:ascii="Angsana New" w:hAnsi="Angsana New" w:hint="cs"/>
          <w:sz w:val="30"/>
          <w:szCs w:val="30"/>
          <w:cs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ล้านเหรียญออสเตรเลีย</w:t>
      </w:r>
      <w:r w:rsidR="002D5A91"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</w:t>
      </w:r>
      <w:r w:rsidR="002D5A91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val="th-TH" w:eastAsia="th-TH"/>
        </w:rPr>
        <w:t>(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2562</w:t>
      </w:r>
      <w:r w:rsidR="002D5A91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 xml:space="preserve">: 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217</w:t>
      </w:r>
      <w:r w:rsidR="002D5A91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>23</w:t>
      </w:r>
      <w:r w:rsidR="002D5A91" w:rsidRPr="00CC12A1">
        <w:rPr>
          <w:rFonts w:ascii="Angsana New" w:eastAsia="Cordia New" w:hAnsi="Angsana New"/>
          <w:i/>
          <w:iCs/>
          <w:snapToGrid w:val="0"/>
          <w:sz w:val="30"/>
          <w:szCs w:val="30"/>
          <w:lang w:eastAsia="th-TH"/>
        </w:rPr>
        <w:t xml:space="preserve"> </w:t>
      </w:r>
      <w:r w:rsidR="002D5A91" w:rsidRPr="00CC12A1">
        <w:rPr>
          <w:rFonts w:ascii="Angsana New" w:eastAsia="Cordia New" w:hAnsi="Angsana New"/>
          <w:i/>
          <w:iCs/>
          <w:snapToGrid w:val="0"/>
          <w:sz w:val="30"/>
          <w:szCs w:val="30"/>
          <w:cs/>
          <w:lang w:eastAsia="th-TH"/>
        </w:rPr>
        <w:t>ล้านเหรียญออสเตรเลีย</w:t>
      </w:r>
      <w:r w:rsidR="002D5A91" w:rsidRPr="00CC12A1">
        <w:rPr>
          <w:rFonts w:ascii="Angsana New" w:eastAsia="Cordia New" w:hAnsi="Angsana New" w:hint="cs"/>
          <w:i/>
          <w:iCs/>
          <w:snapToGrid w:val="0"/>
          <w:sz w:val="30"/>
          <w:szCs w:val="30"/>
          <w:cs/>
          <w:lang w:eastAsia="th-TH"/>
        </w:rPr>
        <w:t>)</w:t>
      </w:r>
    </w:p>
    <w:p w14:paraId="65E85A1E" w14:textId="77777777" w:rsidR="00C84A5C" w:rsidRPr="00CC12A1" w:rsidRDefault="00C84A5C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</w:p>
    <w:p w14:paraId="1DD62F3B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bookmarkStart w:id="27" w:name="_Hlk55780230"/>
      <w:r w:rsidRPr="00CC12A1">
        <w:rPr>
          <w:rFonts w:ascii="Angsana New" w:eastAsia="Cordi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สัญญาการจำนำหุ้น</w:t>
      </w:r>
    </w:p>
    <w:bookmarkEnd w:id="27"/>
    <w:p w14:paraId="3CDEA75A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</w:p>
    <w:p w14:paraId="44C6F505" w14:textId="77777777" w:rsidR="008537DE" w:rsidRPr="00CC12A1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บริษัทได้นำใบหุ้นทั้งหมดของบริษัท </w:t>
      </w:r>
      <w:r w:rsidRPr="00CC12A1">
        <w:rPr>
          <w:rFonts w:ascii="Angsana New" w:hAnsi="Angsana New" w:hint="cs"/>
          <w:spacing w:val="-4"/>
          <w:sz w:val="30"/>
          <w:szCs w:val="30"/>
          <w:cs/>
        </w:rPr>
        <w:t>ราช โคเจนเนอเรชั่น จำกัด</w:t>
      </w:r>
      <w:r w:rsidRPr="00CC12A1">
        <w:rPr>
          <w:rFonts w:ascii="Angsana New" w:hAnsi="Angsana New" w:hint="cs"/>
          <w:spacing w:val="-4"/>
          <w:sz w:val="30"/>
          <w:szCs w:val="30"/>
        </w:rPr>
        <w:t xml:space="preserve"> 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ซึ่งเป็นบริษัทย่อยทางตรง ไปเป็นหลักทรัพย์</w:t>
      </w:r>
      <w:r w:rsidRPr="00CC12A1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>ค้ำประกันการกู้เงินให้แก่เจ้าหนี้เงินกู้ของบริษัทย่อยดังกล่าว</w:t>
      </w:r>
    </w:p>
    <w:p w14:paraId="6E7E074B" w14:textId="3A15F327" w:rsidR="006579BC" w:rsidRDefault="006579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  <w:r>
        <w:rPr>
          <w:rFonts w:ascii="Angsana New" w:eastAsia="Cordia New" w:hAnsi="Angsana New"/>
          <w:snapToGrid w:val="0"/>
          <w:sz w:val="30"/>
          <w:szCs w:val="30"/>
          <w:lang w:eastAsia="th-TH"/>
        </w:rPr>
        <w:br w:type="page"/>
      </w:r>
    </w:p>
    <w:p w14:paraId="247ED2B4" w14:textId="77777777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lastRenderedPageBreak/>
        <w:t>บริษัทได้นำใบหุ้นทั้งหมดของบริษัท เฟิร์ส โคราช วินด์ จำกัด และบริษัท เค.อาร์.ทู จำกัด ซึ่งเป็นบริษัทร่วมทางตรง ไปเป็นหลักทรัพย์ค้ำประกันการกู้เงินให้แก่เจ้าหนี้เงินกู้ของบริษัทร่วมดังกล่าว</w:t>
      </w:r>
    </w:p>
    <w:p w14:paraId="3065F96A" w14:textId="77777777" w:rsidR="00021B56" w:rsidRPr="00D246FB" w:rsidRDefault="00021B56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531E2FEC" w14:textId="25CB7856" w:rsidR="008537DE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กลุ่มบริษัทได้นำใบหุ้นทั้งหมดของบริษัท ไฟฟ้า เซเปียน-เซน้ำน้อย จำกัด, บริษัท ผลิตไฟฟ้า นวนคร จำกัด, </w:t>
      </w:r>
      <w:r w:rsidR="003059ED"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  <w:br/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บริษัท ราชบุรีเวอลด์ โคเจนเนอเรชั่น จำกัด, บริษัท โซลาร์ต้า จำกัด และบริษัท ไฟฟ้าหงสา จำกัด ซึ่งเป็นการร่วมค้า ไปเป็นหลักทรัพย์ค้ำประกันการกู้เงินให้แก่เจ้าหนี้เงินกู้ของการร่วมค้าดังกล่าว</w:t>
      </w:r>
    </w:p>
    <w:p w14:paraId="4014D8E2" w14:textId="77777777" w:rsidR="005A094C" w:rsidRPr="00D246FB" w:rsidRDefault="005A094C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48215776" w14:textId="14488BAD" w:rsidR="008537DE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บริษัทได้นำใบหุ้นทั้งหมดของบริษัท เซาท์อีสท์ เอเชีย เอนเนอร์จี จำกัด ซึ่งเป็นการร่วมค้าทางตรง และการร่วมค้าดังกล่าวได้นำใบหุ้นบางส่วนของบริษัท ไฟฟ้าน้ำงึม </w:t>
      </w:r>
      <w:r w:rsidR="00DB71A4" w:rsidRPr="00DB71A4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2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จำกัด ซึ่งเป็นบริษัทย่อยของการร่วมค้าดังกล่าว ไปเป็นหลักทรัพย์ค้ำประกันการกู้เงินให้แก่เจ้าหนี้เงินกู้ของบริษัท ไฟฟ้าน้ำงึม </w:t>
      </w:r>
      <w:r w:rsidR="00DB71A4" w:rsidRPr="00DB71A4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2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จำกัด</w:t>
      </w:r>
    </w:p>
    <w:p w14:paraId="6606FE6A" w14:textId="77777777" w:rsidR="00CC12A1" w:rsidRPr="00D246FB" w:rsidRDefault="00CC12A1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2602C67D" w14:textId="7AD13389" w:rsidR="008537DE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Fareast Renewable Development Pte. Ltd. ซึ่งเป็นการร่วมค้าทางอ้อม ได้นำใบหุ้นบางส่วนของ PT Bajradaya Sentranusa ซึ่งเป็นบริษัทย่อยของการร่วมค้าดังกล่าวไปเป็นหลักทรัพย์ค้ำประกันการกู้เงินให้แก่เจ้าหนี้เงินกู้ของ 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>PT Bajradaya Sentranusa</w:t>
      </w:r>
    </w:p>
    <w:p w14:paraId="46B2FC04" w14:textId="77777777" w:rsidR="005A094C" w:rsidRPr="00D246FB" w:rsidRDefault="005A094C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4074092D" w14:textId="42E52384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บริษัทได้นำใบหุ้นทั้งหมดของบริษัท นอร์ทเทิร์น บางกอกโมโนเรล จำกัด และบริษัท อีสเทิร์น บางกอกโมโนเรล จำกัด ซึ่งเป็น</w:t>
      </w:r>
      <w:r w:rsidR="003B5A24"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บริษัทร่วม</w:t>
      </w:r>
      <w:r w:rsidR="000D3296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ทางตรง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ไปเป็นหลักทรัพย์ค้ำประกันการกู้เงินให้แก่เจ้าหนี้เงินกู้ของบริษัทดังกล่าว</w:t>
      </w:r>
    </w:p>
    <w:p w14:paraId="3E90E701" w14:textId="77777777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57FADB2B" w14:textId="77777777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  <w:r w:rsidRPr="00D246FB">
        <w:rPr>
          <w:rFonts w:ascii="Angsana New" w:hAnsi="Angsana New" w:hint="cs"/>
          <w:spacing w:val="-4"/>
          <w:sz w:val="30"/>
          <w:szCs w:val="30"/>
        </w:rPr>
        <w:t>NEXIF RATCH ENERGY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 xml:space="preserve"> 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lang w:eastAsia="th-TH"/>
        </w:rPr>
        <w:t>SINGAPORE PTE. LTD.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eastAsia="th-TH"/>
        </w:rPr>
        <w:t xml:space="preserve"> ซึ่งเป็นการร่วมค้าทางตรง ได้นำใบ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t>หุ้นทั้งหมดของ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>บริษัท เน็กส์ซิฟ ราช เอ็นเนอร์จี ระยอง จำกัด ซึ่งเป็นบริษัทย่อยของการร่วมค้าดังกล่าว ไปเป็นหลักทรัพย์</w:t>
      </w:r>
      <w:r w:rsidRPr="00D246FB">
        <w:rPr>
          <w:rFonts w:ascii="Angsana New" w:eastAsia="Cordia New" w:hAnsi="Angsana New" w:hint="cs"/>
          <w:snapToGrid w:val="0"/>
          <w:sz w:val="30"/>
          <w:szCs w:val="30"/>
          <w:cs/>
          <w:lang w:val="th-TH" w:eastAsia="th-TH"/>
        </w:rPr>
        <w:br/>
        <w:t>ค้ำประกันการกู้เงินให้แก่เจ้าหนี้เงินกู้ของบริษัท เน็กส์ซิฟ ราช เอ็นเนอร์จี ระยอง จำกัด</w:t>
      </w:r>
    </w:p>
    <w:p w14:paraId="4DB6D73D" w14:textId="77777777" w:rsidR="00021B56" w:rsidRPr="00D246FB" w:rsidRDefault="00021B56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val="th-TH" w:eastAsia="th-TH"/>
        </w:rPr>
      </w:pPr>
    </w:p>
    <w:p w14:paraId="7A6C1819" w14:textId="77777777" w:rsidR="008537DE" w:rsidRPr="00D246FB" w:rsidRDefault="008537DE" w:rsidP="008537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D246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คดีความสำคัญ</w:t>
      </w:r>
    </w:p>
    <w:p w14:paraId="1FE5683A" w14:textId="77777777" w:rsidR="008537DE" w:rsidRPr="00D246FB" w:rsidRDefault="008537DE" w:rsidP="008537DE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</w:p>
    <w:p w14:paraId="3EDC3756" w14:textId="4A4255CA" w:rsidR="008537DE" w:rsidRPr="00D246FB" w:rsidRDefault="008537DE" w:rsidP="008537DE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eastAsia="th-TH"/>
        </w:rPr>
      </w:pP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ในปี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2557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บริษัทได้ถูกฟ้องร้อง โดยโจทก์กล่าวหาว่าบริษัทผิดข้อตกลงในการร่วมประกอบกิจการเพื่อเข้าร่วมประมูลโครงการโรงไฟฟ้าและเรียกร้องให้บริษัทจ่ายค่าเสียหาย ทั้งนี้ ผู้บริหารของบริษัทมั่นใจในการดำเนินการของบริษัทว่าไม่มีการกระทำใดตามข้อกล่าวหาดังที่โจทก์ฟ้องและมีความเชื่อมั่นอย่างสูงในข้อต่อสู้ที่ดีของบริษัท ดังนั้นบริษัทจึงไม่ได้บันทึกหนี้สินที่อาจจะเกิดขึ้นจากคดีดังกล่าว โดยเมื่อวันที่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ตุลาคม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2561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ศาลชั้นต้นได้มี 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br/>
        <w:t xml:space="preserve">คำพิพากษายกฟ้องโจทก์ ต่อมาเมื่อวันที่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10</w:t>
      </w:r>
      <w:r w:rsidRPr="00D246FB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 xml:space="preserve">มิถุนายน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lang w:eastAsia="th-TH"/>
        </w:rPr>
        <w:t xml:space="preserve"> 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ศาลอุทธรณ์ได้มีคำพิพากษายืนตามคำพิพากษาของ</w:t>
      </w:r>
      <w:r w:rsidRPr="00D246FB">
        <w:rPr>
          <w:rFonts w:ascii="Angsana New" w:hAnsi="Angsana New" w:hint="cs"/>
          <w:snapToGrid w:val="0"/>
          <w:sz w:val="30"/>
          <w:szCs w:val="30"/>
          <w:lang w:eastAsia="th-TH"/>
        </w:rPr>
        <w:br/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ศาลชั้นต้นที่ยกฟ้องโจทก์ในคดีดังกล่าว</w:t>
      </w:r>
    </w:p>
    <w:p w14:paraId="45E5EFC1" w14:textId="77777777" w:rsidR="00BB0E95" w:rsidRDefault="00BB0E95" w:rsidP="00BB0E95">
      <w:pPr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</w:p>
    <w:p w14:paraId="2143B5E9" w14:textId="458CCECA" w:rsidR="00CC12A1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  <w:r>
        <w:rPr>
          <w:rFonts w:ascii="Angsana New" w:hAnsi="Angsana New"/>
          <w:snapToGrid w:val="0"/>
          <w:sz w:val="30"/>
          <w:szCs w:val="30"/>
          <w:cs/>
          <w:lang w:val="th-TH" w:eastAsia="th-TH"/>
        </w:rPr>
        <w:br w:type="page"/>
      </w:r>
    </w:p>
    <w:p w14:paraId="3DA6730D" w14:textId="152BF9FB" w:rsidR="008537DE" w:rsidRPr="00D246FB" w:rsidRDefault="008537DE" w:rsidP="008537DE">
      <w:pPr>
        <w:ind w:left="540"/>
        <w:jc w:val="thaiDistribute"/>
        <w:rPr>
          <w:rFonts w:ascii="Angsana New" w:hAnsi="Angsana New"/>
          <w:snapToGrid w:val="0"/>
          <w:sz w:val="30"/>
          <w:szCs w:val="30"/>
          <w:lang w:eastAsia="th-TH"/>
        </w:rPr>
      </w:pP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lastRenderedPageBreak/>
        <w:t xml:space="preserve">ในปี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2562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บริษัทถูกฟ้องร้องเป็นจำเลยในคดีแพ่ง โดยมีทุนทรัพย์ที่เรียกร้องจำนวน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5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,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271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10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ล้านบาท ซึ่งโจทก์กล่าวหาว่าบริษัทละเมิดสิทธิความลับทางการค้า โดยการนำข้อมูลอันเป็นความลับทางการค้าซึ่งเป็นกรรมสิทธิ์ของโจทก์ไปใช้ประโยชน์โดยไม่ได้รับความยินยอม ทำให้โจทก์เสียสิทธิ รายได้ หรือผลประโยชน์ตอบแทนที่ควรจะได้รับจากข้อมูลอันเป็นความลับทางการค้าดังกล่าว ต่อมาเมื่อวันที่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30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กันยายน </w:t>
      </w:r>
      <w:r w:rsidR="00DB71A4" w:rsidRPr="00DB71A4">
        <w:rPr>
          <w:rFonts w:ascii="Angsana New" w:hAnsi="Angsana New" w:hint="cs"/>
          <w:snapToGrid w:val="0"/>
          <w:sz w:val="30"/>
          <w:szCs w:val="30"/>
          <w:lang w:eastAsia="th-TH"/>
        </w:rPr>
        <w:t>2563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 xml:space="preserve"> ศาลทรัพย์สินทางปัญญ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าและการค้าระหว่างประเทศกลางได้มีคำพิพากษายกฟ้องโจทก์ในคดีดังกล่าว</w:t>
      </w:r>
      <w:r w:rsidRPr="00D246FB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ด้วยเหตุผลว่าข้อมูลที่โจทก์กล่าวอ้างได้สิ้นสุดสภาพการเป็นความลับทางการค้าไปแล้ว ดังนั้นบริษัทจึงไม่ได้บันทึกหนี้สินที่อาจจะเกิดขึ้นจากคดีดังกล่าว</w:t>
      </w:r>
    </w:p>
    <w:p w14:paraId="35989789" w14:textId="77777777" w:rsidR="000229FC" w:rsidRPr="00D246FB" w:rsidRDefault="000229FC" w:rsidP="0033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cs/>
          <w:lang w:eastAsia="th-TH"/>
        </w:rPr>
      </w:pPr>
    </w:p>
    <w:p w14:paraId="4C95A524" w14:textId="77777777" w:rsidR="0014612C" w:rsidRPr="00D246FB" w:rsidRDefault="006702DE" w:rsidP="00F609B9">
      <w:pPr>
        <w:numPr>
          <w:ilvl w:val="0"/>
          <w:numId w:val="1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เหตุการณ์ภายหลังรอบระยะเวลา</w:t>
      </w:r>
      <w:r w:rsidR="004058F7" w:rsidRPr="00D246FB">
        <w:rPr>
          <w:rFonts w:ascii="Angsana New" w:hAnsi="Angsana New" w:hint="cs"/>
          <w:b/>
          <w:bCs/>
          <w:sz w:val="30"/>
          <w:szCs w:val="30"/>
          <w:cs/>
          <w:lang w:val="th-TH"/>
        </w:rPr>
        <w:t>รายงาน</w:t>
      </w:r>
    </w:p>
    <w:p w14:paraId="23ED3829" w14:textId="77777777" w:rsidR="00944EAD" w:rsidRPr="00D72D73" w:rsidRDefault="00944EAD" w:rsidP="00D72D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</w:p>
    <w:p w14:paraId="6B0A917E" w14:textId="5B116738" w:rsidR="00F75C04" w:rsidRPr="00F75C04" w:rsidRDefault="00F75C04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/>
          <w:bCs/>
          <w:i/>
          <w:iCs/>
          <w:snapToGrid w:val="0"/>
          <w:sz w:val="30"/>
          <w:szCs w:val="30"/>
          <w:cs/>
          <w:lang w:val="th-TH" w:eastAsia="th-TH"/>
        </w:rPr>
      </w:pPr>
      <w:r w:rsidRPr="00F75C04">
        <w:rPr>
          <w:rFonts w:ascii="Angsana New" w:hAnsi="Angsana New" w:hint="cs"/>
          <w:b/>
          <w:bCs/>
          <w:i/>
          <w:iCs/>
          <w:snapToGrid w:val="0"/>
          <w:sz w:val="30"/>
          <w:szCs w:val="30"/>
          <w:cs/>
          <w:lang w:val="th-TH" w:eastAsia="th-TH"/>
        </w:rPr>
        <w:t>การลงทุนเพิ่ม</w:t>
      </w:r>
    </w:p>
    <w:p w14:paraId="37102F61" w14:textId="77777777" w:rsidR="00F75C04" w:rsidRDefault="00F75C04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</w:p>
    <w:p w14:paraId="5E904DD1" w14:textId="236DE52B" w:rsidR="00944EAD" w:rsidRPr="008C5052" w:rsidRDefault="00944EAD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napToGrid w:val="0"/>
          <w:sz w:val="30"/>
          <w:szCs w:val="30"/>
          <w:cs/>
          <w:lang w:val="th-TH" w:eastAsia="th-TH"/>
        </w:rPr>
      </w:pP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เมื่อวันที่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19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ธันวาคม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2563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บริษัทได้เข้าร่วมการประมูลและเป็นผู้ชนะในการประมูลการซื้อหุ้นบริษัท บริการเชื้อเพลิงการบินกรุงเทพ จำกัด (มหาชน) (“BAFS”) จำนวน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98</w:t>
      </w:r>
      <w:r w:rsidR="009F2B8D">
        <w:rPr>
          <w:rFonts w:ascii="Angsana New" w:hAnsi="Angsana New"/>
          <w:snapToGrid w:val="0"/>
          <w:sz w:val="30"/>
          <w:szCs w:val="30"/>
          <w:lang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98</w:t>
      </w:r>
      <w:r w:rsidR="009F2B8D">
        <w:rPr>
          <w:rFonts w:ascii="Angsana New" w:hAnsi="Angsana New"/>
          <w:snapToGrid w:val="0"/>
          <w:sz w:val="30"/>
          <w:szCs w:val="30"/>
          <w:lang w:eastAsia="th-TH"/>
        </w:rPr>
        <w:t xml:space="preserve"> </w:t>
      </w:r>
      <w:r w:rsidR="009F2B8D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ล้าน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หุ้น (คิดเป็นสัดส่วนร้อยละ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15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53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ของหุ้นที่ออกและชำระแล้วทั้งหมด) จากบริษัท การบินไทย จำกัด (มหาชน) </w:t>
      </w:r>
      <w:r w:rsidR="00DE212A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(</w:t>
      </w:r>
      <w:r w:rsidR="00DE212A">
        <w:rPr>
          <w:rFonts w:ascii="Angsana New" w:hAnsi="Angsana New"/>
          <w:snapToGrid w:val="0"/>
          <w:sz w:val="30"/>
          <w:szCs w:val="30"/>
          <w:lang w:eastAsia="th-TH"/>
        </w:rPr>
        <w:t>“</w:t>
      </w:r>
      <w:r w:rsidR="00DE212A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การบินไทย</w:t>
      </w:r>
      <w:r w:rsidR="00DE212A">
        <w:rPr>
          <w:rFonts w:ascii="Angsana New" w:hAnsi="Angsana New"/>
          <w:snapToGrid w:val="0"/>
          <w:sz w:val="30"/>
          <w:szCs w:val="30"/>
          <w:lang w:eastAsia="th-TH"/>
        </w:rPr>
        <w:t>”</w:t>
      </w:r>
      <w:r w:rsidR="00DE212A">
        <w:rPr>
          <w:rFonts w:ascii="Angsana New" w:hAnsi="Angsana New" w:hint="cs"/>
          <w:snapToGrid w:val="0"/>
          <w:sz w:val="30"/>
          <w:szCs w:val="30"/>
          <w:cs/>
          <w:lang w:eastAsia="th-TH"/>
        </w:rPr>
        <w:t>)</w:t>
      </w:r>
      <w:r w:rsidR="00DE212A">
        <w:rPr>
          <w:rFonts w:ascii="Angsana New" w:hAnsi="Angsana New"/>
          <w:snapToGrid w:val="0"/>
          <w:sz w:val="30"/>
          <w:szCs w:val="30"/>
          <w:lang w:eastAsia="th-TH"/>
        </w:rPr>
        <w:t xml:space="preserve"> 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ราคาหุ้นละ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27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>.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40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บาท คิดเป็นจำนวนเงินทั้งสิ้น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>,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712</w:t>
      </w:r>
      <w:r w:rsidR="00DE212A">
        <w:rPr>
          <w:rFonts w:ascii="Angsana New" w:hAnsi="Angsana New"/>
          <w:snapToGrid w:val="0"/>
          <w:sz w:val="30"/>
          <w:szCs w:val="30"/>
          <w:lang w:eastAsia="th-TH"/>
        </w:rPr>
        <w:t>.14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</w:t>
      </w:r>
      <w:r w:rsidR="00DE212A">
        <w:rPr>
          <w:rFonts w:ascii="Angsana New" w:hAnsi="Angsana New" w:hint="cs"/>
          <w:snapToGrid w:val="0"/>
          <w:sz w:val="30"/>
          <w:szCs w:val="30"/>
          <w:cs/>
          <w:lang w:val="th-TH" w:eastAsia="th-TH"/>
        </w:rPr>
        <w:t>ล้าน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บาท และเมื่อวันที่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19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มกราคม </w:t>
      </w:r>
      <w:r w:rsidR="00DB71A4" w:rsidRPr="00DB71A4">
        <w:rPr>
          <w:rFonts w:ascii="Angsana New" w:hAnsi="Angsana New"/>
          <w:snapToGrid w:val="0"/>
          <w:sz w:val="30"/>
          <w:szCs w:val="30"/>
          <w:lang w:eastAsia="th-TH"/>
        </w:rPr>
        <w:t>2564</w:t>
      </w:r>
      <w:r w:rsidRPr="008C5052">
        <w:rPr>
          <w:rFonts w:ascii="Angsana New" w:hAnsi="Angsana New"/>
          <w:snapToGrid w:val="0"/>
          <w:sz w:val="30"/>
          <w:szCs w:val="30"/>
          <w:cs/>
          <w:lang w:val="th-TH" w:eastAsia="th-TH"/>
        </w:rPr>
        <w:t xml:space="preserve"> บริษัทได้รับโอนหุ้นจำนวนดังกล่าว พร้อมทั้งชำระค่าหุ้นให้กับการบินไทยครบถ้วนแล้ว</w:t>
      </w:r>
    </w:p>
    <w:p w14:paraId="44BA397F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373C8525" w14:textId="31AFA748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t xml:space="preserve">การเรียกชำระค่าหุ้นเพิ่มทุนงวดที่ </w:t>
      </w:r>
      <w:r w:rsidR="00DB71A4" w:rsidRPr="00DB71A4">
        <w:rPr>
          <w:rFonts w:ascii="Angsana New" w:hAnsi="Angsana New"/>
          <w:b/>
          <w:bCs/>
          <w:i/>
          <w:iCs/>
          <w:sz w:val="30"/>
          <w:szCs w:val="30"/>
        </w:rPr>
        <w:t>3</w:t>
      </w: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t xml:space="preserve"> ของบริษัท อาร์เอช อินเตอร์เนชั่นแนล คอร์ปอเรชั่น จำกัด (“RHIC”)</w:t>
      </w:r>
    </w:p>
    <w:p w14:paraId="27CCA546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70ED372F" w14:textId="124186F5" w:rsidR="00944EAD" w:rsidRPr="00D246FB" w:rsidRDefault="00944EAD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เมื่อวันที่ </w:t>
      </w:r>
      <w:r w:rsidR="00DB71A4" w:rsidRPr="00DB71A4">
        <w:rPr>
          <w:rFonts w:ascii="Angsana New" w:hAnsi="Angsana New"/>
          <w:sz w:val="30"/>
          <w:szCs w:val="30"/>
        </w:rPr>
        <w:t>19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มกราคม </w:t>
      </w:r>
      <w:r w:rsidR="00DB71A4" w:rsidRPr="00DB71A4">
        <w:rPr>
          <w:rFonts w:ascii="Angsana New" w:hAnsi="Angsana New"/>
          <w:sz w:val="30"/>
          <w:szCs w:val="30"/>
        </w:rPr>
        <w:t>2564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RHIC ซึ่งเป็นบริษัทย่อยทางตรง ได้เรียกชำระค่าหุ้นเพิ่มทุนงวดที่ 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ที่ร้อยละ </w:t>
      </w:r>
      <w:r w:rsidR="000E682C">
        <w:rPr>
          <w:rFonts w:ascii="Angsana New" w:hAnsi="Angsana New"/>
          <w:sz w:val="30"/>
          <w:szCs w:val="30"/>
        </w:rPr>
        <w:t>4.7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DE212A">
        <w:rPr>
          <w:rFonts w:ascii="Angsana New" w:hAnsi="Angsana New"/>
          <w:sz w:val="30"/>
          <w:szCs w:val="30"/>
          <w:cs/>
          <w:lang w:val="th-TH"/>
        </w:rPr>
        <w:br/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บริษัทได้ชำระค่าหุ้นเพิ่มทุนดังกล่าวตามสัดส่วนการลงทุนร้อยละ </w:t>
      </w:r>
      <w:r w:rsidR="00DB71A4" w:rsidRPr="00DB71A4">
        <w:rPr>
          <w:rFonts w:ascii="Angsana New" w:hAnsi="Angsana New"/>
          <w:sz w:val="30"/>
          <w:szCs w:val="30"/>
        </w:rPr>
        <w:t>99</w:t>
      </w:r>
      <w:r w:rsidRPr="00D246FB">
        <w:rPr>
          <w:rFonts w:ascii="Angsana New" w:hAnsi="Angsana New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/>
          <w:sz w:val="30"/>
          <w:szCs w:val="30"/>
        </w:rPr>
        <w:t>99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705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ล้านบาท </w:t>
      </w:r>
    </w:p>
    <w:p w14:paraId="576AEE39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3C41ED21" w14:textId="09BCEF4D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t>การเพิ่มทุนของบริษัท อาร์เอช อินเตอร์เนชั่นแนล (มอริเชียส) คอร์ปอเรชั่น จำกัด (“RHIM”)</w:t>
      </w:r>
    </w:p>
    <w:p w14:paraId="4832DE75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628D15AE" w14:textId="74E8E6AB" w:rsidR="00944EAD" w:rsidRPr="00D246FB" w:rsidRDefault="00944EAD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เมื่อวันที่ </w:t>
      </w:r>
      <w:r w:rsidR="000E682C">
        <w:rPr>
          <w:rFonts w:ascii="Angsana New" w:hAnsi="Angsana New"/>
          <w:sz w:val="30"/>
          <w:szCs w:val="30"/>
        </w:rPr>
        <w:t xml:space="preserve">15 </w:t>
      </w:r>
      <w:r w:rsidR="000E682C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/>
          <w:sz w:val="30"/>
          <w:szCs w:val="30"/>
        </w:rPr>
        <w:t>256</w:t>
      </w:r>
      <w:r w:rsidR="000E682C">
        <w:rPr>
          <w:rFonts w:ascii="Angsana New" w:hAnsi="Angsana New"/>
          <w:sz w:val="30"/>
          <w:szCs w:val="30"/>
        </w:rPr>
        <w:t>4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คณะกรรมการของ RHIM ซึ่งเป็นบริษัทย่อยทางอ้อม มีมติอนุมัติให้เพิ่มทุนจดทะเบียนจาก </w:t>
      </w:r>
      <w:r w:rsidR="00DB71A4" w:rsidRPr="00DB71A4">
        <w:rPr>
          <w:rFonts w:ascii="Angsana New" w:hAnsi="Angsana New"/>
          <w:sz w:val="30"/>
          <w:szCs w:val="30"/>
        </w:rPr>
        <w:t>794</w:t>
      </w:r>
      <w:r w:rsidRPr="00D246FB">
        <w:rPr>
          <w:rFonts w:ascii="Angsana New" w:hAnsi="Angsana New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เป็น </w:t>
      </w:r>
      <w:r w:rsidR="00DB71A4" w:rsidRPr="00DB71A4">
        <w:rPr>
          <w:rFonts w:ascii="Angsana New" w:hAnsi="Angsana New"/>
          <w:sz w:val="30"/>
          <w:szCs w:val="30"/>
        </w:rPr>
        <w:t>817</w:t>
      </w:r>
      <w:r w:rsidRPr="00D246FB">
        <w:rPr>
          <w:rFonts w:ascii="Angsana New" w:hAnsi="Angsana New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/>
          <w:sz w:val="30"/>
          <w:szCs w:val="30"/>
        </w:rPr>
        <w:t>33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โดยการออกหุ้นสามัญใหม่จำนวน </w:t>
      </w:r>
      <w:r w:rsidR="009F2B8D">
        <w:rPr>
          <w:rFonts w:ascii="Angsana New" w:hAnsi="Angsana New"/>
          <w:sz w:val="30"/>
          <w:szCs w:val="30"/>
          <w:cs/>
          <w:lang w:val="th-TH"/>
        </w:rPr>
        <w:br/>
      </w:r>
      <w:r w:rsidR="00DB71A4" w:rsidRPr="00DB71A4">
        <w:rPr>
          <w:rFonts w:ascii="Angsana New" w:hAnsi="Angsana New"/>
          <w:sz w:val="30"/>
          <w:szCs w:val="30"/>
        </w:rPr>
        <w:t>23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ล้านหุ้น มีมูลค่าหุ้นที่ตราไว้หุ้นละ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เหรียญสหรัฐอเมริกา ต่อมาเมื่อวันที่ </w:t>
      </w:r>
      <w:r w:rsidR="00DB71A4" w:rsidRPr="00DB71A4">
        <w:rPr>
          <w:rFonts w:ascii="Angsana New" w:hAnsi="Angsana New"/>
          <w:sz w:val="30"/>
          <w:szCs w:val="30"/>
        </w:rPr>
        <w:t>19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มกราคม </w:t>
      </w:r>
      <w:r w:rsidR="00DB71A4" w:rsidRPr="00DB71A4">
        <w:rPr>
          <w:rFonts w:ascii="Angsana New" w:hAnsi="Angsana New"/>
          <w:sz w:val="30"/>
          <w:szCs w:val="30"/>
        </w:rPr>
        <w:t>2564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RHIC ได้ชำระค่าหุ้นเพิ่มทุนดังกล่าวตามสัดส่วนการลงทุนร้อยละ </w:t>
      </w:r>
      <w:r w:rsidR="00DB71A4" w:rsidRPr="00DB71A4">
        <w:rPr>
          <w:rFonts w:ascii="Angsana New" w:hAnsi="Angsana New"/>
          <w:sz w:val="30"/>
          <w:szCs w:val="30"/>
        </w:rPr>
        <w:t>100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23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หรือเทียบเท่า </w:t>
      </w:r>
      <w:r w:rsidR="00AD11D4">
        <w:rPr>
          <w:rFonts w:ascii="Angsana New" w:hAnsi="Angsana New"/>
          <w:sz w:val="30"/>
          <w:szCs w:val="30"/>
        </w:rPr>
        <w:t>689.77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ล้านบาท </w:t>
      </w:r>
    </w:p>
    <w:p w14:paraId="5985929F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3CC1E88A" w14:textId="77777777" w:rsidR="00CC12A1" w:rsidRPr="00BB0E95" w:rsidRDefault="00CC12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/>
        </w:rPr>
      </w:pPr>
      <w:r w:rsidRPr="00BB0E95">
        <w:rPr>
          <w:rFonts w:ascii="Angsana New" w:hAnsi="Angsana New"/>
          <w:sz w:val="30"/>
          <w:szCs w:val="30"/>
          <w:cs/>
          <w:lang w:val="th-TH"/>
        </w:rPr>
        <w:br w:type="page"/>
      </w:r>
    </w:p>
    <w:p w14:paraId="7456B281" w14:textId="30351EB0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lastRenderedPageBreak/>
        <w:t>การเพิ่มทุนของบริษัท อาร์เอช อินเตอร์เนชั่นแนล (สิงคโปร์) คอร์ปอเรชั่น จำกัด (“RHIS”)</w:t>
      </w:r>
    </w:p>
    <w:p w14:paraId="3D0AE969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66A9465F" w14:textId="51A9D33E" w:rsidR="00944EAD" w:rsidRDefault="00944EAD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เมื่อวันที่ </w:t>
      </w:r>
      <w:r w:rsidR="000E682C">
        <w:rPr>
          <w:rFonts w:ascii="Angsana New" w:hAnsi="Angsana New"/>
          <w:sz w:val="30"/>
          <w:szCs w:val="30"/>
        </w:rPr>
        <w:t xml:space="preserve">15 </w:t>
      </w:r>
      <w:r w:rsidR="000E682C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="00DB71A4" w:rsidRPr="00DB71A4">
        <w:rPr>
          <w:rFonts w:ascii="Angsana New" w:hAnsi="Angsana New"/>
          <w:sz w:val="30"/>
          <w:szCs w:val="30"/>
        </w:rPr>
        <w:t>256</w:t>
      </w:r>
      <w:r w:rsidR="000E682C">
        <w:rPr>
          <w:rFonts w:ascii="Angsana New" w:hAnsi="Angsana New"/>
          <w:sz w:val="30"/>
          <w:szCs w:val="30"/>
        </w:rPr>
        <w:t>4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คณะกรรมการของ RHIS ซึ่งเป็นบริษัทย่อยทางอ้อม มีมติอนุมัติให้เพิ่มทุนจดทะเบียน จาก </w:t>
      </w:r>
      <w:r w:rsidR="00DB71A4" w:rsidRPr="00DB71A4">
        <w:rPr>
          <w:rFonts w:ascii="Angsana New" w:hAnsi="Angsana New"/>
          <w:sz w:val="30"/>
          <w:szCs w:val="30"/>
        </w:rPr>
        <w:t>793</w:t>
      </w:r>
      <w:r w:rsidRPr="00D246FB">
        <w:rPr>
          <w:rFonts w:ascii="Angsana New" w:hAnsi="Angsana New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/>
          <w:sz w:val="30"/>
          <w:szCs w:val="30"/>
        </w:rPr>
        <w:t>83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เป็น </w:t>
      </w:r>
      <w:r w:rsidR="00DB71A4" w:rsidRPr="00DB71A4">
        <w:rPr>
          <w:rFonts w:ascii="Angsana New" w:hAnsi="Angsana New"/>
          <w:sz w:val="30"/>
          <w:szCs w:val="30"/>
        </w:rPr>
        <w:t>816</w:t>
      </w:r>
      <w:r w:rsidRPr="00D246FB">
        <w:rPr>
          <w:rFonts w:ascii="Angsana New" w:hAnsi="Angsana New"/>
          <w:sz w:val="30"/>
          <w:szCs w:val="30"/>
          <w:cs/>
          <w:lang w:val="th-TH"/>
        </w:rPr>
        <w:t>.</w:t>
      </w:r>
      <w:r w:rsidR="00DB71A4" w:rsidRPr="00DB71A4">
        <w:rPr>
          <w:rFonts w:ascii="Angsana New" w:hAnsi="Angsana New"/>
          <w:sz w:val="30"/>
          <w:szCs w:val="30"/>
        </w:rPr>
        <w:t>83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โดยการออกหุ้นสามัญใหม่จำนวน </w:t>
      </w:r>
      <w:r w:rsidR="009F2B8D">
        <w:rPr>
          <w:rFonts w:ascii="Angsana New" w:hAnsi="Angsana New"/>
          <w:sz w:val="30"/>
          <w:szCs w:val="30"/>
          <w:cs/>
          <w:lang w:val="th-TH"/>
        </w:rPr>
        <w:br/>
      </w:r>
      <w:r w:rsidR="00DB71A4" w:rsidRPr="00DB71A4">
        <w:rPr>
          <w:rFonts w:ascii="Angsana New" w:hAnsi="Angsana New"/>
          <w:sz w:val="30"/>
          <w:szCs w:val="30"/>
        </w:rPr>
        <w:t>23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ล้านหุ้น มีมูลค่าหุ้นที่ตราไว้หุ้นละ </w:t>
      </w:r>
      <w:r w:rsidR="00DB71A4" w:rsidRPr="00DB71A4">
        <w:rPr>
          <w:rFonts w:ascii="Angsana New" w:hAnsi="Angsana New"/>
          <w:sz w:val="30"/>
          <w:szCs w:val="30"/>
        </w:rPr>
        <w:t>1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เหรียญสหรัฐอเมริกา ต่อมาเมื่อวันที่ </w:t>
      </w:r>
      <w:r w:rsidR="00DB71A4" w:rsidRPr="00DB71A4">
        <w:rPr>
          <w:rFonts w:ascii="Angsana New" w:hAnsi="Angsana New"/>
          <w:sz w:val="30"/>
          <w:szCs w:val="30"/>
        </w:rPr>
        <w:t>19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มกราคม </w:t>
      </w:r>
      <w:r w:rsidR="00DB71A4" w:rsidRPr="00DB71A4">
        <w:rPr>
          <w:rFonts w:ascii="Angsana New" w:hAnsi="Angsana New"/>
          <w:sz w:val="30"/>
          <w:szCs w:val="30"/>
        </w:rPr>
        <w:t>2564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RHIM ได้ชำระค่าหุ้นเพิ่มทุนดังกล่าวตามสัดส่วนการลงทุนร้อยละ </w:t>
      </w:r>
      <w:r w:rsidR="00DB71A4" w:rsidRPr="00DB71A4">
        <w:rPr>
          <w:rFonts w:ascii="Angsana New" w:hAnsi="Angsana New"/>
          <w:sz w:val="30"/>
          <w:szCs w:val="30"/>
        </w:rPr>
        <w:t>100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23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ล้านเหรียญสหรัฐอเมริกา หรือเทียบเท่า </w:t>
      </w:r>
      <w:r w:rsidR="00AD11D4">
        <w:rPr>
          <w:rFonts w:ascii="Angsana New" w:hAnsi="Angsana New"/>
          <w:sz w:val="30"/>
          <w:szCs w:val="30"/>
        </w:rPr>
        <w:t>6</w:t>
      </w:r>
      <w:r w:rsidR="00787045">
        <w:rPr>
          <w:rFonts w:ascii="Angsana New" w:hAnsi="Angsana New"/>
          <w:sz w:val="30"/>
          <w:szCs w:val="30"/>
        </w:rPr>
        <w:t>91.41</w:t>
      </w:r>
      <w:r w:rsidRPr="00D246FB">
        <w:rPr>
          <w:rFonts w:ascii="Angsana New" w:hAnsi="Angsana New"/>
          <w:sz w:val="30"/>
          <w:szCs w:val="30"/>
          <w:cs/>
          <w:lang w:val="th-TH"/>
        </w:rPr>
        <w:t xml:space="preserve"> ล้านบาท</w:t>
      </w:r>
    </w:p>
    <w:p w14:paraId="6208D69F" w14:textId="77777777" w:rsidR="00CC12A1" w:rsidRPr="00D246FB" w:rsidRDefault="00CC12A1" w:rsidP="008C505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7438BA84" w14:textId="77777777" w:rsidR="00944EAD" w:rsidRPr="00D246FB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D246FB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t>สัญญาให้บริการจัดการ</w:t>
      </w:r>
    </w:p>
    <w:p w14:paraId="3F585A28" w14:textId="77777777" w:rsidR="00944EAD" w:rsidRPr="0060438F" w:rsidRDefault="00944EAD" w:rsidP="00944E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sz w:val="30"/>
          <w:szCs w:val="30"/>
        </w:rPr>
      </w:pPr>
    </w:p>
    <w:p w14:paraId="589DBE26" w14:textId="06485EAE" w:rsidR="00944EAD" w:rsidRDefault="000E682C" w:rsidP="003D59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ในเดือน</w:t>
      </w:r>
      <w:r w:rsidR="00944EAD" w:rsidRPr="00E15FCE">
        <w:rPr>
          <w:rFonts w:ascii="Angsana New" w:hAnsi="Angsana New"/>
          <w:sz w:val="30"/>
          <w:szCs w:val="30"/>
          <w:cs/>
          <w:lang w:val="th-TH"/>
        </w:rPr>
        <w:t xml:space="preserve">กุมภาพันธ์ </w:t>
      </w:r>
      <w:r w:rsidR="00DB71A4" w:rsidRPr="00E15FCE">
        <w:rPr>
          <w:rFonts w:ascii="Angsana New" w:hAnsi="Angsana New"/>
          <w:sz w:val="30"/>
          <w:szCs w:val="30"/>
        </w:rPr>
        <w:t>2564</w:t>
      </w:r>
      <w:r w:rsidR="00944EAD" w:rsidRPr="00E15FCE">
        <w:rPr>
          <w:rFonts w:ascii="Angsana New" w:hAnsi="Angsana New"/>
          <w:sz w:val="30"/>
          <w:szCs w:val="30"/>
          <w:cs/>
          <w:lang w:val="th-TH"/>
        </w:rPr>
        <w:t xml:space="preserve"> บริษัท</w:t>
      </w:r>
      <w:r w:rsidR="00944EAD" w:rsidRPr="00D246FB">
        <w:rPr>
          <w:rFonts w:ascii="Angsana New" w:hAnsi="Angsana New"/>
          <w:sz w:val="30"/>
          <w:szCs w:val="30"/>
          <w:cs/>
          <w:lang w:val="th-TH"/>
        </w:rPr>
        <w:t>ได้ทำสัญญาให้บริการการจัดการกับบริษัท หินกองเพาเวอร์ จำกัด ซึ่งเป็น</w:t>
      </w:r>
      <w:r w:rsidR="003D130C">
        <w:rPr>
          <w:rFonts w:ascii="Angsana New" w:hAnsi="Angsana New"/>
          <w:sz w:val="30"/>
          <w:szCs w:val="30"/>
          <w:cs/>
          <w:lang w:val="th-TH"/>
        </w:rPr>
        <w:br/>
      </w:r>
      <w:r w:rsidR="00944EAD" w:rsidRPr="00D246FB">
        <w:rPr>
          <w:rFonts w:ascii="Angsana New" w:hAnsi="Angsana New"/>
          <w:sz w:val="30"/>
          <w:szCs w:val="30"/>
          <w:cs/>
          <w:lang w:val="th-TH"/>
        </w:rPr>
        <w:t xml:space="preserve">บริษัทย่อยของการร่วมค้าทางตรง โดยบริษัทจะได้รับค่าธรรมเนียมจากการให้บริการการจัดการเป็นจำนวนเงิน </w:t>
      </w:r>
      <w:r w:rsidR="00DB71A4" w:rsidRPr="00DB71A4">
        <w:rPr>
          <w:rFonts w:ascii="Angsana New" w:hAnsi="Angsana New"/>
          <w:sz w:val="30"/>
          <w:szCs w:val="30"/>
        </w:rPr>
        <w:t>3</w:t>
      </w:r>
      <w:r w:rsidR="00DB71A4" w:rsidRPr="00DB71A4">
        <w:rPr>
          <w:rFonts w:ascii="Angsana New" w:hAnsi="Angsana New" w:hint="cs"/>
          <w:sz w:val="30"/>
          <w:szCs w:val="30"/>
        </w:rPr>
        <w:t>6</w:t>
      </w:r>
      <w:r w:rsidR="00944EAD" w:rsidRPr="00D246FB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3D130C">
        <w:rPr>
          <w:rFonts w:ascii="Angsana New" w:hAnsi="Angsana New"/>
          <w:sz w:val="30"/>
          <w:szCs w:val="30"/>
          <w:cs/>
          <w:lang w:val="th-TH"/>
        </w:rPr>
        <w:br/>
      </w:r>
      <w:r w:rsidR="00944EAD" w:rsidRPr="00D246FB">
        <w:rPr>
          <w:rFonts w:ascii="Angsana New" w:hAnsi="Angsana New"/>
          <w:sz w:val="30"/>
          <w:szCs w:val="30"/>
          <w:cs/>
          <w:lang w:val="th-TH"/>
        </w:rPr>
        <w:t>ล้านบาทต่อปี</w:t>
      </w:r>
      <w:r w:rsidR="003D130C">
        <w:rPr>
          <w:rFonts w:ascii="Angsana New" w:hAnsi="Angsana New" w:hint="cs"/>
          <w:sz w:val="30"/>
          <w:szCs w:val="30"/>
          <w:cs/>
          <w:lang w:val="th-TH"/>
        </w:rPr>
        <w:t xml:space="preserve"> และ</w:t>
      </w:r>
      <w:r w:rsidR="003A024D">
        <w:rPr>
          <w:rFonts w:ascii="Angsana New" w:hAnsi="Angsana New" w:hint="cs"/>
          <w:sz w:val="30"/>
          <w:szCs w:val="30"/>
          <w:cs/>
          <w:lang w:val="th-TH"/>
        </w:rPr>
        <w:t>จะ</w:t>
      </w:r>
      <w:r w:rsidR="003D130C">
        <w:rPr>
          <w:rFonts w:ascii="Angsana New" w:hAnsi="Angsana New" w:hint="cs"/>
          <w:sz w:val="30"/>
          <w:szCs w:val="30"/>
          <w:cs/>
          <w:lang w:val="th-TH"/>
        </w:rPr>
        <w:t>มีการปรับ</w:t>
      </w:r>
      <w:r w:rsidR="003A024D">
        <w:rPr>
          <w:rFonts w:ascii="Angsana New" w:hAnsi="Angsana New" w:hint="cs"/>
          <w:sz w:val="30"/>
          <w:szCs w:val="30"/>
          <w:cs/>
          <w:lang w:val="th-TH"/>
        </w:rPr>
        <w:t>อัตรา</w:t>
      </w:r>
      <w:r w:rsidR="003D130C">
        <w:rPr>
          <w:rFonts w:ascii="Angsana New" w:hAnsi="Angsana New" w:hint="cs"/>
          <w:sz w:val="30"/>
          <w:szCs w:val="30"/>
          <w:cs/>
          <w:lang w:val="th-TH"/>
        </w:rPr>
        <w:t>ค่าบริการในแต่ละปีตามเงื่อนไขที่ระบุในสัญญา สัญ</w:t>
      </w:r>
      <w:r w:rsidR="003A024D">
        <w:rPr>
          <w:rFonts w:ascii="Angsana New" w:hAnsi="Angsana New" w:hint="cs"/>
          <w:sz w:val="30"/>
          <w:szCs w:val="30"/>
          <w:cs/>
          <w:lang w:val="th-TH"/>
        </w:rPr>
        <w:t>ญ</w:t>
      </w:r>
      <w:r w:rsidR="003D130C">
        <w:rPr>
          <w:rFonts w:ascii="Angsana New" w:hAnsi="Angsana New" w:hint="cs"/>
          <w:sz w:val="30"/>
          <w:szCs w:val="30"/>
          <w:cs/>
          <w:lang w:val="th-TH"/>
        </w:rPr>
        <w:t xml:space="preserve">าดังกล่าวมีผลบังคับใช้เป็นระยะเวลา </w:t>
      </w:r>
      <w:r w:rsidR="003D130C">
        <w:rPr>
          <w:rFonts w:ascii="Angsana New" w:hAnsi="Angsana New"/>
          <w:sz w:val="30"/>
          <w:szCs w:val="30"/>
        </w:rPr>
        <w:t xml:space="preserve">1 </w:t>
      </w:r>
      <w:r w:rsidR="003D130C">
        <w:rPr>
          <w:rFonts w:ascii="Angsana New" w:hAnsi="Angsana New" w:hint="cs"/>
          <w:sz w:val="30"/>
          <w:szCs w:val="30"/>
          <w:cs/>
        </w:rPr>
        <w:t>ปี และจะได้รับการขยายออกไปโดยอัตโนมัติอย่างต่อเนื่อง</w:t>
      </w:r>
      <w:r w:rsidR="003A024D">
        <w:rPr>
          <w:rFonts w:ascii="Angsana New" w:hAnsi="Angsana New" w:hint="cs"/>
          <w:sz w:val="30"/>
          <w:szCs w:val="30"/>
          <w:cs/>
        </w:rPr>
        <w:t>อีกคราวละ</w:t>
      </w:r>
      <w:r w:rsidR="003D130C">
        <w:rPr>
          <w:rFonts w:ascii="Angsana New" w:hAnsi="Angsana New" w:hint="cs"/>
          <w:sz w:val="30"/>
          <w:szCs w:val="30"/>
          <w:cs/>
        </w:rPr>
        <w:t xml:space="preserve"> </w:t>
      </w:r>
      <w:r w:rsidR="003D130C">
        <w:rPr>
          <w:rFonts w:ascii="Angsana New" w:hAnsi="Angsana New"/>
          <w:sz w:val="30"/>
          <w:szCs w:val="30"/>
        </w:rPr>
        <w:t xml:space="preserve">1 </w:t>
      </w:r>
      <w:r w:rsidR="003D130C">
        <w:rPr>
          <w:rFonts w:ascii="Angsana New" w:hAnsi="Angsana New" w:hint="cs"/>
          <w:sz w:val="30"/>
          <w:szCs w:val="30"/>
          <w:cs/>
        </w:rPr>
        <w:t xml:space="preserve">ปี </w:t>
      </w:r>
      <w:r w:rsidR="003A024D" w:rsidRPr="003A024D">
        <w:rPr>
          <w:rFonts w:ascii="Angsana New" w:hAnsi="Angsana New"/>
          <w:sz w:val="30"/>
          <w:szCs w:val="30"/>
          <w:cs/>
        </w:rPr>
        <w:t>จนกว่าจะมีการแจ้งยุติสัญญาเป็นลายลักษณ์อักษร</w:t>
      </w:r>
      <w:r w:rsidR="003A024D">
        <w:rPr>
          <w:rFonts w:ascii="Angsana New" w:hAnsi="Angsana New" w:hint="cs"/>
          <w:sz w:val="30"/>
          <w:szCs w:val="30"/>
          <w:cs/>
        </w:rPr>
        <w:t xml:space="preserve"> </w:t>
      </w:r>
    </w:p>
    <w:p w14:paraId="1F553D3C" w14:textId="77777777" w:rsidR="003A024D" w:rsidRDefault="003A024D" w:rsidP="003D59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4EA92292" w14:textId="2F9BEB40" w:rsidR="003D59B0" w:rsidRPr="000E682C" w:rsidRDefault="003D59B0" w:rsidP="003D59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</w:pPr>
      <w:r w:rsidRPr="000E682C">
        <w:rPr>
          <w:rFonts w:ascii="Angsana New" w:hAnsi="Angsana New"/>
          <w:b/>
          <w:bCs/>
          <w:i/>
          <w:iCs/>
          <w:sz w:val="30"/>
          <w:szCs w:val="30"/>
          <w:cs/>
          <w:lang w:val="th-TH"/>
        </w:rPr>
        <w:t xml:space="preserve">การอนุมัติจ่ายเงินปันผลสำหรับปี </w:t>
      </w:r>
      <w:r w:rsidR="00DB71A4" w:rsidRPr="000E682C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49A025E3" w14:textId="77777777" w:rsidR="003D59B0" w:rsidRPr="000E682C" w:rsidRDefault="003D59B0" w:rsidP="003D59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FBCD6FC" w14:textId="34E0A5B7" w:rsidR="003D59B0" w:rsidRPr="003D59B0" w:rsidRDefault="003D59B0" w:rsidP="003D59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E682C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DB71A4" w:rsidRPr="000E682C">
        <w:rPr>
          <w:rFonts w:ascii="Angsana New" w:hAnsi="Angsana New"/>
          <w:sz w:val="30"/>
          <w:szCs w:val="30"/>
        </w:rPr>
        <w:t>15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DB71A4" w:rsidRPr="000E682C">
        <w:rPr>
          <w:rFonts w:ascii="Angsana New" w:hAnsi="Angsana New"/>
          <w:sz w:val="30"/>
          <w:szCs w:val="30"/>
        </w:rPr>
        <w:t>2564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ที่ประชุมคณะกรรมการบริษัทได้มีมติเห็นชอบให้เสนอที่ประชุมสามัญผู้ถือหุ้นเพื่ออนุมัติจ่ายเงินปันผลสำหรับปี </w:t>
      </w:r>
      <w:r w:rsidR="00DB71A4" w:rsidRPr="000E682C">
        <w:rPr>
          <w:rFonts w:ascii="Angsana New" w:hAnsi="Angsana New"/>
          <w:sz w:val="30"/>
          <w:szCs w:val="30"/>
        </w:rPr>
        <w:t>2563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จากกำไรสำหรับผลการดำเนินงานปี </w:t>
      </w:r>
      <w:r w:rsidR="00DB71A4" w:rsidRPr="000E682C">
        <w:rPr>
          <w:rFonts w:ascii="Angsana New" w:hAnsi="Angsana New"/>
          <w:sz w:val="30"/>
          <w:szCs w:val="30"/>
        </w:rPr>
        <w:t>2563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เป็นเงินปันผลในอัตราหุ้นละ </w:t>
      </w:r>
      <w:r w:rsidR="000E682C" w:rsidRPr="000E682C">
        <w:rPr>
          <w:rFonts w:ascii="Angsana New" w:hAnsi="Angsana New"/>
          <w:sz w:val="30"/>
          <w:szCs w:val="30"/>
        </w:rPr>
        <w:t>2.4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บาท เป็นจำนวนเงินทั้งสิ้น </w:t>
      </w:r>
      <w:r w:rsidR="000E682C" w:rsidRPr="000E682C">
        <w:rPr>
          <w:rFonts w:ascii="Angsana New" w:hAnsi="Angsana New"/>
          <w:sz w:val="30"/>
          <w:szCs w:val="30"/>
        </w:rPr>
        <w:t xml:space="preserve">3,480 </w:t>
      </w:r>
      <w:r w:rsidRPr="000E682C">
        <w:rPr>
          <w:rFonts w:ascii="Angsana New" w:hAnsi="Angsana New"/>
          <w:sz w:val="30"/>
          <w:szCs w:val="30"/>
          <w:cs/>
        </w:rPr>
        <w:t xml:space="preserve">ล้านบาท สุทธิจากเงินปันผลระหว่างกาล ในอัตราหุ้นละ </w:t>
      </w:r>
      <w:r w:rsidR="00DB71A4" w:rsidRPr="000E682C">
        <w:rPr>
          <w:rFonts w:ascii="Angsana New" w:hAnsi="Angsana New"/>
          <w:sz w:val="30"/>
          <w:szCs w:val="30"/>
        </w:rPr>
        <w:t>1</w:t>
      </w:r>
      <w:r w:rsidRPr="000E682C">
        <w:rPr>
          <w:rFonts w:ascii="Angsana New" w:hAnsi="Angsana New"/>
          <w:sz w:val="30"/>
          <w:szCs w:val="30"/>
        </w:rPr>
        <w:t>.</w:t>
      </w:r>
      <w:r w:rsidR="00DB71A4" w:rsidRPr="000E682C">
        <w:rPr>
          <w:rFonts w:ascii="Angsana New" w:hAnsi="Angsana New"/>
          <w:sz w:val="30"/>
          <w:szCs w:val="30"/>
        </w:rPr>
        <w:t>15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บาท เป็นจำนวนเงินทั้งสิ้น </w:t>
      </w:r>
      <w:r w:rsidR="00DB71A4" w:rsidRPr="000E682C">
        <w:rPr>
          <w:rFonts w:ascii="Angsana New" w:hAnsi="Angsana New"/>
          <w:sz w:val="30"/>
          <w:szCs w:val="30"/>
        </w:rPr>
        <w:t>1</w:t>
      </w:r>
      <w:r w:rsidRPr="000E682C">
        <w:rPr>
          <w:rFonts w:ascii="Angsana New" w:hAnsi="Angsana New"/>
          <w:sz w:val="30"/>
          <w:szCs w:val="30"/>
        </w:rPr>
        <w:t>,</w:t>
      </w:r>
      <w:r w:rsidR="00DB71A4" w:rsidRPr="000E682C">
        <w:rPr>
          <w:rFonts w:ascii="Angsana New" w:hAnsi="Angsana New"/>
          <w:sz w:val="30"/>
          <w:szCs w:val="30"/>
        </w:rPr>
        <w:t>667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ล้านบาท ยอดสุทธิของเงินปันผลดังกล่าวเป็นจำนวนเงิน </w:t>
      </w:r>
      <w:r w:rsidR="000E682C" w:rsidRPr="000E682C">
        <w:rPr>
          <w:rFonts w:ascii="Angsana New" w:hAnsi="Angsana New"/>
          <w:sz w:val="30"/>
          <w:szCs w:val="30"/>
        </w:rPr>
        <w:t>1,813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ล้านบาท ทั้งนี้ การจ่ายเงินปันผลดังกล่าวขึ้นอยู่กับการอนุมัติจากที่ประชุมสามัญผู้ถือหุ้นในวันที่ </w:t>
      </w:r>
      <w:r w:rsidR="00DB71A4" w:rsidRPr="000E682C">
        <w:rPr>
          <w:rFonts w:ascii="Angsana New" w:hAnsi="Angsana New"/>
          <w:sz w:val="30"/>
          <w:szCs w:val="30"/>
        </w:rPr>
        <w:t>5</w:t>
      </w:r>
      <w:r w:rsidRPr="000E682C">
        <w:rPr>
          <w:rFonts w:ascii="Angsana New" w:hAnsi="Angsana New"/>
          <w:sz w:val="30"/>
          <w:szCs w:val="30"/>
        </w:rPr>
        <w:t xml:space="preserve"> </w:t>
      </w:r>
      <w:r w:rsidRPr="000E682C">
        <w:rPr>
          <w:rFonts w:ascii="Angsana New" w:hAnsi="Angsana New"/>
          <w:sz w:val="30"/>
          <w:szCs w:val="30"/>
          <w:cs/>
        </w:rPr>
        <w:t xml:space="preserve">เมษายน </w:t>
      </w:r>
      <w:r w:rsidR="00DB71A4" w:rsidRPr="000E682C">
        <w:rPr>
          <w:rFonts w:ascii="Angsana New" w:hAnsi="Angsana New"/>
          <w:sz w:val="30"/>
          <w:szCs w:val="30"/>
        </w:rPr>
        <w:t>2564</w:t>
      </w:r>
    </w:p>
    <w:p w14:paraId="00085190" w14:textId="77777777" w:rsidR="0055094D" w:rsidRPr="00D72D73" w:rsidRDefault="0055094D" w:rsidP="00C56C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eastAsia="Cordia New" w:hAnsi="Angsana New"/>
          <w:snapToGrid w:val="0"/>
          <w:sz w:val="30"/>
          <w:szCs w:val="30"/>
          <w:lang w:eastAsia="th-TH"/>
        </w:rPr>
      </w:pPr>
      <w:bookmarkStart w:id="28" w:name="_Hlk15825884"/>
      <w:bookmarkEnd w:id="28"/>
    </w:p>
    <w:sectPr w:rsidR="0055094D" w:rsidRPr="00D72D73" w:rsidSect="000C4FBF">
      <w:headerReference w:type="default" r:id="rId23"/>
      <w:pgSz w:w="11907" w:h="16840" w:code="9"/>
      <w:pgMar w:top="691" w:right="1152" w:bottom="576" w:left="1152" w:header="720" w:footer="720" w:gutter="0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42AA5E3" w14:textId="77777777" w:rsidR="007E2B9B" w:rsidRDefault="007E2B9B" w:rsidP="004956B4">
      <w:r>
        <w:separator/>
      </w:r>
    </w:p>
  </w:endnote>
  <w:endnote w:type="continuationSeparator" w:id="0">
    <w:p w14:paraId="2EEC37A7" w14:textId="77777777" w:rsidR="007E2B9B" w:rsidRDefault="007E2B9B" w:rsidP="004956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8070000" w:usb2="00000010" w:usb3="00000000" w:csb0="00020001" w:csb1="00000000"/>
  </w:font>
  <w:font w:name="EucrosiaUPCBold">
    <w:altName w:val="EucrosiaUPC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AngsanaNew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4518030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5264A499" w14:textId="22E97E56" w:rsidR="007E2B9B" w:rsidRPr="00D63606" w:rsidRDefault="007E2B9B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D6360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D6360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D6360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8A4B87">
          <w:rPr>
            <w:rFonts w:asciiTheme="majorBidi" w:hAnsiTheme="majorBidi" w:cstheme="majorBidi"/>
            <w:noProof/>
            <w:sz w:val="30"/>
            <w:szCs w:val="30"/>
          </w:rPr>
          <w:t>17</w:t>
        </w:r>
        <w:r w:rsidRPr="00D6360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1899606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1A78DF57" w14:textId="78595B73" w:rsidR="007E2B9B" w:rsidRDefault="007E2B9B">
        <w:pPr>
          <w:pStyle w:val="Footer"/>
          <w:jc w:val="center"/>
          <w:rPr>
            <w:rFonts w:asciiTheme="majorBidi" w:hAnsiTheme="majorBidi" w:cstheme="majorBidi"/>
            <w:noProof/>
            <w:sz w:val="30"/>
            <w:szCs w:val="30"/>
          </w:rPr>
        </w:pPr>
        <w:r w:rsidRPr="00E0625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E0625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E0625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8A4B87">
          <w:rPr>
            <w:rFonts w:asciiTheme="majorBidi" w:hAnsiTheme="majorBidi" w:cstheme="majorBidi"/>
            <w:noProof/>
            <w:sz w:val="30"/>
            <w:szCs w:val="30"/>
          </w:rPr>
          <w:t>92</w:t>
        </w:r>
        <w:r w:rsidRPr="00E0625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2599691"/>
      <w:docPartObj>
        <w:docPartGallery w:val="Page Numbers (Bottom of Page)"/>
        <w:docPartUnique/>
      </w:docPartObj>
    </w:sdtPr>
    <w:sdtEndPr>
      <w:rPr>
        <w:rFonts w:ascii="Angsana New" w:hAnsi="Angsana New"/>
        <w:noProof/>
        <w:sz w:val="30"/>
        <w:szCs w:val="30"/>
      </w:rPr>
    </w:sdtEndPr>
    <w:sdtContent>
      <w:p w14:paraId="02AC8A5F" w14:textId="72BC184F" w:rsidR="007E2B9B" w:rsidRPr="00E236D6" w:rsidRDefault="007E2B9B">
        <w:pPr>
          <w:pStyle w:val="Footer"/>
          <w:jc w:val="center"/>
          <w:rPr>
            <w:rFonts w:ascii="Angsana New" w:hAnsi="Angsana New"/>
            <w:sz w:val="30"/>
            <w:szCs w:val="30"/>
          </w:rPr>
        </w:pPr>
        <w:r w:rsidRPr="00E236D6">
          <w:rPr>
            <w:rFonts w:ascii="Angsana New" w:hAnsi="Angsana New"/>
            <w:sz w:val="30"/>
            <w:szCs w:val="30"/>
          </w:rPr>
          <w:fldChar w:fldCharType="begin"/>
        </w:r>
        <w:r w:rsidRPr="00E236D6">
          <w:rPr>
            <w:rFonts w:ascii="Angsana New" w:hAnsi="Angsana New"/>
            <w:sz w:val="30"/>
            <w:szCs w:val="30"/>
          </w:rPr>
          <w:instrText xml:space="preserve"> PAGE   \* MERGEFORMAT </w:instrText>
        </w:r>
        <w:r w:rsidRPr="00E236D6">
          <w:rPr>
            <w:rFonts w:ascii="Angsana New" w:hAnsi="Angsana New"/>
            <w:sz w:val="30"/>
            <w:szCs w:val="30"/>
          </w:rPr>
          <w:fldChar w:fldCharType="separate"/>
        </w:r>
        <w:r w:rsidR="008A4B87">
          <w:rPr>
            <w:rFonts w:ascii="Angsana New" w:hAnsi="Angsana New"/>
            <w:noProof/>
            <w:sz w:val="30"/>
            <w:szCs w:val="30"/>
          </w:rPr>
          <w:t>96</w:t>
        </w:r>
        <w:r w:rsidRPr="00E236D6">
          <w:rPr>
            <w:rFonts w:ascii="Angsana New" w:hAnsi="Angsana New"/>
            <w:noProof/>
            <w:sz w:val="30"/>
            <w:szCs w:val="3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067209"/>
      <w:docPartObj>
        <w:docPartGallery w:val="Page Numbers (Bottom of Page)"/>
        <w:docPartUnique/>
      </w:docPartObj>
    </w:sdtPr>
    <w:sdtEndPr>
      <w:rPr>
        <w:rFonts w:ascii="Angsana New" w:hAnsi="Angsana New"/>
        <w:noProof/>
        <w:sz w:val="30"/>
        <w:szCs w:val="30"/>
      </w:rPr>
    </w:sdtEndPr>
    <w:sdtContent>
      <w:p w14:paraId="6C9C55D5" w14:textId="647FFA46" w:rsidR="007E2B9B" w:rsidRPr="00E236D6" w:rsidRDefault="007E2B9B">
        <w:pPr>
          <w:pStyle w:val="Footer"/>
          <w:jc w:val="center"/>
          <w:rPr>
            <w:rFonts w:ascii="Angsana New" w:hAnsi="Angsana New"/>
            <w:sz w:val="30"/>
            <w:szCs w:val="30"/>
          </w:rPr>
        </w:pPr>
        <w:r w:rsidRPr="00E236D6">
          <w:rPr>
            <w:rFonts w:ascii="Angsana New" w:hAnsi="Angsana New"/>
            <w:sz w:val="30"/>
            <w:szCs w:val="30"/>
          </w:rPr>
          <w:fldChar w:fldCharType="begin"/>
        </w:r>
        <w:r w:rsidRPr="00E236D6">
          <w:rPr>
            <w:rFonts w:ascii="Angsana New" w:hAnsi="Angsana New"/>
            <w:sz w:val="30"/>
            <w:szCs w:val="30"/>
          </w:rPr>
          <w:instrText xml:space="preserve"> PAGE   \* MERGEFORMAT </w:instrText>
        </w:r>
        <w:r w:rsidRPr="00E236D6">
          <w:rPr>
            <w:rFonts w:ascii="Angsana New" w:hAnsi="Angsana New"/>
            <w:sz w:val="30"/>
            <w:szCs w:val="30"/>
          </w:rPr>
          <w:fldChar w:fldCharType="separate"/>
        </w:r>
        <w:r w:rsidR="008A4B87">
          <w:rPr>
            <w:rFonts w:ascii="Angsana New" w:hAnsi="Angsana New"/>
            <w:noProof/>
            <w:sz w:val="30"/>
            <w:szCs w:val="30"/>
          </w:rPr>
          <w:t>107</w:t>
        </w:r>
        <w:r w:rsidRPr="00E236D6">
          <w:rPr>
            <w:rFonts w:ascii="Angsana New" w:hAnsi="Angsana New"/>
            <w:noProof/>
            <w:sz w:val="30"/>
            <w:szCs w:val="30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64A28D" w14:textId="541F01CE" w:rsidR="007E2B9B" w:rsidRPr="00702A20" w:rsidRDefault="007E2B9B" w:rsidP="00061335">
    <w:pPr>
      <w:pStyle w:val="Footer"/>
      <w:framePr w:w="376"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702A20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702A20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702A20">
      <w:rPr>
        <w:rStyle w:val="PageNumber"/>
        <w:rFonts w:ascii="Angsana New" w:hAnsi="Angsana New"/>
        <w:sz w:val="30"/>
        <w:szCs w:val="30"/>
        <w:cs/>
      </w:rPr>
      <w:fldChar w:fldCharType="separate"/>
    </w:r>
    <w:r w:rsidR="008A4B87">
      <w:rPr>
        <w:rStyle w:val="PageNumber"/>
        <w:rFonts w:ascii="Angsana New" w:hAnsi="Angsana New"/>
        <w:noProof/>
        <w:sz w:val="30"/>
        <w:szCs w:val="30"/>
        <w:cs/>
      </w:rPr>
      <w:t>156</w:t>
    </w:r>
    <w:r w:rsidRPr="00702A20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25BCED57" w14:textId="77777777" w:rsidR="007E2B9B" w:rsidRPr="00E04E3D" w:rsidRDefault="007E2B9B" w:rsidP="00E04E3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sz w:val="30"/>
        <w:szCs w:val="3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ED39A95" w14:textId="77777777" w:rsidR="007E2B9B" w:rsidRDefault="007E2B9B" w:rsidP="004956B4">
      <w:r>
        <w:separator/>
      </w:r>
    </w:p>
  </w:footnote>
  <w:footnote w:type="continuationSeparator" w:id="0">
    <w:p w14:paraId="699BACD9" w14:textId="77777777" w:rsidR="007E2B9B" w:rsidRDefault="007E2B9B" w:rsidP="004956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97F0EA" w14:textId="77777777" w:rsidR="007E2B9B" w:rsidRPr="0023512F" w:rsidRDefault="007E2B9B" w:rsidP="009702ED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บริษัท ราช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23512F">
      <w:rPr>
        <w:rFonts w:asciiTheme="majorBidi" w:hAnsiTheme="majorBidi" w:cstheme="majorBidi" w:hint="cs"/>
        <w:b/>
        <w:bCs/>
        <w:sz w:val="32"/>
        <w:szCs w:val="32"/>
        <w:cs/>
      </w:rPr>
      <w:t>กรุ๊ป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 xml:space="preserve"> จำกัด </w:t>
    </w:r>
    <w:r w:rsidRPr="0023512F">
      <w:rPr>
        <w:rFonts w:asciiTheme="majorBidi" w:hAnsiTheme="majorBidi" w:cstheme="majorBidi"/>
        <w:b/>
        <w:bCs/>
        <w:sz w:val="32"/>
        <w:szCs w:val="32"/>
      </w:rPr>
      <w:t>(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>มหาชน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) </w:t>
    </w:r>
    <w:r w:rsidRPr="0023512F">
      <w:rPr>
        <w:rFonts w:asciiTheme="majorBidi" w:hAnsiTheme="majorBidi" w:cstheme="majorBidi"/>
        <w:b/>
        <w:bCs/>
        <w:sz w:val="32"/>
        <w:szCs w:val="32"/>
        <w:cs/>
      </w:rPr>
      <w:t>และบริษัทย่อย</w:t>
    </w:r>
  </w:p>
  <w:p w14:paraId="6901FB00" w14:textId="77777777" w:rsidR="007E2B9B" w:rsidRPr="0023512F" w:rsidRDefault="007E2B9B" w:rsidP="004E58E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หมายเหตุประกอบงบการเงิน</w:t>
    </w:r>
  </w:p>
  <w:p w14:paraId="0C071F79" w14:textId="4D6EC8AA" w:rsidR="007E2B9B" w:rsidRPr="00664485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AA13FC">
      <w:rPr>
        <w:rFonts w:asciiTheme="majorBidi" w:hAnsiTheme="majorBidi" w:cstheme="majorBidi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="Angsana New" w:hAnsi="Angsana New"/>
        <w:b/>
        <w:bCs/>
        <w:sz w:val="32"/>
        <w:szCs w:val="32"/>
      </w:rPr>
      <w:t>31</w:t>
    </w:r>
    <w:r>
      <w:rPr>
        <w:rFonts w:ascii="Angsana New" w:hAnsi="Angsana New"/>
        <w:b/>
        <w:bCs/>
        <w:sz w:val="32"/>
        <w:szCs w:val="32"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ธันวาคม</w:t>
    </w:r>
    <w:r>
      <w:rPr>
        <w:rFonts w:ascii="Angsana New" w:hAnsi="Angsana New"/>
        <w:b/>
        <w:bCs/>
        <w:sz w:val="32"/>
        <w:szCs w:val="32"/>
        <w:cs/>
      </w:rPr>
      <w:t xml:space="preserve"> </w:t>
    </w:r>
    <w:r w:rsidRPr="00DB71A4">
      <w:rPr>
        <w:rFonts w:ascii="Angsana New" w:hAnsi="Angsana New"/>
        <w:b/>
        <w:bCs/>
        <w:sz w:val="32"/>
        <w:szCs w:val="32"/>
      </w:rPr>
      <w:t>2563</w:t>
    </w:r>
  </w:p>
  <w:p w14:paraId="084F0ABA" w14:textId="77777777" w:rsidR="007E2B9B" w:rsidRPr="004E58EC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sz w:val="30"/>
        <w:szCs w:val="30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3C39E3" w14:textId="77777777" w:rsidR="007E2B9B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9E21D6">
      <w:rPr>
        <w:rFonts w:ascii="Angsana New" w:hAnsi="Angsana New"/>
        <w:b/>
        <w:bCs/>
        <w:sz w:val="32"/>
        <w:szCs w:val="32"/>
        <w:cs/>
      </w:rPr>
      <w:t>บริษัท ราช กรุ๊ป จำกัด (มหาชน) และบริษัทย่อย</w:t>
    </w:r>
  </w:p>
  <w:p w14:paraId="29858C1D" w14:textId="77777777" w:rsidR="007E2B9B" w:rsidRPr="004F0871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4F087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35CF56D" w14:textId="4FE13FC2" w:rsidR="007E2B9B" w:rsidRPr="00F813C9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813C9">
      <w:rPr>
        <w:rFonts w:ascii="Angsana New" w:hAnsi="Angsana New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2040159D" w14:textId="77777777" w:rsidR="007E2B9B" w:rsidRPr="009873F3" w:rsidRDefault="007E2B9B" w:rsidP="008E092F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21F5CB" w14:textId="77777777" w:rsidR="007E2B9B" w:rsidRPr="0023512F" w:rsidRDefault="007E2B9B" w:rsidP="005D2DD3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left="540" w:right="360"/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บริษัท ราช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23512F">
      <w:rPr>
        <w:rFonts w:asciiTheme="majorBidi" w:hAnsiTheme="majorBidi" w:cstheme="majorBidi" w:hint="cs"/>
        <w:b/>
        <w:bCs/>
        <w:sz w:val="32"/>
        <w:szCs w:val="32"/>
        <w:cs/>
      </w:rPr>
      <w:t>กรุ๊ป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 xml:space="preserve"> จำกัด </w:t>
    </w:r>
    <w:r w:rsidRPr="0023512F">
      <w:rPr>
        <w:rFonts w:asciiTheme="majorBidi" w:hAnsiTheme="majorBidi" w:cstheme="majorBidi"/>
        <w:b/>
        <w:bCs/>
        <w:sz w:val="32"/>
        <w:szCs w:val="32"/>
      </w:rPr>
      <w:t>(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>มหาชน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) </w:t>
    </w:r>
    <w:r w:rsidRPr="0023512F">
      <w:rPr>
        <w:rFonts w:asciiTheme="majorBidi" w:hAnsiTheme="majorBidi" w:cstheme="majorBidi"/>
        <w:b/>
        <w:bCs/>
        <w:sz w:val="32"/>
        <w:szCs w:val="32"/>
        <w:cs/>
      </w:rPr>
      <w:t>และบริษัทย่อย</w:t>
    </w:r>
  </w:p>
  <w:p w14:paraId="2DDF43E4" w14:textId="77777777" w:rsidR="007E2B9B" w:rsidRPr="0023512F" w:rsidRDefault="007E2B9B" w:rsidP="005D2DD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หมายเหตุประกอบงบการเงิน</w:t>
    </w:r>
  </w:p>
  <w:p w14:paraId="693C3ED1" w14:textId="78F60C5E" w:rsidR="007E2B9B" w:rsidRPr="00664485" w:rsidRDefault="007E2B9B" w:rsidP="005D2DD3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="Angsana New" w:hAnsi="Angsana New"/>
        <w:b/>
        <w:bCs/>
        <w:sz w:val="32"/>
        <w:szCs w:val="32"/>
      </w:rPr>
    </w:pPr>
    <w:r w:rsidRPr="00AA13FC">
      <w:rPr>
        <w:rFonts w:asciiTheme="majorBidi" w:hAnsiTheme="majorBidi" w:cstheme="majorBidi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="Angsana New" w:hAnsi="Angsana New"/>
        <w:b/>
        <w:bCs/>
        <w:sz w:val="32"/>
        <w:szCs w:val="32"/>
      </w:rPr>
      <w:t>31</w:t>
    </w:r>
    <w:r>
      <w:rPr>
        <w:rFonts w:ascii="Angsana New" w:hAnsi="Angsana New"/>
        <w:b/>
        <w:bCs/>
        <w:sz w:val="32"/>
        <w:szCs w:val="32"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ธันวาคม</w:t>
    </w:r>
    <w:r>
      <w:rPr>
        <w:rFonts w:ascii="Angsana New" w:hAnsi="Angsana New"/>
        <w:b/>
        <w:bCs/>
        <w:sz w:val="32"/>
        <w:szCs w:val="32"/>
        <w:cs/>
      </w:rPr>
      <w:t xml:space="preserve"> </w:t>
    </w:r>
    <w:r w:rsidRPr="00DB71A4">
      <w:rPr>
        <w:rFonts w:ascii="Angsana New" w:hAnsi="Angsana New"/>
        <w:b/>
        <w:bCs/>
        <w:sz w:val="32"/>
        <w:szCs w:val="32"/>
      </w:rPr>
      <w:t>2563</w:t>
    </w:r>
  </w:p>
  <w:p w14:paraId="4742D295" w14:textId="77777777" w:rsidR="007E2B9B" w:rsidRPr="004E58EC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sz w:val="30"/>
        <w:szCs w:val="3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24FFE0" w14:textId="77777777" w:rsidR="007E2B9B" w:rsidRPr="0023512F" w:rsidRDefault="007E2B9B" w:rsidP="009702ED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บริษัท ราช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23512F">
      <w:rPr>
        <w:rFonts w:asciiTheme="majorBidi" w:hAnsiTheme="majorBidi" w:cstheme="majorBidi" w:hint="cs"/>
        <w:b/>
        <w:bCs/>
        <w:sz w:val="32"/>
        <w:szCs w:val="32"/>
        <w:cs/>
      </w:rPr>
      <w:t>กรุ๊ป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 xml:space="preserve"> จำกัด </w:t>
    </w:r>
    <w:r w:rsidRPr="0023512F">
      <w:rPr>
        <w:rFonts w:asciiTheme="majorBidi" w:hAnsiTheme="majorBidi" w:cstheme="majorBidi"/>
        <w:b/>
        <w:bCs/>
        <w:sz w:val="32"/>
        <w:szCs w:val="32"/>
      </w:rPr>
      <w:t>(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>มหาชน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) </w:t>
    </w:r>
    <w:r w:rsidRPr="0023512F">
      <w:rPr>
        <w:rFonts w:asciiTheme="majorBidi" w:hAnsiTheme="majorBidi" w:cstheme="majorBidi"/>
        <w:b/>
        <w:bCs/>
        <w:sz w:val="32"/>
        <w:szCs w:val="32"/>
        <w:cs/>
      </w:rPr>
      <w:t>และบริษัทย่อย</w:t>
    </w:r>
  </w:p>
  <w:p w14:paraId="2E790D3E" w14:textId="77777777" w:rsidR="007E2B9B" w:rsidRPr="0023512F" w:rsidRDefault="007E2B9B" w:rsidP="004E58E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หมายเหตุประกอบงบการเงิน</w:t>
    </w:r>
  </w:p>
  <w:p w14:paraId="74FDC755" w14:textId="0C5AC2CB" w:rsidR="007E2B9B" w:rsidRPr="00664485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AA13FC">
      <w:rPr>
        <w:rFonts w:asciiTheme="majorBidi" w:hAnsiTheme="majorBidi" w:cstheme="majorBidi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="Angsana New" w:hAnsi="Angsana New"/>
        <w:b/>
        <w:bCs/>
        <w:sz w:val="32"/>
        <w:szCs w:val="32"/>
      </w:rPr>
      <w:t>31</w:t>
    </w:r>
    <w:r>
      <w:rPr>
        <w:rFonts w:ascii="Angsana New" w:hAnsi="Angsana New"/>
        <w:b/>
        <w:bCs/>
        <w:sz w:val="32"/>
        <w:szCs w:val="32"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ธันวาคม</w:t>
    </w:r>
    <w:r>
      <w:rPr>
        <w:rFonts w:ascii="Angsana New" w:hAnsi="Angsana New"/>
        <w:b/>
        <w:bCs/>
        <w:sz w:val="32"/>
        <w:szCs w:val="32"/>
        <w:cs/>
      </w:rPr>
      <w:t xml:space="preserve"> </w:t>
    </w:r>
    <w:r w:rsidRPr="00DB71A4">
      <w:rPr>
        <w:rFonts w:ascii="Angsana New" w:hAnsi="Angsana New"/>
        <w:b/>
        <w:bCs/>
        <w:sz w:val="32"/>
        <w:szCs w:val="32"/>
      </w:rPr>
      <w:t>2563</w:t>
    </w:r>
  </w:p>
  <w:p w14:paraId="46D4F07B" w14:textId="77777777" w:rsidR="007E2B9B" w:rsidRPr="004E58EC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sz w:val="30"/>
        <w:szCs w:val="3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161ACD" w14:textId="77777777" w:rsidR="007E2B9B" w:rsidRPr="0023512F" w:rsidRDefault="007E2B9B" w:rsidP="009702ED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บริษัท ราช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23512F">
      <w:rPr>
        <w:rFonts w:asciiTheme="majorBidi" w:hAnsiTheme="majorBidi" w:cstheme="majorBidi" w:hint="cs"/>
        <w:b/>
        <w:bCs/>
        <w:sz w:val="32"/>
        <w:szCs w:val="32"/>
        <w:cs/>
      </w:rPr>
      <w:t>กรุ๊ป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 xml:space="preserve"> จำกัด </w:t>
    </w:r>
    <w:r w:rsidRPr="0023512F">
      <w:rPr>
        <w:rFonts w:asciiTheme="majorBidi" w:hAnsiTheme="majorBidi" w:cstheme="majorBidi"/>
        <w:b/>
        <w:bCs/>
        <w:sz w:val="32"/>
        <w:szCs w:val="32"/>
      </w:rPr>
      <w:t>(</w:t>
    </w:r>
    <w:r w:rsidRPr="0023512F">
      <w:rPr>
        <w:rFonts w:asciiTheme="majorBidi" w:hAnsiTheme="majorBidi" w:cstheme="majorBidi"/>
        <w:b/>
        <w:bCs/>
        <w:sz w:val="32"/>
        <w:szCs w:val="32"/>
        <w:cs/>
        <w:lang w:val="th-TH"/>
      </w:rPr>
      <w:t>มหาชน</w:t>
    </w:r>
    <w:r w:rsidRPr="0023512F">
      <w:rPr>
        <w:rFonts w:asciiTheme="majorBidi" w:hAnsiTheme="majorBidi" w:cstheme="majorBidi"/>
        <w:b/>
        <w:bCs/>
        <w:sz w:val="32"/>
        <w:szCs w:val="32"/>
      </w:rPr>
      <w:t xml:space="preserve">) </w:t>
    </w:r>
    <w:r w:rsidRPr="0023512F">
      <w:rPr>
        <w:rFonts w:asciiTheme="majorBidi" w:hAnsiTheme="majorBidi" w:cstheme="majorBidi"/>
        <w:b/>
        <w:bCs/>
        <w:sz w:val="32"/>
        <w:szCs w:val="32"/>
        <w:cs/>
      </w:rPr>
      <w:t>และบริษัทย่อย</w:t>
    </w:r>
  </w:p>
  <w:p w14:paraId="3D0F1C4A" w14:textId="77777777" w:rsidR="007E2B9B" w:rsidRPr="0023512F" w:rsidRDefault="007E2B9B" w:rsidP="004E58E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23512F">
      <w:rPr>
        <w:rFonts w:asciiTheme="majorBidi" w:hAnsiTheme="majorBidi" w:cstheme="majorBidi"/>
        <w:b/>
        <w:bCs/>
        <w:sz w:val="32"/>
        <w:szCs w:val="32"/>
        <w:cs/>
      </w:rPr>
      <w:t>หมายเหตุประกอบงบการเงิน</w:t>
    </w:r>
  </w:p>
  <w:p w14:paraId="07BD196E" w14:textId="517A2107" w:rsidR="007E2B9B" w:rsidRPr="00664485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AA13FC">
      <w:rPr>
        <w:rFonts w:asciiTheme="majorBidi" w:hAnsiTheme="majorBidi" w:cstheme="majorBidi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="Angsana New" w:hAnsi="Angsana New"/>
        <w:b/>
        <w:bCs/>
        <w:sz w:val="32"/>
        <w:szCs w:val="32"/>
      </w:rPr>
      <w:t>31</w:t>
    </w:r>
    <w:r>
      <w:rPr>
        <w:rFonts w:ascii="Angsana New" w:hAnsi="Angsana New"/>
        <w:b/>
        <w:bCs/>
        <w:sz w:val="32"/>
        <w:szCs w:val="32"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ธันวาคม</w:t>
    </w:r>
    <w:r>
      <w:rPr>
        <w:rFonts w:ascii="Angsana New" w:hAnsi="Angsana New"/>
        <w:b/>
        <w:bCs/>
        <w:sz w:val="32"/>
        <w:szCs w:val="32"/>
        <w:cs/>
      </w:rPr>
      <w:t xml:space="preserve"> </w:t>
    </w:r>
    <w:r w:rsidRPr="00DB71A4">
      <w:rPr>
        <w:rFonts w:ascii="Angsana New" w:hAnsi="Angsana New"/>
        <w:b/>
        <w:bCs/>
        <w:sz w:val="32"/>
        <w:szCs w:val="32"/>
      </w:rPr>
      <w:t>2563</w:t>
    </w:r>
  </w:p>
  <w:p w14:paraId="7C853C91" w14:textId="77777777" w:rsidR="007E2B9B" w:rsidRPr="004E58EC" w:rsidRDefault="007E2B9B" w:rsidP="00147C71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sz w:val="30"/>
        <w:szCs w:val="3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F85248" w14:textId="77777777" w:rsidR="007E2B9B" w:rsidRDefault="007E2B9B" w:rsidP="00727B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272ED0">
      <w:rPr>
        <w:rFonts w:asciiTheme="majorBidi" w:hAnsiTheme="majorBidi" w:cstheme="majorBidi"/>
        <w:b/>
        <w:bCs/>
        <w:sz w:val="32"/>
        <w:szCs w:val="32"/>
        <w:cs/>
      </w:rPr>
      <w:t>บริษัท ราช</w:t>
    </w:r>
    <w:r w:rsidRPr="00272ED0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272ED0">
      <w:rPr>
        <w:rFonts w:asciiTheme="majorBidi" w:hAnsiTheme="majorBidi" w:cstheme="majorBidi" w:hint="cs"/>
        <w:b/>
        <w:bCs/>
        <w:sz w:val="32"/>
        <w:szCs w:val="32"/>
        <w:cs/>
      </w:rPr>
      <w:t>กรุ๊ป</w:t>
    </w:r>
    <w:r w:rsidRPr="00272ED0">
      <w:rPr>
        <w:rFonts w:asciiTheme="majorBidi" w:hAnsiTheme="majorBidi" w:cstheme="majorBidi"/>
        <w:b/>
        <w:bCs/>
        <w:sz w:val="32"/>
        <w:szCs w:val="32"/>
        <w:cs/>
        <w:lang w:val="th-TH"/>
      </w:rPr>
      <w:t xml:space="preserve"> จำกัด </w:t>
    </w:r>
    <w:r w:rsidRPr="00272ED0">
      <w:rPr>
        <w:rFonts w:asciiTheme="majorBidi" w:hAnsiTheme="majorBidi" w:cstheme="majorBidi"/>
        <w:b/>
        <w:bCs/>
        <w:sz w:val="32"/>
        <w:szCs w:val="32"/>
      </w:rPr>
      <w:t>(</w:t>
    </w:r>
    <w:r w:rsidRPr="00272ED0">
      <w:rPr>
        <w:rFonts w:asciiTheme="majorBidi" w:hAnsiTheme="majorBidi" w:cstheme="majorBidi"/>
        <w:b/>
        <w:bCs/>
        <w:sz w:val="32"/>
        <w:szCs w:val="32"/>
        <w:cs/>
        <w:lang w:val="th-TH"/>
      </w:rPr>
      <w:t>มหาชน</w:t>
    </w:r>
    <w:r>
      <w:rPr>
        <w:rFonts w:asciiTheme="majorBidi" w:hAnsiTheme="majorBidi" w:cstheme="majorBidi" w:hint="cs"/>
        <w:b/>
        <w:bCs/>
        <w:sz w:val="32"/>
        <w:szCs w:val="32"/>
        <w:cs/>
        <w:lang w:val="th-TH"/>
      </w:rPr>
      <w:t>)</w:t>
    </w:r>
  </w:p>
  <w:p w14:paraId="487986B9" w14:textId="77777777" w:rsidR="007E2B9B" w:rsidRPr="00272ED0" w:rsidRDefault="007E2B9B" w:rsidP="00727B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272ED0">
      <w:rPr>
        <w:rFonts w:asciiTheme="majorBidi" w:hAnsiTheme="majorBidi" w:cstheme="majorBidi"/>
        <w:b/>
        <w:bCs/>
        <w:sz w:val="32"/>
        <w:szCs w:val="32"/>
        <w:cs/>
      </w:rPr>
      <w:t>หมายเหตุประกอบงบการเงิน</w:t>
    </w:r>
  </w:p>
  <w:p w14:paraId="793236A1" w14:textId="4178D92E" w:rsidR="007E2B9B" w:rsidRPr="00272ED0" w:rsidRDefault="007E2B9B" w:rsidP="00727B6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2"/>
        <w:szCs w:val="32"/>
      </w:rPr>
    </w:pPr>
    <w:r w:rsidRPr="007237DB">
      <w:rPr>
        <w:rFonts w:asciiTheme="majorBidi" w:hAnsiTheme="majorBidi" w:cstheme="majorBidi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1666AD03" w14:textId="77777777" w:rsidR="007E2B9B" w:rsidRPr="004E58EC" w:rsidRDefault="007E2B9B" w:rsidP="00952853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sz w:val="30"/>
        <w:szCs w:val="30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713485" w14:textId="77777777" w:rsidR="007E2B9B" w:rsidRDefault="007E2B9B" w:rsidP="006B455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9E21D6">
      <w:rPr>
        <w:rFonts w:ascii="Angsana New" w:hAnsi="Angsana New"/>
        <w:b/>
        <w:bCs/>
        <w:sz w:val="32"/>
        <w:szCs w:val="32"/>
        <w:cs/>
      </w:rPr>
      <w:t>บริษัท ราช กรุ๊ป จำกัด (มหาชน) และบริษัทย่อย</w:t>
    </w:r>
  </w:p>
  <w:p w14:paraId="66F8B73E" w14:textId="77777777" w:rsidR="007E2B9B" w:rsidRPr="004F0871" w:rsidRDefault="007E2B9B" w:rsidP="006B455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4F087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6E9AB90F" w14:textId="651B0B18" w:rsidR="007E2B9B" w:rsidRPr="00F813C9" w:rsidRDefault="007E2B9B" w:rsidP="006B455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813C9">
      <w:rPr>
        <w:rFonts w:ascii="Angsana New" w:hAnsi="Angsana New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40BA7819" w14:textId="77777777" w:rsidR="007E2B9B" w:rsidRPr="009873F3" w:rsidRDefault="007E2B9B" w:rsidP="006B4552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0"/>
        <w:szCs w:val="30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0FBF4A" w14:textId="77777777" w:rsidR="007E2B9B" w:rsidRDefault="007E2B9B" w:rsidP="00F8009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360"/>
      <w:rPr>
        <w:rFonts w:ascii="Angsana New" w:hAnsi="Angsana New"/>
        <w:b/>
        <w:bCs/>
        <w:sz w:val="32"/>
        <w:szCs w:val="32"/>
      </w:rPr>
    </w:pPr>
    <w:r w:rsidRPr="009E21D6">
      <w:rPr>
        <w:rFonts w:ascii="Angsana New" w:hAnsi="Angsana New"/>
        <w:b/>
        <w:bCs/>
        <w:sz w:val="32"/>
        <w:szCs w:val="32"/>
        <w:cs/>
      </w:rPr>
      <w:t>บริษัท ราช กรุ๊ป จำกัด (มหาชน) และบริษัทย่อย</w:t>
    </w:r>
  </w:p>
  <w:p w14:paraId="712A548B" w14:textId="77777777" w:rsidR="007E2B9B" w:rsidRPr="004F0871" w:rsidRDefault="007E2B9B" w:rsidP="00F8009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360"/>
      <w:rPr>
        <w:rFonts w:ascii="Angsana New" w:hAnsi="Angsana New"/>
        <w:b/>
        <w:bCs/>
        <w:sz w:val="32"/>
        <w:szCs w:val="32"/>
      </w:rPr>
    </w:pPr>
    <w:r w:rsidRPr="004F087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FFA5074" w14:textId="70F79A62" w:rsidR="007E2B9B" w:rsidRPr="00F813C9" w:rsidRDefault="007E2B9B" w:rsidP="00F8009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360"/>
      <w:rPr>
        <w:rFonts w:ascii="Angsana New" w:hAnsi="Angsana New"/>
        <w:b/>
        <w:bCs/>
        <w:sz w:val="32"/>
        <w:szCs w:val="32"/>
      </w:rPr>
    </w:pPr>
    <w:r w:rsidRPr="00F813C9">
      <w:rPr>
        <w:rFonts w:ascii="Angsana New" w:hAnsi="Angsana New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40ED6B00" w14:textId="77777777" w:rsidR="007E2B9B" w:rsidRPr="009873F3" w:rsidRDefault="007E2B9B" w:rsidP="00BB7B32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hanging="450"/>
      <w:rPr>
        <w:rFonts w:ascii="Angsana New" w:hAnsi="Angsana New"/>
        <w:b/>
        <w:bCs/>
        <w:sz w:val="30"/>
        <w:szCs w:val="30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758AE2" w14:textId="77777777" w:rsidR="007E2B9B" w:rsidRDefault="007E2B9B" w:rsidP="00366B3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9E21D6">
      <w:rPr>
        <w:rFonts w:ascii="Angsana New" w:hAnsi="Angsana New"/>
        <w:b/>
        <w:bCs/>
        <w:sz w:val="32"/>
        <w:szCs w:val="32"/>
        <w:cs/>
      </w:rPr>
      <w:t>บริษัท ราช กรุ๊ป จำกัด (มหาชน) และบริษัทย่อย</w:t>
    </w:r>
  </w:p>
  <w:p w14:paraId="105DD081" w14:textId="77777777" w:rsidR="007E2B9B" w:rsidRPr="004F0871" w:rsidRDefault="007E2B9B" w:rsidP="00366B3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4F087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A149484" w14:textId="74655821" w:rsidR="007E2B9B" w:rsidRPr="00F813C9" w:rsidRDefault="007E2B9B" w:rsidP="00366B3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F813C9">
      <w:rPr>
        <w:rFonts w:ascii="Angsana New" w:hAnsi="Angsana New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029279E1" w14:textId="77777777" w:rsidR="007E2B9B" w:rsidRPr="009873F3" w:rsidRDefault="007E2B9B" w:rsidP="00F80097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0"/>
        <w:szCs w:val="30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1C12D5" w14:textId="77777777" w:rsidR="007E2B9B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90"/>
      <w:rPr>
        <w:rFonts w:ascii="Angsana New" w:hAnsi="Angsana New"/>
        <w:b/>
        <w:bCs/>
        <w:sz w:val="32"/>
        <w:szCs w:val="32"/>
      </w:rPr>
    </w:pPr>
    <w:r w:rsidRPr="009E21D6">
      <w:rPr>
        <w:rFonts w:ascii="Angsana New" w:hAnsi="Angsana New"/>
        <w:b/>
        <w:bCs/>
        <w:sz w:val="32"/>
        <w:szCs w:val="32"/>
        <w:cs/>
      </w:rPr>
      <w:t>บริษัท ราช กรุ๊ป จำกัด (มหาชน) และบริษัทย่อย</w:t>
    </w:r>
  </w:p>
  <w:p w14:paraId="0F0B47CE" w14:textId="77777777" w:rsidR="007E2B9B" w:rsidRPr="004F0871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90"/>
      <w:rPr>
        <w:rFonts w:ascii="Angsana New" w:hAnsi="Angsana New"/>
        <w:b/>
        <w:bCs/>
        <w:sz w:val="32"/>
        <w:szCs w:val="32"/>
      </w:rPr>
    </w:pPr>
    <w:r w:rsidRPr="004F087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ECE55D2" w14:textId="785CC821" w:rsidR="007E2B9B" w:rsidRPr="00F813C9" w:rsidRDefault="007E2B9B" w:rsidP="008E092F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90"/>
      <w:rPr>
        <w:rFonts w:ascii="Angsana New" w:hAnsi="Angsana New"/>
        <w:b/>
        <w:bCs/>
        <w:sz w:val="32"/>
        <w:szCs w:val="32"/>
      </w:rPr>
    </w:pPr>
    <w:r w:rsidRPr="00F813C9">
      <w:rPr>
        <w:rFonts w:ascii="Angsana New" w:hAnsi="Angsana New"/>
        <w:b/>
        <w:bCs/>
        <w:sz w:val="32"/>
        <w:szCs w:val="32"/>
        <w:cs/>
      </w:rPr>
      <w:t>สำหรับ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ปีสิ้นสุดวันที่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31</w:t>
    </w:r>
    <w:r w:rsidRPr="00AA13FC">
      <w:rPr>
        <w:rFonts w:asciiTheme="majorBidi" w:hAnsiTheme="majorBidi" w:cstheme="majorBidi" w:hint="cs"/>
        <w:b/>
        <w:bCs/>
        <w:sz w:val="32"/>
        <w:szCs w:val="32"/>
        <w:cs/>
      </w:rPr>
      <w:t xml:space="preserve"> ธันวาคม </w:t>
    </w:r>
    <w:r w:rsidRPr="00DB71A4">
      <w:rPr>
        <w:rFonts w:asciiTheme="majorBidi" w:hAnsiTheme="majorBidi" w:cstheme="majorBidi" w:hint="cs"/>
        <w:b/>
        <w:bCs/>
        <w:sz w:val="32"/>
        <w:szCs w:val="32"/>
      </w:rPr>
      <w:t>25</w:t>
    </w:r>
    <w:r w:rsidRPr="00DB71A4">
      <w:rPr>
        <w:rFonts w:asciiTheme="majorBidi" w:hAnsiTheme="majorBidi" w:cstheme="majorBidi"/>
        <w:b/>
        <w:bCs/>
        <w:sz w:val="32"/>
        <w:szCs w:val="32"/>
      </w:rPr>
      <w:t>63</w:t>
    </w:r>
  </w:p>
  <w:p w14:paraId="0CBF24AC" w14:textId="77777777" w:rsidR="007E2B9B" w:rsidRPr="009873F3" w:rsidRDefault="007E2B9B" w:rsidP="008E092F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left="-90"/>
      <w:rPr>
        <w:rFonts w:ascii="Angsana New" w:hAnsi="Angsana New"/>
        <w:b/>
        <w:bCs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2A4BCF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>
    <w:nsid w:val="04E33973"/>
    <w:multiLevelType w:val="hybridMultilevel"/>
    <w:tmpl w:val="661219F6"/>
    <w:lvl w:ilvl="0" w:tplc="81F40FA4">
      <w:start w:val="25"/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1">
    <w:nsid w:val="05DC0631"/>
    <w:multiLevelType w:val="hybridMultilevel"/>
    <w:tmpl w:val="10A85946"/>
    <w:lvl w:ilvl="0" w:tplc="3A10E4E2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640642D"/>
    <w:multiLevelType w:val="hybridMultilevel"/>
    <w:tmpl w:val="7B90E10A"/>
    <w:lvl w:ilvl="0" w:tplc="D570C2CA">
      <w:start w:val="1"/>
      <w:numFmt w:val="thaiLetters"/>
      <w:lvlText w:val="(%1)"/>
      <w:lvlJc w:val="left"/>
      <w:pPr>
        <w:ind w:left="360" w:hanging="360"/>
      </w:pPr>
      <w:rPr>
        <w:rFonts w:hint="default"/>
        <w:b/>
        <w:bCs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AAA3B29"/>
    <w:multiLevelType w:val="hybridMultilevel"/>
    <w:tmpl w:val="AF9C9CEA"/>
    <w:lvl w:ilvl="0" w:tplc="FFFFFFFF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0FC8247F"/>
    <w:multiLevelType w:val="hybridMultilevel"/>
    <w:tmpl w:val="C7B030B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>
    <w:nsid w:val="10A40B2A"/>
    <w:multiLevelType w:val="multilevel"/>
    <w:tmpl w:val="C4FED456"/>
    <w:lvl w:ilvl="0">
      <w:start w:val="1"/>
      <w:numFmt w:val="decimal"/>
      <w:lvlText w:val="%1"/>
      <w:lvlJc w:val="left"/>
      <w:pPr>
        <w:tabs>
          <w:tab w:val="num" w:pos="880"/>
        </w:tabs>
        <w:ind w:left="880" w:hanging="340"/>
      </w:pPr>
      <w:rPr>
        <w:rFonts w:ascii="Angsana New" w:hAnsi="Angsana New" w:cs="Angsana New" w:hint="default"/>
        <w:b w:val="0"/>
        <w:bCs/>
        <w:sz w:val="30"/>
        <w:szCs w:val="30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6">
    <w:nsid w:val="145C4712"/>
    <w:multiLevelType w:val="hybridMultilevel"/>
    <w:tmpl w:val="0334259E"/>
    <w:lvl w:ilvl="0" w:tplc="67E674E8">
      <w:start w:val="17"/>
      <w:numFmt w:val="bullet"/>
      <w:lvlText w:val=""/>
      <w:lvlJc w:val="left"/>
      <w:pPr>
        <w:ind w:left="720" w:hanging="360"/>
      </w:pPr>
      <w:rPr>
        <w:rFonts w:ascii="Symbol" w:eastAsia="Times New Roman" w:hAnsi="Symbol" w:cs="Angsana New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B2B6FB1"/>
    <w:multiLevelType w:val="hybridMultilevel"/>
    <w:tmpl w:val="6B26F332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8">
    <w:nsid w:val="1C1C0EB8"/>
    <w:multiLevelType w:val="hybridMultilevel"/>
    <w:tmpl w:val="25963F4C"/>
    <w:lvl w:ilvl="0" w:tplc="DB62D482">
      <w:start w:val="1"/>
      <w:numFmt w:val="decimal"/>
      <w:lvlText w:val="(%1)"/>
      <w:lvlJc w:val="left"/>
      <w:pPr>
        <w:ind w:left="126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20">
    <w:nsid w:val="27367E4F"/>
    <w:multiLevelType w:val="hybridMultilevel"/>
    <w:tmpl w:val="F8883C10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pStyle w:val="acctstatementheading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2">
    <w:nsid w:val="33F21038"/>
    <w:multiLevelType w:val="hybridMultilevel"/>
    <w:tmpl w:val="DAD25B84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3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4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5">
    <w:nsid w:val="3FC231F4"/>
    <w:multiLevelType w:val="hybridMultilevel"/>
    <w:tmpl w:val="4852008A"/>
    <w:lvl w:ilvl="0" w:tplc="94D05DFE">
      <w:start w:val="99"/>
      <w:numFmt w:val="bullet"/>
      <w:lvlText w:val="﷐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FC94AA7"/>
    <w:multiLevelType w:val="hybridMultilevel"/>
    <w:tmpl w:val="61100F2E"/>
    <w:lvl w:ilvl="0" w:tplc="EC369504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5C548A76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>
    <w:nsid w:val="433D36EC"/>
    <w:multiLevelType w:val="hybridMultilevel"/>
    <w:tmpl w:val="57803422"/>
    <w:lvl w:ilvl="0" w:tplc="22047A0E">
      <w:start w:val="4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7263C93"/>
    <w:multiLevelType w:val="multilevel"/>
    <w:tmpl w:val="43CC5348"/>
    <w:lvl w:ilvl="0">
      <w:start w:val="1"/>
      <w:numFmt w:val="decimal"/>
      <w:lvlText w:val="%1"/>
      <w:lvlJc w:val="left"/>
      <w:pPr>
        <w:tabs>
          <w:tab w:val="num" w:pos="3637"/>
        </w:tabs>
        <w:ind w:left="3637" w:hanging="518"/>
      </w:pPr>
      <w:rPr>
        <w:rFonts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cs="Angsana New" w:hint="default"/>
        <w:b w:val="0"/>
        <w:bCs/>
        <w:i/>
        <w:iCs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9">
    <w:nsid w:val="4F135D2E"/>
    <w:multiLevelType w:val="hybridMultilevel"/>
    <w:tmpl w:val="D9AAFCC6"/>
    <w:lvl w:ilvl="0" w:tplc="C4FA2286">
      <w:start w:val="1"/>
      <w:numFmt w:val="bullet"/>
      <w:lvlText w:val="-"/>
      <w:lvlJc w:val="left"/>
      <w:pPr>
        <w:ind w:left="1260" w:hanging="360"/>
      </w:pPr>
      <w:rPr>
        <w:rFonts w:asciiTheme="majorBidi" w:eastAsia="Times New Roman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>
    <w:nsid w:val="59057056"/>
    <w:multiLevelType w:val="multilevel"/>
    <w:tmpl w:val="43CC5348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04"/>
        </w:tabs>
        <w:ind w:left="504" w:hanging="504"/>
      </w:pPr>
      <w:rPr>
        <w:rFonts w:cs="Angsana New" w:hint="default"/>
        <w:b w:val="0"/>
        <w:bCs/>
        <w:i/>
        <w:iCs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1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0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2">
    <w:nsid w:val="665C1C30"/>
    <w:multiLevelType w:val="hybridMultilevel"/>
    <w:tmpl w:val="0CB85134"/>
    <w:lvl w:ilvl="0" w:tplc="299808F6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4">
    <w:nsid w:val="677700CB"/>
    <w:multiLevelType w:val="multilevel"/>
    <w:tmpl w:val="58D2F3AA"/>
    <w:lvl w:ilvl="0">
      <w:start w:val="1"/>
      <w:numFmt w:val="thaiLetters"/>
      <w:lvlText w:val="(%1)"/>
      <w:lvlJc w:val="left"/>
      <w:pPr>
        <w:ind w:left="2070" w:hanging="360"/>
      </w:pPr>
      <w:rPr>
        <w:rFonts w:ascii="Angsana New" w:hAnsi="Angsana New" w:cs="Angsana New" w:hint="default"/>
        <w:b/>
        <w:bCs/>
        <w:i/>
        <w:iCs/>
        <w:sz w:val="30"/>
        <w:szCs w:val="30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B52344"/>
    <w:multiLevelType w:val="hybridMultilevel"/>
    <w:tmpl w:val="30DCAFF6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>
    <w:nsid w:val="6F706D0A"/>
    <w:multiLevelType w:val="hybridMultilevel"/>
    <w:tmpl w:val="AEAEB6CA"/>
    <w:lvl w:ilvl="0" w:tplc="1786C160">
      <w:start w:val="2"/>
      <w:numFmt w:val="bullet"/>
      <w:lvlText w:val="-"/>
      <w:lvlJc w:val="left"/>
      <w:pPr>
        <w:ind w:left="5940" w:hanging="360"/>
      </w:pPr>
      <w:rPr>
        <w:rFonts w:asciiTheme="majorBidi" w:eastAsiaTheme="minorHAnsi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863273"/>
    <w:multiLevelType w:val="singleLevel"/>
    <w:tmpl w:val="3AC4EF86"/>
    <w:lvl w:ilvl="0">
      <w:start w:val="1"/>
      <w:numFmt w:val="bullet"/>
      <w:pStyle w:val="block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auto"/>
        <w:sz w:val="18"/>
      </w:rPr>
    </w:lvl>
  </w:abstractNum>
  <w:abstractNum w:abstractNumId="38">
    <w:nsid w:val="76C65C30"/>
    <w:multiLevelType w:val="hybridMultilevel"/>
    <w:tmpl w:val="20304DDE"/>
    <w:lvl w:ilvl="0" w:tplc="A89619AC">
      <w:start w:val="1"/>
      <w:numFmt w:val="bullet"/>
      <w:pStyle w:val="BodyText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2"/>
      </w:rPr>
    </w:lvl>
    <w:lvl w:ilvl="1" w:tplc="63E021BC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A052E3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B6E6379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27DA2D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DFDCAB5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7EC0292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4922ED0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10AC6B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4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abstractNum w:abstractNumId="41">
    <w:nsid w:val="7F8F6F30"/>
    <w:multiLevelType w:val="hybridMultilevel"/>
    <w:tmpl w:val="A0DA581A"/>
    <w:lvl w:ilvl="0" w:tplc="22047A0E">
      <w:start w:val="4"/>
      <w:numFmt w:val="bullet"/>
      <w:lvlText w:val="-"/>
      <w:lvlJc w:val="left"/>
      <w:pPr>
        <w:ind w:left="90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3"/>
  </w:num>
  <w:num w:numId="12">
    <w:abstractNumId w:val="19"/>
  </w:num>
  <w:num w:numId="13">
    <w:abstractNumId w:val="33"/>
  </w:num>
  <w:num w:numId="14">
    <w:abstractNumId w:val="21"/>
  </w:num>
  <w:num w:numId="15">
    <w:abstractNumId w:val="24"/>
  </w:num>
  <w:num w:numId="16">
    <w:abstractNumId w:val="37"/>
  </w:num>
  <w:num w:numId="17">
    <w:abstractNumId w:val="38"/>
  </w:num>
  <w:num w:numId="18">
    <w:abstractNumId w:val="28"/>
  </w:num>
  <w:num w:numId="19">
    <w:abstractNumId w:val="15"/>
  </w:num>
  <w:num w:numId="20">
    <w:abstractNumId w:val="11"/>
  </w:num>
  <w:num w:numId="21">
    <w:abstractNumId w:val="13"/>
  </w:num>
  <w:num w:numId="22">
    <w:abstractNumId w:val="30"/>
  </w:num>
  <w:num w:numId="23">
    <w:abstractNumId w:val="31"/>
  </w:num>
  <w:num w:numId="24">
    <w:abstractNumId w:val="26"/>
  </w:num>
  <w:num w:numId="25">
    <w:abstractNumId w:val="17"/>
  </w:num>
  <w:num w:numId="26">
    <w:abstractNumId w:val="34"/>
  </w:num>
  <w:num w:numId="27">
    <w:abstractNumId w:val="22"/>
  </w:num>
  <w:num w:numId="28">
    <w:abstractNumId w:val="40"/>
  </w:num>
  <w:num w:numId="29">
    <w:abstractNumId w:val="25"/>
  </w:num>
  <w:num w:numId="30">
    <w:abstractNumId w:val="16"/>
  </w:num>
  <w:num w:numId="31">
    <w:abstractNumId w:val="18"/>
  </w:num>
  <w:num w:numId="32">
    <w:abstractNumId w:val="32"/>
  </w:num>
  <w:num w:numId="33">
    <w:abstractNumId w:val="36"/>
  </w:num>
  <w:num w:numId="34">
    <w:abstractNumId w:val="29"/>
  </w:num>
  <w:num w:numId="35">
    <w:abstractNumId w:val="27"/>
  </w:num>
  <w:num w:numId="36">
    <w:abstractNumId w:val="14"/>
  </w:num>
  <w:num w:numId="37">
    <w:abstractNumId w:val="41"/>
  </w:num>
  <w:num w:numId="38">
    <w:abstractNumId w:val="39"/>
  </w:num>
  <w:num w:numId="39">
    <w:abstractNumId w:val="10"/>
  </w:num>
  <w:num w:numId="40">
    <w:abstractNumId w:val="35"/>
  </w:num>
  <w:num w:numId="41">
    <w:abstractNumId w:val="20"/>
  </w:num>
  <w:num w:numId="42">
    <w:abstractNumId w:val="12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6145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raftWatermark" w:val="橄姭佨ധԕ찔嫀"/>
  </w:docVars>
  <w:rsids>
    <w:rsidRoot w:val="00127299"/>
    <w:rsid w:val="000005ED"/>
    <w:rsid w:val="0000063D"/>
    <w:rsid w:val="000007A2"/>
    <w:rsid w:val="000008D5"/>
    <w:rsid w:val="00000A28"/>
    <w:rsid w:val="00000BB5"/>
    <w:rsid w:val="00000CE7"/>
    <w:rsid w:val="00000D56"/>
    <w:rsid w:val="00000D62"/>
    <w:rsid w:val="00000E40"/>
    <w:rsid w:val="00000F5E"/>
    <w:rsid w:val="00000FCD"/>
    <w:rsid w:val="0000104D"/>
    <w:rsid w:val="000010F1"/>
    <w:rsid w:val="00001260"/>
    <w:rsid w:val="000013D1"/>
    <w:rsid w:val="0000176B"/>
    <w:rsid w:val="000017C7"/>
    <w:rsid w:val="0000183C"/>
    <w:rsid w:val="000019C7"/>
    <w:rsid w:val="00001E81"/>
    <w:rsid w:val="00002354"/>
    <w:rsid w:val="000023A9"/>
    <w:rsid w:val="0000240E"/>
    <w:rsid w:val="0000270A"/>
    <w:rsid w:val="00002AF0"/>
    <w:rsid w:val="00002BC6"/>
    <w:rsid w:val="000031D3"/>
    <w:rsid w:val="000036B5"/>
    <w:rsid w:val="0000384E"/>
    <w:rsid w:val="00003A9F"/>
    <w:rsid w:val="00003ACC"/>
    <w:rsid w:val="00003C49"/>
    <w:rsid w:val="00003CF4"/>
    <w:rsid w:val="00003E88"/>
    <w:rsid w:val="00003EE2"/>
    <w:rsid w:val="00004164"/>
    <w:rsid w:val="00004925"/>
    <w:rsid w:val="00004AFF"/>
    <w:rsid w:val="00004D38"/>
    <w:rsid w:val="00004EE5"/>
    <w:rsid w:val="000052FD"/>
    <w:rsid w:val="00005436"/>
    <w:rsid w:val="0000544C"/>
    <w:rsid w:val="00005554"/>
    <w:rsid w:val="000055DD"/>
    <w:rsid w:val="000059D5"/>
    <w:rsid w:val="00005EFE"/>
    <w:rsid w:val="000060E5"/>
    <w:rsid w:val="000060ED"/>
    <w:rsid w:val="000063D8"/>
    <w:rsid w:val="000063E0"/>
    <w:rsid w:val="00006433"/>
    <w:rsid w:val="00006671"/>
    <w:rsid w:val="00006792"/>
    <w:rsid w:val="00006A56"/>
    <w:rsid w:val="00006AA8"/>
    <w:rsid w:val="00006C45"/>
    <w:rsid w:val="00006EDD"/>
    <w:rsid w:val="000075CB"/>
    <w:rsid w:val="00007766"/>
    <w:rsid w:val="00007770"/>
    <w:rsid w:val="00007A26"/>
    <w:rsid w:val="00007B85"/>
    <w:rsid w:val="00007DC7"/>
    <w:rsid w:val="00007F9B"/>
    <w:rsid w:val="00010549"/>
    <w:rsid w:val="00010665"/>
    <w:rsid w:val="0001071E"/>
    <w:rsid w:val="000107E1"/>
    <w:rsid w:val="00010A00"/>
    <w:rsid w:val="00010D91"/>
    <w:rsid w:val="00010DBC"/>
    <w:rsid w:val="00010E08"/>
    <w:rsid w:val="00010F72"/>
    <w:rsid w:val="00011155"/>
    <w:rsid w:val="0001194A"/>
    <w:rsid w:val="00011A6B"/>
    <w:rsid w:val="00011E5D"/>
    <w:rsid w:val="00011F46"/>
    <w:rsid w:val="00012064"/>
    <w:rsid w:val="00012344"/>
    <w:rsid w:val="00012358"/>
    <w:rsid w:val="00012397"/>
    <w:rsid w:val="00012528"/>
    <w:rsid w:val="00012AA8"/>
    <w:rsid w:val="00012B85"/>
    <w:rsid w:val="00012BA4"/>
    <w:rsid w:val="00012EF3"/>
    <w:rsid w:val="000132EA"/>
    <w:rsid w:val="0001342C"/>
    <w:rsid w:val="00013616"/>
    <w:rsid w:val="000136AF"/>
    <w:rsid w:val="00013704"/>
    <w:rsid w:val="00013A54"/>
    <w:rsid w:val="00013BD8"/>
    <w:rsid w:val="000142B5"/>
    <w:rsid w:val="0001435A"/>
    <w:rsid w:val="000143E8"/>
    <w:rsid w:val="0001449E"/>
    <w:rsid w:val="00014588"/>
    <w:rsid w:val="00014B23"/>
    <w:rsid w:val="00014B96"/>
    <w:rsid w:val="00014BBD"/>
    <w:rsid w:val="00014CD6"/>
    <w:rsid w:val="00014CE5"/>
    <w:rsid w:val="00014E5B"/>
    <w:rsid w:val="0001501E"/>
    <w:rsid w:val="00015077"/>
    <w:rsid w:val="000150C9"/>
    <w:rsid w:val="000152A3"/>
    <w:rsid w:val="000152C1"/>
    <w:rsid w:val="000154D2"/>
    <w:rsid w:val="0001581F"/>
    <w:rsid w:val="00015860"/>
    <w:rsid w:val="00015C27"/>
    <w:rsid w:val="00015E6D"/>
    <w:rsid w:val="00015F1A"/>
    <w:rsid w:val="00015FAA"/>
    <w:rsid w:val="00016256"/>
    <w:rsid w:val="0001635D"/>
    <w:rsid w:val="00016633"/>
    <w:rsid w:val="000166A1"/>
    <w:rsid w:val="00016742"/>
    <w:rsid w:val="000167C6"/>
    <w:rsid w:val="000169F4"/>
    <w:rsid w:val="000169F6"/>
    <w:rsid w:val="00016DAE"/>
    <w:rsid w:val="00016DE4"/>
    <w:rsid w:val="0001700D"/>
    <w:rsid w:val="00017723"/>
    <w:rsid w:val="00017844"/>
    <w:rsid w:val="00017C07"/>
    <w:rsid w:val="0002016E"/>
    <w:rsid w:val="00020295"/>
    <w:rsid w:val="000203CF"/>
    <w:rsid w:val="0002058D"/>
    <w:rsid w:val="000208C6"/>
    <w:rsid w:val="00020955"/>
    <w:rsid w:val="00020C6D"/>
    <w:rsid w:val="0002110F"/>
    <w:rsid w:val="000212D4"/>
    <w:rsid w:val="000213E2"/>
    <w:rsid w:val="00021442"/>
    <w:rsid w:val="000214E1"/>
    <w:rsid w:val="00021566"/>
    <w:rsid w:val="00021B37"/>
    <w:rsid w:val="00021B56"/>
    <w:rsid w:val="00021CC7"/>
    <w:rsid w:val="00021D6B"/>
    <w:rsid w:val="00021E28"/>
    <w:rsid w:val="00021F91"/>
    <w:rsid w:val="0002277D"/>
    <w:rsid w:val="00022861"/>
    <w:rsid w:val="00022944"/>
    <w:rsid w:val="000229FC"/>
    <w:rsid w:val="00022B7B"/>
    <w:rsid w:val="00022B90"/>
    <w:rsid w:val="00022E65"/>
    <w:rsid w:val="00022F48"/>
    <w:rsid w:val="0002318D"/>
    <w:rsid w:val="00023541"/>
    <w:rsid w:val="0002369A"/>
    <w:rsid w:val="00023813"/>
    <w:rsid w:val="00023A7E"/>
    <w:rsid w:val="00023E11"/>
    <w:rsid w:val="00023E63"/>
    <w:rsid w:val="00023ED3"/>
    <w:rsid w:val="00023EF8"/>
    <w:rsid w:val="00023FEB"/>
    <w:rsid w:val="00024234"/>
    <w:rsid w:val="0002426A"/>
    <w:rsid w:val="0002428B"/>
    <w:rsid w:val="000242C9"/>
    <w:rsid w:val="000242F0"/>
    <w:rsid w:val="0002455A"/>
    <w:rsid w:val="000246F2"/>
    <w:rsid w:val="000247E1"/>
    <w:rsid w:val="0002482B"/>
    <w:rsid w:val="00024960"/>
    <w:rsid w:val="00024B70"/>
    <w:rsid w:val="00024C24"/>
    <w:rsid w:val="00024E83"/>
    <w:rsid w:val="00025093"/>
    <w:rsid w:val="000250BF"/>
    <w:rsid w:val="0002566A"/>
    <w:rsid w:val="000258F4"/>
    <w:rsid w:val="00025989"/>
    <w:rsid w:val="00025EE6"/>
    <w:rsid w:val="00026143"/>
    <w:rsid w:val="000267CD"/>
    <w:rsid w:val="00026923"/>
    <w:rsid w:val="000269A7"/>
    <w:rsid w:val="00026B06"/>
    <w:rsid w:val="00026B8B"/>
    <w:rsid w:val="00026C27"/>
    <w:rsid w:val="00026CA3"/>
    <w:rsid w:val="00026D2A"/>
    <w:rsid w:val="00026D5E"/>
    <w:rsid w:val="00026E0D"/>
    <w:rsid w:val="00027356"/>
    <w:rsid w:val="00027395"/>
    <w:rsid w:val="0002775A"/>
    <w:rsid w:val="0002776A"/>
    <w:rsid w:val="00027796"/>
    <w:rsid w:val="000277ED"/>
    <w:rsid w:val="0002797D"/>
    <w:rsid w:val="00027A78"/>
    <w:rsid w:val="00027BB3"/>
    <w:rsid w:val="00027C1D"/>
    <w:rsid w:val="00027C5A"/>
    <w:rsid w:val="00027C8C"/>
    <w:rsid w:val="000301A8"/>
    <w:rsid w:val="000301F2"/>
    <w:rsid w:val="00030551"/>
    <w:rsid w:val="000308D0"/>
    <w:rsid w:val="000309F0"/>
    <w:rsid w:val="00030C42"/>
    <w:rsid w:val="0003102B"/>
    <w:rsid w:val="00031110"/>
    <w:rsid w:val="000314A8"/>
    <w:rsid w:val="00031913"/>
    <w:rsid w:val="00031A1E"/>
    <w:rsid w:val="00031B7A"/>
    <w:rsid w:val="00031DFB"/>
    <w:rsid w:val="00031F31"/>
    <w:rsid w:val="000320CD"/>
    <w:rsid w:val="000321F9"/>
    <w:rsid w:val="000323CB"/>
    <w:rsid w:val="000324F0"/>
    <w:rsid w:val="00032675"/>
    <w:rsid w:val="000326F5"/>
    <w:rsid w:val="00032A95"/>
    <w:rsid w:val="0003353C"/>
    <w:rsid w:val="000339B8"/>
    <w:rsid w:val="000339E3"/>
    <w:rsid w:val="00033A6F"/>
    <w:rsid w:val="00033D45"/>
    <w:rsid w:val="00033E0D"/>
    <w:rsid w:val="00033F70"/>
    <w:rsid w:val="000346A2"/>
    <w:rsid w:val="0003483C"/>
    <w:rsid w:val="000348C9"/>
    <w:rsid w:val="00034A55"/>
    <w:rsid w:val="00034BEA"/>
    <w:rsid w:val="00034DFD"/>
    <w:rsid w:val="00034F3E"/>
    <w:rsid w:val="00034FA7"/>
    <w:rsid w:val="00035149"/>
    <w:rsid w:val="00035369"/>
    <w:rsid w:val="00035AA5"/>
    <w:rsid w:val="00035C3E"/>
    <w:rsid w:val="00035D98"/>
    <w:rsid w:val="000362A5"/>
    <w:rsid w:val="00036529"/>
    <w:rsid w:val="00036583"/>
    <w:rsid w:val="0003689C"/>
    <w:rsid w:val="000369D6"/>
    <w:rsid w:val="00036C19"/>
    <w:rsid w:val="00036C23"/>
    <w:rsid w:val="00036CA0"/>
    <w:rsid w:val="00036E08"/>
    <w:rsid w:val="00036EC7"/>
    <w:rsid w:val="0003717C"/>
    <w:rsid w:val="000372E6"/>
    <w:rsid w:val="000372E8"/>
    <w:rsid w:val="000375B7"/>
    <w:rsid w:val="0003761A"/>
    <w:rsid w:val="0003782E"/>
    <w:rsid w:val="0003793F"/>
    <w:rsid w:val="00037A5C"/>
    <w:rsid w:val="00037B04"/>
    <w:rsid w:val="00037CF6"/>
    <w:rsid w:val="00037E62"/>
    <w:rsid w:val="00037F1A"/>
    <w:rsid w:val="00040077"/>
    <w:rsid w:val="0004022C"/>
    <w:rsid w:val="00040432"/>
    <w:rsid w:val="0004081C"/>
    <w:rsid w:val="00040B4A"/>
    <w:rsid w:val="00040BCC"/>
    <w:rsid w:val="00041159"/>
    <w:rsid w:val="0004129F"/>
    <w:rsid w:val="00041576"/>
    <w:rsid w:val="0004162C"/>
    <w:rsid w:val="000417AA"/>
    <w:rsid w:val="0004199D"/>
    <w:rsid w:val="00041AB1"/>
    <w:rsid w:val="00041CB0"/>
    <w:rsid w:val="00042059"/>
    <w:rsid w:val="00042310"/>
    <w:rsid w:val="000424F5"/>
    <w:rsid w:val="0004263F"/>
    <w:rsid w:val="00042E2F"/>
    <w:rsid w:val="00042FE9"/>
    <w:rsid w:val="000431BB"/>
    <w:rsid w:val="00043297"/>
    <w:rsid w:val="00043334"/>
    <w:rsid w:val="000437D4"/>
    <w:rsid w:val="00043B82"/>
    <w:rsid w:val="00043B91"/>
    <w:rsid w:val="00043F2F"/>
    <w:rsid w:val="00044312"/>
    <w:rsid w:val="0004466A"/>
    <w:rsid w:val="000448C5"/>
    <w:rsid w:val="000454C6"/>
    <w:rsid w:val="000458DE"/>
    <w:rsid w:val="00045BC5"/>
    <w:rsid w:val="00045C57"/>
    <w:rsid w:val="00045E74"/>
    <w:rsid w:val="00045F1F"/>
    <w:rsid w:val="00045F78"/>
    <w:rsid w:val="000466C6"/>
    <w:rsid w:val="00046786"/>
    <w:rsid w:val="00046CB3"/>
    <w:rsid w:val="00046D0B"/>
    <w:rsid w:val="0004702B"/>
    <w:rsid w:val="0004709F"/>
    <w:rsid w:val="000471F8"/>
    <w:rsid w:val="000476B3"/>
    <w:rsid w:val="0004778F"/>
    <w:rsid w:val="000477EA"/>
    <w:rsid w:val="000479BE"/>
    <w:rsid w:val="00047C6D"/>
    <w:rsid w:val="00047CA7"/>
    <w:rsid w:val="0005037F"/>
    <w:rsid w:val="00050861"/>
    <w:rsid w:val="00050AFE"/>
    <w:rsid w:val="00050BAB"/>
    <w:rsid w:val="00050BE6"/>
    <w:rsid w:val="00050DF0"/>
    <w:rsid w:val="000512F9"/>
    <w:rsid w:val="00051307"/>
    <w:rsid w:val="0005163C"/>
    <w:rsid w:val="000516EB"/>
    <w:rsid w:val="00051A69"/>
    <w:rsid w:val="000520A3"/>
    <w:rsid w:val="00052408"/>
    <w:rsid w:val="000525DD"/>
    <w:rsid w:val="000527C0"/>
    <w:rsid w:val="00052808"/>
    <w:rsid w:val="0005295F"/>
    <w:rsid w:val="00052BE8"/>
    <w:rsid w:val="00052D76"/>
    <w:rsid w:val="00053262"/>
    <w:rsid w:val="0005326C"/>
    <w:rsid w:val="00053331"/>
    <w:rsid w:val="000533EE"/>
    <w:rsid w:val="000534E7"/>
    <w:rsid w:val="00053C55"/>
    <w:rsid w:val="00053E19"/>
    <w:rsid w:val="00053ED5"/>
    <w:rsid w:val="00053EEF"/>
    <w:rsid w:val="00054401"/>
    <w:rsid w:val="0005461D"/>
    <w:rsid w:val="000546EE"/>
    <w:rsid w:val="00054700"/>
    <w:rsid w:val="00054892"/>
    <w:rsid w:val="000548B9"/>
    <w:rsid w:val="00054A29"/>
    <w:rsid w:val="00054DB5"/>
    <w:rsid w:val="00054DE7"/>
    <w:rsid w:val="00055234"/>
    <w:rsid w:val="00055468"/>
    <w:rsid w:val="00055482"/>
    <w:rsid w:val="00055528"/>
    <w:rsid w:val="00055546"/>
    <w:rsid w:val="000555CE"/>
    <w:rsid w:val="00055853"/>
    <w:rsid w:val="000558BE"/>
    <w:rsid w:val="00055960"/>
    <w:rsid w:val="000559B2"/>
    <w:rsid w:val="00055A1B"/>
    <w:rsid w:val="00055D63"/>
    <w:rsid w:val="00055D74"/>
    <w:rsid w:val="00055F8C"/>
    <w:rsid w:val="00056116"/>
    <w:rsid w:val="00056416"/>
    <w:rsid w:val="0005645E"/>
    <w:rsid w:val="000565F2"/>
    <w:rsid w:val="000568F0"/>
    <w:rsid w:val="00056906"/>
    <w:rsid w:val="00056E66"/>
    <w:rsid w:val="00056EAC"/>
    <w:rsid w:val="000571CF"/>
    <w:rsid w:val="000573F1"/>
    <w:rsid w:val="000574DA"/>
    <w:rsid w:val="0005790E"/>
    <w:rsid w:val="00057C6E"/>
    <w:rsid w:val="00057C87"/>
    <w:rsid w:val="00057E76"/>
    <w:rsid w:val="000603B8"/>
    <w:rsid w:val="00060457"/>
    <w:rsid w:val="000606D5"/>
    <w:rsid w:val="0006085E"/>
    <w:rsid w:val="00060877"/>
    <w:rsid w:val="000609F1"/>
    <w:rsid w:val="00060C4D"/>
    <w:rsid w:val="00060CB8"/>
    <w:rsid w:val="00060FEB"/>
    <w:rsid w:val="00061145"/>
    <w:rsid w:val="000612AB"/>
    <w:rsid w:val="00061335"/>
    <w:rsid w:val="00061359"/>
    <w:rsid w:val="00061415"/>
    <w:rsid w:val="00061424"/>
    <w:rsid w:val="00061740"/>
    <w:rsid w:val="000618DD"/>
    <w:rsid w:val="00061AAE"/>
    <w:rsid w:val="00061D45"/>
    <w:rsid w:val="00061F0B"/>
    <w:rsid w:val="00062009"/>
    <w:rsid w:val="000622B0"/>
    <w:rsid w:val="00062628"/>
    <w:rsid w:val="0006264E"/>
    <w:rsid w:val="00062F6B"/>
    <w:rsid w:val="000631EF"/>
    <w:rsid w:val="0006326A"/>
    <w:rsid w:val="0006354B"/>
    <w:rsid w:val="00063A9F"/>
    <w:rsid w:val="00063C92"/>
    <w:rsid w:val="00063FDE"/>
    <w:rsid w:val="000640A0"/>
    <w:rsid w:val="00064500"/>
    <w:rsid w:val="0006456E"/>
    <w:rsid w:val="000646A7"/>
    <w:rsid w:val="0006500F"/>
    <w:rsid w:val="0006526D"/>
    <w:rsid w:val="0006549F"/>
    <w:rsid w:val="0006552B"/>
    <w:rsid w:val="000656D4"/>
    <w:rsid w:val="000656E1"/>
    <w:rsid w:val="0006573E"/>
    <w:rsid w:val="000658B2"/>
    <w:rsid w:val="00065ADE"/>
    <w:rsid w:val="00065C28"/>
    <w:rsid w:val="00065C80"/>
    <w:rsid w:val="00065EE4"/>
    <w:rsid w:val="000663F9"/>
    <w:rsid w:val="00066403"/>
    <w:rsid w:val="0006640C"/>
    <w:rsid w:val="00066538"/>
    <w:rsid w:val="00066730"/>
    <w:rsid w:val="000668DF"/>
    <w:rsid w:val="00066A24"/>
    <w:rsid w:val="00066D24"/>
    <w:rsid w:val="00066E4A"/>
    <w:rsid w:val="00066F60"/>
    <w:rsid w:val="0006727C"/>
    <w:rsid w:val="00067412"/>
    <w:rsid w:val="00067554"/>
    <w:rsid w:val="00067742"/>
    <w:rsid w:val="00067906"/>
    <w:rsid w:val="00067D22"/>
    <w:rsid w:val="00067F09"/>
    <w:rsid w:val="00070119"/>
    <w:rsid w:val="00070443"/>
    <w:rsid w:val="00070A00"/>
    <w:rsid w:val="00070B7E"/>
    <w:rsid w:val="00070C1C"/>
    <w:rsid w:val="00070E4A"/>
    <w:rsid w:val="00070ED0"/>
    <w:rsid w:val="00070F50"/>
    <w:rsid w:val="0007101C"/>
    <w:rsid w:val="00071060"/>
    <w:rsid w:val="0007122E"/>
    <w:rsid w:val="00071261"/>
    <w:rsid w:val="000712AB"/>
    <w:rsid w:val="00071670"/>
    <w:rsid w:val="00071B10"/>
    <w:rsid w:val="00071B2A"/>
    <w:rsid w:val="00071B79"/>
    <w:rsid w:val="00071CCD"/>
    <w:rsid w:val="00071D38"/>
    <w:rsid w:val="00071FBA"/>
    <w:rsid w:val="000722E1"/>
    <w:rsid w:val="000725C1"/>
    <w:rsid w:val="000726F4"/>
    <w:rsid w:val="0007277C"/>
    <w:rsid w:val="000730CF"/>
    <w:rsid w:val="000738D8"/>
    <w:rsid w:val="00073900"/>
    <w:rsid w:val="00073E77"/>
    <w:rsid w:val="00073F9A"/>
    <w:rsid w:val="000744FA"/>
    <w:rsid w:val="00074551"/>
    <w:rsid w:val="00074C35"/>
    <w:rsid w:val="00074D89"/>
    <w:rsid w:val="00074FA8"/>
    <w:rsid w:val="0007509B"/>
    <w:rsid w:val="000751B4"/>
    <w:rsid w:val="000754D3"/>
    <w:rsid w:val="0007557D"/>
    <w:rsid w:val="000757CB"/>
    <w:rsid w:val="00075915"/>
    <w:rsid w:val="00075990"/>
    <w:rsid w:val="000759B4"/>
    <w:rsid w:val="00075A71"/>
    <w:rsid w:val="00075A8B"/>
    <w:rsid w:val="00075C9B"/>
    <w:rsid w:val="00076366"/>
    <w:rsid w:val="000763A9"/>
    <w:rsid w:val="00076495"/>
    <w:rsid w:val="000766A2"/>
    <w:rsid w:val="0007679B"/>
    <w:rsid w:val="00076B13"/>
    <w:rsid w:val="00076D0C"/>
    <w:rsid w:val="00076FBF"/>
    <w:rsid w:val="000770AF"/>
    <w:rsid w:val="0007725A"/>
    <w:rsid w:val="000772C9"/>
    <w:rsid w:val="000772F4"/>
    <w:rsid w:val="0007762A"/>
    <w:rsid w:val="000779C3"/>
    <w:rsid w:val="000779C7"/>
    <w:rsid w:val="00077D53"/>
    <w:rsid w:val="000802BD"/>
    <w:rsid w:val="0008036C"/>
    <w:rsid w:val="000803BC"/>
    <w:rsid w:val="00080715"/>
    <w:rsid w:val="000808F4"/>
    <w:rsid w:val="00080972"/>
    <w:rsid w:val="00080C2D"/>
    <w:rsid w:val="00080DE6"/>
    <w:rsid w:val="00081279"/>
    <w:rsid w:val="0008138F"/>
    <w:rsid w:val="00081BD6"/>
    <w:rsid w:val="00081FD7"/>
    <w:rsid w:val="00082523"/>
    <w:rsid w:val="00082576"/>
    <w:rsid w:val="00082BA6"/>
    <w:rsid w:val="00082F02"/>
    <w:rsid w:val="000832F2"/>
    <w:rsid w:val="00083391"/>
    <w:rsid w:val="000834DF"/>
    <w:rsid w:val="0008356D"/>
    <w:rsid w:val="000838F4"/>
    <w:rsid w:val="00083D69"/>
    <w:rsid w:val="00083F5A"/>
    <w:rsid w:val="00083F7F"/>
    <w:rsid w:val="000841D8"/>
    <w:rsid w:val="0008445F"/>
    <w:rsid w:val="00084539"/>
    <w:rsid w:val="00084563"/>
    <w:rsid w:val="000846EB"/>
    <w:rsid w:val="00084CB7"/>
    <w:rsid w:val="00084FEB"/>
    <w:rsid w:val="000851AB"/>
    <w:rsid w:val="00085373"/>
    <w:rsid w:val="0008537C"/>
    <w:rsid w:val="00085548"/>
    <w:rsid w:val="00085726"/>
    <w:rsid w:val="00085A6A"/>
    <w:rsid w:val="00086280"/>
    <w:rsid w:val="0008635F"/>
    <w:rsid w:val="00086A5B"/>
    <w:rsid w:val="00087576"/>
    <w:rsid w:val="000877F1"/>
    <w:rsid w:val="00087BCE"/>
    <w:rsid w:val="00087BFB"/>
    <w:rsid w:val="00087C6D"/>
    <w:rsid w:val="00087C9A"/>
    <w:rsid w:val="00087D46"/>
    <w:rsid w:val="0009004B"/>
    <w:rsid w:val="000903F5"/>
    <w:rsid w:val="000905B0"/>
    <w:rsid w:val="00090680"/>
    <w:rsid w:val="0009074D"/>
    <w:rsid w:val="00090C74"/>
    <w:rsid w:val="00090C89"/>
    <w:rsid w:val="00090EA4"/>
    <w:rsid w:val="0009103D"/>
    <w:rsid w:val="0009119A"/>
    <w:rsid w:val="000915D5"/>
    <w:rsid w:val="0009173D"/>
    <w:rsid w:val="0009182F"/>
    <w:rsid w:val="00091921"/>
    <w:rsid w:val="00091943"/>
    <w:rsid w:val="00091D45"/>
    <w:rsid w:val="00091F31"/>
    <w:rsid w:val="00092641"/>
    <w:rsid w:val="000926C1"/>
    <w:rsid w:val="0009279D"/>
    <w:rsid w:val="00092820"/>
    <w:rsid w:val="00092CF8"/>
    <w:rsid w:val="00092E52"/>
    <w:rsid w:val="00092F14"/>
    <w:rsid w:val="00093258"/>
    <w:rsid w:val="000935F0"/>
    <w:rsid w:val="00093663"/>
    <w:rsid w:val="00093684"/>
    <w:rsid w:val="000936D5"/>
    <w:rsid w:val="0009398A"/>
    <w:rsid w:val="00093A25"/>
    <w:rsid w:val="00093AC0"/>
    <w:rsid w:val="00093DFB"/>
    <w:rsid w:val="000940EC"/>
    <w:rsid w:val="00094460"/>
    <w:rsid w:val="000944F3"/>
    <w:rsid w:val="0009458D"/>
    <w:rsid w:val="00094891"/>
    <w:rsid w:val="00094954"/>
    <w:rsid w:val="00094A02"/>
    <w:rsid w:val="00094ADD"/>
    <w:rsid w:val="00094C20"/>
    <w:rsid w:val="00094EB9"/>
    <w:rsid w:val="0009515F"/>
    <w:rsid w:val="00095505"/>
    <w:rsid w:val="000957CE"/>
    <w:rsid w:val="00095847"/>
    <w:rsid w:val="000959FD"/>
    <w:rsid w:val="00096568"/>
    <w:rsid w:val="00096694"/>
    <w:rsid w:val="00096700"/>
    <w:rsid w:val="00096712"/>
    <w:rsid w:val="000967C8"/>
    <w:rsid w:val="000968E5"/>
    <w:rsid w:val="00096A05"/>
    <w:rsid w:val="00096C5E"/>
    <w:rsid w:val="00096E14"/>
    <w:rsid w:val="00096E7D"/>
    <w:rsid w:val="0009706A"/>
    <w:rsid w:val="0009724F"/>
    <w:rsid w:val="0009727B"/>
    <w:rsid w:val="000973DB"/>
    <w:rsid w:val="000974F3"/>
    <w:rsid w:val="0009756E"/>
    <w:rsid w:val="0009759B"/>
    <w:rsid w:val="000977BF"/>
    <w:rsid w:val="00097A19"/>
    <w:rsid w:val="00097B55"/>
    <w:rsid w:val="00097BFD"/>
    <w:rsid w:val="000A0034"/>
    <w:rsid w:val="000A00E4"/>
    <w:rsid w:val="000A0369"/>
    <w:rsid w:val="000A036D"/>
    <w:rsid w:val="000A0568"/>
    <w:rsid w:val="000A080A"/>
    <w:rsid w:val="000A08C3"/>
    <w:rsid w:val="000A0ACC"/>
    <w:rsid w:val="000A0B6C"/>
    <w:rsid w:val="000A0C9B"/>
    <w:rsid w:val="000A0EA3"/>
    <w:rsid w:val="000A0F72"/>
    <w:rsid w:val="000A1623"/>
    <w:rsid w:val="000A1719"/>
    <w:rsid w:val="000A18F8"/>
    <w:rsid w:val="000A192A"/>
    <w:rsid w:val="000A1BF8"/>
    <w:rsid w:val="000A1C51"/>
    <w:rsid w:val="000A2025"/>
    <w:rsid w:val="000A2079"/>
    <w:rsid w:val="000A23CD"/>
    <w:rsid w:val="000A249C"/>
    <w:rsid w:val="000A259D"/>
    <w:rsid w:val="000A2659"/>
    <w:rsid w:val="000A2B4E"/>
    <w:rsid w:val="000A2CB6"/>
    <w:rsid w:val="000A2F6E"/>
    <w:rsid w:val="000A34F9"/>
    <w:rsid w:val="000A363B"/>
    <w:rsid w:val="000A38C4"/>
    <w:rsid w:val="000A3B93"/>
    <w:rsid w:val="000A3BDE"/>
    <w:rsid w:val="000A3F22"/>
    <w:rsid w:val="000A3FBE"/>
    <w:rsid w:val="000A43D0"/>
    <w:rsid w:val="000A4A06"/>
    <w:rsid w:val="000A4C89"/>
    <w:rsid w:val="000A4D1F"/>
    <w:rsid w:val="000A4DA6"/>
    <w:rsid w:val="000A4DAB"/>
    <w:rsid w:val="000A4EFE"/>
    <w:rsid w:val="000A50CC"/>
    <w:rsid w:val="000A54F5"/>
    <w:rsid w:val="000A5516"/>
    <w:rsid w:val="000A5583"/>
    <w:rsid w:val="000A5694"/>
    <w:rsid w:val="000A57C8"/>
    <w:rsid w:val="000A5807"/>
    <w:rsid w:val="000A58A2"/>
    <w:rsid w:val="000A5B2A"/>
    <w:rsid w:val="000A5C37"/>
    <w:rsid w:val="000A5D77"/>
    <w:rsid w:val="000A608F"/>
    <w:rsid w:val="000A609F"/>
    <w:rsid w:val="000A62C5"/>
    <w:rsid w:val="000A64B4"/>
    <w:rsid w:val="000A64EC"/>
    <w:rsid w:val="000A6627"/>
    <w:rsid w:val="000A67A9"/>
    <w:rsid w:val="000A67F9"/>
    <w:rsid w:val="000A6B9E"/>
    <w:rsid w:val="000A6BE1"/>
    <w:rsid w:val="000A6BE6"/>
    <w:rsid w:val="000A6C35"/>
    <w:rsid w:val="000A6D38"/>
    <w:rsid w:val="000A6FC3"/>
    <w:rsid w:val="000A71EC"/>
    <w:rsid w:val="000A71FF"/>
    <w:rsid w:val="000A7206"/>
    <w:rsid w:val="000A757F"/>
    <w:rsid w:val="000A75BF"/>
    <w:rsid w:val="000A7B10"/>
    <w:rsid w:val="000A7CDE"/>
    <w:rsid w:val="000A7D06"/>
    <w:rsid w:val="000A7E53"/>
    <w:rsid w:val="000B018B"/>
    <w:rsid w:val="000B0720"/>
    <w:rsid w:val="000B0BE6"/>
    <w:rsid w:val="000B0E74"/>
    <w:rsid w:val="000B13CC"/>
    <w:rsid w:val="000B1511"/>
    <w:rsid w:val="000B16F0"/>
    <w:rsid w:val="000B184F"/>
    <w:rsid w:val="000B1B44"/>
    <w:rsid w:val="000B1D31"/>
    <w:rsid w:val="000B21DC"/>
    <w:rsid w:val="000B21FA"/>
    <w:rsid w:val="000B23AC"/>
    <w:rsid w:val="000B27A1"/>
    <w:rsid w:val="000B2A85"/>
    <w:rsid w:val="000B2E70"/>
    <w:rsid w:val="000B2FCB"/>
    <w:rsid w:val="000B3193"/>
    <w:rsid w:val="000B34DA"/>
    <w:rsid w:val="000B36B2"/>
    <w:rsid w:val="000B3AAD"/>
    <w:rsid w:val="000B3B58"/>
    <w:rsid w:val="000B3C59"/>
    <w:rsid w:val="000B41EF"/>
    <w:rsid w:val="000B438E"/>
    <w:rsid w:val="000B447B"/>
    <w:rsid w:val="000B4621"/>
    <w:rsid w:val="000B4690"/>
    <w:rsid w:val="000B47C8"/>
    <w:rsid w:val="000B4934"/>
    <w:rsid w:val="000B4AD5"/>
    <w:rsid w:val="000B4B62"/>
    <w:rsid w:val="000B4E23"/>
    <w:rsid w:val="000B5088"/>
    <w:rsid w:val="000B52A5"/>
    <w:rsid w:val="000B5708"/>
    <w:rsid w:val="000B62CE"/>
    <w:rsid w:val="000B6837"/>
    <w:rsid w:val="000B695E"/>
    <w:rsid w:val="000B6998"/>
    <w:rsid w:val="000B6AF9"/>
    <w:rsid w:val="000B6AFD"/>
    <w:rsid w:val="000B6BDA"/>
    <w:rsid w:val="000B6D7D"/>
    <w:rsid w:val="000B6DB4"/>
    <w:rsid w:val="000B6E22"/>
    <w:rsid w:val="000B752E"/>
    <w:rsid w:val="000B753F"/>
    <w:rsid w:val="000B756C"/>
    <w:rsid w:val="000B777C"/>
    <w:rsid w:val="000B78AD"/>
    <w:rsid w:val="000B7A60"/>
    <w:rsid w:val="000B7D61"/>
    <w:rsid w:val="000B7F82"/>
    <w:rsid w:val="000C0081"/>
    <w:rsid w:val="000C0088"/>
    <w:rsid w:val="000C01D6"/>
    <w:rsid w:val="000C0365"/>
    <w:rsid w:val="000C03C5"/>
    <w:rsid w:val="000C08E1"/>
    <w:rsid w:val="000C0946"/>
    <w:rsid w:val="000C0BFB"/>
    <w:rsid w:val="000C0C26"/>
    <w:rsid w:val="000C0C99"/>
    <w:rsid w:val="000C0CF2"/>
    <w:rsid w:val="000C0D2D"/>
    <w:rsid w:val="000C1079"/>
    <w:rsid w:val="000C129B"/>
    <w:rsid w:val="000C1635"/>
    <w:rsid w:val="000C1822"/>
    <w:rsid w:val="000C19ED"/>
    <w:rsid w:val="000C1A68"/>
    <w:rsid w:val="000C1E47"/>
    <w:rsid w:val="000C2123"/>
    <w:rsid w:val="000C222A"/>
    <w:rsid w:val="000C2275"/>
    <w:rsid w:val="000C26F3"/>
    <w:rsid w:val="000C2F8C"/>
    <w:rsid w:val="000C3201"/>
    <w:rsid w:val="000C32F3"/>
    <w:rsid w:val="000C3576"/>
    <w:rsid w:val="000C35C8"/>
    <w:rsid w:val="000C3A0C"/>
    <w:rsid w:val="000C3E27"/>
    <w:rsid w:val="000C402F"/>
    <w:rsid w:val="000C4178"/>
    <w:rsid w:val="000C4231"/>
    <w:rsid w:val="000C4964"/>
    <w:rsid w:val="000C4A00"/>
    <w:rsid w:val="000C4D02"/>
    <w:rsid w:val="000C4F26"/>
    <w:rsid w:val="000C4F69"/>
    <w:rsid w:val="000C4FBF"/>
    <w:rsid w:val="000C5453"/>
    <w:rsid w:val="000C5484"/>
    <w:rsid w:val="000C55D7"/>
    <w:rsid w:val="000C56FF"/>
    <w:rsid w:val="000C5898"/>
    <w:rsid w:val="000C5B66"/>
    <w:rsid w:val="000C5DC6"/>
    <w:rsid w:val="000C5F42"/>
    <w:rsid w:val="000C6185"/>
    <w:rsid w:val="000C61C9"/>
    <w:rsid w:val="000C6262"/>
    <w:rsid w:val="000C6296"/>
    <w:rsid w:val="000C66D7"/>
    <w:rsid w:val="000C693A"/>
    <w:rsid w:val="000C6B43"/>
    <w:rsid w:val="000C6D34"/>
    <w:rsid w:val="000C6E5B"/>
    <w:rsid w:val="000C6F1B"/>
    <w:rsid w:val="000C71B2"/>
    <w:rsid w:val="000C735E"/>
    <w:rsid w:val="000C7421"/>
    <w:rsid w:val="000C74A7"/>
    <w:rsid w:val="000C75BD"/>
    <w:rsid w:val="000C7A7D"/>
    <w:rsid w:val="000C7BC8"/>
    <w:rsid w:val="000C7C75"/>
    <w:rsid w:val="000C7D2E"/>
    <w:rsid w:val="000D03D6"/>
    <w:rsid w:val="000D05B1"/>
    <w:rsid w:val="000D0913"/>
    <w:rsid w:val="000D0AC3"/>
    <w:rsid w:val="000D0B08"/>
    <w:rsid w:val="000D0B83"/>
    <w:rsid w:val="000D0DE0"/>
    <w:rsid w:val="000D104A"/>
    <w:rsid w:val="000D1453"/>
    <w:rsid w:val="000D1469"/>
    <w:rsid w:val="000D15F7"/>
    <w:rsid w:val="000D1636"/>
    <w:rsid w:val="000D191D"/>
    <w:rsid w:val="000D1AB9"/>
    <w:rsid w:val="000D1CA0"/>
    <w:rsid w:val="000D1D16"/>
    <w:rsid w:val="000D1D38"/>
    <w:rsid w:val="000D1F19"/>
    <w:rsid w:val="000D1F87"/>
    <w:rsid w:val="000D2210"/>
    <w:rsid w:val="000D2357"/>
    <w:rsid w:val="000D29FC"/>
    <w:rsid w:val="000D2A64"/>
    <w:rsid w:val="000D2A68"/>
    <w:rsid w:val="000D2B5C"/>
    <w:rsid w:val="000D2C08"/>
    <w:rsid w:val="000D2DF1"/>
    <w:rsid w:val="000D3186"/>
    <w:rsid w:val="000D3296"/>
    <w:rsid w:val="000D33B4"/>
    <w:rsid w:val="000D3550"/>
    <w:rsid w:val="000D37EF"/>
    <w:rsid w:val="000D3AA0"/>
    <w:rsid w:val="000D3ED5"/>
    <w:rsid w:val="000D41FB"/>
    <w:rsid w:val="000D435D"/>
    <w:rsid w:val="000D45D4"/>
    <w:rsid w:val="000D4901"/>
    <w:rsid w:val="000D4AF1"/>
    <w:rsid w:val="000D4B9B"/>
    <w:rsid w:val="000D5152"/>
    <w:rsid w:val="000D5189"/>
    <w:rsid w:val="000D535A"/>
    <w:rsid w:val="000D547A"/>
    <w:rsid w:val="000D581D"/>
    <w:rsid w:val="000D58D1"/>
    <w:rsid w:val="000D5B22"/>
    <w:rsid w:val="000D5E0B"/>
    <w:rsid w:val="000D5E76"/>
    <w:rsid w:val="000D5FDB"/>
    <w:rsid w:val="000D6056"/>
    <w:rsid w:val="000D6157"/>
    <w:rsid w:val="000D6266"/>
    <w:rsid w:val="000D6280"/>
    <w:rsid w:val="000D63C1"/>
    <w:rsid w:val="000D65FE"/>
    <w:rsid w:val="000D7143"/>
    <w:rsid w:val="000D778F"/>
    <w:rsid w:val="000D79B8"/>
    <w:rsid w:val="000D79DC"/>
    <w:rsid w:val="000D7B69"/>
    <w:rsid w:val="000D7B7A"/>
    <w:rsid w:val="000D7CB7"/>
    <w:rsid w:val="000D7D70"/>
    <w:rsid w:val="000D7E2D"/>
    <w:rsid w:val="000E0645"/>
    <w:rsid w:val="000E0809"/>
    <w:rsid w:val="000E0B9C"/>
    <w:rsid w:val="000E0BDD"/>
    <w:rsid w:val="000E0DD0"/>
    <w:rsid w:val="000E0EEE"/>
    <w:rsid w:val="000E0FB3"/>
    <w:rsid w:val="000E11F9"/>
    <w:rsid w:val="000E13A4"/>
    <w:rsid w:val="000E1B33"/>
    <w:rsid w:val="000E1F56"/>
    <w:rsid w:val="000E25F5"/>
    <w:rsid w:val="000E280D"/>
    <w:rsid w:val="000E2A26"/>
    <w:rsid w:val="000E2B53"/>
    <w:rsid w:val="000E2CF3"/>
    <w:rsid w:val="000E2E18"/>
    <w:rsid w:val="000E2F73"/>
    <w:rsid w:val="000E302C"/>
    <w:rsid w:val="000E33BB"/>
    <w:rsid w:val="000E340C"/>
    <w:rsid w:val="000E38A8"/>
    <w:rsid w:val="000E38D5"/>
    <w:rsid w:val="000E3AD4"/>
    <w:rsid w:val="000E3E5A"/>
    <w:rsid w:val="000E3F37"/>
    <w:rsid w:val="000E407D"/>
    <w:rsid w:val="000E4629"/>
    <w:rsid w:val="000E48FE"/>
    <w:rsid w:val="000E49CB"/>
    <w:rsid w:val="000E511E"/>
    <w:rsid w:val="000E5549"/>
    <w:rsid w:val="000E57F4"/>
    <w:rsid w:val="000E5835"/>
    <w:rsid w:val="000E5E27"/>
    <w:rsid w:val="000E5EB1"/>
    <w:rsid w:val="000E5F8F"/>
    <w:rsid w:val="000E61CC"/>
    <w:rsid w:val="000E620B"/>
    <w:rsid w:val="000E640C"/>
    <w:rsid w:val="000E652E"/>
    <w:rsid w:val="000E682C"/>
    <w:rsid w:val="000E696B"/>
    <w:rsid w:val="000E6A6E"/>
    <w:rsid w:val="000E6CEA"/>
    <w:rsid w:val="000E6FD0"/>
    <w:rsid w:val="000E7073"/>
    <w:rsid w:val="000E72AB"/>
    <w:rsid w:val="000E72D9"/>
    <w:rsid w:val="000E73C8"/>
    <w:rsid w:val="000E74B6"/>
    <w:rsid w:val="000E74E0"/>
    <w:rsid w:val="000E7583"/>
    <w:rsid w:val="000E7BDB"/>
    <w:rsid w:val="000E7D00"/>
    <w:rsid w:val="000E7E13"/>
    <w:rsid w:val="000F0A9B"/>
    <w:rsid w:val="000F0D75"/>
    <w:rsid w:val="000F0F72"/>
    <w:rsid w:val="000F0FB0"/>
    <w:rsid w:val="000F101E"/>
    <w:rsid w:val="000F11B6"/>
    <w:rsid w:val="000F1331"/>
    <w:rsid w:val="000F1580"/>
    <w:rsid w:val="000F17F0"/>
    <w:rsid w:val="000F19A1"/>
    <w:rsid w:val="000F1B01"/>
    <w:rsid w:val="000F1B17"/>
    <w:rsid w:val="000F1B1B"/>
    <w:rsid w:val="000F1CA9"/>
    <w:rsid w:val="000F2577"/>
    <w:rsid w:val="000F2767"/>
    <w:rsid w:val="000F28DA"/>
    <w:rsid w:val="000F2CB4"/>
    <w:rsid w:val="000F2CBC"/>
    <w:rsid w:val="000F2D83"/>
    <w:rsid w:val="000F2E5D"/>
    <w:rsid w:val="000F2E6E"/>
    <w:rsid w:val="000F3319"/>
    <w:rsid w:val="000F3365"/>
    <w:rsid w:val="000F3401"/>
    <w:rsid w:val="000F3899"/>
    <w:rsid w:val="000F3E52"/>
    <w:rsid w:val="000F403A"/>
    <w:rsid w:val="000F4112"/>
    <w:rsid w:val="000F480A"/>
    <w:rsid w:val="000F4A63"/>
    <w:rsid w:val="000F4C7A"/>
    <w:rsid w:val="000F4D1A"/>
    <w:rsid w:val="000F4E09"/>
    <w:rsid w:val="000F4FDD"/>
    <w:rsid w:val="000F511D"/>
    <w:rsid w:val="000F52B1"/>
    <w:rsid w:val="000F52CD"/>
    <w:rsid w:val="000F539F"/>
    <w:rsid w:val="000F5588"/>
    <w:rsid w:val="000F5851"/>
    <w:rsid w:val="000F5897"/>
    <w:rsid w:val="000F58D3"/>
    <w:rsid w:val="000F5C0A"/>
    <w:rsid w:val="000F5E98"/>
    <w:rsid w:val="000F5F15"/>
    <w:rsid w:val="000F607B"/>
    <w:rsid w:val="000F6126"/>
    <w:rsid w:val="000F6235"/>
    <w:rsid w:val="000F6375"/>
    <w:rsid w:val="000F639B"/>
    <w:rsid w:val="000F64DA"/>
    <w:rsid w:val="000F65A1"/>
    <w:rsid w:val="000F6764"/>
    <w:rsid w:val="000F6CFE"/>
    <w:rsid w:val="000F72B3"/>
    <w:rsid w:val="000F7393"/>
    <w:rsid w:val="000F7503"/>
    <w:rsid w:val="000F7920"/>
    <w:rsid w:val="000F7B42"/>
    <w:rsid w:val="000F7CD6"/>
    <w:rsid w:val="000F7E9A"/>
    <w:rsid w:val="000F7F49"/>
    <w:rsid w:val="00100573"/>
    <w:rsid w:val="00100666"/>
    <w:rsid w:val="00100C2F"/>
    <w:rsid w:val="00100FD0"/>
    <w:rsid w:val="00100FFF"/>
    <w:rsid w:val="001012F2"/>
    <w:rsid w:val="001014D0"/>
    <w:rsid w:val="001015C3"/>
    <w:rsid w:val="001015C6"/>
    <w:rsid w:val="00101600"/>
    <w:rsid w:val="00101B3F"/>
    <w:rsid w:val="00101B62"/>
    <w:rsid w:val="00101BC9"/>
    <w:rsid w:val="00101E70"/>
    <w:rsid w:val="0010205F"/>
    <w:rsid w:val="001022EB"/>
    <w:rsid w:val="001023A6"/>
    <w:rsid w:val="00102960"/>
    <w:rsid w:val="001029A7"/>
    <w:rsid w:val="00102CD6"/>
    <w:rsid w:val="00102D69"/>
    <w:rsid w:val="001031E6"/>
    <w:rsid w:val="0010337C"/>
    <w:rsid w:val="00103521"/>
    <w:rsid w:val="0010352B"/>
    <w:rsid w:val="0010370B"/>
    <w:rsid w:val="0010376D"/>
    <w:rsid w:val="00103AC7"/>
    <w:rsid w:val="00103B37"/>
    <w:rsid w:val="00103C5C"/>
    <w:rsid w:val="00103DD1"/>
    <w:rsid w:val="00103FD7"/>
    <w:rsid w:val="00104406"/>
    <w:rsid w:val="00104539"/>
    <w:rsid w:val="001045D0"/>
    <w:rsid w:val="001048AD"/>
    <w:rsid w:val="001049B3"/>
    <w:rsid w:val="00104DDE"/>
    <w:rsid w:val="00104EAD"/>
    <w:rsid w:val="00105600"/>
    <w:rsid w:val="00105648"/>
    <w:rsid w:val="00105795"/>
    <w:rsid w:val="00105941"/>
    <w:rsid w:val="0010597C"/>
    <w:rsid w:val="001059DD"/>
    <w:rsid w:val="00105CB6"/>
    <w:rsid w:val="00106168"/>
    <w:rsid w:val="0010633F"/>
    <w:rsid w:val="001063D8"/>
    <w:rsid w:val="00106514"/>
    <w:rsid w:val="0010654F"/>
    <w:rsid w:val="00106636"/>
    <w:rsid w:val="001066F4"/>
    <w:rsid w:val="00106986"/>
    <w:rsid w:val="00106B2A"/>
    <w:rsid w:val="00106B2D"/>
    <w:rsid w:val="00106BB0"/>
    <w:rsid w:val="001071AB"/>
    <w:rsid w:val="001071D1"/>
    <w:rsid w:val="00107594"/>
    <w:rsid w:val="001077C4"/>
    <w:rsid w:val="00107886"/>
    <w:rsid w:val="001078BA"/>
    <w:rsid w:val="00107B27"/>
    <w:rsid w:val="00107EF7"/>
    <w:rsid w:val="00107FAD"/>
    <w:rsid w:val="001101AE"/>
    <w:rsid w:val="001102F8"/>
    <w:rsid w:val="0011053B"/>
    <w:rsid w:val="001105B3"/>
    <w:rsid w:val="00110942"/>
    <w:rsid w:val="00110AAD"/>
    <w:rsid w:val="00110CE0"/>
    <w:rsid w:val="00110CE2"/>
    <w:rsid w:val="0011122B"/>
    <w:rsid w:val="0011137C"/>
    <w:rsid w:val="00111B77"/>
    <w:rsid w:val="00111ECA"/>
    <w:rsid w:val="0011228A"/>
    <w:rsid w:val="00112301"/>
    <w:rsid w:val="0011241C"/>
    <w:rsid w:val="0011248E"/>
    <w:rsid w:val="001124CB"/>
    <w:rsid w:val="001125BB"/>
    <w:rsid w:val="001125C3"/>
    <w:rsid w:val="0011267E"/>
    <w:rsid w:val="00112819"/>
    <w:rsid w:val="0011283C"/>
    <w:rsid w:val="00112DFD"/>
    <w:rsid w:val="00112EC0"/>
    <w:rsid w:val="0011354A"/>
    <w:rsid w:val="0011378F"/>
    <w:rsid w:val="00113BFD"/>
    <w:rsid w:val="00113C62"/>
    <w:rsid w:val="00113DBC"/>
    <w:rsid w:val="00113E1F"/>
    <w:rsid w:val="00113F6C"/>
    <w:rsid w:val="0011440C"/>
    <w:rsid w:val="00114430"/>
    <w:rsid w:val="00114450"/>
    <w:rsid w:val="001146FB"/>
    <w:rsid w:val="001147FB"/>
    <w:rsid w:val="001148B4"/>
    <w:rsid w:val="001149A6"/>
    <w:rsid w:val="00114B96"/>
    <w:rsid w:val="001150EC"/>
    <w:rsid w:val="001153E5"/>
    <w:rsid w:val="001154B2"/>
    <w:rsid w:val="001155DE"/>
    <w:rsid w:val="001156F6"/>
    <w:rsid w:val="00115771"/>
    <w:rsid w:val="00115A74"/>
    <w:rsid w:val="00115DFC"/>
    <w:rsid w:val="00115E89"/>
    <w:rsid w:val="0011618F"/>
    <w:rsid w:val="0011625C"/>
    <w:rsid w:val="00116261"/>
    <w:rsid w:val="001164B9"/>
    <w:rsid w:val="001164C2"/>
    <w:rsid w:val="00116574"/>
    <w:rsid w:val="0011739C"/>
    <w:rsid w:val="0011748A"/>
    <w:rsid w:val="001174EC"/>
    <w:rsid w:val="00117582"/>
    <w:rsid w:val="0011770A"/>
    <w:rsid w:val="00117909"/>
    <w:rsid w:val="00117B23"/>
    <w:rsid w:val="00117B78"/>
    <w:rsid w:val="00117C37"/>
    <w:rsid w:val="00117D6F"/>
    <w:rsid w:val="00117F39"/>
    <w:rsid w:val="001200B5"/>
    <w:rsid w:val="001202E8"/>
    <w:rsid w:val="00120302"/>
    <w:rsid w:val="001204B8"/>
    <w:rsid w:val="0012070E"/>
    <w:rsid w:val="001208BB"/>
    <w:rsid w:val="001208CA"/>
    <w:rsid w:val="00120A56"/>
    <w:rsid w:val="00120C22"/>
    <w:rsid w:val="00121317"/>
    <w:rsid w:val="001214D5"/>
    <w:rsid w:val="001219E3"/>
    <w:rsid w:val="00121AD0"/>
    <w:rsid w:val="00121C5A"/>
    <w:rsid w:val="00121D45"/>
    <w:rsid w:val="00121EE3"/>
    <w:rsid w:val="00121FA3"/>
    <w:rsid w:val="00122A18"/>
    <w:rsid w:val="00122AB7"/>
    <w:rsid w:val="00122B8F"/>
    <w:rsid w:val="00122D79"/>
    <w:rsid w:val="00122E79"/>
    <w:rsid w:val="00122E9F"/>
    <w:rsid w:val="00122EDA"/>
    <w:rsid w:val="00122F35"/>
    <w:rsid w:val="001231CC"/>
    <w:rsid w:val="001231D5"/>
    <w:rsid w:val="00123336"/>
    <w:rsid w:val="001234A3"/>
    <w:rsid w:val="001235C2"/>
    <w:rsid w:val="001236F5"/>
    <w:rsid w:val="00123737"/>
    <w:rsid w:val="00123A81"/>
    <w:rsid w:val="00123AC4"/>
    <w:rsid w:val="00123DF2"/>
    <w:rsid w:val="001240E0"/>
    <w:rsid w:val="0012447F"/>
    <w:rsid w:val="001244B0"/>
    <w:rsid w:val="001245F1"/>
    <w:rsid w:val="00124623"/>
    <w:rsid w:val="00124B92"/>
    <w:rsid w:val="00124BFC"/>
    <w:rsid w:val="0012534F"/>
    <w:rsid w:val="001256AA"/>
    <w:rsid w:val="00125885"/>
    <w:rsid w:val="001258DE"/>
    <w:rsid w:val="00125939"/>
    <w:rsid w:val="00125980"/>
    <w:rsid w:val="001259A1"/>
    <w:rsid w:val="00125AA2"/>
    <w:rsid w:val="00125C02"/>
    <w:rsid w:val="0012619D"/>
    <w:rsid w:val="00126259"/>
    <w:rsid w:val="0012668E"/>
    <w:rsid w:val="0012675B"/>
    <w:rsid w:val="0012683E"/>
    <w:rsid w:val="00126A30"/>
    <w:rsid w:val="00126C10"/>
    <w:rsid w:val="00126CB4"/>
    <w:rsid w:val="00126D02"/>
    <w:rsid w:val="00127299"/>
    <w:rsid w:val="001272A0"/>
    <w:rsid w:val="00130144"/>
    <w:rsid w:val="0013014E"/>
    <w:rsid w:val="001303C0"/>
    <w:rsid w:val="00130442"/>
    <w:rsid w:val="00130564"/>
    <w:rsid w:val="00130567"/>
    <w:rsid w:val="001306EF"/>
    <w:rsid w:val="00130776"/>
    <w:rsid w:val="0013082A"/>
    <w:rsid w:val="0013098E"/>
    <w:rsid w:val="00130AF4"/>
    <w:rsid w:val="00130B26"/>
    <w:rsid w:val="00130BE7"/>
    <w:rsid w:val="00130D37"/>
    <w:rsid w:val="00130DBC"/>
    <w:rsid w:val="00130E11"/>
    <w:rsid w:val="0013123A"/>
    <w:rsid w:val="00131345"/>
    <w:rsid w:val="00131392"/>
    <w:rsid w:val="0013142A"/>
    <w:rsid w:val="001314C0"/>
    <w:rsid w:val="0013174E"/>
    <w:rsid w:val="00131BD3"/>
    <w:rsid w:val="00131C21"/>
    <w:rsid w:val="00131DED"/>
    <w:rsid w:val="00131E5C"/>
    <w:rsid w:val="00131E85"/>
    <w:rsid w:val="00131EBE"/>
    <w:rsid w:val="00132190"/>
    <w:rsid w:val="00132225"/>
    <w:rsid w:val="00132249"/>
    <w:rsid w:val="001325E0"/>
    <w:rsid w:val="0013280C"/>
    <w:rsid w:val="001328F9"/>
    <w:rsid w:val="00132D52"/>
    <w:rsid w:val="00132E47"/>
    <w:rsid w:val="00132E87"/>
    <w:rsid w:val="00132F28"/>
    <w:rsid w:val="00132FE0"/>
    <w:rsid w:val="00133335"/>
    <w:rsid w:val="00133635"/>
    <w:rsid w:val="00133844"/>
    <w:rsid w:val="00133973"/>
    <w:rsid w:val="00133D6A"/>
    <w:rsid w:val="00133E02"/>
    <w:rsid w:val="00133F1E"/>
    <w:rsid w:val="001341D9"/>
    <w:rsid w:val="001341DF"/>
    <w:rsid w:val="001342D9"/>
    <w:rsid w:val="001343AB"/>
    <w:rsid w:val="001351F2"/>
    <w:rsid w:val="0013526B"/>
    <w:rsid w:val="001352C8"/>
    <w:rsid w:val="001354F3"/>
    <w:rsid w:val="001357DA"/>
    <w:rsid w:val="00135BE1"/>
    <w:rsid w:val="00135C33"/>
    <w:rsid w:val="00136471"/>
    <w:rsid w:val="00136657"/>
    <w:rsid w:val="00136688"/>
    <w:rsid w:val="001367C6"/>
    <w:rsid w:val="00136A81"/>
    <w:rsid w:val="001372E4"/>
    <w:rsid w:val="00137413"/>
    <w:rsid w:val="00137742"/>
    <w:rsid w:val="00137780"/>
    <w:rsid w:val="001378F1"/>
    <w:rsid w:val="00137CFC"/>
    <w:rsid w:val="00137D57"/>
    <w:rsid w:val="00137F83"/>
    <w:rsid w:val="001400ED"/>
    <w:rsid w:val="0014058B"/>
    <w:rsid w:val="00140631"/>
    <w:rsid w:val="001407B8"/>
    <w:rsid w:val="00140C7C"/>
    <w:rsid w:val="00140D09"/>
    <w:rsid w:val="00140F81"/>
    <w:rsid w:val="00140FB7"/>
    <w:rsid w:val="00141127"/>
    <w:rsid w:val="0014137F"/>
    <w:rsid w:val="001414B0"/>
    <w:rsid w:val="001417D9"/>
    <w:rsid w:val="001419B7"/>
    <w:rsid w:val="00141CFC"/>
    <w:rsid w:val="00141E3E"/>
    <w:rsid w:val="001422A4"/>
    <w:rsid w:val="001423D0"/>
    <w:rsid w:val="001427E2"/>
    <w:rsid w:val="00142925"/>
    <w:rsid w:val="0014298D"/>
    <w:rsid w:val="00142F0A"/>
    <w:rsid w:val="001433DF"/>
    <w:rsid w:val="00143430"/>
    <w:rsid w:val="001434A2"/>
    <w:rsid w:val="0014359A"/>
    <w:rsid w:val="001436AF"/>
    <w:rsid w:val="001439E9"/>
    <w:rsid w:val="00143C41"/>
    <w:rsid w:val="00143D1F"/>
    <w:rsid w:val="00144425"/>
    <w:rsid w:val="0014444D"/>
    <w:rsid w:val="00144E19"/>
    <w:rsid w:val="00144EFC"/>
    <w:rsid w:val="00145272"/>
    <w:rsid w:val="001452BB"/>
    <w:rsid w:val="001453F2"/>
    <w:rsid w:val="001457B1"/>
    <w:rsid w:val="00145AB6"/>
    <w:rsid w:val="00145BF4"/>
    <w:rsid w:val="00145D94"/>
    <w:rsid w:val="0014612C"/>
    <w:rsid w:val="00146358"/>
    <w:rsid w:val="00146505"/>
    <w:rsid w:val="00146587"/>
    <w:rsid w:val="001465D3"/>
    <w:rsid w:val="00146600"/>
    <w:rsid w:val="00146856"/>
    <w:rsid w:val="00146857"/>
    <w:rsid w:val="001468C1"/>
    <w:rsid w:val="00146971"/>
    <w:rsid w:val="00146E02"/>
    <w:rsid w:val="00146E63"/>
    <w:rsid w:val="00146E97"/>
    <w:rsid w:val="001471BB"/>
    <w:rsid w:val="001472BD"/>
    <w:rsid w:val="00147412"/>
    <w:rsid w:val="00147905"/>
    <w:rsid w:val="0014791F"/>
    <w:rsid w:val="00147C71"/>
    <w:rsid w:val="00147FB3"/>
    <w:rsid w:val="00147FC5"/>
    <w:rsid w:val="0015007F"/>
    <w:rsid w:val="001502C5"/>
    <w:rsid w:val="001503B3"/>
    <w:rsid w:val="00150501"/>
    <w:rsid w:val="00150803"/>
    <w:rsid w:val="00150A2B"/>
    <w:rsid w:val="00150BCA"/>
    <w:rsid w:val="00150E9F"/>
    <w:rsid w:val="00150FA7"/>
    <w:rsid w:val="00150FD7"/>
    <w:rsid w:val="00151345"/>
    <w:rsid w:val="0015145C"/>
    <w:rsid w:val="00151693"/>
    <w:rsid w:val="001516F0"/>
    <w:rsid w:val="00151795"/>
    <w:rsid w:val="001519A5"/>
    <w:rsid w:val="00151F14"/>
    <w:rsid w:val="00152214"/>
    <w:rsid w:val="0015267D"/>
    <w:rsid w:val="00152B69"/>
    <w:rsid w:val="00153470"/>
    <w:rsid w:val="00153875"/>
    <w:rsid w:val="00153BED"/>
    <w:rsid w:val="00153C41"/>
    <w:rsid w:val="00153E32"/>
    <w:rsid w:val="00154128"/>
    <w:rsid w:val="001544F1"/>
    <w:rsid w:val="00154626"/>
    <w:rsid w:val="00154633"/>
    <w:rsid w:val="00154842"/>
    <w:rsid w:val="00154989"/>
    <w:rsid w:val="00154A3F"/>
    <w:rsid w:val="00154FB1"/>
    <w:rsid w:val="00154FF0"/>
    <w:rsid w:val="00155116"/>
    <w:rsid w:val="001551DB"/>
    <w:rsid w:val="001558D9"/>
    <w:rsid w:val="0015597F"/>
    <w:rsid w:val="001559F5"/>
    <w:rsid w:val="00155E4C"/>
    <w:rsid w:val="0015645F"/>
    <w:rsid w:val="001568A5"/>
    <w:rsid w:val="00156904"/>
    <w:rsid w:val="001569D0"/>
    <w:rsid w:val="00156CF3"/>
    <w:rsid w:val="00156DB8"/>
    <w:rsid w:val="00156DE3"/>
    <w:rsid w:val="001571B6"/>
    <w:rsid w:val="001571F7"/>
    <w:rsid w:val="00157413"/>
    <w:rsid w:val="00157857"/>
    <w:rsid w:val="00157A41"/>
    <w:rsid w:val="00157A4E"/>
    <w:rsid w:val="00157C74"/>
    <w:rsid w:val="00157CE5"/>
    <w:rsid w:val="00157DB5"/>
    <w:rsid w:val="00157DEA"/>
    <w:rsid w:val="00157E07"/>
    <w:rsid w:val="00157FD3"/>
    <w:rsid w:val="00160214"/>
    <w:rsid w:val="0016028C"/>
    <w:rsid w:val="00160300"/>
    <w:rsid w:val="0016056B"/>
    <w:rsid w:val="0016091A"/>
    <w:rsid w:val="00160B21"/>
    <w:rsid w:val="00160B28"/>
    <w:rsid w:val="00160E30"/>
    <w:rsid w:val="00160FCF"/>
    <w:rsid w:val="0016110C"/>
    <w:rsid w:val="001618C8"/>
    <w:rsid w:val="00161DBE"/>
    <w:rsid w:val="001620C9"/>
    <w:rsid w:val="001621DA"/>
    <w:rsid w:val="001628DF"/>
    <w:rsid w:val="00162AE3"/>
    <w:rsid w:val="00162AE9"/>
    <w:rsid w:val="00162B34"/>
    <w:rsid w:val="0016339C"/>
    <w:rsid w:val="0016383F"/>
    <w:rsid w:val="00163D1F"/>
    <w:rsid w:val="00163F0F"/>
    <w:rsid w:val="00163F4F"/>
    <w:rsid w:val="00164109"/>
    <w:rsid w:val="0016429C"/>
    <w:rsid w:val="0016432D"/>
    <w:rsid w:val="00164603"/>
    <w:rsid w:val="00164E9D"/>
    <w:rsid w:val="00165223"/>
    <w:rsid w:val="00165237"/>
    <w:rsid w:val="001652C1"/>
    <w:rsid w:val="0016546A"/>
    <w:rsid w:val="0016555B"/>
    <w:rsid w:val="001657FE"/>
    <w:rsid w:val="00165BB2"/>
    <w:rsid w:val="001667AB"/>
    <w:rsid w:val="0016684E"/>
    <w:rsid w:val="0016711F"/>
    <w:rsid w:val="00167225"/>
    <w:rsid w:val="00167293"/>
    <w:rsid w:val="00167955"/>
    <w:rsid w:val="00167AC3"/>
    <w:rsid w:val="00167C80"/>
    <w:rsid w:val="00167EE1"/>
    <w:rsid w:val="00167FF2"/>
    <w:rsid w:val="0017007F"/>
    <w:rsid w:val="001708ED"/>
    <w:rsid w:val="00170913"/>
    <w:rsid w:val="00170E05"/>
    <w:rsid w:val="00170F32"/>
    <w:rsid w:val="00171079"/>
    <w:rsid w:val="00171478"/>
    <w:rsid w:val="001715C8"/>
    <w:rsid w:val="0017192F"/>
    <w:rsid w:val="00171D05"/>
    <w:rsid w:val="00171E67"/>
    <w:rsid w:val="00171F4F"/>
    <w:rsid w:val="00172046"/>
    <w:rsid w:val="001721C3"/>
    <w:rsid w:val="001722DF"/>
    <w:rsid w:val="00172914"/>
    <w:rsid w:val="00172CF2"/>
    <w:rsid w:val="00172F9F"/>
    <w:rsid w:val="001730B7"/>
    <w:rsid w:val="00173342"/>
    <w:rsid w:val="00173C0F"/>
    <w:rsid w:val="00173C7F"/>
    <w:rsid w:val="00174171"/>
    <w:rsid w:val="00174217"/>
    <w:rsid w:val="00174254"/>
    <w:rsid w:val="0017429F"/>
    <w:rsid w:val="001748A6"/>
    <w:rsid w:val="001748BB"/>
    <w:rsid w:val="001748E1"/>
    <w:rsid w:val="00174BBF"/>
    <w:rsid w:val="00174C01"/>
    <w:rsid w:val="00174E60"/>
    <w:rsid w:val="00174EAD"/>
    <w:rsid w:val="00175162"/>
    <w:rsid w:val="0017522D"/>
    <w:rsid w:val="00175552"/>
    <w:rsid w:val="00175561"/>
    <w:rsid w:val="0017561B"/>
    <w:rsid w:val="00175B2F"/>
    <w:rsid w:val="00175C3F"/>
    <w:rsid w:val="00175C59"/>
    <w:rsid w:val="00175EE8"/>
    <w:rsid w:val="001762AD"/>
    <w:rsid w:val="001762F1"/>
    <w:rsid w:val="001766D8"/>
    <w:rsid w:val="00176AE7"/>
    <w:rsid w:val="001771F9"/>
    <w:rsid w:val="00177220"/>
    <w:rsid w:val="001779F4"/>
    <w:rsid w:val="00177A43"/>
    <w:rsid w:val="00177A73"/>
    <w:rsid w:val="00177A91"/>
    <w:rsid w:val="00177C93"/>
    <w:rsid w:val="00177D62"/>
    <w:rsid w:val="00180187"/>
    <w:rsid w:val="0018055F"/>
    <w:rsid w:val="00180863"/>
    <w:rsid w:val="00180865"/>
    <w:rsid w:val="001808BE"/>
    <w:rsid w:val="001808C6"/>
    <w:rsid w:val="00180A97"/>
    <w:rsid w:val="00180DBE"/>
    <w:rsid w:val="00180F65"/>
    <w:rsid w:val="00180FF1"/>
    <w:rsid w:val="00181182"/>
    <w:rsid w:val="0018159A"/>
    <w:rsid w:val="00181691"/>
    <w:rsid w:val="001819F8"/>
    <w:rsid w:val="00181A9D"/>
    <w:rsid w:val="00181B71"/>
    <w:rsid w:val="00181C4B"/>
    <w:rsid w:val="00182605"/>
    <w:rsid w:val="001829C5"/>
    <w:rsid w:val="00182A2A"/>
    <w:rsid w:val="00182DC4"/>
    <w:rsid w:val="00182F4C"/>
    <w:rsid w:val="00182FD4"/>
    <w:rsid w:val="001830A2"/>
    <w:rsid w:val="001833FE"/>
    <w:rsid w:val="00183941"/>
    <w:rsid w:val="00183C4D"/>
    <w:rsid w:val="00183D1D"/>
    <w:rsid w:val="00183DDE"/>
    <w:rsid w:val="00184022"/>
    <w:rsid w:val="001842AB"/>
    <w:rsid w:val="001843FA"/>
    <w:rsid w:val="001846A4"/>
    <w:rsid w:val="001847A0"/>
    <w:rsid w:val="001847E2"/>
    <w:rsid w:val="00184878"/>
    <w:rsid w:val="0018495D"/>
    <w:rsid w:val="0018497D"/>
    <w:rsid w:val="00184AB3"/>
    <w:rsid w:val="00184B97"/>
    <w:rsid w:val="00184DAA"/>
    <w:rsid w:val="0018524F"/>
    <w:rsid w:val="0018528F"/>
    <w:rsid w:val="001853F3"/>
    <w:rsid w:val="00185632"/>
    <w:rsid w:val="00185750"/>
    <w:rsid w:val="001859C7"/>
    <w:rsid w:val="001859E7"/>
    <w:rsid w:val="00185AF8"/>
    <w:rsid w:val="00185DBF"/>
    <w:rsid w:val="00185E1F"/>
    <w:rsid w:val="00185EF5"/>
    <w:rsid w:val="001861F1"/>
    <w:rsid w:val="00186233"/>
    <w:rsid w:val="00186283"/>
    <w:rsid w:val="00186379"/>
    <w:rsid w:val="001868AA"/>
    <w:rsid w:val="00186EA6"/>
    <w:rsid w:val="00186F12"/>
    <w:rsid w:val="00186FB7"/>
    <w:rsid w:val="001874C6"/>
    <w:rsid w:val="00187667"/>
    <w:rsid w:val="0018775F"/>
    <w:rsid w:val="0018790B"/>
    <w:rsid w:val="00187A66"/>
    <w:rsid w:val="00187AF7"/>
    <w:rsid w:val="00187CFC"/>
    <w:rsid w:val="00187DD6"/>
    <w:rsid w:val="00187ED0"/>
    <w:rsid w:val="00190055"/>
    <w:rsid w:val="0019009C"/>
    <w:rsid w:val="001904CA"/>
    <w:rsid w:val="0019059B"/>
    <w:rsid w:val="00190953"/>
    <w:rsid w:val="001909D4"/>
    <w:rsid w:val="00190B60"/>
    <w:rsid w:val="00190E90"/>
    <w:rsid w:val="00190FE5"/>
    <w:rsid w:val="001910CB"/>
    <w:rsid w:val="001913AF"/>
    <w:rsid w:val="001914EC"/>
    <w:rsid w:val="001915BA"/>
    <w:rsid w:val="001915BD"/>
    <w:rsid w:val="001916F0"/>
    <w:rsid w:val="001919A8"/>
    <w:rsid w:val="00191B63"/>
    <w:rsid w:val="00191C01"/>
    <w:rsid w:val="00191CCD"/>
    <w:rsid w:val="00191D6B"/>
    <w:rsid w:val="00191F68"/>
    <w:rsid w:val="00192018"/>
    <w:rsid w:val="0019233E"/>
    <w:rsid w:val="001924FB"/>
    <w:rsid w:val="0019290C"/>
    <w:rsid w:val="00192A62"/>
    <w:rsid w:val="00192CD5"/>
    <w:rsid w:val="00192E65"/>
    <w:rsid w:val="00192E7C"/>
    <w:rsid w:val="00192FA5"/>
    <w:rsid w:val="00193309"/>
    <w:rsid w:val="00193388"/>
    <w:rsid w:val="001938B6"/>
    <w:rsid w:val="00193B45"/>
    <w:rsid w:val="00193BD8"/>
    <w:rsid w:val="00193D18"/>
    <w:rsid w:val="00193F8D"/>
    <w:rsid w:val="00194424"/>
    <w:rsid w:val="0019442F"/>
    <w:rsid w:val="001947C3"/>
    <w:rsid w:val="0019498E"/>
    <w:rsid w:val="001949E2"/>
    <w:rsid w:val="001949E8"/>
    <w:rsid w:val="00194AC9"/>
    <w:rsid w:val="00194BD3"/>
    <w:rsid w:val="00194F4C"/>
    <w:rsid w:val="00194F9E"/>
    <w:rsid w:val="00195071"/>
    <w:rsid w:val="001950B0"/>
    <w:rsid w:val="001950BC"/>
    <w:rsid w:val="001952A5"/>
    <w:rsid w:val="001953AE"/>
    <w:rsid w:val="001953D9"/>
    <w:rsid w:val="001955B6"/>
    <w:rsid w:val="001957F9"/>
    <w:rsid w:val="00195D3D"/>
    <w:rsid w:val="00195D5E"/>
    <w:rsid w:val="00195E51"/>
    <w:rsid w:val="00195E5F"/>
    <w:rsid w:val="00196041"/>
    <w:rsid w:val="001961AA"/>
    <w:rsid w:val="001967D1"/>
    <w:rsid w:val="00196C58"/>
    <w:rsid w:val="00196D2B"/>
    <w:rsid w:val="00196FBB"/>
    <w:rsid w:val="001971E4"/>
    <w:rsid w:val="001971F6"/>
    <w:rsid w:val="0019727B"/>
    <w:rsid w:val="001973CF"/>
    <w:rsid w:val="00197517"/>
    <w:rsid w:val="00197967"/>
    <w:rsid w:val="00197A64"/>
    <w:rsid w:val="00197B50"/>
    <w:rsid w:val="00197BA8"/>
    <w:rsid w:val="00197D12"/>
    <w:rsid w:val="00197EC9"/>
    <w:rsid w:val="00197FF6"/>
    <w:rsid w:val="001A021F"/>
    <w:rsid w:val="001A0369"/>
    <w:rsid w:val="001A0487"/>
    <w:rsid w:val="001A0C6F"/>
    <w:rsid w:val="001A0CB9"/>
    <w:rsid w:val="001A116F"/>
    <w:rsid w:val="001A1712"/>
    <w:rsid w:val="001A18BF"/>
    <w:rsid w:val="001A1ABC"/>
    <w:rsid w:val="001A1BC8"/>
    <w:rsid w:val="001A1D34"/>
    <w:rsid w:val="001A2627"/>
    <w:rsid w:val="001A2881"/>
    <w:rsid w:val="001A29E3"/>
    <w:rsid w:val="001A2A1C"/>
    <w:rsid w:val="001A2CE3"/>
    <w:rsid w:val="001A2E51"/>
    <w:rsid w:val="001A2EB1"/>
    <w:rsid w:val="001A301C"/>
    <w:rsid w:val="001A304D"/>
    <w:rsid w:val="001A307F"/>
    <w:rsid w:val="001A31E9"/>
    <w:rsid w:val="001A3358"/>
    <w:rsid w:val="001A350F"/>
    <w:rsid w:val="001A3A74"/>
    <w:rsid w:val="001A3B52"/>
    <w:rsid w:val="001A3D0A"/>
    <w:rsid w:val="001A3DF2"/>
    <w:rsid w:val="001A4530"/>
    <w:rsid w:val="001A462E"/>
    <w:rsid w:val="001A4684"/>
    <w:rsid w:val="001A4C35"/>
    <w:rsid w:val="001A4C4C"/>
    <w:rsid w:val="001A4E1C"/>
    <w:rsid w:val="001A4F0F"/>
    <w:rsid w:val="001A4F75"/>
    <w:rsid w:val="001A4FAF"/>
    <w:rsid w:val="001A50A1"/>
    <w:rsid w:val="001A5100"/>
    <w:rsid w:val="001A51D4"/>
    <w:rsid w:val="001A580F"/>
    <w:rsid w:val="001A5D27"/>
    <w:rsid w:val="001A5F25"/>
    <w:rsid w:val="001A60F9"/>
    <w:rsid w:val="001A6361"/>
    <w:rsid w:val="001A6405"/>
    <w:rsid w:val="001A65C2"/>
    <w:rsid w:val="001A67F1"/>
    <w:rsid w:val="001A6961"/>
    <w:rsid w:val="001A6A4A"/>
    <w:rsid w:val="001A6EBF"/>
    <w:rsid w:val="001A70EA"/>
    <w:rsid w:val="001A727D"/>
    <w:rsid w:val="001A7445"/>
    <w:rsid w:val="001A763A"/>
    <w:rsid w:val="001A793F"/>
    <w:rsid w:val="001A7B6D"/>
    <w:rsid w:val="001A7CF0"/>
    <w:rsid w:val="001A7E45"/>
    <w:rsid w:val="001B018D"/>
    <w:rsid w:val="001B01A7"/>
    <w:rsid w:val="001B02BF"/>
    <w:rsid w:val="001B068F"/>
    <w:rsid w:val="001B06F3"/>
    <w:rsid w:val="001B0920"/>
    <w:rsid w:val="001B09D4"/>
    <w:rsid w:val="001B0B13"/>
    <w:rsid w:val="001B0E7A"/>
    <w:rsid w:val="001B0F71"/>
    <w:rsid w:val="001B101F"/>
    <w:rsid w:val="001B103E"/>
    <w:rsid w:val="001B1600"/>
    <w:rsid w:val="001B1AB3"/>
    <w:rsid w:val="001B1AFC"/>
    <w:rsid w:val="001B1C98"/>
    <w:rsid w:val="001B1C9D"/>
    <w:rsid w:val="001B1CC1"/>
    <w:rsid w:val="001B2355"/>
    <w:rsid w:val="001B244F"/>
    <w:rsid w:val="001B25E4"/>
    <w:rsid w:val="001B27D6"/>
    <w:rsid w:val="001B28D7"/>
    <w:rsid w:val="001B3638"/>
    <w:rsid w:val="001B3CF9"/>
    <w:rsid w:val="001B45CB"/>
    <w:rsid w:val="001B461D"/>
    <w:rsid w:val="001B474A"/>
    <w:rsid w:val="001B4BA1"/>
    <w:rsid w:val="001B4F27"/>
    <w:rsid w:val="001B529A"/>
    <w:rsid w:val="001B535D"/>
    <w:rsid w:val="001B5569"/>
    <w:rsid w:val="001B5B39"/>
    <w:rsid w:val="001B5D0C"/>
    <w:rsid w:val="001B5D9F"/>
    <w:rsid w:val="001B5EED"/>
    <w:rsid w:val="001B5EF8"/>
    <w:rsid w:val="001B5F63"/>
    <w:rsid w:val="001B5FD7"/>
    <w:rsid w:val="001B6335"/>
    <w:rsid w:val="001B646D"/>
    <w:rsid w:val="001B68CF"/>
    <w:rsid w:val="001B68E8"/>
    <w:rsid w:val="001B6A43"/>
    <w:rsid w:val="001B6A80"/>
    <w:rsid w:val="001B6A8C"/>
    <w:rsid w:val="001B6B58"/>
    <w:rsid w:val="001B6EC9"/>
    <w:rsid w:val="001B6F0F"/>
    <w:rsid w:val="001B739C"/>
    <w:rsid w:val="001B73FB"/>
    <w:rsid w:val="001B768B"/>
    <w:rsid w:val="001B76D1"/>
    <w:rsid w:val="001B7988"/>
    <w:rsid w:val="001B7D8B"/>
    <w:rsid w:val="001B7DC7"/>
    <w:rsid w:val="001B7EDE"/>
    <w:rsid w:val="001B7EDF"/>
    <w:rsid w:val="001C017F"/>
    <w:rsid w:val="001C01A2"/>
    <w:rsid w:val="001C0438"/>
    <w:rsid w:val="001C054D"/>
    <w:rsid w:val="001C058A"/>
    <w:rsid w:val="001C0663"/>
    <w:rsid w:val="001C075D"/>
    <w:rsid w:val="001C0764"/>
    <w:rsid w:val="001C07F6"/>
    <w:rsid w:val="001C0C3E"/>
    <w:rsid w:val="001C1078"/>
    <w:rsid w:val="001C12C2"/>
    <w:rsid w:val="001C15FF"/>
    <w:rsid w:val="001C16DA"/>
    <w:rsid w:val="001C1747"/>
    <w:rsid w:val="001C176A"/>
    <w:rsid w:val="001C1810"/>
    <w:rsid w:val="001C1943"/>
    <w:rsid w:val="001C1F60"/>
    <w:rsid w:val="001C23D6"/>
    <w:rsid w:val="001C273A"/>
    <w:rsid w:val="001C2A20"/>
    <w:rsid w:val="001C2A75"/>
    <w:rsid w:val="001C2CE5"/>
    <w:rsid w:val="001C2D3A"/>
    <w:rsid w:val="001C2EB2"/>
    <w:rsid w:val="001C2FE9"/>
    <w:rsid w:val="001C377C"/>
    <w:rsid w:val="001C39E8"/>
    <w:rsid w:val="001C3CBD"/>
    <w:rsid w:val="001C3DB6"/>
    <w:rsid w:val="001C3F3F"/>
    <w:rsid w:val="001C4378"/>
    <w:rsid w:val="001C47EB"/>
    <w:rsid w:val="001C4BFB"/>
    <w:rsid w:val="001C4DB6"/>
    <w:rsid w:val="001C5078"/>
    <w:rsid w:val="001C50FE"/>
    <w:rsid w:val="001C5172"/>
    <w:rsid w:val="001C52DE"/>
    <w:rsid w:val="001C5394"/>
    <w:rsid w:val="001C5501"/>
    <w:rsid w:val="001C5A5D"/>
    <w:rsid w:val="001C5AD2"/>
    <w:rsid w:val="001C5C15"/>
    <w:rsid w:val="001C5CF6"/>
    <w:rsid w:val="001C5DD2"/>
    <w:rsid w:val="001C5EAE"/>
    <w:rsid w:val="001C6037"/>
    <w:rsid w:val="001C6172"/>
    <w:rsid w:val="001C6523"/>
    <w:rsid w:val="001C6BCF"/>
    <w:rsid w:val="001C6DCF"/>
    <w:rsid w:val="001C6F37"/>
    <w:rsid w:val="001C702E"/>
    <w:rsid w:val="001C72AB"/>
    <w:rsid w:val="001C74B3"/>
    <w:rsid w:val="001C74F9"/>
    <w:rsid w:val="001C790F"/>
    <w:rsid w:val="001C7C95"/>
    <w:rsid w:val="001C7D0D"/>
    <w:rsid w:val="001C7DBE"/>
    <w:rsid w:val="001C7E14"/>
    <w:rsid w:val="001C7EC1"/>
    <w:rsid w:val="001D02D0"/>
    <w:rsid w:val="001D08BC"/>
    <w:rsid w:val="001D098B"/>
    <w:rsid w:val="001D0A04"/>
    <w:rsid w:val="001D0AC6"/>
    <w:rsid w:val="001D0B59"/>
    <w:rsid w:val="001D10A8"/>
    <w:rsid w:val="001D116D"/>
    <w:rsid w:val="001D1694"/>
    <w:rsid w:val="001D17CC"/>
    <w:rsid w:val="001D17D2"/>
    <w:rsid w:val="001D1A0B"/>
    <w:rsid w:val="001D1B85"/>
    <w:rsid w:val="001D1BE7"/>
    <w:rsid w:val="001D1C2A"/>
    <w:rsid w:val="001D1DAD"/>
    <w:rsid w:val="001D274D"/>
    <w:rsid w:val="001D2791"/>
    <w:rsid w:val="001D287D"/>
    <w:rsid w:val="001D2BE1"/>
    <w:rsid w:val="001D2DF9"/>
    <w:rsid w:val="001D2EB6"/>
    <w:rsid w:val="001D2F18"/>
    <w:rsid w:val="001D3224"/>
    <w:rsid w:val="001D326A"/>
    <w:rsid w:val="001D34F0"/>
    <w:rsid w:val="001D3784"/>
    <w:rsid w:val="001D37E6"/>
    <w:rsid w:val="001D3B6C"/>
    <w:rsid w:val="001D3C2B"/>
    <w:rsid w:val="001D3DBD"/>
    <w:rsid w:val="001D3EB0"/>
    <w:rsid w:val="001D40E4"/>
    <w:rsid w:val="001D4213"/>
    <w:rsid w:val="001D43E6"/>
    <w:rsid w:val="001D4550"/>
    <w:rsid w:val="001D4ABA"/>
    <w:rsid w:val="001D4D81"/>
    <w:rsid w:val="001D5312"/>
    <w:rsid w:val="001D576E"/>
    <w:rsid w:val="001D5BA7"/>
    <w:rsid w:val="001D5D9F"/>
    <w:rsid w:val="001D602E"/>
    <w:rsid w:val="001D61A6"/>
    <w:rsid w:val="001D61ED"/>
    <w:rsid w:val="001D6667"/>
    <w:rsid w:val="001D6801"/>
    <w:rsid w:val="001D6BEA"/>
    <w:rsid w:val="001D6EAE"/>
    <w:rsid w:val="001D70CD"/>
    <w:rsid w:val="001D7275"/>
    <w:rsid w:val="001D7310"/>
    <w:rsid w:val="001D74BD"/>
    <w:rsid w:val="001D7692"/>
    <w:rsid w:val="001D7708"/>
    <w:rsid w:val="001D7728"/>
    <w:rsid w:val="001D79AC"/>
    <w:rsid w:val="001D7AF4"/>
    <w:rsid w:val="001D7B15"/>
    <w:rsid w:val="001D7C23"/>
    <w:rsid w:val="001D7F10"/>
    <w:rsid w:val="001D7F11"/>
    <w:rsid w:val="001D7FCB"/>
    <w:rsid w:val="001E0251"/>
    <w:rsid w:val="001E03F6"/>
    <w:rsid w:val="001E0CCA"/>
    <w:rsid w:val="001E0CE1"/>
    <w:rsid w:val="001E0DC1"/>
    <w:rsid w:val="001E0E74"/>
    <w:rsid w:val="001E0E8D"/>
    <w:rsid w:val="001E14B2"/>
    <w:rsid w:val="001E1AC3"/>
    <w:rsid w:val="001E1B1F"/>
    <w:rsid w:val="001E1BFE"/>
    <w:rsid w:val="001E1C75"/>
    <w:rsid w:val="001E1C83"/>
    <w:rsid w:val="001E1D80"/>
    <w:rsid w:val="001E2824"/>
    <w:rsid w:val="001E288A"/>
    <w:rsid w:val="001E28DE"/>
    <w:rsid w:val="001E2A38"/>
    <w:rsid w:val="001E2A4F"/>
    <w:rsid w:val="001E2FA5"/>
    <w:rsid w:val="001E329B"/>
    <w:rsid w:val="001E35A0"/>
    <w:rsid w:val="001E36AA"/>
    <w:rsid w:val="001E39B8"/>
    <w:rsid w:val="001E3CAB"/>
    <w:rsid w:val="001E3D8B"/>
    <w:rsid w:val="001E3DD2"/>
    <w:rsid w:val="001E3E54"/>
    <w:rsid w:val="001E3F63"/>
    <w:rsid w:val="001E400A"/>
    <w:rsid w:val="001E40D9"/>
    <w:rsid w:val="001E415A"/>
    <w:rsid w:val="001E43A8"/>
    <w:rsid w:val="001E4592"/>
    <w:rsid w:val="001E465A"/>
    <w:rsid w:val="001E4D76"/>
    <w:rsid w:val="001E4F80"/>
    <w:rsid w:val="001E515B"/>
    <w:rsid w:val="001E51B6"/>
    <w:rsid w:val="001E52D1"/>
    <w:rsid w:val="001E54E0"/>
    <w:rsid w:val="001E5577"/>
    <w:rsid w:val="001E58BC"/>
    <w:rsid w:val="001E59BD"/>
    <w:rsid w:val="001E6013"/>
    <w:rsid w:val="001E60E4"/>
    <w:rsid w:val="001E62AA"/>
    <w:rsid w:val="001E6408"/>
    <w:rsid w:val="001E68CE"/>
    <w:rsid w:val="001E6D51"/>
    <w:rsid w:val="001E6D68"/>
    <w:rsid w:val="001E6D7E"/>
    <w:rsid w:val="001E6EFB"/>
    <w:rsid w:val="001E700D"/>
    <w:rsid w:val="001E70C9"/>
    <w:rsid w:val="001E7238"/>
    <w:rsid w:val="001E764C"/>
    <w:rsid w:val="001E76A4"/>
    <w:rsid w:val="001E789C"/>
    <w:rsid w:val="001E7CA5"/>
    <w:rsid w:val="001E7E16"/>
    <w:rsid w:val="001F00C1"/>
    <w:rsid w:val="001F00EE"/>
    <w:rsid w:val="001F05AF"/>
    <w:rsid w:val="001F05BD"/>
    <w:rsid w:val="001F05F2"/>
    <w:rsid w:val="001F09E0"/>
    <w:rsid w:val="001F0A5B"/>
    <w:rsid w:val="001F0B05"/>
    <w:rsid w:val="001F0C28"/>
    <w:rsid w:val="001F0D57"/>
    <w:rsid w:val="001F0F18"/>
    <w:rsid w:val="001F150C"/>
    <w:rsid w:val="001F1549"/>
    <w:rsid w:val="001F1676"/>
    <w:rsid w:val="001F19FE"/>
    <w:rsid w:val="001F1D26"/>
    <w:rsid w:val="001F226F"/>
    <w:rsid w:val="001F22FE"/>
    <w:rsid w:val="001F2349"/>
    <w:rsid w:val="001F257F"/>
    <w:rsid w:val="001F2618"/>
    <w:rsid w:val="001F26DB"/>
    <w:rsid w:val="001F27A5"/>
    <w:rsid w:val="001F2B5D"/>
    <w:rsid w:val="001F2BB5"/>
    <w:rsid w:val="001F2C59"/>
    <w:rsid w:val="001F2D1F"/>
    <w:rsid w:val="001F31CC"/>
    <w:rsid w:val="001F33D6"/>
    <w:rsid w:val="001F3544"/>
    <w:rsid w:val="001F3857"/>
    <w:rsid w:val="001F397C"/>
    <w:rsid w:val="001F3986"/>
    <w:rsid w:val="001F3E12"/>
    <w:rsid w:val="001F41EF"/>
    <w:rsid w:val="001F4498"/>
    <w:rsid w:val="001F45C4"/>
    <w:rsid w:val="001F493D"/>
    <w:rsid w:val="001F499D"/>
    <w:rsid w:val="001F4A53"/>
    <w:rsid w:val="001F4CD3"/>
    <w:rsid w:val="001F4DDD"/>
    <w:rsid w:val="001F4ED8"/>
    <w:rsid w:val="001F4FEA"/>
    <w:rsid w:val="001F50FD"/>
    <w:rsid w:val="001F5492"/>
    <w:rsid w:val="001F55B6"/>
    <w:rsid w:val="001F56B3"/>
    <w:rsid w:val="001F56BE"/>
    <w:rsid w:val="001F5AF7"/>
    <w:rsid w:val="001F5B9C"/>
    <w:rsid w:val="001F5C62"/>
    <w:rsid w:val="001F5D92"/>
    <w:rsid w:val="001F600D"/>
    <w:rsid w:val="001F6015"/>
    <w:rsid w:val="001F65C1"/>
    <w:rsid w:val="001F666D"/>
    <w:rsid w:val="001F67A8"/>
    <w:rsid w:val="001F6DF4"/>
    <w:rsid w:val="001F746F"/>
    <w:rsid w:val="001F74F5"/>
    <w:rsid w:val="001F75FA"/>
    <w:rsid w:val="001F7667"/>
    <w:rsid w:val="001F79F9"/>
    <w:rsid w:val="001F7B2A"/>
    <w:rsid w:val="00200093"/>
    <w:rsid w:val="002002CE"/>
    <w:rsid w:val="002002E4"/>
    <w:rsid w:val="002003E3"/>
    <w:rsid w:val="00200408"/>
    <w:rsid w:val="002004FB"/>
    <w:rsid w:val="002006A9"/>
    <w:rsid w:val="00200CFE"/>
    <w:rsid w:val="00201504"/>
    <w:rsid w:val="0020178D"/>
    <w:rsid w:val="002019E5"/>
    <w:rsid w:val="00201CCD"/>
    <w:rsid w:val="00201D77"/>
    <w:rsid w:val="00201F4A"/>
    <w:rsid w:val="00201F75"/>
    <w:rsid w:val="00202292"/>
    <w:rsid w:val="002026CD"/>
    <w:rsid w:val="00202792"/>
    <w:rsid w:val="00202860"/>
    <w:rsid w:val="002028C4"/>
    <w:rsid w:val="00202AEC"/>
    <w:rsid w:val="00202D63"/>
    <w:rsid w:val="00202EBF"/>
    <w:rsid w:val="0020308A"/>
    <w:rsid w:val="00203167"/>
    <w:rsid w:val="00203454"/>
    <w:rsid w:val="002035DE"/>
    <w:rsid w:val="002037AB"/>
    <w:rsid w:val="00203DF7"/>
    <w:rsid w:val="0020403E"/>
    <w:rsid w:val="0020440B"/>
    <w:rsid w:val="00204744"/>
    <w:rsid w:val="002047CB"/>
    <w:rsid w:val="002048D6"/>
    <w:rsid w:val="00204B6D"/>
    <w:rsid w:val="00204C5D"/>
    <w:rsid w:val="00204D9D"/>
    <w:rsid w:val="002052A9"/>
    <w:rsid w:val="002056B7"/>
    <w:rsid w:val="00205893"/>
    <w:rsid w:val="002059E9"/>
    <w:rsid w:val="00205B41"/>
    <w:rsid w:val="00205DAF"/>
    <w:rsid w:val="002060BB"/>
    <w:rsid w:val="0020635E"/>
    <w:rsid w:val="00206569"/>
    <w:rsid w:val="002066AA"/>
    <w:rsid w:val="0020679D"/>
    <w:rsid w:val="00206993"/>
    <w:rsid w:val="00206CBD"/>
    <w:rsid w:val="00206EFC"/>
    <w:rsid w:val="002071DC"/>
    <w:rsid w:val="00207724"/>
    <w:rsid w:val="002078AD"/>
    <w:rsid w:val="00207AEC"/>
    <w:rsid w:val="00207C15"/>
    <w:rsid w:val="00207C55"/>
    <w:rsid w:val="00207CD4"/>
    <w:rsid w:val="00207EDA"/>
    <w:rsid w:val="00207F9A"/>
    <w:rsid w:val="0021019F"/>
    <w:rsid w:val="002101BC"/>
    <w:rsid w:val="0021056F"/>
    <w:rsid w:val="00210605"/>
    <w:rsid w:val="002106EC"/>
    <w:rsid w:val="00210791"/>
    <w:rsid w:val="00210822"/>
    <w:rsid w:val="00210900"/>
    <w:rsid w:val="00210A36"/>
    <w:rsid w:val="00210AC9"/>
    <w:rsid w:val="00210B6C"/>
    <w:rsid w:val="00210DE1"/>
    <w:rsid w:val="00211177"/>
    <w:rsid w:val="002112FB"/>
    <w:rsid w:val="00211394"/>
    <w:rsid w:val="002117A4"/>
    <w:rsid w:val="00211981"/>
    <w:rsid w:val="00211CD0"/>
    <w:rsid w:val="00211F9A"/>
    <w:rsid w:val="00212112"/>
    <w:rsid w:val="00212115"/>
    <w:rsid w:val="00212377"/>
    <w:rsid w:val="00212C63"/>
    <w:rsid w:val="00212E16"/>
    <w:rsid w:val="0021307E"/>
    <w:rsid w:val="0021308C"/>
    <w:rsid w:val="00213435"/>
    <w:rsid w:val="002134D3"/>
    <w:rsid w:val="002139DF"/>
    <w:rsid w:val="00213BBB"/>
    <w:rsid w:val="00213D71"/>
    <w:rsid w:val="00213E26"/>
    <w:rsid w:val="00213EC2"/>
    <w:rsid w:val="00214001"/>
    <w:rsid w:val="002141A3"/>
    <w:rsid w:val="002143B1"/>
    <w:rsid w:val="002143BE"/>
    <w:rsid w:val="002146A0"/>
    <w:rsid w:val="002146F5"/>
    <w:rsid w:val="002149FB"/>
    <w:rsid w:val="00214A07"/>
    <w:rsid w:val="00214AD9"/>
    <w:rsid w:val="00214FF6"/>
    <w:rsid w:val="00215008"/>
    <w:rsid w:val="00215153"/>
    <w:rsid w:val="002151E8"/>
    <w:rsid w:val="00215212"/>
    <w:rsid w:val="00215243"/>
    <w:rsid w:val="00215368"/>
    <w:rsid w:val="00215546"/>
    <w:rsid w:val="00215838"/>
    <w:rsid w:val="00215B43"/>
    <w:rsid w:val="00215C16"/>
    <w:rsid w:val="00215D05"/>
    <w:rsid w:val="00215E40"/>
    <w:rsid w:val="0021634C"/>
    <w:rsid w:val="002163FD"/>
    <w:rsid w:val="0021671D"/>
    <w:rsid w:val="00216822"/>
    <w:rsid w:val="00216824"/>
    <w:rsid w:val="00216B5C"/>
    <w:rsid w:val="00216C3F"/>
    <w:rsid w:val="00216C6B"/>
    <w:rsid w:val="00216D05"/>
    <w:rsid w:val="00216E6A"/>
    <w:rsid w:val="00217088"/>
    <w:rsid w:val="0021719C"/>
    <w:rsid w:val="00217CAA"/>
    <w:rsid w:val="00217E88"/>
    <w:rsid w:val="00217FE8"/>
    <w:rsid w:val="002200AD"/>
    <w:rsid w:val="00220154"/>
    <w:rsid w:val="002201FF"/>
    <w:rsid w:val="00220207"/>
    <w:rsid w:val="00220226"/>
    <w:rsid w:val="00220290"/>
    <w:rsid w:val="002206F4"/>
    <w:rsid w:val="002207A2"/>
    <w:rsid w:val="0022086F"/>
    <w:rsid w:val="002208EE"/>
    <w:rsid w:val="00221018"/>
    <w:rsid w:val="0022107A"/>
    <w:rsid w:val="00221157"/>
    <w:rsid w:val="0022151E"/>
    <w:rsid w:val="0022183D"/>
    <w:rsid w:val="00221929"/>
    <w:rsid w:val="00221CFA"/>
    <w:rsid w:val="00221EE6"/>
    <w:rsid w:val="00222122"/>
    <w:rsid w:val="00222144"/>
    <w:rsid w:val="00222240"/>
    <w:rsid w:val="002224A5"/>
    <w:rsid w:val="00222A4B"/>
    <w:rsid w:val="0022349F"/>
    <w:rsid w:val="002234DC"/>
    <w:rsid w:val="002235A6"/>
    <w:rsid w:val="002235E3"/>
    <w:rsid w:val="0022370C"/>
    <w:rsid w:val="00223E3D"/>
    <w:rsid w:val="00224258"/>
    <w:rsid w:val="002242B3"/>
    <w:rsid w:val="002243CB"/>
    <w:rsid w:val="00224795"/>
    <w:rsid w:val="002248FE"/>
    <w:rsid w:val="00224B3A"/>
    <w:rsid w:val="00224C4D"/>
    <w:rsid w:val="00224F3B"/>
    <w:rsid w:val="0022516B"/>
    <w:rsid w:val="00225A77"/>
    <w:rsid w:val="00225D3D"/>
    <w:rsid w:val="00225DF2"/>
    <w:rsid w:val="0022627C"/>
    <w:rsid w:val="002264FA"/>
    <w:rsid w:val="0022651C"/>
    <w:rsid w:val="00226840"/>
    <w:rsid w:val="002268BB"/>
    <w:rsid w:val="00226B6B"/>
    <w:rsid w:val="00226FBC"/>
    <w:rsid w:val="002270F5"/>
    <w:rsid w:val="002274F8"/>
    <w:rsid w:val="00227595"/>
    <w:rsid w:val="002277BE"/>
    <w:rsid w:val="0022789B"/>
    <w:rsid w:val="00227DC8"/>
    <w:rsid w:val="00227E9E"/>
    <w:rsid w:val="00227F0A"/>
    <w:rsid w:val="002300C6"/>
    <w:rsid w:val="00230204"/>
    <w:rsid w:val="002304AC"/>
    <w:rsid w:val="00230A14"/>
    <w:rsid w:val="00230B00"/>
    <w:rsid w:val="00230C6D"/>
    <w:rsid w:val="00230DDF"/>
    <w:rsid w:val="0023101E"/>
    <w:rsid w:val="00231028"/>
    <w:rsid w:val="00231242"/>
    <w:rsid w:val="002312FD"/>
    <w:rsid w:val="002313C1"/>
    <w:rsid w:val="00231796"/>
    <w:rsid w:val="0023194E"/>
    <w:rsid w:val="00231E9A"/>
    <w:rsid w:val="002321E8"/>
    <w:rsid w:val="00232294"/>
    <w:rsid w:val="0023232F"/>
    <w:rsid w:val="00232755"/>
    <w:rsid w:val="00232760"/>
    <w:rsid w:val="002327D7"/>
    <w:rsid w:val="00232B73"/>
    <w:rsid w:val="00232E1B"/>
    <w:rsid w:val="002331D7"/>
    <w:rsid w:val="002331F4"/>
    <w:rsid w:val="00233318"/>
    <w:rsid w:val="00233859"/>
    <w:rsid w:val="002338E8"/>
    <w:rsid w:val="002338FA"/>
    <w:rsid w:val="00233A10"/>
    <w:rsid w:val="00233E70"/>
    <w:rsid w:val="00233F1A"/>
    <w:rsid w:val="00233F73"/>
    <w:rsid w:val="002340A5"/>
    <w:rsid w:val="0023412E"/>
    <w:rsid w:val="00234193"/>
    <w:rsid w:val="002342C0"/>
    <w:rsid w:val="0023430C"/>
    <w:rsid w:val="00234391"/>
    <w:rsid w:val="002343D2"/>
    <w:rsid w:val="00234405"/>
    <w:rsid w:val="00234485"/>
    <w:rsid w:val="00234B19"/>
    <w:rsid w:val="00234D0C"/>
    <w:rsid w:val="002350CC"/>
    <w:rsid w:val="002350F8"/>
    <w:rsid w:val="0023512F"/>
    <w:rsid w:val="00235308"/>
    <w:rsid w:val="002354A3"/>
    <w:rsid w:val="002354CB"/>
    <w:rsid w:val="002359E9"/>
    <w:rsid w:val="00235CB8"/>
    <w:rsid w:val="00235FF2"/>
    <w:rsid w:val="00236017"/>
    <w:rsid w:val="00236EE1"/>
    <w:rsid w:val="002371F4"/>
    <w:rsid w:val="002373D1"/>
    <w:rsid w:val="002374BB"/>
    <w:rsid w:val="002374F9"/>
    <w:rsid w:val="002379A9"/>
    <w:rsid w:val="00237B69"/>
    <w:rsid w:val="002400BF"/>
    <w:rsid w:val="002401A9"/>
    <w:rsid w:val="002401CA"/>
    <w:rsid w:val="00240217"/>
    <w:rsid w:val="002405CE"/>
    <w:rsid w:val="00240816"/>
    <w:rsid w:val="0024095A"/>
    <w:rsid w:val="002409C8"/>
    <w:rsid w:val="002415E3"/>
    <w:rsid w:val="00241682"/>
    <w:rsid w:val="002417F3"/>
    <w:rsid w:val="00241AF8"/>
    <w:rsid w:val="00241C75"/>
    <w:rsid w:val="00241CB4"/>
    <w:rsid w:val="00241D33"/>
    <w:rsid w:val="00242298"/>
    <w:rsid w:val="002426FB"/>
    <w:rsid w:val="00242B14"/>
    <w:rsid w:val="00242FC0"/>
    <w:rsid w:val="00243250"/>
    <w:rsid w:val="00243318"/>
    <w:rsid w:val="0024333B"/>
    <w:rsid w:val="0024348E"/>
    <w:rsid w:val="00243660"/>
    <w:rsid w:val="0024377A"/>
    <w:rsid w:val="002437EC"/>
    <w:rsid w:val="002438DD"/>
    <w:rsid w:val="002439CB"/>
    <w:rsid w:val="00243A25"/>
    <w:rsid w:val="00243A7A"/>
    <w:rsid w:val="00243D71"/>
    <w:rsid w:val="00243D8D"/>
    <w:rsid w:val="00243EBF"/>
    <w:rsid w:val="00243F45"/>
    <w:rsid w:val="00243FAE"/>
    <w:rsid w:val="00244127"/>
    <w:rsid w:val="002441FD"/>
    <w:rsid w:val="0024430A"/>
    <w:rsid w:val="0024449E"/>
    <w:rsid w:val="002446B0"/>
    <w:rsid w:val="002447E0"/>
    <w:rsid w:val="00244919"/>
    <w:rsid w:val="00244CAE"/>
    <w:rsid w:val="00244F4E"/>
    <w:rsid w:val="002450F9"/>
    <w:rsid w:val="0024524F"/>
    <w:rsid w:val="002456B6"/>
    <w:rsid w:val="00245C1A"/>
    <w:rsid w:val="00245CA1"/>
    <w:rsid w:val="00246025"/>
    <w:rsid w:val="002460B1"/>
    <w:rsid w:val="00246242"/>
    <w:rsid w:val="002462BC"/>
    <w:rsid w:val="00246630"/>
    <w:rsid w:val="002467D7"/>
    <w:rsid w:val="002468CC"/>
    <w:rsid w:val="00246CCB"/>
    <w:rsid w:val="00246D7B"/>
    <w:rsid w:val="00246F06"/>
    <w:rsid w:val="002470EB"/>
    <w:rsid w:val="00247173"/>
    <w:rsid w:val="00247393"/>
    <w:rsid w:val="002479B9"/>
    <w:rsid w:val="00247C20"/>
    <w:rsid w:val="00247DB3"/>
    <w:rsid w:val="00247F55"/>
    <w:rsid w:val="00250164"/>
    <w:rsid w:val="00250205"/>
    <w:rsid w:val="002506B0"/>
    <w:rsid w:val="002507CE"/>
    <w:rsid w:val="00250D33"/>
    <w:rsid w:val="00250D82"/>
    <w:rsid w:val="00250FAB"/>
    <w:rsid w:val="002510A2"/>
    <w:rsid w:val="00251274"/>
    <w:rsid w:val="002512B9"/>
    <w:rsid w:val="00251690"/>
    <w:rsid w:val="002517CF"/>
    <w:rsid w:val="00251AD9"/>
    <w:rsid w:val="00251B81"/>
    <w:rsid w:val="00251BEF"/>
    <w:rsid w:val="00251C6C"/>
    <w:rsid w:val="00251D0F"/>
    <w:rsid w:val="00251F36"/>
    <w:rsid w:val="0025256B"/>
    <w:rsid w:val="002527F3"/>
    <w:rsid w:val="002529DB"/>
    <w:rsid w:val="00252A1C"/>
    <w:rsid w:val="00253042"/>
    <w:rsid w:val="00253535"/>
    <w:rsid w:val="002535D9"/>
    <w:rsid w:val="00253671"/>
    <w:rsid w:val="002538E6"/>
    <w:rsid w:val="002538EB"/>
    <w:rsid w:val="00253A2F"/>
    <w:rsid w:val="00253B35"/>
    <w:rsid w:val="00253CE5"/>
    <w:rsid w:val="002542B7"/>
    <w:rsid w:val="002542FE"/>
    <w:rsid w:val="0025438B"/>
    <w:rsid w:val="00254427"/>
    <w:rsid w:val="0025461D"/>
    <w:rsid w:val="00254AC7"/>
    <w:rsid w:val="00254AFC"/>
    <w:rsid w:val="00254E92"/>
    <w:rsid w:val="00255613"/>
    <w:rsid w:val="00255AA3"/>
    <w:rsid w:val="00255B1C"/>
    <w:rsid w:val="00255FE7"/>
    <w:rsid w:val="00256055"/>
    <w:rsid w:val="002560D5"/>
    <w:rsid w:val="00256163"/>
    <w:rsid w:val="002564C9"/>
    <w:rsid w:val="0025655E"/>
    <w:rsid w:val="002565CA"/>
    <w:rsid w:val="002565EE"/>
    <w:rsid w:val="002565FE"/>
    <w:rsid w:val="002566A6"/>
    <w:rsid w:val="00256701"/>
    <w:rsid w:val="00256A9C"/>
    <w:rsid w:val="00256DE8"/>
    <w:rsid w:val="0025723D"/>
    <w:rsid w:val="0025733D"/>
    <w:rsid w:val="00257BF5"/>
    <w:rsid w:val="00257C82"/>
    <w:rsid w:val="00257C99"/>
    <w:rsid w:val="00257E2F"/>
    <w:rsid w:val="00257E6B"/>
    <w:rsid w:val="0026006D"/>
    <w:rsid w:val="00260334"/>
    <w:rsid w:val="002604EB"/>
    <w:rsid w:val="00260708"/>
    <w:rsid w:val="00260B1B"/>
    <w:rsid w:val="00260CCF"/>
    <w:rsid w:val="0026150F"/>
    <w:rsid w:val="00261B7C"/>
    <w:rsid w:val="00261F1B"/>
    <w:rsid w:val="002620AE"/>
    <w:rsid w:val="00262205"/>
    <w:rsid w:val="002622DA"/>
    <w:rsid w:val="002625A6"/>
    <w:rsid w:val="002625FE"/>
    <w:rsid w:val="00262D7A"/>
    <w:rsid w:val="00262EFE"/>
    <w:rsid w:val="002631C5"/>
    <w:rsid w:val="00263365"/>
    <w:rsid w:val="00263606"/>
    <w:rsid w:val="00263900"/>
    <w:rsid w:val="002639F8"/>
    <w:rsid w:val="00263D4F"/>
    <w:rsid w:val="00263F8E"/>
    <w:rsid w:val="00264148"/>
    <w:rsid w:val="00264465"/>
    <w:rsid w:val="002647B3"/>
    <w:rsid w:val="00264854"/>
    <w:rsid w:val="00264878"/>
    <w:rsid w:val="00264BE8"/>
    <w:rsid w:val="00264D7D"/>
    <w:rsid w:val="002651BE"/>
    <w:rsid w:val="0026533D"/>
    <w:rsid w:val="002655D6"/>
    <w:rsid w:val="00265A5C"/>
    <w:rsid w:val="00265A63"/>
    <w:rsid w:val="00265DE1"/>
    <w:rsid w:val="00265F4B"/>
    <w:rsid w:val="00265FD6"/>
    <w:rsid w:val="00265FFB"/>
    <w:rsid w:val="00266080"/>
    <w:rsid w:val="002660C9"/>
    <w:rsid w:val="002666D0"/>
    <w:rsid w:val="00266A3D"/>
    <w:rsid w:val="00266D6B"/>
    <w:rsid w:val="00266F06"/>
    <w:rsid w:val="002672BB"/>
    <w:rsid w:val="002672EC"/>
    <w:rsid w:val="002674E6"/>
    <w:rsid w:val="00267800"/>
    <w:rsid w:val="00267A96"/>
    <w:rsid w:val="00267C54"/>
    <w:rsid w:val="00267EA8"/>
    <w:rsid w:val="00267F7D"/>
    <w:rsid w:val="00267FE8"/>
    <w:rsid w:val="0027010B"/>
    <w:rsid w:val="002702F8"/>
    <w:rsid w:val="002704F7"/>
    <w:rsid w:val="002705C0"/>
    <w:rsid w:val="002707C6"/>
    <w:rsid w:val="002707FD"/>
    <w:rsid w:val="00270AD3"/>
    <w:rsid w:val="00270C0D"/>
    <w:rsid w:val="00270E4F"/>
    <w:rsid w:val="00271180"/>
    <w:rsid w:val="00271285"/>
    <w:rsid w:val="00271478"/>
    <w:rsid w:val="00271A00"/>
    <w:rsid w:val="00271AFB"/>
    <w:rsid w:val="00271D89"/>
    <w:rsid w:val="00271DFE"/>
    <w:rsid w:val="00271E85"/>
    <w:rsid w:val="002721A5"/>
    <w:rsid w:val="0027240A"/>
    <w:rsid w:val="0027271B"/>
    <w:rsid w:val="0027286B"/>
    <w:rsid w:val="00272B15"/>
    <w:rsid w:val="00272BD6"/>
    <w:rsid w:val="00272D34"/>
    <w:rsid w:val="00272DBF"/>
    <w:rsid w:val="00272ED0"/>
    <w:rsid w:val="00272F69"/>
    <w:rsid w:val="00273235"/>
    <w:rsid w:val="0027327A"/>
    <w:rsid w:val="00273443"/>
    <w:rsid w:val="002734E9"/>
    <w:rsid w:val="002736A6"/>
    <w:rsid w:val="002736F8"/>
    <w:rsid w:val="002738BC"/>
    <w:rsid w:val="00273A78"/>
    <w:rsid w:val="00273B18"/>
    <w:rsid w:val="00273EF5"/>
    <w:rsid w:val="00274041"/>
    <w:rsid w:val="00274314"/>
    <w:rsid w:val="0027437E"/>
    <w:rsid w:val="0027447B"/>
    <w:rsid w:val="00274562"/>
    <w:rsid w:val="0027478F"/>
    <w:rsid w:val="0027480F"/>
    <w:rsid w:val="00274C04"/>
    <w:rsid w:val="00274E70"/>
    <w:rsid w:val="00274F1F"/>
    <w:rsid w:val="00275011"/>
    <w:rsid w:val="002750B7"/>
    <w:rsid w:val="00275713"/>
    <w:rsid w:val="00275C99"/>
    <w:rsid w:val="00275E1D"/>
    <w:rsid w:val="00275E5D"/>
    <w:rsid w:val="00275F08"/>
    <w:rsid w:val="00275F65"/>
    <w:rsid w:val="00276092"/>
    <w:rsid w:val="0027629F"/>
    <w:rsid w:val="0027656E"/>
    <w:rsid w:val="002767B5"/>
    <w:rsid w:val="00276874"/>
    <w:rsid w:val="00276B17"/>
    <w:rsid w:val="00276BC9"/>
    <w:rsid w:val="00276CBD"/>
    <w:rsid w:val="00276D51"/>
    <w:rsid w:val="0027701E"/>
    <w:rsid w:val="002770D5"/>
    <w:rsid w:val="00277394"/>
    <w:rsid w:val="00277402"/>
    <w:rsid w:val="00277473"/>
    <w:rsid w:val="002774C4"/>
    <w:rsid w:val="00277962"/>
    <w:rsid w:val="00277AA4"/>
    <w:rsid w:val="00277AD8"/>
    <w:rsid w:val="00277C63"/>
    <w:rsid w:val="00277CB8"/>
    <w:rsid w:val="00277D10"/>
    <w:rsid w:val="00277D46"/>
    <w:rsid w:val="00277EF7"/>
    <w:rsid w:val="00277FC9"/>
    <w:rsid w:val="002800AD"/>
    <w:rsid w:val="002802EC"/>
    <w:rsid w:val="002804F6"/>
    <w:rsid w:val="002806E8"/>
    <w:rsid w:val="00280730"/>
    <w:rsid w:val="002807A5"/>
    <w:rsid w:val="00280B65"/>
    <w:rsid w:val="002810A3"/>
    <w:rsid w:val="002810DB"/>
    <w:rsid w:val="0028117E"/>
    <w:rsid w:val="00281237"/>
    <w:rsid w:val="0028127E"/>
    <w:rsid w:val="00281F6D"/>
    <w:rsid w:val="0028218B"/>
    <w:rsid w:val="00282243"/>
    <w:rsid w:val="002823FE"/>
    <w:rsid w:val="00282570"/>
    <w:rsid w:val="002828E5"/>
    <w:rsid w:val="00282A55"/>
    <w:rsid w:val="00283109"/>
    <w:rsid w:val="00283373"/>
    <w:rsid w:val="00283549"/>
    <w:rsid w:val="002835B3"/>
    <w:rsid w:val="00283608"/>
    <w:rsid w:val="00283640"/>
    <w:rsid w:val="00283668"/>
    <w:rsid w:val="0028371A"/>
    <w:rsid w:val="002839C0"/>
    <w:rsid w:val="00283BA5"/>
    <w:rsid w:val="00283EA2"/>
    <w:rsid w:val="00283EEF"/>
    <w:rsid w:val="002840F0"/>
    <w:rsid w:val="0028448F"/>
    <w:rsid w:val="00284582"/>
    <w:rsid w:val="00284692"/>
    <w:rsid w:val="002848A4"/>
    <w:rsid w:val="002849C9"/>
    <w:rsid w:val="00284FA2"/>
    <w:rsid w:val="002851CB"/>
    <w:rsid w:val="002853D9"/>
    <w:rsid w:val="00285679"/>
    <w:rsid w:val="00285885"/>
    <w:rsid w:val="002859D6"/>
    <w:rsid w:val="00285D52"/>
    <w:rsid w:val="00285F0D"/>
    <w:rsid w:val="00286003"/>
    <w:rsid w:val="002860D0"/>
    <w:rsid w:val="00286513"/>
    <w:rsid w:val="002869EF"/>
    <w:rsid w:val="00286C09"/>
    <w:rsid w:val="00286D10"/>
    <w:rsid w:val="00286F09"/>
    <w:rsid w:val="00286F70"/>
    <w:rsid w:val="0028715D"/>
    <w:rsid w:val="002875A0"/>
    <w:rsid w:val="0028771E"/>
    <w:rsid w:val="00287924"/>
    <w:rsid w:val="0028795A"/>
    <w:rsid w:val="00287A8F"/>
    <w:rsid w:val="00287B59"/>
    <w:rsid w:val="00287C9A"/>
    <w:rsid w:val="00287CB7"/>
    <w:rsid w:val="00287EE4"/>
    <w:rsid w:val="00287F8A"/>
    <w:rsid w:val="00290074"/>
    <w:rsid w:val="002901B8"/>
    <w:rsid w:val="002901F6"/>
    <w:rsid w:val="0029029B"/>
    <w:rsid w:val="0029055A"/>
    <w:rsid w:val="0029079C"/>
    <w:rsid w:val="00290D9B"/>
    <w:rsid w:val="00290F78"/>
    <w:rsid w:val="00291176"/>
    <w:rsid w:val="002913B6"/>
    <w:rsid w:val="002914AC"/>
    <w:rsid w:val="00291546"/>
    <w:rsid w:val="002917F3"/>
    <w:rsid w:val="00291880"/>
    <w:rsid w:val="00291A93"/>
    <w:rsid w:val="00291C63"/>
    <w:rsid w:val="00291C7E"/>
    <w:rsid w:val="00291DCF"/>
    <w:rsid w:val="00291F7D"/>
    <w:rsid w:val="0029213D"/>
    <w:rsid w:val="0029234F"/>
    <w:rsid w:val="00292441"/>
    <w:rsid w:val="0029248F"/>
    <w:rsid w:val="002924DC"/>
    <w:rsid w:val="00292740"/>
    <w:rsid w:val="00292D26"/>
    <w:rsid w:val="00292D57"/>
    <w:rsid w:val="00292DF4"/>
    <w:rsid w:val="00292E17"/>
    <w:rsid w:val="0029334B"/>
    <w:rsid w:val="00293708"/>
    <w:rsid w:val="00293792"/>
    <w:rsid w:val="00293976"/>
    <w:rsid w:val="00293991"/>
    <w:rsid w:val="00293995"/>
    <w:rsid w:val="00293B83"/>
    <w:rsid w:val="00293CE1"/>
    <w:rsid w:val="00293FBB"/>
    <w:rsid w:val="0029401A"/>
    <w:rsid w:val="002941DF"/>
    <w:rsid w:val="002942A6"/>
    <w:rsid w:val="002944D6"/>
    <w:rsid w:val="00294BB1"/>
    <w:rsid w:val="00294BD7"/>
    <w:rsid w:val="00294C78"/>
    <w:rsid w:val="00294CD3"/>
    <w:rsid w:val="00294F1D"/>
    <w:rsid w:val="00294F3D"/>
    <w:rsid w:val="0029583A"/>
    <w:rsid w:val="00295B46"/>
    <w:rsid w:val="00295F30"/>
    <w:rsid w:val="00296019"/>
    <w:rsid w:val="002960C7"/>
    <w:rsid w:val="00296391"/>
    <w:rsid w:val="002963BC"/>
    <w:rsid w:val="00296552"/>
    <w:rsid w:val="00296EA0"/>
    <w:rsid w:val="002972E4"/>
    <w:rsid w:val="002972E6"/>
    <w:rsid w:val="0029732C"/>
    <w:rsid w:val="0029740E"/>
    <w:rsid w:val="00297486"/>
    <w:rsid w:val="0029752E"/>
    <w:rsid w:val="002976EE"/>
    <w:rsid w:val="002979EE"/>
    <w:rsid w:val="002A03E7"/>
    <w:rsid w:val="002A0481"/>
    <w:rsid w:val="002A0E89"/>
    <w:rsid w:val="002A0F20"/>
    <w:rsid w:val="002A117C"/>
    <w:rsid w:val="002A11D7"/>
    <w:rsid w:val="002A1295"/>
    <w:rsid w:val="002A13CB"/>
    <w:rsid w:val="002A1524"/>
    <w:rsid w:val="002A15DF"/>
    <w:rsid w:val="002A18E7"/>
    <w:rsid w:val="002A19C1"/>
    <w:rsid w:val="002A1B15"/>
    <w:rsid w:val="002A1CEC"/>
    <w:rsid w:val="002A1DF4"/>
    <w:rsid w:val="002A22FB"/>
    <w:rsid w:val="002A26BE"/>
    <w:rsid w:val="002A2796"/>
    <w:rsid w:val="002A2C74"/>
    <w:rsid w:val="002A2CFE"/>
    <w:rsid w:val="002A2DBC"/>
    <w:rsid w:val="002A30DC"/>
    <w:rsid w:val="002A3117"/>
    <w:rsid w:val="002A3335"/>
    <w:rsid w:val="002A33D2"/>
    <w:rsid w:val="002A3845"/>
    <w:rsid w:val="002A3848"/>
    <w:rsid w:val="002A3BB0"/>
    <w:rsid w:val="002A3CE8"/>
    <w:rsid w:val="002A4040"/>
    <w:rsid w:val="002A41B0"/>
    <w:rsid w:val="002A43AC"/>
    <w:rsid w:val="002A443F"/>
    <w:rsid w:val="002A44C6"/>
    <w:rsid w:val="002A4760"/>
    <w:rsid w:val="002A48EF"/>
    <w:rsid w:val="002A4A19"/>
    <w:rsid w:val="002A4C10"/>
    <w:rsid w:val="002A4CE3"/>
    <w:rsid w:val="002A4D48"/>
    <w:rsid w:val="002A4D8B"/>
    <w:rsid w:val="002A4F72"/>
    <w:rsid w:val="002A5303"/>
    <w:rsid w:val="002A532B"/>
    <w:rsid w:val="002A54C6"/>
    <w:rsid w:val="002A5AF5"/>
    <w:rsid w:val="002A5C9F"/>
    <w:rsid w:val="002A5EA5"/>
    <w:rsid w:val="002A62E2"/>
    <w:rsid w:val="002A62F4"/>
    <w:rsid w:val="002A6570"/>
    <w:rsid w:val="002A65CD"/>
    <w:rsid w:val="002A67C3"/>
    <w:rsid w:val="002A6C6A"/>
    <w:rsid w:val="002A7173"/>
    <w:rsid w:val="002A7324"/>
    <w:rsid w:val="002A748E"/>
    <w:rsid w:val="002A76FB"/>
    <w:rsid w:val="002A79F8"/>
    <w:rsid w:val="002A7CC9"/>
    <w:rsid w:val="002A7E08"/>
    <w:rsid w:val="002A7F7E"/>
    <w:rsid w:val="002B04F0"/>
    <w:rsid w:val="002B068B"/>
    <w:rsid w:val="002B0757"/>
    <w:rsid w:val="002B090D"/>
    <w:rsid w:val="002B0BA0"/>
    <w:rsid w:val="002B0C8D"/>
    <w:rsid w:val="002B0D30"/>
    <w:rsid w:val="002B0E04"/>
    <w:rsid w:val="002B13EC"/>
    <w:rsid w:val="002B1497"/>
    <w:rsid w:val="002B18B6"/>
    <w:rsid w:val="002B19A0"/>
    <w:rsid w:val="002B19C2"/>
    <w:rsid w:val="002B1A11"/>
    <w:rsid w:val="002B1E6B"/>
    <w:rsid w:val="002B2365"/>
    <w:rsid w:val="002B2488"/>
    <w:rsid w:val="002B262C"/>
    <w:rsid w:val="002B2696"/>
    <w:rsid w:val="002B26A7"/>
    <w:rsid w:val="002B29D1"/>
    <w:rsid w:val="002B30E0"/>
    <w:rsid w:val="002B320C"/>
    <w:rsid w:val="002B373D"/>
    <w:rsid w:val="002B37FF"/>
    <w:rsid w:val="002B3C58"/>
    <w:rsid w:val="002B451E"/>
    <w:rsid w:val="002B47B2"/>
    <w:rsid w:val="002B47F2"/>
    <w:rsid w:val="002B4891"/>
    <w:rsid w:val="002B49CC"/>
    <w:rsid w:val="002B4A40"/>
    <w:rsid w:val="002B4D77"/>
    <w:rsid w:val="002B4EA6"/>
    <w:rsid w:val="002B4EC8"/>
    <w:rsid w:val="002B4FB7"/>
    <w:rsid w:val="002B5488"/>
    <w:rsid w:val="002B5563"/>
    <w:rsid w:val="002B5708"/>
    <w:rsid w:val="002B5796"/>
    <w:rsid w:val="002B58AA"/>
    <w:rsid w:val="002B59AD"/>
    <w:rsid w:val="002B5D2D"/>
    <w:rsid w:val="002B5EE2"/>
    <w:rsid w:val="002B5EF8"/>
    <w:rsid w:val="002B608C"/>
    <w:rsid w:val="002B62A2"/>
    <w:rsid w:val="002B6516"/>
    <w:rsid w:val="002B6661"/>
    <w:rsid w:val="002B66AC"/>
    <w:rsid w:val="002B67B7"/>
    <w:rsid w:val="002B681F"/>
    <w:rsid w:val="002B684A"/>
    <w:rsid w:val="002B6ACD"/>
    <w:rsid w:val="002B6BB9"/>
    <w:rsid w:val="002B72C0"/>
    <w:rsid w:val="002B7316"/>
    <w:rsid w:val="002B7493"/>
    <w:rsid w:val="002B757A"/>
    <w:rsid w:val="002B76BF"/>
    <w:rsid w:val="002B7802"/>
    <w:rsid w:val="002B7855"/>
    <w:rsid w:val="002B799A"/>
    <w:rsid w:val="002B7BD4"/>
    <w:rsid w:val="002C000C"/>
    <w:rsid w:val="002C039A"/>
    <w:rsid w:val="002C03E0"/>
    <w:rsid w:val="002C042C"/>
    <w:rsid w:val="002C0476"/>
    <w:rsid w:val="002C06CF"/>
    <w:rsid w:val="002C0713"/>
    <w:rsid w:val="002C072F"/>
    <w:rsid w:val="002C0F85"/>
    <w:rsid w:val="002C1318"/>
    <w:rsid w:val="002C13BE"/>
    <w:rsid w:val="002C1549"/>
    <w:rsid w:val="002C15C1"/>
    <w:rsid w:val="002C1685"/>
    <w:rsid w:val="002C1698"/>
    <w:rsid w:val="002C16B2"/>
    <w:rsid w:val="002C1759"/>
    <w:rsid w:val="002C1A18"/>
    <w:rsid w:val="002C1D2B"/>
    <w:rsid w:val="002C1D2F"/>
    <w:rsid w:val="002C1E96"/>
    <w:rsid w:val="002C1F0D"/>
    <w:rsid w:val="002C201E"/>
    <w:rsid w:val="002C21B0"/>
    <w:rsid w:val="002C2511"/>
    <w:rsid w:val="002C26B3"/>
    <w:rsid w:val="002C28EF"/>
    <w:rsid w:val="002C2977"/>
    <w:rsid w:val="002C2A75"/>
    <w:rsid w:val="002C2C4D"/>
    <w:rsid w:val="002C2CD0"/>
    <w:rsid w:val="002C2E68"/>
    <w:rsid w:val="002C2EEB"/>
    <w:rsid w:val="002C3133"/>
    <w:rsid w:val="002C358B"/>
    <w:rsid w:val="002C3598"/>
    <w:rsid w:val="002C368C"/>
    <w:rsid w:val="002C3D36"/>
    <w:rsid w:val="002C3E41"/>
    <w:rsid w:val="002C3E7B"/>
    <w:rsid w:val="002C3EA2"/>
    <w:rsid w:val="002C40ED"/>
    <w:rsid w:val="002C420D"/>
    <w:rsid w:val="002C422E"/>
    <w:rsid w:val="002C43AE"/>
    <w:rsid w:val="002C452B"/>
    <w:rsid w:val="002C4A3D"/>
    <w:rsid w:val="002C4CC5"/>
    <w:rsid w:val="002C4EA7"/>
    <w:rsid w:val="002C4F62"/>
    <w:rsid w:val="002C5460"/>
    <w:rsid w:val="002C5465"/>
    <w:rsid w:val="002C5536"/>
    <w:rsid w:val="002C56D8"/>
    <w:rsid w:val="002C5728"/>
    <w:rsid w:val="002C57BD"/>
    <w:rsid w:val="002C59E5"/>
    <w:rsid w:val="002C5A05"/>
    <w:rsid w:val="002C5C17"/>
    <w:rsid w:val="002C5C74"/>
    <w:rsid w:val="002C6009"/>
    <w:rsid w:val="002C6245"/>
    <w:rsid w:val="002C6320"/>
    <w:rsid w:val="002C6386"/>
    <w:rsid w:val="002C653B"/>
    <w:rsid w:val="002C67CA"/>
    <w:rsid w:val="002C697E"/>
    <w:rsid w:val="002C70DC"/>
    <w:rsid w:val="002C70EA"/>
    <w:rsid w:val="002C7351"/>
    <w:rsid w:val="002C7360"/>
    <w:rsid w:val="002C751A"/>
    <w:rsid w:val="002C7787"/>
    <w:rsid w:val="002C796E"/>
    <w:rsid w:val="002C7DC7"/>
    <w:rsid w:val="002C7DE1"/>
    <w:rsid w:val="002C7FC6"/>
    <w:rsid w:val="002D000E"/>
    <w:rsid w:val="002D002F"/>
    <w:rsid w:val="002D024A"/>
    <w:rsid w:val="002D045B"/>
    <w:rsid w:val="002D09BB"/>
    <w:rsid w:val="002D0A49"/>
    <w:rsid w:val="002D0BFB"/>
    <w:rsid w:val="002D1069"/>
    <w:rsid w:val="002D13B9"/>
    <w:rsid w:val="002D163E"/>
    <w:rsid w:val="002D16F2"/>
    <w:rsid w:val="002D16F3"/>
    <w:rsid w:val="002D1927"/>
    <w:rsid w:val="002D1A6F"/>
    <w:rsid w:val="002D1DF8"/>
    <w:rsid w:val="002D23D2"/>
    <w:rsid w:val="002D249E"/>
    <w:rsid w:val="002D24C5"/>
    <w:rsid w:val="002D2511"/>
    <w:rsid w:val="002D27D7"/>
    <w:rsid w:val="002D296A"/>
    <w:rsid w:val="002D3006"/>
    <w:rsid w:val="002D339B"/>
    <w:rsid w:val="002D33C1"/>
    <w:rsid w:val="002D34DF"/>
    <w:rsid w:val="002D3540"/>
    <w:rsid w:val="002D356E"/>
    <w:rsid w:val="002D3C9D"/>
    <w:rsid w:val="002D3E3C"/>
    <w:rsid w:val="002D3F0B"/>
    <w:rsid w:val="002D41B9"/>
    <w:rsid w:val="002D437F"/>
    <w:rsid w:val="002D4565"/>
    <w:rsid w:val="002D463B"/>
    <w:rsid w:val="002D488F"/>
    <w:rsid w:val="002D51C9"/>
    <w:rsid w:val="002D5229"/>
    <w:rsid w:val="002D526E"/>
    <w:rsid w:val="002D57B5"/>
    <w:rsid w:val="002D599F"/>
    <w:rsid w:val="002D5A91"/>
    <w:rsid w:val="002D5B0A"/>
    <w:rsid w:val="002D5CB0"/>
    <w:rsid w:val="002D5F76"/>
    <w:rsid w:val="002D6119"/>
    <w:rsid w:val="002D612A"/>
    <w:rsid w:val="002D6216"/>
    <w:rsid w:val="002D62EE"/>
    <w:rsid w:val="002D642B"/>
    <w:rsid w:val="002D645F"/>
    <w:rsid w:val="002D66EF"/>
    <w:rsid w:val="002D68ED"/>
    <w:rsid w:val="002D6A72"/>
    <w:rsid w:val="002D6AD6"/>
    <w:rsid w:val="002D706F"/>
    <w:rsid w:val="002D751D"/>
    <w:rsid w:val="002D7817"/>
    <w:rsid w:val="002D785D"/>
    <w:rsid w:val="002D7DCB"/>
    <w:rsid w:val="002D7F6A"/>
    <w:rsid w:val="002E03AF"/>
    <w:rsid w:val="002E0630"/>
    <w:rsid w:val="002E0631"/>
    <w:rsid w:val="002E0821"/>
    <w:rsid w:val="002E0A99"/>
    <w:rsid w:val="002E0C7B"/>
    <w:rsid w:val="002E0F92"/>
    <w:rsid w:val="002E10D2"/>
    <w:rsid w:val="002E1326"/>
    <w:rsid w:val="002E188D"/>
    <w:rsid w:val="002E1D7D"/>
    <w:rsid w:val="002E1EFF"/>
    <w:rsid w:val="002E1F1D"/>
    <w:rsid w:val="002E2301"/>
    <w:rsid w:val="002E24B5"/>
    <w:rsid w:val="002E2783"/>
    <w:rsid w:val="002E2A9E"/>
    <w:rsid w:val="002E2AD3"/>
    <w:rsid w:val="002E2CFD"/>
    <w:rsid w:val="002E2D36"/>
    <w:rsid w:val="002E2EEC"/>
    <w:rsid w:val="002E30E6"/>
    <w:rsid w:val="002E32D5"/>
    <w:rsid w:val="002E376C"/>
    <w:rsid w:val="002E3A45"/>
    <w:rsid w:val="002E4090"/>
    <w:rsid w:val="002E4219"/>
    <w:rsid w:val="002E4350"/>
    <w:rsid w:val="002E4515"/>
    <w:rsid w:val="002E46CA"/>
    <w:rsid w:val="002E4748"/>
    <w:rsid w:val="002E4D5E"/>
    <w:rsid w:val="002E50AA"/>
    <w:rsid w:val="002E57BD"/>
    <w:rsid w:val="002E595B"/>
    <w:rsid w:val="002E5CEE"/>
    <w:rsid w:val="002E5D1B"/>
    <w:rsid w:val="002E5E13"/>
    <w:rsid w:val="002E5F45"/>
    <w:rsid w:val="002E6094"/>
    <w:rsid w:val="002E61E4"/>
    <w:rsid w:val="002E6346"/>
    <w:rsid w:val="002E63AE"/>
    <w:rsid w:val="002E64CC"/>
    <w:rsid w:val="002E6533"/>
    <w:rsid w:val="002E65A3"/>
    <w:rsid w:val="002E6781"/>
    <w:rsid w:val="002E6B5A"/>
    <w:rsid w:val="002E6B5E"/>
    <w:rsid w:val="002E6BA6"/>
    <w:rsid w:val="002E6E31"/>
    <w:rsid w:val="002E6EA4"/>
    <w:rsid w:val="002E6FD9"/>
    <w:rsid w:val="002E7376"/>
    <w:rsid w:val="002E7490"/>
    <w:rsid w:val="002E765B"/>
    <w:rsid w:val="002E77DB"/>
    <w:rsid w:val="002E7983"/>
    <w:rsid w:val="002E7F6C"/>
    <w:rsid w:val="002E7FE3"/>
    <w:rsid w:val="002F0015"/>
    <w:rsid w:val="002F0133"/>
    <w:rsid w:val="002F01AC"/>
    <w:rsid w:val="002F0425"/>
    <w:rsid w:val="002F0529"/>
    <w:rsid w:val="002F0572"/>
    <w:rsid w:val="002F06C8"/>
    <w:rsid w:val="002F06D6"/>
    <w:rsid w:val="002F09E7"/>
    <w:rsid w:val="002F0CFE"/>
    <w:rsid w:val="002F0F2C"/>
    <w:rsid w:val="002F137E"/>
    <w:rsid w:val="002F13DF"/>
    <w:rsid w:val="002F16C8"/>
    <w:rsid w:val="002F1B8C"/>
    <w:rsid w:val="002F1BB2"/>
    <w:rsid w:val="002F1C7E"/>
    <w:rsid w:val="002F1CD1"/>
    <w:rsid w:val="002F1CF0"/>
    <w:rsid w:val="002F1CFF"/>
    <w:rsid w:val="002F1F99"/>
    <w:rsid w:val="002F20BA"/>
    <w:rsid w:val="002F25CF"/>
    <w:rsid w:val="002F2638"/>
    <w:rsid w:val="002F276F"/>
    <w:rsid w:val="002F295D"/>
    <w:rsid w:val="002F29E0"/>
    <w:rsid w:val="002F2A8D"/>
    <w:rsid w:val="002F2C68"/>
    <w:rsid w:val="002F2C7D"/>
    <w:rsid w:val="002F2E59"/>
    <w:rsid w:val="002F2EB3"/>
    <w:rsid w:val="002F2EBD"/>
    <w:rsid w:val="002F33B5"/>
    <w:rsid w:val="002F3D01"/>
    <w:rsid w:val="002F413A"/>
    <w:rsid w:val="002F414D"/>
    <w:rsid w:val="002F4602"/>
    <w:rsid w:val="002F4DE8"/>
    <w:rsid w:val="002F4DFF"/>
    <w:rsid w:val="002F53BB"/>
    <w:rsid w:val="002F549B"/>
    <w:rsid w:val="002F556A"/>
    <w:rsid w:val="002F5790"/>
    <w:rsid w:val="002F5BB1"/>
    <w:rsid w:val="002F5D32"/>
    <w:rsid w:val="002F5DA1"/>
    <w:rsid w:val="002F5FF9"/>
    <w:rsid w:val="002F60B1"/>
    <w:rsid w:val="002F62A0"/>
    <w:rsid w:val="002F649C"/>
    <w:rsid w:val="002F64C3"/>
    <w:rsid w:val="002F6EC0"/>
    <w:rsid w:val="002F71F4"/>
    <w:rsid w:val="002F72E9"/>
    <w:rsid w:val="002F7412"/>
    <w:rsid w:val="002F7529"/>
    <w:rsid w:val="002F7861"/>
    <w:rsid w:val="002F7943"/>
    <w:rsid w:val="002F79D2"/>
    <w:rsid w:val="002F7AB4"/>
    <w:rsid w:val="00300069"/>
    <w:rsid w:val="003000CD"/>
    <w:rsid w:val="00300121"/>
    <w:rsid w:val="0030012F"/>
    <w:rsid w:val="003002E3"/>
    <w:rsid w:val="003004E1"/>
    <w:rsid w:val="0030051E"/>
    <w:rsid w:val="003007FC"/>
    <w:rsid w:val="00300CA8"/>
    <w:rsid w:val="00300EB9"/>
    <w:rsid w:val="00300FD4"/>
    <w:rsid w:val="00301497"/>
    <w:rsid w:val="00301731"/>
    <w:rsid w:val="00301B7C"/>
    <w:rsid w:val="00301C19"/>
    <w:rsid w:val="00302038"/>
    <w:rsid w:val="0030208F"/>
    <w:rsid w:val="00302291"/>
    <w:rsid w:val="0030235C"/>
    <w:rsid w:val="003024DF"/>
    <w:rsid w:val="003024F3"/>
    <w:rsid w:val="0030257D"/>
    <w:rsid w:val="00302912"/>
    <w:rsid w:val="003029CC"/>
    <w:rsid w:val="00302EF5"/>
    <w:rsid w:val="00302FA8"/>
    <w:rsid w:val="0030306C"/>
    <w:rsid w:val="00303183"/>
    <w:rsid w:val="00303220"/>
    <w:rsid w:val="00303497"/>
    <w:rsid w:val="003034D4"/>
    <w:rsid w:val="00303A0A"/>
    <w:rsid w:val="00303D6B"/>
    <w:rsid w:val="00303F09"/>
    <w:rsid w:val="00304AE3"/>
    <w:rsid w:val="00304D26"/>
    <w:rsid w:val="00304DB5"/>
    <w:rsid w:val="00304DBE"/>
    <w:rsid w:val="00305033"/>
    <w:rsid w:val="00305228"/>
    <w:rsid w:val="00305488"/>
    <w:rsid w:val="003057D6"/>
    <w:rsid w:val="00305961"/>
    <w:rsid w:val="003059ED"/>
    <w:rsid w:val="00305AA6"/>
    <w:rsid w:val="00305C8D"/>
    <w:rsid w:val="00305E08"/>
    <w:rsid w:val="0030612B"/>
    <w:rsid w:val="003063CE"/>
    <w:rsid w:val="00306591"/>
    <w:rsid w:val="003066A6"/>
    <w:rsid w:val="003066D5"/>
    <w:rsid w:val="00306750"/>
    <w:rsid w:val="00306A6E"/>
    <w:rsid w:val="00306BF9"/>
    <w:rsid w:val="00306CFA"/>
    <w:rsid w:val="00307071"/>
    <w:rsid w:val="00307114"/>
    <w:rsid w:val="0030724E"/>
    <w:rsid w:val="0030728F"/>
    <w:rsid w:val="003073D1"/>
    <w:rsid w:val="00307994"/>
    <w:rsid w:val="003079D5"/>
    <w:rsid w:val="00307D09"/>
    <w:rsid w:val="00307DCA"/>
    <w:rsid w:val="00307E02"/>
    <w:rsid w:val="00310111"/>
    <w:rsid w:val="003102B5"/>
    <w:rsid w:val="00310731"/>
    <w:rsid w:val="003107B6"/>
    <w:rsid w:val="00310D5A"/>
    <w:rsid w:val="00310ECA"/>
    <w:rsid w:val="00310FAF"/>
    <w:rsid w:val="003110C8"/>
    <w:rsid w:val="0031141D"/>
    <w:rsid w:val="003114C4"/>
    <w:rsid w:val="00311790"/>
    <w:rsid w:val="00311E87"/>
    <w:rsid w:val="003120B4"/>
    <w:rsid w:val="00312162"/>
    <w:rsid w:val="00312239"/>
    <w:rsid w:val="003122C8"/>
    <w:rsid w:val="003126D3"/>
    <w:rsid w:val="0031296F"/>
    <w:rsid w:val="00312AC5"/>
    <w:rsid w:val="00312B77"/>
    <w:rsid w:val="00312BD1"/>
    <w:rsid w:val="00312F1F"/>
    <w:rsid w:val="00313076"/>
    <w:rsid w:val="003130D3"/>
    <w:rsid w:val="00313566"/>
    <w:rsid w:val="0031360E"/>
    <w:rsid w:val="00313651"/>
    <w:rsid w:val="003137FD"/>
    <w:rsid w:val="00313ACB"/>
    <w:rsid w:val="00313C10"/>
    <w:rsid w:val="00313E65"/>
    <w:rsid w:val="0031404D"/>
    <w:rsid w:val="003142AD"/>
    <w:rsid w:val="00314390"/>
    <w:rsid w:val="00314781"/>
    <w:rsid w:val="00314887"/>
    <w:rsid w:val="003148D5"/>
    <w:rsid w:val="00314BDD"/>
    <w:rsid w:val="00314D84"/>
    <w:rsid w:val="00314E14"/>
    <w:rsid w:val="00314F79"/>
    <w:rsid w:val="00314FD3"/>
    <w:rsid w:val="0031554B"/>
    <w:rsid w:val="00315674"/>
    <w:rsid w:val="00315720"/>
    <w:rsid w:val="00315999"/>
    <w:rsid w:val="00315CEE"/>
    <w:rsid w:val="00315D3B"/>
    <w:rsid w:val="00315EB0"/>
    <w:rsid w:val="00315F89"/>
    <w:rsid w:val="00316054"/>
    <w:rsid w:val="003161D3"/>
    <w:rsid w:val="003162A2"/>
    <w:rsid w:val="003167AD"/>
    <w:rsid w:val="0031680C"/>
    <w:rsid w:val="00316B2E"/>
    <w:rsid w:val="00316C2F"/>
    <w:rsid w:val="00316F2F"/>
    <w:rsid w:val="00316F61"/>
    <w:rsid w:val="00316FDF"/>
    <w:rsid w:val="00317173"/>
    <w:rsid w:val="00317668"/>
    <w:rsid w:val="003178C0"/>
    <w:rsid w:val="00317A89"/>
    <w:rsid w:val="00317AD9"/>
    <w:rsid w:val="00317BEF"/>
    <w:rsid w:val="00317BFF"/>
    <w:rsid w:val="00317D60"/>
    <w:rsid w:val="00317F97"/>
    <w:rsid w:val="00317FE7"/>
    <w:rsid w:val="003208CB"/>
    <w:rsid w:val="0032095A"/>
    <w:rsid w:val="00320974"/>
    <w:rsid w:val="00320BA5"/>
    <w:rsid w:val="00320C5B"/>
    <w:rsid w:val="00320E85"/>
    <w:rsid w:val="00320EA3"/>
    <w:rsid w:val="00321009"/>
    <w:rsid w:val="00321184"/>
    <w:rsid w:val="0032120F"/>
    <w:rsid w:val="003214BD"/>
    <w:rsid w:val="003219C2"/>
    <w:rsid w:val="00321A25"/>
    <w:rsid w:val="00321ADE"/>
    <w:rsid w:val="00321CA9"/>
    <w:rsid w:val="00321F58"/>
    <w:rsid w:val="003224BC"/>
    <w:rsid w:val="00322851"/>
    <w:rsid w:val="00322BFF"/>
    <w:rsid w:val="00323061"/>
    <w:rsid w:val="00323069"/>
    <w:rsid w:val="00323094"/>
    <w:rsid w:val="003230EF"/>
    <w:rsid w:val="003233FB"/>
    <w:rsid w:val="003234DE"/>
    <w:rsid w:val="003235FA"/>
    <w:rsid w:val="0032374C"/>
    <w:rsid w:val="003238FC"/>
    <w:rsid w:val="00323CC9"/>
    <w:rsid w:val="00323E38"/>
    <w:rsid w:val="0032401F"/>
    <w:rsid w:val="0032418B"/>
    <w:rsid w:val="00324255"/>
    <w:rsid w:val="003247B4"/>
    <w:rsid w:val="00324B77"/>
    <w:rsid w:val="00324C6C"/>
    <w:rsid w:val="00324CC3"/>
    <w:rsid w:val="00324E58"/>
    <w:rsid w:val="00324E8B"/>
    <w:rsid w:val="003250D5"/>
    <w:rsid w:val="003251F6"/>
    <w:rsid w:val="00325261"/>
    <w:rsid w:val="00325502"/>
    <w:rsid w:val="00325894"/>
    <w:rsid w:val="00325ADD"/>
    <w:rsid w:val="00325CC4"/>
    <w:rsid w:val="00325DA5"/>
    <w:rsid w:val="0032609C"/>
    <w:rsid w:val="003261D5"/>
    <w:rsid w:val="00326405"/>
    <w:rsid w:val="0032679C"/>
    <w:rsid w:val="00326859"/>
    <w:rsid w:val="00326928"/>
    <w:rsid w:val="00326964"/>
    <w:rsid w:val="0032696B"/>
    <w:rsid w:val="00326C49"/>
    <w:rsid w:val="00326DEF"/>
    <w:rsid w:val="00326E35"/>
    <w:rsid w:val="00327120"/>
    <w:rsid w:val="00327177"/>
    <w:rsid w:val="003271AC"/>
    <w:rsid w:val="003271F2"/>
    <w:rsid w:val="0032729C"/>
    <w:rsid w:val="003274BB"/>
    <w:rsid w:val="003274E3"/>
    <w:rsid w:val="00327870"/>
    <w:rsid w:val="00327AE6"/>
    <w:rsid w:val="00327CE9"/>
    <w:rsid w:val="00327D80"/>
    <w:rsid w:val="00327F6A"/>
    <w:rsid w:val="00327FFA"/>
    <w:rsid w:val="00330022"/>
    <w:rsid w:val="00330227"/>
    <w:rsid w:val="003308BC"/>
    <w:rsid w:val="0033090A"/>
    <w:rsid w:val="00330940"/>
    <w:rsid w:val="00330DD0"/>
    <w:rsid w:val="00330F7A"/>
    <w:rsid w:val="00331274"/>
    <w:rsid w:val="00331301"/>
    <w:rsid w:val="00331A74"/>
    <w:rsid w:val="00331AA7"/>
    <w:rsid w:val="00331BFC"/>
    <w:rsid w:val="00331D7B"/>
    <w:rsid w:val="00331DBB"/>
    <w:rsid w:val="003324FE"/>
    <w:rsid w:val="0033258C"/>
    <w:rsid w:val="0033262C"/>
    <w:rsid w:val="00332A36"/>
    <w:rsid w:val="00332B77"/>
    <w:rsid w:val="00332BF6"/>
    <w:rsid w:val="00332D2F"/>
    <w:rsid w:val="00332D55"/>
    <w:rsid w:val="00332E43"/>
    <w:rsid w:val="00333273"/>
    <w:rsid w:val="003333AA"/>
    <w:rsid w:val="003335AF"/>
    <w:rsid w:val="00333C8C"/>
    <w:rsid w:val="00333D31"/>
    <w:rsid w:val="003342B7"/>
    <w:rsid w:val="003345A9"/>
    <w:rsid w:val="003346BE"/>
    <w:rsid w:val="003349F2"/>
    <w:rsid w:val="00334ED6"/>
    <w:rsid w:val="00334F46"/>
    <w:rsid w:val="003355C0"/>
    <w:rsid w:val="003357B1"/>
    <w:rsid w:val="0033588C"/>
    <w:rsid w:val="0033593F"/>
    <w:rsid w:val="00335980"/>
    <w:rsid w:val="00335D80"/>
    <w:rsid w:val="00335E13"/>
    <w:rsid w:val="00336218"/>
    <w:rsid w:val="00336265"/>
    <w:rsid w:val="0033658B"/>
    <w:rsid w:val="003368FD"/>
    <w:rsid w:val="00336915"/>
    <w:rsid w:val="003369C6"/>
    <w:rsid w:val="00336F91"/>
    <w:rsid w:val="003371DD"/>
    <w:rsid w:val="003373C3"/>
    <w:rsid w:val="0033745B"/>
    <w:rsid w:val="00337586"/>
    <w:rsid w:val="003376E9"/>
    <w:rsid w:val="003377B5"/>
    <w:rsid w:val="00337C7D"/>
    <w:rsid w:val="00337E2D"/>
    <w:rsid w:val="0034032B"/>
    <w:rsid w:val="0034034F"/>
    <w:rsid w:val="003405ED"/>
    <w:rsid w:val="00340642"/>
    <w:rsid w:val="003407E9"/>
    <w:rsid w:val="00340AC2"/>
    <w:rsid w:val="003413AF"/>
    <w:rsid w:val="0034172B"/>
    <w:rsid w:val="00341745"/>
    <w:rsid w:val="0034204B"/>
    <w:rsid w:val="00342270"/>
    <w:rsid w:val="00342274"/>
    <w:rsid w:val="003424D2"/>
    <w:rsid w:val="00342649"/>
    <w:rsid w:val="00342B13"/>
    <w:rsid w:val="0034307E"/>
    <w:rsid w:val="003430F2"/>
    <w:rsid w:val="003431C1"/>
    <w:rsid w:val="00343274"/>
    <w:rsid w:val="0034336E"/>
    <w:rsid w:val="003433CC"/>
    <w:rsid w:val="003435F3"/>
    <w:rsid w:val="00343637"/>
    <w:rsid w:val="00343A3F"/>
    <w:rsid w:val="00343B33"/>
    <w:rsid w:val="00343D74"/>
    <w:rsid w:val="00343DD0"/>
    <w:rsid w:val="00343FF2"/>
    <w:rsid w:val="0034431D"/>
    <w:rsid w:val="00344533"/>
    <w:rsid w:val="00344735"/>
    <w:rsid w:val="003447CA"/>
    <w:rsid w:val="003449FE"/>
    <w:rsid w:val="00344CC8"/>
    <w:rsid w:val="00344E34"/>
    <w:rsid w:val="00345020"/>
    <w:rsid w:val="003452E9"/>
    <w:rsid w:val="003452F2"/>
    <w:rsid w:val="0034547E"/>
    <w:rsid w:val="00345709"/>
    <w:rsid w:val="003458DC"/>
    <w:rsid w:val="00345A4A"/>
    <w:rsid w:val="00345C4A"/>
    <w:rsid w:val="00345C91"/>
    <w:rsid w:val="00345CBA"/>
    <w:rsid w:val="00345FD0"/>
    <w:rsid w:val="003460F2"/>
    <w:rsid w:val="00346308"/>
    <w:rsid w:val="00346317"/>
    <w:rsid w:val="0034634A"/>
    <w:rsid w:val="00346616"/>
    <w:rsid w:val="00346E00"/>
    <w:rsid w:val="003471E8"/>
    <w:rsid w:val="00347477"/>
    <w:rsid w:val="0034761E"/>
    <w:rsid w:val="0034769A"/>
    <w:rsid w:val="003477AD"/>
    <w:rsid w:val="00347B5A"/>
    <w:rsid w:val="00347D38"/>
    <w:rsid w:val="00347D4F"/>
    <w:rsid w:val="00347E66"/>
    <w:rsid w:val="00347EC9"/>
    <w:rsid w:val="00350783"/>
    <w:rsid w:val="00350DDF"/>
    <w:rsid w:val="0035149C"/>
    <w:rsid w:val="0035153C"/>
    <w:rsid w:val="00351621"/>
    <w:rsid w:val="003516A5"/>
    <w:rsid w:val="00351711"/>
    <w:rsid w:val="0035173D"/>
    <w:rsid w:val="00351754"/>
    <w:rsid w:val="003517B5"/>
    <w:rsid w:val="00351822"/>
    <w:rsid w:val="00351874"/>
    <w:rsid w:val="00351928"/>
    <w:rsid w:val="00351AD7"/>
    <w:rsid w:val="00351BE8"/>
    <w:rsid w:val="00351C6D"/>
    <w:rsid w:val="0035266D"/>
    <w:rsid w:val="0035270E"/>
    <w:rsid w:val="00352CF6"/>
    <w:rsid w:val="00352D9F"/>
    <w:rsid w:val="003532A0"/>
    <w:rsid w:val="003533FB"/>
    <w:rsid w:val="0035348C"/>
    <w:rsid w:val="003534CE"/>
    <w:rsid w:val="003535C4"/>
    <w:rsid w:val="00353789"/>
    <w:rsid w:val="003539F8"/>
    <w:rsid w:val="00353A15"/>
    <w:rsid w:val="00354088"/>
    <w:rsid w:val="00354462"/>
    <w:rsid w:val="003545A8"/>
    <w:rsid w:val="00354CC8"/>
    <w:rsid w:val="00354CD9"/>
    <w:rsid w:val="00354CED"/>
    <w:rsid w:val="00354D6D"/>
    <w:rsid w:val="00354E9F"/>
    <w:rsid w:val="00354F31"/>
    <w:rsid w:val="00355252"/>
    <w:rsid w:val="003552B8"/>
    <w:rsid w:val="0035549D"/>
    <w:rsid w:val="0035553B"/>
    <w:rsid w:val="00355603"/>
    <w:rsid w:val="00355787"/>
    <w:rsid w:val="0035585D"/>
    <w:rsid w:val="00355870"/>
    <w:rsid w:val="00355AFF"/>
    <w:rsid w:val="00355D76"/>
    <w:rsid w:val="00355E08"/>
    <w:rsid w:val="0035604B"/>
    <w:rsid w:val="003560D1"/>
    <w:rsid w:val="0035615A"/>
    <w:rsid w:val="0035631A"/>
    <w:rsid w:val="003563D9"/>
    <w:rsid w:val="00356586"/>
    <w:rsid w:val="00356823"/>
    <w:rsid w:val="003568B2"/>
    <w:rsid w:val="003569B5"/>
    <w:rsid w:val="00356A46"/>
    <w:rsid w:val="00356BEC"/>
    <w:rsid w:val="003574C4"/>
    <w:rsid w:val="00357670"/>
    <w:rsid w:val="0035779C"/>
    <w:rsid w:val="00357975"/>
    <w:rsid w:val="003579AA"/>
    <w:rsid w:val="00357A4F"/>
    <w:rsid w:val="00357B33"/>
    <w:rsid w:val="00357BCB"/>
    <w:rsid w:val="00357C07"/>
    <w:rsid w:val="00357C15"/>
    <w:rsid w:val="00357C62"/>
    <w:rsid w:val="00357E55"/>
    <w:rsid w:val="00357F31"/>
    <w:rsid w:val="00357F41"/>
    <w:rsid w:val="00360054"/>
    <w:rsid w:val="003600DF"/>
    <w:rsid w:val="00360674"/>
    <w:rsid w:val="0036071C"/>
    <w:rsid w:val="0036077E"/>
    <w:rsid w:val="0036088F"/>
    <w:rsid w:val="003608CF"/>
    <w:rsid w:val="00360958"/>
    <w:rsid w:val="00361440"/>
    <w:rsid w:val="00361974"/>
    <w:rsid w:val="00361980"/>
    <w:rsid w:val="00361B92"/>
    <w:rsid w:val="00362463"/>
    <w:rsid w:val="0036255A"/>
    <w:rsid w:val="003625CB"/>
    <w:rsid w:val="003626EA"/>
    <w:rsid w:val="00362892"/>
    <w:rsid w:val="00363080"/>
    <w:rsid w:val="003632F5"/>
    <w:rsid w:val="00363348"/>
    <w:rsid w:val="00363367"/>
    <w:rsid w:val="003634DF"/>
    <w:rsid w:val="00363693"/>
    <w:rsid w:val="00363CCA"/>
    <w:rsid w:val="003640F4"/>
    <w:rsid w:val="00364123"/>
    <w:rsid w:val="0036422D"/>
    <w:rsid w:val="0036438C"/>
    <w:rsid w:val="00364513"/>
    <w:rsid w:val="0036452A"/>
    <w:rsid w:val="00364805"/>
    <w:rsid w:val="0036484E"/>
    <w:rsid w:val="00364C4C"/>
    <w:rsid w:val="00364CD0"/>
    <w:rsid w:val="00364ED8"/>
    <w:rsid w:val="00365231"/>
    <w:rsid w:val="003655AC"/>
    <w:rsid w:val="00365C70"/>
    <w:rsid w:val="00365EEE"/>
    <w:rsid w:val="00365F2D"/>
    <w:rsid w:val="00365FC5"/>
    <w:rsid w:val="003660B8"/>
    <w:rsid w:val="003664F2"/>
    <w:rsid w:val="00366B37"/>
    <w:rsid w:val="00366CFE"/>
    <w:rsid w:val="00366E5F"/>
    <w:rsid w:val="003679F1"/>
    <w:rsid w:val="003679FD"/>
    <w:rsid w:val="00367BDA"/>
    <w:rsid w:val="00367D11"/>
    <w:rsid w:val="00367E27"/>
    <w:rsid w:val="00367E6E"/>
    <w:rsid w:val="00367EBC"/>
    <w:rsid w:val="00370007"/>
    <w:rsid w:val="0037020F"/>
    <w:rsid w:val="00370341"/>
    <w:rsid w:val="003703EC"/>
    <w:rsid w:val="0037049D"/>
    <w:rsid w:val="003705BF"/>
    <w:rsid w:val="00370641"/>
    <w:rsid w:val="00370742"/>
    <w:rsid w:val="0037087C"/>
    <w:rsid w:val="00370DE1"/>
    <w:rsid w:val="00370E95"/>
    <w:rsid w:val="003712A9"/>
    <w:rsid w:val="003714B6"/>
    <w:rsid w:val="003715A0"/>
    <w:rsid w:val="0037173F"/>
    <w:rsid w:val="00371890"/>
    <w:rsid w:val="00371904"/>
    <w:rsid w:val="0037198E"/>
    <w:rsid w:val="00371AEA"/>
    <w:rsid w:val="00371BD9"/>
    <w:rsid w:val="003720E6"/>
    <w:rsid w:val="003720EF"/>
    <w:rsid w:val="003721E4"/>
    <w:rsid w:val="00372276"/>
    <w:rsid w:val="00372278"/>
    <w:rsid w:val="003722B9"/>
    <w:rsid w:val="003722FF"/>
    <w:rsid w:val="00372626"/>
    <w:rsid w:val="00372733"/>
    <w:rsid w:val="003727E6"/>
    <w:rsid w:val="003727F8"/>
    <w:rsid w:val="00372A94"/>
    <w:rsid w:val="00372C02"/>
    <w:rsid w:val="00372EE0"/>
    <w:rsid w:val="00372FAB"/>
    <w:rsid w:val="0037316E"/>
    <w:rsid w:val="0037389C"/>
    <w:rsid w:val="00373A47"/>
    <w:rsid w:val="00373B1B"/>
    <w:rsid w:val="00373CDE"/>
    <w:rsid w:val="00373DCC"/>
    <w:rsid w:val="00373DD8"/>
    <w:rsid w:val="00373DF0"/>
    <w:rsid w:val="003741B4"/>
    <w:rsid w:val="0037458E"/>
    <w:rsid w:val="003745A1"/>
    <w:rsid w:val="003745E9"/>
    <w:rsid w:val="0037466F"/>
    <w:rsid w:val="00374A94"/>
    <w:rsid w:val="00374A96"/>
    <w:rsid w:val="00374AFA"/>
    <w:rsid w:val="00374B7C"/>
    <w:rsid w:val="00375300"/>
    <w:rsid w:val="00375334"/>
    <w:rsid w:val="00375C14"/>
    <w:rsid w:val="00375D0D"/>
    <w:rsid w:val="00375F5C"/>
    <w:rsid w:val="00376245"/>
    <w:rsid w:val="00376302"/>
    <w:rsid w:val="00376361"/>
    <w:rsid w:val="003766F4"/>
    <w:rsid w:val="0037676B"/>
    <w:rsid w:val="00376805"/>
    <w:rsid w:val="00376D42"/>
    <w:rsid w:val="00376D49"/>
    <w:rsid w:val="00376F88"/>
    <w:rsid w:val="00377080"/>
    <w:rsid w:val="0037709E"/>
    <w:rsid w:val="00377290"/>
    <w:rsid w:val="00377356"/>
    <w:rsid w:val="003775A7"/>
    <w:rsid w:val="0037760B"/>
    <w:rsid w:val="00377A8B"/>
    <w:rsid w:val="00377C72"/>
    <w:rsid w:val="00377CA8"/>
    <w:rsid w:val="00377D1D"/>
    <w:rsid w:val="00377EA1"/>
    <w:rsid w:val="00380078"/>
    <w:rsid w:val="003802F9"/>
    <w:rsid w:val="0038030A"/>
    <w:rsid w:val="00380335"/>
    <w:rsid w:val="00380406"/>
    <w:rsid w:val="003805ED"/>
    <w:rsid w:val="00380756"/>
    <w:rsid w:val="00380A0E"/>
    <w:rsid w:val="00380B1E"/>
    <w:rsid w:val="00380B25"/>
    <w:rsid w:val="00380B83"/>
    <w:rsid w:val="00380D23"/>
    <w:rsid w:val="00380DF6"/>
    <w:rsid w:val="00380EF3"/>
    <w:rsid w:val="00381154"/>
    <w:rsid w:val="00381226"/>
    <w:rsid w:val="003812E8"/>
    <w:rsid w:val="00381513"/>
    <w:rsid w:val="0038156F"/>
    <w:rsid w:val="00381ABB"/>
    <w:rsid w:val="00381CC0"/>
    <w:rsid w:val="00381E2E"/>
    <w:rsid w:val="00382141"/>
    <w:rsid w:val="003821BA"/>
    <w:rsid w:val="0038239F"/>
    <w:rsid w:val="003825B9"/>
    <w:rsid w:val="003825C5"/>
    <w:rsid w:val="00382794"/>
    <w:rsid w:val="0038284D"/>
    <w:rsid w:val="0038285C"/>
    <w:rsid w:val="00382952"/>
    <w:rsid w:val="00382A29"/>
    <w:rsid w:val="00382A2D"/>
    <w:rsid w:val="00382F2C"/>
    <w:rsid w:val="00383036"/>
    <w:rsid w:val="00383061"/>
    <w:rsid w:val="003834A6"/>
    <w:rsid w:val="00383835"/>
    <w:rsid w:val="00383E06"/>
    <w:rsid w:val="00383E7C"/>
    <w:rsid w:val="00383E9C"/>
    <w:rsid w:val="00384057"/>
    <w:rsid w:val="00384328"/>
    <w:rsid w:val="00384411"/>
    <w:rsid w:val="00384851"/>
    <w:rsid w:val="003849C2"/>
    <w:rsid w:val="00384CAC"/>
    <w:rsid w:val="00385477"/>
    <w:rsid w:val="0038576B"/>
    <w:rsid w:val="00385967"/>
    <w:rsid w:val="00385D48"/>
    <w:rsid w:val="00385E3D"/>
    <w:rsid w:val="003860AE"/>
    <w:rsid w:val="0038613B"/>
    <w:rsid w:val="00386415"/>
    <w:rsid w:val="00386831"/>
    <w:rsid w:val="0038693D"/>
    <w:rsid w:val="003869F1"/>
    <w:rsid w:val="00386B05"/>
    <w:rsid w:val="00386B4D"/>
    <w:rsid w:val="00386B94"/>
    <w:rsid w:val="00386C5F"/>
    <w:rsid w:val="00386D37"/>
    <w:rsid w:val="00386F9A"/>
    <w:rsid w:val="00386FA1"/>
    <w:rsid w:val="003870AD"/>
    <w:rsid w:val="00387484"/>
    <w:rsid w:val="00387848"/>
    <w:rsid w:val="00387B04"/>
    <w:rsid w:val="00387BD2"/>
    <w:rsid w:val="00387C18"/>
    <w:rsid w:val="00387C9F"/>
    <w:rsid w:val="00387CA6"/>
    <w:rsid w:val="00387D31"/>
    <w:rsid w:val="00387E3D"/>
    <w:rsid w:val="00390035"/>
    <w:rsid w:val="003900F6"/>
    <w:rsid w:val="003902C4"/>
    <w:rsid w:val="00390613"/>
    <w:rsid w:val="003906D8"/>
    <w:rsid w:val="003909DC"/>
    <w:rsid w:val="00390A92"/>
    <w:rsid w:val="00390BFB"/>
    <w:rsid w:val="00390CAD"/>
    <w:rsid w:val="00390CB0"/>
    <w:rsid w:val="00390FC0"/>
    <w:rsid w:val="0039114B"/>
    <w:rsid w:val="003912B7"/>
    <w:rsid w:val="00391580"/>
    <w:rsid w:val="003916E9"/>
    <w:rsid w:val="0039178C"/>
    <w:rsid w:val="00391B40"/>
    <w:rsid w:val="00391D76"/>
    <w:rsid w:val="00391F3D"/>
    <w:rsid w:val="00391F85"/>
    <w:rsid w:val="00391FA3"/>
    <w:rsid w:val="00391FB7"/>
    <w:rsid w:val="00392038"/>
    <w:rsid w:val="003921F5"/>
    <w:rsid w:val="00392355"/>
    <w:rsid w:val="00392381"/>
    <w:rsid w:val="00392B4D"/>
    <w:rsid w:val="00392B8B"/>
    <w:rsid w:val="00392F8B"/>
    <w:rsid w:val="0039323E"/>
    <w:rsid w:val="003933A2"/>
    <w:rsid w:val="00393736"/>
    <w:rsid w:val="00393740"/>
    <w:rsid w:val="003939C4"/>
    <w:rsid w:val="00393D46"/>
    <w:rsid w:val="003947FD"/>
    <w:rsid w:val="00394BBB"/>
    <w:rsid w:val="00394C32"/>
    <w:rsid w:val="00394E8D"/>
    <w:rsid w:val="00394F33"/>
    <w:rsid w:val="003950DC"/>
    <w:rsid w:val="003950FD"/>
    <w:rsid w:val="00395128"/>
    <w:rsid w:val="003951CA"/>
    <w:rsid w:val="003951D7"/>
    <w:rsid w:val="003952CA"/>
    <w:rsid w:val="003953FE"/>
    <w:rsid w:val="00395558"/>
    <w:rsid w:val="00395A41"/>
    <w:rsid w:val="00395A62"/>
    <w:rsid w:val="00395B6F"/>
    <w:rsid w:val="00395C6D"/>
    <w:rsid w:val="00395D8D"/>
    <w:rsid w:val="00395D96"/>
    <w:rsid w:val="00395E1C"/>
    <w:rsid w:val="00395F19"/>
    <w:rsid w:val="00395FC8"/>
    <w:rsid w:val="00395FD1"/>
    <w:rsid w:val="003962E4"/>
    <w:rsid w:val="00396302"/>
    <w:rsid w:val="0039638B"/>
    <w:rsid w:val="003965D2"/>
    <w:rsid w:val="003966FB"/>
    <w:rsid w:val="00396968"/>
    <w:rsid w:val="00396B79"/>
    <w:rsid w:val="00396E1C"/>
    <w:rsid w:val="00396E97"/>
    <w:rsid w:val="003974D1"/>
    <w:rsid w:val="003977A9"/>
    <w:rsid w:val="00397B54"/>
    <w:rsid w:val="00397B61"/>
    <w:rsid w:val="00397BB9"/>
    <w:rsid w:val="00397D8F"/>
    <w:rsid w:val="00397F91"/>
    <w:rsid w:val="003A0184"/>
    <w:rsid w:val="003A024D"/>
    <w:rsid w:val="003A04D5"/>
    <w:rsid w:val="003A0A5C"/>
    <w:rsid w:val="003A0C7D"/>
    <w:rsid w:val="003A0C8E"/>
    <w:rsid w:val="003A131C"/>
    <w:rsid w:val="003A1564"/>
    <w:rsid w:val="003A18CF"/>
    <w:rsid w:val="003A1CFC"/>
    <w:rsid w:val="003A1E61"/>
    <w:rsid w:val="003A1EF3"/>
    <w:rsid w:val="003A1EFF"/>
    <w:rsid w:val="003A1F00"/>
    <w:rsid w:val="003A2141"/>
    <w:rsid w:val="003A2398"/>
    <w:rsid w:val="003A23A3"/>
    <w:rsid w:val="003A277C"/>
    <w:rsid w:val="003A299D"/>
    <w:rsid w:val="003A2B6B"/>
    <w:rsid w:val="003A2BC8"/>
    <w:rsid w:val="003A2D1B"/>
    <w:rsid w:val="003A3154"/>
    <w:rsid w:val="003A3B59"/>
    <w:rsid w:val="003A3C9A"/>
    <w:rsid w:val="003A3DE9"/>
    <w:rsid w:val="003A3E24"/>
    <w:rsid w:val="003A3F23"/>
    <w:rsid w:val="003A3F91"/>
    <w:rsid w:val="003A40FA"/>
    <w:rsid w:val="003A42A5"/>
    <w:rsid w:val="003A442E"/>
    <w:rsid w:val="003A46C1"/>
    <w:rsid w:val="003A4D5D"/>
    <w:rsid w:val="003A4FD8"/>
    <w:rsid w:val="003A4FEE"/>
    <w:rsid w:val="003A51AC"/>
    <w:rsid w:val="003A529B"/>
    <w:rsid w:val="003A536D"/>
    <w:rsid w:val="003A57D5"/>
    <w:rsid w:val="003A57EA"/>
    <w:rsid w:val="003A58DE"/>
    <w:rsid w:val="003A5992"/>
    <w:rsid w:val="003A5A45"/>
    <w:rsid w:val="003A5CC7"/>
    <w:rsid w:val="003A5EC9"/>
    <w:rsid w:val="003A5FD1"/>
    <w:rsid w:val="003A60F6"/>
    <w:rsid w:val="003A6157"/>
    <w:rsid w:val="003A6367"/>
    <w:rsid w:val="003A6455"/>
    <w:rsid w:val="003A6854"/>
    <w:rsid w:val="003A68EC"/>
    <w:rsid w:val="003A6955"/>
    <w:rsid w:val="003A6A92"/>
    <w:rsid w:val="003A6BF8"/>
    <w:rsid w:val="003A6D57"/>
    <w:rsid w:val="003A6F0C"/>
    <w:rsid w:val="003A7034"/>
    <w:rsid w:val="003A722E"/>
    <w:rsid w:val="003A72F8"/>
    <w:rsid w:val="003A73C4"/>
    <w:rsid w:val="003A76C1"/>
    <w:rsid w:val="003A77DE"/>
    <w:rsid w:val="003A7B69"/>
    <w:rsid w:val="003A7BE9"/>
    <w:rsid w:val="003A7E0B"/>
    <w:rsid w:val="003B01CD"/>
    <w:rsid w:val="003B048E"/>
    <w:rsid w:val="003B05ED"/>
    <w:rsid w:val="003B0644"/>
    <w:rsid w:val="003B07E1"/>
    <w:rsid w:val="003B0875"/>
    <w:rsid w:val="003B09E5"/>
    <w:rsid w:val="003B0A55"/>
    <w:rsid w:val="003B0A65"/>
    <w:rsid w:val="003B0E3C"/>
    <w:rsid w:val="003B102F"/>
    <w:rsid w:val="003B107C"/>
    <w:rsid w:val="003B1395"/>
    <w:rsid w:val="003B14DE"/>
    <w:rsid w:val="003B15CF"/>
    <w:rsid w:val="003B1805"/>
    <w:rsid w:val="003B1CE1"/>
    <w:rsid w:val="003B2059"/>
    <w:rsid w:val="003B225D"/>
    <w:rsid w:val="003B22FF"/>
    <w:rsid w:val="003B2342"/>
    <w:rsid w:val="003B2530"/>
    <w:rsid w:val="003B2A2C"/>
    <w:rsid w:val="003B2A86"/>
    <w:rsid w:val="003B2AED"/>
    <w:rsid w:val="003B2B1B"/>
    <w:rsid w:val="003B2BE5"/>
    <w:rsid w:val="003B2CE7"/>
    <w:rsid w:val="003B31A7"/>
    <w:rsid w:val="003B3397"/>
    <w:rsid w:val="003B34AD"/>
    <w:rsid w:val="003B3860"/>
    <w:rsid w:val="003B3B33"/>
    <w:rsid w:val="003B3B77"/>
    <w:rsid w:val="003B3DE9"/>
    <w:rsid w:val="003B4086"/>
    <w:rsid w:val="003B4125"/>
    <w:rsid w:val="003B4161"/>
    <w:rsid w:val="003B465F"/>
    <w:rsid w:val="003B4736"/>
    <w:rsid w:val="003B49FF"/>
    <w:rsid w:val="003B4A8C"/>
    <w:rsid w:val="003B4CB7"/>
    <w:rsid w:val="003B4D02"/>
    <w:rsid w:val="003B4E8C"/>
    <w:rsid w:val="003B4ED9"/>
    <w:rsid w:val="003B507C"/>
    <w:rsid w:val="003B515F"/>
    <w:rsid w:val="003B5307"/>
    <w:rsid w:val="003B5588"/>
    <w:rsid w:val="003B558C"/>
    <w:rsid w:val="003B572F"/>
    <w:rsid w:val="003B59E8"/>
    <w:rsid w:val="003B5A24"/>
    <w:rsid w:val="003B5BAC"/>
    <w:rsid w:val="003B5F50"/>
    <w:rsid w:val="003B601A"/>
    <w:rsid w:val="003B609D"/>
    <w:rsid w:val="003B610E"/>
    <w:rsid w:val="003B61FC"/>
    <w:rsid w:val="003B6B08"/>
    <w:rsid w:val="003B6D1F"/>
    <w:rsid w:val="003B6D2E"/>
    <w:rsid w:val="003B6D63"/>
    <w:rsid w:val="003B6E78"/>
    <w:rsid w:val="003B6FCC"/>
    <w:rsid w:val="003B728F"/>
    <w:rsid w:val="003B735C"/>
    <w:rsid w:val="003B7514"/>
    <w:rsid w:val="003B79EF"/>
    <w:rsid w:val="003B7B67"/>
    <w:rsid w:val="003B7C12"/>
    <w:rsid w:val="003C001C"/>
    <w:rsid w:val="003C01C4"/>
    <w:rsid w:val="003C037C"/>
    <w:rsid w:val="003C043E"/>
    <w:rsid w:val="003C0662"/>
    <w:rsid w:val="003C08DC"/>
    <w:rsid w:val="003C0C5C"/>
    <w:rsid w:val="003C0E17"/>
    <w:rsid w:val="003C0EF5"/>
    <w:rsid w:val="003C0F6C"/>
    <w:rsid w:val="003C1061"/>
    <w:rsid w:val="003C10DE"/>
    <w:rsid w:val="003C12C9"/>
    <w:rsid w:val="003C12F2"/>
    <w:rsid w:val="003C1588"/>
    <w:rsid w:val="003C15ED"/>
    <w:rsid w:val="003C1BC9"/>
    <w:rsid w:val="003C1D04"/>
    <w:rsid w:val="003C1E73"/>
    <w:rsid w:val="003C22C4"/>
    <w:rsid w:val="003C2300"/>
    <w:rsid w:val="003C23D7"/>
    <w:rsid w:val="003C27BB"/>
    <w:rsid w:val="003C294E"/>
    <w:rsid w:val="003C2C34"/>
    <w:rsid w:val="003C2C66"/>
    <w:rsid w:val="003C2D2E"/>
    <w:rsid w:val="003C3082"/>
    <w:rsid w:val="003C3759"/>
    <w:rsid w:val="003C380E"/>
    <w:rsid w:val="003C395F"/>
    <w:rsid w:val="003C3A1E"/>
    <w:rsid w:val="003C3A28"/>
    <w:rsid w:val="003C3A48"/>
    <w:rsid w:val="003C3DBF"/>
    <w:rsid w:val="003C3E88"/>
    <w:rsid w:val="003C3EFF"/>
    <w:rsid w:val="003C3FE8"/>
    <w:rsid w:val="003C4076"/>
    <w:rsid w:val="003C4093"/>
    <w:rsid w:val="003C40A6"/>
    <w:rsid w:val="003C412C"/>
    <w:rsid w:val="003C413D"/>
    <w:rsid w:val="003C4274"/>
    <w:rsid w:val="003C43FC"/>
    <w:rsid w:val="003C48C4"/>
    <w:rsid w:val="003C4906"/>
    <w:rsid w:val="003C4A68"/>
    <w:rsid w:val="003C4B27"/>
    <w:rsid w:val="003C4C23"/>
    <w:rsid w:val="003C4CD3"/>
    <w:rsid w:val="003C4EA2"/>
    <w:rsid w:val="003C50B0"/>
    <w:rsid w:val="003C5296"/>
    <w:rsid w:val="003C5377"/>
    <w:rsid w:val="003C5689"/>
    <w:rsid w:val="003C5A3F"/>
    <w:rsid w:val="003C5C38"/>
    <w:rsid w:val="003C6034"/>
    <w:rsid w:val="003C60D1"/>
    <w:rsid w:val="003C641C"/>
    <w:rsid w:val="003C6696"/>
    <w:rsid w:val="003C6961"/>
    <w:rsid w:val="003C6A50"/>
    <w:rsid w:val="003C6AEB"/>
    <w:rsid w:val="003C6B33"/>
    <w:rsid w:val="003C6BC0"/>
    <w:rsid w:val="003C6C01"/>
    <w:rsid w:val="003C6E1C"/>
    <w:rsid w:val="003C6F4A"/>
    <w:rsid w:val="003C706A"/>
    <w:rsid w:val="003C71FC"/>
    <w:rsid w:val="003C720A"/>
    <w:rsid w:val="003C7237"/>
    <w:rsid w:val="003C73DD"/>
    <w:rsid w:val="003C763B"/>
    <w:rsid w:val="003C79AD"/>
    <w:rsid w:val="003C7AF0"/>
    <w:rsid w:val="003C7B4C"/>
    <w:rsid w:val="003C7B93"/>
    <w:rsid w:val="003C7E66"/>
    <w:rsid w:val="003D0745"/>
    <w:rsid w:val="003D08CC"/>
    <w:rsid w:val="003D0AB3"/>
    <w:rsid w:val="003D0DA9"/>
    <w:rsid w:val="003D117B"/>
    <w:rsid w:val="003D130C"/>
    <w:rsid w:val="003D139B"/>
    <w:rsid w:val="003D193E"/>
    <w:rsid w:val="003D19AB"/>
    <w:rsid w:val="003D1B94"/>
    <w:rsid w:val="003D1C13"/>
    <w:rsid w:val="003D1FA7"/>
    <w:rsid w:val="003D20CF"/>
    <w:rsid w:val="003D2369"/>
    <w:rsid w:val="003D247B"/>
    <w:rsid w:val="003D263B"/>
    <w:rsid w:val="003D292D"/>
    <w:rsid w:val="003D2A81"/>
    <w:rsid w:val="003D3150"/>
    <w:rsid w:val="003D3251"/>
    <w:rsid w:val="003D325C"/>
    <w:rsid w:val="003D32D2"/>
    <w:rsid w:val="003D33A9"/>
    <w:rsid w:val="003D33EE"/>
    <w:rsid w:val="003D393B"/>
    <w:rsid w:val="003D440B"/>
    <w:rsid w:val="003D45D5"/>
    <w:rsid w:val="003D4659"/>
    <w:rsid w:val="003D4879"/>
    <w:rsid w:val="003D4882"/>
    <w:rsid w:val="003D4A18"/>
    <w:rsid w:val="003D4B76"/>
    <w:rsid w:val="003D4CC7"/>
    <w:rsid w:val="003D55C3"/>
    <w:rsid w:val="003D5690"/>
    <w:rsid w:val="003D5740"/>
    <w:rsid w:val="003D5913"/>
    <w:rsid w:val="003D59B0"/>
    <w:rsid w:val="003D5B00"/>
    <w:rsid w:val="003D5D44"/>
    <w:rsid w:val="003D5E3B"/>
    <w:rsid w:val="003D6504"/>
    <w:rsid w:val="003D6630"/>
    <w:rsid w:val="003D6A17"/>
    <w:rsid w:val="003D6A57"/>
    <w:rsid w:val="003D6CDC"/>
    <w:rsid w:val="003D70DD"/>
    <w:rsid w:val="003D73B1"/>
    <w:rsid w:val="003D74F8"/>
    <w:rsid w:val="003D7596"/>
    <w:rsid w:val="003D76EC"/>
    <w:rsid w:val="003D77EA"/>
    <w:rsid w:val="003D782F"/>
    <w:rsid w:val="003D7865"/>
    <w:rsid w:val="003D7B52"/>
    <w:rsid w:val="003D7BAF"/>
    <w:rsid w:val="003D7C39"/>
    <w:rsid w:val="003D7D4A"/>
    <w:rsid w:val="003D7F43"/>
    <w:rsid w:val="003E0505"/>
    <w:rsid w:val="003E0706"/>
    <w:rsid w:val="003E07DF"/>
    <w:rsid w:val="003E082C"/>
    <w:rsid w:val="003E0A8A"/>
    <w:rsid w:val="003E0B8C"/>
    <w:rsid w:val="003E0C0F"/>
    <w:rsid w:val="003E1015"/>
    <w:rsid w:val="003E1310"/>
    <w:rsid w:val="003E14C0"/>
    <w:rsid w:val="003E15AA"/>
    <w:rsid w:val="003E171F"/>
    <w:rsid w:val="003E181A"/>
    <w:rsid w:val="003E1949"/>
    <w:rsid w:val="003E1A75"/>
    <w:rsid w:val="003E1AF6"/>
    <w:rsid w:val="003E1C2F"/>
    <w:rsid w:val="003E1C96"/>
    <w:rsid w:val="003E1E8E"/>
    <w:rsid w:val="003E1EA4"/>
    <w:rsid w:val="003E1EE4"/>
    <w:rsid w:val="003E1F7B"/>
    <w:rsid w:val="003E2000"/>
    <w:rsid w:val="003E21A0"/>
    <w:rsid w:val="003E2202"/>
    <w:rsid w:val="003E2473"/>
    <w:rsid w:val="003E24FE"/>
    <w:rsid w:val="003E2931"/>
    <w:rsid w:val="003E2A2F"/>
    <w:rsid w:val="003E2B46"/>
    <w:rsid w:val="003E30B4"/>
    <w:rsid w:val="003E3186"/>
    <w:rsid w:val="003E3501"/>
    <w:rsid w:val="003E3A08"/>
    <w:rsid w:val="003E3B48"/>
    <w:rsid w:val="003E40B0"/>
    <w:rsid w:val="003E422C"/>
    <w:rsid w:val="003E433A"/>
    <w:rsid w:val="003E435E"/>
    <w:rsid w:val="003E44AA"/>
    <w:rsid w:val="003E49A4"/>
    <w:rsid w:val="003E4E02"/>
    <w:rsid w:val="003E4E2A"/>
    <w:rsid w:val="003E5033"/>
    <w:rsid w:val="003E50F2"/>
    <w:rsid w:val="003E525B"/>
    <w:rsid w:val="003E5336"/>
    <w:rsid w:val="003E5429"/>
    <w:rsid w:val="003E5597"/>
    <w:rsid w:val="003E5D74"/>
    <w:rsid w:val="003E5E2F"/>
    <w:rsid w:val="003E5E55"/>
    <w:rsid w:val="003E5EA5"/>
    <w:rsid w:val="003E60BA"/>
    <w:rsid w:val="003E61D4"/>
    <w:rsid w:val="003E6AEB"/>
    <w:rsid w:val="003E6B0E"/>
    <w:rsid w:val="003E6C07"/>
    <w:rsid w:val="003E6C84"/>
    <w:rsid w:val="003E6C97"/>
    <w:rsid w:val="003E6D89"/>
    <w:rsid w:val="003E6D9D"/>
    <w:rsid w:val="003E6ED4"/>
    <w:rsid w:val="003E7050"/>
    <w:rsid w:val="003E710D"/>
    <w:rsid w:val="003E71BB"/>
    <w:rsid w:val="003E71C0"/>
    <w:rsid w:val="003E7563"/>
    <w:rsid w:val="003E7AD5"/>
    <w:rsid w:val="003E7BC1"/>
    <w:rsid w:val="003E7E70"/>
    <w:rsid w:val="003E7F58"/>
    <w:rsid w:val="003F0525"/>
    <w:rsid w:val="003F0685"/>
    <w:rsid w:val="003F07A1"/>
    <w:rsid w:val="003F0852"/>
    <w:rsid w:val="003F08E6"/>
    <w:rsid w:val="003F0B40"/>
    <w:rsid w:val="003F0E8E"/>
    <w:rsid w:val="003F133A"/>
    <w:rsid w:val="003F1572"/>
    <w:rsid w:val="003F15B9"/>
    <w:rsid w:val="003F15C2"/>
    <w:rsid w:val="003F1704"/>
    <w:rsid w:val="003F19AA"/>
    <w:rsid w:val="003F1C8C"/>
    <w:rsid w:val="003F1C99"/>
    <w:rsid w:val="003F1D17"/>
    <w:rsid w:val="003F1DCE"/>
    <w:rsid w:val="003F1F20"/>
    <w:rsid w:val="003F1FAD"/>
    <w:rsid w:val="003F210B"/>
    <w:rsid w:val="003F2371"/>
    <w:rsid w:val="003F24C7"/>
    <w:rsid w:val="003F273E"/>
    <w:rsid w:val="003F27F9"/>
    <w:rsid w:val="003F288C"/>
    <w:rsid w:val="003F2C4B"/>
    <w:rsid w:val="003F2D02"/>
    <w:rsid w:val="003F31C1"/>
    <w:rsid w:val="003F3206"/>
    <w:rsid w:val="003F3280"/>
    <w:rsid w:val="003F33A6"/>
    <w:rsid w:val="003F34E8"/>
    <w:rsid w:val="003F36AA"/>
    <w:rsid w:val="003F3740"/>
    <w:rsid w:val="003F3C94"/>
    <w:rsid w:val="003F404B"/>
    <w:rsid w:val="003F45D1"/>
    <w:rsid w:val="003F4B72"/>
    <w:rsid w:val="003F4B73"/>
    <w:rsid w:val="003F4DE3"/>
    <w:rsid w:val="003F4E91"/>
    <w:rsid w:val="003F4F02"/>
    <w:rsid w:val="003F4F1D"/>
    <w:rsid w:val="003F5076"/>
    <w:rsid w:val="003F5777"/>
    <w:rsid w:val="003F579D"/>
    <w:rsid w:val="003F5B54"/>
    <w:rsid w:val="003F5BAA"/>
    <w:rsid w:val="003F5C7C"/>
    <w:rsid w:val="003F6020"/>
    <w:rsid w:val="003F6479"/>
    <w:rsid w:val="003F6685"/>
    <w:rsid w:val="003F6795"/>
    <w:rsid w:val="003F67FD"/>
    <w:rsid w:val="003F6A0D"/>
    <w:rsid w:val="003F6E8D"/>
    <w:rsid w:val="003F6FF0"/>
    <w:rsid w:val="003F700C"/>
    <w:rsid w:val="003F70A9"/>
    <w:rsid w:val="003F7293"/>
    <w:rsid w:val="003F747D"/>
    <w:rsid w:val="003F764A"/>
    <w:rsid w:val="003F76C9"/>
    <w:rsid w:val="003F7853"/>
    <w:rsid w:val="00400285"/>
    <w:rsid w:val="004002F2"/>
    <w:rsid w:val="0040030A"/>
    <w:rsid w:val="004009D2"/>
    <w:rsid w:val="00400A65"/>
    <w:rsid w:val="00400BE2"/>
    <w:rsid w:val="00400F32"/>
    <w:rsid w:val="0040122A"/>
    <w:rsid w:val="004012B2"/>
    <w:rsid w:val="00401363"/>
    <w:rsid w:val="0040157E"/>
    <w:rsid w:val="004015D9"/>
    <w:rsid w:val="004016D6"/>
    <w:rsid w:val="00401741"/>
    <w:rsid w:val="00401872"/>
    <w:rsid w:val="004018AA"/>
    <w:rsid w:val="00401C4E"/>
    <w:rsid w:val="00401EE8"/>
    <w:rsid w:val="0040209A"/>
    <w:rsid w:val="004023B1"/>
    <w:rsid w:val="004023B5"/>
    <w:rsid w:val="0040318F"/>
    <w:rsid w:val="0040329B"/>
    <w:rsid w:val="0040353F"/>
    <w:rsid w:val="00403980"/>
    <w:rsid w:val="00403AEB"/>
    <w:rsid w:val="00403B3C"/>
    <w:rsid w:val="00403CBF"/>
    <w:rsid w:val="00403CFE"/>
    <w:rsid w:val="00403D38"/>
    <w:rsid w:val="00403E00"/>
    <w:rsid w:val="00403FB2"/>
    <w:rsid w:val="004041DB"/>
    <w:rsid w:val="00404431"/>
    <w:rsid w:val="0040472A"/>
    <w:rsid w:val="004048E9"/>
    <w:rsid w:val="00404ADE"/>
    <w:rsid w:val="00404D25"/>
    <w:rsid w:val="00404EFF"/>
    <w:rsid w:val="0040566F"/>
    <w:rsid w:val="004058F7"/>
    <w:rsid w:val="00405C12"/>
    <w:rsid w:val="00405C9E"/>
    <w:rsid w:val="00406138"/>
    <w:rsid w:val="004063A3"/>
    <w:rsid w:val="004064B8"/>
    <w:rsid w:val="0040667D"/>
    <w:rsid w:val="00406854"/>
    <w:rsid w:val="00406DDF"/>
    <w:rsid w:val="00406EF4"/>
    <w:rsid w:val="00406F7D"/>
    <w:rsid w:val="004076FF"/>
    <w:rsid w:val="0040772E"/>
    <w:rsid w:val="00407985"/>
    <w:rsid w:val="00407BCA"/>
    <w:rsid w:val="00407EDE"/>
    <w:rsid w:val="00407FAC"/>
    <w:rsid w:val="00410272"/>
    <w:rsid w:val="00410BB7"/>
    <w:rsid w:val="00410F79"/>
    <w:rsid w:val="004110E8"/>
    <w:rsid w:val="00411181"/>
    <w:rsid w:val="00411186"/>
    <w:rsid w:val="00411487"/>
    <w:rsid w:val="00411545"/>
    <w:rsid w:val="004116DF"/>
    <w:rsid w:val="0041173C"/>
    <w:rsid w:val="00411772"/>
    <w:rsid w:val="00411A5B"/>
    <w:rsid w:val="00411B8F"/>
    <w:rsid w:val="00411D33"/>
    <w:rsid w:val="00412079"/>
    <w:rsid w:val="00412923"/>
    <w:rsid w:val="00412BE4"/>
    <w:rsid w:val="00412F02"/>
    <w:rsid w:val="00412F4A"/>
    <w:rsid w:val="0041300E"/>
    <w:rsid w:val="0041305F"/>
    <w:rsid w:val="004130C9"/>
    <w:rsid w:val="004132B9"/>
    <w:rsid w:val="00413492"/>
    <w:rsid w:val="004135FE"/>
    <w:rsid w:val="0041361C"/>
    <w:rsid w:val="0041364C"/>
    <w:rsid w:val="00413C85"/>
    <w:rsid w:val="00413D65"/>
    <w:rsid w:val="00413E39"/>
    <w:rsid w:val="00414066"/>
    <w:rsid w:val="004141A3"/>
    <w:rsid w:val="004141FB"/>
    <w:rsid w:val="00414249"/>
    <w:rsid w:val="004142B0"/>
    <w:rsid w:val="004142FB"/>
    <w:rsid w:val="00414332"/>
    <w:rsid w:val="004144C8"/>
    <w:rsid w:val="004145CE"/>
    <w:rsid w:val="004147E7"/>
    <w:rsid w:val="00414857"/>
    <w:rsid w:val="00414946"/>
    <w:rsid w:val="00414C00"/>
    <w:rsid w:val="00414CF0"/>
    <w:rsid w:val="00414F71"/>
    <w:rsid w:val="004150C8"/>
    <w:rsid w:val="004152F2"/>
    <w:rsid w:val="00415619"/>
    <w:rsid w:val="0041567B"/>
    <w:rsid w:val="004157EA"/>
    <w:rsid w:val="00415855"/>
    <w:rsid w:val="004159D5"/>
    <w:rsid w:val="00415C6F"/>
    <w:rsid w:val="0041602D"/>
    <w:rsid w:val="0041630A"/>
    <w:rsid w:val="00416832"/>
    <w:rsid w:val="00416A8C"/>
    <w:rsid w:val="00416C19"/>
    <w:rsid w:val="00416CB6"/>
    <w:rsid w:val="004170B5"/>
    <w:rsid w:val="0041755E"/>
    <w:rsid w:val="0041774A"/>
    <w:rsid w:val="00417BC9"/>
    <w:rsid w:val="00417EB8"/>
    <w:rsid w:val="00417FA2"/>
    <w:rsid w:val="004201BE"/>
    <w:rsid w:val="00420321"/>
    <w:rsid w:val="004204E8"/>
    <w:rsid w:val="004205F3"/>
    <w:rsid w:val="004206CD"/>
    <w:rsid w:val="00420741"/>
    <w:rsid w:val="00420F63"/>
    <w:rsid w:val="00420FAE"/>
    <w:rsid w:val="00420FBF"/>
    <w:rsid w:val="004212D5"/>
    <w:rsid w:val="004214EE"/>
    <w:rsid w:val="0042170B"/>
    <w:rsid w:val="004218DC"/>
    <w:rsid w:val="00421934"/>
    <w:rsid w:val="004220E6"/>
    <w:rsid w:val="00422147"/>
    <w:rsid w:val="004223B0"/>
    <w:rsid w:val="00422526"/>
    <w:rsid w:val="0042253F"/>
    <w:rsid w:val="004227A8"/>
    <w:rsid w:val="00422BD3"/>
    <w:rsid w:val="00422CA1"/>
    <w:rsid w:val="00422DDB"/>
    <w:rsid w:val="00423290"/>
    <w:rsid w:val="004233A2"/>
    <w:rsid w:val="0042343D"/>
    <w:rsid w:val="0042348F"/>
    <w:rsid w:val="00423490"/>
    <w:rsid w:val="00423661"/>
    <w:rsid w:val="004236B7"/>
    <w:rsid w:val="00423DEA"/>
    <w:rsid w:val="00424203"/>
    <w:rsid w:val="00424359"/>
    <w:rsid w:val="0042495E"/>
    <w:rsid w:val="004249D5"/>
    <w:rsid w:val="00424BE7"/>
    <w:rsid w:val="00424D33"/>
    <w:rsid w:val="00424EA3"/>
    <w:rsid w:val="00425227"/>
    <w:rsid w:val="004257E0"/>
    <w:rsid w:val="00425A17"/>
    <w:rsid w:val="00425BEF"/>
    <w:rsid w:val="00425CC4"/>
    <w:rsid w:val="00425D60"/>
    <w:rsid w:val="00425EB0"/>
    <w:rsid w:val="00425F74"/>
    <w:rsid w:val="00426181"/>
    <w:rsid w:val="00426227"/>
    <w:rsid w:val="00426540"/>
    <w:rsid w:val="004268E6"/>
    <w:rsid w:val="00426983"/>
    <w:rsid w:val="00426F43"/>
    <w:rsid w:val="00427184"/>
    <w:rsid w:val="0042745F"/>
    <w:rsid w:val="004276A0"/>
    <w:rsid w:val="0042782A"/>
    <w:rsid w:val="00427892"/>
    <w:rsid w:val="00427AF8"/>
    <w:rsid w:val="00427B32"/>
    <w:rsid w:val="00427C0E"/>
    <w:rsid w:val="00427C16"/>
    <w:rsid w:val="00427D0A"/>
    <w:rsid w:val="00427EEA"/>
    <w:rsid w:val="004303B9"/>
    <w:rsid w:val="004304F3"/>
    <w:rsid w:val="00430A4D"/>
    <w:rsid w:val="00430BC2"/>
    <w:rsid w:val="00430C69"/>
    <w:rsid w:val="00430CD0"/>
    <w:rsid w:val="00430CEC"/>
    <w:rsid w:val="00430DCA"/>
    <w:rsid w:val="00430E22"/>
    <w:rsid w:val="00430E48"/>
    <w:rsid w:val="0043117C"/>
    <w:rsid w:val="00431224"/>
    <w:rsid w:val="004312AD"/>
    <w:rsid w:val="004317A7"/>
    <w:rsid w:val="004319C8"/>
    <w:rsid w:val="00432173"/>
    <w:rsid w:val="004322FA"/>
    <w:rsid w:val="00432539"/>
    <w:rsid w:val="00432809"/>
    <w:rsid w:val="00432974"/>
    <w:rsid w:val="00432C74"/>
    <w:rsid w:val="00432F95"/>
    <w:rsid w:val="00433255"/>
    <w:rsid w:val="0043328F"/>
    <w:rsid w:val="004332ED"/>
    <w:rsid w:val="00433342"/>
    <w:rsid w:val="0043335C"/>
    <w:rsid w:val="004336E5"/>
    <w:rsid w:val="004337C6"/>
    <w:rsid w:val="00433BC1"/>
    <w:rsid w:val="00433C61"/>
    <w:rsid w:val="00433FB7"/>
    <w:rsid w:val="0043408A"/>
    <w:rsid w:val="0043412E"/>
    <w:rsid w:val="00434582"/>
    <w:rsid w:val="00434670"/>
    <w:rsid w:val="00434C0D"/>
    <w:rsid w:val="00434D35"/>
    <w:rsid w:val="0043503F"/>
    <w:rsid w:val="0043505E"/>
    <w:rsid w:val="004351F2"/>
    <w:rsid w:val="00435298"/>
    <w:rsid w:val="0043589B"/>
    <w:rsid w:val="00435E61"/>
    <w:rsid w:val="004360E1"/>
    <w:rsid w:val="00436159"/>
    <w:rsid w:val="004362A2"/>
    <w:rsid w:val="004364B6"/>
    <w:rsid w:val="004368FA"/>
    <w:rsid w:val="00436999"/>
    <w:rsid w:val="00436A95"/>
    <w:rsid w:val="00436CE3"/>
    <w:rsid w:val="00436E0D"/>
    <w:rsid w:val="00436EED"/>
    <w:rsid w:val="00437224"/>
    <w:rsid w:val="0043729F"/>
    <w:rsid w:val="0043732D"/>
    <w:rsid w:val="0043783F"/>
    <w:rsid w:val="00437929"/>
    <w:rsid w:val="00437B65"/>
    <w:rsid w:val="00437D2D"/>
    <w:rsid w:val="00440030"/>
    <w:rsid w:val="00440244"/>
    <w:rsid w:val="0044032D"/>
    <w:rsid w:val="004403A8"/>
    <w:rsid w:val="0044056B"/>
    <w:rsid w:val="004407D8"/>
    <w:rsid w:val="0044081C"/>
    <w:rsid w:val="00440873"/>
    <w:rsid w:val="004408CC"/>
    <w:rsid w:val="00440994"/>
    <w:rsid w:val="00440A1C"/>
    <w:rsid w:val="00440AEF"/>
    <w:rsid w:val="00440CE4"/>
    <w:rsid w:val="00440CE6"/>
    <w:rsid w:val="00440F47"/>
    <w:rsid w:val="00441659"/>
    <w:rsid w:val="0044169B"/>
    <w:rsid w:val="00441742"/>
    <w:rsid w:val="0044184A"/>
    <w:rsid w:val="004418D7"/>
    <w:rsid w:val="00441D15"/>
    <w:rsid w:val="00441FDD"/>
    <w:rsid w:val="00442187"/>
    <w:rsid w:val="004425EB"/>
    <w:rsid w:val="00442769"/>
    <w:rsid w:val="004428A6"/>
    <w:rsid w:val="00442B89"/>
    <w:rsid w:val="00442C3A"/>
    <w:rsid w:val="00442C77"/>
    <w:rsid w:val="00442E60"/>
    <w:rsid w:val="0044312A"/>
    <w:rsid w:val="00443405"/>
    <w:rsid w:val="00443AC1"/>
    <w:rsid w:val="00443C13"/>
    <w:rsid w:val="00443C49"/>
    <w:rsid w:val="00443CB6"/>
    <w:rsid w:val="00443CCE"/>
    <w:rsid w:val="00443F11"/>
    <w:rsid w:val="00444068"/>
    <w:rsid w:val="00444A5C"/>
    <w:rsid w:val="00444ECA"/>
    <w:rsid w:val="00444FDA"/>
    <w:rsid w:val="00445451"/>
    <w:rsid w:val="004456A5"/>
    <w:rsid w:val="004457DB"/>
    <w:rsid w:val="00445870"/>
    <w:rsid w:val="00445B4F"/>
    <w:rsid w:val="00445BC9"/>
    <w:rsid w:val="00445CDC"/>
    <w:rsid w:val="00445D00"/>
    <w:rsid w:val="00446619"/>
    <w:rsid w:val="00446AE0"/>
    <w:rsid w:val="00446C9C"/>
    <w:rsid w:val="00446ED4"/>
    <w:rsid w:val="00446FAC"/>
    <w:rsid w:val="004470C4"/>
    <w:rsid w:val="00447163"/>
    <w:rsid w:val="00447284"/>
    <w:rsid w:val="004474AC"/>
    <w:rsid w:val="00447686"/>
    <w:rsid w:val="00447725"/>
    <w:rsid w:val="00447A5A"/>
    <w:rsid w:val="00447B89"/>
    <w:rsid w:val="00447C38"/>
    <w:rsid w:val="00447DF1"/>
    <w:rsid w:val="00450089"/>
    <w:rsid w:val="004500CB"/>
    <w:rsid w:val="0045010C"/>
    <w:rsid w:val="004504C2"/>
    <w:rsid w:val="0045068F"/>
    <w:rsid w:val="00450A34"/>
    <w:rsid w:val="00450B03"/>
    <w:rsid w:val="00450B9D"/>
    <w:rsid w:val="00450CAF"/>
    <w:rsid w:val="00450EA0"/>
    <w:rsid w:val="0045108D"/>
    <w:rsid w:val="0045144F"/>
    <w:rsid w:val="00451645"/>
    <w:rsid w:val="00451990"/>
    <w:rsid w:val="004519DF"/>
    <w:rsid w:val="00451B74"/>
    <w:rsid w:val="00451EB8"/>
    <w:rsid w:val="004521EB"/>
    <w:rsid w:val="0045222A"/>
    <w:rsid w:val="004524D7"/>
    <w:rsid w:val="00452676"/>
    <w:rsid w:val="0045270F"/>
    <w:rsid w:val="004527CC"/>
    <w:rsid w:val="004527F3"/>
    <w:rsid w:val="00452A90"/>
    <w:rsid w:val="00452AB5"/>
    <w:rsid w:val="00452AC5"/>
    <w:rsid w:val="00452B20"/>
    <w:rsid w:val="00452C7B"/>
    <w:rsid w:val="00452D71"/>
    <w:rsid w:val="00452E9E"/>
    <w:rsid w:val="0045315D"/>
    <w:rsid w:val="004531CA"/>
    <w:rsid w:val="00453249"/>
    <w:rsid w:val="0045337C"/>
    <w:rsid w:val="004535C9"/>
    <w:rsid w:val="004535FC"/>
    <w:rsid w:val="00453AB7"/>
    <w:rsid w:val="00453B6D"/>
    <w:rsid w:val="00453C70"/>
    <w:rsid w:val="00453D98"/>
    <w:rsid w:val="00453FDC"/>
    <w:rsid w:val="004541EC"/>
    <w:rsid w:val="00454255"/>
    <w:rsid w:val="00454339"/>
    <w:rsid w:val="0045446D"/>
    <w:rsid w:val="00454848"/>
    <w:rsid w:val="00454C6D"/>
    <w:rsid w:val="00454D0F"/>
    <w:rsid w:val="00454D42"/>
    <w:rsid w:val="00454D44"/>
    <w:rsid w:val="004552A2"/>
    <w:rsid w:val="00455344"/>
    <w:rsid w:val="0045536C"/>
    <w:rsid w:val="0045553B"/>
    <w:rsid w:val="004558BF"/>
    <w:rsid w:val="004558EE"/>
    <w:rsid w:val="00455B03"/>
    <w:rsid w:val="00455CF3"/>
    <w:rsid w:val="00455D54"/>
    <w:rsid w:val="00455E26"/>
    <w:rsid w:val="00455F9C"/>
    <w:rsid w:val="00456146"/>
    <w:rsid w:val="00456A8C"/>
    <w:rsid w:val="00456A9F"/>
    <w:rsid w:val="00456C2A"/>
    <w:rsid w:val="00456D9C"/>
    <w:rsid w:val="00456E25"/>
    <w:rsid w:val="00457120"/>
    <w:rsid w:val="004575C8"/>
    <w:rsid w:val="004576D7"/>
    <w:rsid w:val="004576F3"/>
    <w:rsid w:val="00457A8B"/>
    <w:rsid w:val="00457F9F"/>
    <w:rsid w:val="00457FD1"/>
    <w:rsid w:val="004600CF"/>
    <w:rsid w:val="004601BB"/>
    <w:rsid w:val="00460633"/>
    <w:rsid w:val="0046082C"/>
    <w:rsid w:val="0046083F"/>
    <w:rsid w:val="00460B82"/>
    <w:rsid w:val="00460F76"/>
    <w:rsid w:val="0046104F"/>
    <w:rsid w:val="0046112A"/>
    <w:rsid w:val="00461375"/>
    <w:rsid w:val="0046143E"/>
    <w:rsid w:val="0046190A"/>
    <w:rsid w:val="00461A72"/>
    <w:rsid w:val="0046200D"/>
    <w:rsid w:val="0046213D"/>
    <w:rsid w:val="00462255"/>
    <w:rsid w:val="00462282"/>
    <w:rsid w:val="004625A1"/>
    <w:rsid w:val="00462A68"/>
    <w:rsid w:val="00463314"/>
    <w:rsid w:val="004635DA"/>
    <w:rsid w:val="00463899"/>
    <w:rsid w:val="00463E50"/>
    <w:rsid w:val="004642F9"/>
    <w:rsid w:val="004644B5"/>
    <w:rsid w:val="0046469E"/>
    <w:rsid w:val="004647ED"/>
    <w:rsid w:val="0046486F"/>
    <w:rsid w:val="00464A14"/>
    <w:rsid w:val="00464FAE"/>
    <w:rsid w:val="00465258"/>
    <w:rsid w:val="0046539B"/>
    <w:rsid w:val="00465617"/>
    <w:rsid w:val="00465C8B"/>
    <w:rsid w:val="00465DAF"/>
    <w:rsid w:val="0046601A"/>
    <w:rsid w:val="00466447"/>
    <w:rsid w:val="00466470"/>
    <w:rsid w:val="004666EC"/>
    <w:rsid w:val="00466A5B"/>
    <w:rsid w:val="00466BE0"/>
    <w:rsid w:val="0046745A"/>
    <w:rsid w:val="004675D8"/>
    <w:rsid w:val="004675E1"/>
    <w:rsid w:val="0046769A"/>
    <w:rsid w:val="00467E66"/>
    <w:rsid w:val="00470228"/>
    <w:rsid w:val="0047060E"/>
    <w:rsid w:val="00470E4A"/>
    <w:rsid w:val="0047124D"/>
    <w:rsid w:val="0047144A"/>
    <w:rsid w:val="00471691"/>
    <w:rsid w:val="0047173D"/>
    <w:rsid w:val="00471CB4"/>
    <w:rsid w:val="00471E01"/>
    <w:rsid w:val="004723C9"/>
    <w:rsid w:val="004724E4"/>
    <w:rsid w:val="004725B8"/>
    <w:rsid w:val="004727CB"/>
    <w:rsid w:val="00472939"/>
    <w:rsid w:val="00473250"/>
    <w:rsid w:val="004733BA"/>
    <w:rsid w:val="00473665"/>
    <w:rsid w:val="004736A8"/>
    <w:rsid w:val="00473707"/>
    <w:rsid w:val="004738DB"/>
    <w:rsid w:val="00473961"/>
    <w:rsid w:val="00473C63"/>
    <w:rsid w:val="00473F0B"/>
    <w:rsid w:val="004742A3"/>
    <w:rsid w:val="00474AC8"/>
    <w:rsid w:val="00474B36"/>
    <w:rsid w:val="00474BF3"/>
    <w:rsid w:val="00475160"/>
    <w:rsid w:val="0047539A"/>
    <w:rsid w:val="00475C84"/>
    <w:rsid w:val="00475D5F"/>
    <w:rsid w:val="00476067"/>
    <w:rsid w:val="00476279"/>
    <w:rsid w:val="004763AB"/>
    <w:rsid w:val="00476438"/>
    <w:rsid w:val="00476527"/>
    <w:rsid w:val="00476621"/>
    <w:rsid w:val="0047668F"/>
    <w:rsid w:val="00476859"/>
    <w:rsid w:val="004768D4"/>
    <w:rsid w:val="00476AE5"/>
    <w:rsid w:val="00476FD9"/>
    <w:rsid w:val="00477055"/>
    <w:rsid w:val="0047714F"/>
    <w:rsid w:val="0047722F"/>
    <w:rsid w:val="0047726D"/>
    <w:rsid w:val="00477742"/>
    <w:rsid w:val="00477783"/>
    <w:rsid w:val="00477903"/>
    <w:rsid w:val="00477AB0"/>
    <w:rsid w:val="00477B20"/>
    <w:rsid w:val="00477C32"/>
    <w:rsid w:val="00477CAD"/>
    <w:rsid w:val="00480011"/>
    <w:rsid w:val="00480015"/>
    <w:rsid w:val="004801DB"/>
    <w:rsid w:val="00480238"/>
    <w:rsid w:val="00480507"/>
    <w:rsid w:val="00480665"/>
    <w:rsid w:val="004809A6"/>
    <w:rsid w:val="00480E17"/>
    <w:rsid w:val="00480E3D"/>
    <w:rsid w:val="00480E51"/>
    <w:rsid w:val="0048106B"/>
    <w:rsid w:val="0048178F"/>
    <w:rsid w:val="00481BCD"/>
    <w:rsid w:val="00481C2A"/>
    <w:rsid w:val="00481E9D"/>
    <w:rsid w:val="00482075"/>
    <w:rsid w:val="004820DA"/>
    <w:rsid w:val="00482574"/>
    <w:rsid w:val="004827C1"/>
    <w:rsid w:val="0048296E"/>
    <w:rsid w:val="00482D28"/>
    <w:rsid w:val="00483293"/>
    <w:rsid w:val="004833F3"/>
    <w:rsid w:val="0048346A"/>
    <w:rsid w:val="0048399E"/>
    <w:rsid w:val="00483DF4"/>
    <w:rsid w:val="00484321"/>
    <w:rsid w:val="004846C8"/>
    <w:rsid w:val="00484841"/>
    <w:rsid w:val="00484ABD"/>
    <w:rsid w:val="00484D0B"/>
    <w:rsid w:val="00484F68"/>
    <w:rsid w:val="00485699"/>
    <w:rsid w:val="004858F3"/>
    <w:rsid w:val="004859C7"/>
    <w:rsid w:val="00486196"/>
    <w:rsid w:val="00486357"/>
    <w:rsid w:val="004864AE"/>
    <w:rsid w:val="004864FF"/>
    <w:rsid w:val="00486564"/>
    <w:rsid w:val="004867EF"/>
    <w:rsid w:val="00486CCF"/>
    <w:rsid w:val="00486ED4"/>
    <w:rsid w:val="00486EF1"/>
    <w:rsid w:val="00487035"/>
    <w:rsid w:val="0048707F"/>
    <w:rsid w:val="0048757D"/>
    <w:rsid w:val="0049021F"/>
    <w:rsid w:val="004903B5"/>
    <w:rsid w:val="004903EA"/>
    <w:rsid w:val="004906F0"/>
    <w:rsid w:val="00490ECE"/>
    <w:rsid w:val="004912CE"/>
    <w:rsid w:val="004915FE"/>
    <w:rsid w:val="00491777"/>
    <w:rsid w:val="00491943"/>
    <w:rsid w:val="00491965"/>
    <w:rsid w:val="004919DD"/>
    <w:rsid w:val="00491D62"/>
    <w:rsid w:val="00491F5E"/>
    <w:rsid w:val="00491F65"/>
    <w:rsid w:val="00491FE9"/>
    <w:rsid w:val="00492174"/>
    <w:rsid w:val="0049223D"/>
    <w:rsid w:val="004924C0"/>
    <w:rsid w:val="004925FD"/>
    <w:rsid w:val="004926C0"/>
    <w:rsid w:val="0049281E"/>
    <w:rsid w:val="00492893"/>
    <w:rsid w:val="0049290C"/>
    <w:rsid w:val="00492BF1"/>
    <w:rsid w:val="00492CC2"/>
    <w:rsid w:val="00493129"/>
    <w:rsid w:val="00493261"/>
    <w:rsid w:val="0049342E"/>
    <w:rsid w:val="004934FE"/>
    <w:rsid w:val="004939B2"/>
    <w:rsid w:val="004939FA"/>
    <w:rsid w:val="00493B61"/>
    <w:rsid w:val="00493BBB"/>
    <w:rsid w:val="00493E23"/>
    <w:rsid w:val="00493EEC"/>
    <w:rsid w:val="00493FE2"/>
    <w:rsid w:val="00494003"/>
    <w:rsid w:val="0049417C"/>
    <w:rsid w:val="00494180"/>
    <w:rsid w:val="00494443"/>
    <w:rsid w:val="004945FD"/>
    <w:rsid w:val="0049471E"/>
    <w:rsid w:val="0049489B"/>
    <w:rsid w:val="00494971"/>
    <w:rsid w:val="00494E03"/>
    <w:rsid w:val="00495055"/>
    <w:rsid w:val="00495081"/>
    <w:rsid w:val="004950DF"/>
    <w:rsid w:val="004951A8"/>
    <w:rsid w:val="00495286"/>
    <w:rsid w:val="0049544A"/>
    <w:rsid w:val="004955AA"/>
    <w:rsid w:val="004956B4"/>
    <w:rsid w:val="00495746"/>
    <w:rsid w:val="00495901"/>
    <w:rsid w:val="00495A21"/>
    <w:rsid w:val="00495B07"/>
    <w:rsid w:val="00495B7B"/>
    <w:rsid w:val="00495CC1"/>
    <w:rsid w:val="0049602C"/>
    <w:rsid w:val="0049621F"/>
    <w:rsid w:val="004966E1"/>
    <w:rsid w:val="0049684E"/>
    <w:rsid w:val="00496876"/>
    <w:rsid w:val="00496B31"/>
    <w:rsid w:val="00497007"/>
    <w:rsid w:val="00497146"/>
    <w:rsid w:val="00497265"/>
    <w:rsid w:val="004972B1"/>
    <w:rsid w:val="00497510"/>
    <w:rsid w:val="00497517"/>
    <w:rsid w:val="0049766C"/>
    <w:rsid w:val="004A010F"/>
    <w:rsid w:val="004A0325"/>
    <w:rsid w:val="004A052C"/>
    <w:rsid w:val="004A0576"/>
    <w:rsid w:val="004A0619"/>
    <w:rsid w:val="004A0651"/>
    <w:rsid w:val="004A07A7"/>
    <w:rsid w:val="004A0859"/>
    <w:rsid w:val="004A098B"/>
    <w:rsid w:val="004A0B01"/>
    <w:rsid w:val="004A0B56"/>
    <w:rsid w:val="004A0C6B"/>
    <w:rsid w:val="004A0D1E"/>
    <w:rsid w:val="004A0FF6"/>
    <w:rsid w:val="004A10E2"/>
    <w:rsid w:val="004A11D9"/>
    <w:rsid w:val="004A13F9"/>
    <w:rsid w:val="004A15B3"/>
    <w:rsid w:val="004A192C"/>
    <w:rsid w:val="004A19AE"/>
    <w:rsid w:val="004A19DA"/>
    <w:rsid w:val="004A1CE0"/>
    <w:rsid w:val="004A1ECC"/>
    <w:rsid w:val="004A2126"/>
    <w:rsid w:val="004A21BF"/>
    <w:rsid w:val="004A2309"/>
    <w:rsid w:val="004A2734"/>
    <w:rsid w:val="004A27F7"/>
    <w:rsid w:val="004A2865"/>
    <w:rsid w:val="004A296F"/>
    <w:rsid w:val="004A2B1A"/>
    <w:rsid w:val="004A2D89"/>
    <w:rsid w:val="004A2DC6"/>
    <w:rsid w:val="004A3085"/>
    <w:rsid w:val="004A34B8"/>
    <w:rsid w:val="004A3784"/>
    <w:rsid w:val="004A38AE"/>
    <w:rsid w:val="004A38B6"/>
    <w:rsid w:val="004A3B8B"/>
    <w:rsid w:val="004A451B"/>
    <w:rsid w:val="004A4701"/>
    <w:rsid w:val="004A472D"/>
    <w:rsid w:val="004A4878"/>
    <w:rsid w:val="004A4BF2"/>
    <w:rsid w:val="004A4C70"/>
    <w:rsid w:val="004A4ED5"/>
    <w:rsid w:val="004A52A7"/>
    <w:rsid w:val="004A5490"/>
    <w:rsid w:val="004A54AB"/>
    <w:rsid w:val="004A55DE"/>
    <w:rsid w:val="004A5723"/>
    <w:rsid w:val="004A58EC"/>
    <w:rsid w:val="004A5C3E"/>
    <w:rsid w:val="004A63BF"/>
    <w:rsid w:val="004A6459"/>
    <w:rsid w:val="004A68CE"/>
    <w:rsid w:val="004A6931"/>
    <w:rsid w:val="004A69B9"/>
    <w:rsid w:val="004A69E8"/>
    <w:rsid w:val="004A6A7D"/>
    <w:rsid w:val="004A6D49"/>
    <w:rsid w:val="004A6E47"/>
    <w:rsid w:val="004A6E8F"/>
    <w:rsid w:val="004A72A8"/>
    <w:rsid w:val="004A7422"/>
    <w:rsid w:val="004A74B7"/>
    <w:rsid w:val="004A7C5A"/>
    <w:rsid w:val="004A7CC2"/>
    <w:rsid w:val="004A7D29"/>
    <w:rsid w:val="004A7FFA"/>
    <w:rsid w:val="004B0018"/>
    <w:rsid w:val="004B017B"/>
    <w:rsid w:val="004B05C5"/>
    <w:rsid w:val="004B05E3"/>
    <w:rsid w:val="004B073F"/>
    <w:rsid w:val="004B0778"/>
    <w:rsid w:val="004B07AD"/>
    <w:rsid w:val="004B089E"/>
    <w:rsid w:val="004B08A7"/>
    <w:rsid w:val="004B0AE5"/>
    <w:rsid w:val="004B0CB5"/>
    <w:rsid w:val="004B0F24"/>
    <w:rsid w:val="004B1069"/>
    <w:rsid w:val="004B12C0"/>
    <w:rsid w:val="004B137D"/>
    <w:rsid w:val="004B18B3"/>
    <w:rsid w:val="004B206E"/>
    <w:rsid w:val="004B2159"/>
    <w:rsid w:val="004B2648"/>
    <w:rsid w:val="004B2A8C"/>
    <w:rsid w:val="004B2FF5"/>
    <w:rsid w:val="004B3069"/>
    <w:rsid w:val="004B31A6"/>
    <w:rsid w:val="004B3357"/>
    <w:rsid w:val="004B340C"/>
    <w:rsid w:val="004B344D"/>
    <w:rsid w:val="004B3BD9"/>
    <w:rsid w:val="004B3F98"/>
    <w:rsid w:val="004B439F"/>
    <w:rsid w:val="004B499E"/>
    <w:rsid w:val="004B4E64"/>
    <w:rsid w:val="004B4E71"/>
    <w:rsid w:val="004B4FA2"/>
    <w:rsid w:val="004B5009"/>
    <w:rsid w:val="004B502F"/>
    <w:rsid w:val="004B527E"/>
    <w:rsid w:val="004B567B"/>
    <w:rsid w:val="004B5682"/>
    <w:rsid w:val="004B56AD"/>
    <w:rsid w:val="004B583F"/>
    <w:rsid w:val="004B591B"/>
    <w:rsid w:val="004B5BEC"/>
    <w:rsid w:val="004B5C93"/>
    <w:rsid w:val="004B5D84"/>
    <w:rsid w:val="004B6473"/>
    <w:rsid w:val="004B6948"/>
    <w:rsid w:val="004B6A50"/>
    <w:rsid w:val="004B6BD0"/>
    <w:rsid w:val="004B6C0C"/>
    <w:rsid w:val="004B6C28"/>
    <w:rsid w:val="004B72D3"/>
    <w:rsid w:val="004B7A2E"/>
    <w:rsid w:val="004B7CD2"/>
    <w:rsid w:val="004C008D"/>
    <w:rsid w:val="004C0394"/>
    <w:rsid w:val="004C06B6"/>
    <w:rsid w:val="004C0906"/>
    <w:rsid w:val="004C0A80"/>
    <w:rsid w:val="004C0EB7"/>
    <w:rsid w:val="004C111A"/>
    <w:rsid w:val="004C1937"/>
    <w:rsid w:val="004C1A67"/>
    <w:rsid w:val="004C1B64"/>
    <w:rsid w:val="004C1CC3"/>
    <w:rsid w:val="004C1DB5"/>
    <w:rsid w:val="004C1EBD"/>
    <w:rsid w:val="004C1F1B"/>
    <w:rsid w:val="004C210B"/>
    <w:rsid w:val="004C22C3"/>
    <w:rsid w:val="004C262F"/>
    <w:rsid w:val="004C2BD2"/>
    <w:rsid w:val="004C2D60"/>
    <w:rsid w:val="004C31AC"/>
    <w:rsid w:val="004C3378"/>
    <w:rsid w:val="004C338A"/>
    <w:rsid w:val="004C33FD"/>
    <w:rsid w:val="004C36A9"/>
    <w:rsid w:val="004C3877"/>
    <w:rsid w:val="004C3957"/>
    <w:rsid w:val="004C3CA5"/>
    <w:rsid w:val="004C3D79"/>
    <w:rsid w:val="004C3EE2"/>
    <w:rsid w:val="004C3F17"/>
    <w:rsid w:val="004C3FE9"/>
    <w:rsid w:val="004C41E0"/>
    <w:rsid w:val="004C4236"/>
    <w:rsid w:val="004C4249"/>
    <w:rsid w:val="004C444E"/>
    <w:rsid w:val="004C4644"/>
    <w:rsid w:val="004C4706"/>
    <w:rsid w:val="004C4A9A"/>
    <w:rsid w:val="004C4B32"/>
    <w:rsid w:val="004C4BC0"/>
    <w:rsid w:val="004C4D22"/>
    <w:rsid w:val="004C4D62"/>
    <w:rsid w:val="004C4E6C"/>
    <w:rsid w:val="004C5080"/>
    <w:rsid w:val="004C529F"/>
    <w:rsid w:val="004C579E"/>
    <w:rsid w:val="004C57DB"/>
    <w:rsid w:val="004C5883"/>
    <w:rsid w:val="004C5F1D"/>
    <w:rsid w:val="004C5F93"/>
    <w:rsid w:val="004C60B7"/>
    <w:rsid w:val="004C63A5"/>
    <w:rsid w:val="004C677F"/>
    <w:rsid w:val="004C67F2"/>
    <w:rsid w:val="004C689E"/>
    <w:rsid w:val="004C68A5"/>
    <w:rsid w:val="004C6A2C"/>
    <w:rsid w:val="004C6BB0"/>
    <w:rsid w:val="004C6F0A"/>
    <w:rsid w:val="004C7001"/>
    <w:rsid w:val="004C748E"/>
    <w:rsid w:val="004C770C"/>
    <w:rsid w:val="004C776C"/>
    <w:rsid w:val="004C779A"/>
    <w:rsid w:val="004C77C2"/>
    <w:rsid w:val="004C7807"/>
    <w:rsid w:val="004C792D"/>
    <w:rsid w:val="004D0024"/>
    <w:rsid w:val="004D037F"/>
    <w:rsid w:val="004D038C"/>
    <w:rsid w:val="004D03B6"/>
    <w:rsid w:val="004D0494"/>
    <w:rsid w:val="004D0526"/>
    <w:rsid w:val="004D0815"/>
    <w:rsid w:val="004D0996"/>
    <w:rsid w:val="004D0A82"/>
    <w:rsid w:val="004D0FF0"/>
    <w:rsid w:val="004D11F3"/>
    <w:rsid w:val="004D143E"/>
    <w:rsid w:val="004D1856"/>
    <w:rsid w:val="004D19CC"/>
    <w:rsid w:val="004D19CD"/>
    <w:rsid w:val="004D1CB3"/>
    <w:rsid w:val="004D1F05"/>
    <w:rsid w:val="004D1F4E"/>
    <w:rsid w:val="004D2097"/>
    <w:rsid w:val="004D22CB"/>
    <w:rsid w:val="004D23D3"/>
    <w:rsid w:val="004D2405"/>
    <w:rsid w:val="004D24DA"/>
    <w:rsid w:val="004D28B0"/>
    <w:rsid w:val="004D2967"/>
    <w:rsid w:val="004D2A4F"/>
    <w:rsid w:val="004D2C53"/>
    <w:rsid w:val="004D2C80"/>
    <w:rsid w:val="004D2D24"/>
    <w:rsid w:val="004D2E7E"/>
    <w:rsid w:val="004D2F54"/>
    <w:rsid w:val="004D31EE"/>
    <w:rsid w:val="004D3201"/>
    <w:rsid w:val="004D3547"/>
    <w:rsid w:val="004D379B"/>
    <w:rsid w:val="004D3955"/>
    <w:rsid w:val="004D3B30"/>
    <w:rsid w:val="004D3C34"/>
    <w:rsid w:val="004D4003"/>
    <w:rsid w:val="004D440E"/>
    <w:rsid w:val="004D46E0"/>
    <w:rsid w:val="004D487F"/>
    <w:rsid w:val="004D48C8"/>
    <w:rsid w:val="004D4B67"/>
    <w:rsid w:val="004D4BE3"/>
    <w:rsid w:val="004D4D25"/>
    <w:rsid w:val="004D4EC7"/>
    <w:rsid w:val="004D4F01"/>
    <w:rsid w:val="004D5169"/>
    <w:rsid w:val="004D5298"/>
    <w:rsid w:val="004D5482"/>
    <w:rsid w:val="004D54D0"/>
    <w:rsid w:val="004D563A"/>
    <w:rsid w:val="004D5848"/>
    <w:rsid w:val="004D5A9A"/>
    <w:rsid w:val="004D5D40"/>
    <w:rsid w:val="004D5E6D"/>
    <w:rsid w:val="004D61E1"/>
    <w:rsid w:val="004D6666"/>
    <w:rsid w:val="004D6679"/>
    <w:rsid w:val="004D676A"/>
    <w:rsid w:val="004D68A1"/>
    <w:rsid w:val="004D6979"/>
    <w:rsid w:val="004D6C41"/>
    <w:rsid w:val="004D6D83"/>
    <w:rsid w:val="004D6E16"/>
    <w:rsid w:val="004D6F95"/>
    <w:rsid w:val="004D700C"/>
    <w:rsid w:val="004D7076"/>
    <w:rsid w:val="004D71FE"/>
    <w:rsid w:val="004D79A7"/>
    <w:rsid w:val="004D79FB"/>
    <w:rsid w:val="004D7BAC"/>
    <w:rsid w:val="004D7D04"/>
    <w:rsid w:val="004D7D55"/>
    <w:rsid w:val="004D7EE3"/>
    <w:rsid w:val="004D7F51"/>
    <w:rsid w:val="004E03A0"/>
    <w:rsid w:val="004E03DC"/>
    <w:rsid w:val="004E0527"/>
    <w:rsid w:val="004E0AC7"/>
    <w:rsid w:val="004E0B8A"/>
    <w:rsid w:val="004E0E27"/>
    <w:rsid w:val="004E0F74"/>
    <w:rsid w:val="004E0F89"/>
    <w:rsid w:val="004E1191"/>
    <w:rsid w:val="004E1209"/>
    <w:rsid w:val="004E13D8"/>
    <w:rsid w:val="004E14D4"/>
    <w:rsid w:val="004E1685"/>
    <w:rsid w:val="004E16B7"/>
    <w:rsid w:val="004E16F1"/>
    <w:rsid w:val="004E176F"/>
    <w:rsid w:val="004E1B35"/>
    <w:rsid w:val="004E1EE7"/>
    <w:rsid w:val="004E2239"/>
    <w:rsid w:val="004E227B"/>
    <w:rsid w:val="004E2339"/>
    <w:rsid w:val="004E26E1"/>
    <w:rsid w:val="004E275B"/>
    <w:rsid w:val="004E27FA"/>
    <w:rsid w:val="004E282E"/>
    <w:rsid w:val="004E28BB"/>
    <w:rsid w:val="004E2D64"/>
    <w:rsid w:val="004E336C"/>
    <w:rsid w:val="004E35FA"/>
    <w:rsid w:val="004E3674"/>
    <w:rsid w:val="004E36FE"/>
    <w:rsid w:val="004E37C8"/>
    <w:rsid w:val="004E3958"/>
    <w:rsid w:val="004E3A1B"/>
    <w:rsid w:val="004E3BCB"/>
    <w:rsid w:val="004E3D5B"/>
    <w:rsid w:val="004E3D6A"/>
    <w:rsid w:val="004E3E05"/>
    <w:rsid w:val="004E42F9"/>
    <w:rsid w:val="004E44DC"/>
    <w:rsid w:val="004E4561"/>
    <w:rsid w:val="004E45D4"/>
    <w:rsid w:val="004E4AC0"/>
    <w:rsid w:val="004E4AE8"/>
    <w:rsid w:val="004E4C10"/>
    <w:rsid w:val="004E4C8F"/>
    <w:rsid w:val="004E4F85"/>
    <w:rsid w:val="004E4FD8"/>
    <w:rsid w:val="004E4FE7"/>
    <w:rsid w:val="004E51FF"/>
    <w:rsid w:val="004E555B"/>
    <w:rsid w:val="004E58EC"/>
    <w:rsid w:val="004E593B"/>
    <w:rsid w:val="004E5950"/>
    <w:rsid w:val="004E5AE2"/>
    <w:rsid w:val="004E5E67"/>
    <w:rsid w:val="004E6001"/>
    <w:rsid w:val="004E61BA"/>
    <w:rsid w:val="004E6695"/>
    <w:rsid w:val="004E66C8"/>
    <w:rsid w:val="004E6A70"/>
    <w:rsid w:val="004E6BC9"/>
    <w:rsid w:val="004E7076"/>
    <w:rsid w:val="004E7398"/>
    <w:rsid w:val="004E764E"/>
    <w:rsid w:val="004E777E"/>
    <w:rsid w:val="004E7A69"/>
    <w:rsid w:val="004E7C5C"/>
    <w:rsid w:val="004E7D99"/>
    <w:rsid w:val="004E7FBD"/>
    <w:rsid w:val="004F0160"/>
    <w:rsid w:val="004F02F1"/>
    <w:rsid w:val="004F0647"/>
    <w:rsid w:val="004F0815"/>
    <w:rsid w:val="004F0871"/>
    <w:rsid w:val="004F09C8"/>
    <w:rsid w:val="004F0A8D"/>
    <w:rsid w:val="004F0E2D"/>
    <w:rsid w:val="004F0F0C"/>
    <w:rsid w:val="004F104F"/>
    <w:rsid w:val="004F16AC"/>
    <w:rsid w:val="004F1E31"/>
    <w:rsid w:val="004F21A5"/>
    <w:rsid w:val="004F23A8"/>
    <w:rsid w:val="004F25E4"/>
    <w:rsid w:val="004F26ED"/>
    <w:rsid w:val="004F26F9"/>
    <w:rsid w:val="004F2861"/>
    <w:rsid w:val="004F28F5"/>
    <w:rsid w:val="004F2C77"/>
    <w:rsid w:val="004F2ED7"/>
    <w:rsid w:val="004F3134"/>
    <w:rsid w:val="004F3348"/>
    <w:rsid w:val="004F35EC"/>
    <w:rsid w:val="004F36D9"/>
    <w:rsid w:val="004F3A98"/>
    <w:rsid w:val="004F3CFE"/>
    <w:rsid w:val="004F3EB4"/>
    <w:rsid w:val="004F3EE6"/>
    <w:rsid w:val="004F4060"/>
    <w:rsid w:val="004F41FD"/>
    <w:rsid w:val="004F41FF"/>
    <w:rsid w:val="004F42D4"/>
    <w:rsid w:val="004F44EB"/>
    <w:rsid w:val="004F4656"/>
    <w:rsid w:val="004F484D"/>
    <w:rsid w:val="004F48FB"/>
    <w:rsid w:val="004F4B87"/>
    <w:rsid w:val="004F4C48"/>
    <w:rsid w:val="004F4DB8"/>
    <w:rsid w:val="004F4E83"/>
    <w:rsid w:val="004F4E87"/>
    <w:rsid w:val="004F4F7C"/>
    <w:rsid w:val="004F5097"/>
    <w:rsid w:val="004F5098"/>
    <w:rsid w:val="004F50A5"/>
    <w:rsid w:val="004F5337"/>
    <w:rsid w:val="004F5352"/>
    <w:rsid w:val="004F5499"/>
    <w:rsid w:val="004F553E"/>
    <w:rsid w:val="004F5603"/>
    <w:rsid w:val="004F56E0"/>
    <w:rsid w:val="004F58BE"/>
    <w:rsid w:val="004F590F"/>
    <w:rsid w:val="004F5BE6"/>
    <w:rsid w:val="004F5CA3"/>
    <w:rsid w:val="004F5D23"/>
    <w:rsid w:val="004F5D90"/>
    <w:rsid w:val="004F5E18"/>
    <w:rsid w:val="004F658B"/>
    <w:rsid w:val="004F66A3"/>
    <w:rsid w:val="004F680A"/>
    <w:rsid w:val="004F6B15"/>
    <w:rsid w:val="004F6B8A"/>
    <w:rsid w:val="004F706A"/>
    <w:rsid w:val="004F7150"/>
    <w:rsid w:val="004F73A7"/>
    <w:rsid w:val="004F7404"/>
    <w:rsid w:val="004F744C"/>
    <w:rsid w:val="004F7766"/>
    <w:rsid w:val="004F778F"/>
    <w:rsid w:val="004F782B"/>
    <w:rsid w:val="004F78CA"/>
    <w:rsid w:val="004F79F3"/>
    <w:rsid w:val="004F7A6F"/>
    <w:rsid w:val="004F7CF1"/>
    <w:rsid w:val="004F7E49"/>
    <w:rsid w:val="004F7E84"/>
    <w:rsid w:val="00500415"/>
    <w:rsid w:val="00500443"/>
    <w:rsid w:val="00500AA3"/>
    <w:rsid w:val="00500BB5"/>
    <w:rsid w:val="00500BF1"/>
    <w:rsid w:val="00500DB2"/>
    <w:rsid w:val="00500E66"/>
    <w:rsid w:val="00500E67"/>
    <w:rsid w:val="005011E5"/>
    <w:rsid w:val="00501C36"/>
    <w:rsid w:val="00501D8E"/>
    <w:rsid w:val="005021E6"/>
    <w:rsid w:val="0050237F"/>
    <w:rsid w:val="00502605"/>
    <w:rsid w:val="00502751"/>
    <w:rsid w:val="0050279F"/>
    <w:rsid w:val="005029E3"/>
    <w:rsid w:val="00502A43"/>
    <w:rsid w:val="00502F3D"/>
    <w:rsid w:val="00503088"/>
    <w:rsid w:val="00503415"/>
    <w:rsid w:val="00503829"/>
    <w:rsid w:val="0050382F"/>
    <w:rsid w:val="00503A58"/>
    <w:rsid w:val="00503C4D"/>
    <w:rsid w:val="00503CAC"/>
    <w:rsid w:val="00503DAA"/>
    <w:rsid w:val="005041D0"/>
    <w:rsid w:val="0050440C"/>
    <w:rsid w:val="0050442A"/>
    <w:rsid w:val="00504435"/>
    <w:rsid w:val="005044FA"/>
    <w:rsid w:val="00504A08"/>
    <w:rsid w:val="00504D8E"/>
    <w:rsid w:val="005050C7"/>
    <w:rsid w:val="0050561D"/>
    <w:rsid w:val="00505938"/>
    <w:rsid w:val="00505A16"/>
    <w:rsid w:val="00505EBF"/>
    <w:rsid w:val="00506035"/>
    <w:rsid w:val="0050615E"/>
    <w:rsid w:val="00506217"/>
    <w:rsid w:val="005062B3"/>
    <w:rsid w:val="00506349"/>
    <w:rsid w:val="00506614"/>
    <w:rsid w:val="00506699"/>
    <w:rsid w:val="00506B19"/>
    <w:rsid w:val="00506B39"/>
    <w:rsid w:val="00506B47"/>
    <w:rsid w:val="00506CA7"/>
    <w:rsid w:val="00506D0C"/>
    <w:rsid w:val="00506D67"/>
    <w:rsid w:val="00506D7E"/>
    <w:rsid w:val="00506E7B"/>
    <w:rsid w:val="00506EF5"/>
    <w:rsid w:val="005074B2"/>
    <w:rsid w:val="00507522"/>
    <w:rsid w:val="005075B3"/>
    <w:rsid w:val="00507677"/>
    <w:rsid w:val="005076B7"/>
    <w:rsid w:val="005079CE"/>
    <w:rsid w:val="00507F9F"/>
    <w:rsid w:val="005101C5"/>
    <w:rsid w:val="005104B5"/>
    <w:rsid w:val="00510C6E"/>
    <w:rsid w:val="005112EC"/>
    <w:rsid w:val="005114CF"/>
    <w:rsid w:val="005116F8"/>
    <w:rsid w:val="0051184D"/>
    <w:rsid w:val="00511D7F"/>
    <w:rsid w:val="00511E1C"/>
    <w:rsid w:val="00511F77"/>
    <w:rsid w:val="00512163"/>
    <w:rsid w:val="0051225C"/>
    <w:rsid w:val="005122C9"/>
    <w:rsid w:val="00512946"/>
    <w:rsid w:val="00512B28"/>
    <w:rsid w:val="00512F35"/>
    <w:rsid w:val="00513529"/>
    <w:rsid w:val="00513746"/>
    <w:rsid w:val="00513AA3"/>
    <w:rsid w:val="00513B2D"/>
    <w:rsid w:val="00513EE9"/>
    <w:rsid w:val="00514106"/>
    <w:rsid w:val="0051449E"/>
    <w:rsid w:val="00514776"/>
    <w:rsid w:val="0051486C"/>
    <w:rsid w:val="00514C0B"/>
    <w:rsid w:val="00514EE0"/>
    <w:rsid w:val="00514EFC"/>
    <w:rsid w:val="00515604"/>
    <w:rsid w:val="00515745"/>
    <w:rsid w:val="00515797"/>
    <w:rsid w:val="00515C6B"/>
    <w:rsid w:val="00515D1D"/>
    <w:rsid w:val="00515DBD"/>
    <w:rsid w:val="00515E1F"/>
    <w:rsid w:val="005161CE"/>
    <w:rsid w:val="005163EC"/>
    <w:rsid w:val="00516AEB"/>
    <w:rsid w:val="00516C9E"/>
    <w:rsid w:val="00516F5D"/>
    <w:rsid w:val="00516F62"/>
    <w:rsid w:val="00517100"/>
    <w:rsid w:val="005173FF"/>
    <w:rsid w:val="00517408"/>
    <w:rsid w:val="00517521"/>
    <w:rsid w:val="00520153"/>
    <w:rsid w:val="00520155"/>
    <w:rsid w:val="005201B2"/>
    <w:rsid w:val="00520287"/>
    <w:rsid w:val="00520466"/>
    <w:rsid w:val="0052063C"/>
    <w:rsid w:val="00520819"/>
    <w:rsid w:val="005209AF"/>
    <w:rsid w:val="00520EA0"/>
    <w:rsid w:val="00520F7E"/>
    <w:rsid w:val="00520FBE"/>
    <w:rsid w:val="00520FD4"/>
    <w:rsid w:val="005210E9"/>
    <w:rsid w:val="0052129D"/>
    <w:rsid w:val="0052172D"/>
    <w:rsid w:val="00521874"/>
    <w:rsid w:val="00521D45"/>
    <w:rsid w:val="00521FF2"/>
    <w:rsid w:val="005221E2"/>
    <w:rsid w:val="005221FC"/>
    <w:rsid w:val="005227D5"/>
    <w:rsid w:val="00522840"/>
    <w:rsid w:val="00522BB0"/>
    <w:rsid w:val="00522BB1"/>
    <w:rsid w:val="00522C3A"/>
    <w:rsid w:val="00522FA9"/>
    <w:rsid w:val="005236D3"/>
    <w:rsid w:val="0052389F"/>
    <w:rsid w:val="0052393E"/>
    <w:rsid w:val="00523985"/>
    <w:rsid w:val="00523C97"/>
    <w:rsid w:val="00523D0E"/>
    <w:rsid w:val="00523FA6"/>
    <w:rsid w:val="00524220"/>
    <w:rsid w:val="005242EB"/>
    <w:rsid w:val="005245AF"/>
    <w:rsid w:val="005245F6"/>
    <w:rsid w:val="005247AF"/>
    <w:rsid w:val="005248C9"/>
    <w:rsid w:val="00524C7D"/>
    <w:rsid w:val="00524D54"/>
    <w:rsid w:val="00525148"/>
    <w:rsid w:val="005255D3"/>
    <w:rsid w:val="00525CD8"/>
    <w:rsid w:val="00526873"/>
    <w:rsid w:val="00526952"/>
    <w:rsid w:val="00526B79"/>
    <w:rsid w:val="00527148"/>
    <w:rsid w:val="005271F4"/>
    <w:rsid w:val="005272C9"/>
    <w:rsid w:val="005273CE"/>
    <w:rsid w:val="005273F2"/>
    <w:rsid w:val="005275B3"/>
    <w:rsid w:val="005275E1"/>
    <w:rsid w:val="00527B8C"/>
    <w:rsid w:val="00527C11"/>
    <w:rsid w:val="00527D50"/>
    <w:rsid w:val="00527E63"/>
    <w:rsid w:val="00530010"/>
    <w:rsid w:val="00530106"/>
    <w:rsid w:val="00530127"/>
    <w:rsid w:val="00530317"/>
    <w:rsid w:val="005303F4"/>
    <w:rsid w:val="005304CD"/>
    <w:rsid w:val="00530547"/>
    <w:rsid w:val="00530852"/>
    <w:rsid w:val="0053089F"/>
    <w:rsid w:val="00530A64"/>
    <w:rsid w:val="00530ADB"/>
    <w:rsid w:val="00530ADE"/>
    <w:rsid w:val="00530D8B"/>
    <w:rsid w:val="00530FA9"/>
    <w:rsid w:val="00530FCA"/>
    <w:rsid w:val="00531565"/>
    <w:rsid w:val="00531D09"/>
    <w:rsid w:val="00531ED9"/>
    <w:rsid w:val="00531F39"/>
    <w:rsid w:val="0053217F"/>
    <w:rsid w:val="00532393"/>
    <w:rsid w:val="005323F9"/>
    <w:rsid w:val="00532653"/>
    <w:rsid w:val="00532871"/>
    <w:rsid w:val="005329B1"/>
    <w:rsid w:val="005329C5"/>
    <w:rsid w:val="00533980"/>
    <w:rsid w:val="005339EA"/>
    <w:rsid w:val="00533A13"/>
    <w:rsid w:val="00533A41"/>
    <w:rsid w:val="00533AC7"/>
    <w:rsid w:val="00533E05"/>
    <w:rsid w:val="00533E28"/>
    <w:rsid w:val="00533F2D"/>
    <w:rsid w:val="005340F2"/>
    <w:rsid w:val="00534606"/>
    <w:rsid w:val="005347C5"/>
    <w:rsid w:val="00534871"/>
    <w:rsid w:val="00534E8C"/>
    <w:rsid w:val="00534F27"/>
    <w:rsid w:val="005350A3"/>
    <w:rsid w:val="005351E5"/>
    <w:rsid w:val="00535296"/>
    <w:rsid w:val="005353B1"/>
    <w:rsid w:val="00535561"/>
    <w:rsid w:val="005357E9"/>
    <w:rsid w:val="005359E8"/>
    <w:rsid w:val="00535A9D"/>
    <w:rsid w:val="00535AA2"/>
    <w:rsid w:val="005362A9"/>
    <w:rsid w:val="0053640B"/>
    <w:rsid w:val="00536437"/>
    <w:rsid w:val="0053673E"/>
    <w:rsid w:val="005367DA"/>
    <w:rsid w:val="00536812"/>
    <w:rsid w:val="005369C9"/>
    <w:rsid w:val="00536CA3"/>
    <w:rsid w:val="00536D35"/>
    <w:rsid w:val="00536F22"/>
    <w:rsid w:val="005374E1"/>
    <w:rsid w:val="00537720"/>
    <w:rsid w:val="005377AD"/>
    <w:rsid w:val="00537BEC"/>
    <w:rsid w:val="00537DAF"/>
    <w:rsid w:val="00537F5F"/>
    <w:rsid w:val="00540443"/>
    <w:rsid w:val="00540A8D"/>
    <w:rsid w:val="00540ADB"/>
    <w:rsid w:val="00540E32"/>
    <w:rsid w:val="005410DE"/>
    <w:rsid w:val="0054143F"/>
    <w:rsid w:val="005414B5"/>
    <w:rsid w:val="0054189E"/>
    <w:rsid w:val="00541A4C"/>
    <w:rsid w:val="00541F9A"/>
    <w:rsid w:val="005422E5"/>
    <w:rsid w:val="005422EE"/>
    <w:rsid w:val="0054238F"/>
    <w:rsid w:val="005424DB"/>
    <w:rsid w:val="005425F4"/>
    <w:rsid w:val="00542B55"/>
    <w:rsid w:val="00542D84"/>
    <w:rsid w:val="00542D89"/>
    <w:rsid w:val="00542DD2"/>
    <w:rsid w:val="00542DFA"/>
    <w:rsid w:val="00542E45"/>
    <w:rsid w:val="00542F53"/>
    <w:rsid w:val="0054306B"/>
    <w:rsid w:val="00543485"/>
    <w:rsid w:val="00543870"/>
    <w:rsid w:val="00543973"/>
    <w:rsid w:val="005439E6"/>
    <w:rsid w:val="00543B6D"/>
    <w:rsid w:val="00544373"/>
    <w:rsid w:val="00544460"/>
    <w:rsid w:val="00544630"/>
    <w:rsid w:val="005446FB"/>
    <w:rsid w:val="00544909"/>
    <w:rsid w:val="00544986"/>
    <w:rsid w:val="005449BE"/>
    <w:rsid w:val="00544D47"/>
    <w:rsid w:val="00544DC9"/>
    <w:rsid w:val="0054518B"/>
    <w:rsid w:val="0054522C"/>
    <w:rsid w:val="0054577F"/>
    <w:rsid w:val="00545783"/>
    <w:rsid w:val="005459B7"/>
    <w:rsid w:val="00545AEE"/>
    <w:rsid w:val="00545B5F"/>
    <w:rsid w:val="00545B9E"/>
    <w:rsid w:val="00545BB8"/>
    <w:rsid w:val="00545BBA"/>
    <w:rsid w:val="00545D08"/>
    <w:rsid w:val="00545DBC"/>
    <w:rsid w:val="00545E37"/>
    <w:rsid w:val="00546079"/>
    <w:rsid w:val="0054607E"/>
    <w:rsid w:val="0054609E"/>
    <w:rsid w:val="005460FB"/>
    <w:rsid w:val="005461B2"/>
    <w:rsid w:val="00546368"/>
    <w:rsid w:val="0054642E"/>
    <w:rsid w:val="005466DB"/>
    <w:rsid w:val="0054676B"/>
    <w:rsid w:val="00546789"/>
    <w:rsid w:val="005469B7"/>
    <w:rsid w:val="005469E7"/>
    <w:rsid w:val="00546A05"/>
    <w:rsid w:val="00546A8D"/>
    <w:rsid w:val="00546B27"/>
    <w:rsid w:val="00546BE3"/>
    <w:rsid w:val="00546E44"/>
    <w:rsid w:val="00546F31"/>
    <w:rsid w:val="00547420"/>
    <w:rsid w:val="00547421"/>
    <w:rsid w:val="00547478"/>
    <w:rsid w:val="00547687"/>
    <w:rsid w:val="005476D3"/>
    <w:rsid w:val="005477C4"/>
    <w:rsid w:val="00547D03"/>
    <w:rsid w:val="00547D99"/>
    <w:rsid w:val="00550076"/>
    <w:rsid w:val="005503AC"/>
    <w:rsid w:val="005503F2"/>
    <w:rsid w:val="00550784"/>
    <w:rsid w:val="00550843"/>
    <w:rsid w:val="0055094D"/>
    <w:rsid w:val="005509C8"/>
    <w:rsid w:val="00550D6F"/>
    <w:rsid w:val="00550DF3"/>
    <w:rsid w:val="00550F30"/>
    <w:rsid w:val="00551026"/>
    <w:rsid w:val="005510DA"/>
    <w:rsid w:val="005515BA"/>
    <w:rsid w:val="005516AA"/>
    <w:rsid w:val="0055174D"/>
    <w:rsid w:val="00551A11"/>
    <w:rsid w:val="00551A32"/>
    <w:rsid w:val="00551A38"/>
    <w:rsid w:val="00551AF5"/>
    <w:rsid w:val="00551C3C"/>
    <w:rsid w:val="00551CF0"/>
    <w:rsid w:val="00551F00"/>
    <w:rsid w:val="00551F7E"/>
    <w:rsid w:val="00552068"/>
    <w:rsid w:val="00552139"/>
    <w:rsid w:val="0055216B"/>
    <w:rsid w:val="00552196"/>
    <w:rsid w:val="005521C5"/>
    <w:rsid w:val="00552447"/>
    <w:rsid w:val="00552855"/>
    <w:rsid w:val="00552A9C"/>
    <w:rsid w:val="00552B02"/>
    <w:rsid w:val="00552C5F"/>
    <w:rsid w:val="00552E15"/>
    <w:rsid w:val="00552F70"/>
    <w:rsid w:val="00553025"/>
    <w:rsid w:val="0055307B"/>
    <w:rsid w:val="00553149"/>
    <w:rsid w:val="005538CE"/>
    <w:rsid w:val="00553B1A"/>
    <w:rsid w:val="00553C0C"/>
    <w:rsid w:val="00553C95"/>
    <w:rsid w:val="00553D54"/>
    <w:rsid w:val="00553DEA"/>
    <w:rsid w:val="00553E01"/>
    <w:rsid w:val="0055403B"/>
    <w:rsid w:val="00554494"/>
    <w:rsid w:val="00554500"/>
    <w:rsid w:val="005546C0"/>
    <w:rsid w:val="005549A0"/>
    <w:rsid w:val="005549C0"/>
    <w:rsid w:val="00554A42"/>
    <w:rsid w:val="00554C4F"/>
    <w:rsid w:val="00554E05"/>
    <w:rsid w:val="00554F04"/>
    <w:rsid w:val="0055505A"/>
    <w:rsid w:val="005555A8"/>
    <w:rsid w:val="00555961"/>
    <w:rsid w:val="00555B09"/>
    <w:rsid w:val="00555E1F"/>
    <w:rsid w:val="0055622A"/>
    <w:rsid w:val="005563C7"/>
    <w:rsid w:val="00556402"/>
    <w:rsid w:val="0055650F"/>
    <w:rsid w:val="0055657D"/>
    <w:rsid w:val="00556A97"/>
    <w:rsid w:val="00556A98"/>
    <w:rsid w:val="00556ADD"/>
    <w:rsid w:val="00556C60"/>
    <w:rsid w:val="00556CD2"/>
    <w:rsid w:val="00556ECB"/>
    <w:rsid w:val="00557086"/>
    <w:rsid w:val="00557975"/>
    <w:rsid w:val="00557B22"/>
    <w:rsid w:val="00557CD9"/>
    <w:rsid w:val="00557FE6"/>
    <w:rsid w:val="00560170"/>
    <w:rsid w:val="00560411"/>
    <w:rsid w:val="005604FC"/>
    <w:rsid w:val="00560559"/>
    <w:rsid w:val="00560726"/>
    <w:rsid w:val="00560BAB"/>
    <w:rsid w:val="00560C17"/>
    <w:rsid w:val="00560D05"/>
    <w:rsid w:val="00560DD0"/>
    <w:rsid w:val="005610F7"/>
    <w:rsid w:val="005619FA"/>
    <w:rsid w:val="00561BC4"/>
    <w:rsid w:val="00561CA5"/>
    <w:rsid w:val="00561DFD"/>
    <w:rsid w:val="00561EAD"/>
    <w:rsid w:val="00561F51"/>
    <w:rsid w:val="00561F81"/>
    <w:rsid w:val="00562161"/>
    <w:rsid w:val="0056219D"/>
    <w:rsid w:val="005622D0"/>
    <w:rsid w:val="00562377"/>
    <w:rsid w:val="005623E6"/>
    <w:rsid w:val="0056243F"/>
    <w:rsid w:val="0056254E"/>
    <w:rsid w:val="00562610"/>
    <w:rsid w:val="00562881"/>
    <w:rsid w:val="005629B8"/>
    <w:rsid w:val="00562A05"/>
    <w:rsid w:val="00562A6E"/>
    <w:rsid w:val="00562AE2"/>
    <w:rsid w:val="00562CA6"/>
    <w:rsid w:val="00562EB4"/>
    <w:rsid w:val="005630A8"/>
    <w:rsid w:val="005630C1"/>
    <w:rsid w:val="00563115"/>
    <w:rsid w:val="00563215"/>
    <w:rsid w:val="0056352D"/>
    <w:rsid w:val="005635D9"/>
    <w:rsid w:val="005636BC"/>
    <w:rsid w:val="005637E5"/>
    <w:rsid w:val="0056392D"/>
    <w:rsid w:val="00563DFD"/>
    <w:rsid w:val="00563E89"/>
    <w:rsid w:val="00563F52"/>
    <w:rsid w:val="0056400C"/>
    <w:rsid w:val="005647EE"/>
    <w:rsid w:val="00564A84"/>
    <w:rsid w:val="00564B0A"/>
    <w:rsid w:val="00564C83"/>
    <w:rsid w:val="005650D8"/>
    <w:rsid w:val="0056515E"/>
    <w:rsid w:val="00565399"/>
    <w:rsid w:val="0056546B"/>
    <w:rsid w:val="00565621"/>
    <w:rsid w:val="005657A8"/>
    <w:rsid w:val="005657E8"/>
    <w:rsid w:val="005657FB"/>
    <w:rsid w:val="005658C9"/>
    <w:rsid w:val="00565BFF"/>
    <w:rsid w:val="00565C1D"/>
    <w:rsid w:val="005663B1"/>
    <w:rsid w:val="005667B7"/>
    <w:rsid w:val="005667CE"/>
    <w:rsid w:val="00566898"/>
    <w:rsid w:val="00566909"/>
    <w:rsid w:val="00566922"/>
    <w:rsid w:val="005669A3"/>
    <w:rsid w:val="00566D2A"/>
    <w:rsid w:val="005670D6"/>
    <w:rsid w:val="00567108"/>
    <w:rsid w:val="00567286"/>
    <w:rsid w:val="0056728E"/>
    <w:rsid w:val="00567567"/>
    <w:rsid w:val="00567590"/>
    <w:rsid w:val="00567610"/>
    <w:rsid w:val="00567A66"/>
    <w:rsid w:val="00567B1C"/>
    <w:rsid w:val="00567BDC"/>
    <w:rsid w:val="00567C66"/>
    <w:rsid w:val="00570013"/>
    <w:rsid w:val="0057029F"/>
    <w:rsid w:val="005705AD"/>
    <w:rsid w:val="00570741"/>
    <w:rsid w:val="0057080A"/>
    <w:rsid w:val="005708C5"/>
    <w:rsid w:val="00570920"/>
    <w:rsid w:val="00570A39"/>
    <w:rsid w:val="00570AB5"/>
    <w:rsid w:val="00570E2E"/>
    <w:rsid w:val="00570ED2"/>
    <w:rsid w:val="00570FE8"/>
    <w:rsid w:val="0057102C"/>
    <w:rsid w:val="00571095"/>
    <w:rsid w:val="0057117B"/>
    <w:rsid w:val="005712E5"/>
    <w:rsid w:val="00571570"/>
    <w:rsid w:val="00571BD0"/>
    <w:rsid w:val="00571DB0"/>
    <w:rsid w:val="00571FB2"/>
    <w:rsid w:val="00572035"/>
    <w:rsid w:val="00572062"/>
    <w:rsid w:val="0057212A"/>
    <w:rsid w:val="00572262"/>
    <w:rsid w:val="0057280B"/>
    <w:rsid w:val="00572B0D"/>
    <w:rsid w:val="00572BA3"/>
    <w:rsid w:val="00572E95"/>
    <w:rsid w:val="005733E7"/>
    <w:rsid w:val="005733F9"/>
    <w:rsid w:val="00573641"/>
    <w:rsid w:val="00573841"/>
    <w:rsid w:val="00573BAC"/>
    <w:rsid w:val="00573BBF"/>
    <w:rsid w:val="00573D67"/>
    <w:rsid w:val="00574660"/>
    <w:rsid w:val="00574816"/>
    <w:rsid w:val="00574DEF"/>
    <w:rsid w:val="00574F13"/>
    <w:rsid w:val="00574F88"/>
    <w:rsid w:val="00575107"/>
    <w:rsid w:val="005756D1"/>
    <w:rsid w:val="00575A90"/>
    <w:rsid w:val="00575B6C"/>
    <w:rsid w:val="00575C73"/>
    <w:rsid w:val="00575E53"/>
    <w:rsid w:val="005762BF"/>
    <w:rsid w:val="005762FF"/>
    <w:rsid w:val="005764A1"/>
    <w:rsid w:val="0057672C"/>
    <w:rsid w:val="005768F3"/>
    <w:rsid w:val="00576978"/>
    <w:rsid w:val="00576CF7"/>
    <w:rsid w:val="00576DE5"/>
    <w:rsid w:val="00576EC9"/>
    <w:rsid w:val="005770A6"/>
    <w:rsid w:val="00577408"/>
    <w:rsid w:val="00577827"/>
    <w:rsid w:val="0057783E"/>
    <w:rsid w:val="00577A6D"/>
    <w:rsid w:val="00577CF5"/>
    <w:rsid w:val="00577F65"/>
    <w:rsid w:val="0058000D"/>
    <w:rsid w:val="005800DF"/>
    <w:rsid w:val="005802DE"/>
    <w:rsid w:val="00580474"/>
    <w:rsid w:val="0058085C"/>
    <w:rsid w:val="005808B5"/>
    <w:rsid w:val="00580979"/>
    <w:rsid w:val="00580A3A"/>
    <w:rsid w:val="00580D82"/>
    <w:rsid w:val="00580F65"/>
    <w:rsid w:val="00581024"/>
    <w:rsid w:val="0058145E"/>
    <w:rsid w:val="00581A06"/>
    <w:rsid w:val="00581A22"/>
    <w:rsid w:val="00581BA5"/>
    <w:rsid w:val="005821C2"/>
    <w:rsid w:val="005823D5"/>
    <w:rsid w:val="0058249F"/>
    <w:rsid w:val="00582584"/>
    <w:rsid w:val="005826ED"/>
    <w:rsid w:val="0058274B"/>
    <w:rsid w:val="005827D8"/>
    <w:rsid w:val="00582818"/>
    <w:rsid w:val="00582910"/>
    <w:rsid w:val="00582E0B"/>
    <w:rsid w:val="00582FA5"/>
    <w:rsid w:val="00582FDB"/>
    <w:rsid w:val="005830E7"/>
    <w:rsid w:val="005830FD"/>
    <w:rsid w:val="0058311F"/>
    <w:rsid w:val="00583212"/>
    <w:rsid w:val="005832F5"/>
    <w:rsid w:val="00583338"/>
    <w:rsid w:val="00583413"/>
    <w:rsid w:val="00583681"/>
    <w:rsid w:val="00583995"/>
    <w:rsid w:val="00583ACD"/>
    <w:rsid w:val="00583D51"/>
    <w:rsid w:val="005840D4"/>
    <w:rsid w:val="00584239"/>
    <w:rsid w:val="005846A8"/>
    <w:rsid w:val="00584938"/>
    <w:rsid w:val="00584C12"/>
    <w:rsid w:val="00584D9B"/>
    <w:rsid w:val="005853BE"/>
    <w:rsid w:val="00585412"/>
    <w:rsid w:val="00585889"/>
    <w:rsid w:val="00585938"/>
    <w:rsid w:val="0058598F"/>
    <w:rsid w:val="00585B63"/>
    <w:rsid w:val="00585E6C"/>
    <w:rsid w:val="005860B5"/>
    <w:rsid w:val="00586502"/>
    <w:rsid w:val="005866A4"/>
    <w:rsid w:val="00586762"/>
    <w:rsid w:val="00586928"/>
    <w:rsid w:val="00586AB6"/>
    <w:rsid w:val="00586D75"/>
    <w:rsid w:val="00586E03"/>
    <w:rsid w:val="00586E7D"/>
    <w:rsid w:val="00587310"/>
    <w:rsid w:val="00587419"/>
    <w:rsid w:val="00587864"/>
    <w:rsid w:val="00587F4D"/>
    <w:rsid w:val="00587F64"/>
    <w:rsid w:val="0059052A"/>
    <w:rsid w:val="0059066B"/>
    <w:rsid w:val="00590718"/>
    <w:rsid w:val="0059072C"/>
    <w:rsid w:val="0059084D"/>
    <w:rsid w:val="00591359"/>
    <w:rsid w:val="005914AF"/>
    <w:rsid w:val="00591696"/>
    <w:rsid w:val="00591B55"/>
    <w:rsid w:val="00591BCC"/>
    <w:rsid w:val="00591D0F"/>
    <w:rsid w:val="00591D13"/>
    <w:rsid w:val="0059205A"/>
    <w:rsid w:val="005923AE"/>
    <w:rsid w:val="005925D9"/>
    <w:rsid w:val="00592B06"/>
    <w:rsid w:val="00592BAC"/>
    <w:rsid w:val="00593175"/>
    <w:rsid w:val="005932B1"/>
    <w:rsid w:val="0059339A"/>
    <w:rsid w:val="0059347F"/>
    <w:rsid w:val="005935DA"/>
    <w:rsid w:val="0059362D"/>
    <w:rsid w:val="005936A1"/>
    <w:rsid w:val="005936AF"/>
    <w:rsid w:val="00593788"/>
    <w:rsid w:val="00593BB7"/>
    <w:rsid w:val="00593E64"/>
    <w:rsid w:val="00593EFA"/>
    <w:rsid w:val="0059406B"/>
    <w:rsid w:val="00594124"/>
    <w:rsid w:val="0059428F"/>
    <w:rsid w:val="005943B6"/>
    <w:rsid w:val="005948C1"/>
    <w:rsid w:val="005948C4"/>
    <w:rsid w:val="005949DC"/>
    <w:rsid w:val="00594D5B"/>
    <w:rsid w:val="00594E86"/>
    <w:rsid w:val="00595501"/>
    <w:rsid w:val="005956B2"/>
    <w:rsid w:val="00595A16"/>
    <w:rsid w:val="00595CA0"/>
    <w:rsid w:val="00595CB1"/>
    <w:rsid w:val="005962EE"/>
    <w:rsid w:val="0059653B"/>
    <w:rsid w:val="00596845"/>
    <w:rsid w:val="005968DA"/>
    <w:rsid w:val="00596E8A"/>
    <w:rsid w:val="00596F38"/>
    <w:rsid w:val="0059708D"/>
    <w:rsid w:val="005972AC"/>
    <w:rsid w:val="005972F3"/>
    <w:rsid w:val="005976B5"/>
    <w:rsid w:val="0059788F"/>
    <w:rsid w:val="00597A50"/>
    <w:rsid w:val="00597B6B"/>
    <w:rsid w:val="00597CBB"/>
    <w:rsid w:val="00597FEF"/>
    <w:rsid w:val="005A00BD"/>
    <w:rsid w:val="005A0184"/>
    <w:rsid w:val="005A05F4"/>
    <w:rsid w:val="005A093C"/>
    <w:rsid w:val="005A094C"/>
    <w:rsid w:val="005A0965"/>
    <w:rsid w:val="005A0CE1"/>
    <w:rsid w:val="005A0D81"/>
    <w:rsid w:val="005A0D83"/>
    <w:rsid w:val="005A0E41"/>
    <w:rsid w:val="005A0E5D"/>
    <w:rsid w:val="005A0EB3"/>
    <w:rsid w:val="005A105B"/>
    <w:rsid w:val="005A16D5"/>
    <w:rsid w:val="005A1C58"/>
    <w:rsid w:val="005A201E"/>
    <w:rsid w:val="005A211D"/>
    <w:rsid w:val="005A2628"/>
    <w:rsid w:val="005A272B"/>
    <w:rsid w:val="005A2841"/>
    <w:rsid w:val="005A2963"/>
    <w:rsid w:val="005A29D0"/>
    <w:rsid w:val="005A2AC6"/>
    <w:rsid w:val="005A2D07"/>
    <w:rsid w:val="005A2DB4"/>
    <w:rsid w:val="005A2E49"/>
    <w:rsid w:val="005A30CD"/>
    <w:rsid w:val="005A3612"/>
    <w:rsid w:val="005A3642"/>
    <w:rsid w:val="005A38C9"/>
    <w:rsid w:val="005A3911"/>
    <w:rsid w:val="005A394F"/>
    <w:rsid w:val="005A3A79"/>
    <w:rsid w:val="005A3CAC"/>
    <w:rsid w:val="005A3EDF"/>
    <w:rsid w:val="005A3F14"/>
    <w:rsid w:val="005A4282"/>
    <w:rsid w:val="005A4353"/>
    <w:rsid w:val="005A447D"/>
    <w:rsid w:val="005A4495"/>
    <w:rsid w:val="005A48AE"/>
    <w:rsid w:val="005A4A12"/>
    <w:rsid w:val="005A4A5B"/>
    <w:rsid w:val="005A4D61"/>
    <w:rsid w:val="005A4D9C"/>
    <w:rsid w:val="005A50DD"/>
    <w:rsid w:val="005A5289"/>
    <w:rsid w:val="005A53F4"/>
    <w:rsid w:val="005A5963"/>
    <w:rsid w:val="005A5965"/>
    <w:rsid w:val="005A5A42"/>
    <w:rsid w:val="005A5CA4"/>
    <w:rsid w:val="005A6124"/>
    <w:rsid w:val="005A624E"/>
    <w:rsid w:val="005A6457"/>
    <w:rsid w:val="005A689D"/>
    <w:rsid w:val="005A6AA4"/>
    <w:rsid w:val="005A6AF6"/>
    <w:rsid w:val="005A6D5B"/>
    <w:rsid w:val="005A70CB"/>
    <w:rsid w:val="005A7159"/>
    <w:rsid w:val="005A72D6"/>
    <w:rsid w:val="005A7351"/>
    <w:rsid w:val="005A7618"/>
    <w:rsid w:val="005A763F"/>
    <w:rsid w:val="005A769C"/>
    <w:rsid w:val="005A76F3"/>
    <w:rsid w:val="005A76F6"/>
    <w:rsid w:val="005A77B7"/>
    <w:rsid w:val="005A78EE"/>
    <w:rsid w:val="005A7A3E"/>
    <w:rsid w:val="005A7CC6"/>
    <w:rsid w:val="005A7E64"/>
    <w:rsid w:val="005B0034"/>
    <w:rsid w:val="005B01DD"/>
    <w:rsid w:val="005B029C"/>
    <w:rsid w:val="005B031C"/>
    <w:rsid w:val="005B04FF"/>
    <w:rsid w:val="005B06F5"/>
    <w:rsid w:val="005B07D0"/>
    <w:rsid w:val="005B0871"/>
    <w:rsid w:val="005B0A74"/>
    <w:rsid w:val="005B1303"/>
    <w:rsid w:val="005B16D8"/>
    <w:rsid w:val="005B17E1"/>
    <w:rsid w:val="005B1C57"/>
    <w:rsid w:val="005B1E62"/>
    <w:rsid w:val="005B1EC1"/>
    <w:rsid w:val="005B2036"/>
    <w:rsid w:val="005B23A4"/>
    <w:rsid w:val="005B26A2"/>
    <w:rsid w:val="005B2829"/>
    <w:rsid w:val="005B2A03"/>
    <w:rsid w:val="005B2CB7"/>
    <w:rsid w:val="005B2D05"/>
    <w:rsid w:val="005B3127"/>
    <w:rsid w:val="005B3331"/>
    <w:rsid w:val="005B33AA"/>
    <w:rsid w:val="005B3401"/>
    <w:rsid w:val="005B34BB"/>
    <w:rsid w:val="005B3634"/>
    <w:rsid w:val="005B3879"/>
    <w:rsid w:val="005B3D16"/>
    <w:rsid w:val="005B404C"/>
    <w:rsid w:val="005B43C2"/>
    <w:rsid w:val="005B47DF"/>
    <w:rsid w:val="005B4AB5"/>
    <w:rsid w:val="005B4D4C"/>
    <w:rsid w:val="005B4E99"/>
    <w:rsid w:val="005B515E"/>
    <w:rsid w:val="005B5302"/>
    <w:rsid w:val="005B57B3"/>
    <w:rsid w:val="005B5995"/>
    <w:rsid w:val="005B59D8"/>
    <w:rsid w:val="005B5AAD"/>
    <w:rsid w:val="005B5B38"/>
    <w:rsid w:val="005B5BB7"/>
    <w:rsid w:val="005B5CC2"/>
    <w:rsid w:val="005B5DF6"/>
    <w:rsid w:val="005B61A0"/>
    <w:rsid w:val="005B62BF"/>
    <w:rsid w:val="005B6398"/>
    <w:rsid w:val="005B63F0"/>
    <w:rsid w:val="005B6686"/>
    <w:rsid w:val="005B6726"/>
    <w:rsid w:val="005B68A8"/>
    <w:rsid w:val="005B6B05"/>
    <w:rsid w:val="005B6B0A"/>
    <w:rsid w:val="005B6CF8"/>
    <w:rsid w:val="005B6E7F"/>
    <w:rsid w:val="005B7061"/>
    <w:rsid w:val="005B71E2"/>
    <w:rsid w:val="005B7A08"/>
    <w:rsid w:val="005B7BB7"/>
    <w:rsid w:val="005B7C07"/>
    <w:rsid w:val="005B7ECD"/>
    <w:rsid w:val="005C06ED"/>
    <w:rsid w:val="005C0704"/>
    <w:rsid w:val="005C0747"/>
    <w:rsid w:val="005C0A5A"/>
    <w:rsid w:val="005C0CCF"/>
    <w:rsid w:val="005C11FD"/>
    <w:rsid w:val="005C1258"/>
    <w:rsid w:val="005C15DE"/>
    <w:rsid w:val="005C1A58"/>
    <w:rsid w:val="005C1CA7"/>
    <w:rsid w:val="005C1CBD"/>
    <w:rsid w:val="005C1D49"/>
    <w:rsid w:val="005C1E7B"/>
    <w:rsid w:val="005C215A"/>
    <w:rsid w:val="005C21A8"/>
    <w:rsid w:val="005C21AE"/>
    <w:rsid w:val="005C224B"/>
    <w:rsid w:val="005C29B1"/>
    <w:rsid w:val="005C2A34"/>
    <w:rsid w:val="005C2F04"/>
    <w:rsid w:val="005C30AE"/>
    <w:rsid w:val="005C31B6"/>
    <w:rsid w:val="005C31FB"/>
    <w:rsid w:val="005C337B"/>
    <w:rsid w:val="005C34A4"/>
    <w:rsid w:val="005C34E6"/>
    <w:rsid w:val="005C3747"/>
    <w:rsid w:val="005C37FB"/>
    <w:rsid w:val="005C397B"/>
    <w:rsid w:val="005C3CD5"/>
    <w:rsid w:val="005C3D43"/>
    <w:rsid w:val="005C3D4E"/>
    <w:rsid w:val="005C3E25"/>
    <w:rsid w:val="005C3F80"/>
    <w:rsid w:val="005C3FEF"/>
    <w:rsid w:val="005C405E"/>
    <w:rsid w:val="005C4184"/>
    <w:rsid w:val="005C42FA"/>
    <w:rsid w:val="005C46AA"/>
    <w:rsid w:val="005C46E4"/>
    <w:rsid w:val="005C471F"/>
    <w:rsid w:val="005C47B4"/>
    <w:rsid w:val="005C4A89"/>
    <w:rsid w:val="005C4BC7"/>
    <w:rsid w:val="005C4BE8"/>
    <w:rsid w:val="005C4CD8"/>
    <w:rsid w:val="005C4EAC"/>
    <w:rsid w:val="005C4F02"/>
    <w:rsid w:val="005C5580"/>
    <w:rsid w:val="005C5679"/>
    <w:rsid w:val="005C5691"/>
    <w:rsid w:val="005C5700"/>
    <w:rsid w:val="005C5843"/>
    <w:rsid w:val="005C595C"/>
    <w:rsid w:val="005C59EE"/>
    <w:rsid w:val="005C5BF2"/>
    <w:rsid w:val="005C5CD1"/>
    <w:rsid w:val="005C60B8"/>
    <w:rsid w:val="005C6139"/>
    <w:rsid w:val="005C66D3"/>
    <w:rsid w:val="005C694F"/>
    <w:rsid w:val="005C6BEC"/>
    <w:rsid w:val="005C6C05"/>
    <w:rsid w:val="005C6D86"/>
    <w:rsid w:val="005C7280"/>
    <w:rsid w:val="005C7635"/>
    <w:rsid w:val="005C7687"/>
    <w:rsid w:val="005C7752"/>
    <w:rsid w:val="005C777E"/>
    <w:rsid w:val="005C7803"/>
    <w:rsid w:val="005C7B80"/>
    <w:rsid w:val="005C7D60"/>
    <w:rsid w:val="005D0277"/>
    <w:rsid w:val="005D0393"/>
    <w:rsid w:val="005D03E5"/>
    <w:rsid w:val="005D0542"/>
    <w:rsid w:val="005D0640"/>
    <w:rsid w:val="005D064D"/>
    <w:rsid w:val="005D06F6"/>
    <w:rsid w:val="005D081A"/>
    <w:rsid w:val="005D09C6"/>
    <w:rsid w:val="005D0A21"/>
    <w:rsid w:val="005D0B7D"/>
    <w:rsid w:val="005D0C24"/>
    <w:rsid w:val="005D0D42"/>
    <w:rsid w:val="005D0E39"/>
    <w:rsid w:val="005D108F"/>
    <w:rsid w:val="005D12CD"/>
    <w:rsid w:val="005D16EF"/>
    <w:rsid w:val="005D1749"/>
    <w:rsid w:val="005D189C"/>
    <w:rsid w:val="005D1A3C"/>
    <w:rsid w:val="005D1DB0"/>
    <w:rsid w:val="005D2017"/>
    <w:rsid w:val="005D2064"/>
    <w:rsid w:val="005D2106"/>
    <w:rsid w:val="005D23E6"/>
    <w:rsid w:val="005D252A"/>
    <w:rsid w:val="005D25C8"/>
    <w:rsid w:val="005D2813"/>
    <w:rsid w:val="005D2DD3"/>
    <w:rsid w:val="005D2E3B"/>
    <w:rsid w:val="005D3133"/>
    <w:rsid w:val="005D3174"/>
    <w:rsid w:val="005D327D"/>
    <w:rsid w:val="005D3689"/>
    <w:rsid w:val="005D3753"/>
    <w:rsid w:val="005D3781"/>
    <w:rsid w:val="005D3BD0"/>
    <w:rsid w:val="005D40ED"/>
    <w:rsid w:val="005D4336"/>
    <w:rsid w:val="005D45BB"/>
    <w:rsid w:val="005D4644"/>
    <w:rsid w:val="005D491F"/>
    <w:rsid w:val="005D4BF8"/>
    <w:rsid w:val="005D4C7C"/>
    <w:rsid w:val="005D4E89"/>
    <w:rsid w:val="005D5031"/>
    <w:rsid w:val="005D5846"/>
    <w:rsid w:val="005D5862"/>
    <w:rsid w:val="005D58C7"/>
    <w:rsid w:val="005D5AE8"/>
    <w:rsid w:val="005D5C02"/>
    <w:rsid w:val="005D5DCD"/>
    <w:rsid w:val="005D5F82"/>
    <w:rsid w:val="005D5FD6"/>
    <w:rsid w:val="005D61CF"/>
    <w:rsid w:val="005D61E4"/>
    <w:rsid w:val="005D6311"/>
    <w:rsid w:val="005D6806"/>
    <w:rsid w:val="005D699A"/>
    <w:rsid w:val="005D6C9C"/>
    <w:rsid w:val="005D70FB"/>
    <w:rsid w:val="005D710B"/>
    <w:rsid w:val="005D716F"/>
    <w:rsid w:val="005D7252"/>
    <w:rsid w:val="005D73AC"/>
    <w:rsid w:val="005D73B9"/>
    <w:rsid w:val="005D7625"/>
    <w:rsid w:val="005D769F"/>
    <w:rsid w:val="005D794B"/>
    <w:rsid w:val="005D79B8"/>
    <w:rsid w:val="005D7CE2"/>
    <w:rsid w:val="005E01F8"/>
    <w:rsid w:val="005E02F8"/>
    <w:rsid w:val="005E0414"/>
    <w:rsid w:val="005E05B4"/>
    <w:rsid w:val="005E0850"/>
    <w:rsid w:val="005E08E3"/>
    <w:rsid w:val="005E0B2A"/>
    <w:rsid w:val="005E0C07"/>
    <w:rsid w:val="005E0CB5"/>
    <w:rsid w:val="005E105A"/>
    <w:rsid w:val="005E10C0"/>
    <w:rsid w:val="005E12A7"/>
    <w:rsid w:val="005E12D7"/>
    <w:rsid w:val="005E135C"/>
    <w:rsid w:val="005E171F"/>
    <w:rsid w:val="005E18F0"/>
    <w:rsid w:val="005E1A4A"/>
    <w:rsid w:val="005E1B1C"/>
    <w:rsid w:val="005E1BE8"/>
    <w:rsid w:val="005E1C8A"/>
    <w:rsid w:val="005E223B"/>
    <w:rsid w:val="005E22A2"/>
    <w:rsid w:val="005E22D7"/>
    <w:rsid w:val="005E2619"/>
    <w:rsid w:val="005E2A86"/>
    <w:rsid w:val="005E2B43"/>
    <w:rsid w:val="005E2BB1"/>
    <w:rsid w:val="005E2F87"/>
    <w:rsid w:val="005E30FD"/>
    <w:rsid w:val="005E329B"/>
    <w:rsid w:val="005E3750"/>
    <w:rsid w:val="005E378D"/>
    <w:rsid w:val="005E3881"/>
    <w:rsid w:val="005E38CC"/>
    <w:rsid w:val="005E3A37"/>
    <w:rsid w:val="005E3D18"/>
    <w:rsid w:val="005E3F8D"/>
    <w:rsid w:val="005E4071"/>
    <w:rsid w:val="005E40A1"/>
    <w:rsid w:val="005E40CB"/>
    <w:rsid w:val="005E4282"/>
    <w:rsid w:val="005E44C6"/>
    <w:rsid w:val="005E45DC"/>
    <w:rsid w:val="005E4844"/>
    <w:rsid w:val="005E487B"/>
    <w:rsid w:val="005E4ADB"/>
    <w:rsid w:val="005E4B0D"/>
    <w:rsid w:val="005E4E8A"/>
    <w:rsid w:val="005E51B9"/>
    <w:rsid w:val="005E5289"/>
    <w:rsid w:val="005E528D"/>
    <w:rsid w:val="005E52D7"/>
    <w:rsid w:val="005E5792"/>
    <w:rsid w:val="005E5943"/>
    <w:rsid w:val="005E5A3C"/>
    <w:rsid w:val="005E5ACE"/>
    <w:rsid w:val="005E5C03"/>
    <w:rsid w:val="005E5DD2"/>
    <w:rsid w:val="005E633A"/>
    <w:rsid w:val="005E6406"/>
    <w:rsid w:val="005E64AD"/>
    <w:rsid w:val="005E6775"/>
    <w:rsid w:val="005E6785"/>
    <w:rsid w:val="005E67F4"/>
    <w:rsid w:val="005E6855"/>
    <w:rsid w:val="005E711F"/>
    <w:rsid w:val="005E7724"/>
    <w:rsid w:val="005E7C1D"/>
    <w:rsid w:val="005E7C6B"/>
    <w:rsid w:val="005F025E"/>
    <w:rsid w:val="005F0433"/>
    <w:rsid w:val="005F0869"/>
    <w:rsid w:val="005F08FA"/>
    <w:rsid w:val="005F0D9C"/>
    <w:rsid w:val="005F0E9E"/>
    <w:rsid w:val="005F0EBD"/>
    <w:rsid w:val="005F1580"/>
    <w:rsid w:val="005F15EC"/>
    <w:rsid w:val="005F16FD"/>
    <w:rsid w:val="005F1C33"/>
    <w:rsid w:val="005F1C85"/>
    <w:rsid w:val="005F22D0"/>
    <w:rsid w:val="005F2812"/>
    <w:rsid w:val="005F2B55"/>
    <w:rsid w:val="005F2C7A"/>
    <w:rsid w:val="005F2D05"/>
    <w:rsid w:val="005F2FFF"/>
    <w:rsid w:val="005F300E"/>
    <w:rsid w:val="005F3032"/>
    <w:rsid w:val="005F3207"/>
    <w:rsid w:val="005F3560"/>
    <w:rsid w:val="005F3818"/>
    <w:rsid w:val="005F3A8A"/>
    <w:rsid w:val="005F3AFE"/>
    <w:rsid w:val="005F3B1F"/>
    <w:rsid w:val="005F3D99"/>
    <w:rsid w:val="005F3E54"/>
    <w:rsid w:val="005F41EC"/>
    <w:rsid w:val="005F448E"/>
    <w:rsid w:val="005F45CB"/>
    <w:rsid w:val="005F4751"/>
    <w:rsid w:val="005F4846"/>
    <w:rsid w:val="005F4987"/>
    <w:rsid w:val="005F4B3B"/>
    <w:rsid w:val="005F4CF0"/>
    <w:rsid w:val="005F4D09"/>
    <w:rsid w:val="005F4EB9"/>
    <w:rsid w:val="005F4F1E"/>
    <w:rsid w:val="005F4F9D"/>
    <w:rsid w:val="005F52B8"/>
    <w:rsid w:val="005F544F"/>
    <w:rsid w:val="005F5657"/>
    <w:rsid w:val="005F58BA"/>
    <w:rsid w:val="005F5CE7"/>
    <w:rsid w:val="005F5D12"/>
    <w:rsid w:val="005F5FF8"/>
    <w:rsid w:val="005F6026"/>
    <w:rsid w:val="005F6382"/>
    <w:rsid w:val="005F6445"/>
    <w:rsid w:val="005F6554"/>
    <w:rsid w:val="005F6707"/>
    <w:rsid w:val="005F673A"/>
    <w:rsid w:val="005F702A"/>
    <w:rsid w:val="005F7707"/>
    <w:rsid w:val="005F7779"/>
    <w:rsid w:val="005F77E5"/>
    <w:rsid w:val="005F78FD"/>
    <w:rsid w:val="005F791A"/>
    <w:rsid w:val="005F7D52"/>
    <w:rsid w:val="005F7EBC"/>
    <w:rsid w:val="0060017B"/>
    <w:rsid w:val="00600225"/>
    <w:rsid w:val="00600387"/>
    <w:rsid w:val="006004D7"/>
    <w:rsid w:val="006005EB"/>
    <w:rsid w:val="00600864"/>
    <w:rsid w:val="00600B13"/>
    <w:rsid w:val="00600C54"/>
    <w:rsid w:val="00600E67"/>
    <w:rsid w:val="00600F9F"/>
    <w:rsid w:val="00600FCE"/>
    <w:rsid w:val="00601050"/>
    <w:rsid w:val="006010E9"/>
    <w:rsid w:val="0060142C"/>
    <w:rsid w:val="006014A4"/>
    <w:rsid w:val="006014F8"/>
    <w:rsid w:val="00601613"/>
    <w:rsid w:val="00601A5A"/>
    <w:rsid w:val="00601A8A"/>
    <w:rsid w:val="00601B7A"/>
    <w:rsid w:val="00601BB4"/>
    <w:rsid w:val="00601C25"/>
    <w:rsid w:val="00601CB8"/>
    <w:rsid w:val="00601F73"/>
    <w:rsid w:val="006022A9"/>
    <w:rsid w:val="006022FD"/>
    <w:rsid w:val="00602474"/>
    <w:rsid w:val="00602714"/>
    <w:rsid w:val="00602766"/>
    <w:rsid w:val="006028DE"/>
    <w:rsid w:val="00602AA1"/>
    <w:rsid w:val="00602C21"/>
    <w:rsid w:val="00602D3F"/>
    <w:rsid w:val="00602DA6"/>
    <w:rsid w:val="00602EB2"/>
    <w:rsid w:val="006030D0"/>
    <w:rsid w:val="0060318A"/>
    <w:rsid w:val="006034CF"/>
    <w:rsid w:val="006038B5"/>
    <w:rsid w:val="006039B1"/>
    <w:rsid w:val="00603A64"/>
    <w:rsid w:val="00603BAC"/>
    <w:rsid w:val="00603BDE"/>
    <w:rsid w:val="00603E0A"/>
    <w:rsid w:val="00604088"/>
    <w:rsid w:val="00604120"/>
    <w:rsid w:val="0060433A"/>
    <w:rsid w:val="0060438F"/>
    <w:rsid w:val="006043E3"/>
    <w:rsid w:val="006044EC"/>
    <w:rsid w:val="0060485F"/>
    <w:rsid w:val="00604BC1"/>
    <w:rsid w:val="00604CDD"/>
    <w:rsid w:val="006050A2"/>
    <w:rsid w:val="00605417"/>
    <w:rsid w:val="006056A4"/>
    <w:rsid w:val="0060572A"/>
    <w:rsid w:val="006058AE"/>
    <w:rsid w:val="0060590A"/>
    <w:rsid w:val="0060594A"/>
    <w:rsid w:val="00605CE5"/>
    <w:rsid w:val="00605CF1"/>
    <w:rsid w:val="00605DBC"/>
    <w:rsid w:val="00606094"/>
    <w:rsid w:val="006064A0"/>
    <w:rsid w:val="00606981"/>
    <w:rsid w:val="00606987"/>
    <w:rsid w:val="00606AF6"/>
    <w:rsid w:val="00606CFB"/>
    <w:rsid w:val="00606D0F"/>
    <w:rsid w:val="00606F2F"/>
    <w:rsid w:val="0060740F"/>
    <w:rsid w:val="0060742B"/>
    <w:rsid w:val="0060745A"/>
    <w:rsid w:val="00607688"/>
    <w:rsid w:val="00607A6C"/>
    <w:rsid w:val="00607BB2"/>
    <w:rsid w:val="00607CB8"/>
    <w:rsid w:val="00607E82"/>
    <w:rsid w:val="00607FDF"/>
    <w:rsid w:val="00610654"/>
    <w:rsid w:val="006106AC"/>
    <w:rsid w:val="00610B8B"/>
    <w:rsid w:val="00610C74"/>
    <w:rsid w:val="00610D74"/>
    <w:rsid w:val="00610E1C"/>
    <w:rsid w:val="006111FE"/>
    <w:rsid w:val="00611262"/>
    <w:rsid w:val="00611500"/>
    <w:rsid w:val="006117CF"/>
    <w:rsid w:val="006118E4"/>
    <w:rsid w:val="00611DE1"/>
    <w:rsid w:val="00611F9A"/>
    <w:rsid w:val="0061222C"/>
    <w:rsid w:val="00612253"/>
    <w:rsid w:val="006125CD"/>
    <w:rsid w:val="0061269A"/>
    <w:rsid w:val="0061276E"/>
    <w:rsid w:val="00612A3C"/>
    <w:rsid w:val="00612B4B"/>
    <w:rsid w:val="00612DFE"/>
    <w:rsid w:val="00612EE2"/>
    <w:rsid w:val="00612F25"/>
    <w:rsid w:val="006131D6"/>
    <w:rsid w:val="00613359"/>
    <w:rsid w:val="00613596"/>
    <w:rsid w:val="00613A30"/>
    <w:rsid w:val="00613B8F"/>
    <w:rsid w:val="00613BDF"/>
    <w:rsid w:val="00613DA6"/>
    <w:rsid w:val="00614361"/>
    <w:rsid w:val="006144BB"/>
    <w:rsid w:val="00614587"/>
    <w:rsid w:val="006145CB"/>
    <w:rsid w:val="0061460A"/>
    <w:rsid w:val="0061462C"/>
    <w:rsid w:val="00614802"/>
    <w:rsid w:val="006149E1"/>
    <w:rsid w:val="00614B00"/>
    <w:rsid w:val="00614C52"/>
    <w:rsid w:val="00614CDA"/>
    <w:rsid w:val="00614F92"/>
    <w:rsid w:val="00615002"/>
    <w:rsid w:val="006156D9"/>
    <w:rsid w:val="00615843"/>
    <w:rsid w:val="00615A10"/>
    <w:rsid w:val="00615B8A"/>
    <w:rsid w:val="00615FE0"/>
    <w:rsid w:val="006160B7"/>
    <w:rsid w:val="0061616F"/>
    <w:rsid w:val="00616649"/>
    <w:rsid w:val="0061682E"/>
    <w:rsid w:val="006168B9"/>
    <w:rsid w:val="00616A47"/>
    <w:rsid w:val="00616E03"/>
    <w:rsid w:val="00617045"/>
    <w:rsid w:val="006175D8"/>
    <w:rsid w:val="006175DE"/>
    <w:rsid w:val="00617633"/>
    <w:rsid w:val="00617728"/>
    <w:rsid w:val="0061777C"/>
    <w:rsid w:val="00617908"/>
    <w:rsid w:val="0061799C"/>
    <w:rsid w:val="00617CAB"/>
    <w:rsid w:val="00617F1B"/>
    <w:rsid w:val="00617F9F"/>
    <w:rsid w:val="00620080"/>
    <w:rsid w:val="00620195"/>
    <w:rsid w:val="0062030F"/>
    <w:rsid w:val="00620510"/>
    <w:rsid w:val="00620570"/>
    <w:rsid w:val="00620616"/>
    <w:rsid w:val="00620A41"/>
    <w:rsid w:val="00620AA0"/>
    <w:rsid w:val="00621174"/>
    <w:rsid w:val="0062159F"/>
    <w:rsid w:val="006216FA"/>
    <w:rsid w:val="0062188A"/>
    <w:rsid w:val="00621955"/>
    <w:rsid w:val="0062197A"/>
    <w:rsid w:val="006219B6"/>
    <w:rsid w:val="0062229E"/>
    <w:rsid w:val="0062244F"/>
    <w:rsid w:val="006227A2"/>
    <w:rsid w:val="0062296B"/>
    <w:rsid w:val="006229A0"/>
    <w:rsid w:val="0062314F"/>
    <w:rsid w:val="006233F9"/>
    <w:rsid w:val="006233FD"/>
    <w:rsid w:val="006234DD"/>
    <w:rsid w:val="00623531"/>
    <w:rsid w:val="00623A3B"/>
    <w:rsid w:val="00623CED"/>
    <w:rsid w:val="006244AB"/>
    <w:rsid w:val="006245B7"/>
    <w:rsid w:val="0062464C"/>
    <w:rsid w:val="0062466A"/>
    <w:rsid w:val="00624AC7"/>
    <w:rsid w:val="00624CB3"/>
    <w:rsid w:val="00624D33"/>
    <w:rsid w:val="00624E48"/>
    <w:rsid w:val="00624EA0"/>
    <w:rsid w:val="00625A59"/>
    <w:rsid w:val="00625DCB"/>
    <w:rsid w:val="0062608B"/>
    <w:rsid w:val="006260AA"/>
    <w:rsid w:val="00626217"/>
    <w:rsid w:val="006266CB"/>
    <w:rsid w:val="0062671C"/>
    <w:rsid w:val="0062671F"/>
    <w:rsid w:val="00626B71"/>
    <w:rsid w:val="00626BB6"/>
    <w:rsid w:val="00626C51"/>
    <w:rsid w:val="00626D64"/>
    <w:rsid w:val="0062757B"/>
    <w:rsid w:val="0062775C"/>
    <w:rsid w:val="006278EE"/>
    <w:rsid w:val="0062790E"/>
    <w:rsid w:val="00627B2D"/>
    <w:rsid w:val="00627BFC"/>
    <w:rsid w:val="00627E75"/>
    <w:rsid w:val="00630157"/>
    <w:rsid w:val="0063060A"/>
    <w:rsid w:val="006306E3"/>
    <w:rsid w:val="006307E6"/>
    <w:rsid w:val="0063082B"/>
    <w:rsid w:val="006309F7"/>
    <w:rsid w:val="00630DD4"/>
    <w:rsid w:val="00631089"/>
    <w:rsid w:val="00631133"/>
    <w:rsid w:val="0063143F"/>
    <w:rsid w:val="0063151F"/>
    <w:rsid w:val="006316DA"/>
    <w:rsid w:val="006317AF"/>
    <w:rsid w:val="00631998"/>
    <w:rsid w:val="00631D15"/>
    <w:rsid w:val="00631E7B"/>
    <w:rsid w:val="00631FEE"/>
    <w:rsid w:val="006320E5"/>
    <w:rsid w:val="00632100"/>
    <w:rsid w:val="00632331"/>
    <w:rsid w:val="0063249E"/>
    <w:rsid w:val="00632725"/>
    <w:rsid w:val="00632C17"/>
    <w:rsid w:val="00632D46"/>
    <w:rsid w:val="00632F30"/>
    <w:rsid w:val="006334A3"/>
    <w:rsid w:val="00633538"/>
    <w:rsid w:val="006338A3"/>
    <w:rsid w:val="00633AB0"/>
    <w:rsid w:val="00633ADF"/>
    <w:rsid w:val="00633D23"/>
    <w:rsid w:val="00633D43"/>
    <w:rsid w:val="00633E1D"/>
    <w:rsid w:val="00633EEA"/>
    <w:rsid w:val="006348BF"/>
    <w:rsid w:val="00634AB0"/>
    <w:rsid w:val="00634C38"/>
    <w:rsid w:val="006352C2"/>
    <w:rsid w:val="0063572F"/>
    <w:rsid w:val="006359F7"/>
    <w:rsid w:val="00635ACB"/>
    <w:rsid w:val="00635B5A"/>
    <w:rsid w:val="00635E61"/>
    <w:rsid w:val="00635F68"/>
    <w:rsid w:val="006361A7"/>
    <w:rsid w:val="00636988"/>
    <w:rsid w:val="00636989"/>
    <w:rsid w:val="00636A4C"/>
    <w:rsid w:val="00636A55"/>
    <w:rsid w:val="00636B1D"/>
    <w:rsid w:val="00636B54"/>
    <w:rsid w:val="00636F05"/>
    <w:rsid w:val="006370D2"/>
    <w:rsid w:val="0063737D"/>
    <w:rsid w:val="006375A3"/>
    <w:rsid w:val="006377BB"/>
    <w:rsid w:val="00637BF0"/>
    <w:rsid w:val="00637CD6"/>
    <w:rsid w:val="00637F21"/>
    <w:rsid w:val="00637FCD"/>
    <w:rsid w:val="00640383"/>
    <w:rsid w:val="0064041F"/>
    <w:rsid w:val="00640502"/>
    <w:rsid w:val="0064068C"/>
    <w:rsid w:val="00640737"/>
    <w:rsid w:val="006408C1"/>
    <w:rsid w:val="00640A8A"/>
    <w:rsid w:val="00640C30"/>
    <w:rsid w:val="00640D5A"/>
    <w:rsid w:val="00640DC9"/>
    <w:rsid w:val="00640E08"/>
    <w:rsid w:val="00640F0C"/>
    <w:rsid w:val="006411BD"/>
    <w:rsid w:val="00641206"/>
    <w:rsid w:val="006413FE"/>
    <w:rsid w:val="00641429"/>
    <w:rsid w:val="00641B46"/>
    <w:rsid w:val="00641B76"/>
    <w:rsid w:val="00641BE3"/>
    <w:rsid w:val="00641D33"/>
    <w:rsid w:val="00641DB5"/>
    <w:rsid w:val="00642152"/>
    <w:rsid w:val="006422A5"/>
    <w:rsid w:val="00642851"/>
    <w:rsid w:val="00642A7B"/>
    <w:rsid w:val="00642D8A"/>
    <w:rsid w:val="00642EC6"/>
    <w:rsid w:val="006430AA"/>
    <w:rsid w:val="0064318D"/>
    <w:rsid w:val="006431EA"/>
    <w:rsid w:val="0064333F"/>
    <w:rsid w:val="00643AD1"/>
    <w:rsid w:val="00643ADA"/>
    <w:rsid w:val="00643B92"/>
    <w:rsid w:val="00643FB4"/>
    <w:rsid w:val="006441DC"/>
    <w:rsid w:val="006445E0"/>
    <w:rsid w:val="00644753"/>
    <w:rsid w:val="00644D26"/>
    <w:rsid w:val="00644F38"/>
    <w:rsid w:val="00644FF3"/>
    <w:rsid w:val="006452B4"/>
    <w:rsid w:val="006453C6"/>
    <w:rsid w:val="0064540E"/>
    <w:rsid w:val="00645665"/>
    <w:rsid w:val="006456C9"/>
    <w:rsid w:val="006456F1"/>
    <w:rsid w:val="006458AC"/>
    <w:rsid w:val="00645A41"/>
    <w:rsid w:val="00645B3A"/>
    <w:rsid w:val="00645C05"/>
    <w:rsid w:val="00645E03"/>
    <w:rsid w:val="00645F7F"/>
    <w:rsid w:val="00645F8F"/>
    <w:rsid w:val="00646011"/>
    <w:rsid w:val="0064609A"/>
    <w:rsid w:val="0064625B"/>
    <w:rsid w:val="006466A1"/>
    <w:rsid w:val="006467ED"/>
    <w:rsid w:val="00646AA6"/>
    <w:rsid w:val="00646B9A"/>
    <w:rsid w:val="00647431"/>
    <w:rsid w:val="006474E9"/>
    <w:rsid w:val="0064750F"/>
    <w:rsid w:val="0064763D"/>
    <w:rsid w:val="0064783B"/>
    <w:rsid w:val="00647D26"/>
    <w:rsid w:val="00647E5B"/>
    <w:rsid w:val="00650004"/>
    <w:rsid w:val="00650187"/>
    <w:rsid w:val="006502BF"/>
    <w:rsid w:val="00650658"/>
    <w:rsid w:val="0065085C"/>
    <w:rsid w:val="006508CE"/>
    <w:rsid w:val="00650A31"/>
    <w:rsid w:val="00650C44"/>
    <w:rsid w:val="00650CD0"/>
    <w:rsid w:val="0065123D"/>
    <w:rsid w:val="00651367"/>
    <w:rsid w:val="00651626"/>
    <w:rsid w:val="00651AF1"/>
    <w:rsid w:val="006526D2"/>
    <w:rsid w:val="00652935"/>
    <w:rsid w:val="0065297D"/>
    <w:rsid w:val="006529A2"/>
    <w:rsid w:val="00652AD0"/>
    <w:rsid w:val="00652B53"/>
    <w:rsid w:val="00652C5A"/>
    <w:rsid w:val="00652C88"/>
    <w:rsid w:val="00653435"/>
    <w:rsid w:val="0065346C"/>
    <w:rsid w:val="006538BD"/>
    <w:rsid w:val="00653AF6"/>
    <w:rsid w:val="00653B02"/>
    <w:rsid w:val="00653CEC"/>
    <w:rsid w:val="0065407E"/>
    <w:rsid w:val="0065419E"/>
    <w:rsid w:val="006543CF"/>
    <w:rsid w:val="00654762"/>
    <w:rsid w:val="006547AB"/>
    <w:rsid w:val="00654816"/>
    <w:rsid w:val="00654AE6"/>
    <w:rsid w:val="00654B76"/>
    <w:rsid w:val="00654BE3"/>
    <w:rsid w:val="00654C3C"/>
    <w:rsid w:val="00654D0D"/>
    <w:rsid w:val="00654DED"/>
    <w:rsid w:val="00654E88"/>
    <w:rsid w:val="00655215"/>
    <w:rsid w:val="00655228"/>
    <w:rsid w:val="00655261"/>
    <w:rsid w:val="00655422"/>
    <w:rsid w:val="0065552C"/>
    <w:rsid w:val="006557BF"/>
    <w:rsid w:val="00655C11"/>
    <w:rsid w:val="00655DC0"/>
    <w:rsid w:val="00655E0E"/>
    <w:rsid w:val="00655E5C"/>
    <w:rsid w:val="006562AD"/>
    <w:rsid w:val="0065641D"/>
    <w:rsid w:val="0065662A"/>
    <w:rsid w:val="006569C7"/>
    <w:rsid w:val="00656D30"/>
    <w:rsid w:val="00656EBF"/>
    <w:rsid w:val="00656F16"/>
    <w:rsid w:val="0065700B"/>
    <w:rsid w:val="00657298"/>
    <w:rsid w:val="006573B1"/>
    <w:rsid w:val="006573DA"/>
    <w:rsid w:val="00657780"/>
    <w:rsid w:val="006577CA"/>
    <w:rsid w:val="00657982"/>
    <w:rsid w:val="006579BC"/>
    <w:rsid w:val="00657A13"/>
    <w:rsid w:val="00657B9B"/>
    <w:rsid w:val="00657F16"/>
    <w:rsid w:val="00660696"/>
    <w:rsid w:val="00660870"/>
    <w:rsid w:val="00660AF9"/>
    <w:rsid w:val="00660E8C"/>
    <w:rsid w:val="00661097"/>
    <w:rsid w:val="0066116B"/>
    <w:rsid w:val="00661256"/>
    <w:rsid w:val="00661474"/>
    <w:rsid w:val="00661567"/>
    <w:rsid w:val="006617B5"/>
    <w:rsid w:val="0066188B"/>
    <w:rsid w:val="006618F7"/>
    <w:rsid w:val="00661BAE"/>
    <w:rsid w:val="00661D50"/>
    <w:rsid w:val="00661E3E"/>
    <w:rsid w:val="00661F24"/>
    <w:rsid w:val="006625C7"/>
    <w:rsid w:val="0066292C"/>
    <w:rsid w:val="00662932"/>
    <w:rsid w:val="006629D4"/>
    <w:rsid w:val="00662AA1"/>
    <w:rsid w:val="00662C0C"/>
    <w:rsid w:val="00662E28"/>
    <w:rsid w:val="00662EBD"/>
    <w:rsid w:val="006631D6"/>
    <w:rsid w:val="006632BC"/>
    <w:rsid w:val="006633CE"/>
    <w:rsid w:val="006634C7"/>
    <w:rsid w:val="0066389F"/>
    <w:rsid w:val="00663A71"/>
    <w:rsid w:val="00663AE1"/>
    <w:rsid w:val="00663CC0"/>
    <w:rsid w:val="00663F2A"/>
    <w:rsid w:val="00663F2C"/>
    <w:rsid w:val="006642B7"/>
    <w:rsid w:val="0066445C"/>
    <w:rsid w:val="006647AC"/>
    <w:rsid w:val="006647FC"/>
    <w:rsid w:val="00664889"/>
    <w:rsid w:val="00664999"/>
    <w:rsid w:val="00664A4E"/>
    <w:rsid w:val="00664DBE"/>
    <w:rsid w:val="0066508F"/>
    <w:rsid w:val="006650F5"/>
    <w:rsid w:val="006651A8"/>
    <w:rsid w:val="006651B4"/>
    <w:rsid w:val="0066533A"/>
    <w:rsid w:val="00665E6E"/>
    <w:rsid w:val="006662E2"/>
    <w:rsid w:val="006663A5"/>
    <w:rsid w:val="00666479"/>
    <w:rsid w:val="00666534"/>
    <w:rsid w:val="00666848"/>
    <w:rsid w:val="00666878"/>
    <w:rsid w:val="00666BDA"/>
    <w:rsid w:val="00666D6B"/>
    <w:rsid w:val="006670FC"/>
    <w:rsid w:val="00667339"/>
    <w:rsid w:val="0066785F"/>
    <w:rsid w:val="00667A6A"/>
    <w:rsid w:val="00667E5D"/>
    <w:rsid w:val="006700D4"/>
    <w:rsid w:val="00670122"/>
    <w:rsid w:val="006702DE"/>
    <w:rsid w:val="006704E3"/>
    <w:rsid w:val="0067050A"/>
    <w:rsid w:val="006705C4"/>
    <w:rsid w:val="0067060A"/>
    <w:rsid w:val="00670681"/>
    <w:rsid w:val="006708E3"/>
    <w:rsid w:val="00670A05"/>
    <w:rsid w:val="00670A55"/>
    <w:rsid w:val="00670B1B"/>
    <w:rsid w:val="00670C57"/>
    <w:rsid w:val="00671066"/>
    <w:rsid w:val="00671333"/>
    <w:rsid w:val="0067150F"/>
    <w:rsid w:val="00671540"/>
    <w:rsid w:val="006716B8"/>
    <w:rsid w:val="00671878"/>
    <w:rsid w:val="00671C0F"/>
    <w:rsid w:val="00671D06"/>
    <w:rsid w:val="00671DF7"/>
    <w:rsid w:val="00671E7D"/>
    <w:rsid w:val="00672A4D"/>
    <w:rsid w:val="00672A7B"/>
    <w:rsid w:val="00673085"/>
    <w:rsid w:val="006730B7"/>
    <w:rsid w:val="00673403"/>
    <w:rsid w:val="0067374C"/>
    <w:rsid w:val="0067375B"/>
    <w:rsid w:val="00673A50"/>
    <w:rsid w:val="00673C86"/>
    <w:rsid w:val="00674932"/>
    <w:rsid w:val="00674E8B"/>
    <w:rsid w:val="00674F7E"/>
    <w:rsid w:val="00675231"/>
    <w:rsid w:val="00675538"/>
    <w:rsid w:val="00675DEA"/>
    <w:rsid w:val="006761F5"/>
    <w:rsid w:val="0067635E"/>
    <w:rsid w:val="00676523"/>
    <w:rsid w:val="00676821"/>
    <w:rsid w:val="006768DD"/>
    <w:rsid w:val="00676985"/>
    <w:rsid w:val="00676B55"/>
    <w:rsid w:val="00676D9D"/>
    <w:rsid w:val="00677112"/>
    <w:rsid w:val="006771E9"/>
    <w:rsid w:val="006771FB"/>
    <w:rsid w:val="006773A9"/>
    <w:rsid w:val="0067763B"/>
    <w:rsid w:val="00677E9D"/>
    <w:rsid w:val="00677FA6"/>
    <w:rsid w:val="00677FD1"/>
    <w:rsid w:val="0068003D"/>
    <w:rsid w:val="00680202"/>
    <w:rsid w:val="006804F6"/>
    <w:rsid w:val="00680623"/>
    <w:rsid w:val="00680627"/>
    <w:rsid w:val="00680629"/>
    <w:rsid w:val="00680826"/>
    <w:rsid w:val="00680831"/>
    <w:rsid w:val="00680836"/>
    <w:rsid w:val="00680A1D"/>
    <w:rsid w:val="00680B77"/>
    <w:rsid w:val="00680E2E"/>
    <w:rsid w:val="00680F79"/>
    <w:rsid w:val="00680F95"/>
    <w:rsid w:val="006810DD"/>
    <w:rsid w:val="0068129B"/>
    <w:rsid w:val="00681516"/>
    <w:rsid w:val="00681555"/>
    <w:rsid w:val="006816C0"/>
    <w:rsid w:val="006817C0"/>
    <w:rsid w:val="006818E1"/>
    <w:rsid w:val="006818EE"/>
    <w:rsid w:val="00681A91"/>
    <w:rsid w:val="00681E14"/>
    <w:rsid w:val="006820B7"/>
    <w:rsid w:val="00682645"/>
    <w:rsid w:val="006826BF"/>
    <w:rsid w:val="00682796"/>
    <w:rsid w:val="00682834"/>
    <w:rsid w:val="00682938"/>
    <w:rsid w:val="00682AA6"/>
    <w:rsid w:val="00682CDF"/>
    <w:rsid w:val="00682D8A"/>
    <w:rsid w:val="00682E8E"/>
    <w:rsid w:val="00683058"/>
    <w:rsid w:val="00683416"/>
    <w:rsid w:val="006836C6"/>
    <w:rsid w:val="006836CC"/>
    <w:rsid w:val="0068370D"/>
    <w:rsid w:val="006837B2"/>
    <w:rsid w:val="00683818"/>
    <w:rsid w:val="00683E00"/>
    <w:rsid w:val="00683E28"/>
    <w:rsid w:val="00683EF4"/>
    <w:rsid w:val="0068405F"/>
    <w:rsid w:val="006841CA"/>
    <w:rsid w:val="006844C1"/>
    <w:rsid w:val="00684561"/>
    <w:rsid w:val="00684C84"/>
    <w:rsid w:val="00684C9C"/>
    <w:rsid w:val="00684CF6"/>
    <w:rsid w:val="00684F23"/>
    <w:rsid w:val="0068526B"/>
    <w:rsid w:val="00685426"/>
    <w:rsid w:val="00685444"/>
    <w:rsid w:val="00685589"/>
    <w:rsid w:val="006855D8"/>
    <w:rsid w:val="00685638"/>
    <w:rsid w:val="0068570E"/>
    <w:rsid w:val="006857A4"/>
    <w:rsid w:val="006858F9"/>
    <w:rsid w:val="006859D4"/>
    <w:rsid w:val="00685B41"/>
    <w:rsid w:val="00685D92"/>
    <w:rsid w:val="00686005"/>
    <w:rsid w:val="0068602A"/>
    <w:rsid w:val="00686249"/>
    <w:rsid w:val="00686289"/>
    <w:rsid w:val="00686A7A"/>
    <w:rsid w:val="00686FB7"/>
    <w:rsid w:val="006871A6"/>
    <w:rsid w:val="006872A5"/>
    <w:rsid w:val="006872CC"/>
    <w:rsid w:val="006877A0"/>
    <w:rsid w:val="0069007A"/>
    <w:rsid w:val="0069011E"/>
    <w:rsid w:val="00690124"/>
    <w:rsid w:val="00690248"/>
    <w:rsid w:val="0069029B"/>
    <w:rsid w:val="00690468"/>
    <w:rsid w:val="00690544"/>
    <w:rsid w:val="00690A54"/>
    <w:rsid w:val="00690C38"/>
    <w:rsid w:val="0069107F"/>
    <w:rsid w:val="006913C5"/>
    <w:rsid w:val="00691646"/>
    <w:rsid w:val="00691892"/>
    <w:rsid w:val="006918FA"/>
    <w:rsid w:val="006919C0"/>
    <w:rsid w:val="006919FE"/>
    <w:rsid w:val="00691AAE"/>
    <w:rsid w:val="00691E6D"/>
    <w:rsid w:val="00692338"/>
    <w:rsid w:val="006926AF"/>
    <w:rsid w:val="006926DC"/>
    <w:rsid w:val="00692A13"/>
    <w:rsid w:val="00692B6A"/>
    <w:rsid w:val="00692C73"/>
    <w:rsid w:val="00692CB7"/>
    <w:rsid w:val="00692D27"/>
    <w:rsid w:val="00692EAB"/>
    <w:rsid w:val="00692EEF"/>
    <w:rsid w:val="00692F57"/>
    <w:rsid w:val="00692F95"/>
    <w:rsid w:val="00693560"/>
    <w:rsid w:val="0069363D"/>
    <w:rsid w:val="00693B53"/>
    <w:rsid w:val="00693FB7"/>
    <w:rsid w:val="006940F0"/>
    <w:rsid w:val="00694213"/>
    <w:rsid w:val="00694241"/>
    <w:rsid w:val="00694313"/>
    <w:rsid w:val="006944E8"/>
    <w:rsid w:val="00694517"/>
    <w:rsid w:val="00694526"/>
    <w:rsid w:val="00694B4E"/>
    <w:rsid w:val="00694D0A"/>
    <w:rsid w:val="00694E13"/>
    <w:rsid w:val="00694F76"/>
    <w:rsid w:val="00694F88"/>
    <w:rsid w:val="006954B5"/>
    <w:rsid w:val="006955D4"/>
    <w:rsid w:val="00695798"/>
    <w:rsid w:val="0069593E"/>
    <w:rsid w:val="00695B9B"/>
    <w:rsid w:val="00695C32"/>
    <w:rsid w:val="00695C9B"/>
    <w:rsid w:val="00696034"/>
    <w:rsid w:val="00696264"/>
    <w:rsid w:val="0069626A"/>
    <w:rsid w:val="006962A9"/>
    <w:rsid w:val="00696412"/>
    <w:rsid w:val="0069682D"/>
    <w:rsid w:val="00696896"/>
    <w:rsid w:val="00696ABD"/>
    <w:rsid w:val="00696AD7"/>
    <w:rsid w:val="00696EDA"/>
    <w:rsid w:val="006971B5"/>
    <w:rsid w:val="0069767E"/>
    <w:rsid w:val="006976D9"/>
    <w:rsid w:val="00697E72"/>
    <w:rsid w:val="006A04C5"/>
    <w:rsid w:val="006A05A9"/>
    <w:rsid w:val="006A0626"/>
    <w:rsid w:val="006A076C"/>
    <w:rsid w:val="006A07CA"/>
    <w:rsid w:val="006A09A9"/>
    <w:rsid w:val="006A09B4"/>
    <w:rsid w:val="006A0AC0"/>
    <w:rsid w:val="006A0DDA"/>
    <w:rsid w:val="006A0E8D"/>
    <w:rsid w:val="006A0F26"/>
    <w:rsid w:val="006A0F6C"/>
    <w:rsid w:val="006A102F"/>
    <w:rsid w:val="006A11BA"/>
    <w:rsid w:val="006A1839"/>
    <w:rsid w:val="006A1907"/>
    <w:rsid w:val="006A1A14"/>
    <w:rsid w:val="006A1AC3"/>
    <w:rsid w:val="006A1AD4"/>
    <w:rsid w:val="006A1DBB"/>
    <w:rsid w:val="006A2009"/>
    <w:rsid w:val="006A21C2"/>
    <w:rsid w:val="006A23D5"/>
    <w:rsid w:val="006A24D5"/>
    <w:rsid w:val="006A27C0"/>
    <w:rsid w:val="006A27C3"/>
    <w:rsid w:val="006A2A1E"/>
    <w:rsid w:val="006A2BD6"/>
    <w:rsid w:val="006A2CF7"/>
    <w:rsid w:val="006A2E7C"/>
    <w:rsid w:val="006A3033"/>
    <w:rsid w:val="006A3069"/>
    <w:rsid w:val="006A3259"/>
    <w:rsid w:val="006A3267"/>
    <w:rsid w:val="006A36E0"/>
    <w:rsid w:val="006A371D"/>
    <w:rsid w:val="006A38A7"/>
    <w:rsid w:val="006A3935"/>
    <w:rsid w:val="006A3A00"/>
    <w:rsid w:val="006A3A37"/>
    <w:rsid w:val="006A3A81"/>
    <w:rsid w:val="006A3BFF"/>
    <w:rsid w:val="006A4010"/>
    <w:rsid w:val="006A40CF"/>
    <w:rsid w:val="006A449E"/>
    <w:rsid w:val="006A4B1A"/>
    <w:rsid w:val="006A5108"/>
    <w:rsid w:val="006A5AC2"/>
    <w:rsid w:val="006A5B76"/>
    <w:rsid w:val="006A6276"/>
    <w:rsid w:val="006A6581"/>
    <w:rsid w:val="006A66B6"/>
    <w:rsid w:val="006A673B"/>
    <w:rsid w:val="006A6979"/>
    <w:rsid w:val="006A6C05"/>
    <w:rsid w:val="006A6D16"/>
    <w:rsid w:val="006A70DB"/>
    <w:rsid w:val="006A7156"/>
    <w:rsid w:val="006A721C"/>
    <w:rsid w:val="006A72CA"/>
    <w:rsid w:val="006A7315"/>
    <w:rsid w:val="006A747C"/>
    <w:rsid w:val="006A75B8"/>
    <w:rsid w:val="006A7AB9"/>
    <w:rsid w:val="006B06F7"/>
    <w:rsid w:val="006B0991"/>
    <w:rsid w:val="006B09B1"/>
    <w:rsid w:val="006B0C23"/>
    <w:rsid w:val="006B0CA3"/>
    <w:rsid w:val="006B0CB0"/>
    <w:rsid w:val="006B0DB7"/>
    <w:rsid w:val="006B0EFB"/>
    <w:rsid w:val="006B1158"/>
    <w:rsid w:val="006B12D5"/>
    <w:rsid w:val="006B1384"/>
    <w:rsid w:val="006B197A"/>
    <w:rsid w:val="006B19C0"/>
    <w:rsid w:val="006B1A39"/>
    <w:rsid w:val="006B1ACF"/>
    <w:rsid w:val="006B1F90"/>
    <w:rsid w:val="006B1FA9"/>
    <w:rsid w:val="006B2043"/>
    <w:rsid w:val="006B2065"/>
    <w:rsid w:val="006B206E"/>
    <w:rsid w:val="006B250C"/>
    <w:rsid w:val="006B2581"/>
    <w:rsid w:val="006B2945"/>
    <w:rsid w:val="006B2A60"/>
    <w:rsid w:val="006B2B83"/>
    <w:rsid w:val="006B3489"/>
    <w:rsid w:val="006B357E"/>
    <w:rsid w:val="006B358E"/>
    <w:rsid w:val="006B3DBD"/>
    <w:rsid w:val="006B3F06"/>
    <w:rsid w:val="006B3F69"/>
    <w:rsid w:val="006B4014"/>
    <w:rsid w:val="006B4239"/>
    <w:rsid w:val="006B440F"/>
    <w:rsid w:val="006B4552"/>
    <w:rsid w:val="006B465E"/>
    <w:rsid w:val="006B4DD4"/>
    <w:rsid w:val="006B50F5"/>
    <w:rsid w:val="006B51A3"/>
    <w:rsid w:val="006B53F6"/>
    <w:rsid w:val="006B5460"/>
    <w:rsid w:val="006B55F4"/>
    <w:rsid w:val="006B5840"/>
    <w:rsid w:val="006B5E84"/>
    <w:rsid w:val="006B6118"/>
    <w:rsid w:val="006B61E2"/>
    <w:rsid w:val="006B646D"/>
    <w:rsid w:val="006B6576"/>
    <w:rsid w:val="006B694F"/>
    <w:rsid w:val="006B6A89"/>
    <w:rsid w:val="006B6AC1"/>
    <w:rsid w:val="006B6B43"/>
    <w:rsid w:val="006B6C55"/>
    <w:rsid w:val="006B6E0B"/>
    <w:rsid w:val="006B6F24"/>
    <w:rsid w:val="006B6F5E"/>
    <w:rsid w:val="006B7203"/>
    <w:rsid w:val="006B720F"/>
    <w:rsid w:val="006B7395"/>
    <w:rsid w:val="006B7518"/>
    <w:rsid w:val="006B7675"/>
    <w:rsid w:val="006B78C7"/>
    <w:rsid w:val="006B79BE"/>
    <w:rsid w:val="006B7A01"/>
    <w:rsid w:val="006B7C24"/>
    <w:rsid w:val="006B7D1F"/>
    <w:rsid w:val="006B7D86"/>
    <w:rsid w:val="006B7E6F"/>
    <w:rsid w:val="006C0076"/>
    <w:rsid w:val="006C0079"/>
    <w:rsid w:val="006C028A"/>
    <w:rsid w:val="006C050E"/>
    <w:rsid w:val="006C0537"/>
    <w:rsid w:val="006C07B6"/>
    <w:rsid w:val="006C07BC"/>
    <w:rsid w:val="006C0B1C"/>
    <w:rsid w:val="006C0E8D"/>
    <w:rsid w:val="006C0F0F"/>
    <w:rsid w:val="006C1085"/>
    <w:rsid w:val="006C11E8"/>
    <w:rsid w:val="006C11FE"/>
    <w:rsid w:val="006C1601"/>
    <w:rsid w:val="006C17C1"/>
    <w:rsid w:val="006C1F2A"/>
    <w:rsid w:val="006C2058"/>
    <w:rsid w:val="006C21E0"/>
    <w:rsid w:val="006C221B"/>
    <w:rsid w:val="006C221E"/>
    <w:rsid w:val="006C2314"/>
    <w:rsid w:val="006C23E1"/>
    <w:rsid w:val="006C2440"/>
    <w:rsid w:val="006C24D9"/>
    <w:rsid w:val="006C24FD"/>
    <w:rsid w:val="006C2562"/>
    <w:rsid w:val="006C26B2"/>
    <w:rsid w:val="006C2A8E"/>
    <w:rsid w:val="006C2CBC"/>
    <w:rsid w:val="006C2DAC"/>
    <w:rsid w:val="006C2DF1"/>
    <w:rsid w:val="006C30D8"/>
    <w:rsid w:val="006C30F8"/>
    <w:rsid w:val="006C3295"/>
    <w:rsid w:val="006C3831"/>
    <w:rsid w:val="006C38CC"/>
    <w:rsid w:val="006C3C35"/>
    <w:rsid w:val="006C3E60"/>
    <w:rsid w:val="006C4012"/>
    <w:rsid w:val="006C4047"/>
    <w:rsid w:val="006C478D"/>
    <w:rsid w:val="006C4850"/>
    <w:rsid w:val="006C4902"/>
    <w:rsid w:val="006C4984"/>
    <w:rsid w:val="006C4B30"/>
    <w:rsid w:val="006C4B9F"/>
    <w:rsid w:val="006C4BE6"/>
    <w:rsid w:val="006C4CD4"/>
    <w:rsid w:val="006C4E21"/>
    <w:rsid w:val="006C517D"/>
    <w:rsid w:val="006C5250"/>
    <w:rsid w:val="006C530F"/>
    <w:rsid w:val="006C53C8"/>
    <w:rsid w:val="006C54C2"/>
    <w:rsid w:val="006C57BF"/>
    <w:rsid w:val="006C58AD"/>
    <w:rsid w:val="006C5B17"/>
    <w:rsid w:val="006C5C0D"/>
    <w:rsid w:val="006C66CB"/>
    <w:rsid w:val="006C67DA"/>
    <w:rsid w:val="006C6AD7"/>
    <w:rsid w:val="006C6C6D"/>
    <w:rsid w:val="006C6F4E"/>
    <w:rsid w:val="006C761C"/>
    <w:rsid w:val="006C77BC"/>
    <w:rsid w:val="006C7945"/>
    <w:rsid w:val="006C7A3A"/>
    <w:rsid w:val="006C7C45"/>
    <w:rsid w:val="006D00C8"/>
    <w:rsid w:val="006D020D"/>
    <w:rsid w:val="006D03E2"/>
    <w:rsid w:val="006D04ED"/>
    <w:rsid w:val="006D05B8"/>
    <w:rsid w:val="006D0691"/>
    <w:rsid w:val="006D0733"/>
    <w:rsid w:val="006D07E1"/>
    <w:rsid w:val="006D0B56"/>
    <w:rsid w:val="006D0C83"/>
    <w:rsid w:val="006D0D65"/>
    <w:rsid w:val="006D10CE"/>
    <w:rsid w:val="006D152E"/>
    <w:rsid w:val="006D1564"/>
    <w:rsid w:val="006D1DF9"/>
    <w:rsid w:val="006D22DC"/>
    <w:rsid w:val="006D248A"/>
    <w:rsid w:val="006D25BE"/>
    <w:rsid w:val="006D2933"/>
    <w:rsid w:val="006D2A16"/>
    <w:rsid w:val="006D2A48"/>
    <w:rsid w:val="006D2B0E"/>
    <w:rsid w:val="006D2CD6"/>
    <w:rsid w:val="006D2D31"/>
    <w:rsid w:val="006D3030"/>
    <w:rsid w:val="006D3192"/>
    <w:rsid w:val="006D3553"/>
    <w:rsid w:val="006D3D91"/>
    <w:rsid w:val="006D424F"/>
    <w:rsid w:val="006D4310"/>
    <w:rsid w:val="006D4454"/>
    <w:rsid w:val="006D45DF"/>
    <w:rsid w:val="006D472C"/>
    <w:rsid w:val="006D4921"/>
    <w:rsid w:val="006D4A45"/>
    <w:rsid w:val="006D4A8E"/>
    <w:rsid w:val="006D4A90"/>
    <w:rsid w:val="006D4B11"/>
    <w:rsid w:val="006D4FE4"/>
    <w:rsid w:val="006D5015"/>
    <w:rsid w:val="006D5092"/>
    <w:rsid w:val="006D5207"/>
    <w:rsid w:val="006D53AA"/>
    <w:rsid w:val="006D5454"/>
    <w:rsid w:val="006D573F"/>
    <w:rsid w:val="006D5774"/>
    <w:rsid w:val="006D58B7"/>
    <w:rsid w:val="006D5909"/>
    <w:rsid w:val="006D5BF5"/>
    <w:rsid w:val="006D5C60"/>
    <w:rsid w:val="006D630F"/>
    <w:rsid w:val="006D6332"/>
    <w:rsid w:val="006D637A"/>
    <w:rsid w:val="006D65F5"/>
    <w:rsid w:val="006D68B1"/>
    <w:rsid w:val="006D6B14"/>
    <w:rsid w:val="006D6B2A"/>
    <w:rsid w:val="006D6C49"/>
    <w:rsid w:val="006D6CB7"/>
    <w:rsid w:val="006D6D16"/>
    <w:rsid w:val="006D6D39"/>
    <w:rsid w:val="006D6E4B"/>
    <w:rsid w:val="006D6ECF"/>
    <w:rsid w:val="006D702B"/>
    <w:rsid w:val="006D70E7"/>
    <w:rsid w:val="006D70ED"/>
    <w:rsid w:val="006D717E"/>
    <w:rsid w:val="006D7262"/>
    <w:rsid w:val="006D74CA"/>
    <w:rsid w:val="006D75B8"/>
    <w:rsid w:val="006D7610"/>
    <w:rsid w:val="006D778C"/>
    <w:rsid w:val="006D782B"/>
    <w:rsid w:val="006D7989"/>
    <w:rsid w:val="006D7A82"/>
    <w:rsid w:val="006D7C42"/>
    <w:rsid w:val="006D7CED"/>
    <w:rsid w:val="006D7E5C"/>
    <w:rsid w:val="006D7E88"/>
    <w:rsid w:val="006D7F0F"/>
    <w:rsid w:val="006E016A"/>
    <w:rsid w:val="006E0223"/>
    <w:rsid w:val="006E060E"/>
    <w:rsid w:val="006E0727"/>
    <w:rsid w:val="006E0806"/>
    <w:rsid w:val="006E0862"/>
    <w:rsid w:val="006E09E1"/>
    <w:rsid w:val="006E0D67"/>
    <w:rsid w:val="006E0F60"/>
    <w:rsid w:val="006E1087"/>
    <w:rsid w:val="006E1216"/>
    <w:rsid w:val="006E170B"/>
    <w:rsid w:val="006E1880"/>
    <w:rsid w:val="006E1A7A"/>
    <w:rsid w:val="006E1B3C"/>
    <w:rsid w:val="006E1B7F"/>
    <w:rsid w:val="006E1FED"/>
    <w:rsid w:val="006E2581"/>
    <w:rsid w:val="006E2599"/>
    <w:rsid w:val="006E25B8"/>
    <w:rsid w:val="006E283C"/>
    <w:rsid w:val="006E29BC"/>
    <w:rsid w:val="006E2A6A"/>
    <w:rsid w:val="006E2BB9"/>
    <w:rsid w:val="006E2FC4"/>
    <w:rsid w:val="006E340F"/>
    <w:rsid w:val="006E350F"/>
    <w:rsid w:val="006E3917"/>
    <w:rsid w:val="006E3ABB"/>
    <w:rsid w:val="006E3CEE"/>
    <w:rsid w:val="006E3DD4"/>
    <w:rsid w:val="006E3E30"/>
    <w:rsid w:val="006E413B"/>
    <w:rsid w:val="006E42C6"/>
    <w:rsid w:val="006E42CF"/>
    <w:rsid w:val="006E4496"/>
    <w:rsid w:val="006E47DB"/>
    <w:rsid w:val="006E4814"/>
    <w:rsid w:val="006E4CE3"/>
    <w:rsid w:val="006E4D2B"/>
    <w:rsid w:val="006E4E2E"/>
    <w:rsid w:val="006E4EFD"/>
    <w:rsid w:val="006E4F3E"/>
    <w:rsid w:val="006E4FE6"/>
    <w:rsid w:val="006E53EE"/>
    <w:rsid w:val="006E589C"/>
    <w:rsid w:val="006E5901"/>
    <w:rsid w:val="006E5A3F"/>
    <w:rsid w:val="006E5CFD"/>
    <w:rsid w:val="006E6070"/>
    <w:rsid w:val="006E6528"/>
    <w:rsid w:val="006E68B6"/>
    <w:rsid w:val="006E6A5F"/>
    <w:rsid w:val="006E6ABC"/>
    <w:rsid w:val="006E6BA6"/>
    <w:rsid w:val="006E6C89"/>
    <w:rsid w:val="006E6F8A"/>
    <w:rsid w:val="006E715F"/>
    <w:rsid w:val="006E736D"/>
    <w:rsid w:val="006E7785"/>
    <w:rsid w:val="006E79C7"/>
    <w:rsid w:val="006E7D34"/>
    <w:rsid w:val="006E7F37"/>
    <w:rsid w:val="006F002D"/>
    <w:rsid w:val="006F0248"/>
    <w:rsid w:val="006F0271"/>
    <w:rsid w:val="006F0607"/>
    <w:rsid w:val="006F0758"/>
    <w:rsid w:val="006F09B3"/>
    <w:rsid w:val="006F0C34"/>
    <w:rsid w:val="006F0F01"/>
    <w:rsid w:val="006F0FE9"/>
    <w:rsid w:val="006F102F"/>
    <w:rsid w:val="006F1507"/>
    <w:rsid w:val="006F1561"/>
    <w:rsid w:val="006F16DE"/>
    <w:rsid w:val="006F1938"/>
    <w:rsid w:val="006F19C6"/>
    <w:rsid w:val="006F1D8A"/>
    <w:rsid w:val="006F20A5"/>
    <w:rsid w:val="006F20AF"/>
    <w:rsid w:val="006F219F"/>
    <w:rsid w:val="006F2385"/>
    <w:rsid w:val="006F295A"/>
    <w:rsid w:val="006F2BB5"/>
    <w:rsid w:val="006F3016"/>
    <w:rsid w:val="006F3278"/>
    <w:rsid w:val="006F3288"/>
    <w:rsid w:val="006F3458"/>
    <w:rsid w:val="006F352D"/>
    <w:rsid w:val="006F3A24"/>
    <w:rsid w:val="006F3AD7"/>
    <w:rsid w:val="006F3B4A"/>
    <w:rsid w:val="006F3C16"/>
    <w:rsid w:val="006F427A"/>
    <w:rsid w:val="006F441A"/>
    <w:rsid w:val="006F4550"/>
    <w:rsid w:val="006F46C1"/>
    <w:rsid w:val="006F4794"/>
    <w:rsid w:val="006F480D"/>
    <w:rsid w:val="006F484B"/>
    <w:rsid w:val="006F489E"/>
    <w:rsid w:val="006F498F"/>
    <w:rsid w:val="006F4E86"/>
    <w:rsid w:val="006F4F5F"/>
    <w:rsid w:val="006F4FA5"/>
    <w:rsid w:val="006F5176"/>
    <w:rsid w:val="006F52D0"/>
    <w:rsid w:val="006F569D"/>
    <w:rsid w:val="006F56AF"/>
    <w:rsid w:val="006F56E9"/>
    <w:rsid w:val="006F57A5"/>
    <w:rsid w:val="006F5891"/>
    <w:rsid w:val="006F5CB1"/>
    <w:rsid w:val="006F5F48"/>
    <w:rsid w:val="006F613C"/>
    <w:rsid w:val="006F62B3"/>
    <w:rsid w:val="006F67F0"/>
    <w:rsid w:val="006F6885"/>
    <w:rsid w:val="006F6B4F"/>
    <w:rsid w:val="006F6BEE"/>
    <w:rsid w:val="006F6E36"/>
    <w:rsid w:val="006F6EEB"/>
    <w:rsid w:val="006F7336"/>
    <w:rsid w:val="006F7528"/>
    <w:rsid w:val="006F793B"/>
    <w:rsid w:val="006F7B62"/>
    <w:rsid w:val="006F7D8C"/>
    <w:rsid w:val="006F7DC0"/>
    <w:rsid w:val="00700009"/>
    <w:rsid w:val="00700253"/>
    <w:rsid w:val="007002C6"/>
    <w:rsid w:val="0070073E"/>
    <w:rsid w:val="00700CB4"/>
    <w:rsid w:val="00700E36"/>
    <w:rsid w:val="00700EA7"/>
    <w:rsid w:val="0070134C"/>
    <w:rsid w:val="007014B4"/>
    <w:rsid w:val="007016A9"/>
    <w:rsid w:val="00701783"/>
    <w:rsid w:val="00701965"/>
    <w:rsid w:val="00701986"/>
    <w:rsid w:val="007019C0"/>
    <w:rsid w:val="00701D27"/>
    <w:rsid w:val="007020B0"/>
    <w:rsid w:val="007024E1"/>
    <w:rsid w:val="007025A2"/>
    <w:rsid w:val="007028CE"/>
    <w:rsid w:val="00702A20"/>
    <w:rsid w:val="00702C40"/>
    <w:rsid w:val="00703011"/>
    <w:rsid w:val="007030E6"/>
    <w:rsid w:val="0070328B"/>
    <w:rsid w:val="00703366"/>
    <w:rsid w:val="00703583"/>
    <w:rsid w:val="00703AC5"/>
    <w:rsid w:val="00703C81"/>
    <w:rsid w:val="00703F66"/>
    <w:rsid w:val="00704161"/>
    <w:rsid w:val="00704222"/>
    <w:rsid w:val="00704274"/>
    <w:rsid w:val="00704787"/>
    <w:rsid w:val="0070489F"/>
    <w:rsid w:val="007048B5"/>
    <w:rsid w:val="0070493C"/>
    <w:rsid w:val="007049F8"/>
    <w:rsid w:val="00704D88"/>
    <w:rsid w:val="00704E9E"/>
    <w:rsid w:val="0070549A"/>
    <w:rsid w:val="0070562B"/>
    <w:rsid w:val="00705CC1"/>
    <w:rsid w:val="00705EDA"/>
    <w:rsid w:val="0070604A"/>
    <w:rsid w:val="00706261"/>
    <w:rsid w:val="00706858"/>
    <w:rsid w:val="0070694C"/>
    <w:rsid w:val="00706962"/>
    <w:rsid w:val="00706C39"/>
    <w:rsid w:val="00707698"/>
    <w:rsid w:val="00707D68"/>
    <w:rsid w:val="00707EA0"/>
    <w:rsid w:val="00707F53"/>
    <w:rsid w:val="00707FAB"/>
    <w:rsid w:val="007100C6"/>
    <w:rsid w:val="007105E4"/>
    <w:rsid w:val="007109AD"/>
    <w:rsid w:val="00710A99"/>
    <w:rsid w:val="00710EAC"/>
    <w:rsid w:val="007116D0"/>
    <w:rsid w:val="00711993"/>
    <w:rsid w:val="00711F23"/>
    <w:rsid w:val="00712008"/>
    <w:rsid w:val="0071205B"/>
    <w:rsid w:val="0071229A"/>
    <w:rsid w:val="00712662"/>
    <w:rsid w:val="007126F5"/>
    <w:rsid w:val="00712910"/>
    <w:rsid w:val="00712AA0"/>
    <w:rsid w:val="00712CD6"/>
    <w:rsid w:val="00712F28"/>
    <w:rsid w:val="00712F2B"/>
    <w:rsid w:val="00713430"/>
    <w:rsid w:val="0071352D"/>
    <w:rsid w:val="00713836"/>
    <w:rsid w:val="00713A70"/>
    <w:rsid w:val="00713C0C"/>
    <w:rsid w:val="00713FAC"/>
    <w:rsid w:val="00713FF7"/>
    <w:rsid w:val="007142C7"/>
    <w:rsid w:val="0071430C"/>
    <w:rsid w:val="007144A3"/>
    <w:rsid w:val="007147F9"/>
    <w:rsid w:val="007149AC"/>
    <w:rsid w:val="007149CF"/>
    <w:rsid w:val="00714A11"/>
    <w:rsid w:val="00714B29"/>
    <w:rsid w:val="00714C64"/>
    <w:rsid w:val="00714E9B"/>
    <w:rsid w:val="00714E9C"/>
    <w:rsid w:val="007153C7"/>
    <w:rsid w:val="007154A2"/>
    <w:rsid w:val="0071563B"/>
    <w:rsid w:val="00715670"/>
    <w:rsid w:val="00715962"/>
    <w:rsid w:val="00715984"/>
    <w:rsid w:val="007159DF"/>
    <w:rsid w:val="00715CD8"/>
    <w:rsid w:val="00715D82"/>
    <w:rsid w:val="00715D91"/>
    <w:rsid w:val="007162C6"/>
    <w:rsid w:val="00716947"/>
    <w:rsid w:val="00716983"/>
    <w:rsid w:val="007169D7"/>
    <w:rsid w:val="00716C9B"/>
    <w:rsid w:val="00716CBF"/>
    <w:rsid w:val="00716D52"/>
    <w:rsid w:val="00717295"/>
    <w:rsid w:val="007174C5"/>
    <w:rsid w:val="007175FF"/>
    <w:rsid w:val="00717878"/>
    <w:rsid w:val="00717BD1"/>
    <w:rsid w:val="00717D2B"/>
    <w:rsid w:val="00717D3A"/>
    <w:rsid w:val="00717E58"/>
    <w:rsid w:val="007200C9"/>
    <w:rsid w:val="00720526"/>
    <w:rsid w:val="00720583"/>
    <w:rsid w:val="007205D0"/>
    <w:rsid w:val="007206CE"/>
    <w:rsid w:val="0072076D"/>
    <w:rsid w:val="00720B79"/>
    <w:rsid w:val="00720D1F"/>
    <w:rsid w:val="00720D32"/>
    <w:rsid w:val="00720FD4"/>
    <w:rsid w:val="007210CB"/>
    <w:rsid w:val="007210DC"/>
    <w:rsid w:val="007214CF"/>
    <w:rsid w:val="00721530"/>
    <w:rsid w:val="00721589"/>
    <w:rsid w:val="007215C0"/>
    <w:rsid w:val="00721766"/>
    <w:rsid w:val="00721B83"/>
    <w:rsid w:val="00721C91"/>
    <w:rsid w:val="00721EF3"/>
    <w:rsid w:val="00721FF8"/>
    <w:rsid w:val="00722073"/>
    <w:rsid w:val="00722454"/>
    <w:rsid w:val="007227D2"/>
    <w:rsid w:val="00722A5C"/>
    <w:rsid w:val="00722E4A"/>
    <w:rsid w:val="007231B6"/>
    <w:rsid w:val="00723524"/>
    <w:rsid w:val="007237DB"/>
    <w:rsid w:val="00723982"/>
    <w:rsid w:val="00723C92"/>
    <w:rsid w:val="00723CDD"/>
    <w:rsid w:val="00723D5C"/>
    <w:rsid w:val="00723DA2"/>
    <w:rsid w:val="007240F5"/>
    <w:rsid w:val="007241E0"/>
    <w:rsid w:val="007247C2"/>
    <w:rsid w:val="00724813"/>
    <w:rsid w:val="00724C82"/>
    <w:rsid w:val="00724E68"/>
    <w:rsid w:val="00724E77"/>
    <w:rsid w:val="00724FFB"/>
    <w:rsid w:val="0072515B"/>
    <w:rsid w:val="007252E4"/>
    <w:rsid w:val="00725350"/>
    <w:rsid w:val="00725591"/>
    <w:rsid w:val="007255E7"/>
    <w:rsid w:val="00725A0B"/>
    <w:rsid w:val="00725C95"/>
    <w:rsid w:val="00725D94"/>
    <w:rsid w:val="00726146"/>
    <w:rsid w:val="00726190"/>
    <w:rsid w:val="0072652B"/>
    <w:rsid w:val="0072678D"/>
    <w:rsid w:val="00726847"/>
    <w:rsid w:val="00726EAA"/>
    <w:rsid w:val="00726F81"/>
    <w:rsid w:val="00727132"/>
    <w:rsid w:val="00727334"/>
    <w:rsid w:val="007274D8"/>
    <w:rsid w:val="00727620"/>
    <w:rsid w:val="00727852"/>
    <w:rsid w:val="00727863"/>
    <w:rsid w:val="00727B5D"/>
    <w:rsid w:val="00727B6D"/>
    <w:rsid w:val="00727CFF"/>
    <w:rsid w:val="00727F21"/>
    <w:rsid w:val="0073009F"/>
    <w:rsid w:val="0073029D"/>
    <w:rsid w:val="007304CE"/>
    <w:rsid w:val="00730838"/>
    <w:rsid w:val="00730B67"/>
    <w:rsid w:val="00730DC2"/>
    <w:rsid w:val="00731180"/>
    <w:rsid w:val="007315D3"/>
    <w:rsid w:val="007316EC"/>
    <w:rsid w:val="007318D3"/>
    <w:rsid w:val="00731954"/>
    <w:rsid w:val="00731D02"/>
    <w:rsid w:val="00732093"/>
    <w:rsid w:val="007328AB"/>
    <w:rsid w:val="00733011"/>
    <w:rsid w:val="0073329F"/>
    <w:rsid w:val="0073345A"/>
    <w:rsid w:val="00733505"/>
    <w:rsid w:val="00733533"/>
    <w:rsid w:val="00733CA3"/>
    <w:rsid w:val="00733E7B"/>
    <w:rsid w:val="00733F4C"/>
    <w:rsid w:val="0073451B"/>
    <w:rsid w:val="0073456B"/>
    <w:rsid w:val="00734A10"/>
    <w:rsid w:val="00734F25"/>
    <w:rsid w:val="0073506D"/>
    <w:rsid w:val="0073520D"/>
    <w:rsid w:val="00735424"/>
    <w:rsid w:val="007354CE"/>
    <w:rsid w:val="0073562C"/>
    <w:rsid w:val="00735875"/>
    <w:rsid w:val="00735987"/>
    <w:rsid w:val="007359AD"/>
    <w:rsid w:val="00735A79"/>
    <w:rsid w:val="00735A7F"/>
    <w:rsid w:val="00735B08"/>
    <w:rsid w:val="00735B4B"/>
    <w:rsid w:val="00735C37"/>
    <w:rsid w:val="00735E81"/>
    <w:rsid w:val="0073601A"/>
    <w:rsid w:val="007362B2"/>
    <w:rsid w:val="0073659F"/>
    <w:rsid w:val="00736628"/>
    <w:rsid w:val="00736850"/>
    <w:rsid w:val="00736EC4"/>
    <w:rsid w:val="00736EF1"/>
    <w:rsid w:val="00736FFA"/>
    <w:rsid w:val="0073719D"/>
    <w:rsid w:val="00737941"/>
    <w:rsid w:val="00737AE1"/>
    <w:rsid w:val="00737C70"/>
    <w:rsid w:val="00737CE0"/>
    <w:rsid w:val="007401BB"/>
    <w:rsid w:val="00740268"/>
    <w:rsid w:val="00740565"/>
    <w:rsid w:val="0074069C"/>
    <w:rsid w:val="00740BE2"/>
    <w:rsid w:val="00740BF1"/>
    <w:rsid w:val="00740DC6"/>
    <w:rsid w:val="0074106A"/>
    <w:rsid w:val="007411FD"/>
    <w:rsid w:val="0074136C"/>
    <w:rsid w:val="00741400"/>
    <w:rsid w:val="0074173A"/>
    <w:rsid w:val="007417FA"/>
    <w:rsid w:val="00741D5E"/>
    <w:rsid w:val="00741E6B"/>
    <w:rsid w:val="0074213B"/>
    <w:rsid w:val="00742197"/>
    <w:rsid w:val="0074261F"/>
    <w:rsid w:val="0074263E"/>
    <w:rsid w:val="007428A2"/>
    <w:rsid w:val="007428FE"/>
    <w:rsid w:val="00742B6A"/>
    <w:rsid w:val="00742B88"/>
    <w:rsid w:val="00742F51"/>
    <w:rsid w:val="0074305A"/>
    <w:rsid w:val="00743281"/>
    <w:rsid w:val="0074345C"/>
    <w:rsid w:val="007436AD"/>
    <w:rsid w:val="0074389C"/>
    <w:rsid w:val="007439FD"/>
    <w:rsid w:val="00743B1B"/>
    <w:rsid w:val="00743E7F"/>
    <w:rsid w:val="0074401B"/>
    <w:rsid w:val="0074411F"/>
    <w:rsid w:val="0074457F"/>
    <w:rsid w:val="007445A6"/>
    <w:rsid w:val="00744679"/>
    <w:rsid w:val="00744A01"/>
    <w:rsid w:val="00744C48"/>
    <w:rsid w:val="007454B5"/>
    <w:rsid w:val="00745654"/>
    <w:rsid w:val="00745965"/>
    <w:rsid w:val="00745C03"/>
    <w:rsid w:val="00745D39"/>
    <w:rsid w:val="00745F13"/>
    <w:rsid w:val="007463EE"/>
    <w:rsid w:val="00746779"/>
    <w:rsid w:val="007468D6"/>
    <w:rsid w:val="007468D7"/>
    <w:rsid w:val="00746BC3"/>
    <w:rsid w:val="00746E4E"/>
    <w:rsid w:val="0074733C"/>
    <w:rsid w:val="007473D9"/>
    <w:rsid w:val="0074767D"/>
    <w:rsid w:val="007476D7"/>
    <w:rsid w:val="00747791"/>
    <w:rsid w:val="00747A09"/>
    <w:rsid w:val="00747C7F"/>
    <w:rsid w:val="00747D19"/>
    <w:rsid w:val="00747F45"/>
    <w:rsid w:val="00747FFD"/>
    <w:rsid w:val="00750201"/>
    <w:rsid w:val="00750453"/>
    <w:rsid w:val="00750BF7"/>
    <w:rsid w:val="00750C28"/>
    <w:rsid w:val="00750C8D"/>
    <w:rsid w:val="00750E16"/>
    <w:rsid w:val="00750F5A"/>
    <w:rsid w:val="00750FF8"/>
    <w:rsid w:val="00751132"/>
    <w:rsid w:val="007515F8"/>
    <w:rsid w:val="00751A13"/>
    <w:rsid w:val="00751B49"/>
    <w:rsid w:val="00751CBE"/>
    <w:rsid w:val="00751DA5"/>
    <w:rsid w:val="007521CC"/>
    <w:rsid w:val="007523B5"/>
    <w:rsid w:val="007527BB"/>
    <w:rsid w:val="00752960"/>
    <w:rsid w:val="00752B6A"/>
    <w:rsid w:val="00752C0D"/>
    <w:rsid w:val="00752C8D"/>
    <w:rsid w:val="00752CB0"/>
    <w:rsid w:val="00752F78"/>
    <w:rsid w:val="007532B1"/>
    <w:rsid w:val="00753439"/>
    <w:rsid w:val="0075349A"/>
    <w:rsid w:val="007539ED"/>
    <w:rsid w:val="00753AC1"/>
    <w:rsid w:val="00753DE2"/>
    <w:rsid w:val="00753FD1"/>
    <w:rsid w:val="007540FB"/>
    <w:rsid w:val="0075442E"/>
    <w:rsid w:val="00754691"/>
    <w:rsid w:val="00754C64"/>
    <w:rsid w:val="00754EA5"/>
    <w:rsid w:val="00754FC7"/>
    <w:rsid w:val="0075532F"/>
    <w:rsid w:val="007553B8"/>
    <w:rsid w:val="00755482"/>
    <w:rsid w:val="007554EE"/>
    <w:rsid w:val="0075553F"/>
    <w:rsid w:val="007559B2"/>
    <w:rsid w:val="00755A0F"/>
    <w:rsid w:val="00755CD4"/>
    <w:rsid w:val="00755E4C"/>
    <w:rsid w:val="007560DB"/>
    <w:rsid w:val="00756311"/>
    <w:rsid w:val="007563F9"/>
    <w:rsid w:val="007564BF"/>
    <w:rsid w:val="00756622"/>
    <w:rsid w:val="00756665"/>
    <w:rsid w:val="007566E7"/>
    <w:rsid w:val="00756A3C"/>
    <w:rsid w:val="00756A46"/>
    <w:rsid w:val="00756B43"/>
    <w:rsid w:val="00757569"/>
    <w:rsid w:val="007575B2"/>
    <w:rsid w:val="00757696"/>
    <w:rsid w:val="00757976"/>
    <w:rsid w:val="00757979"/>
    <w:rsid w:val="007579D0"/>
    <w:rsid w:val="00760562"/>
    <w:rsid w:val="0076084E"/>
    <w:rsid w:val="00760BFC"/>
    <w:rsid w:val="00760C46"/>
    <w:rsid w:val="00760CD0"/>
    <w:rsid w:val="00760D89"/>
    <w:rsid w:val="007612F3"/>
    <w:rsid w:val="007614FB"/>
    <w:rsid w:val="0076186B"/>
    <w:rsid w:val="007619D7"/>
    <w:rsid w:val="007619EF"/>
    <w:rsid w:val="00761A57"/>
    <w:rsid w:val="00761AE4"/>
    <w:rsid w:val="00761E48"/>
    <w:rsid w:val="00761EE2"/>
    <w:rsid w:val="00761F58"/>
    <w:rsid w:val="007624D9"/>
    <w:rsid w:val="00762779"/>
    <w:rsid w:val="00762785"/>
    <w:rsid w:val="0076283E"/>
    <w:rsid w:val="00762CE4"/>
    <w:rsid w:val="00762D87"/>
    <w:rsid w:val="00762FB6"/>
    <w:rsid w:val="00762FDB"/>
    <w:rsid w:val="00763382"/>
    <w:rsid w:val="00763695"/>
    <w:rsid w:val="0076376E"/>
    <w:rsid w:val="00763935"/>
    <w:rsid w:val="00763B8D"/>
    <w:rsid w:val="0076404C"/>
    <w:rsid w:val="007641E8"/>
    <w:rsid w:val="0076437B"/>
    <w:rsid w:val="00764417"/>
    <w:rsid w:val="00764660"/>
    <w:rsid w:val="00764872"/>
    <w:rsid w:val="00764BFF"/>
    <w:rsid w:val="00764F71"/>
    <w:rsid w:val="007650C7"/>
    <w:rsid w:val="007653EC"/>
    <w:rsid w:val="00765507"/>
    <w:rsid w:val="007659F1"/>
    <w:rsid w:val="00765A30"/>
    <w:rsid w:val="00765B34"/>
    <w:rsid w:val="00765CF2"/>
    <w:rsid w:val="00765F06"/>
    <w:rsid w:val="00765F36"/>
    <w:rsid w:val="0076606A"/>
    <w:rsid w:val="007660BB"/>
    <w:rsid w:val="007664B1"/>
    <w:rsid w:val="0076654D"/>
    <w:rsid w:val="00766D26"/>
    <w:rsid w:val="0076700F"/>
    <w:rsid w:val="007673D7"/>
    <w:rsid w:val="007675B5"/>
    <w:rsid w:val="00767838"/>
    <w:rsid w:val="00767965"/>
    <w:rsid w:val="00767B88"/>
    <w:rsid w:val="00767E44"/>
    <w:rsid w:val="007703AA"/>
    <w:rsid w:val="00770422"/>
    <w:rsid w:val="00770545"/>
    <w:rsid w:val="00770566"/>
    <w:rsid w:val="007708C2"/>
    <w:rsid w:val="00770B08"/>
    <w:rsid w:val="00770C71"/>
    <w:rsid w:val="00770CF9"/>
    <w:rsid w:val="00770D66"/>
    <w:rsid w:val="00770DE5"/>
    <w:rsid w:val="00771048"/>
    <w:rsid w:val="0077127E"/>
    <w:rsid w:val="007712E1"/>
    <w:rsid w:val="007715EF"/>
    <w:rsid w:val="007718D0"/>
    <w:rsid w:val="00771992"/>
    <w:rsid w:val="00771C2E"/>
    <w:rsid w:val="00771FD9"/>
    <w:rsid w:val="00772040"/>
    <w:rsid w:val="007722B0"/>
    <w:rsid w:val="007725BF"/>
    <w:rsid w:val="007726DC"/>
    <w:rsid w:val="00772827"/>
    <w:rsid w:val="00772BD9"/>
    <w:rsid w:val="00772F13"/>
    <w:rsid w:val="00772F68"/>
    <w:rsid w:val="00773114"/>
    <w:rsid w:val="0077374B"/>
    <w:rsid w:val="007737F9"/>
    <w:rsid w:val="00773D1E"/>
    <w:rsid w:val="00774326"/>
    <w:rsid w:val="007743DF"/>
    <w:rsid w:val="0077455D"/>
    <w:rsid w:val="007746F5"/>
    <w:rsid w:val="007751D9"/>
    <w:rsid w:val="00775903"/>
    <w:rsid w:val="00775BA3"/>
    <w:rsid w:val="0077601E"/>
    <w:rsid w:val="007764D3"/>
    <w:rsid w:val="007765AA"/>
    <w:rsid w:val="007767F0"/>
    <w:rsid w:val="007769DE"/>
    <w:rsid w:val="00776B71"/>
    <w:rsid w:val="00776C03"/>
    <w:rsid w:val="00776D9F"/>
    <w:rsid w:val="00776EB3"/>
    <w:rsid w:val="00776FB4"/>
    <w:rsid w:val="007770DF"/>
    <w:rsid w:val="007775FF"/>
    <w:rsid w:val="0077770B"/>
    <w:rsid w:val="007777E0"/>
    <w:rsid w:val="00777A69"/>
    <w:rsid w:val="00777D0D"/>
    <w:rsid w:val="00777E8E"/>
    <w:rsid w:val="00780142"/>
    <w:rsid w:val="00780227"/>
    <w:rsid w:val="007802F6"/>
    <w:rsid w:val="007808D1"/>
    <w:rsid w:val="0078092C"/>
    <w:rsid w:val="0078095E"/>
    <w:rsid w:val="00780A92"/>
    <w:rsid w:val="00780C1C"/>
    <w:rsid w:val="00780DE8"/>
    <w:rsid w:val="00780E15"/>
    <w:rsid w:val="00780F23"/>
    <w:rsid w:val="00780F93"/>
    <w:rsid w:val="00781C7B"/>
    <w:rsid w:val="00781FEA"/>
    <w:rsid w:val="00782346"/>
    <w:rsid w:val="00782616"/>
    <w:rsid w:val="00782669"/>
    <w:rsid w:val="007828DE"/>
    <w:rsid w:val="00782AD9"/>
    <w:rsid w:val="00783567"/>
    <w:rsid w:val="007836F4"/>
    <w:rsid w:val="00783752"/>
    <w:rsid w:val="00783763"/>
    <w:rsid w:val="007839DD"/>
    <w:rsid w:val="00783B1E"/>
    <w:rsid w:val="00783C30"/>
    <w:rsid w:val="00783F90"/>
    <w:rsid w:val="00783F97"/>
    <w:rsid w:val="007841B7"/>
    <w:rsid w:val="007842E0"/>
    <w:rsid w:val="0078493D"/>
    <w:rsid w:val="00785128"/>
    <w:rsid w:val="00785368"/>
    <w:rsid w:val="007853C3"/>
    <w:rsid w:val="00785426"/>
    <w:rsid w:val="00785474"/>
    <w:rsid w:val="007858EC"/>
    <w:rsid w:val="00785A90"/>
    <w:rsid w:val="00785B9E"/>
    <w:rsid w:val="00785D6B"/>
    <w:rsid w:val="00785FDE"/>
    <w:rsid w:val="0078620C"/>
    <w:rsid w:val="00786545"/>
    <w:rsid w:val="00786BC0"/>
    <w:rsid w:val="00787045"/>
    <w:rsid w:val="007871F7"/>
    <w:rsid w:val="00787390"/>
    <w:rsid w:val="007873A3"/>
    <w:rsid w:val="00787477"/>
    <w:rsid w:val="00787579"/>
    <w:rsid w:val="00787617"/>
    <w:rsid w:val="00787683"/>
    <w:rsid w:val="007877F7"/>
    <w:rsid w:val="00787B56"/>
    <w:rsid w:val="00787B65"/>
    <w:rsid w:val="00787BF6"/>
    <w:rsid w:val="00790017"/>
    <w:rsid w:val="007903C9"/>
    <w:rsid w:val="0079053F"/>
    <w:rsid w:val="0079066F"/>
    <w:rsid w:val="007907AB"/>
    <w:rsid w:val="00790C3F"/>
    <w:rsid w:val="00790DBF"/>
    <w:rsid w:val="0079107F"/>
    <w:rsid w:val="0079111F"/>
    <w:rsid w:val="0079129C"/>
    <w:rsid w:val="007914D1"/>
    <w:rsid w:val="007915C9"/>
    <w:rsid w:val="007919AA"/>
    <w:rsid w:val="00791B11"/>
    <w:rsid w:val="00791BBA"/>
    <w:rsid w:val="00791C77"/>
    <w:rsid w:val="00791D70"/>
    <w:rsid w:val="00791DD7"/>
    <w:rsid w:val="00791E8C"/>
    <w:rsid w:val="007925AD"/>
    <w:rsid w:val="007925B8"/>
    <w:rsid w:val="00792662"/>
    <w:rsid w:val="007928E7"/>
    <w:rsid w:val="00792E6E"/>
    <w:rsid w:val="007930BA"/>
    <w:rsid w:val="00793200"/>
    <w:rsid w:val="00793293"/>
    <w:rsid w:val="00793463"/>
    <w:rsid w:val="007937CD"/>
    <w:rsid w:val="00793902"/>
    <w:rsid w:val="0079394E"/>
    <w:rsid w:val="00793C1D"/>
    <w:rsid w:val="00793C2D"/>
    <w:rsid w:val="00793CD7"/>
    <w:rsid w:val="00793D9F"/>
    <w:rsid w:val="00793DF3"/>
    <w:rsid w:val="00793FE2"/>
    <w:rsid w:val="00794025"/>
    <w:rsid w:val="0079415A"/>
    <w:rsid w:val="0079438D"/>
    <w:rsid w:val="0079444A"/>
    <w:rsid w:val="0079459A"/>
    <w:rsid w:val="0079463E"/>
    <w:rsid w:val="007948AF"/>
    <w:rsid w:val="007952FC"/>
    <w:rsid w:val="0079533E"/>
    <w:rsid w:val="007953D7"/>
    <w:rsid w:val="0079561B"/>
    <w:rsid w:val="00795810"/>
    <w:rsid w:val="00795920"/>
    <w:rsid w:val="00795BCF"/>
    <w:rsid w:val="00795D04"/>
    <w:rsid w:val="00796042"/>
    <w:rsid w:val="007963EB"/>
    <w:rsid w:val="0079643C"/>
    <w:rsid w:val="007965DF"/>
    <w:rsid w:val="007966CC"/>
    <w:rsid w:val="0079673F"/>
    <w:rsid w:val="00796898"/>
    <w:rsid w:val="007969A2"/>
    <w:rsid w:val="00796C1E"/>
    <w:rsid w:val="00796D5D"/>
    <w:rsid w:val="00796FA5"/>
    <w:rsid w:val="00797063"/>
    <w:rsid w:val="007973A7"/>
    <w:rsid w:val="00797AD6"/>
    <w:rsid w:val="00797BE6"/>
    <w:rsid w:val="00797E09"/>
    <w:rsid w:val="00797F42"/>
    <w:rsid w:val="007A01E2"/>
    <w:rsid w:val="007A029A"/>
    <w:rsid w:val="007A0695"/>
    <w:rsid w:val="007A06A3"/>
    <w:rsid w:val="007A07F5"/>
    <w:rsid w:val="007A090B"/>
    <w:rsid w:val="007A09E8"/>
    <w:rsid w:val="007A0DF7"/>
    <w:rsid w:val="007A0E65"/>
    <w:rsid w:val="007A1238"/>
    <w:rsid w:val="007A12FC"/>
    <w:rsid w:val="007A1479"/>
    <w:rsid w:val="007A14AB"/>
    <w:rsid w:val="007A1564"/>
    <w:rsid w:val="007A1A18"/>
    <w:rsid w:val="007A1AFE"/>
    <w:rsid w:val="007A1DA0"/>
    <w:rsid w:val="007A232F"/>
    <w:rsid w:val="007A23B2"/>
    <w:rsid w:val="007A24CF"/>
    <w:rsid w:val="007A2546"/>
    <w:rsid w:val="007A281A"/>
    <w:rsid w:val="007A2871"/>
    <w:rsid w:val="007A29B6"/>
    <w:rsid w:val="007A2A6F"/>
    <w:rsid w:val="007A2B6B"/>
    <w:rsid w:val="007A32AE"/>
    <w:rsid w:val="007A3341"/>
    <w:rsid w:val="007A3345"/>
    <w:rsid w:val="007A3407"/>
    <w:rsid w:val="007A3620"/>
    <w:rsid w:val="007A374A"/>
    <w:rsid w:val="007A3A8C"/>
    <w:rsid w:val="007A3B34"/>
    <w:rsid w:val="007A3D10"/>
    <w:rsid w:val="007A3DB7"/>
    <w:rsid w:val="007A3E12"/>
    <w:rsid w:val="007A3E40"/>
    <w:rsid w:val="007A41D2"/>
    <w:rsid w:val="007A451C"/>
    <w:rsid w:val="007A4781"/>
    <w:rsid w:val="007A4790"/>
    <w:rsid w:val="007A49F5"/>
    <w:rsid w:val="007A4B77"/>
    <w:rsid w:val="007A4D9A"/>
    <w:rsid w:val="007A4E00"/>
    <w:rsid w:val="007A4FFB"/>
    <w:rsid w:val="007A532B"/>
    <w:rsid w:val="007A5397"/>
    <w:rsid w:val="007A53FE"/>
    <w:rsid w:val="007A56E8"/>
    <w:rsid w:val="007A57B0"/>
    <w:rsid w:val="007A5B46"/>
    <w:rsid w:val="007A5B4B"/>
    <w:rsid w:val="007A63B1"/>
    <w:rsid w:val="007A6448"/>
    <w:rsid w:val="007A6593"/>
    <w:rsid w:val="007A6941"/>
    <w:rsid w:val="007A6AE2"/>
    <w:rsid w:val="007A6CBF"/>
    <w:rsid w:val="007A6DFC"/>
    <w:rsid w:val="007A71DD"/>
    <w:rsid w:val="007A7452"/>
    <w:rsid w:val="007A7562"/>
    <w:rsid w:val="007A7737"/>
    <w:rsid w:val="007A7895"/>
    <w:rsid w:val="007A7980"/>
    <w:rsid w:val="007A7CA8"/>
    <w:rsid w:val="007B0009"/>
    <w:rsid w:val="007B0928"/>
    <w:rsid w:val="007B09EE"/>
    <w:rsid w:val="007B0AC0"/>
    <w:rsid w:val="007B0CCD"/>
    <w:rsid w:val="007B0D48"/>
    <w:rsid w:val="007B0E51"/>
    <w:rsid w:val="007B100A"/>
    <w:rsid w:val="007B11C9"/>
    <w:rsid w:val="007B1271"/>
    <w:rsid w:val="007B13CB"/>
    <w:rsid w:val="007B1693"/>
    <w:rsid w:val="007B1745"/>
    <w:rsid w:val="007B1B32"/>
    <w:rsid w:val="007B1BBE"/>
    <w:rsid w:val="007B2106"/>
    <w:rsid w:val="007B2335"/>
    <w:rsid w:val="007B2389"/>
    <w:rsid w:val="007B23E6"/>
    <w:rsid w:val="007B2795"/>
    <w:rsid w:val="007B29C9"/>
    <w:rsid w:val="007B2EEA"/>
    <w:rsid w:val="007B34C7"/>
    <w:rsid w:val="007B3ACA"/>
    <w:rsid w:val="007B3B35"/>
    <w:rsid w:val="007B3D05"/>
    <w:rsid w:val="007B3D56"/>
    <w:rsid w:val="007B3FF4"/>
    <w:rsid w:val="007B40EA"/>
    <w:rsid w:val="007B449B"/>
    <w:rsid w:val="007B45AF"/>
    <w:rsid w:val="007B46AF"/>
    <w:rsid w:val="007B48AA"/>
    <w:rsid w:val="007B4B8D"/>
    <w:rsid w:val="007B4CB2"/>
    <w:rsid w:val="007B4E7F"/>
    <w:rsid w:val="007B4E81"/>
    <w:rsid w:val="007B50DE"/>
    <w:rsid w:val="007B51D8"/>
    <w:rsid w:val="007B54A3"/>
    <w:rsid w:val="007B59B9"/>
    <w:rsid w:val="007B5A9E"/>
    <w:rsid w:val="007B5C40"/>
    <w:rsid w:val="007B6037"/>
    <w:rsid w:val="007B6064"/>
    <w:rsid w:val="007B6258"/>
    <w:rsid w:val="007B62DA"/>
    <w:rsid w:val="007B63CF"/>
    <w:rsid w:val="007B6673"/>
    <w:rsid w:val="007B6C24"/>
    <w:rsid w:val="007B6CEC"/>
    <w:rsid w:val="007B6E4D"/>
    <w:rsid w:val="007B743E"/>
    <w:rsid w:val="007B7506"/>
    <w:rsid w:val="007B7507"/>
    <w:rsid w:val="007B760D"/>
    <w:rsid w:val="007B7628"/>
    <w:rsid w:val="007B7749"/>
    <w:rsid w:val="007B78E5"/>
    <w:rsid w:val="007B7A9A"/>
    <w:rsid w:val="007B7D49"/>
    <w:rsid w:val="007C01E2"/>
    <w:rsid w:val="007C04AB"/>
    <w:rsid w:val="007C05AC"/>
    <w:rsid w:val="007C089C"/>
    <w:rsid w:val="007C095B"/>
    <w:rsid w:val="007C0A84"/>
    <w:rsid w:val="007C0BCB"/>
    <w:rsid w:val="007C0BD0"/>
    <w:rsid w:val="007C0FEE"/>
    <w:rsid w:val="007C1194"/>
    <w:rsid w:val="007C135E"/>
    <w:rsid w:val="007C154B"/>
    <w:rsid w:val="007C15DD"/>
    <w:rsid w:val="007C1A7A"/>
    <w:rsid w:val="007C2002"/>
    <w:rsid w:val="007C20A3"/>
    <w:rsid w:val="007C2642"/>
    <w:rsid w:val="007C287A"/>
    <w:rsid w:val="007C29AF"/>
    <w:rsid w:val="007C2AFD"/>
    <w:rsid w:val="007C32EE"/>
    <w:rsid w:val="007C3425"/>
    <w:rsid w:val="007C3439"/>
    <w:rsid w:val="007C350E"/>
    <w:rsid w:val="007C3658"/>
    <w:rsid w:val="007C393D"/>
    <w:rsid w:val="007C39B4"/>
    <w:rsid w:val="007C3ADE"/>
    <w:rsid w:val="007C3C97"/>
    <w:rsid w:val="007C3CBC"/>
    <w:rsid w:val="007C3E1C"/>
    <w:rsid w:val="007C3ED6"/>
    <w:rsid w:val="007C3F14"/>
    <w:rsid w:val="007C3FDE"/>
    <w:rsid w:val="007C4565"/>
    <w:rsid w:val="007C4635"/>
    <w:rsid w:val="007C48A2"/>
    <w:rsid w:val="007C4B51"/>
    <w:rsid w:val="007C4C62"/>
    <w:rsid w:val="007C4C8B"/>
    <w:rsid w:val="007C4DAB"/>
    <w:rsid w:val="007C511C"/>
    <w:rsid w:val="007C536A"/>
    <w:rsid w:val="007C543F"/>
    <w:rsid w:val="007C5790"/>
    <w:rsid w:val="007C57CD"/>
    <w:rsid w:val="007C59D8"/>
    <w:rsid w:val="007C5AFF"/>
    <w:rsid w:val="007C5B0E"/>
    <w:rsid w:val="007C5B82"/>
    <w:rsid w:val="007C5CD0"/>
    <w:rsid w:val="007C5F38"/>
    <w:rsid w:val="007C5FA0"/>
    <w:rsid w:val="007C5FBD"/>
    <w:rsid w:val="007C60A2"/>
    <w:rsid w:val="007C64E8"/>
    <w:rsid w:val="007C6557"/>
    <w:rsid w:val="007C6956"/>
    <w:rsid w:val="007C6C0F"/>
    <w:rsid w:val="007C6D5F"/>
    <w:rsid w:val="007C70B7"/>
    <w:rsid w:val="007C72E8"/>
    <w:rsid w:val="007C75BF"/>
    <w:rsid w:val="007C75C5"/>
    <w:rsid w:val="007C7680"/>
    <w:rsid w:val="007C774E"/>
    <w:rsid w:val="007C7B50"/>
    <w:rsid w:val="007C7C66"/>
    <w:rsid w:val="007D0023"/>
    <w:rsid w:val="007D042C"/>
    <w:rsid w:val="007D048F"/>
    <w:rsid w:val="007D0518"/>
    <w:rsid w:val="007D0527"/>
    <w:rsid w:val="007D0668"/>
    <w:rsid w:val="007D0799"/>
    <w:rsid w:val="007D08C6"/>
    <w:rsid w:val="007D0A93"/>
    <w:rsid w:val="007D0C60"/>
    <w:rsid w:val="007D0CFA"/>
    <w:rsid w:val="007D0E76"/>
    <w:rsid w:val="007D0F5F"/>
    <w:rsid w:val="007D0FAF"/>
    <w:rsid w:val="007D0FE2"/>
    <w:rsid w:val="007D112B"/>
    <w:rsid w:val="007D1503"/>
    <w:rsid w:val="007D166B"/>
    <w:rsid w:val="007D1807"/>
    <w:rsid w:val="007D1AD6"/>
    <w:rsid w:val="007D1F77"/>
    <w:rsid w:val="007D1FDB"/>
    <w:rsid w:val="007D23FA"/>
    <w:rsid w:val="007D2404"/>
    <w:rsid w:val="007D2415"/>
    <w:rsid w:val="007D2640"/>
    <w:rsid w:val="007D2653"/>
    <w:rsid w:val="007D26F1"/>
    <w:rsid w:val="007D29EF"/>
    <w:rsid w:val="007D2E96"/>
    <w:rsid w:val="007D2FAD"/>
    <w:rsid w:val="007D3287"/>
    <w:rsid w:val="007D337C"/>
    <w:rsid w:val="007D34B9"/>
    <w:rsid w:val="007D34E9"/>
    <w:rsid w:val="007D3911"/>
    <w:rsid w:val="007D39D1"/>
    <w:rsid w:val="007D3B09"/>
    <w:rsid w:val="007D3E25"/>
    <w:rsid w:val="007D4164"/>
    <w:rsid w:val="007D422C"/>
    <w:rsid w:val="007D44C4"/>
    <w:rsid w:val="007D4636"/>
    <w:rsid w:val="007D4976"/>
    <w:rsid w:val="007D4985"/>
    <w:rsid w:val="007D4B2E"/>
    <w:rsid w:val="007D52AE"/>
    <w:rsid w:val="007D5694"/>
    <w:rsid w:val="007D5925"/>
    <w:rsid w:val="007D5AB3"/>
    <w:rsid w:val="007D5B68"/>
    <w:rsid w:val="007D5DD4"/>
    <w:rsid w:val="007D5E00"/>
    <w:rsid w:val="007D628D"/>
    <w:rsid w:val="007D6428"/>
    <w:rsid w:val="007D6447"/>
    <w:rsid w:val="007D6551"/>
    <w:rsid w:val="007D67B2"/>
    <w:rsid w:val="007D6B0A"/>
    <w:rsid w:val="007D6B73"/>
    <w:rsid w:val="007D6BFE"/>
    <w:rsid w:val="007D7383"/>
    <w:rsid w:val="007D74B0"/>
    <w:rsid w:val="007D778A"/>
    <w:rsid w:val="007D77A5"/>
    <w:rsid w:val="007D7835"/>
    <w:rsid w:val="007D7D56"/>
    <w:rsid w:val="007E001A"/>
    <w:rsid w:val="007E00F5"/>
    <w:rsid w:val="007E0233"/>
    <w:rsid w:val="007E0325"/>
    <w:rsid w:val="007E0331"/>
    <w:rsid w:val="007E03B5"/>
    <w:rsid w:val="007E04A2"/>
    <w:rsid w:val="007E0520"/>
    <w:rsid w:val="007E0C69"/>
    <w:rsid w:val="007E0D0B"/>
    <w:rsid w:val="007E0DC0"/>
    <w:rsid w:val="007E0E84"/>
    <w:rsid w:val="007E13A0"/>
    <w:rsid w:val="007E14C2"/>
    <w:rsid w:val="007E1687"/>
    <w:rsid w:val="007E16CF"/>
    <w:rsid w:val="007E17D6"/>
    <w:rsid w:val="007E1893"/>
    <w:rsid w:val="007E1907"/>
    <w:rsid w:val="007E1959"/>
    <w:rsid w:val="007E1A79"/>
    <w:rsid w:val="007E1AD3"/>
    <w:rsid w:val="007E1D7E"/>
    <w:rsid w:val="007E1F7B"/>
    <w:rsid w:val="007E2012"/>
    <w:rsid w:val="007E2373"/>
    <w:rsid w:val="007E2632"/>
    <w:rsid w:val="007E2958"/>
    <w:rsid w:val="007E2AB2"/>
    <w:rsid w:val="007E2B9B"/>
    <w:rsid w:val="007E2C69"/>
    <w:rsid w:val="007E2F2E"/>
    <w:rsid w:val="007E31BD"/>
    <w:rsid w:val="007E3616"/>
    <w:rsid w:val="007E3628"/>
    <w:rsid w:val="007E3A85"/>
    <w:rsid w:val="007E3F03"/>
    <w:rsid w:val="007E40AA"/>
    <w:rsid w:val="007E4357"/>
    <w:rsid w:val="007E4398"/>
    <w:rsid w:val="007E4724"/>
    <w:rsid w:val="007E4C8A"/>
    <w:rsid w:val="007E4D11"/>
    <w:rsid w:val="007E4D71"/>
    <w:rsid w:val="007E5226"/>
    <w:rsid w:val="007E56BF"/>
    <w:rsid w:val="007E58BF"/>
    <w:rsid w:val="007E5E57"/>
    <w:rsid w:val="007E64C8"/>
    <w:rsid w:val="007E6571"/>
    <w:rsid w:val="007E65B4"/>
    <w:rsid w:val="007E6744"/>
    <w:rsid w:val="007E67AF"/>
    <w:rsid w:val="007E67F2"/>
    <w:rsid w:val="007E683B"/>
    <w:rsid w:val="007E6A1F"/>
    <w:rsid w:val="007E6A63"/>
    <w:rsid w:val="007E6D01"/>
    <w:rsid w:val="007E6D8B"/>
    <w:rsid w:val="007E6E05"/>
    <w:rsid w:val="007E709E"/>
    <w:rsid w:val="007E711C"/>
    <w:rsid w:val="007E72B5"/>
    <w:rsid w:val="007E752E"/>
    <w:rsid w:val="007E76B1"/>
    <w:rsid w:val="007E77A4"/>
    <w:rsid w:val="007E7851"/>
    <w:rsid w:val="007E795D"/>
    <w:rsid w:val="007E7ADC"/>
    <w:rsid w:val="007E7CE2"/>
    <w:rsid w:val="007E7ED3"/>
    <w:rsid w:val="007F03C7"/>
    <w:rsid w:val="007F0631"/>
    <w:rsid w:val="007F07A0"/>
    <w:rsid w:val="007F086C"/>
    <w:rsid w:val="007F0906"/>
    <w:rsid w:val="007F094C"/>
    <w:rsid w:val="007F09B8"/>
    <w:rsid w:val="007F0AD4"/>
    <w:rsid w:val="007F0B60"/>
    <w:rsid w:val="007F0C88"/>
    <w:rsid w:val="007F0CDD"/>
    <w:rsid w:val="007F0E61"/>
    <w:rsid w:val="007F0EF2"/>
    <w:rsid w:val="007F12EE"/>
    <w:rsid w:val="007F14D7"/>
    <w:rsid w:val="007F18A6"/>
    <w:rsid w:val="007F18E6"/>
    <w:rsid w:val="007F1912"/>
    <w:rsid w:val="007F1CBC"/>
    <w:rsid w:val="007F1D1C"/>
    <w:rsid w:val="007F1EFC"/>
    <w:rsid w:val="007F2041"/>
    <w:rsid w:val="007F217C"/>
    <w:rsid w:val="007F2271"/>
    <w:rsid w:val="007F2470"/>
    <w:rsid w:val="007F2DB5"/>
    <w:rsid w:val="007F32D5"/>
    <w:rsid w:val="007F3377"/>
    <w:rsid w:val="007F3615"/>
    <w:rsid w:val="007F3DA3"/>
    <w:rsid w:val="007F3DBE"/>
    <w:rsid w:val="007F3F72"/>
    <w:rsid w:val="007F4112"/>
    <w:rsid w:val="007F41B4"/>
    <w:rsid w:val="007F43A5"/>
    <w:rsid w:val="007F45B3"/>
    <w:rsid w:val="007F4729"/>
    <w:rsid w:val="007F48E4"/>
    <w:rsid w:val="007F4997"/>
    <w:rsid w:val="007F4A34"/>
    <w:rsid w:val="007F511F"/>
    <w:rsid w:val="007F51AF"/>
    <w:rsid w:val="007F51E1"/>
    <w:rsid w:val="007F5351"/>
    <w:rsid w:val="007F5364"/>
    <w:rsid w:val="007F54D0"/>
    <w:rsid w:val="007F5642"/>
    <w:rsid w:val="007F5AFB"/>
    <w:rsid w:val="007F5BA5"/>
    <w:rsid w:val="007F5BF5"/>
    <w:rsid w:val="007F5CD3"/>
    <w:rsid w:val="007F5F2C"/>
    <w:rsid w:val="007F60AD"/>
    <w:rsid w:val="007F63D7"/>
    <w:rsid w:val="007F6582"/>
    <w:rsid w:val="007F674A"/>
    <w:rsid w:val="007F6796"/>
    <w:rsid w:val="007F6938"/>
    <w:rsid w:val="007F69EB"/>
    <w:rsid w:val="007F7535"/>
    <w:rsid w:val="007F7A49"/>
    <w:rsid w:val="007F7B97"/>
    <w:rsid w:val="007F7E79"/>
    <w:rsid w:val="008001AE"/>
    <w:rsid w:val="0080026A"/>
    <w:rsid w:val="008003F9"/>
    <w:rsid w:val="0080059B"/>
    <w:rsid w:val="008005B6"/>
    <w:rsid w:val="00800608"/>
    <w:rsid w:val="00800A5D"/>
    <w:rsid w:val="00801180"/>
    <w:rsid w:val="0080118C"/>
    <w:rsid w:val="008012F8"/>
    <w:rsid w:val="00801398"/>
    <w:rsid w:val="008015B4"/>
    <w:rsid w:val="00801672"/>
    <w:rsid w:val="00801822"/>
    <w:rsid w:val="00801A95"/>
    <w:rsid w:val="00801CC6"/>
    <w:rsid w:val="00801CC9"/>
    <w:rsid w:val="00801CEE"/>
    <w:rsid w:val="00801D4B"/>
    <w:rsid w:val="00801DC2"/>
    <w:rsid w:val="00801F90"/>
    <w:rsid w:val="008024C7"/>
    <w:rsid w:val="00802614"/>
    <w:rsid w:val="00802956"/>
    <w:rsid w:val="00802A03"/>
    <w:rsid w:val="00802BFC"/>
    <w:rsid w:val="00802D06"/>
    <w:rsid w:val="00802E70"/>
    <w:rsid w:val="0080314E"/>
    <w:rsid w:val="0080372C"/>
    <w:rsid w:val="00803744"/>
    <w:rsid w:val="00803807"/>
    <w:rsid w:val="0080398A"/>
    <w:rsid w:val="00803B39"/>
    <w:rsid w:val="00803B91"/>
    <w:rsid w:val="00803C10"/>
    <w:rsid w:val="00803C45"/>
    <w:rsid w:val="00803DBF"/>
    <w:rsid w:val="00803FC1"/>
    <w:rsid w:val="00804249"/>
    <w:rsid w:val="0080437D"/>
    <w:rsid w:val="008043B1"/>
    <w:rsid w:val="0080453D"/>
    <w:rsid w:val="00804886"/>
    <w:rsid w:val="00804AE5"/>
    <w:rsid w:val="00804B1C"/>
    <w:rsid w:val="00804BB7"/>
    <w:rsid w:val="00804ED6"/>
    <w:rsid w:val="00804F53"/>
    <w:rsid w:val="00805093"/>
    <w:rsid w:val="0080522B"/>
    <w:rsid w:val="00805484"/>
    <w:rsid w:val="00805589"/>
    <w:rsid w:val="0080565D"/>
    <w:rsid w:val="00805C91"/>
    <w:rsid w:val="00805E6A"/>
    <w:rsid w:val="00805E6E"/>
    <w:rsid w:val="008062CB"/>
    <w:rsid w:val="008064F1"/>
    <w:rsid w:val="008067CF"/>
    <w:rsid w:val="00806A92"/>
    <w:rsid w:val="00806AD9"/>
    <w:rsid w:val="00806ED3"/>
    <w:rsid w:val="00806F27"/>
    <w:rsid w:val="008071D4"/>
    <w:rsid w:val="008074CC"/>
    <w:rsid w:val="00807754"/>
    <w:rsid w:val="00807853"/>
    <w:rsid w:val="008078E8"/>
    <w:rsid w:val="00807D3F"/>
    <w:rsid w:val="00807E49"/>
    <w:rsid w:val="00807FC0"/>
    <w:rsid w:val="00810229"/>
    <w:rsid w:val="0081030D"/>
    <w:rsid w:val="00810374"/>
    <w:rsid w:val="008103C1"/>
    <w:rsid w:val="0081099C"/>
    <w:rsid w:val="008109C3"/>
    <w:rsid w:val="008109F3"/>
    <w:rsid w:val="00810A38"/>
    <w:rsid w:val="00810E84"/>
    <w:rsid w:val="008114B8"/>
    <w:rsid w:val="00811A54"/>
    <w:rsid w:val="00811AEE"/>
    <w:rsid w:val="00811B34"/>
    <w:rsid w:val="00811B39"/>
    <w:rsid w:val="00811CC3"/>
    <w:rsid w:val="00811DA4"/>
    <w:rsid w:val="00812104"/>
    <w:rsid w:val="00812171"/>
    <w:rsid w:val="008125C0"/>
    <w:rsid w:val="00812724"/>
    <w:rsid w:val="0081274E"/>
    <w:rsid w:val="0081283A"/>
    <w:rsid w:val="0081289C"/>
    <w:rsid w:val="00812C8B"/>
    <w:rsid w:val="00812C9E"/>
    <w:rsid w:val="00812E72"/>
    <w:rsid w:val="00812EE2"/>
    <w:rsid w:val="00813062"/>
    <w:rsid w:val="0081325B"/>
    <w:rsid w:val="008132B0"/>
    <w:rsid w:val="00813470"/>
    <w:rsid w:val="00813640"/>
    <w:rsid w:val="0081369D"/>
    <w:rsid w:val="0081378C"/>
    <w:rsid w:val="0081380B"/>
    <w:rsid w:val="008139FD"/>
    <w:rsid w:val="00813C85"/>
    <w:rsid w:val="00813D75"/>
    <w:rsid w:val="00813EB2"/>
    <w:rsid w:val="00814170"/>
    <w:rsid w:val="00814209"/>
    <w:rsid w:val="00814229"/>
    <w:rsid w:val="00814408"/>
    <w:rsid w:val="00814519"/>
    <w:rsid w:val="00814577"/>
    <w:rsid w:val="008145D9"/>
    <w:rsid w:val="008146E7"/>
    <w:rsid w:val="00814881"/>
    <w:rsid w:val="008149FD"/>
    <w:rsid w:val="00814AB9"/>
    <w:rsid w:val="00814E95"/>
    <w:rsid w:val="00814EA3"/>
    <w:rsid w:val="008151C9"/>
    <w:rsid w:val="0081531F"/>
    <w:rsid w:val="0081534A"/>
    <w:rsid w:val="0081534E"/>
    <w:rsid w:val="0081575A"/>
    <w:rsid w:val="00815A03"/>
    <w:rsid w:val="00815A65"/>
    <w:rsid w:val="00816497"/>
    <w:rsid w:val="008168B8"/>
    <w:rsid w:val="00816A08"/>
    <w:rsid w:val="00816C45"/>
    <w:rsid w:val="00816D4B"/>
    <w:rsid w:val="00816EDF"/>
    <w:rsid w:val="00817333"/>
    <w:rsid w:val="008176FC"/>
    <w:rsid w:val="008179A7"/>
    <w:rsid w:val="00817A8F"/>
    <w:rsid w:val="00817F6B"/>
    <w:rsid w:val="00820007"/>
    <w:rsid w:val="00820360"/>
    <w:rsid w:val="00820505"/>
    <w:rsid w:val="0082059D"/>
    <w:rsid w:val="00820A65"/>
    <w:rsid w:val="008210F6"/>
    <w:rsid w:val="008210FD"/>
    <w:rsid w:val="008212F0"/>
    <w:rsid w:val="008215B7"/>
    <w:rsid w:val="008218EA"/>
    <w:rsid w:val="00821C70"/>
    <w:rsid w:val="00821EEE"/>
    <w:rsid w:val="00821F39"/>
    <w:rsid w:val="00822119"/>
    <w:rsid w:val="00822126"/>
    <w:rsid w:val="008221C5"/>
    <w:rsid w:val="00822326"/>
    <w:rsid w:val="00822448"/>
    <w:rsid w:val="00822531"/>
    <w:rsid w:val="008225B1"/>
    <w:rsid w:val="0082264B"/>
    <w:rsid w:val="00822870"/>
    <w:rsid w:val="008229DE"/>
    <w:rsid w:val="00822A01"/>
    <w:rsid w:val="00822D4E"/>
    <w:rsid w:val="00822F28"/>
    <w:rsid w:val="00823033"/>
    <w:rsid w:val="00823108"/>
    <w:rsid w:val="00823136"/>
    <w:rsid w:val="00823142"/>
    <w:rsid w:val="00823220"/>
    <w:rsid w:val="008232C7"/>
    <w:rsid w:val="00823417"/>
    <w:rsid w:val="008235E9"/>
    <w:rsid w:val="00823D3D"/>
    <w:rsid w:val="00823E59"/>
    <w:rsid w:val="00823FA9"/>
    <w:rsid w:val="008244CC"/>
    <w:rsid w:val="0082450A"/>
    <w:rsid w:val="008245E9"/>
    <w:rsid w:val="00824A5F"/>
    <w:rsid w:val="00824C55"/>
    <w:rsid w:val="00824E70"/>
    <w:rsid w:val="008253E3"/>
    <w:rsid w:val="008254B1"/>
    <w:rsid w:val="00825AF8"/>
    <w:rsid w:val="00825CD2"/>
    <w:rsid w:val="00825E41"/>
    <w:rsid w:val="008260AE"/>
    <w:rsid w:val="008262A6"/>
    <w:rsid w:val="0082630F"/>
    <w:rsid w:val="00826883"/>
    <w:rsid w:val="00826D93"/>
    <w:rsid w:val="00827130"/>
    <w:rsid w:val="008271CF"/>
    <w:rsid w:val="008275F8"/>
    <w:rsid w:val="0082792B"/>
    <w:rsid w:val="00827BAF"/>
    <w:rsid w:val="00827E53"/>
    <w:rsid w:val="008300A4"/>
    <w:rsid w:val="00830164"/>
    <w:rsid w:val="00830A34"/>
    <w:rsid w:val="00830BAB"/>
    <w:rsid w:val="00830CB0"/>
    <w:rsid w:val="00831089"/>
    <w:rsid w:val="008312F0"/>
    <w:rsid w:val="008317A5"/>
    <w:rsid w:val="00831B92"/>
    <w:rsid w:val="00831C93"/>
    <w:rsid w:val="00831CF6"/>
    <w:rsid w:val="00831DC6"/>
    <w:rsid w:val="00831E52"/>
    <w:rsid w:val="00831F0C"/>
    <w:rsid w:val="00832070"/>
    <w:rsid w:val="008321C6"/>
    <w:rsid w:val="00832254"/>
    <w:rsid w:val="0083244B"/>
    <w:rsid w:val="00832976"/>
    <w:rsid w:val="00832A18"/>
    <w:rsid w:val="00832E8B"/>
    <w:rsid w:val="008330B7"/>
    <w:rsid w:val="00833221"/>
    <w:rsid w:val="0083325D"/>
    <w:rsid w:val="00833358"/>
    <w:rsid w:val="0083365C"/>
    <w:rsid w:val="00833A94"/>
    <w:rsid w:val="00833C38"/>
    <w:rsid w:val="00833E43"/>
    <w:rsid w:val="00834205"/>
    <w:rsid w:val="00834260"/>
    <w:rsid w:val="008342BA"/>
    <w:rsid w:val="0083452A"/>
    <w:rsid w:val="00834532"/>
    <w:rsid w:val="0083461B"/>
    <w:rsid w:val="00834880"/>
    <w:rsid w:val="008349E8"/>
    <w:rsid w:val="00834B2D"/>
    <w:rsid w:val="00834C97"/>
    <w:rsid w:val="00834F23"/>
    <w:rsid w:val="00834F52"/>
    <w:rsid w:val="00835645"/>
    <w:rsid w:val="008356FC"/>
    <w:rsid w:val="0083572A"/>
    <w:rsid w:val="00835A4B"/>
    <w:rsid w:val="00835ACB"/>
    <w:rsid w:val="00835D50"/>
    <w:rsid w:val="00835F8E"/>
    <w:rsid w:val="0083610F"/>
    <w:rsid w:val="0083635A"/>
    <w:rsid w:val="00836544"/>
    <w:rsid w:val="00836CA0"/>
    <w:rsid w:val="00836D51"/>
    <w:rsid w:val="00836E1D"/>
    <w:rsid w:val="008370F9"/>
    <w:rsid w:val="00837240"/>
    <w:rsid w:val="0083729A"/>
    <w:rsid w:val="00837404"/>
    <w:rsid w:val="008374AB"/>
    <w:rsid w:val="00837661"/>
    <w:rsid w:val="008377DB"/>
    <w:rsid w:val="00837A13"/>
    <w:rsid w:val="00837E43"/>
    <w:rsid w:val="00837EAE"/>
    <w:rsid w:val="00837EF3"/>
    <w:rsid w:val="00837F89"/>
    <w:rsid w:val="00840137"/>
    <w:rsid w:val="00840A81"/>
    <w:rsid w:val="00840E02"/>
    <w:rsid w:val="008410BF"/>
    <w:rsid w:val="008410FF"/>
    <w:rsid w:val="00841163"/>
    <w:rsid w:val="00841200"/>
    <w:rsid w:val="00841379"/>
    <w:rsid w:val="00841619"/>
    <w:rsid w:val="00841674"/>
    <w:rsid w:val="00841731"/>
    <w:rsid w:val="00841817"/>
    <w:rsid w:val="0084186D"/>
    <w:rsid w:val="0084199B"/>
    <w:rsid w:val="00841A0F"/>
    <w:rsid w:val="00841DE3"/>
    <w:rsid w:val="00841FB3"/>
    <w:rsid w:val="0084234F"/>
    <w:rsid w:val="008423F2"/>
    <w:rsid w:val="00842793"/>
    <w:rsid w:val="00842AAA"/>
    <w:rsid w:val="00842CFF"/>
    <w:rsid w:val="008431A5"/>
    <w:rsid w:val="00843264"/>
    <w:rsid w:val="008432EB"/>
    <w:rsid w:val="00843314"/>
    <w:rsid w:val="0084340D"/>
    <w:rsid w:val="00843724"/>
    <w:rsid w:val="00843885"/>
    <w:rsid w:val="00843A04"/>
    <w:rsid w:val="00843C45"/>
    <w:rsid w:val="008445D4"/>
    <w:rsid w:val="0084483B"/>
    <w:rsid w:val="008449EB"/>
    <w:rsid w:val="00844A0B"/>
    <w:rsid w:val="00844EB9"/>
    <w:rsid w:val="00844FEC"/>
    <w:rsid w:val="008451F9"/>
    <w:rsid w:val="008455E8"/>
    <w:rsid w:val="008456A5"/>
    <w:rsid w:val="0084583D"/>
    <w:rsid w:val="008459E0"/>
    <w:rsid w:val="00845E5B"/>
    <w:rsid w:val="00845FC9"/>
    <w:rsid w:val="0084616D"/>
    <w:rsid w:val="00846351"/>
    <w:rsid w:val="008465B4"/>
    <w:rsid w:val="00846B4D"/>
    <w:rsid w:val="00846CC9"/>
    <w:rsid w:val="00846F14"/>
    <w:rsid w:val="008473D3"/>
    <w:rsid w:val="008473F2"/>
    <w:rsid w:val="0084743F"/>
    <w:rsid w:val="0084767F"/>
    <w:rsid w:val="0084773D"/>
    <w:rsid w:val="008479BD"/>
    <w:rsid w:val="00847A6F"/>
    <w:rsid w:val="00847BA9"/>
    <w:rsid w:val="008501D2"/>
    <w:rsid w:val="008503F1"/>
    <w:rsid w:val="0085070C"/>
    <w:rsid w:val="00850B2B"/>
    <w:rsid w:val="00850CC8"/>
    <w:rsid w:val="00850E65"/>
    <w:rsid w:val="008514BC"/>
    <w:rsid w:val="008516C5"/>
    <w:rsid w:val="00851807"/>
    <w:rsid w:val="00851914"/>
    <w:rsid w:val="00851A2B"/>
    <w:rsid w:val="00851E55"/>
    <w:rsid w:val="0085251D"/>
    <w:rsid w:val="00852577"/>
    <w:rsid w:val="008527EA"/>
    <w:rsid w:val="00852D91"/>
    <w:rsid w:val="00852E4E"/>
    <w:rsid w:val="00852EF7"/>
    <w:rsid w:val="0085354A"/>
    <w:rsid w:val="008536C6"/>
    <w:rsid w:val="008537DE"/>
    <w:rsid w:val="008539DF"/>
    <w:rsid w:val="008539F8"/>
    <w:rsid w:val="00853A0A"/>
    <w:rsid w:val="00853B52"/>
    <w:rsid w:val="00853DB6"/>
    <w:rsid w:val="00853EEE"/>
    <w:rsid w:val="00854474"/>
    <w:rsid w:val="00854497"/>
    <w:rsid w:val="00854543"/>
    <w:rsid w:val="0085460D"/>
    <w:rsid w:val="00854952"/>
    <w:rsid w:val="00854CC9"/>
    <w:rsid w:val="00855172"/>
    <w:rsid w:val="008551F8"/>
    <w:rsid w:val="00855459"/>
    <w:rsid w:val="008554A0"/>
    <w:rsid w:val="0085567F"/>
    <w:rsid w:val="00855D54"/>
    <w:rsid w:val="00855FF5"/>
    <w:rsid w:val="00856151"/>
    <w:rsid w:val="00856272"/>
    <w:rsid w:val="0085633E"/>
    <w:rsid w:val="00856656"/>
    <w:rsid w:val="00856957"/>
    <w:rsid w:val="00856BE5"/>
    <w:rsid w:val="00856F53"/>
    <w:rsid w:val="008573BB"/>
    <w:rsid w:val="0085746D"/>
    <w:rsid w:val="008576B1"/>
    <w:rsid w:val="008577F8"/>
    <w:rsid w:val="00857801"/>
    <w:rsid w:val="008578A2"/>
    <w:rsid w:val="00857915"/>
    <w:rsid w:val="00857C42"/>
    <w:rsid w:val="00857D72"/>
    <w:rsid w:val="00857E55"/>
    <w:rsid w:val="00857EDF"/>
    <w:rsid w:val="00860098"/>
    <w:rsid w:val="0086086B"/>
    <w:rsid w:val="008608C4"/>
    <w:rsid w:val="008608E9"/>
    <w:rsid w:val="00860C37"/>
    <w:rsid w:val="00860C4A"/>
    <w:rsid w:val="00860F75"/>
    <w:rsid w:val="00861171"/>
    <w:rsid w:val="008613D1"/>
    <w:rsid w:val="0086148E"/>
    <w:rsid w:val="008614F2"/>
    <w:rsid w:val="00861553"/>
    <w:rsid w:val="008616EE"/>
    <w:rsid w:val="00861B85"/>
    <w:rsid w:val="00861C3A"/>
    <w:rsid w:val="00861D7E"/>
    <w:rsid w:val="00861DD4"/>
    <w:rsid w:val="00861E15"/>
    <w:rsid w:val="00861E8D"/>
    <w:rsid w:val="00861F24"/>
    <w:rsid w:val="00861FEC"/>
    <w:rsid w:val="008624E5"/>
    <w:rsid w:val="0086270E"/>
    <w:rsid w:val="00862840"/>
    <w:rsid w:val="0086287C"/>
    <w:rsid w:val="00862972"/>
    <w:rsid w:val="00862A90"/>
    <w:rsid w:val="00862A97"/>
    <w:rsid w:val="00862C18"/>
    <w:rsid w:val="00862C5F"/>
    <w:rsid w:val="00862D32"/>
    <w:rsid w:val="00862E5F"/>
    <w:rsid w:val="00862F86"/>
    <w:rsid w:val="00862FBE"/>
    <w:rsid w:val="00863179"/>
    <w:rsid w:val="00863283"/>
    <w:rsid w:val="008632CE"/>
    <w:rsid w:val="00863353"/>
    <w:rsid w:val="008633AE"/>
    <w:rsid w:val="0086379E"/>
    <w:rsid w:val="008637D4"/>
    <w:rsid w:val="00863901"/>
    <w:rsid w:val="00863B97"/>
    <w:rsid w:val="00863CF8"/>
    <w:rsid w:val="00864130"/>
    <w:rsid w:val="008643D0"/>
    <w:rsid w:val="008643D2"/>
    <w:rsid w:val="008644F8"/>
    <w:rsid w:val="00864C7B"/>
    <w:rsid w:val="00864CEC"/>
    <w:rsid w:val="00864E7E"/>
    <w:rsid w:val="00865280"/>
    <w:rsid w:val="0086551B"/>
    <w:rsid w:val="00865554"/>
    <w:rsid w:val="00865DF8"/>
    <w:rsid w:val="008664EA"/>
    <w:rsid w:val="0086675D"/>
    <w:rsid w:val="00866A00"/>
    <w:rsid w:val="00866AB8"/>
    <w:rsid w:val="00866C2F"/>
    <w:rsid w:val="00866EF8"/>
    <w:rsid w:val="00866F7E"/>
    <w:rsid w:val="00867423"/>
    <w:rsid w:val="00867D96"/>
    <w:rsid w:val="00870485"/>
    <w:rsid w:val="00870523"/>
    <w:rsid w:val="008706D8"/>
    <w:rsid w:val="00871012"/>
    <w:rsid w:val="0087116F"/>
    <w:rsid w:val="00871874"/>
    <w:rsid w:val="0087197D"/>
    <w:rsid w:val="00871B88"/>
    <w:rsid w:val="00871D3D"/>
    <w:rsid w:val="00871E22"/>
    <w:rsid w:val="00871FDA"/>
    <w:rsid w:val="00872027"/>
    <w:rsid w:val="0087205D"/>
    <w:rsid w:val="008721A7"/>
    <w:rsid w:val="0087225A"/>
    <w:rsid w:val="00872773"/>
    <w:rsid w:val="008728BD"/>
    <w:rsid w:val="00872D4F"/>
    <w:rsid w:val="00873524"/>
    <w:rsid w:val="00873621"/>
    <w:rsid w:val="00873A56"/>
    <w:rsid w:val="00873B0A"/>
    <w:rsid w:val="00873D92"/>
    <w:rsid w:val="00873EAD"/>
    <w:rsid w:val="008744A7"/>
    <w:rsid w:val="008744F1"/>
    <w:rsid w:val="00874963"/>
    <w:rsid w:val="00874D3B"/>
    <w:rsid w:val="00874DC1"/>
    <w:rsid w:val="00875229"/>
    <w:rsid w:val="008753E8"/>
    <w:rsid w:val="0087564C"/>
    <w:rsid w:val="008756CE"/>
    <w:rsid w:val="00875876"/>
    <w:rsid w:val="00875B60"/>
    <w:rsid w:val="00875D99"/>
    <w:rsid w:val="00875DAB"/>
    <w:rsid w:val="00876121"/>
    <w:rsid w:val="0087634E"/>
    <w:rsid w:val="00876426"/>
    <w:rsid w:val="008764A5"/>
    <w:rsid w:val="008766C2"/>
    <w:rsid w:val="008768DF"/>
    <w:rsid w:val="00876A62"/>
    <w:rsid w:val="00876FE0"/>
    <w:rsid w:val="008776BB"/>
    <w:rsid w:val="00877768"/>
    <w:rsid w:val="00877BE7"/>
    <w:rsid w:val="00877BFF"/>
    <w:rsid w:val="00877CBE"/>
    <w:rsid w:val="00877D7B"/>
    <w:rsid w:val="00877F82"/>
    <w:rsid w:val="00880048"/>
    <w:rsid w:val="00880097"/>
    <w:rsid w:val="00880441"/>
    <w:rsid w:val="00880482"/>
    <w:rsid w:val="00880486"/>
    <w:rsid w:val="008804B8"/>
    <w:rsid w:val="0088059D"/>
    <w:rsid w:val="00880BE0"/>
    <w:rsid w:val="0088104F"/>
    <w:rsid w:val="00881097"/>
    <w:rsid w:val="00881361"/>
    <w:rsid w:val="0088136D"/>
    <w:rsid w:val="00881401"/>
    <w:rsid w:val="00881561"/>
    <w:rsid w:val="0088186F"/>
    <w:rsid w:val="00881923"/>
    <w:rsid w:val="00881BF0"/>
    <w:rsid w:val="00881D09"/>
    <w:rsid w:val="00881D0C"/>
    <w:rsid w:val="00881D3F"/>
    <w:rsid w:val="00881E27"/>
    <w:rsid w:val="008827C3"/>
    <w:rsid w:val="0088287D"/>
    <w:rsid w:val="00882DE4"/>
    <w:rsid w:val="00882FB4"/>
    <w:rsid w:val="0088349D"/>
    <w:rsid w:val="008835C6"/>
    <w:rsid w:val="008835DC"/>
    <w:rsid w:val="00883696"/>
    <w:rsid w:val="00883BB2"/>
    <w:rsid w:val="00883EB0"/>
    <w:rsid w:val="00883F38"/>
    <w:rsid w:val="00883F4F"/>
    <w:rsid w:val="0088439D"/>
    <w:rsid w:val="008843DF"/>
    <w:rsid w:val="00884518"/>
    <w:rsid w:val="00884759"/>
    <w:rsid w:val="008848D4"/>
    <w:rsid w:val="008849D4"/>
    <w:rsid w:val="00884A5C"/>
    <w:rsid w:val="00884A68"/>
    <w:rsid w:val="00884B39"/>
    <w:rsid w:val="0088552A"/>
    <w:rsid w:val="0088564B"/>
    <w:rsid w:val="00885756"/>
    <w:rsid w:val="008859FF"/>
    <w:rsid w:val="008862F9"/>
    <w:rsid w:val="008864AF"/>
    <w:rsid w:val="008867FC"/>
    <w:rsid w:val="00886E0B"/>
    <w:rsid w:val="00886EC3"/>
    <w:rsid w:val="008871EB"/>
    <w:rsid w:val="00887508"/>
    <w:rsid w:val="00887729"/>
    <w:rsid w:val="008879E1"/>
    <w:rsid w:val="00887AFD"/>
    <w:rsid w:val="00887FE0"/>
    <w:rsid w:val="00890077"/>
    <w:rsid w:val="008902EC"/>
    <w:rsid w:val="008905BA"/>
    <w:rsid w:val="008905E7"/>
    <w:rsid w:val="008907E6"/>
    <w:rsid w:val="008909E6"/>
    <w:rsid w:val="00890FA6"/>
    <w:rsid w:val="00891136"/>
    <w:rsid w:val="00891276"/>
    <w:rsid w:val="0089129A"/>
    <w:rsid w:val="00891426"/>
    <w:rsid w:val="0089167B"/>
    <w:rsid w:val="00891758"/>
    <w:rsid w:val="008918FD"/>
    <w:rsid w:val="00891947"/>
    <w:rsid w:val="00891E92"/>
    <w:rsid w:val="0089281A"/>
    <w:rsid w:val="00892837"/>
    <w:rsid w:val="00892844"/>
    <w:rsid w:val="0089289A"/>
    <w:rsid w:val="008929AF"/>
    <w:rsid w:val="00892A42"/>
    <w:rsid w:val="00892A7F"/>
    <w:rsid w:val="00892A8F"/>
    <w:rsid w:val="00892D35"/>
    <w:rsid w:val="00892E2A"/>
    <w:rsid w:val="00892FF9"/>
    <w:rsid w:val="00893067"/>
    <w:rsid w:val="0089312C"/>
    <w:rsid w:val="0089371E"/>
    <w:rsid w:val="008938A4"/>
    <w:rsid w:val="008940CF"/>
    <w:rsid w:val="008940D7"/>
    <w:rsid w:val="008940EF"/>
    <w:rsid w:val="0089420F"/>
    <w:rsid w:val="008942AE"/>
    <w:rsid w:val="00894516"/>
    <w:rsid w:val="00894526"/>
    <w:rsid w:val="0089459F"/>
    <w:rsid w:val="0089480C"/>
    <w:rsid w:val="0089481C"/>
    <w:rsid w:val="00894C9E"/>
    <w:rsid w:val="00895418"/>
    <w:rsid w:val="008955EC"/>
    <w:rsid w:val="0089566F"/>
    <w:rsid w:val="008956F4"/>
    <w:rsid w:val="00895715"/>
    <w:rsid w:val="008958BA"/>
    <w:rsid w:val="008958D4"/>
    <w:rsid w:val="00895B38"/>
    <w:rsid w:val="00895DBA"/>
    <w:rsid w:val="00895E31"/>
    <w:rsid w:val="00895FE1"/>
    <w:rsid w:val="00896072"/>
    <w:rsid w:val="00896379"/>
    <w:rsid w:val="008965EA"/>
    <w:rsid w:val="00896BC9"/>
    <w:rsid w:val="00896C73"/>
    <w:rsid w:val="00896CE4"/>
    <w:rsid w:val="008970AB"/>
    <w:rsid w:val="008970E0"/>
    <w:rsid w:val="00897564"/>
    <w:rsid w:val="008977FD"/>
    <w:rsid w:val="008979C6"/>
    <w:rsid w:val="00897D1C"/>
    <w:rsid w:val="00897E85"/>
    <w:rsid w:val="00897ED1"/>
    <w:rsid w:val="00897F8A"/>
    <w:rsid w:val="00897FA4"/>
    <w:rsid w:val="008A0031"/>
    <w:rsid w:val="008A027B"/>
    <w:rsid w:val="008A03EF"/>
    <w:rsid w:val="008A06C6"/>
    <w:rsid w:val="008A088E"/>
    <w:rsid w:val="008A093C"/>
    <w:rsid w:val="008A0E1A"/>
    <w:rsid w:val="008A1277"/>
    <w:rsid w:val="008A134A"/>
    <w:rsid w:val="008A1574"/>
    <w:rsid w:val="008A1635"/>
    <w:rsid w:val="008A1881"/>
    <w:rsid w:val="008A1A2D"/>
    <w:rsid w:val="008A1B02"/>
    <w:rsid w:val="008A1CE6"/>
    <w:rsid w:val="008A1D03"/>
    <w:rsid w:val="008A1D74"/>
    <w:rsid w:val="008A227F"/>
    <w:rsid w:val="008A22F2"/>
    <w:rsid w:val="008A230A"/>
    <w:rsid w:val="008A2966"/>
    <w:rsid w:val="008A2B0A"/>
    <w:rsid w:val="008A2C52"/>
    <w:rsid w:val="008A2EF5"/>
    <w:rsid w:val="008A2F07"/>
    <w:rsid w:val="008A320C"/>
    <w:rsid w:val="008A33B7"/>
    <w:rsid w:val="008A33EF"/>
    <w:rsid w:val="008A34BE"/>
    <w:rsid w:val="008A36F2"/>
    <w:rsid w:val="008A3B8D"/>
    <w:rsid w:val="008A3DD4"/>
    <w:rsid w:val="008A4253"/>
    <w:rsid w:val="008A4B87"/>
    <w:rsid w:val="008A4C72"/>
    <w:rsid w:val="008A4D8F"/>
    <w:rsid w:val="008A4D97"/>
    <w:rsid w:val="008A51AA"/>
    <w:rsid w:val="008A51B7"/>
    <w:rsid w:val="008A525E"/>
    <w:rsid w:val="008A54E5"/>
    <w:rsid w:val="008A55B3"/>
    <w:rsid w:val="008A55C5"/>
    <w:rsid w:val="008A5A8D"/>
    <w:rsid w:val="008A5D1A"/>
    <w:rsid w:val="008A5E12"/>
    <w:rsid w:val="008A5F3E"/>
    <w:rsid w:val="008A5F7F"/>
    <w:rsid w:val="008A62CD"/>
    <w:rsid w:val="008A67DA"/>
    <w:rsid w:val="008A6E07"/>
    <w:rsid w:val="008A74F0"/>
    <w:rsid w:val="008A7A84"/>
    <w:rsid w:val="008A7B68"/>
    <w:rsid w:val="008A7B71"/>
    <w:rsid w:val="008A7CFF"/>
    <w:rsid w:val="008A7E1F"/>
    <w:rsid w:val="008B08B6"/>
    <w:rsid w:val="008B0AB1"/>
    <w:rsid w:val="008B0C30"/>
    <w:rsid w:val="008B0DF7"/>
    <w:rsid w:val="008B1740"/>
    <w:rsid w:val="008B1A65"/>
    <w:rsid w:val="008B1EB2"/>
    <w:rsid w:val="008B2049"/>
    <w:rsid w:val="008B20A9"/>
    <w:rsid w:val="008B2134"/>
    <w:rsid w:val="008B233C"/>
    <w:rsid w:val="008B2694"/>
    <w:rsid w:val="008B2889"/>
    <w:rsid w:val="008B2A99"/>
    <w:rsid w:val="008B2E11"/>
    <w:rsid w:val="008B2F64"/>
    <w:rsid w:val="008B2FC9"/>
    <w:rsid w:val="008B2FDA"/>
    <w:rsid w:val="008B33A9"/>
    <w:rsid w:val="008B3481"/>
    <w:rsid w:val="008B3584"/>
    <w:rsid w:val="008B3746"/>
    <w:rsid w:val="008B3C3B"/>
    <w:rsid w:val="008B3C8A"/>
    <w:rsid w:val="008B3D64"/>
    <w:rsid w:val="008B3D84"/>
    <w:rsid w:val="008B3F46"/>
    <w:rsid w:val="008B3F6C"/>
    <w:rsid w:val="008B410E"/>
    <w:rsid w:val="008B4279"/>
    <w:rsid w:val="008B4590"/>
    <w:rsid w:val="008B45F7"/>
    <w:rsid w:val="008B48B6"/>
    <w:rsid w:val="008B4BEE"/>
    <w:rsid w:val="008B4D21"/>
    <w:rsid w:val="008B4D5C"/>
    <w:rsid w:val="008B4D6F"/>
    <w:rsid w:val="008B4F3F"/>
    <w:rsid w:val="008B4FEF"/>
    <w:rsid w:val="008B506B"/>
    <w:rsid w:val="008B5373"/>
    <w:rsid w:val="008B5627"/>
    <w:rsid w:val="008B56A8"/>
    <w:rsid w:val="008B56C7"/>
    <w:rsid w:val="008B59AC"/>
    <w:rsid w:val="008B5D8D"/>
    <w:rsid w:val="008B61AD"/>
    <w:rsid w:val="008B6872"/>
    <w:rsid w:val="008B6916"/>
    <w:rsid w:val="008B6E95"/>
    <w:rsid w:val="008B6E98"/>
    <w:rsid w:val="008B6EF5"/>
    <w:rsid w:val="008B7509"/>
    <w:rsid w:val="008B7598"/>
    <w:rsid w:val="008B7799"/>
    <w:rsid w:val="008B7C65"/>
    <w:rsid w:val="008C0280"/>
    <w:rsid w:val="008C0553"/>
    <w:rsid w:val="008C05DD"/>
    <w:rsid w:val="008C062D"/>
    <w:rsid w:val="008C0671"/>
    <w:rsid w:val="008C0CB6"/>
    <w:rsid w:val="008C0E72"/>
    <w:rsid w:val="008C0F1B"/>
    <w:rsid w:val="008C107D"/>
    <w:rsid w:val="008C14A3"/>
    <w:rsid w:val="008C18E9"/>
    <w:rsid w:val="008C19C1"/>
    <w:rsid w:val="008C1A65"/>
    <w:rsid w:val="008C1B09"/>
    <w:rsid w:val="008C1C6A"/>
    <w:rsid w:val="008C1FA8"/>
    <w:rsid w:val="008C24D4"/>
    <w:rsid w:val="008C2507"/>
    <w:rsid w:val="008C2602"/>
    <w:rsid w:val="008C2643"/>
    <w:rsid w:val="008C2847"/>
    <w:rsid w:val="008C28A1"/>
    <w:rsid w:val="008C2A30"/>
    <w:rsid w:val="008C309A"/>
    <w:rsid w:val="008C30EE"/>
    <w:rsid w:val="008C34E7"/>
    <w:rsid w:val="008C355A"/>
    <w:rsid w:val="008C35AA"/>
    <w:rsid w:val="008C368F"/>
    <w:rsid w:val="008C3B43"/>
    <w:rsid w:val="008C3D79"/>
    <w:rsid w:val="008C3DED"/>
    <w:rsid w:val="008C428A"/>
    <w:rsid w:val="008C4408"/>
    <w:rsid w:val="008C45BC"/>
    <w:rsid w:val="008C4818"/>
    <w:rsid w:val="008C4B71"/>
    <w:rsid w:val="008C4BD5"/>
    <w:rsid w:val="008C4CAE"/>
    <w:rsid w:val="008C5052"/>
    <w:rsid w:val="008C50AE"/>
    <w:rsid w:val="008C50E9"/>
    <w:rsid w:val="008C55BA"/>
    <w:rsid w:val="008C585A"/>
    <w:rsid w:val="008C5884"/>
    <w:rsid w:val="008C5F8E"/>
    <w:rsid w:val="008C5FB3"/>
    <w:rsid w:val="008C6497"/>
    <w:rsid w:val="008C6582"/>
    <w:rsid w:val="008C6646"/>
    <w:rsid w:val="008C6754"/>
    <w:rsid w:val="008C680A"/>
    <w:rsid w:val="008C6865"/>
    <w:rsid w:val="008C68C2"/>
    <w:rsid w:val="008C69C0"/>
    <w:rsid w:val="008C69D2"/>
    <w:rsid w:val="008C6C49"/>
    <w:rsid w:val="008C6DDD"/>
    <w:rsid w:val="008C6E9D"/>
    <w:rsid w:val="008C700D"/>
    <w:rsid w:val="008C707D"/>
    <w:rsid w:val="008C71E8"/>
    <w:rsid w:val="008C7269"/>
    <w:rsid w:val="008C742F"/>
    <w:rsid w:val="008C74DA"/>
    <w:rsid w:val="008C7560"/>
    <w:rsid w:val="008C7669"/>
    <w:rsid w:val="008C7911"/>
    <w:rsid w:val="008C7B3F"/>
    <w:rsid w:val="008C7B6D"/>
    <w:rsid w:val="008C7B83"/>
    <w:rsid w:val="008D009E"/>
    <w:rsid w:val="008D0209"/>
    <w:rsid w:val="008D029C"/>
    <w:rsid w:val="008D039A"/>
    <w:rsid w:val="008D0425"/>
    <w:rsid w:val="008D063D"/>
    <w:rsid w:val="008D0759"/>
    <w:rsid w:val="008D07A3"/>
    <w:rsid w:val="008D08EF"/>
    <w:rsid w:val="008D0DA9"/>
    <w:rsid w:val="008D0E93"/>
    <w:rsid w:val="008D0FAD"/>
    <w:rsid w:val="008D117D"/>
    <w:rsid w:val="008D117E"/>
    <w:rsid w:val="008D1187"/>
    <w:rsid w:val="008D1242"/>
    <w:rsid w:val="008D13AB"/>
    <w:rsid w:val="008D1710"/>
    <w:rsid w:val="008D1B1F"/>
    <w:rsid w:val="008D1FC1"/>
    <w:rsid w:val="008D2342"/>
    <w:rsid w:val="008D2549"/>
    <w:rsid w:val="008D25FD"/>
    <w:rsid w:val="008D272F"/>
    <w:rsid w:val="008D27E9"/>
    <w:rsid w:val="008D28E6"/>
    <w:rsid w:val="008D2CCC"/>
    <w:rsid w:val="008D2E1C"/>
    <w:rsid w:val="008D2F88"/>
    <w:rsid w:val="008D2FA3"/>
    <w:rsid w:val="008D3692"/>
    <w:rsid w:val="008D3706"/>
    <w:rsid w:val="008D3869"/>
    <w:rsid w:val="008D3AA4"/>
    <w:rsid w:val="008D4066"/>
    <w:rsid w:val="008D4F67"/>
    <w:rsid w:val="008D5212"/>
    <w:rsid w:val="008D53D9"/>
    <w:rsid w:val="008D55B0"/>
    <w:rsid w:val="008D560D"/>
    <w:rsid w:val="008D561C"/>
    <w:rsid w:val="008D568D"/>
    <w:rsid w:val="008D599A"/>
    <w:rsid w:val="008D5C01"/>
    <w:rsid w:val="008D5DC2"/>
    <w:rsid w:val="008D5F59"/>
    <w:rsid w:val="008D631A"/>
    <w:rsid w:val="008D63CD"/>
    <w:rsid w:val="008D64D8"/>
    <w:rsid w:val="008D6632"/>
    <w:rsid w:val="008D679C"/>
    <w:rsid w:val="008D6893"/>
    <w:rsid w:val="008D6C7E"/>
    <w:rsid w:val="008D6CB7"/>
    <w:rsid w:val="008D6E1C"/>
    <w:rsid w:val="008D6EC9"/>
    <w:rsid w:val="008D708E"/>
    <w:rsid w:val="008D71C3"/>
    <w:rsid w:val="008D71DB"/>
    <w:rsid w:val="008D723D"/>
    <w:rsid w:val="008D76F3"/>
    <w:rsid w:val="008D78EC"/>
    <w:rsid w:val="008D7BC9"/>
    <w:rsid w:val="008D7DCC"/>
    <w:rsid w:val="008D7FDE"/>
    <w:rsid w:val="008E0115"/>
    <w:rsid w:val="008E0214"/>
    <w:rsid w:val="008E08C5"/>
    <w:rsid w:val="008E092F"/>
    <w:rsid w:val="008E0A85"/>
    <w:rsid w:val="008E1296"/>
    <w:rsid w:val="008E1781"/>
    <w:rsid w:val="008E19C5"/>
    <w:rsid w:val="008E1A9A"/>
    <w:rsid w:val="008E1D3C"/>
    <w:rsid w:val="008E1F60"/>
    <w:rsid w:val="008E1F86"/>
    <w:rsid w:val="008E21C9"/>
    <w:rsid w:val="008E234C"/>
    <w:rsid w:val="008E2650"/>
    <w:rsid w:val="008E2846"/>
    <w:rsid w:val="008E2A6A"/>
    <w:rsid w:val="008E2C8B"/>
    <w:rsid w:val="008E2D4E"/>
    <w:rsid w:val="008E2F2C"/>
    <w:rsid w:val="008E300E"/>
    <w:rsid w:val="008E30B8"/>
    <w:rsid w:val="008E31F1"/>
    <w:rsid w:val="008E3491"/>
    <w:rsid w:val="008E3669"/>
    <w:rsid w:val="008E3932"/>
    <w:rsid w:val="008E3B36"/>
    <w:rsid w:val="008E3D64"/>
    <w:rsid w:val="008E3E7D"/>
    <w:rsid w:val="008E3F04"/>
    <w:rsid w:val="008E404F"/>
    <w:rsid w:val="008E40EF"/>
    <w:rsid w:val="008E457D"/>
    <w:rsid w:val="008E4599"/>
    <w:rsid w:val="008E46B1"/>
    <w:rsid w:val="008E49A7"/>
    <w:rsid w:val="008E49D4"/>
    <w:rsid w:val="008E5005"/>
    <w:rsid w:val="008E5107"/>
    <w:rsid w:val="008E5556"/>
    <w:rsid w:val="008E5558"/>
    <w:rsid w:val="008E5CD4"/>
    <w:rsid w:val="008E6001"/>
    <w:rsid w:val="008E616E"/>
    <w:rsid w:val="008E6218"/>
    <w:rsid w:val="008E62C5"/>
    <w:rsid w:val="008E64CB"/>
    <w:rsid w:val="008E6837"/>
    <w:rsid w:val="008E6A54"/>
    <w:rsid w:val="008E6E0A"/>
    <w:rsid w:val="008E6F17"/>
    <w:rsid w:val="008E6FAE"/>
    <w:rsid w:val="008E74B1"/>
    <w:rsid w:val="008E757D"/>
    <w:rsid w:val="008E7659"/>
    <w:rsid w:val="008E7666"/>
    <w:rsid w:val="008E77B4"/>
    <w:rsid w:val="008E78AA"/>
    <w:rsid w:val="008E7A14"/>
    <w:rsid w:val="008E7BC5"/>
    <w:rsid w:val="008E7BF7"/>
    <w:rsid w:val="008E7DE5"/>
    <w:rsid w:val="008F02C6"/>
    <w:rsid w:val="008F0314"/>
    <w:rsid w:val="008F07A2"/>
    <w:rsid w:val="008F08C6"/>
    <w:rsid w:val="008F0A06"/>
    <w:rsid w:val="008F0BAB"/>
    <w:rsid w:val="008F0C3F"/>
    <w:rsid w:val="008F0C44"/>
    <w:rsid w:val="008F105B"/>
    <w:rsid w:val="008F1169"/>
    <w:rsid w:val="008F1461"/>
    <w:rsid w:val="008F150E"/>
    <w:rsid w:val="008F15D6"/>
    <w:rsid w:val="008F19CE"/>
    <w:rsid w:val="008F1C18"/>
    <w:rsid w:val="008F1CF6"/>
    <w:rsid w:val="008F1D01"/>
    <w:rsid w:val="008F1D15"/>
    <w:rsid w:val="008F2138"/>
    <w:rsid w:val="008F23AA"/>
    <w:rsid w:val="008F25D3"/>
    <w:rsid w:val="008F2C56"/>
    <w:rsid w:val="008F2DDB"/>
    <w:rsid w:val="008F2E3E"/>
    <w:rsid w:val="008F2FE3"/>
    <w:rsid w:val="008F3192"/>
    <w:rsid w:val="008F31C8"/>
    <w:rsid w:val="008F3335"/>
    <w:rsid w:val="008F3423"/>
    <w:rsid w:val="008F3433"/>
    <w:rsid w:val="008F367B"/>
    <w:rsid w:val="008F3CD4"/>
    <w:rsid w:val="008F3E29"/>
    <w:rsid w:val="008F3FF4"/>
    <w:rsid w:val="008F4098"/>
    <w:rsid w:val="008F409A"/>
    <w:rsid w:val="008F40E9"/>
    <w:rsid w:val="008F4147"/>
    <w:rsid w:val="008F4274"/>
    <w:rsid w:val="008F4372"/>
    <w:rsid w:val="008F446F"/>
    <w:rsid w:val="008F45A2"/>
    <w:rsid w:val="008F46FC"/>
    <w:rsid w:val="008F4BD0"/>
    <w:rsid w:val="008F50B9"/>
    <w:rsid w:val="008F50E2"/>
    <w:rsid w:val="008F5318"/>
    <w:rsid w:val="008F53A5"/>
    <w:rsid w:val="008F5826"/>
    <w:rsid w:val="008F5863"/>
    <w:rsid w:val="008F5AB6"/>
    <w:rsid w:val="008F5B65"/>
    <w:rsid w:val="008F5B86"/>
    <w:rsid w:val="008F5E93"/>
    <w:rsid w:val="008F5F3E"/>
    <w:rsid w:val="008F5F44"/>
    <w:rsid w:val="008F5FD1"/>
    <w:rsid w:val="008F60E3"/>
    <w:rsid w:val="008F616A"/>
    <w:rsid w:val="008F6286"/>
    <w:rsid w:val="008F63C9"/>
    <w:rsid w:val="008F6562"/>
    <w:rsid w:val="008F65E2"/>
    <w:rsid w:val="008F6647"/>
    <w:rsid w:val="008F67BC"/>
    <w:rsid w:val="008F69ED"/>
    <w:rsid w:val="008F6C5D"/>
    <w:rsid w:val="008F705C"/>
    <w:rsid w:val="008F7147"/>
    <w:rsid w:val="008F71D2"/>
    <w:rsid w:val="008F731A"/>
    <w:rsid w:val="008F749E"/>
    <w:rsid w:val="008F75A7"/>
    <w:rsid w:val="008F7664"/>
    <w:rsid w:val="008F769E"/>
    <w:rsid w:val="008F7B11"/>
    <w:rsid w:val="008F7C18"/>
    <w:rsid w:val="008F7E55"/>
    <w:rsid w:val="00900232"/>
    <w:rsid w:val="00900613"/>
    <w:rsid w:val="009006E7"/>
    <w:rsid w:val="009007C9"/>
    <w:rsid w:val="00900ADA"/>
    <w:rsid w:val="00900C15"/>
    <w:rsid w:val="00900E8C"/>
    <w:rsid w:val="00900F3B"/>
    <w:rsid w:val="00901116"/>
    <w:rsid w:val="00901409"/>
    <w:rsid w:val="00901449"/>
    <w:rsid w:val="0090168F"/>
    <w:rsid w:val="0090178A"/>
    <w:rsid w:val="009019A9"/>
    <w:rsid w:val="00901BBC"/>
    <w:rsid w:val="00901CA8"/>
    <w:rsid w:val="00901D72"/>
    <w:rsid w:val="00901DA7"/>
    <w:rsid w:val="00901DDC"/>
    <w:rsid w:val="00901E41"/>
    <w:rsid w:val="00901E62"/>
    <w:rsid w:val="00901F93"/>
    <w:rsid w:val="00901FE8"/>
    <w:rsid w:val="00902045"/>
    <w:rsid w:val="00902277"/>
    <w:rsid w:val="00902423"/>
    <w:rsid w:val="00902472"/>
    <w:rsid w:val="009025C3"/>
    <w:rsid w:val="00902619"/>
    <w:rsid w:val="0090287C"/>
    <w:rsid w:val="0090295C"/>
    <w:rsid w:val="009029D5"/>
    <w:rsid w:val="00902B7C"/>
    <w:rsid w:val="00902D52"/>
    <w:rsid w:val="00902F37"/>
    <w:rsid w:val="009031A4"/>
    <w:rsid w:val="00903408"/>
    <w:rsid w:val="00903507"/>
    <w:rsid w:val="00903836"/>
    <w:rsid w:val="00903999"/>
    <w:rsid w:val="00903A75"/>
    <w:rsid w:val="00903B5A"/>
    <w:rsid w:val="00903BED"/>
    <w:rsid w:val="00903C66"/>
    <w:rsid w:val="00903CDB"/>
    <w:rsid w:val="00903E86"/>
    <w:rsid w:val="009040E2"/>
    <w:rsid w:val="009042A1"/>
    <w:rsid w:val="00904376"/>
    <w:rsid w:val="009043C6"/>
    <w:rsid w:val="009043EA"/>
    <w:rsid w:val="00904478"/>
    <w:rsid w:val="00904536"/>
    <w:rsid w:val="0090471D"/>
    <w:rsid w:val="00904767"/>
    <w:rsid w:val="009048AD"/>
    <w:rsid w:val="009049B0"/>
    <w:rsid w:val="00904B66"/>
    <w:rsid w:val="00904B8C"/>
    <w:rsid w:val="00904C4B"/>
    <w:rsid w:val="00904F67"/>
    <w:rsid w:val="00905012"/>
    <w:rsid w:val="009052BF"/>
    <w:rsid w:val="00905357"/>
    <w:rsid w:val="00905533"/>
    <w:rsid w:val="009055E2"/>
    <w:rsid w:val="009056F2"/>
    <w:rsid w:val="00905B95"/>
    <w:rsid w:val="00906016"/>
    <w:rsid w:val="00906208"/>
    <w:rsid w:val="00906722"/>
    <w:rsid w:val="00906B20"/>
    <w:rsid w:val="00907038"/>
    <w:rsid w:val="009070A4"/>
    <w:rsid w:val="00907871"/>
    <w:rsid w:val="00907998"/>
    <w:rsid w:val="009079C6"/>
    <w:rsid w:val="00907D79"/>
    <w:rsid w:val="009100A0"/>
    <w:rsid w:val="009100F6"/>
    <w:rsid w:val="009100F8"/>
    <w:rsid w:val="00910113"/>
    <w:rsid w:val="00910BAA"/>
    <w:rsid w:val="009110B7"/>
    <w:rsid w:val="00911270"/>
    <w:rsid w:val="0091127C"/>
    <w:rsid w:val="009112C7"/>
    <w:rsid w:val="0091155A"/>
    <w:rsid w:val="00911950"/>
    <w:rsid w:val="0091198C"/>
    <w:rsid w:val="009119E8"/>
    <w:rsid w:val="00912170"/>
    <w:rsid w:val="00912650"/>
    <w:rsid w:val="009127FF"/>
    <w:rsid w:val="00912A89"/>
    <w:rsid w:val="00912D11"/>
    <w:rsid w:val="00912E66"/>
    <w:rsid w:val="00913867"/>
    <w:rsid w:val="009139C2"/>
    <w:rsid w:val="00913A74"/>
    <w:rsid w:val="00913D69"/>
    <w:rsid w:val="00913D9D"/>
    <w:rsid w:val="00914265"/>
    <w:rsid w:val="00914415"/>
    <w:rsid w:val="0091454A"/>
    <w:rsid w:val="00914607"/>
    <w:rsid w:val="0091464F"/>
    <w:rsid w:val="0091475A"/>
    <w:rsid w:val="009147D9"/>
    <w:rsid w:val="00914819"/>
    <w:rsid w:val="00914F96"/>
    <w:rsid w:val="00914FC1"/>
    <w:rsid w:val="00914FCC"/>
    <w:rsid w:val="00915447"/>
    <w:rsid w:val="00915523"/>
    <w:rsid w:val="0091554F"/>
    <w:rsid w:val="00915770"/>
    <w:rsid w:val="00915834"/>
    <w:rsid w:val="00915BCA"/>
    <w:rsid w:val="00915D73"/>
    <w:rsid w:val="00916014"/>
    <w:rsid w:val="0091626C"/>
    <w:rsid w:val="009162FD"/>
    <w:rsid w:val="00916824"/>
    <w:rsid w:val="00916A1D"/>
    <w:rsid w:val="00916AA3"/>
    <w:rsid w:val="00916B75"/>
    <w:rsid w:val="00916DA2"/>
    <w:rsid w:val="00916E68"/>
    <w:rsid w:val="0091741D"/>
    <w:rsid w:val="00917BD2"/>
    <w:rsid w:val="00917C51"/>
    <w:rsid w:val="00917CE3"/>
    <w:rsid w:val="00920767"/>
    <w:rsid w:val="00920A08"/>
    <w:rsid w:val="00920DD9"/>
    <w:rsid w:val="00920EC8"/>
    <w:rsid w:val="00920F45"/>
    <w:rsid w:val="00921341"/>
    <w:rsid w:val="00921539"/>
    <w:rsid w:val="00921FD3"/>
    <w:rsid w:val="00922328"/>
    <w:rsid w:val="00922338"/>
    <w:rsid w:val="009223D9"/>
    <w:rsid w:val="0092243B"/>
    <w:rsid w:val="00922FCB"/>
    <w:rsid w:val="009232B9"/>
    <w:rsid w:val="0092331A"/>
    <w:rsid w:val="00923452"/>
    <w:rsid w:val="00923552"/>
    <w:rsid w:val="0092359E"/>
    <w:rsid w:val="00923612"/>
    <w:rsid w:val="00923B91"/>
    <w:rsid w:val="00923D8D"/>
    <w:rsid w:val="00923E5A"/>
    <w:rsid w:val="00924205"/>
    <w:rsid w:val="0092442F"/>
    <w:rsid w:val="009244EF"/>
    <w:rsid w:val="0092450A"/>
    <w:rsid w:val="009248EE"/>
    <w:rsid w:val="009249AB"/>
    <w:rsid w:val="009249C0"/>
    <w:rsid w:val="00924A65"/>
    <w:rsid w:val="00924A8D"/>
    <w:rsid w:val="00924AC4"/>
    <w:rsid w:val="00924BEA"/>
    <w:rsid w:val="00924DA3"/>
    <w:rsid w:val="00924DC1"/>
    <w:rsid w:val="00924DD6"/>
    <w:rsid w:val="00924DE0"/>
    <w:rsid w:val="00924F46"/>
    <w:rsid w:val="009253E3"/>
    <w:rsid w:val="009255BE"/>
    <w:rsid w:val="009257C4"/>
    <w:rsid w:val="00925882"/>
    <w:rsid w:val="00925A68"/>
    <w:rsid w:val="00925C4C"/>
    <w:rsid w:val="00925C75"/>
    <w:rsid w:val="0092634E"/>
    <w:rsid w:val="009265A5"/>
    <w:rsid w:val="00926724"/>
    <w:rsid w:val="0092689C"/>
    <w:rsid w:val="00926B72"/>
    <w:rsid w:val="00926D0F"/>
    <w:rsid w:val="00926F56"/>
    <w:rsid w:val="009270E0"/>
    <w:rsid w:val="0092721B"/>
    <w:rsid w:val="0092748E"/>
    <w:rsid w:val="0092748F"/>
    <w:rsid w:val="0092777E"/>
    <w:rsid w:val="009277D0"/>
    <w:rsid w:val="00927A21"/>
    <w:rsid w:val="00927BD8"/>
    <w:rsid w:val="00927D29"/>
    <w:rsid w:val="00927D67"/>
    <w:rsid w:val="0093012D"/>
    <w:rsid w:val="009301ED"/>
    <w:rsid w:val="009304C5"/>
    <w:rsid w:val="00930A84"/>
    <w:rsid w:val="00930B79"/>
    <w:rsid w:val="00930EC9"/>
    <w:rsid w:val="00930FBA"/>
    <w:rsid w:val="00931041"/>
    <w:rsid w:val="009312EE"/>
    <w:rsid w:val="00931483"/>
    <w:rsid w:val="009314C4"/>
    <w:rsid w:val="009315C3"/>
    <w:rsid w:val="00931762"/>
    <w:rsid w:val="0093198F"/>
    <w:rsid w:val="00931ACA"/>
    <w:rsid w:val="00931C33"/>
    <w:rsid w:val="00931D64"/>
    <w:rsid w:val="00931EA5"/>
    <w:rsid w:val="00932018"/>
    <w:rsid w:val="00932026"/>
    <w:rsid w:val="009320E0"/>
    <w:rsid w:val="009324C3"/>
    <w:rsid w:val="00932566"/>
    <w:rsid w:val="009329BC"/>
    <w:rsid w:val="00932A06"/>
    <w:rsid w:val="00932BCE"/>
    <w:rsid w:val="00932C81"/>
    <w:rsid w:val="00932C97"/>
    <w:rsid w:val="00932CC1"/>
    <w:rsid w:val="00932D89"/>
    <w:rsid w:val="009333D1"/>
    <w:rsid w:val="00933407"/>
    <w:rsid w:val="00933661"/>
    <w:rsid w:val="009337C8"/>
    <w:rsid w:val="009339C4"/>
    <w:rsid w:val="00933D43"/>
    <w:rsid w:val="00933EF7"/>
    <w:rsid w:val="0093409B"/>
    <w:rsid w:val="009340D7"/>
    <w:rsid w:val="00934244"/>
    <w:rsid w:val="0093425F"/>
    <w:rsid w:val="009343B7"/>
    <w:rsid w:val="00934991"/>
    <w:rsid w:val="00934B10"/>
    <w:rsid w:val="00934C32"/>
    <w:rsid w:val="00935145"/>
    <w:rsid w:val="0093519D"/>
    <w:rsid w:val="009352C5"/>
    <w:rsid w:val="0093545B"/>
    <w:rsid w:val="009354A9"/>
    <w:rsid w:val="00935504"/>
    <w:rsid w:val="0093554F"/>
    <w:rsid w:val="009355CA"/>
    <w:rsid w:val="0093569F"/>
    <w:rsid w:val="00935DC5"/>
    <w:rsid w:val="0093607D"/>
    <w:rsid w:val="009362E0"/>
    <w:rsid w:val="0093639F"/>
    <w:rsid w:val="009365D3"/>
    <w:rsid w:val="009368AA"/>
    <w:rsid w:val="00936A21"/>
    <w:rsid w:val="00936D9E"/>
    <w:rsid w:val="009370E1"/>
    <w:rsid w:val="0093745A"/>
    <w:rsid w:val="009376EA"/>
    <w:rsid w:val="00937E16"/>
    <w:rsid w:val="009400B3"/>
    <w:rsid w:val="00940207"/>
    <w:rsid w:val="009403A9"/>
    <w:rsid w:val="0094066F"/>
    <w:rsid w:val="00940698"/>
    <w:rsid w:val="009409D9"/>
    <w:rsid w:val="00940E53"/>
    <w:rsid w:val="009411BE"/>
    <w:rsid w:val="009412C6"/>
    <w:rsid w:val="009415AB"/>
    <w:rsid w:val="00941ACC"/>
    <w:rsid w:val="00941BEA"/>
    <w:rsid w:val="00941C26"/>
    <w:rsid w:val="009420E9"/>
    <w:rsid w:val="00942320"/>
    <w:rsid w:val="009423A1"/>
    <w:rsid w:val="00942587"/>
    <w:rsid w:val="0094280A"/>
    <w:rsid w:val="00942973"/>
    <w:rsid w:val="009429F6"/>
    <w:rsid w:val="00942ABC"/>
    <w:rsid w:val="00942DC2"/>
    <w:rsid w:val="00942EF2"/>
    <w:rsid w:val="0094306B"/>
    <w:rsid w:val="0094324D"/>
    <w:rsid w:val="009432FA"/>
    <w:rsid w:val="0094348D"/>
    <w:rsid w:val="009434AD"/>
    <w:rsid w:val="00943916"/>
    <w:rsid w:val="00943920"/>
    <w:rsid w:val="00943A6A"/>
    <w:rsid w:val="00943B0B"/>
    <w:rsid w:val="00943FC5"/>
    <w:rsid w:val="00944294"/>
    <w:rsid w:val="00944389"/>
    <w:rsid w:val="009445AF"/>
    <w:rsid w:val="00944613"/>
    <w:rsid w:val="009446A4"/>
    <w:rsid w:val="00944744"/>
    <w:rsid w:val="00944772"/>
    <w:rsid w:val="00944A8B"/>
    <w:rsid w:val="00944C82"/>
    <w:rsid w:val="00944E8E"/>
    <w:rsid w:val="00944E9A"/>
    <w:rsid w:val="00944EAD"/>
    <w:rsid w:val="00945135"/>
    <w:rsid w:val="009452B2"/>
    <w:rsid w:val="009452C0"/>
    <w:rsid w:val="00945466"/>
    <w:rsid w:val="009455FC"/>
    <w:rsid w:val="0094568F"/>
    <w:rsid w:val="00945986"/>
    <w:rsid w:val="00945C99"/>
    <w:rsid w:val="009460EE"/>
    <w:rsid w:val="00946175"/>
    <w:rsid w:val="00946233"/>
    <w:rsid w:val="00946350"/>
    <w:rsid w:val="00946686"/>
    <w:rsid w:val="009466D1"/>
    <w:rsid w:val="00946A98"/>
    <w:rsid w:val="009471CF"/>
    <w:rsid w:val="009472D2"/>
    <w:rsid w:val="0094776C"/>
    <w:rsid w:val="00947775"/>
    <w:rsid w:val="009477BE"/>
    <w:rsid w:val="009477C5"/>
    <w:rsid w:val="009477CB"/>
    <w:rsid w:val="0094795C"/>
    <w:rsid w:val="00947EC8"/>
    <w:rsid w:val="00950276"/>
    <w:rsid w:val="0095036E"/>
    <w:rsid w:val="009508ED"/>
    <w:rsid w:val="009509B5"/>
    <w:rsid w:val="0095100A"/>
    <w:rsid w:val="009512FA"/>
    <w:rsid w:val="00951498"/>
    <w:rsid w:val="00951769"/>
    <w:rsid w:val="009517CA"/>
    <w:rsid w:val="00951A5B"/>
    <w:rsid w:val="00951A91"/>
    <w:rsid w:val="00951C77"/>
    <w:rsid w:val="00951DE2"/>
    <w:rsid w:val="00951F15"/>
    <w:rsid w:val="0095223F"/>
    <w:rsid w:val="009522A4"/>
    <w:rsid w:val="00952853"/>
    <w:rsid w:val="00952933"/>
    <w:rsid w:val="009529F1"/>
    <w:rsid w:val="0095302C"/>
    <w:rsid w:val="00953378"/>
    <w:rsid w:val="0095350F"/>
    <w:rsid w:val="00953791"/>
    <w:rsid w:val="00953DFE"/>
    <w:rsid w:val="00953E21"/>
    <w:rsid w:val="009540AC"/>
    <w:rsid w:val="009540FD"/>
    <w:rsid w:val="00954188"/>
    <w:rsid w:val="00954381"/>
    <w:rsid w:val="0095497B"/>
    <w:rsid w:val="00954AB5"/>
    <w:rsid w:val="00954CC4"/>
    <w:rsid w:val="009553B3"/>
    <w:rsid w:val="009559D4"/>
    <w:rsid w:val="00955A0E"/>
    <w:rsid w:val="00955C3C"/>
    <w:rsid w:val="00955C3D"/>
    <w:rsid w:val="00955C88"/>
    <w:rsid w:val="00955D7B"/>
    <w:rsid w:val="00955E66"/>
    <w:rsid w:val="00955FA7"/>
    <w:rsid w:val="00955FF0"/>
    <w:rsid w:val="00956000"/>
    <w:rsid w:val="009562A5"/>
    <w:rsid w:val="00956361"/>
    <w:rsid w:val="00956543"/>
    <w:rsid w:val="009566AD"/>
    <w:rsid w:val="009566FC"/>
    <w:rsid w:val="00956760"/>
    <w:rsid w:val="00956901"/>
    <w:rsid w:val="00956C07"/>
    <w:rsid w:val="009570D7"/>
    <w:rsid w:val="00957308"/>
    <w:rsid w:val="0095739F"/>
    <w:rsid w:val="009573A8"/>
    <w:rsid w:val="009573AB"/>
    <w:rsid w:val="009578F3"/>
    <w:rsid w:val="00957BAC"/>
    <w:rsid w:val="009600EC"/>
    <w:rsid w:val="00960553"/>
    <w:rsid w:val="00960601"/>
    <w:rsid w:val="00960767"/>
    <w:rsid w:val="00960AE4"/>
    <w:rsid w:val="00960ECF"/>
    <w:rsid w:val="00961027"/>
    <w:rsid w:val="00961222"/>
    <w:rsid w:val="00961249"/>
    <w:rsid w:val="00961382"/>
    <w:rsid w:val="0096139A"/>
    <w:rsid w:val="00961421"/>
    <w:rsid w:val="0096150B"/>
    <w:rsid w:val="00961514"/>
    <w:rsid w:val="0096158B"/>
    <w:rsid w:val="00961762"/>
    <w:rsid w:val="00961ABD"/>
    <w:rsid w:val="00961ACF"/>
    <w:rsid w:val="00961BB8"/>
    <w:rsid w:val="00961CC0"/>
    <w:rsid w:val="00961CE0"/>
    <w:rsid w:val="00961D52"/>
    <w:rsid w:val="00961E25"/>
    <w:rsid w:val="00962649"/>
    <w:rsid w:val="00962758"/>
    <w:rsid w:val="00962833"/>
    <w:rsid w:val="0096283A"/>
    <w:rsid w:val="00962DC7"/>
    <w:rsid w:val="00962DF9"/>
    <w:rsid w:val="00962E56"/>
    <w:rsid w:val="00962ECF"/>
    <w:rsid w:val="0096304D"/>
    <w:rsid w:val="0096344A"/>
    <w:rsid w:val="009635C5"/>
    <w:rsid w:val="0096370C"/>
    <w:rsid w:val="0096383B"/>
    <w:rsid w:val="0096389A"/>
    <w:rsid w:val="009638E4"/>
    <w:rsid w:val="0096393B"/>
    <w:rsid w:val="00963C9F"/>
    <w:rsid w:val="00963CB7"/>
    <w:rsid w:val="00963CF1"/>
    <w:rsid w:val="009640E3"/>
    <w:rsid w:val="00964390"/>
    <w:rsid w:val="00964441"/>
    <w:rsid w:val="00964A02"/>
    <w:rsid w:val="00964CB0"/>
    <w:rsid w:val="00964D2A"/>
    <w:rsid w:val="00964DD7"/>
    <w:rsid w:val="00964E00"/>
    <w:rsid w:val="00964EA2"/>
    <w:rsid w:val="009650C7"/>
    <w:rsid w:val="00965541"/>
    <w:rsid w:val="0096570A"/>
    <w:rsid w:val="00965D1B"/>
    <w:rsid w:val="00965D63"/>
    <w:rsid w:val="00966220"/>
    <w:rsid w:val="009665DB"/>
    <w:rsid w:val="00966746"/>
    <w:rsid w:val="009668E1"/>
    <w:rsid w:val="00966988"/>
    <w:rsid w:val="00966BC4"/>
    <w:rsid w:val="00966FF5"/>
    <w:rsid w:val="00967048"/>
    <w:rsid w:val="009675C9"/>
    <w:rsid w:val="009677C2"/>
    <w:rsid w:val="0096783D"/>
    <w:rsid w:val="00967871"/>
    <w:rsid w:val="00967884"/>
    <w:rsid w:val="009678D7"/>
    <w:rsid w:val="00967B16"/>
    <w:rsid w:val="00967B35"/>
    <w:rsid w:val="00967D47"/>
    <w:rsid w:val="00967DF3"/>
    <w:rsid w:val="00970268"/>
    <w:rsid w:val="009702ED"/>
    <w:rsid w:val="0097047E"/>
    <w:rsid w:val="00970637"/>
    <w:rsid w:val="00970711"/>
    <w:rsid w:val="00970861"/>
    <w:rsid w:val="009709DB"/>
    <w:rsid w:val="00970B0A"/>
    <w:rsid w:val="00970B2B"/>
    <w:rsid w:val="00970DEA"/>
    <w:rsid w:val="0097144B"/>
    <w:rsid w:val="0097169B"/>
    <w:rsid w:val="00971734"/>
    <w:rsid w:val="009718BC"/>
    <w:rsid w:val="00971DED"/>
    <w:rsid w:val="00971E86"/>
    <w:rsid w:val="009723AC"/>
    <w:rsid w:val="009726B3"/>
    <w:rsid w:val="009727AE"/>
    <w:rsid w:val="00972ACA"/>
    <w:rsid w:val="00972AD8"/>
    <w:rsid w:val="00972E44"/>
    <w:rsid w:val="009731D9"/>
    <w:rsid w:val="009732D2"/>
    <w:rsid w:val="00973401"/>
    <w:rsid w:val="00973A46"/>
    <w:rsid w:val="00973CEF"/>
    <w:rsid w:val="00973DBA"/>
    <w:rsid w:val="00974020"/>
    <w:rsid w:val="009743E3"/>
    <w:rsid w:val="00974515"/>
    <w:rsid w:val="0097458D"/>
    <w:rsid w:val="009748D4"/>
    <w:rsid w:val="00974A17"/>
    <w:rsid w:val="00974AEA"/>
    <w:rsid w:val="00974E19"/>
    <w:rsid w:val="00974E4A"/>
    <w:rsid w:val="00974F40"/>
    <w:rsid w:val="00974FC5"/>
    <w:rsid w:val="009750C7"/>
    <w:rsid w:val="0097574E"/>
    <w:rsid w:val="00975827"/>
    <w:rsid w:val="00975BE3"/>
    <w:rsid w:val="00975C3B"/>
    <w:rsid w:val="00975C9A"/>
    <w:rsid w:val="00975ECB"/>
    <w:rsid w:val="00976098"/>
    <w:rsid w:val="009765CF"/>
    <w:rsid w:val="00976781"/>
    <w:rsid w:val="00976A1C"/>
    <w:rsid w:val="00976A89"/>
    <w:rsid w:val="00976B86"/>
    <w:rsid w:val="00976F32"/>
    <w:rsid w:val="00976F5C"/>
    <w:rsid w:val="00976F68"/>
    <w:rsid w:val="00976FE8"/>
    <w:rsid w:val="00977875"/>
    <w:rsid w:val="009778D3"/>
    <w:rsid w:val="009779F7"/>
    <w:rsid w:val="0098038D"/>
    <w:rsid w:val="00980737"/>
    <w:rsid w:val="00980CD0"/>
    <w:rsid w:val="00980DD4"/>
    <w:rsid w:val="00980DFB"/>
    <w:rsid w:val="00980E8A"/>
    <w:rsid w:val="00980ED5"/>
    <w:rsid w:val="00980F20"/>
    <w:rsid w:val="009813DB"/>
    <w:rsid w:val="009813F2"/>
    <w:rsid w:val="0098178C"/>
    <w:rsid w:val="00981852"/>
    <w:rsid w:val="00981883"/>
    <w:rsid w:val="00981B12"/>
    <w:rsid w:val="00981F34"/>
    <w:rsid w:val="009820A9"/>
    <w:rsid w:val="009820CF"/>
    <w:rsid w:val="00982404"/>
    <w:rsid w:val="00982517"/>
    <w:rsid w:val="0098260C"/>
    <w:rsid w:val="009826BF"/>
    <w:rsid w:val="00982D3F"/>
    <w:rsid w:val="00982E15"/>
    <w:rsid w:val="00982E70"/>
    <w:rsid w:val="00982F6F"/>
    <w:rsid w:val="00982FB5"/>
    <w:rsid w:val="009831CC"/>
    <w:rsid w:val="009832CD"/>
    <w:rsid w:val="009832D0"/>
    <w:rsid w:val="00983479"/>
    <w:rsid w:val="00983591"/>
    <w:rsid w:val="00983875"/>
    <w:rsid w:val="00983924"/>
    <w:rsid w:val="00983988"/>
    <w:rsid w:val="00983A8E"/>
    <w:rsid w:val="00984150"/>
    <w:rsid w:val="009841E1"/>
    <w:rsid w:val="00984488"/>
    <w:rsid w:val="00984637"/>
    <w:rsid w:val="0098463A"/>
    <w:rsid w:val="00984734"/>
    <w:rsid w:val="00984AEF"/>
    <w:rsid w:val="00984C61"/>
    <w:rsid w:val="00984EDC"/>
    <w:rsid w:val="00984F81"/>
    <w:rsid w:val="00985428"/>
    <w:rsid w:val="0098557A"/>
    <w:rsid w:val="009856E2"/>
    <w:rsid w:val="0098571E"/>
    <w:rsid w:val="00985CD8"/>
    <w:rsid w:val="009862BD"/>
    <w:rsid w:val="009868FA"/>
    <w:rsid w:val="00986BBF"/>
    <w:rsid w:val="00986C2D"/>
    <w:rsid w:val="00986D71"/>
    <w:rsid w:val="00986E10"/>
    <w:rsid w:val="00986F54"/>
    <w:rsid w:val="0098707A"/>
    <w:rsid w:val="00987273"/>
    <w:rsid w:val="009873F3"/>
    <w:rsid w:val="00987412"/>
    <w:rsid w:val="00987468"/>
    <w:rsid w:val="00987A4F"/>
    <w:rsid w:val="00987AF3"/>
    <w:rsid w:val="0099042B"/>
    <w:rsid w:val="009904F4"/>
    <w:rsid w:val="009906E0"/>
    <w:rsid w:val="009909E3"/>
    <w:rsid w:val="00990D08"/>
    <w:rsid w:val="00990E8B"/>
    <w:rsid w:val="00990EB1"/>
    <w:rsid w:val="0099155B"/>
    <w:rsid w:val="0099166A"/>
    <w:rsid w:val="00991BE5"/>
    <w:rsid w:val="00991CDC"/>
    <w:rsid w:val="00991D9E"/>
    <w:rsid w:val="00991F23"/>
    <w:rsid w:val="0099207C"/>
    <w:rsid w:val="00992866"/>
    <w:rsid w:val="00992C3D"/>
    <w:rsid w:val="00993800"/>
    <w:rsid w:val="00993A03"/>
    <w:rsid w:val="00993E0A"/>
    <w:rsid w:val="00993E24"/>
    <w:rsid w:val="00994075"/>
    <w:rsid w:val="009940FF"/>
    <w:rsid w:val="00994143"/>
    <w:rsid w:val="009941CC"/>
    <w:rsid w:val="00994B6A"/>
    <w:rsid w:val="00994B83"/>
    <w:rsid w:val="00994C5D"/>
    <w:rsid w:val="00994CAC"/>
    <w:rsid w:val="009951FD"/>
    <w:rsid w:val="00995456"/>
    <w:rsid w:val="0099553C"/>
    <w:rsid w:val="0099554C"/>
    <w:rsid w:val="009956F9"/>
    <w:rsid w:val="00995718"/>
    <w:rsid w:val="00995995"/>
    <w:rsid w:val="0099599A"/>
    <w:rsid w:val="00995B51"/>
    <w:rsid w:val="00995E11"/>
    <w:rsid w:val="009960FB"/>
    <w:rsid w:val="0099665F"/>
    <w:rsid w:val="009968F3"/>
    <w:rsid w:val="009969B2"/>
    <w:rsid w:val="00996A36"/>
    <w:rsid w:val="00996C5B"/>
    <w:rsid w:val="00996CAF"/>
    <w:rsid w:val="00996D52"/>
    <w:rsid w:val="00996EE6"/>
    <w:rsid w:val="00996F68"/>
    <w:rsid w:val="00997148"/>
    <w:rsid w:val="00997280"/>
    <w:rsid w:val="0099737A"/>
    <w:rsid w:val="00997460"/>
    <w:rsid w:val="00997666"/>
    <w:rsid w:val="00997AEA"/>
    <w:rsid w:val="009A00D8"/>
    <w:rsid w:val="009A011B"/>
    <w:rsid w:val="009A02EA"/>
    <w:rsid w:val="009A0355"/>
    <w:rsid w:val="009A036E"/>
    <w:rsid w:val="009A0646"/>
    <w:rsid w:val="009A0704"/>
    <w:rsid w:val="009A07A7"/>
    <w:rsid w:val="009A0EB6"/>
    <w:rsid w:val="009A0F96"/>
    <w:rsid w:val="009A10A7"/>
    <w:rsid w:val="009A10FA"/>
    <w:rsid w:val="009A114D"/>
    <w:rsid w:val="009A11CD"/>
    <w:rsid w:val="009A17FE"/>
    <w:rsid w:val="009A1AA2"/>
    <w:rsid w:val="009A1BB3"/>
    <w:rsid w:val="009A1ED0"/>
    <w:rsid w:val="009A1F34"/>
    <w:rsid w:val="009A1F98"/>
    <w:rsid w:val="009A1FC2"/>
    <w:rsid w:val="009A2169"/>
    <w:rsid w:val="009A2879"/>
    <w:rsid w:val="009A2986"/>
    <w:rsid w:val="009A2A6C"/>
    <w:rsid w:val="009A2B02"/>
    <w:rsid w:val="009A2B93"/>
    <w:rsid w:val="009A2D70"/>
    <w:rsid w:val="009A2EC7"/>
    <w:rsid w:val="009A2FAD"/>
    <w:rsid w:val="009A30B6"/>
    <w:rsid w:val="009A3125"/>
    <w:rsid w:val="009A3177"/>
    <w:rsid w:val="009A3386"/>
    <w:rsid w:val="009A33A6"/>
    <w:rsid w:val="009A3455"/>
    <w:rsid w:val="009A3463"/>
    <w:rsid w:val="009A35CD"/>
    <w:rsid w:val="009A3642"/>
    <w:rsid w:val="009A3819"/>
    <w:rsid w:val="009A382E"/>
    <w:rsid w:val="009A3AFE"/>
    <w:rsid w:val="009A3BB3"/>
    <w:rsid w:val="009A3C00"/>
    <w:rsid w:val="009A3CB8"/>
    <w:rsid w:val="009A3F4F"/>
    <w:rsid w:val="009A3FCF"/>
    <w:rsid w:val="009A4005"/>
    <w:rsid w:val="009A40DD"/>
    <w:rsid w:val="009A426B"/>
    <w:rsid w:val="009A4306"/>
    <w:rsid w:val="009A4360"/>
    <w:rsid w:val="009A4385"/>
    <w:rsid w:val="009A46CA"/>
    <w:rsid w:val="009A46F8"/>
    <w:rsid w:val="009A4835"/>
    <w:rsid w:val="009A4B48"/>
    <w:rsid w:val="009A4D72"/>
    <w:rsid w:val="009A5028"/>
    <w:rsid w:val="009A502B"/>
    <w:rsid w:val="009A5179"/>
    <w:rsid w:val="009A5229"/>
    <w:rsid w:val="009A5233"/>
    <w:rsid w:val="009A5281"/>
    <w:rsid w:val="009A534C"/>
    <w:rsid w:val="009A5393"/>
    <w:rsid w:val="009A5432"/>
    <w:rsid w:val="009A5495"/>
    <w:rsid w:val="009A5771"/>
    <w:rsid w:val="009A57EA"/>
    <w:rsid w:val="009A5CA9"/>
    <w:rsid w:val="009A5CC1"/>
    <w:rsid w:val="009A5F66"/>
    <w:rsid w:val="009A62AA"/>
    <w:rsid w:val="009A6778"/>
    <w:rsid w:val="009A68D2"/>
    <w:rsid w:val="009A6B5A"/>
    <w:rsid w:val="009A6C31"/>
    <w:rsid w:val="009A6C34"/>
    <w:rsid w:val="009A6D1A"/>
    <w:rsid w:val="009A6E65"/>
    <w:rsid w:val="009A706F"/>
    <w:rsid w:val="009A77F5"/>
    <w:rsid w:val="009A7884"/>
    <w:rsid w:val="009A7CE2"/>
    <w:rsid w:val="009A7E91"/>
    <w:rsid w:val="009B0243"/>
    <w:rsid w:val="009B02B1"/>
    <w:rsid w:val="009B07A9"/>
    <w:rsid w:val="009B080E"/>
    <w:rsid w:val="009B0AA5"/>
    <w:rsid w:val="009B0C45"/>
    <w:rsid w:val="009B1018"/>
    <w:rsid w:val="009B1067"/>
    <w:rsid w:val="009B171C"/>
    <w:rsid w:val="009B18F3"/>
    <w:rsid w:val="009B1B56"/>
    <w:rsid w:val="009B1C74"/>
    <w:rsid w:val="009B1E12"/>
    <w:rsid w:val="009B1ECF"/>
    <w:rsid w:val="009B2018"/>
    <w:rsid w:val="009B210F"/>
    <w:rsid w:val="009B2149"/>
    <w:rsid w:val="009B21BC"/>
    <w:rsid w:val="009B2401"/>
    <w:rsid w:val="009B2480"/>
    <w:rsid w:val="009B2482"/>
    <w:rsid w:val="009B25E8"/>
    <w:rsid w:val="009B2657"/>
    <w:rsid w:val="009B2658"/>
    <w:rsid w:val="009B2B1B"/>
    <w:rsid w:val="009B2BEB"/>
    <w:rsid w:val="009B2C3B"/>
    <w:rsid w:val="009B2C46"/>
    <w:rsid w:val="009B2C56"/>
    <w:rsid w:val="009B2DB8"/>
    <w:rsid w:val="009B2E6F"/>
    <w:rsid w:val="009B2F03"/>
    <w:rsid w:val="009B3195"/>
    <w:rsid w:val="009B31AF"/>
    <w:rsid w:val="009B335E"/>
    <w:rsid w:val="009B3670"/>
    <w:rsid w:val="009B3D12"/>
    <w:rsid w:val="009B438C"/>
    <w:rsid w:val="009B44FF"/>
    <w:rsid w:val="009B4546"/>
    <w:rsid w:val="009B468F"/>
    <w:rsid w:val="009B471B"/>
    <w:rsid w:val="009B4D48"/>
    <w:rsid w:val="009B51ED"/>
    <w:rsid w:val="009B5396"/>
    <w:rsid w:val="009B5503"/>
    <w:rsid w:val="009B5CFB"/>
    <w:rsid w:val="009B5E6A"/>
    <w:rsid w:val="009B5F40"/>
    <w:rsid w:val="009B60E3"/>
    <w:rsid w:val="009B6263"/>
    <w:rsid w:val="009B6317"/>
    <w:rsid w:val="009B6595"/>
    <w:rsid w:val="009B65C8"/>
    <w:rsid w:val="009B65D6"/>
    <w:rsid w:val="009B6E9C"/>
    <w:rsid w:val="009B6F2C"/>
    <w:rsid w:val="009B7183"/>
    <w:rsid w:val="009B71FE"/>
    <w:rsid w:val="009B72D7"/>
    <w:rsid w:val="009B7681"/>
    <w:rsid w:val="009B7898"/>
    <w:rsid w:val="009B7967"/>
    <w:rsid w:val="009B7A47"/>
    <w:rsid w:val="009B7A50"/>
    <w:rsid w:val="009B7C91"/>
    <w:rsid w:val="009B7E2C"/>
    <w:rsid w:val="009B7E55"/>
    <w:rsid w:val="009B7F06"/>
    <w:rsid w:val="009C021E"/>
    <w:rsid w:val="009C03A5"/>
    <w:rsid w:val="009C067C"/>
    <w:rsid w:val="009C088A"/>
    <w:rsid w:val="009C0899"/>
    <w:rsid w:val="009C0B74"/>
    <w:rsid w:val="009C0BAB"/>
    <w:rsid w:val="009C1021"/>
    <w:rsid w:val="009C10A4"/>
    <w:rsid w:val="009C110B"/>
    <w:rsid w:val="009C1129"/>
    <w:rsid w:val="009C12EA"/>
    <w:rsid w:val="009C1381"/>
    <w:rsid w:val="009C13EB"/>
    <w:rsid w:val="009C14D8"/>
    <w:rsid w:val="009C1740"/>
    <w:rsid w:val="009C1748"/>
    <w:rsid w:val="009C198C"/>
    <w:rsid w:val="009C1B92"/>
    <w:rsid w:val="009C1E23"/>
    <w:rsid w:val="009C1E7A"/>
    <w:rsid w:val="009C2130"/>
    <w:rsid w:val="009C23AF"/>
    <w:rsid w:val="009C2410"/>
    <w:rsid w:val="009C2419"/>
    <w:rsid w:val="009C25E0"/>
    <w:rsid w:val="009C28AB"/>
    <w:rsid w:val="009C29AD"/>
    <w:rsid w:val="009C2BDE"/>
    <w:rsid w:val="009C2CE9"/>
    <w:rsid w:val="009C30AE"/>
    <w:rsid w:val="009C3181"/>
    <w:rsid w:val="009C33D2"/>
    <w:rsid w:val="009C34AB"/>
    <w:rsid w:val="009C3682"/>
    <w:rsid w:val="009C3707"/>
    <w:rsid w:val="009C3727"/>
    <w:rsid w:val="009C3A6B"/>
    <w:rsid w:val="009C3A8F"/>
    <w:rsid w:val="009C3A97"/>
    <w:rsid w:val="009C3B23"/>
    <w:rsid w:val="009C3C9D"/>
    <w:rsid w:val="009C418F"/>
    <w:rsid w:val="009C4372"/>
    <w:rsid w:val="009C44C2"/>
    <w:rsid w:val="009C45DD"/>
    <w:rsid w:val="009C47CA"/>
    <w:rsid w:val="009C4A39"/>
    <w:rsid w:val="009C5059"/>
    <w:rsid w:val="009C5083"/>
    <w:rsid w:val="009C5AF0"/>
    <w:rsid w:val="009C5BD5"/>
    <w:rsid w:val="009C5DE4"/>
    <w:rsid w:val="009C5E9B"/>
    <w:rsid w:val="009C5EB8"/>
    <w:rsid w:val="009C606D"/>
    <w:rsid w:val="009C61B3"/>
    <w:rsid w:val="009C6B02"/>
    <w:rsid w:val="009C6C07"/>
    <w:rsid w:val="009C707E"/>
    <w:rsid w:val="009C72CE"/>
    <w:rsid w:val="009C7369"/>
    <w:rsid w:val="009C73F3"/>
    <w:rsid w:val="009C7921"/>
    <w:rsid w:val="009C7974"/>
    <w:rsid w:val="009C7BFB"/>
    <w:rsid w:val="009D025B"/>
    <w:rsid w:val="009D0864"/>
    <w:rsid w:val="009D0DFA"/>
    <w:rsid w:val="009D1049"/>
    <w:rsid w:val="009D1108"/>
    <w:rsid w:val="009D11A8"/>
    <w:rsid w:val="009D11DF"/>
    <w:rsid w:val="009D1424"/>
    <w:rsid w:val="009D146D"/>
    <w:rsid w:val="009D173C"/>
    <w:rsid w:val="009D17F9"/>
    <w:rsid w:val="009D1977"/>
    <w:rsid w:val="009D19CE"/>
    <w:rsid w:val="009D1D0C"/>
    <w:rsid w:val="009D1E03"/>
    <w:rsid w:val="009D1E18"/>
    <w:rsid w:val="009D1E6E"/>
    <w:rsid w:val="009D2117"/>
    <w:rsid w:val="009D2134"/>
    <w:rsid w:val="009D2160"/>
    <w:rsid w:val="009D2632"/>
    <w:rsid w:val="009D27CC"/>
    <w:rsid w:val="009D2811"/>
    <w:rsid w:val="009D299D"/>
    <w:rsid w:val="009D2C11"/>
    <w:rsid w:val="009D2C65"/>
    <w:rsid w:val="009D2C91"/>
    <w:rsid w:val="009D328F"/>
    <w:rsid w:val="009D32B9"/>
    <w:rsid w:val="009D357B"/>
    <w:rsid w:val="009D36FD"/>
    <w:rsid w:val="009D37B8"/>
    <w:rsid w:val="009D3A19"/>
    <w:rsid w:val="009D3C64"/>
    <w:rsid w:val="009D3C76"/>
    <w:rsid w:val="009D40BE"/>
    <w:rsid w:val="009D48E9"/>
    <w:rsid w:val="009D494E"/>
    <w:rsid w:val="009D4BB8"/>
    <w:rsid w:val="009D4C8A"/>
    <w:rsid w:val="009D5206"/>
    <w:rsid w:val="009D554B"/>
    <w:rsid w:val="009D5890"/>
    <w:rsid w:val="009D58AD"/>
    <w:rsid w:val="009D58FC"/>
    <w:rsid w:val="009D5C85"/>
    <w:rsid w:val="009D5CDA"/>
    <w:rsid w:val="009D5E31"/>
    <w:rsid w:val="009D6092"/>
    <w:rsid w:val="009D61E5"/>
    <w:rsid w:val="009D6253"/>
    <w:rsid w:val="009D6280"/>
    <w:rsid w:val="009D631D"/>
    <w:rsid w:val="009D6343"/>
    <w:rsid w:val="009D6836"/>
    <w:rsid w:val="009D6B50"/>
    <w:rsid w:val="009D6DDD"/>
    <w:rsid w:val="009D6DFF"/>
    <w:rsid w:val="009D6EB4"/>
    <w:rsid w:val="009D71DA"/>
    <w:rsid w:val="009D7331"/>
    <w:rsid w:val="009D783A"/>
    <w:rsid w:val="009D7857"/>
    <w:rsid w:val="009D793B"/>
    <w:rsid w:val="009D7D4E"/>
    <w:rsid w:val="009D7DA8"/>
    <w:rsid w:val="009D7DC8"/>
    <w:rsid w:val="009D7F38"/>
    <w:rsid w:val="009E033C"/>
    <w:rsid w:val="009E0579"/>
    <w:rsid w:val="009E07A7"/>
    <w:rsid w:val="009E07E0"/>
    <w:rsid w:val="009E0E03"/>
    <w:rsid w:val="009E105A"/>
    <w:rsid w:val="009E1206"/>
    <w:rsid w:val="009E14C7"/>
    <w:rsid w:val="009E1544"/>
    <w:rsid w:val="009E1556"/>
    <w:rsid w:val="009E15F0"/>
    <w:rsid w:val="009E168B"/>
    <w:rsid w:val="009E170B"/>
    <w:rsid w:val="009E1771"/>
    <w:rsid w:val="009E17B6"/>
    <w:rsid w:val="009E21D6"/>
    <w:rsid w:val="009E227C"/>
    <w:rsid w:val="009E2424"/>
    <w:rsid w:val="009E24BF"/>
    <w:rsid w:val="009E25E5"/>
    <w:rsid w:val="009E2831"/>
    <w:rsid w:val="009E2B87"/>
    <w:rsid w:val="009E2C33"/>
    <w:rsid w:val="009E2C44"/>
    <w:rsid w:val="009E3635"/>
    <w:rsid w:val="009E37FA"/>
    <w:rsid w:val="009E3A1C"/>
    <w:rsid w:val="009E4001"/>
    <w:rsid w:val="009E4043"/>
    <w:rsid w:val="009E4156"/>
    <w:rsid w:val="009E43F3"/>
    <w:rsid w:val="009E4694"/>
    <w:rsid w:val="009E471A"/>
    <w:rsid w:val="009E47FA"/>
    <w:rsid w:val="009E4870"/>
    <w:rsid w:val="009E4ADC"/>
    <w:rsid w:val="009E4E44"/>
    <w:rsid w:val="009E4F88"/>
    <w:rsid w:val="009E51D1"/>
    <w:rsid w:val="009E521E"/>
    <w:rsid w:val="009E535D"/>
    <w:rsid w:val="009E58F1"/>
    <w:rsid w:val="009E5B0D"/>
    <w:rsid w:val="009E5CF0"/>
    <w:rsid w:val="009E62D4"/>
    <w:rsid w:val="009E64CA"/>
    <w:rsid w:val="009E6681"/>
    <w:rsid w:val="009E6894"/>
    <w:rsid w:val="009E6B00"/>
    <w:rsid w:val="009E6B52"/>
    <w:rsid w:val="009E71CD"/>
    <w:rsid w:val="009E7A4B"/>
    <w:rsid w:val="009E7AB8"/>
    <w:rsid w:val="009E7CFE"/>
    <w:rsid w:val="009E7D00"/>
    <w:rsid w:val="009E7F3E"/>
    <w:rsid w:val="009E7F9F"/>
    <w:rsid w:val="009E7FEB"/>
    <w:rsid w:val="009F05EF"/>
    <w:rsid w:val="009F063C"/>
    <w:rsid w:val="009F06A2"/>
    <w:rsid w:val="009F0A98"/>
    <w:rsid w:val="009F0AAB"/>
    <w:rsid w:val="009F0FD8"/>
    <w:rsid w:val="009F13DF"/>
    <w:rsid w:val="009F1533"/>
    <w:rsid w:val="009F163D"/>
    <w:rsid w:val="009F1905"/>
    <w:rsid w:val="009F1C89"/>
    <w:rsid w:val="009F1EB3"/>
    <w:rsid w:val="009F1F22"/>
    <w:rsid w:val="009F1F74"/>
    <w:rsid w:val="009F251B"/>
    <w:rsid w:val="009F2616"/>
    <w:rsid w:val="009F274E"/>
    <w:rsid w:val="009F2887"/>
    <w:rsid w:val="009F290E"/>
    <w:rsid w:val="009F2ABB"/>
    <w:rsid w:val="009F2B8D"/>
    <w:rsid w:val="009F2D1E"/>
    <w:rsid w:val="009F30BC"/>
    <w:rsid w:val="009F315E"/>
    <w:rsid w:val="009F3428"/>
    <w:rsid w:val="009F3551"/>
    <w:rsid w:val="009F35F9"/>
    <w:rsid w:val="009F3718"/>
    <w:rsid w:val="009F37D8"/>
    <w:rsid w:val="009F398C"/>
    <w:rsid w:val="009F3A05"/>
    <w:rsid w:val="009F3B16"/>
    <w:rsid w:val="009F3CFE"/>
    <w:rsid w:val="009F43A4"/>
    <w:rsid w:val="009F4C27"/>
    <w:rsid w:val="009F4C7D"/>
    <w:rsid w:val="009F4CF7"/>
    <w:rsid w:val="009F5699"/>
    <w:rsid w:val="009F5B93"/>
    <w:rsid w:val="009F5D4D"/>
    <w:rsid w:val="009F5DD9"/>
    <w:rsid w:val="009F60F5"/>
    <w:rsid w:val="009F620A"/>
    <w:rsid w:val="009F62F3"/>
    <w:rsid w:val="009F6335"/>
    <w:rsid w:val="009F63FE"/>
    <w:rsid w:val="009F67B7"/>
    <w:rsid w:val="009F68AB"/>
    <w:rsid w:val="009F6922"/>
    <w:rsid w:val="009F6942"/>
    <w:rsid w:val="009F6EAD"/>
    <w:rsid w:val="009F7344"/>
    <w:rsid w:val="009F735D"/>
    <w:rsid w:val="009F7760"/>
    <w:rsid w:val="009F78AC"/>
    <w:rsid w:val="009F7992"/>
    <w:rsid w:val="009F7F57"/>
    <w:rsid w:val="00A001EC"/>
    <w:rsid w:val="00A0076D"/>
    <w:rsid w:val="00A0089A"/>
    <w:rsid w:val="00A00AD8"/>
    <w:rsid w:val="00A00BA0"/>
    <w:rsid w:val="00A00D7D"/>
    <w:rsid w:val="00A00FFD"/>
    <w:rsid w:val="00A010E4"/>
    <w:rsid w:val="00A01327"/>
    <w:rsid w:val="00A01354"/>
    <w:rsid w:val="00A01416"/>
    <w:rsid w:val="00A015A1"/>
    <w:rsid w:val="00A01841"/>
    <w:rsid w:val="00A01E51"/>
    <w:rsid w:val="00A01E7E"/>
    <w:rsid w:val="00A020FF"/>
    <w:rsid w:val="00A0228B"/>
    <w:rsid w:val="00A025D1"/>
    <w:rsid w:val="00A02A7E"/>
    <w:rsid w:val="00A02BE4"/>
    <w:rsid w:val="00A0300F"/>
    <w:rsid w:val="00A03123"/>
    <w:rsid w:val="00A031CA"/>
    <w:rsid w:val="00A0338D"/>
    <w:rsid w:val="00A033D0"/>
    <w:rsid w:val="00A0370B"/>
    <w:rsid w:val="00A03849"/>
    <w:rsid w:val="00A03EBD"/>
    <w:rsid w:val="00A04081"/>
    <w:rsid w:val="00A04094"/>
    <w:rsid w:val="00A04362"/>
    <w:rsid w:val="00A0438E"/>
    <w:rsid w:val="00A04433"/>
    <w:rsid w:val="00A044DD"/>
    <w:rsid w:val="00A045E2"/>
    <w:rsid w:val="00A04924"/>
    <w:rsid w:val="00A04BC0"/>
    <w:rsid w:val="00A04BC4"/>
    <w:rsid w:val="00A04C55"/>
    <w:rsid w:val="00A04E49"/>
    <w:rsid w:val="00A04FEE"/>
    <w:rsid w:val="00A055C3"/>
    <w:rsid w:val="00A05686"/>
    <w:rsid w:val="00A05AB4"/>
    <w:rsid w:val="00A05AC7"/>
    <w:rsid w:val="00A05B23"/>
    <w:rsid w:val="00A05B60"/>
    <w:rsid w:val="00A05BC6"/>
    <w:rsid w:val="00A060D2"/>
    <w:rsid w:val="00A06292"/>
    <w:rsid w:val="00A06703"/>
    <w:rsid w:val="00A06827"/>
    <w:rsid w:val="00A06983"/>
    <w:rsid w:val="00A06EE2"/>
    <w:rsid w:val="00A06EED"/>
    <w:rsid w:val="00A0707C"/>
    <w:rsid w:val="00A073CA"/>
    <w:rsid w:val="00A0741D"/>
    <w:rsid w:val="00A07647"/>
    <w:rsid w:val="00A076C1"/>
    <w:rsid w:val="00A07BF1"/>
    <w:rsid w:val="00A10036"/>
    <w:rsid w:val="00A106AC"/>
    <w:rsid w:val="00A108E3"/>
    <w:rsid w:val="00A10BC4"/>
    <w:rsid w:val="00A114C1"/>
    <w:rsid w:val="00A1159F"/>
    <w:rsid w:val="00A11792"/>
    <w:rsid w:val="00A11D06"/>
    <w:rsid w:val="00A11DEE"/>
    <w:rsid w:val="00A11F03"/>
    <w:rsid w:val="00A1240C"/>
    <w:rsid w:val="00A1251D"/>
    <w:rsid w:val="00A1274A"/>
    <w:rsid w:val="00A12840"/>
    <w:rsid w:val="00A12AB4"/>
    <w:rsid w:val="00A12D3C"/>
    <w:rsid w:val="00A12FD6"/>
    <w:rsid w:val="00A12FDA"/>
    <w:rsid w:val="00A1341F"/>
    <w:rsid w:val="00A13773"/>
    <w:rsid w:val="00A13B1A"/>
    <w:rsid w:val="00A13C6E"/>
    <w:rsid w:val="00A13D57"/>
    <w:rsid w:val="00A14001"/>
    <w:rsid w:val="00A14554"/>
    <w:rsid w:val="00A14712"/>
    <w:rsid w:val="00A14768"/>
    <w:rsid w:val="00A1489E"/>
    <w:rsid w:val="00A1494D"/>
    <w:rsid w:val="00A14C78"/>
    <w:rsid w:val="00A14DB1"/>
    <w:rsid w:val="00A1531B"/>
    <w:rsid w:val="00A155B6"/>
    <w:rsid w:val="00A155FF"/>
    <w:rsid w:val="00A157A1"/>
    <w:rsid w:val="00A158A0"/>
    <w:rsid w:val="00A15C29"/>
    <w:rsid w:val="00A15C41"/>
    <w:rsid w:val="00A16058"/>
    <w:rsid w:val="00A1612C"/>
    <w:rsid w:val="00A163FC"/>
    <w:rsid w:val="00A1645D"/>
    <w:rsid w:val="00A16A95"/>
    <w:rsid w:val="00A16B40"/>
    <w:rsid w:val="00A16DBB"/>
    <w:rsid w:val="00A170D6"/>
    <w:rsid w:val="00A17506"/>
    <w:rsid w:val="00A17B56"/>
    <w:rsid w:val="00A17C99"/>
    <w:rsid w:val="00A17DE9"/>
    <w:rsid w:val="00A17E5C"/>
    <w:rsid w:val="00A17EA9"/>
    <w:rsid w:val="00A20347"/>
    <w:rsid w:val="00A2040F"/>
    <w:rsid w:val="00A205A5"/>
    <w:rsid w:val="00A2092D"/>
    <w:rsid w:val="00A20CDE"/>
    <w:rsid w:val="00A20D41"/>
    <w:rsid w:val="00A20E6A"/>
    <w:rsid w:val="00A211E5"/>
    <w:rsid w:val="00A212DF"/>
    <w:rsid w:val="00A21438"/>
    <w:rsid w:val="00A214AC"/>
    <w:rsid w:val="00A2161E"/>
    <w:rsid w:val="00A2179B"/>
    <w:rsid w:val="00A22110"/>
    <w:rsid w:val="00A22256"/>
    <w:rsid w:val="00A22761"/>
    <w:rsid w:val="00A22929"/>
    <w:rsid w:val="00A22CD2"/>
    <w:rsid w:val="00A22D61"/>
    <w:rsid w:val="00A22FC5"/>
    <w:rsid w:val="00A23169"/>
    <w:rsid w:val="00A238F9"/>
    <w:rsid w:val="00A23A4B"/>
    <w:rsid w:val="00A23AFF"/>
    <w:rsid w:val="00A23B9A"/>
    <w:rsid w:val="00A2414B"/>
    <w:rsid w:val="00A2445C"/>
    <w:rsid w:val="00A246FA"/>
    <w:rsid w:val="00A248CB"/>
    <w:rsid w:val="00A24C46"/>
    <w:rsid w:val="00A24E49"/>
    <w:rsid w:val="00A25120"/>
    <w:rsid w:val="00A251C0"/>
    <w:rsid w:val="00A254FE"/>
    <w:rsid w:val="00A25650"/>
    <w:rsid w:val="00A25860"/>
    <w:rsid w:val="00A2589B"/>
    <w:rsid w:val="00A25C11"/>
    <w:rsid w:val="00A25EC5"/>
    <w:rsid w:val="00A25F4E"/>
    <w:rsid w:val="00A26798"/>
    <w:rsid w:val="00A268B8"/>
    <w:rsid w:val="00A2693C"/>
    <w:rsid w:val="00A26983"/>
    <w:rsid w:val="00A26B26"/>
    <w:rsid w:val="00A26CC2"/>
    <w:rsid w:val="00A26CFD"/>
    <w:rsid w:val="00A26D14"/>
    <w:rsid w:val="00A26EAE"/>
    <w:rsid w:val="00A27081"/>
    <w:rsid w:val="00A270A1"/>
    <w:rsid w:val="00A27252"/>
    <w:rsid w:val="00A273AC"/>
    <w:rsid w:val="00A27607"/>
    <w:rsid w:val="00A27739"/>
    <w:rsid w:val="00A302F1"/>
    <w:rsid w:val="00A3032E"/>
    <w:rsid w:val="00A30384"/>
    <w:rsid w:val="00A305BE"/>
    <w:rsid w:val="00A308DB"/>
    <w:rsid w:val="00A309FE"/>
    <w:rsid w:val="00A30C7F"/>
    <w:rsid w:val="00A30EC1"/>
    <w:rsid w:val="00A30FCC"/>
    <w:rsid w:val="00A30FF9"/>
    <w:rsid w:val="00A31468"/>
    <w:rsid w:val="00A31569"/>
    <w:rsid w:val="00A31781"/>
    <w:rsid w:val="00A31841"/>
    <w:rsid w:val="00A318F1"/>
    <w:rsid w:val="00A31906"/>
    <w:rsid w:val="00A31C5A"/>
    <w:rsid w:val="00A31DBC"/>
    <w:rsid w:val="00A320F0"/>
    <w:rsid w:val="00A3222C"/>
    <w:rsid w:val="00A324FF"/>
    <w:rsid w:val="00A325F5"/>
    <w:rsid w:val="00A32622"/>
    <w:rsid w:val="00A329CD"/>
    <w:rsid w:val="00A32D43"/>
    <w:rsid w:val="00A32FFC"/>
    <w:rsid w:val="00A333CE"/>
    <w:rsid w:val="00A33472"/>
    <w:rsid w:val="00A33914"/>
    <w:rsid w:val="00A33A58"/>
    <w:rsid w:val="00A34142"/>
    <w:rsid w:val="00A34378"/>
    <w:rsid w:val="00A34695"/>
    <w:rsid w:val="00A346C8"/>
    <w:rsid w:val="00A34A4A"/>
    <w:rsid w:val="00A34A52"/>
    <w:rsid w:val="00A34C14"/>
    <w:rsid w:val="00A34D75"/>
    <w:rsid w:val="00A355E2"/>
    <w:rsid w:val="00A35630"/>
    <w:rsid w:val="00A35763"/>
    <w:rsid w:val="00A35835"/>
    <w:rsid w:val="00A35992"/>
    <w:rsid w:val="00A35998"/>
    <w:rsid w:val="00A35B07"/>
    <w:rsid w:val="00A35BF8"/>
    <w:rsid w:val="00A35CCE"/>
    <w:rsid w:val="00A35F68"/>
    <w:rsid w:val="00A3602E"/>
    <w:rsid w:val="00A360EA"/>
    <w:rsid w:val="00A362F3"/>
    <w:rsid w:val="00A3637E"/>
    <w:rsid w:val="00A363E9"/>
    <w:rsid w:val="00A36433"/>
    <w:rsid w:val="00A3655E"/>
    <w:rsid w:val="00A365AB"/>
    <w:rsid w:val="00A36850"/>
    <w:rsid w:val="00A3686C"/>
    <w:rsid w:val="00A36988"/>
    <w:rsid w:val="00A36A00"/>
    <w:rsid w:val="00A36B14"/>
    <w:rsid w:val="00A36C9B"/>
    <w:rsid w:val="00A36D40"/>
    <w:rsid w:val="00A36E00"/>
    <w:rsid w:val="00A36F0B"/>
    <w:rsid w:val="00A36FEE"/>
    <w:rsid w:val="00A3712C"/>
    <w:rsid w:val="00A37451"/>
    <w:rsid w:val="00A37519"/>
    <w:rsid w:val="00A376AA"/>
    <w:rsid w:val="00A376B2"/>
    <w:rsid w:val="00A37778"/>
    <w:rsid w:val="00A37791"/>
    <w:rsid w:val="00A377FE"/>
    <w:rsid w:val="00A378E0"/>
    <w:rsid w:val="00A37B96"/>
    <w:rsid w:val="00A37C3B"/>
    <w:rsid w:val="00A37C40"/>
    <w:rsid w:val="00A37C4A"/>
    <w:rsid w:val="00A37C74"/>
    <w:rsid w:val="00A37CE6"/>
    <w:rsid w:val="00A37EEB"/>
    <w:rsid w:val="00A40329"/>
    <w:rsid w:val="00A40347"/>
    <w:rsid w:val="00A40530"/>
    <w:rsid w:val="00A40553"/>
    <w:rsid w:val="00A4071E"/>
    <w:rsid w:val="00A4074E"/>
    <w:rsid w:val="00A4092E"/>
    <w:rsid w:val="00A40A78"/>
    <w:rsid w:val="00A40AFE"/>
    <w:rsid w:val="00A40FBB"/>
    <w:rsid w:val="00A411C7"/>
    <w:rsid w:val="00A41273"/>
    <w:rsid w:val="00A413CF"/>
    <w:rsid w:val="00A418BC"/>
    <w:rsid w:val="00A41934"/>
    <w:rsid w:val="00A4194C"/>
    <w:rsid w:val="00A41CC8"/>
    <w:rsid w:val="00A41F28"/>
    <w:rsid w:val="00A41F4A"/>
    <w:rsid w:val="00A41F6B"/>
    <w:rsid w:val="00A41FEC"/>
    <w:rsid w:val="00A42138"/>
    <w:rsid w:val="00A42152"/>
    <w:rsid w:val="00A4284A"/>
    <w:rsid w:val="00A428CB"/>
    <w:rsid w:val="00A429A7"/>
    <w:rsid w:val="00A42BE8"/>
    <w:rsid w:val="00A430BB"/>
    <w:rsid w:val="00A4324F"/>
    <w:rsid w:val="00A437B5"/>
    <w:rsid w:val="00A43885"/>
    <w:rsid w:val="00A43A54"/>
    <w:rsid w:val="00A43AD1"/>
    <w:rsid w:val="00A43B27"/>
    <w:rsid w:val="00A43CAF"/>
    <w:rsid w:val="00A43CEB"/>
    <w:rsid w:val="00A43D65"/>
    <w:rsid w:val="00A4408A"/>
    <w:rsid w:val="00A443A9"/>
    <w:rsid w:val="00A446AB"/>
    <w:rsid w:val="00A446D7"/>
    <w:rsid w:val="00A44791"/>
    <w:rsid w:val="00A44883"/>
    <w:rsid w:val="00A4494D"/>
    <w:rsid w:val="00A44ADD"/>
    <w:rsid w:val="00A44D2C"/>
    <w:rsid w:val="00A44FA2"/>
    <w:rsid w:val="00A45518"/>
    <w:rsid w:val="00A4557E"/>
    <w:rsid w:val="00A456C6"/>
    <w:rsid w:val="00A458F4"/>
    <w:rsid w:val="00A45B12"/>
    <w:rsid w:val="00A45F63"/>
    <w:rsid w:val="00A46673"/>
    <w:rsid w:val="00A466FF"/>
    <w:rsid w:val="00A4682E"/>
    <w:rsid w:val="00A468F9"/>
    <w:rsid w:val="00A46A53"/>
    <w:rsid w:val="00A46DC9"/>
    <w:rsid w:val="00A46E2F"/>
    <w:rsid w:val="00A4706E"/>
    <w:rsid w:val="00A473D7"/>
    <w:rsid w:val="00A47727"/>
    <w:rsid w:val="00A4777A"/>
    <w:rsid w:val="00A47AE3"/>
    <w:rsid w:val="00A47B28"/>
    <w:rsid w:val="00A47BEE"/>
    <w:rsid w:val="00A47D33"/>
    <w:rsid w:val="00A50056"/>
    <w:rsid w:val="00A50102"/>
    <w:rsid w:val="00A5040D"/>
    <w:rsid w:val="00A50473"/>
    <w:rsid w:val="00A50830"/>
    <w:rsid w:val="00A50A94"/>
    <w:rsid w:val="00A50F31"/>
    <w:rsid w:val="00A5113D"/>
    <w:rsid w:val="00A511BA"/>
    <w:rsid w:val="00A511E5"/>
    <w:rsid w:val="00A51641"/>
    <w:rsid w:val="00A5180D"/>
    <w:rsid w:val="00A51E09"/>
    <w:rsid w:val="00A51FD7"/>
    <w:rsid w:val="00A5200C"/>
    <w:rsid w:val="00A52429"/>
    <w:rsid w:val="00A5244F"/>
    <w:rsid w:val="00A52836"/>
    <w:rsid w:val="00A5286C"/>
    <w:rsid w:val="00A52935"/>
    <w:rsid w:val="00A52C31"/>
    <w:rsid w:val="00A5322A"/>
    <w:rsid w:val="00A53333"/>
    <w:rsid w:val="00A538CE"/>
    <w:rsid w:val="00A538E2"/>
    <w:rsid w:val="00A53A83"/>
    <w:rsid w:val="00A53AF8"/>
    <w:rsid w:val="00A53BF4"/>
    <w:rsid w:val="00A53EBE"/>
    <w:rsid w:val="00A540E1"/>
    <w:rsid w:val="00A54103"/>
    <w:rsid w:val="00A5417C"/>
    <w:rsid w:val="00A54338"/>
    <w:rsid w:val="00A54363"/>
    <w:rsid w:val="00A54A5C"/>
    <w:rsid w:val="00A54AD7"/>
    <w:rsid w:val="00A54C68"/>
    <w:rsid w:val="00A54CD3"/>
    <w:rsid w:val="00A54D2E"/>
    <w:rsid w:val="00A54F20"/>
    <w:rsid w:val="00A54FBA"/>
    <w:rsid w:val="00A55714"/>
    <w:rsid w:val="00A55CA9"/>
    <w:rsid w:val="00A55CCF"/>
    <w:rsid w:val="00A55E0D"/>
    <w:rsid w:val="00A56583"/>
    <w:rsid w:val="00A56617"/>
    <w:rsid w:val="00A568B1"/>
    <w:rsid w:val="00A56BE1"/>
    <w:rsid w:val="00A56DB3"/>
    <w:rsid w:val="00A5704E"/>
    <w:rsid w:val="00A57083"/>
    <w:rsid w:val="00A572B2"/>
    <w:rsid w:val="00A5738C"/>
    <w:rsid w:val="00A577FB"/>
    <w:rsid w:val="00A57806"/>
    <w:rsid w:val="00A57BF7"/>
    <w:rsid w:val="00A57C4F"/>
    <w:rsid w:val="00A57D2B"/>
    <w:rsid w:val="00A57DC4"/>
    <w:rsid w:val="00A57E03"/>
    <w:rsid w:val="00A57E84"/>
    <w:rsid w:val="00A57EF1"/>
    <w:rsid w:val="00A57F2F"/>
    <w:rsid w:val="00A57F66"/>
    <w:rsid w:val="00A60266"/>
    <w:rsid w:val="00A60477"/>
    <w:rsid w:val="00A606DB"/>
    <w:rsid w:val="00A60821"/>
    <w:rsid w:val="00A6083F"/>
    <w:rsid w:val="00A61318"/>
    <w:rsid w:val="00A61668"/>
    <w:rsid w:val="00A61B87"/>
    <w:rsid w:val="00A61B95"/>
    <w:rsid w:val="00A61D68"/>
    <w:rsid w:val="00A61E63"/>
    <w:rsid w:val="00A61E93"/>
    <w:rsid w:val="00A61F37"/>
    <w:rsid w:val="00A62114"/>
    <w:rsid w:val="00A62438"/>
    <w:rsid w:val="00A624A2"/>
    <w:rsid w:val="00A62567"/>
    <w:rsid w:val="00A62994"/>
    <w:rsid w:val="00A62A33"/>
    <w:rsid w:val="00A62A48"/>
    <w:rsid w:val="00A62AFC"/>
    <w:rsid w:val="00A62DDB"/>
    <w:rsid w:val="00A62EC5"/>
    <w:rsid w:val="00A63398"/>
    <w:rsid w:val="00A634B4"/>
    <w:rsid w:val="00A635D1"/>
    <w:rsid w:val="00A636E5"/>
    <w:rsid w:val="00A63845"/>
    <w:rsid w:val="00A63848"/>
    <w:rsid w:val="00A638AE"/>
    <w:rsid w:val="00A63AB2"/>
    <w:rsid w:val="00A63AB4"/>
    <w:rsid w:val="00A63B14"/>
    <w:rsid w:val="00A63C2A"/>
    <w:rsid w:val="00A63C9A"/>
    <w:rsid w:val="00A63F41"/>
    <w:rsid w:val="00A64291"/>
    <w:rsid w:val="00A643F8"/>
    <w:rsid w:val="00A64461"/>
    <w:rsid w:val="00A64695"/>
    <w:rsid w:val="00A648C4"/>
    <w:rsid w:val="00A64997"/>
    <w:rsid w:val="00A651B8"/>
    <w:rsid w:val="00A65246"/>
    <w:rsid w:val="00A6524B"/>
    <w:rsid w:val="00A652F6"/>
    <w:rsid w:val="00A6537B"/>
    <w:rsid w:val="00A653B1"/>
    <w:rsid w:val="00A658F9"/>
    <w:rsid w:val="00A65AE2"/>
    <w:rsid w:val="00A65AEE"/>
    <w:rsid w:val="00A65B9F"/>
    <w:rsid w:val="00A65BED"/>
    <w:rsid w:val="00A65CC1"/>
    <w:rsid w:val="00A65D27"/>
    <w:rsid w:val="00A65DCD"/>
    <w:rsid w:val="00A65DFD"/>
    <w:rsid w:val="00A65E01"/>
    <w:rsid w:val="00A65E76"/>
    <w:rsid w:val="00A664F6"/>
    <w:rsid w:val="00A665D0"/>
    <w:rsid w:val="00A6661A"/>
    <w:rsid w:val="00A666CE"/>
    <w:rsid w:val="00A666FC"/>
    <w:rsid w:val="00A6679E"/>
    <w:rsid w:val="00A667C6"/>
    <w:rsid w:val="00A669E5"/>
    <w:rsid w:val="00A66B45"/>
    <w:rsid w:val="00A66D78"/>
    <w:rsid w:val="00A66D85"/>
    <w:rsid w:val="00A66ED8"/>
    <w:rsid w:val="00A66FDB"/>
    <w:rsid w:val="00A6709F"/>
    <w:rsid w:val="00A670AC"/>
    <w:rsid w:val="00A670EB"/>
    <w:rsid w:val="00A67216"/>
    <w:rsid w:val="00A67263"/>
    <w:rsid w:val="00A672A4"/>
    <w:rsid w:val="00A672D2"/>
    <w:rsid w:val="00A6748D"/>
    <w:rsid w:val="00A67508"/>
    <w:rsid w:val="00A675AE"/>
    <w:rsid w:val="00A67634"/>
    <w:rsid w:val="00A6765F"/>
    <w:rsid w:val="00A67B66"/>
    <w:rsid w:val="00A67BA6"/>
    <w:rsid w:val="00A67F64"/>
    <w:rsid w:val="00A7000F"/>
    <w:rsid w:val="00A702C8"/>
    <w:rsid w:val="00A70415"/>
    <w:rsid w:val="00A70459"/>
    <w:rsid w:val="00A70738"/>
    <w:rsid w:val="00A70819"/>
    <w:rsid w:val="00A70894"/>
    <w:rsid w:val="00A708DA"/>
    <w:rsid w:val="00A70E09"/>
    <w:rsid w:val="00A70E8F"/>
    <w:rsid w:val="00A7135E"/>
    <w:rsid w:val="00A713B8"/>
    <w:rsid w:val="00A71542"/>
    <w:rsid w:val="00A7186D"/>
    <w:rsid w:val="00A718FB"/>
    <w:rsid w:val="00A71926"/>
    <w:rsid w:val="00A719FB"/>
    <w:rsid w:val="00A71BA4"/>
    <w:rsid w:val="00A71E73"/>
    <w:rsid w:val="00A720C2"/>
    <w:rsid w:val="00A72268"/>
    <w:rsid w:val="00A72961"/>
    <w:rsid w:val="00A72C18"/>
    <w:rsid w:val="00A72F1D"/>
    <w:rsid w:val="00A73007"/>
    <w:rsid w:val="00A7318A"/>
    <w:rsid w:val="00A73214"/>
    <w:rsid w:val="00A732A8"/>
    <w:rsid w:val="00A734F2"/>
    <w:rsid w:val="00A7358B"/>
    <w:rsid w:val="00A735F8"/>
    <w:rsid w:val="00A73CA4"/>
    <w:rsid w:val="00A73E83"/>
    <w:rsid w:val="00A73E9A"/>
    <w:rsid w:val="00A741B6"/>
    <w:rsid w:val="00A744BD"/>
    <w:rsid w:val="00A746EC"/>
    <w:rsid w:val="00A74943"/>
    <w:rsid w:val="00A74B4F"/>
    <w:rsid w:val="00A750A0"/>
    <w:rsid w:val="00A7535A"/>
    <w:rsid w:val="00A7567F"/>
    <w:rsid w:val="00A75CE0"/>
    <w:rsid w:val="00A75E24"/>
    <w:rsid w:val="00A760F2"/>
    <w:rsid w:val="00A76358"/>
    <w:rsid w:val="00A7668F"/>
    <w:rsid w:val="00A76913"/>
    <w:rsid w:val="00A76955"/>
    <w:rsid w:val="00A76975"/>
    <w:rsid w:val="00A76A0E"/>
    <w:rsid w:val="00A76A31"/>
    <w:rsid w:val="00A76CAA"/>
    <w:rsid w:val="00A76D71"/>
    <w:rsid w:val="00A76ED0"/>
    <w:rsid w:val="00A7709F"/>
    <w:rsid w:val="00A771A9"/>
    <w:rsid w:val="00A77409"/>
    <w:rsid w:val="00A77573"/>
    <w:rsid w:val="00A775DE"/>
    <w:rsid w:val="00A7767F"/>
    <w:rsid w:val="00A776C2"/>
    <w:rsid w:val="00A778BB"/>
    <w:rsid w:val="00A77BE8"/>
    <w:rsid w:val="00A77BF8"/>
    <w:rsid w:val="00A77F40"/>
    <w:rsid w:val="00A77F52"/>
    <w:rsid w:val="00A801E8"/>
    <w:rsid w:val="00A801F7"/>
    <w:rsid w:val="00A8047D"/>
    <w:rsid w:val="00A8074C"/>
    <w:rsid w:val="00A80813"/>
    <w:rsid w:val="00A80A6A"/>
    <w:rsid w:val="00A80AEF"/>
    <w:rsid w:val="00A80BB1"/>
    <w:rsid w:val="00A80D48"/>
    <w:rsid w:val="00A80D58"/>
    <w:rsid w:val="00A80F01"/>
    <w:rsid w:val="00A81016"/>
    <w:rsid w:val="00A81018"/>
    <w:rsid w:val="00A8105F"/>
    <w:rsid w:val="00A81726"/>
    <w:rsid w:val="00A81A72"/>
    <w:rsid w:val="00A81EC9"/>
    <w:rsid w:val="00A81FC2"/>
    <w:rsid w:val="00A82607"/>
    <w:rsid w:val="00A828A4"/>
    <w:rsid w:val="00A82926"/>
    <w:rsid w:val="00A82CB0"/>
    <w:rsid w:val="00A82E61"/>
    <w:rsid w:val="00A82F20"/>
    <w:rsid w:val="00A82F28"/>
    <w:rsid w:val="00A8374F"/>
    <w:rsid w:val="00A83DAE"/>
    <w:rsid w:val="00A841BD"/>
    <w:rsid w:val="00A8433C"/>
    <w:rsid w:val="00A845D2"/>
    <w:rsid w:val="00A84761"/>
    <w:rsid w:val="00A848B8"/>
    <w:rsid w:val="00A84AAE"/>
    <w:rsid w:val="00A84DEE"/>
    <w:rsid w:val="00A84FDD"/>
    <w:rsid w:val="00A851E1"/>
    <w:rsid w:val="00A85426"/>
    <w:rsid w:val="00A854AE"/>
    <w:rsid w:val="00A854FE"/>
    <w:rsid w:val="00A857F5"/>
    <w:rsid w:val="00A85866"/>
    <w:rsid w:val="00A85BD1"/>
    <w:rsid w:val="00A86207"/>
    <w:rsid w:val="00A864DE"/>
    <w:rsid w:val="00A86526"/>
    <w:rsid w:val="00A86A14"/>
    <w:rsid w:val="00A86AA8"/>
    <w:rsid w:val="00A86BB2"/>
    <w:rsid w:val="00A86C47"/>
    <w:rsid w:val="00A86D20"/>
    <w:rsid w:val="00A86D8F"/>
    <w:rsid w:val="00A87126"/>
    <w:rsid w:val="00A87200"/>
    <w:rsid w:val="00A8728C"/>
    <w:rsid w:val="00A872A9"/>
    <w:rsid w:val="00A872B2"/>
    <w:rsid w:val="00A877C4"/>
    <w:rsid w:val="00A87884"/>
    <w:rsid w:val="00A879F1"/>
    <w:rsid w:val="00A87B93"/>
    <w:rsid w:val="00A87BF1"/>
    <w:rsid w:val="00A87E46"/>
    <w:rsid w:val="00A90145"/>
    <w:rsid w:val="00A9043F"/>
    <w:rsid w:val="00A90562"/>
    <w:rsid w:val="00A9072D"/>
    <w:rsid w:val="00A90DE6"/>
    <w:rsid w:val="00A90DEB"/>
    <w:rsid w:val="00A90DF1"/>
    <w:rsid w:val="00A90EF0"/>
    <w:rsid w:val="00A910DE"/>
    <w:rsid w:val="00A913D6"/>
    <w:rsid w:val="00A916C6"/>
    <w:rsid w:val="00A91825"/>
    <w:rsid w:val="00A91984"/>
    <w:rsid w:val="00A91AC5"/>
    <w:rsid w:val="00A91B40"/>
    <w:rsid w:val="00A91C0C"/>
    <w:rsid w:val="00A91CA5"/>
    <w:rsid w:val="00A91CD6"/>
    <w:rsid w:val="00A91CD7"/>
    <w:rsid w:val="00A91D0C"/>
    <w:rsid w:val="00A91DFA"/>
    <w:rsid w:val="00A91E71"/>
    <w:rsid w:val="00A92409"/>
    <w:rsid w:val="00A92497"/>
    <w:rsid w:val="00A92766"/>
    <w:rsid w:val="00A92D53"/>
    <w:rsid w:val="00A92DF5"/>
    <w:rsid w:val="00A92E94"/>
    <w:rsid w:val="00A933A5"/>
    <w:rsid w:val="00A934B7"/>
    <w:rsid w:val="00A938DF"/>
    <w:rsid w:val="00A93AE5"/>
    <w:rsid w:val="00A94683"/>
    <w:rsid w:val="00A94750"/>
    <w:rsid w:val="00A94CEA"/>
    <w:rsid w:val="00A95128"/>
    <w:rsid w:val="00A95201"/>
    <w:rsid w:val="00A95509"/>
    <w:rsid w:val="00A95880"/>
    <w:rsid w:val="00A95A25"/>
    <w:rsid w:val="00A95A2C"/>
    <w:rsid w:val="00A95A30"/>
    <w:rsid w:val="00A95B5F"/>
    <w:rsid w:val="00A95B93"/>
    <w:rsid w:val="00A95D29"/>
    <w:rsid w:val="00A961D4"/>
    <w:rsid w:val="00A9623F"/>
    <w:rsid w:val="00A96343"/>
    <w:rsid w:val="00A9660C"/>
    <w:rsid w:val="00A966A4"/>
    <w:rsid w:val="00A96731"/>
    <w:rsid w:val="00A96814"/>
    <w:rsid w:val="00A96896"/>
    <w:rsid w:val="00A96B0D"/>
    <w:rsid w:val="00A96B80"/>
    <w:rsid w:val="00A96D0C"/>
    <w:rsid w:val="00A96FF9"/>
    <w:rsid w:val="00A970F6"/>
    <w:rsid w:val="00A97120"/>
    <w:rsid w:val="00A971F1"/>
    <w:rsid w:val="00A972DE"/>
    <w:rsid w:val="00A97409"/>
    <w:rsid w:val="00A9774F"/>
    <w:rsid w:val="00A979A3"/>
    <w:rsid w:val="00A979CE"/>
    <w:rsid w:val="00A97B1B"/>
    <w:rsid w:val="00A97D7D"/>
    <w:rsid w:val="00A97F3C"/>
    <w:rsid w:val="00AA013E"/>
    <w:rsid w:val="00AA028B"/>
    <w:rsid w:val="00AA02F2"/>
    <w:rsid w:val="00AA06DD"/>
    <w:rsid w:val="00AA0823"/>
    <w:rsid w:val="00AA0A09"/>
    <w:rsid w:val="00AA0AB0"/>
    <w:rsid w:val="00AA0AC8"/>
    <w:rsid w:val="00AA0BC3"/>
    <w:rsid w:val="00AA0DE2"/>
    <w:rsid w:val="00AA0E46"/>
    <w:rsid w:val="00AA1305"/>
    <w:rsid w:val="00AA13FC"/>
    <w:rsid w:val="00AA18B2"/>
    <w:rsid w:val="00AA19E5"/>
    <w:rsid w:val="00AA1A09"/>
    <w:rsid w:val="00AA1B02"/>
    <w:rsid w:val="00AA1BF9"/>
    <w:rsid w:val="00AA1C08"/>
    <w:rsid w:val="00AA1DA3"/>
    <w:rsid w:val="00AA1FB1"/>
    <w:rsid w:val="00AA226E"/>
    <w:rsid w:val="00AA228E"/>
    <w:rsid w:val="00AA2295"/>
    <w:rsid w:val="00AA2612"/>
    <w:rsid w:val="00AA283A"/>
    <w:rsid w:val="00AA2900"/>
    <w:rsid w:val="00AA2D33"/>
    <w:rsid w:val="00AA2D52"/>
    <w:rsid w:val="00AA33AC"/>
    <w:rsid w:val="00AA364F"/>
    <w:rsid w:val="00AA367F"/>
    <w:rsid w:val="00AA3994"/>
    <w:rsid w:val="00AA3B8C"/>
    <w:rsid w:val="00AA3F43"/>
    <w:rsid w:val="00AA40A7"/>
    <w:rsid w:val="00AA4352"/>
    <w:rsid w:val="00AA44AD"/>
    <w:rsid w:val="00AA4657"/>
    <w:rsid w:val="00AA4742"/>
    <w:rsid w:val="00AA4879"/>
    <w:rsid w:val="00AA4E7A"/>
    <w:rsid w:val="00AA509D"/>
    <w:rsid w:val="00AA50DC"/>
    <w:rsid w:val="00AA5139"/>
    <w:rsid w:val="00AA53B5"/>
    <w:rsid w:val="00AA550A"/>
    <w:rsid w:val="00AA5DAE"/>
    <w:rsid w:val="00AA5E1A"/>
    <w:rsid w:val="00AA5FDE"/>
    <w:rsid w:val="00AA6046"/>
    <w:rsid w:val="00AA6106"/>
    <w:rsid w:val="00AA62AF"/>
    <w:rsid w:val="00AA6A37"/>
    <w:rsid w:val="00AA6AEE"/>
    <w:rsid w:val="00AA6D56"/>
    <w:rsid w:val="00AA6DDA"/>
    <w:rsid w:val="00AA6E92"/>
    <w:rsid w:val="00AA6EF5"/>
    <w:rsid w:val="00AA6F79"/>
    <w:rsid w:val="00AA6F82"/>
    <w:rsid w:val="00AA7193"/>
    <w:rsid w:val="00AA72EF"/>
    <w:rsid w:val="00AA7303"/>
    <w:rsid w:val="00AA7842"/>
    <w:rsid w:val="00AA7A57"/>
    <w:rsid w:val="00AA7C62"/>
    <w:rsid w:val="00AA7CBB"/>
    <w:rsid w:val="00AA7E42"/>
    <w:rsid w:val="00AA7F28"/>
    <w:rsid w:val="00AB02A4"/>
    <w:rsid w:val="00AB037F"/>
    <w:rsid w:val="00AB05FF"/>
    <w:rsid w:val="00AB0905"/>
    <w:rsid w:val="00AB0A16"/>
    <w:rsid w:val="00AB0AEF"/>
    <w:rsid w:val="00AB107F"/>
    <w:rsid w:val="00AB12F6"/>
    <w:rsid w:val="00AB13D7"/>
    <w:rsid w:val="00AB1CC2"/>
    <w:rsid w:val="00AB1EF0"/>
    <w:rsid w:val="00AB215B"/>
    <w:rsid w:val="00AB2311"/>
    <w:rsid w:val="00AB26BB"/>
    <w:rsid w:val="00AB28DF"/>
    <w:rsid w:val="00AB2A68"/>
    <w:rsid w:val="00AB2DBF"/>
    <w:rsid w:val="00AB30BD"/>
    <w:rsid w:val="00AB3142"/>
    <w:rsid w:val="00AB3254"/>
    <w:rsid w:val="00AB334D"/>
    <w:rsid w:val="00AB33F2"/>
    <w:rsid w:val="00AB3444"/>
    <w:rsid w:val="00AB371E"/>
    <w:rsid w:val="00AB385F"/>
    <w:rsid w:val="00AB3961"/>
    <w:rsid w:val="00AB3A8E"/>
    <w:rsid w:val="00AB3F18"/>
    <w:rsid w:val="00AB43F3"/>
    <w:rsid w:val="00AB4585"/>
    <w:rsid w:val="00AB460B"/>
    <w:rsid w:val="00AB46F0"/>
    <w:rsid w:val="00AB47B2"/>
    <w:rsid w:val="00AB48FE"/>
    <w:rsid w:val="00AB4A45"/>
    <w:rsid w:val="00AB5253"/>
    <w:rsid w:val="00AB56FD"/>
    <w:rsid w:val="00AB575C"/>
    <w:rsid w:val="00AB57DB"/>
    <w:rsid w:val="00AB5E48"/>
    <w:rsid w:val="00AB62DC"/>
    <w:rsid w:val="00AB64E2"/>
    <w:rsid w:val="00AB66B1"/>
    <w:rsid w:val="00AB66CC"/>
    <w:rsid w:val="00AB6C62"/>
    <w:rsid w:val="00AB6CAE"/>
    <w:rsid w:val="00AB6E56"/>
    <w:rsid w:val="00AB713D"/>
    <w:rsid w:val="00AB75DA"/>
    <w:rsid w:val="00AB7BDC"/>
    <w:rsid w:val="00AB7F18"/>
    <w:rsid w:val="00AC0337"/>
    <w:rsid w:val="00AC0392"/>
    <w:rsid w:val="00AC0AB1"/>
    <w:rsid w:val="00AC1301"/>
    <w:rsid w:val="00AC133F"/>
    <w:rsid w:val="00AC1439"/>
    <w:rsid w:val="00AC15F2"/>
    <w:rsid w:val="00AC163E"/>
    <w:rsid w:val="00AC1657"/>
    <w:rsid w:val="00AC16C9"/>
    <w:rsid w:val="00AC1868"/>
    <w:rsid w:val="00AC18F1"/>
    <w:rsid w:val="00AC1D00"/>
    <w:rsid w:val="00AC1D67"/>
    <w:rsid w:val="00AC1EB8"/>
    <w:rsid w:val="00AC2048"/>
    <w:rsid w:val="00AC2192"/>
    <w:rsid w:val="00AC2383"/>
    <w:rsid w:val="00AC24F9"/>
    <w:rsid w:val="00AC2527"/>
    <w:rsid w:val="00AC2612"/>
    <w:rsid w:val="00AC2633"/>
    <w:rsid w:val="00AC2865"/>
    <w:rsid w:val="00AC3243"/>
    <w:rsid w:val="00AC347B"/>
    <w:rsid w:val="00AC362F"/>
    <w:rsid w:val="00AC3E24"/>
    <w:rsid w:val="00AC4038"/>
    <w:rsid w:val="00AC4039"/>
    <w:rsid w:val="00AC4150"/>
    <w:rsid w:val="00AC422D"/>
    <w:rsid w:val="00AC458A"/>
    <w:rsid w:val="00AC489C"/>
    <w:rsid w:val="00AC4DC0"/>
    <w:rsid w:val="00AC4EBC"/>
    <w:rsid w:val="00AC4EBE"/>
    <w:rsid w:val="00AC4EC5"/>
    <w:rsid w:val="00AC4EF8"/>
    <w:rsid w:val="00AC52D7"/>
    <w:rsid w:val="00AC55CC"/>
    <w:rsid w:val="00AC55FD"/>
    <w:rsid w:val="00AC5A7F"/>
    <w:rsid w:val="00AC5B69"/>
    <w:rsid w:val="00AC5FD1"/>
    <w:rsid w:val="00AC603A"/>
    <w:rsid w:val="00AC6127"/>
    <w:rsid w:val="00AC670A"/>
    <w:rsid w:val="00AC672B"/>
    <w:rsid w:val="00AC6743"/>
    <w:rsid w:val="00AC686D"/>
    <w:rsid w:val="00AC68A7"/>
    <w:rsid w:val="00AC714C"/>
    <w:rsid w:val="00AC71FC"/>
    <w:rsid w:val="00AC7448"/>
    <w:rsid w:val="00AC7563"/>
    <w:rsid w:val="00AC759F"/>
    <w:rsid w:val="00AC7920"/>
    <w:rsid w:val="00AC7942"/>
    <w:rsid w:val="00AC79F9"/>
    <w:rsid w:val="00AC7A3D"/>
    <w:rsid w:val="00AC7B7D"/>
    <w:rsid w:val="00AD014A"/>
    <w:rsid w:val="00AD0227"/>
    <w:rsid w:val="00AD0A59"/>
    <w:rsid w:val="00AD0B03"/>
    <w:rsid w:val="00AD0BC5"/>
    <w:rsid w:val="00AD0DA5"/>
    <w:rsid w:val="00AD0FC9"/>
    <w:rsid w:val="00AD10CF"/>
    <w:rsid w:val="00AD11C2"/>
    <w:rsid w:val="00AD11D4"/>
    <w:rsid w:val="00AD15B3"/>
    <w:rsid w:val="00AD1A6F"/>
    <w:rsid w:val="00AD1B91"/>
    <w:rsid w:val="00AD1CC0"/>
    <w:rsid w:val="00AD1CCB"/>
    <w:rsid w:val="00AD1D0A"/>
    <w:rsid w:val="00AD1D41"/>
    <w:rsid w:val="00AD1F38"/>
    <w:rsid w:val="00AD1F55"/>
    <w:rsid w:val="00AD2010"/>
    <w:rsid w:val="00AD2160"/>
    <w:rsid w:val="00AD2347"/>
    <w:rsid w:val="00AD2406"/>
    <w:rsid w:val="00AD2411"/>
    <w:rsid w:val="00AD2439"/>
    <w:rsid w:val="00AD27D2"/>
    <w:rsid w:val="00AD3064"/>
    <w:rsid w:val="00AD3375"/>
    <w:rsid w:val="00AD3451"/>
    <w:rsid w:val="00AD3526"/>
    <w:rsid w:val="00AD3538"/>
    <w:rsid w:val="00AD3765"/>
    <w:rsid w:val="00AD380B"/>
    <w:rsid w:val="00AD38CE"/>
    <w:rsid w:val="00AD3FE6"/>
    <w:rsid w:val="00AD42AC"/>
    <w:rsid w:val="00AD48A5"/>
    <w:rsid w:val="00AD4933"/>
    <w:rsid w:val="00AD4936"/>
    <w:rsid w:val="00AD4955"/>
    <w:rsid w:val="00AD4B67"/>
    <w:rsid w:val="00AD4BE5"/>
    <w:rsid w:val="00AD4EF9"/>
    <w:rsid w:val="00AD5032"/>
    <w:rsid w:val="00AD5112"/>
    <w:rsid w:val="00AD51F4"/>
    <w:rsid w:val="00AD52F6"/>
    <w:rsid w:val="00AD53E4"/>
    <w:rsid w:val="00AD5B4D"/>
    <w:rsid w:val="00AD5B5B"/>
    <w:rsid w:val="00AD63AC"/>
    <w:rsid w:val="00AD6459"/>
    <w:rsid w:val="00AD64CD"/>
    <w:rsid w:val="00AD6679"/>
    <w:rsid w:val="00AD68B7"/>
    <w:rsid w:val="00AD6A6E"/>
    <w:rsid w:val="00AD6F74"/>
    <w:rsid w:val="00AD7212"/>
    <w:rsid w:val="00AD75CD"/>
    <w:rsid w:val="00AD772E"/>
    <w:rsid w:val="00AD773C"/>
    <w:rsid w:val="00AD7C84"/>
    <w:rsid w:val="00AE0572"/>
    <w:rsid w:val="00AE0C7C"/>
    <w:rsid w:val="00AE126B"/>
    <w:rsid w:val="00AE1875"/>
    <w:rsid w:val="00AE199A"/>
    <w:rsid w:val="00AE1C1F"/>
    <w:rsid w:val="00AE228F"/>
    <w:rsid w:val="00AE2439"/>
    <w:rsid w:val="00AE26A2"/>
    <w:rsid w:val="00AE2983"/>
    <w:rsid w:val="00AE2B9C"/>
    <w:rsid w:val="00AE2D3E"/>
    <w:rsid w:val="00AE2DA8"/>
    <w:rsid w:val="00AE2E45"/>
    <w:rsid w:val="00AE2F66"/>
    <w:rsid w:val="00AE3772"/>
    <w:rsid w:val="00AE3A52"/>
    <w:rsid w:val="00AE4000"/>
    <w:rsid w:val="00AE4402"/>
    <w:rsid w:val="00AE463A"/>
    <w:rsid w:val="00AE4A30"/>
    <w:rsid w:val="00AE4A36"/>
    <w:rsid w:val="00AE4A7B"/>
    <w:rsid w:val="00AE4A9A"/>
    <w:rsid w:val="00AE4D87"/>
    <w:rsid w:val="00AE5046"/>
    <w:rsid w:val="00AE513D"/>
    <w:rsid w:val="00AE51C6"/>
    <w:rsid w:val="00AE53AB"/>
    <w:rsid w:val="00AE5433"/>
    <w:rsid w:val="00AE56E5"/>
    <w:rsid w:val="00AE5B3A"/>
    <w:rsid w:val="00AE5B45"/>
    <w:rsid w:val="00AE5C16"/>
    <w:rsid w:val="00AE5E9D"/>
    <w:rsid w:val="00AE5F9B"/>
    <w:rsid w:val="00AE60DD"/>
    <w:rsid w:val="00AE60FD"/>
    <w:rsid w:val="00AE622F"/>
    <w:rsid w:val="00AE65B9"/>
    <w:rsid w:val="00AE6892"/>
    <w:rsid w:val="00AE6AD3"/>
    <w:rsid w:val="00AE700B"/>
    <w:rsid w:val="00AE74F8"/>
    <w:rsid w:val="00AE74FC"/>
    <w:rsid w:val="00AE7785"/>
    <w:rsid w:val="00AE77AF"/>
    <w:rsid w:val="00AE787E"/>
    <w:rsid w:val="00AE7900"/>
    <w:rsid w:val="00AE7A33"/>
    <w:rsid w:val="00AE7A76"/>
    <w:rsid w:val="00AE7A78"/>
    <w:rsid w:val="00AE7AC9"/>
    <w:rsid w:val="00AE7E71"/>
    <w:rsid w:val="00AE7EAA"/>
    <w:rsid w:val="00AF019A"/>
    <w:rsid w:val="00AF022B"/>
    <w:rsid w:val="00AF0366"/>
    <w:rsid w:val="00AF055E"/>
    <w:rsid w:val="00AF0779"/>
    <w:rsid w:val="00AF0EAD"/>
    <w:rsid w:val="00AF1068"/>
    <w:rsid w:val="00AF14D9"/>
    <w:rsid w:val="00AF16AE"/>
    <w:rsid w:val="00AF1790"/>
    <w:rsid w:val="00AF19B2"/>
    <w:rsid w:val="00AF1B4C"/>
    <w:rsid w:val="00AF1CAE"/>
    <w:rsid w:val="00AF1E77"/>
    <w:rsid w:val="00AF22CB"/>
    <w:rsid w:val="00AF23E7"/>
    <w:rsid w:val="00AF2513"/>
    <w:rsid w:val="00AF2586"/>
    <w:rsid w:val="00AF26E9"/>
    <w:rsid w:val="00AF27D6"/>
    <w:rsid w:val="00AF2ACA"/>
    <w:rsid w:val="00AF3065"/>
    <w:rsid w:val="00AF30E0"/>
    <w:rsid w:val="00AF31DF"/>
    <w:rsid w:val="00AF3253"/>
    <w:rsid w:val="00AF32AF"/>
    <w:rsid w:val="00AF32CA"/>
    <w:rsid w:val="00AF34E9"/>
    <w:rsid w:val="00AF352B"/>
    <w:rsid w:val="00AF3593"/>
    <w:rsid w:val="00AF38FD"/>
    <w:rsid w:val="00AF3AC2"/>
    <w:rsid w:val="00AF3CDA"/>
    <w:rsid w:val="00AF41D3"/>
    <w:rsid w:val="00AF478C"/>
    <w:rsid w:val="00AF4A07"/>
    <w:rsid w:val="00AF531F"/>
    <w:rsid w:val="00AF539E"/>
    <w:rsid w:val="00AF54D4"/>
    <w:rsid w:val="00AF550E"/>
    <w:rsid w:val="00AF5A01"/>
    <w:rsid w:val="00AF5C05"/>
    <w:rsid w:val="00AF5FAD"/>
    <w:rsid w:val="00AF5FC4"/>
    <w:rsid w:val="00AF5FF0"/>
    <w:rsid w:val="00AF622A"/>
    <w:rsid w:val="00AF631A"/>
    <w:rsid w:val="00AF6458"/>
    <w:rsid w:val="00AF668E"/>
    <w:rsid w:val="00AF68B1"/>
    <w:rsid w:val="00AF68B8"/>
    <w:rsid w:val="00AF68CA"/>
    <w:rsid w:val="00AF699C"/>
    <w:rsid w:val="00AF6A8B"/>
    <w:rsid w:val="00AF6AC2"/>
    <w:rsid w:val="00AF6EE2"/>
    <w:rsid w:val="00AF705B"/>
    <w:rsid w:val="00AF7088"/>
    <w:rsid w:val="00AF7243"/>
    <w:rsid w:val="00AF74CF"/>
    <w:rsid w:val="00AF75B6"/>
    <w:rsid w:val="00AF7E40"/>
    <w:rsid w:val="00AF7E56"/>
    <w:rsid w:val="00AF7FF0"/>
    <w:rsid w:val="00B000C8"/>
    <w:rsid w:val="00B0038C"/>
    <w:rsid w:val="00B003E8"/>
    <w:rsid w:val="00B00426"/>
    <w:rsid w:val="00B007A4"/>
    <w:rsid w:val="00B00852"/>
    <w:rsid w:val="00B00BEE"/>
    <w:rsid w:val="00B00E46"/>
    <w:rsid w:val="00B00E96"/>
    <w:rsid w:val="00B01290"/>
    <w:rsid w:val="00B013A0"/>
    <w:rsid w:val="00B01426"/>
    <w:rsid w:val="00B01639"/>
    <w:rsid w:val="00B01671"/>
    <w:rsid w:val="00B019E5"/>
    <w:rsid w:val="00B01B80"/>
    <w:rsid w:val="00B01CBB"/>
    <w:rsid w:val="00B01CD6"/>
    <w:rsid w:val="00B01F9E"/>
    <w:rsid w:val="00B0207B"/>
    <w:rsid w:val="00B0211C"/>
    <w:rsid w:val="00B02B0A"/>
    <w:rsid w:val="00B03188"/>
    <w:rsid w:val="00B032EF"/>
    <w:rsid w:val="00B03317"/>
    <w:rsid w:val="00B03387"/>
    <w:rsid w:val="00B03B08"/>
    <w:rsid w:val="00B03C82"/>
    <w:rsid w:val="00B03D51"/>
    <w:rsid w:val="00B03E01"/>
    <w:rsid w:val="00B03F47"/>
    <w:rsid w:val="00B0410D"/>
    <w:rsid w:val="00B046BA"/>
    <w:rsid w:val="00B047E5"/>
    <w:rsid w:val="00B04942"/>
    <w:rsid w:val="00B04B58"/>
    <w:rsid w:val="00B04E62"/>
    <w:rsid w:val="00B04E8D"/>
    <w:rsid w:val="00B04EB1"/>
    <w:rsid w:val="00B05060"/>
    <w:rsid w:val="00B05111"/>
    <w:rsid w:val="00B051FF"/>
    <w:rsid w:val="00B05684"/>
    <w:rsid w:val="00B05B35"/>
    <w:rsid w:val="00B05D7D"/>
    <w:rsid w:val="00B05E4E"/>
    <w:rsid w:val="00B05FF7"/>
    <w:rsid w:val="00B060F6"/>
    <w:rsid w:val="00B062CE"/>
    <w:rsid w:val="00B06463"/>
    <w:rsid w:val="00B064E3"/>
    <w:rsid w:val="00B06610"/>
    <w:rsid w:val="00B0678E"/>
    <w:rsid w:val="00B0681B"/>
    <w:rsid w:val="00B06A75"/>
    <w:rsid w:val="00B06CB5"/>
    <w:rsid w:val="00B06F85"/>
    <w:rsid w:val="00B072ED"/>
    <w:rsid w:val="00B074C9"/>
    <w:rsid w:val="00B07603"/>
    <w:rsid w:val="00B07850"/>
    <w:rsid w:val="00B079C6"/>
    <w:rsid w:val="00B102CB"/>
    <w:rsid w:val="00B1056E"/>
    <w:rsid w:val="00B10631"/>
    <w:rsid w:val="00B10996"/>
    <w:rsid w:val="00B109E8"/>
    <w:rsid w:val="00B10A2A"/>
    <w:rsid w:val="00B10C2E"/>
    <w:rsid w:val="00B10CE8"/>
    <w:rsid w:val="00B10E79"/>
    <w:rsid w:val="00B11041"/>
    <w:rsid w:val="00B1116E"/>
    <w:rsid w:val="00B11305"/>
    <w:rsid w:val="00B11350"/>
    <w:rsid w:val="00B113E1"/>
    <w:rsid w:val="00B11475"/>
    <w:rsid w:val="00B114C1"/>
    <w:rsid w:val="00B1165B"/>
    <w:rsid w:val="00B1169A"/>
    <w:rsid w:val="00B119F1"/>
    <w:rsid w:val="00B11AF0"/>
    <w:rsid w:val="00B11E10"/>
    <w:rsid w:val="00B11E8D"/>
    <w:rsid w:val="00B11F2D"/>
    <w:rsid w:val="00B126CB"/>
    <w:rsid w:val="00B128C3"/>
    <w:rsid w:val="00B1296B"/>
    <w:rsid w:val="00B12987"/>
    <w:rsid w:val="00B129A7"/>
    <w:rsid w:val="00B12A77"/>
    <w:rsid w:val="00B12AC5"/>
    <w:rsid w:val="00B12EC2"/>
    <w:rsid w:val="00B12FE2"/>
    <w:rsid w:val="00B13287"/>
    <w:rsid w:val="00B134A4"/>
    <w:rsid w:val="00B136F6"/>
    <w:rsid w:val="00B13804"/>
    <w:rsid w:val="00B138FD"/>
    <w:rsid w:val="00B13B7A"/>
    <w:rsid w:val="00B13C69"/>
    <w:rsid w:val="00B13DE5"/>
    <w:rsid w:val="00B140A1"/>
    <w:rsid w:val="00B1416E"/>
    <w:rsid w:val="00B1437F"/>
    <w:rsid w:val="00B143B2"/>
    <w:rsid w:val="00B14706"/>
    <w:rsid w:val="00B147C0"/>
    <w:rsid w:val="00B14907"/>
    <w:rsid w:val="00B14B6F"/>
    <w:rsid w:val="00B14B95"/>
    <w:rsid w:val="00B14CB8"/>
    <w:rsid w:val="00B14D1D"/>
    <w:rsid w:val="00B14E1F"/>
    <w:rsid w:val="00B14E31"/>
    <w:rsid w:val="00B15072"/>
    <w:rsid w:val="00B15336"/>
    <w:rsid w:val="00B153D3"/>
    <w:rsid w:val="00B1540D"/>
    <w:rsid w:val="00B15652"/>
    <w:rsid w:val="00B15C44"/>
    <w:rsid w:val="00B15E55"/>
    <w:rsid w:val="00B15EA1"/>
    <w:rsid w:val="00B163C6"/>
    <w:rsid w:val="00B16524"/>
    <w:rsid w:val="00B167A3"/>
    <w:rsid w:val="00B168A3"/>
    <w:rsid w:val="00B16CC2"/>
    <w:rsid w:val="00B16F35"/>
    <w:rsid w:val="00B16FE0"/>
    <w:rsid w:val="00B174A5"/>
    <w:rsid w:val="00B1769B"/>
    <w:rsid w:val="00B17932"/>
    <w:rsid w:val="00B17C74"/>
    <w:rsid w:val="00B17F22"/>
    <w:rsid w:val="00B200EF"/>
    <w:rsid w:val="00B202FA"/>
    <w:rsid w:val="00B20478"/>
    <w:rsid w:val="00B205AB"/>
    <w:rsid w:val="00B205B2"/>
    <w:rsid w:val="00B207B8"/>
    <w:rsid w:val="00B20AA0"/>
    <w:rsid w:val="00B20BFD"/>
    <w:rsid w:val="00B20EBC"/>
    <w:rsid w:val="00B20EE4"/>
    <w:rsid w:val="00B21048"/>
    <w:rsid w:val="00B21096"/>
    <w:rsid w:val="00B21170"/>
    <w:rsid w:val="00B216A6"/>
    <w:rsid w:val="00B216D6"/>
    <w:rsid w:val="00B21929"/>
    <w:rsid w:val="00B21AFC"/>
    <w:rsid w:val="00B21B39"/>
    <w:rsid w:val="00B21B84"/>
    <w:rsid w:val="00B21E37"/>
    <w:rsid w:val="00B21F09"/>
    <w:rsid w:val="00B21FC7"/>
    <w:rsid w:val="00B22039"/>
    <w:rsid w:val="00B220C1"/>
    <w:rsid w:val="00B2226B"/>
    <w:rsid w:val="00B22437"/>
    <w:rsid w:val="00B226E8"/>
    <w:rsid w:val="00B22840"/>
    <w:rsid w:val="00B231E5"/>
    <w:rsid w:val="00B237DA"/>
    <w:rsid w:val="00B23957"/>
    <w:rsid w:val="00B23BE2"/>
    <w:rsid w:val="00B23D6E"/>
    <w:rsid w:val="00B23EAF"/>
    <w:rsid w:val="00B240A9"/>
    <w:rsid w:val="00B241E4"/>
    <w:rsid w:val="00B241F7"/>
    <w:rsid w:val="00B2451B"/>
    <w:rsid w:val="00B247D1"/>
    <w:rsid w:val="00B24F33"/>
    <w:rsid w:val="00B24F71"/>
    <w:rsid w:val="00B25279"/>
    <w:rsid w:val="00B2563F"/>
    <w:rsid w:val="00B25BF6"/>
    <w:rsid w:val="00B25E09"/>
    <w:rsid w:val="00B25F7D"/>
    <w:rsid w:val="00B26B13"/>
    <w:rsid w:val="00B26B21"/>
    <w:rsid w:val="00B26B38"/>
    <w:rsid w:val="00B26C97"/>
    <w:rsid w:val="00B26CE5"/>
    <w:rsid w:val="00B273F1"/>
    <w:rsid w:val="00B278D9"/>
    <w:rsid w:val="00B27A49"/>
    <w:rsid w:val="00B27B73"/>
    <w:rsid w:val="00B27D43"/>
    <w:rsid w:val="00B30197"/>
    <w:rsid w:val="00B30BB8"/>
    <w:rsid w:val="00B30BBA"/>
    <w:rsid w:val="00B30CDE"/>
    <w:rsid w:val="00B31185"/>
    <w:rsid w:val="00B31468"/>
    <w:rsid w:val="00B314E1"/>
    <w:rsid w:val="00B31567"/>
    <w:rsid w:val="00B31952"/>
    <w:rsid w:val="00B31A62"/>
    <w:rsid w:val="00B31C23"/>
    <w:rsid w:val="00B31E21"/>
    <w:rsid w:val="00B31E5C"/>
    <w:rsid w:val="00B32277"/>
    <w:rsid w:val="00B322BC"/>
    <w:rsid w:val="00B32490"/>
    <w:rsid w:val="00B326B5"/>
    <w:rsid w:val="00B32734"/>
    <w:rsid w:val="00B3284C"/>
    <w:rsid w:val="00B328C5"/>
    <w:rsid w:val="00B32A4C"/>
    <w:rsid w:val="00B32B13"/>
    <w:rsid w:val="00B330B5"/>
    <w:rsid w:val="00B331AF"/>
    <w:rsid w:val="00B33327"/>
    <w:rsid w:val="00B3374F"/>
    <w:rsid w:val="00B337E9"/>
    <w:rsid w:val="00B33863"/>
    <w:rsid w:val="00B33C9C"/>
    <w:rsid w:val="00B340F4"/>
    <w:rsid w:val="00B34114"/>
    <w:rsid w:val="00B345F5"/>
    <w:rsid w:val="00B34B0D"/>
    <w:rsid w:val="00B34B24"/>
    <w:rsid w:val="00B34BBF"/>
    <w:rsid w:val="00B35214"/>
    <w:rsid w:val="00B3556E"/>
    <w:rsid w:val="00B357A6"/>
    <w:rsid w:val="00B359CC"/>
    <w:rsid w:val="00B35D32"/>
    <w:rsid w:val="00B3610D"/>
    <w:rsid w:val="00B3666A"/>
    <w:rsid w:val="00B366B9"/>
    <w:rsid w:val="00B3671B"/>
    <w:rsid w:val="00B367AA"/>
    <w:rsid w:val="00B367C2"/>
    <w:rsid w:val="00B36854"/>
    <w:rsid w:val="00B368C2"/>
    <w:rsid w:val="00B370A4"/>
    <w:rsid w:val="00B3737F"/>
    <w:rsid w:val="00B377A1"/>
    <w:rsid w:val="00B378D7"/>
    <w:rsid w:val="00B37960"/>
    <w:rsid w:val="00B37967"/>
    <w:rsid w:val="00B37A43"/>
    <w:rsid w:val="00B37D63"/>
    <w:rsid w:val="00B37E89"/>
    <w:rsid w:val="00B37EC1"/>
    <w:rsid w:val="00B37F68"/>
    <w:rsid w:val="00B37FC6"/>
    <w:rsid w:val="00B40082"/>
    <w:rsid w:val="00B40154"/>
    <w:rsid w:val="00B401F6"/>
    <w:rsid w:val="00B40233"/>
    <w:rsid w:val="00B40395"/>
    <w:rsid w:val="00B40580"/>
    <w:rsid w:val="00B40709"/>
    <w:rsid w:val="00B407B5"/>
    <w:rsid w:val="00B40E0C"/>
    <w:rsid w:val="00B40F8E"/>
    <w:rsid w:val="00B41210"/>
    <w:rsid w:val="00B4148D"/>
    <w:rsid w:val="00B4181D"/>
    <w:rsid w:val="00B41839"/>
    <w:rsid w:val="00B419DC"/>
    <w:rsid w:val="00B41A77"/>
    <w:rsid w:val="00B41AB9"/>
    <w:rsid w:val="00B41F05"/>
    <w:rsid w:val="00B420F2"/>
    <w:rsid w:val="00B4229D"/>
    <w:rsid w:val="00B424BA"/>
    <w:rsid w:val="00B4256E"/>
    <w:rsid w:val="00B42CC9"/>
    <w:rsid w:val="00B42DC7"/>
    <w:rsid w:val="00B42EA3"/>
    <w:rsid w:val="00B43000"/>
    <w:rsid w:val="00B431D1"/>
    <w:rsid w:val="00B433C2"/>
    <w:rsid w:val="00B43690"/>
    <w:rsid w:val="00B43B64"/>
    <w:rsid w:val="00B43CE2"/>
    <w:rsid w:val="00B43E6B"/>
    <w:rsid w:val="00B44001"/>
    <w:rsid w:val="00B441FA"/>
    <w:rsid w:val="00B444C2"/>
    <w:rsid w:val="00B444CD"/>
    <w:rsid w:val="00B444E9"/>
    <w:rsid w:val="00B44A47"/>
    <w:rsid w:val="00B44A67"/>
    <w:rsid w:val="00B44BEF"/>
    <w:rsid w:val="00B44C6E"/>
    <w:rsid w:val="00B44CCA"/>
    <w:rsid w:val="00B44D60"/>
    <w:rsid w:val="00B44F63"/>
    <w:rsid w:val="00B453D7"/>
    <w:rsid w:val="00B45468"/>
    <w:rsid w:val="00B4590F"/>
    <w:rsid w:val="00B45EBE"/>
    <w:rsid w:val="00B46064"/>
    <w:rsid w:val="00B4611F"/>
    <w:rsid w:val="00B46163"/>
    <w:rsid w:val="00B46489"/>
    <w:rsid w:val="00B46540"/>
    <w:rsid w:val="00B4666E"/>
    <w:rsid w:val="00B46A43"/>
    <w:rsid w:val="00B46B43"/>
    <w:rsid w:val="00B46BB7"/>
    <w:rsid w:val="00B46C69"/>
    <w:rsid w:val="00B46D10"/>
    <w:rsid w:val="00B46D6A"/>
    <w:rsid w:val="00B46D88"/>
    <w:rsid w:val="00B46DA4"/>
    <w:rsid w:val="00B46F47"/>
    <w:rsid w:val="00B46F70"/>
    <w:rsid w:val="00B46FC0"/>
    <w:rsid w:val="00B4751C"/>
    <w:rsid w:val="00B47697"/>
    <w:rsid w:val="00B47868"/>
    <w:rsid w:val="00B478D6"/>
    <w:rsid w:val="00B47BC9"/>
    <w:rsid w:val="00B47D7B"/>
    <w:rsid w:val="00B47FB9"/>
    <w:rsid w:val="00B503D2"/>
    <w:rsid w:val="00B507EF"/>
    <w:rsid w:val="00B5086E"/>
    <w:rsid w:val="00B50A3B"/>
    <w:rsid w:val="00B50B6B"/>
    <w:rsid w:val="00B50E4E"/>
    <w:rsid w:val="00B50FFC"/>
    <w:rsid w:val="00B51093"/>
    <w:rsid w:val="00B51252"/>
    <w:rsid w:val="00B51639"/>
    <w:rsid w:val="00B517A2"/>
    <w:rsid w:val="00B52048"/>
    <w:rsid w:val="00B523E8"/>
    <w:rsid w:val="00B5240F"/>
    <w:rsid w:val="00B524C6"/>
    <w:rsid w:val="00B525E3"/>
    <w:rsid w:val="00B52888"/>
    <w:rsid w:val="00B52F00"/>
    <w:rsid w:val="00B52F2B"/>
    <w:rsid w:val="00B53206"/>
    <w:rsid w:val="00B5331D"/>
    <w:rsid w:val="00B534C8"/>
    <w:rsid w:val="00B53521"/>
    <w:rsid w:val="00B53619"/>
    <w:rsid w:val="00B53710"/>
    <w:rsid w:val="00B5394F"/>
    <w:rsid w:val="00B53C94"/>
    <w:rsid w:val="00B53C9F"/>
    <w:rsid w:val="00B54055"/>
    <w:rsid w:val="00B54090"/>
    <w:rsid w:val="00B540CC"/>
    <w:rsid w:val="00B5424D"/>
    <w:rsid w:val="00B54396"/>
    <w:rsid w:val="00B547A1"/>
    <w:rsid w:val="00B5497C"/>
    <w:rsid w:val="00B54CE6"/>
    <w:rsid w:val="00B54D75"/>
    <w:rsid w:val="00B5549C"/>
    <w:rsid w:val="00B5568D"/>
    <w:rsid w:val="00B55D33"/>
    <w:rsid w:val="00B55D47"/>
    <w:rsid w:val="00B566A2"/>
    <w:rsid w:val="00B566B4"/>
    <w:rsid w:val="00B566CF"/>
    <w:rsid w:val="00B568E5"/>
    <w:rsid w:val="00B56A26"/>
    <w:rsid w:val="00B56BA5"/>
    <w:rsid w:val="00B57871"/>
    <w:rsid w:val="00B579BF"/>
    <w:rsid w:val="00B57A62"/>
    <w:rsid w:val="00B57B84"/>
    <w:rsid w:val="00B57E01"/>
    <w:rsid w:val="00B57FEB"/>
    <w:rsid w:val="00B60509"/>
    <w:rsid w:val="00B60514"/>
    <w:rsid w:val="00B60540"/>
    <w:rsid w:val="00B6081C"/>
    <w:rsid w:val="00B608E3"/>
    <w:rsid w:val="00B60955"/>
    <w:rsid w:val="00B60C27"/>
    <w:rsid w:val="00B6119E"/>
    <w:rsid w:val="00B61627"/>
    <w:rsid w:val="00B61752"/>
    <w:rsid w:val="00B617BB"/>
    <w:rsid w:val="00B61C81"/>
    <w:rsid w:val="00B61DDF"/>
    <w:rsid w:val="00B61E65"/>
    <w:rsid w:val="00B61E73"/>
    <w:rsid w:val="00B61FF5"/>
    <w:rsid w:val="00B621BA"/>
    <w:rsid w:val="00B621BE"/>
    <w:rsid w:val="00B6244D"/>
    <w:rsid w:val="00B62458"/>
    <w:rsid w:val="00B624DE"/>
    <w:rsid w:val="00B6260A"/>
    <w:rsid w:val="00B62726"/>
    <w:rsid w:val="00B62A98"/>
    <w:rsid w:val="00B62DA5"/>
    <w:rsid w:val="00B62DA9"/>
    <w:rsid w:val="00B62E76"/>
    <w:rsid w:val="00B62F23"/>
    <w:rsid w:val="00B631DE"/>
    <w:rsid w:val="00B632FD"/>
    <w:rsid w:val="00B63316"/>
    <w:rsid w:val="00B637E4"/>
    <w:rsid w:val="00B63A3C"/>
    <w:rsid w:val="00B63B6F"/>
    <w:rsid w:val="00B63E8E"/>
    <w:rsid w:val="00B63FFA"/>
    <w:rsid w:val="00B63FFF"/>
    <w:rsid w:val="00B64098"/>
    <w:rsid w:val="00B641A2"/>
    <w:rsid w:val="00B64368"/>
    <w:rsid w:val="00B64493"/>
    <w:rsid w:val="00B64546"/>
    <w:rsid w:val="00B64705"/>
    <w:rsid w:val="00B64BD5"/>
    <w:rsid w:val="00B64BFD"/>
    <w:rsid w:val="00B64C06"/>
    <w:rsid w:val="00B64C4D"/>
    <w:rsid w:val="00B64D35"/>
    <w:rsid w:val="00B657FE"/>
    <w:rsid w:val="00B65CF6"/>
    <w:rsid w:val="00B65D21"/>
    <w:rsid w:val="00B65E6E"/>
    <w:rsid w:val="00B6615A"/>
    <w:rsid w:val="00B6622E"/>
    <w:rsid w:val="00B6669C"/>
    <w:rsid w:val="00B66BA1"/>
    <w:rsid w:val="00B66C1E"/>
    <w:rsid w:val="00B66C9D"/>
    <w:rsid w:val="00B66D53"/>
    <w:rsid w:val="00B671EF"/>
    <w:rsid w:val="00B6724E"/>
    <w:rsid w:val="00B6739E"/>
    <w:rsid w:val="00B676B1"/>
    <w:rsid w:val="00B677A9"/>
    <w:rsid w:val="00B67AE9"/>
    <w:rsid w:val="00B67CDF"/>
    <w:rsid w:val="00B7001A"/>
    <w:rsid w:val="00B703A0"/>
    <w:rsid w:val="00B70B04"/>
    <w:rsid w:val="00B70B66"/>
    <w:rsid w:val="00B70BE1"/>
    <w:rsid w:val="00B70CB1"/>
    <w:rsid w:val="00B70EAD"/>
    <w:rsid w:val="00B70F7F"/>
    <w:rsid w:val="00B70FC6"/>
    <w:rsid w:val="00B710B7"/>
    <w:rsid w:val="00B710BD"/>
    <w:rsid w:val="00B7136B"/>
    <w:rsid w:val="00B713CC"/>
    <w:rsid w:val="00B717D0"/>
    <w:rsid w:val="00B7196B"/>
    <w:rsid w:val="00B71B88"/>
    <w:rsid w:val="00B71DD0"/>
    <w:rsid w:val="00B71F04"/>
    <w:rsid w:val="00B7214B"/>
    <w:rsid w:val="00B7221B"/>
    <w:rsid w:val="00B72276"/>
    <w:rsid w:val="00B72566"/>
    <w:rsid w:val="00B72597"/>
    <w:rsid w:val="00B72742"/>
    <w:rsid w:val="00B72982"/>
    <w:rsid w:val="00B72E06"/>
    <w:rsid w:val="00B730CC"/>
    <w:rsid w:val="00B732A6"/>
    <w:rsid w:val="00B735AE"/>
    <w:rsid w:val="00B73697"/>
    <w:rsid w:val="00B73E44"/>
    <w:rsid w:val="00B73F4E"/>
    <w:rsid w:val="00B7402B"/>
    <w:rsid w:val="00B74132"/>
    <w:rsid w:val="00B7466F"/>
    <w:rsid w:val="00B74A00"/>
    <w:rsid w:val="00B74D4B"/>
    <w:rsid w:val="00B75118"/>
    <w:rsid w:val="00B751E7"/>
    <w:rsid w:val="00B7536A"/>
    <w:rsid w:val="00B753A2"/>
    <w:rsid w:val="00B7570E"/>
    <w:rsid w:val="00B75935"/>
    <w:rsid w:val="00B7599F"/>
    <w:rsid w:val="00B759AE"/>
    <w:rsid w:val="00B75BA7"/>
    <w:rsid w:val="00B75BDA"/>
    <w:rsid w:val="00B75E06"/>
    <w:rsid w:val="00B75ED8"/>
    <w:rsid w:val="00B75F48"/>
    <w:rsid w:val="00B75F84"/>
    <w:rsid w:val="00B761EB"/>
    <w:rsid w:val="00B76514"/>
    <w:rsid w:val="00B76719"/>
    <w:rsid w:val="00B7671F"/>
    <w:rsid w:val="00B7689E"/>
    <w:rsid w:val="00B76BCB"/>
    <w:rsid w:val="00B7726F"/>
    <w:rsid w:val="00B77333"/>
    <w:rsid w:val="00B77B02"/>
    <w:rsid w:val="00B77E9F"/>
    <w:rsid w:val="00B77FD4"/>
    <w:rsid w:val="00B80087"/>
    <w:rsid w:val="00B801A1"/>
    <w:rsid w:val="00B803FB"/>
    <w:rsid w:val="00B8071C"/>
    <w:rsid w:val="00B809FC"/>
    <w:rsid w:val="00B80C4C"/>
    <w:rsid w:val="00B80E09"/>
    <w:rsid w:val="00B810A8"/>
    <w:rsid w:val="00B8118B"/>
    <w:rsid w:val="00B8120B"/>
    <w:rsid w:val="00B813BB"/>
    <w:rsid w:val="00B815BA"/>
    <w:rsid w:val="00B817A8"/>
    <w:rsid w:val="00B81A77"/>
    <w:rsid w:val="00B81B58"/>
    <w:rsid w:val="00B81E05"/>
    <w:rsid w:val="00B81ED5"/>
    <w:rsid w:val="00B820B8"/>
    <w:rsid w:val="00B82206"/>
    <w:rsid w:val="00B822DC"/>
    <w:rsid w:val="00B82463"/>
    <w:rsid w:val="00B824D4"/>
    <w:rsid w:val="00B82864"/>
    <w:rsid w:val="00B82EDF"/>
    <w:rsid w:val="00B82FFF"/>
    <w:rsid w:val="00B830E8"/>
    <w:rsid w:val="00B83308"/>
    <w:rsid w:val="00B83382"/>
    <w:rsid w:val="00B83AFA"/>
    <w:rsid w:val="00B83C34"/>
    <w:rsid w:val="00B83DC5"/>
    <w:rsid w:val="00B83EB3"/>
    <w:rsid w:val="00B83F71"/>
    <w:rsid w:val="00B84366"/>
    <w:rsid w:val="00B845AB"/>
    <w:rsid w:val="00B846B4"/>
    <w:rsid w:val="00B84716"/>
    <w:rsid w:val="00B8480A"/>
    <w:rsid w:val="00B848C4"/>
    <w:rsid w:val="00B84A1B"/>
    <w:rsid w:val="00B84B3F"/>
    <w:rsid w:val="00B84DBD"/>
    <w:rsid w:val="00B84E19"/>
    <w:rsid w:val="00B84E6B"/>
    <w:rsid w:val="00B84FED"/>
    <w:rsid w:val="00B85031"/>
    <w:rsid w:val="00B851EF"/>
    <w:rsid w:val="00B853D3"/>
    <w:rsid w:val="00B8543B"/>
    <w:rsid w:val="00B854E9"/>
    <w:rsid w:val="00B8553E"/>
    <w:rsid w:val="00B85590"/>
    <w:rsid w:val="00B85845"/>
    <w:rsid w:val="00B85CCD"/>
    <w:rsid w:val="00B85DD0"/>
    <w:rsid w:val="00B8639A"/>
    <w:rsid w:val="00B866A2"/>
    <w:rsid w:val="00B869B9"/>
    <w:rsid w:val="00B86CAF"/>
    <w:rsid w:val="00B86F1A"/>
    <w:rsid w:val="00B86FB6"/>
    <w:rsid w:val="00B87025"/>
    <w:rsid w:val="00B874C7"/>
    <w:rsid w:val="00B87556"/>
    <w:rsid w:val="00B87BE5"/>
    <w:rsid w:val="00B87F79"/>
    <w:rsid w:val="00B90158"/>
    <w:rsid w:val="00B904C2"/>
    <w:rsid w:val="00B90A7C"/>
    <w:rsid w:val="00B90D64"/>
    <w:rsid w:val="00B90DA9"/>
    <w:rsid w:val="00B90FAE"/>
    <w:rsid w:val="00B91135"/>
    <w:rsid w:val="00B9160F"/>
    <w:rsid w:val="00B916A0"/>
    <w:rsid w:val="00B91964"/>
    <w:rsid w:val="00B91FBE"/>
    <w:rsid w:val="00B922F1"/>
    <w:rsid w:val="00B9245E"/>
    <w:rsid w:val="00B92843"/>
    <w:rsid w:val="00B92857"/>
    <w:rsid w:val="00B92883"/>
    <w:rsid w:val="00B92960"/>
    <w:rsid w:val="00B92BCC"/>
    <w:rsid w:val="00B92BEE"/>
    <w:rsid w:val="00B92D5C"/>
    <w:rsid w:val="00B92D6A"/>
    <w:rsid w:val="00B92DCE"/>
    <w:rsid w:val="00B92EB0"/>
    <w:rsid w:val="00B9322A"/>
    <w:rsid w:val="00B93285"/>
    <w:rsid w:val="00B933A3"/>
    <w:rsid w:val="00B934EF"/>
    <w:rsid w:val="00B9392B"/>
    <w:rsid w:val="00B93A32"/>
    <w:rsid w:val="00B93C96"/>
    <w:rsid w:val="00B9400F"/>
    <w:rsid w:val="00B940F1"/>
    <w:rsid w:val="00B943D6"/>
    <w:rsid w:val="00B94422"/>
    <w:rsid w:val="00B94676"/>
    <w:rsid w:val="00B9494F"/>
    <w:rsid w:val="00B94B9F"/>
    <w:rsid w:val="00B94D48"/>
    <w:rsid w:val="00B94E44"/>
    <w:rsid w:val="00B94EF9"/>
    <w:rsid w:val="00B94F91"/>
    <w:rsid w:val="00B95439"/>
    <w:rsid w:val="00B95A05"/>
    <w:rsid w:val="00B95D69"/>
    <w:rsid w:val="00B96552"/>
    <w:rsid w:val="00B96890"/>
    <w:rsid w:val="00B968A9"/>
    <w:rsid w:val="00B968BA"/>
    <w:rsid w:val="00B96B80"/>
    <w:rsid w:val="00B96D5B"/>
    <w:rsid w:val="00B97123"/>
    <w:rsid w:val="00B9733A"/>
    <w:rsid w:val="00B973BA"/>
    <w:rsid w:val="00B974B0"/>
    <w:rsid w:val="00B97616"/>
    <w:rsid w:val="00B976BA"/>
    <w:rsid w:val="00B976BB"/>
    <w:rsid w:val="00B97888"/>
    <w:rsid w:val="00B97E08"/>
    <w:rsid w:val="00BA02D3"/>
    <w:rsid w:val="00BA0301"/>
    <w:rsid w:val="00BA03F4"/>
    <w:rsid w:val="00BA04DF"/>
    <w:rsid w:val="00BA0691"/>
    <w:rsid w:val="00BA0852"/>
    <w:rsid w:val="00BA0A20"/>
    <w:rsid w:val="00BA0FB6"/>
    <w:rsid w:val="00BA10A7"/>
    <w:rsid w:val="00BA12D1"/>
    <w:rsid w:val="00BA1464"/>
    <w:rsid w:val="00BA1678"/>
    <w:rsid w:val="00BA17E5"/>
    <w:rsid w:val="00BA1A2C"/>
    <w:rsid w:val="00BA2257"/>
    <w:rsid w:val="00BA2793"/>
    <w:rsid w:val="00BA2798"/>
    <w:rsid w:val="00BA287B"/>
    <w:rsid w:val="00BA2930"/>
    <w:rsid w:val="00BA297C"/>
    <w:rsid w:val="00BA2C86"/>
    <w:rsid w:val="00BA2EC6"/>
    <w:rsid w:val="00BA2FD1"/>
    <w:rsid w:val="00BA3041"/>
    <w:rsid w:val="00BA3180"/>
    <w:rsid w:val="00BA33BE"/>
    <w:rsid w:val="00BA35AA"/>
    <w:rsid w:val="00BA372B"/>
    <w:rsid w:val="00BA3825"/>
    <w:rsid w:val="00BA3A38"/>
    <w:rsid w:val="00BA3CC0"/>
    <w:rsid w:val="00BA3DE5"/>
    <w:rsid w:val="00BA4443"/>
    <w:rsid w:val="00BA4608"/>
    <w:rsid w:val="00BA4611"/>
    <w:rsid w:val="00BA49BD"/>
    <w:rsid w:val="00BA4BA5"/>
    <w:rsid w:val="00BA4F92"/>
    <w:rsid w:val="00BA4FC3"/>
    <w:rsid w:val="00BA5381"/>
    <w:rsid w:val="00BA53D0"/>
    <w:rsid w:val="00BA542E"/>
    <w:rsid w:val="00BA59D9"/>
    <w:rsid w:val="00BA5C0F"/>
    <w:rsid w:val="00BA5D35"/>
    <w:rsid w:val="00BA5E1E"/>
    <w:rsid w:val="00BA5EE0"/>
    <w:rsid w:val="00BA61CD"/>
    <w:rsid w:val="00BA64B0"/>
    <w:rsid w:val="00BA655D"/>
    <w:rsid w:val="00BA6568"/>
    <w:rsid w:val="00BA6B4F"/>
    <w:rsid w:val="00BA6BD4"/>
    <w:rsid w:val="00BA6D8D"/>
    <w:rsid w:val="00BA6E69"/>
    <w:rsid w:val="00BA70DE"/>
    <w:rsid w:val="00BA7164"/>
    <w:rsid w:val="00BA71C2"/>
    <w:rsid w:val="00BA7414"/>
    <w:rsid w:val="00BA7445"/>
    <w:rsid w:val="00BA7813"/>
    <w:rsid w:val="00BA7BBD"/>
    <w:rsid w:val="00BB0015"/>
    <w:rsid w:val="00BB0048"/>
    <w:rsid w:val="00BB0112"/>
    <w:rsid w:val="00BB0327"/>
    <w:rsid w:val="00BB0567"/>
    <w:rsid w:val="00BB09AD"/>
    <w:rsid w:val="00BB09BA"/>
    <w:rsid w:val="00BB0A4E"/>
    <w:rsid w:val="00BB0CE3"/>
    <w:rsid w:val="00BB0DCC"/>
    <w:rsid w:val="00BB0E95"/>
    <w:rsid w:val="00BB1B83"/>
    <w:rsid w:val="00BB1B95"/>
    <w:rsid w:val="00BB2C3D"/>
    <w:rsid w:val="00BB2C5A"/>
    <w:rsid w:val="00BB2ED1"/>
    <w:rsid w:val="00BB301A"/>
    <w:rsid w:val="00BB3259"/>
    <w:rsid w:val="00BB33C1"/>
    <w:rsid w:val="00BB345B"/>
    <w:rsid w:val="00BB3463"/>
    <w:rsid w:val="00BB35AB"/>
    <w:rsid w:val="00BB3809"/>
    <w:rsid w:val="00BB3844"/>
    <w:rsid w:val="00BB39B1"/>
    <w:rsid w:val="00BB39BF"/>
    <w:rsid w:val="00BB3AE6"/>
    <w:rsid w:val="00BB3E5A"/>
    <w:rsid w:val="00BB4278"/>
    <w:rsid w:val="00BB4870"/>
    <w:rsid w:val="00BB48EE"/>
    <w:rsid w:val="00BB4AD3"/>
    <w:rsid w:val="00BB4C4A"/>
    <w:rsid w:val="00BB4C64"/>
    <w:rsid w:val="00BB4E92"/>
    <w:rsid w:val="00BB4F78"/>
    <w:rsid w:val="00BB5047"/>
    <w:rsid w:val="00BB50F4"/>
    <w:rsid w:val="00BB5409"/>
    <w:rsid w:val="00BB5790"/>
    <w:rsid w:val="00BB5E85"/>
    <w:rsid w:val="00BB60D5"/>
    <w:rsid w:val="00BB67F2"/>
    <w:rsid w:val="00BB6806"/>
    <w:rsid w:val="00BB6D2A"/>
    <w:rsid w:val="00BB6D5E"/>
    <w:rsid w:val="00BB6E86"/>
    <w:rsid w:val="00BB6F52"/>
    <w:rsid w:val="00BB6FF8"/>
    <w:rsid w:val="00BB704C"/>
    <w:rsid w:val="00BB71B4"/>
    <w:rsid w:val="00BB7781"/>
    <w:rsid w:val="00BB790E"/>
    <w:rsid w:val="00BB7B32"/>
    <w:rsid w:val="00BB7B65"/>
    <w:rsid w:val="00BB7CCC"/>
    <w:rsid w:val="00BB7DEE"/>
    <w:rsid w:val="00BB7E1F"/>
    <w:rsid w:val="00BC025F"/>
    <w:rsid w:val="00BC02A5"/>
    <w:rsid w:val="00BC06AF"/>
    <w:rsid w:val="00BC0AB3"/>
    <w:rsid w:val="00BC0CD1"/>
    <w:rsid w:val="00BC0D0D"/>
    <w:rsid w:val="00BC108C"/>
    <w:rsid w:val="00BC1106"/>
    <w:rsid w:val="00BC1531"/>
    <w:rsid w:val="00BC165D"/>
    <w:rsid w:val="00BC183B"/>
    <w:rsid w:val="00BC19DE"/>
    <w:rsid w:val="00BC1A32"/>
    <w:rsid w:val="00BC1C9A"/>
    <w:rsid w:val="00BC1FDD"/>
    <w:rsid w:val="00BC211E"/>
    <w:rsid w:val="00BC2804"/>
    <w:rsid w:val="00BC2C1A"/>
    <w:rsid w:val="00BC2DD6"/>
    <w:rsid w:val="00BC3AE9"/>
    <w:rsid w:val="00BC3CCF"/>
    <w:rsid w:val="00BC3D4F"/>
    <w:rsid w:val="00BC3EA3"/>
    <w:rsid w:val="00BC3F81"/>
    <w:rsid w:val="00BC4052"/>
    <w:rsid w:val="00BC41A0"/>
    <w:rsid w:val="00BC41CD"/>
    <w:rsid w:val="00BC4345"/>
    <w:rsid w:val="00BC4379"/>
    <w:rsid w:val="00BC4772"/>
    <w:rsid w:val="00BC486C"/>
    <w:rsid w:val="00BC4B6C"/>
    <w:rsid w:val="00BC4CF5"/>
    <w:rsid w:val="00BC4D89"/>
    <w:rsid w:val="00BC4ED1"/>
    <w:rsid w:val="00BC5000"/>
    <w:rsid w:val="00BC5143"/>
    <w:rsid w:val="00BC531D"/>
    <w:rsid w:val="00BC56C8"/>
    <w:rsid w:val="00BC56E1"/>
    <w:rsid w:val="00BC5B81"/>
    <w:rsid w:val="00BC5BA6"/>
    <w:rsid w:val="00BC5E6B"/>
    <w:rsid w:val="00BC66E2"/>
    <w:rsid w:val="00BC6782"/>
    <w:rsid w:val="00BC6821"/>
    <w:rsid w:val="00BC6C54"/>
    <w:rsid w:val="00BC6C74"/>
    <w:rsid w:val="00BC6DFA"/>
    <w:rsid w:val="00BC6F8E"/>
    <w:rsid w:val="00BC6FAF"/>
    <w:rsid w:val="00BC71AE"/>
    <w:rsid w:val="00BC7252"/>
    <w:rsid w:val="00BC72E8"/>
    <w:rsid w:val="00BC7612"/>
    <w:rsid w:val="00BC76F6"/>
    <w:rsid w:val="00BC784A"/>
    <w:rsid w:val="00BC795E"/>
    <w:rsid w:val="00BC79D4"/>
    <w:rsid w:val="00BC7EB1"/>
    <w:rsid w:val="00BD075C"/>
    <w:rsid w:val="00BD07A1"/>
    <w:rsid w:val="00BD0899"/>
    <w:rsid w:val="00BD0A5B"/>
    <w:rsid w:val="00BD0BA0"/>
    <w:rsid w:val="00BD0E14"/>
    <w:rsid w:val="00BD10DF"/>
    <w:rsid w:val="00BD151E"/>
    <w:rsid w:val="00BD1A8E"/>
    <w:rsid w:val="00BD1D8A"/>
    <w:rsid w:val="00BD2235"/>
    <w:rsid w:val="00BD2870"/>
    <w:rsid w:val="00BD2954"/>
    <w:rsid w:val="00BD2F75"/>
    <w:rsid w:val="00BD349C"/>
    <w:rsid w:val="00BD3C0C"/>
    <w:rsid w:val="00BD3CE1"/>
    <w:rsid w:val="00BD3D91"/>
    <w:rsid w:val="00BD3E1D"/>
    <w:rsid w:val="00BD4303"/>
    <w:rsid w:val="00BD47E5"/>
    <w:rsid w:val="00BD487E"/>
    <w:rsid w:val="00BD4A0A"/>
    <w:rsid w:val="00BD4AE1"/>
    <w:rsid w:val="00BD4E78"/>
    <w:rsid w:val="00BD50D6"/>
    <w:rsid w:val="00BD5151"/>
    <w:rsid w:val="00BD52B0"/>
    <w:rsid w:val="00BD5444"/>
    <w:rsid w:val="00BD561C"/>
    <w:rsid w:val="00BD5678"/>
    <w:rsid w:val="00BD589D"/>
    <w:rsid w:val="00BD5BCD"/>
    <w:rsid w:val="00BD5DA5"/>
    <w:rsid w:val="00BD6093"/>
    <w:rsid w:val="00BD644A"/>
    <w:rsid w:val="00BD64C9"/>
    <w:rsid w:val="00BD65A8"/>
    <w:rsid w:val="00BD65D5"/>
    <w:rsid w:val="00BD6AEE"/>
    <w:rsid w:val="00BD6D99"/>
    <w:rsid w:val="00BD6EAE"/>
    <w:rsid w:val="00BD71C7"/>
    <w:rsid w:val="00BD777F"/>
    <w:rsid w:val="00BD7968"/>
    <w:rsid w:val="00BD7A74"/>
    <w:rsid w:val="00BD7B20"/>
    <w:rsid w:val="00BD7CCE"/>
    <w:rsid w:val="00BD7F04"/>
    <w:rsid w:val="00BD7F3A"/>
    <w:rsid w:val="00BE000D"/>
    <w:rsid w:val="00BE0068"/>
    <w:rsid w:val="00BE02B5"/>
    <w:rsid w:val="00BE03B6"/>
    <w:rsid w:val="00BE08CB"/>
    <w:rsid w:val="00BE0D09"/>
    <w:rsid w:val="00BE0D0C"/>
    <w:rsid w:val="00BE0DF5"/>
    <w:rsid w:val="00BE0ED8"/>
    <w:rsid w:val="00BE112A"/>
    <w:rsid w:val="00BE113E"/>
    <w:rsid w:val="00BE12A3"/>
    <w:rsid w:val="00BE1369"/>
    <w:rsid w:val="00BE1480"/>
    <w:rsid w:val="00BE14BF"/>
    <w:rsid w:val="00BE1573"/>
    <w:rsid w:val="00BE17AF"/>
    <w:rsid w:val="00BE19E8"/>
    <w:rsid w:val="00BE1D9D"/>
    <w:rsid w:val="00BE1E1A"/>
    <w:rsid w:val="00BE1E6B"/>
    <w:rsid w:val="00BE2051"/>
    <w:rsid w:val="00BE26A4"/>
    <w:rsid w:val="00BE26B9"/>
    <w:rsid w:val="00BE2735"/>
    <w:rsid w:val="00BE2F36"/>
    <w:rsid w:val="00BE3079"/>
    <w:rsid w:val="00BE30EA"/>
    <w:rsid w:val="00BE30EE"/>
    <w:rsid w:val="00BE32B0"/>
    <w:rsid w:val="00BE3489"/>
    <w:rsid w:val="00BE3996"/>
    <w:rsid w:val="00BE3A5E"/>
    <w:rsid w:val="00BE3DBD"/>
    <w:rsid w:val="00BE3E20"/>
    <w:rsid w:val="00BE4701"/>
    <w:rsid w:val="00BE475B"/>
    <w:rsid w:val="00BE47F7"/>
    <w:rsid w:val="00BE4830"/>
    <w:rsid w:val="00BE497E"/>
    <w:rsid w:val="00BE4A7E"/>
    <w:rsid w:val="00BE4AB3"/>
    <w:rsid w:val="00BE514C"/>
    <w:rsid w:val="00BE5333"/>
    <w:rsid w:val="00BE544D"/>
    <w:rsid w:val="00BE5657"/>
    <w:rsid w:val="00BE5924"/>
    <w:rsid w:val="00BE59D1"/>
    <w:rsid w:val="00BE5B80"/>
    <w:rsid w:val="00BE5BD6"/>
    <w:rsid w:val="00BE5C37"/>
    <w:rsid w:val="00BE5D8A"/>
    <w:rsid w:val="00BE624D"/>
    <w:rsid w:val="00BE63A0"/>
    <w:rsid w:val="00BE6D6F"/>
    <w:rsid w:val="00BE6DC7"/>
    <w:rsid w:val="00BE6E32"/>
    <w:rsid w:val="00BE733F"/>
    <w:rsid w:val="00BE7408"/>
    <w:rsid w:val="00BE7440"/>
    <w:rsid w:val="00BE7494"/>
    <w:rsid w:val="00BE7528"/>
    <w:rsid w:val="00BE7629"/>
    <w:rsid w:val="00BE7A1E"/>
    <w:rsid w:val="00BE7A84"/>
    <w:rsid w:val="00BE7FCE"/>
    <w:rsid w:val="00BE7FE7"/>
    <w:rsid w:val="00BF00B8"/>
    <w:rsid w:val="00BF0339"/>
    <w:rsid w:val="00BF03D9"/>
    <w:rsid w:val="00BF0985"/>
    <w:rsid w:val="00BF108B"/>
    <w:rsid w:val="00BF1148"/>
    <w:rsid w:val="00BF11C9"/>
    <w:rsid w:val="00BF136E"/>
    <w:rsid w:val="00BF1717"/>
    <w:rsid w:val="00BF1932"/>
    <w:rsid w:val="00BF1B10"/>
    <w:rsid w:val="00BF1FA2"/>
    <w:rsid w:val="00BF238C"/>
    <w:rsid w:val="00BF248A"/>
    <w:rsid w:val="00BF2B53"/>
    <w:rsid w:val="00BF2D00"/>
    <w:rsid w:val="00BF2D39"/>
    <w:rsid w:val="00BF2D4C"/>
    <w:rsid w:val="00BF2E5B"/>
    <w:rsid w:val="00BF301B"/>
    <w:rsid w:val="00BF3630"/>
    <w:rsid w:val="00BF372B"/>
    <w:rsid w:val="00BF397C"/>
    <w:rsid w:val="00BF3991"/>
    <w:rsid w:val="00BF3A85"/>
    <w:rsid w:val="00BF3F69"/>
    <w:rsid w:val="00BF4106"/>
    <w:rsid w:val="00BF42AA"/>
    <w:rsid w:val="00BF43D0"/>
    <w:rsid w:val="00BF440E"/>
    <w:rsid w:val="00BF454A"/>
    <w:rsid w:val="00BF45A9"/>
    <w:rsid w:val="00BF48D9"/>
    <w:rsid w:val="00BF4ED1"/>
    <w:rsid w:val="00BF507C"/>
    <w:rsid w:val="00BF514E"/>
    <w:rsid w:val="00BF518D"/>
    <w:rsid w:val="00BF51AB"/>
    <w:rsid w:val="00BF5639"/>
    <w:rsid w:val="00BF57B7"/>
    <w:rsid w:val="00BF582A"/>
    <w:rsid w:val="00BF5993"/>
    <w:rsid w:val="00BF6356"/>
    <w:rsid w:val="00BF639A"/>
    <w:rsid w:val="00BF6964"/>
    <w:rsid w:val="00BF6C27"/>
    <w:rsid w:val="00BF6C7A"/>
    <w:rsid w:val="00BF6F2C"/>
    <w:rsid w:val="00BF72BE"/>
    <w:rsid w:val="00BF74FB"/>
    <w:rsid w:val="00BF7523"/>
    <w:rsid w:val="00BF752E"/>
    <w:rsid w:val="00BF789F"/>
    <w:rsid w:val="00BF7E67"/>
    <w:rsid w:val="00C00156"/>
    <w:rsid w:val="00C0015D"/>
    <w:rsid w:val="00C00407"/>
    <w:rsid w:val="00C0053D"/>
    <w:rsid w:val="00C00725"/>
    <w:rsid w:val="00C00791"/>
    <w:rsid w:val="00C0079D"/>
    <w:rsid w:val="00C007FB"/>
    <w:rsid w:val="00C00813"/>
    <w:rsid w:val="00C0095B"/>
    <w:rsid w:val="00C00A53"/>
    <w:rsid w:val="00C00A75"/>
    <w:rsid w:val="00C00A9C"/>
    <w:rsid w:val="00C00AB4"/>
    <w:rsid w:val="00C01236"/>
    <w:rsid w:val="00C0130D"/>
    <w:rsid w:val="00C01B65"/>
    <w:rsid w:val="00C01B8B"/>
    <w:rsid w:val="00C01BA7"/>
    <w:rsid w:val="00C01BD8"/>
    <w:rsid w:val="00C01C2B"/>
    <w:rsid w:val="00C02315"/>
    <w:rsid w:val="00C0256B"/>
    <w:rsid w:val="00C02723"/>
    <w:rsid w:val="00C02802"/>
    <w:rsid w:val="00C02988"/>
    <w:rsid w:val="00C031BB"/>
    <w:rsid w:val="00C031C6"/>
    <w:rsid w:val="00C03215"/>
    <w:rsid w:val="00C037E3"/>
    <w:rsid w:val="00C03857"/>
    <w:rsid w:val="00C038B1"/>
    <w:rsid w:val="00C0391F"/>
    <w:rsid w:val="00C03982"/>
    <w:rsid w:val="00C03BD8"/>
    <w:rsid w:val="00C03CA8"/>
    <w:rsid w:val="00C03E10"/>
    <w:rsid w:val="00C03F5C"/>
    <w:rsid w:val="00C042B0"/>
    <w:rsid w:val="00C044C8"/>
    <w:rsid w:val="00C047C9"/>
    <w:rsid w:val="00C04A6C"/>
    <w:rsid w:val="00C04AE1"/>
    <w:rsid w:val="00C04B84"/>
    <w:rsid w:val="00C04C5E"/>
    <w:rsid w:val="00C04DAD"/>
    <w:rsid w:val="00C05061"/>
    <w:rsid w:val="00C05691"/>
    <w:rsid w:val="00C05795"/>
    <w:rsid w:val="00C057D2"/>
    <w:rsid w:val="00C060C1"/>
    <w:rsid w:val="00C062DF"/>
    <w:rsid w:val="00C06413"/>
    <w:rsid w:val="00C068AA"/>
    <w:rsid w:val="00C06939"/>
    <w:rsid w:val="00C0696C"/>
    <w:rsid w:val="00C069CC"/>
    <w:rsid w:val="00C06F22"/>
    <w:rsid w:val="00C06FFB"/>
    <w:rsid w:val="00C072B2"/>
    <w:rsid w:val="00C07337"/>
    <w:rsid w:val="00C07736"/>
    <w:rsid w:val="00C0774E"/>
    <w:rsid w:val="00C078E6"/>
    <w:rsid w:val="00C07CC1"/>
    <w:rsid w:val="00C103C1"/>
    <w:rsid w:val="00C107C1"/>
    <w:rsid w:val="00C10B61"/>
    <w:rsid w:val="00C10CE0"/>
    <w:rsid w:val="00C10D9A"/>
    <w:rsid w:val="00C10EB6"/>
    <w:rsid w:val="00C10EC5"/>
    <w:rsid w:val="00C10F48"/>
    <w:rsid w:val="00C113CF"/>
    <w:rsid w:val="00C11B06"/>
    <w:rsid w:val="00C11BE4"/>
    <w:rsid w:val="00C11CB7"/>
    <w:rsid w:val="00C11FC1"/>
    <w:rsid w:val="00C1217B"/>
    <w:rsid w:val="00C12391"/>
    <w:rsid w:val="00C12547"/>
    <w:rsid w:val="00C125EB"/>
    <w:rsid w:val="00C12880"/>
    <w:rsid w:val="00C12AF5"/>
    <w:rsid w:val="00C12D6B"/>
    <w:rsid w:val="00C12E72"/>
    <w:rsid w:val="00C13047"/>
    <w:rsid w:val="00C1314F"/>
    <w:rsid w:val="00C13298"/>
    <w:rsid w:val="00C132A7"/>
    <w:rsid w:val="00C1330E"/>
    <w:rsid w:val="00C1331D"/>
    <w:rsid w:val="00C13352"/>
    <w:rsid w:val="00C13537"/>
    <w:rsid w:val="00C1355D"/>
    <w:rsid w:val="00C135D9"/>
    <w:rsid w:val="00C139D4"/>
    <w:rsid w:val="00C13C0B"/>
    <w:rsid w:val="00C13DFB"/>
    <w:rsid w:val="00C13E94"/>
    <w:rsid w:val="00C13F98"/>
    <w:rsid w:val="00C14110"/>
    <w:rsid w:val="00C144B2"/>
    <w:rsid w:val="00C147DD"/>
    <w:rsid w:val="00C1495B"/>
    <w:rsid w:val="00C14A21"/>
    <w:rsid w:val="00C14B1F"/>
    <w:rsid w:val="00C14CF7"/>
    <w:rsid w:val="00C14EFE"/>
    <w:rsid w:val="00C15101"/>
    <w:rsid w:val="00C15176"/>
    <w:rsid w:val="00C15475"/>
    <w:rsid w:val="00C1563C"/>
    <w:rsid w:val="00C15BBD"/>
    <w:rsid w:val="00C15CCF"/>
    <w:rsid w:val="00C15FAA"/>
    <w:rsid w:val="00C16363"/>
    <w:rsid w:val="00C165A6"/>
    <w:rsid w:val="00C16763"/>
    <w:rsid w:val="00C1679F"/>
    <w:rsid w:val="00C167EE"/>
    <w:rsid w:val="00C16CB2"/>
    <w:rsid w:val="00C16CB3"/>
    <w:rsid w:val="00C16DD2"/>
    <w:rsid w:val="00C16E4E"/>
    <w:rsid w:val="00C16E53"/>
    <w:rsid w:val="00C172D4"/>
    <w:rsid w:val="00C173E0"/>
    <w:rsid w:val="00C175BF"/>
    <w:rsid w:val="00C17654"/>
    <w:rsid w:val="00C176BC"/>
    <w:rsid w:val="00C177D1"/>
    <w:rsid w:val="00C179DD"/>
    <w:rsid w:val="00C17ADE"/>
    <w:rsid w:val="00C17AF6"/>
    <w:rsid w:val="00C17C09"/>
    <w:rsid w:val="00C17D72"/>
    <w:rsid w:val="00C17F95"/>
    <w:rsid w:val="00C2005C"/>
    <w:rsid w:val="00C20618"/>
    <w:rsid w:val="00C20B1E"/>
    <w:rsid w:val="00C20E37"/>
    <w:rsid w:val="00C20E99"/>
    <w:rsid w:val="00C20F91"/>
    <w:rsid w:val="00C21049"/>
    <w:rsid w:val="00C21608"/>
    <w:rsid w:val="00C21806"/>
    <w:rsid w:val="00C218A0"/>
    <w:rsid w:val="00C218CE"/>
    <w:rsid w:val="00C21AC8"/>
    <w:rsid w:val="00C21C00"/>
    <w:rsid w:val="00C21D1D"/>
    <w:rsid w:val="00C21DDA"/>
    <w:rsid w:val="00C21EE4"/>
    <w:rsid w:val="00C220F9"/>
    <w:rsid w:val="00C221E1"/>
    <w:rsid w:val="00C22223"/>
    <w:rsid w:val="00C22393"/>
    <w:rsid w:val="00C224D8"/>
    <w:rsid w:val="00C2250D"/>
    <w:rsid w:val="00C226A7"/>
    <w:rsid w:val="00C226B2"/>
    <w:rsid w:val="00C2295B"/>
    <w:rsid w:val="00C22995"/>
    <w:rsid w:val="00C229BA"/>
    <w:rsid w:val="00C22B2F"/>
    <w:rsid w:val="00C22B9C"/>
    <w:rsid w:val="00C22BB0"/>
    <w:rsid w:val="00C22BFE"/>
    <w:rsid w:val="00C23D45"/>
    <w:rsid w:val="00C23E97"/>
    <w:rsid w:val="00C23FD7"/>
    <w:rsid w:val="00C24257"/>
    <w:rsid w:val="00C24262"/>
    <w:rsid w:val="00C245FA"/>
    <w:rsid w:val="00C24821"/>
    <w:rsid w:val="00C248B4"/>
    <w:rsid w:val="00C252ED"/>
    <w:rsid w:val="00C25364"/>
    <w:rsid w:val="00C255DF"/>
    <w:rsid w:val="00C257F4"/>
    <w:rsid w:val="00C25865"/>
    <w:rsid w:val="00C25956"/>
    <w:rsid w:val="00C25A4C"/>
    <w:rsid w:val="00C25B80"/>
    <w:rsid w:val="00C25BAE"/>
    <w:rsid w:val="00C25BC6"/>
    <w:rsid w:val="00C25C41"/>
    <w:rsid w:val="00C262A3"/>
    <w:rsid w:val="00C2631A"/>
    <w:rsid w:val="00C26368"/>
    <w:rsid w:val="00C26412"/>
    <w:rsid w:val="00C26612"/>
    <w:rsid w:val="00C2670A"/>
    <w:rsid w:val="00C2684F"/>
    <w:rsid w:val="00C26E7D"/>
    <w:rsid w:val="00C26F46"/>
    <w:rsid w:val="00C272B4"/>
    <w:rsid w:val="00C273A7"/>
    <w:rsid w:val="00C27880"/>
    <w:rsid w:val="00C2791B"/>
    <w:rsid w:val="00C27BBF"/>
    <w:rsid w:val="00C27E64"/>
    <w:rsid w:val="00C27E99"/>
    <w:rsid w:val="00C3014A"/>
    <w:rsid w:val="00C30469"/>
    <w:rsid w:val="00C30656"/>
    <w:rsid w:val="00C30830"/>
    <w:rsid w:val="00C308EA"/>
    <w:rsid w:val="00C30F54"/>
    <w:rsid w:val="00C31033"/>
    <w:rsid w:val="00C310A5"/>
    <w:rsid w:val="00C3129C"/>
    <w:rsid w:val="00C319D7"/>
    <w:rsid w:val="00C31AEB"/>
    <w:rsid w:val="00C31B94"/>
    <w:rsid w:val="00C31CE8"/>
    <w:rsid w:val="00C322F6"/>
    <w:rsid w:val="00C32916"/>
    <w:rsid w:val="00C32F49"/>
    <w:rsid w:val="00C331C9"/>
    <w:rsid w:val="00C332BB"/>
    <w:rsid w:val="00C33450"/>
    <w:rsid w:val="00C33703"/>
    <w:rsid w:val="00C33893"/>
    <w:rsid w:val="00C338D7"/>
    <w:rsid w:val="00C33954"/>
    <w:rsid w:val="00C33E72"/>
    <w:rsid w:val="00C33F42"/>
    <w:rsid w:val="00C33F59"/>
    <w:rsid w:val="00C34008"/>
    <w:rsid w:val="00C3453A"/>
    <w:rsid w:val="00C3578F"/>
    <w:rsid w:val="00C35A00"/>
    <w:rsid w:val="00C35CC9"/>
    <w:rsid w:val="00C35CCB"/>
    <w:rsid w:val="00C36133"/>
    <w:rsid w:val="00C36296"/>
    <w:rsid w:val="00C36310"/>
    <w:rsid w:val="00C364A4"/>
    <w:rsid w:val="00C3658E"/>
    <w:rsid w:val="00C36788"/>
    <w:rsid w:val="00C36B7F"/>
    <w:rsid w:val="00C36D1E"/>
    <w:rsid w:val="00C36E0F"/>
    <w:rsid w:val="00C373A9"/>
    <w:rsid w:val="00C378A2"/>
    <w:rsid w:val="00C40043"/>
    <w:rsid w:val="00C40057"/>
    <w:rsid w:val="00C400DA"/>
    <w:rsid w:val="00C400DD"/>
    <w:rsid w:val="00C40204"/>
    <w:rsid w:val="00C405C6"/>
    <w:rsid w:val="00C406BB"/>
    <w:rsid w:val="00C406E0"/>
    <w:rsid w:val="00C4073A"/>
    <w:rsid w:val="00C40B4F"/>
    <w:rsid w:val="00C412BA"/>
    <w:rsid w:val="00C41689"/>
    <w:rsid w:val="00C417A2"/>
    <w:rsid w:val="00C419B2"/>
    <w:rsid w:val="00C41D22"/>
    <w:rsid w:val="00C41E60"/>
    <w:rsid w:val="00C41F24"/>
    <w:rsid w:val="00C41F35"/>
    <w:rsid w:val="00C421AB"/>
    <w:rsid w:val="00C42655"/>
    <w:rsid w:val="00C42775"/>
    <w:rsid w:val="00C4277B"/>
    <w:rsid w:val="00C42DAC"/>
    <w:rsid w:val="00C43741"/>
    <w:rsid w:val="00C43963"/>
    <w:rsid w:val="00C43A0E"/>
    <w:rsid w:val="00C43BD6"/>
    <w:rsid w:val="00C44097"/>
    <w:rsid w:val="00C44456"/>
    <w:rsid w:val="00C446FA"/>
    <w:rsid w:val="00C44722"/>
    <w:rsid w:val="00C44745"/>
    <w:rsid w:val="00C447F8"/>
    <w:rsid w:val="00C449F3"/>
    <w:rsid w:val="00C44BD2"/>
    <w:rsid w:val="00C44FA9"/>
    <w:rsid w:val="00C45386"/>
    <w:rsid w:val="00C4539F"/>
    <w:rsid w:val="00C4547E"/>
    <w:rsid w:val="00C456A4"/>
    <w:rsid w:val="00C458FF"/>
    <w:rsid w:val="00C45C9C"/>
    <w:rsid w:val="00C45D9C"/>
    <w:rsid w:val="00C45E57"/>
    <w:rsid w:val="00C45F61"/>
    <w:rsid w:val="00C46410"/>
    <w:rsid w:val="00C466FF"/>
    <w:rsid w:val="00C4690D"/>
    <w:rsid w:val="00C501FB"/>
    <w:rsid w:val="00C50404"/>
    <w:rsid w:val="00C50629"/>
    <w:rsid w:val="00C506D4"/>
    <w:rsid w:val="00C50A6E"/>
    <w:rsid w:val="00C50D97"/>
    <w:rsid w:val="00C50DD8"/>
    <w:rsid w:val="00C50DDE"/>
    <w:rsid w:val="00C50F41"/>
    <w:rsid w:val="00C50FC2"/>
    <w:rsid w:val="00C51112"/>
    <w:rsid w:val="00C5139E"/>
    <w:rsid w:val="00C51633"/>
    <w:rsid w:val="00C51667"/>
    <w:rsid w:val="00C519BC"/>
    <w:rsid w:val="00C51AB3"/>
    <w:rsid w:val="00C51B6F"/>
    <w:rsid w:val="00C51F97"/>
    <w:rsid w:val="00C5208A"/>
    <w:rsid w:val="00C52237"/>
    <w:rsid w:val="00C52338"/>
    <w:rsid w:val="00C524A9"/>
    <w:rsid w:val="00C52531"/>
    <w:rsid w:val="00C52624"/>
    <w:rsid w:val="00C52C6F"/>
    <w:rsid w:val="00C52D3B"/>
    <w:rsid w:val="00C52FF3"/>
    <w:rsid w:val="00C530C8"/>
    <w:rsid w:val="00C53358"/>
    <w:rsid w:val="00C534D6"/>
    <w:rsid w:val="00C53657"/>
    <w:rsid w:val="00C536C8"/>
    <w:rsid w:val="00C536D9"/>
    <w:rsid w:val="00C536E0"/>
    <w:rsid w:val="00C537C2"/>
    <w:rsid w:val="00C5389A"/>
    <w:rsid w:val="00C53C0F"/>
    <w:rsid w:val="00C53C28"/>
    <w:rsid w:val="00C5423E"/>
    <w:rsid w:val="00C542BC"/>
    <w:rsid w:val="00C5435D"/>
    <w:rsid w:val="00C54717"/>
    <w:rsid w:val="00C54B32"/>
    <w:rsid w:val="00C5504B"/>
    <w:rsid w:val="00C551C8"/>
    <w:rsid w:val="00C552CD"/>
    <w:rsid w:val="00C555AE"/>
    <w:rsid w:val="00C55863"/>
    <w:rsid w:val="00C55A93"/>
    <w:rsid w:val="00C55D86"/>
    <w:rsid w:val="00C563BA"/>
    <w:rsid w:val="00C5642D"/>
    <w:rsid w:val="00C56877"/>
    <w:rsid w:val="00C56CD9"/>
    <w:rsid w:val="00C56D0A"/>
    <w:rsid w:val="00C56DDD"/>
    <w:rsid w:val="00C56F87"/>
    <w:rsid w:val="00C57166"/>
    <w:rsid w:val="00C5726A"/>
    <w:rsid w:val="00C573F9"/>
    <w:rsid w:val="00C57A90"/>
    <w:rsid w:val="00C6068A"/>
    <w:rsid w:val="00C607C0"/>
    <w:rsid w:val="00C60817"/>
    <w:rsid w:val="00C6084A"/>
    <w:rsid w:val="00C60A76"/>
    <w:rsid w:val="00C61047"/>
    <w:rsid w:val="00C614B6"/>
    <w:rsid w:val="00C61590"/>
    <w:rsid w:val="00C61745"/>
    <w:rsid w:val="00C617E2"/>
    <w:rsid w:val="00C6184F"/>
    <w:rsid w:val="00C6189E"/>
    <w:rsid w:val="00C61B84"/>
    <w:rsid w:val="00C61B8E"/>
    <w:rsid w:val="00C61C97"/>
    <w:rsid w:val="00C61F66"/>
    <w:rsid w:val="00C61F81"/>
    <w:rsid w:val="00C625B0"/>
    <w:rsid w:val="00C626F0"/>
    <w:rsid w:val="00C628DE"/>
    <w:rsid w:val="00C62C1B"/>
    <w:rsid w:val="00C62C82"/>
    <w:rsid w:val="00C62F48"/>
    <w:rsid w:val="00C63034"/>
    <w:rsid w:val="00C630B1"/>
    <w:rsid w:val="00C63340"/>
    <w:rsid w:val="00C633FE"/>
    <w:rsid w:val="00C63A2A"/>
    <w:rsid w:val="00C6409E"/>
    <w:rsid w:val="00C64376"/>
    <w:rsid w:val="00C6441A"/>
    <w:rsid w:val="00C647A7"/>
    <w:rsid w:val="00C647E7"/>
    <w:rsid w:val="00C648EB"/>
    <w:rsid w:val="00C64900"/>
    <w:rsid w:val="00C64A88"/>
    <w:rsid w:val="00C64D2F"/>
    <w:rsid w:val="00C64DB6"/>
    <w:rsid w:val="00C64F18"/>
    <w:rsid w:val="00C650CA"/>
    <w:rsid w:val="00C65192"/>
    <w:rsid w:val="00C65371"/>
    <w:rsid w:val="00C653F0"/>
    <w:rsid w:val="00C656B4"/>
    <w:rsid w:val="00C656D0"/>
    <w:rsid w:val="00C65892"/>
    <w:rsid w:val="00C658E2"/>
    <w:rsid w:val="00C6594A"/>
    <w:rsid w:val="00C65B14"/>
    <w:rsid w:val="00C65BE7"/>
    <w:rsid w:val="00C6637A"/>
    <w:rsid w:val="00C66950"/>
    <w:rsid w:val="00C66BBA"/>
    <w:rsid w:val="00C66D33"/>
    <w:rsid w:val="00C66E4E"/>
    <w:rsid w:val="00C66EC8"/>
    <w:rsid w:val="00C66F07"/>
    <w:rsid w:val="00C671BE"/>
    <w:rsid w:val="00C67230"/>
    <w:rsid w:val="00C67557"/>
    <w:rsid w:val="00C678D4"/>
    <w:rsid w:val="00C67AF3"/>
    <w:rsid w:val="00C67B88"/>
    <w:rsid w:val="00C67C7F"/>
    <w:rsid w:val="00C67C82"/>
    <w:rsid w:val="00C67CA9"/>
    <w:rsid w:val="00C700F6"/>
    <w:rsid w:val="00C70126"/>
    <w:rsid w:val="00C7046B"/>
    <w:rsid w:val="00C70BFE"/>
    <w:rsid w:val="00C70D6A"/>
    <w:rsid w:val="00C70FC1"/>
    <w:rsid w:val="00C710B0"/>
    <w:rsid w:val="00C7151C"/>
    <w:rsid w:val="00C71665"/>
    <w:rsid w:val="00C71877"/>
    <w:rsid w:val="00C7199F"/>
    <w:rsid w:val="00C71C64"/>
    <w:rsid w:val="00C71DBC"/>
    <w:rsid w:val="00C71DCC"/>
    <w:rsid w:val="00C72060"/>
    <w:rsid w:val="00C722E2"/>
    <w:rsid w:val="00C7245A"/>
    <w:rsid w:val="00C72505"/>
    <w:rsid w:val="00C7266B"/>
    <w:rsid w:val="00C7281F"/>
    <w:rsid w:val="00C72913"/>
    <w:rsid w:val="00C72A4A"/>
    <w:rsid w:val="00C72BD2"/>
    <w:rsid w:val="00C72F2E"/>
    <w:rsid w:val="00C73012"/>
    <w:rsid w:val="00C733F5"/>
    <w:rsid w:val="00C734B7"/>
    <w:rsid w:val="00C735C2"/>
    <w:rsid w:val="00C738C7"/>
    <w:rsid w:val="00C738F8"/>
    <w:rsid w:val="00C73C31"/>
    <w:rsid w:val="00C73DCC"/>
    <w:rsid w:val="00C73E41"/>
    <w:rsid w:val="00C7406F"/>
    <w:rsid w:val="00C74185"/>
    <w:rsid w:val="00C7418D"/>
    <w:rsid w:val="00C741D8"/>
    <w:rsid w:val="00C74629"/>
    <w:rsid w:val="00C74905"/>
    <w:rsid w:val="00C749BE"/>
    <w:rsid w:val="00C74AE3"/>
    <w:rsid w:val="00C74DAF"/>
    <w:rsid w:val="00C751AA"/>
    <w:rsid w:val="00C7524B"/>
    <w:rsid w:val="00C753BB"/>
    <w:rsid w:val="00C75694"/>
    <w:rsid w:val="00C7581A"/>
    <w:rsid w:val="00C759E7"/>
    <w:rsid w:val="00C759F6"/>
    <w:rsid w:val="00C75AAE"/>
    <w:rsid w:val="00C75D74"/>
    <w:rsid w:val="00C75DFE"/>
    <w:rsid w:val="00C75F22"/>
    <w:rsid w:val="00C75F99"/>
    <w:rsid w:val="00C76832"/>
    <w:rsid w:val="00C76A63"/>
    <w:rsid w:val="00C76BB7"/>
    <w:rsid w:val="00C76E4E"/>
    <w:rsid w:val="00C772F2"/>
    <w:rsid w:val="00C77311"/>
    <w:rsid w:val="00C773E8"/>
    <w:rsid w:val="00C77632"/>
    <w:rsid w:val="00C77735"/>
    <w:rsid w:val="00C777C8"/>
    <w:rsid w:val="00C777E0"/>
    <w:rsid w:val="00C77848"/>
    <w:rsid w:val="00C77B3C"/>
    <w:rsid w:val="00C77C04"/>
    <w:rsid w:val="00C77ED6"/>
    <w:rsid w:val="00C80142"/>
    <w:rsid w:val="00C80229"/>
    <w:rsid w:val="00C80806"/>
    <w:rsid w:val="00C808A1"/>
    <w:rsid w:val="00C80B32"/>
    <w:rsid w:val="00C80BE3"/>
    <w:rsid w:val="00C80D60"/>
    <w:rsid w:val="00C81031"/>
    <w:rsid w:val="00C8182B"/>
    <w:rsid w:val="00C81986"/>
    <w:rsid w:val="00C81E50"/>
    <w:rsid w:val="00C81F01"/>
    <w:rsid w:val="00C8232A"/>
    <w:rsid w:val="00C824C8"/>
    <w:rsid w:val="00C824D1"/>
    <w:rsid w:val="00C82787"/>
    <w:rsid w:val="00C82B03"/>
    <w:rsid w:val="00C82C05"/>
    <w:rsid w:val="00C82C1A"/>
    <w:rsid w:val="00C82CD5"/>
    <w:rsid w:val="00C82D06"/>
    <w:rsid w:val="00C82FA3"/>
    <w:rsid w:val="00C83020"/>
    <w:rsid w:val="00C83219"/>
    <w:rsid w:val="00C8349A"/>
    <w:rsid w:val="00C835EA"/>
    <w:rsid w:val="00C83614"/>
    <w:rsid w:val="00C83787"/>
    <w:rsid w:val="00C839C5"/>
    <w:rsid w:val="00C83A19"/>
    <w:rsid w:val="00C83B1C"/>
    <w:rsid w:val="00C83C51"/>
    <w:rsid w:val="00C83D7F"/>
    <w:rsid w:val="00C83DAA"/>
    <w:rsid w:val="00C83E0A"/>
    <w:rsid w:val="00C83FDD"/>
    <w:rsid w:val="00C8425B"/>
    <w:rsid w:val="00C842DD"/>
    <w:rsid w:val="00C84A5C"/>
    <w:rsid w:val="00C84F1E"/>
    <w:rsid w:val="00C851A2"/>
    <w:rsid w:val="00C851F5"/>
    <w:rsid w:val="00C853AE"/>
    <w:rsid w:val="00C85834"/>
    <w:rsid w:val="00C858CD"/>
    <w:rsid w:val="00C85AE6"/>
    <w:rsid w:val="00C85B18"/>
    <w:rsid w:val="00C85C30"/>
    <w:rsid w:val="00C85E9B"/>
    <w:rsid w:val="00C85EDF"/>
    <w:rsid w:val="00C8636E"/>
    <w:rsid w:val="00C863E3"/>
    <w:rsid w:val="00C86475"/>
    <w:rsid w:val="00C865A7"/>
    <w:rsid w:val="00C86AAD"/>
    <w:rsid w:val="00C86B8A"/>
    <w:rsid w:val="00C86FF9"/>
    <w:rsid w:val="00C8707C"/>
    <w:rsid w:val="00C8714D"/>
    <w:rsid w:val="00C8722C"/>
    <w:rsid w:val="00C8731D"/>
    <w:rsid w:val="00C874BD"/>
    <w:rsid w:val="00C8788B"/>
    <w:rsid w:val="00C878F6"/>
    <w:rsid w:val="00C87D61"/>
    <w:rsid w:val="00C90022"/>
    <w:rsid w:val="00C900B7"/>
    <w:rsid w:val="00C900BA"/>
    <w:rsid w:val="00C904F9"/>
    <w:rsid w:val="00C906D5"/>
    <w:rsid w:val="00C909F8"/>
    <w:rsid w:val="00C90CBD"/>
    <w:rsid w:val="00C90E34"/>
    <w:rsid w:val="00C90ED4"/>
    <w:rsid w:val="00C9128D"/>
    <w:rsid w:val="00C912E8"/>
    <w:rsid w:val="00C91470"/>
    <w:rsid w:val="00C914FA"/>
    <w:rsid w:val="00C91697"/>
    <w:rsid w:val="00C91BB5"/>
    <w:rsid w:val="00C91D65"/>
    <w:rsid w:val="00C91F9C"/>
    <w:rsid w:val="00C9219C"/>
    <w:rsid w:val="00C9226E"/>
    <w:rsid w:val="00C923BB"/>
    <w:rsid w:val="00C925E4"/>
    <w:rsid w:val="00C9283F"/>
    <w:rsid w:val="00C92860"/>
    <w:rsid w:val="00C92956"/>
    <w:rsid w:val="00C92E26"/>
    <w:rsid w:val="00C92FFD"/>
    <w:rsid w:val="00C9302D"/>
    <w:rsid w:val="00C930D3"/>
    <w:rsid w:val="00C9313A"/>
    <w:rsid w:val="00C93287"/>
    <w:rsid w:val="00C933BC"/>
    <w:rsid w:val="00C93670"/>
    <w:rsid w:val="00C9385D"/>
    <w:rsid w:val="00C93B89"/>
    <w:rsid w:val="00C93CF0"/>
    <w:rsid w:val="00C93DA5"/>
    <w:rsid w:val="00C93F81"/>
    <w:rsid w:val="00C93FBD"/>
    <w:rsid w:val="00C94220"/>
    <w:rsid w:val="00C94322"/>
    <w:rsid w:val="00C9456A"/>
    <w:rsid w:val="00C94645"/>
    <w:rsid w:val="00C94A6B"/>
    <w:rsid w:val="00C94A9A"/>
    <w:rsid w:val="00C94BAB"/>
    <w:rsid w:val="00C94D4B"/>
    <w:rsid w:val="00C94D64"/>
    <w:rsid w:val="00C94E44"/>
    <w:rsid w:val="00C94F86"/>
    <w:rsid w:val="00C95018"/>
    <w:rsid w:val="00C95401"/>
    <w:rsid w:val="00C95414"/>
    <w:rsid w:val="00C95BEC"/>
    <w:rsid w:val="00C96629"/>
    <w:rsid w:val="00C968DE"/>
    <w:rsid w:val="00C9690B"/>
    <w:rsid w:val="00C96B80"/>
    <w:rsid w:val="00C96C31"/>
    <w:rsid w:val="00C96D42"/>
    <w:rsid w:val="00C96DB8"/>
    <w:rsid w:val="00C97110"/>
    <w:rsid w:val="00C97869"/>
    <w:rsid w:val="00C9799D"/>
    <w:rsid w:val="00C979D4"/>
    <w:rsid w:val="00C97A5D"/>
    <w:rsid w:val="00C97B39"/>
    <w:rsid w:val="00C97F00"/>
    <w:rsid w:val="00C97FBE"/>
    <w:rsid w:val="00CA020D"/>
    <w:rsid w:val="00CA06A8"/>
    <w:rsid w:val="00CA07E8"/>
    <w:rsid w:val="00CA080A"/>
    <w:rsid w:val="00CA0DD9"/>
    <w:rsid w:val="00CA0E8B"/>
    <w:rsid w:val="00CA0E91"/>
    <w:rsid w:val="00CA0F73"/>
    <w:rsid w:val="00CA13B2"/>
    <w:rsid w:val="00CA18AD"/>
    <w:rsid w:val="00CA19B4"/>
    <w:rsid w:val="00CA1BC4"/>
    <w:rsid w:val="00CA1D21"/>
    <w:rsid w:val="00CA1D29"/>
    <w:rsid w:val="00CA1ED6"/>
    <w:rsid w:val="00CA1F45"/>
    <w:rsid w:val="00CA20E0"/>
    <w:rsid w:val="00CA21FE"/>
    <w:rsid w:val="00CA2221"/>
    <w:rsid w:val="00CA2672"/>
    <w:rsid w:val="00CA2800"/>
    <w:rsid w:val="00CA2AFD"/>
    <w:rsid w:val="00CA2B37"/>
    <w:rsid w:val="00CA2F7D"/>
    <w:rsid w:val="00CA3094"/>
    <w:rsid w:val="00CA32DA"/>
    <w:rsid w:val="00CA33CF"/>
    <w:rsid w:val="00CA34FA"/>
    <w:rsid w:val="00CA360F"/>
    <w:rsid w:val="00CA37CB"/>
    <w:rsid w:val="00CA3998"/>
    <w:rsid w:val="00CA3A80"/>
    <w:rsid w:val="00CA3AC3"/>
    <w:rsid w:val="00CA3AF0"/>
    <w:rsid w:val="00CA3CA9"/>
    <w:rsid w:val="00CA3F98"/>
    <w:rsid w:val="00CA3FFB"/>
    <w:rsid w:val="00CA40C9"/>
    <w:rsid w:val="00CA420E"/>
    <w:rsid w:val="00CA4831"/>
    <w:rsid w:val="00CA4CD5"/>
    <w:rsid w:val="00CA4FB4"/>
    <w:rsid w:val="00CA53FD"/>
    <w:rsid w:val="00CA5440"/>
    <w:rsid w:val="00CA553B"/>
    <w:rsid w:val="00CA5677"/>
    <w:rsid w:val="00CA56EB"/>
    <w:rsid w:val="00CA58AD"/>
    <w:rsid w:val="00CA59A1"/>
    <w:rsid w:val="00CA5A9E"/>
    <w:rsid w:val="00CA5E76"/>
    <w:rsid w:val="00CA5EAB"/>
    <w:rsid w:val="00CA60E9"/>
    <w:rsid w:val="00CA6127"/>
    <w:rsid w:val="00CA61AB"/>
    <w:rsid w:val="00CA62A0"/>
    <w:rsid w:val="00CA657D"/>
    <w:rsid w:val="00CA660F"/>
    <w:rsid w:val="00CA67ED"/>
    <w:rsid w:val="00CA6B82"/>
    <w:rsid w:val="00CA6BE2"/>
    <w:rsid w:val="00CA6C91"/>
    <w:rsid w:val="00CA6CEE"/>
    <w:rsid w:val="00CA6EEE"/>
    <w:rsid w:val="00CA71DB"/>
    <w:rsid w:val="00CA778A"/>
    <w:rsid w:val="00CA7C31"/>
    <w:rsid w:val="00CA7EBA"/>
    <w:rsid w:val="00CA7F5B"/>
    <w:rsid w:val="00CA7FB7"/>
    <w:rsid w:val="00CB02DE"/>
    <w:rsid w:val="00CB0780"/>
    <w:rsid w:val="00CB0C51"/>
    <w:rsid w:val="00CB0CBF"/>
    <w:rsid w:val="00CB14E7"/>
    <w:rsid w:val="00CB15DE"/>
    <w:rsid w:val="00CB175B"/>
    <w:rsid w:val="00CB1821"/>
    <w:rsid w:val="00CB186A"/>
    <w:rsid w:val="00CB18C0"/>
    <w:rsid w:val="00CB1918"/>
    <w:rsid w:val="00CB191D"/>
    <w:rsid w:val="00CB1AD5"/>
    <w:rsid w:val="00CB1D37"/>
    <w:rsid w:val="00CB1F96"/>
    <w:rsid w:val="00CB213E"/>
    <w:rsid w:val="00CB2B71"/>
    <w:rsid w:val="00CB2CCE"/>
    <w:rsid w:val="00CB2F53"/>
    <w:rsid w:val="00CB301A"/>
    <w:rsid w:val="00CB34AD"/>
    <w:rsid w:val="00CB35D8"/>
    <w:rsid w:val="00CB3B1A"/>
    <w:rsid w:val="00CB3B7D"/>
    <w:rsid w:val="00CB3C29"/>
    <w:rsid w:val="00CB3D04"/>
    <w:rsid w:val="00CB3DC5"/>
    <w:rsid w:val="00CB4053"/>
    <w:rsid w:val="00CB4064"/>
    <w:rsid w:val="00CB42CA"/>
    <w:rsid w:val="00CB4359"/>
    <w:rsid w:val="00CB4730"/>
    <w:rsid w:val="00CB47CB"/>
    <w:rsid w:val="00CB49A8"/>
    <w:rsid w:val="00CB4AA6"/>
    <w:rsid w:val="00CB4B79"/>
    <w:rsid w:val="00CB5025"/>
    <w:rsid w:val="00CB5040"/>
    <w:rsid w:val="00CB5106"/>
    <w:rsid w:val="00CB51A6"/>
    <w:rsid w:val="00CB5322"/>
    <w:rsid w:val="00CB56D3"/>
    <w:rsid w:val="00CB5759"/>
    <w:rsid w:val="00CB5D0E"/>
    <w:rsid w:val="00CB5E98"/>
    <w:rsid w:val="00CB5FD5"/>
    <w:rsid w:val="00CB6500"/>
    <w:rsid w:val="00CB673A"/>
    <w:rsid w:val="00CB6935"/>
    <w:rsid w:val="00CB69B8"/>
    <w:rsid w:val="00CB6A42"/>
    <w:rsid w:val="00CB6AB5"/>
    <w:rsid w:val="00CB6C1B"/>
    <w:rsid w:val="00CB6D1E"/>
    <w:rsid w:val="00CB6F11"/>
    <w:rsid w:val="00CB7484"/>
    <w:rsid w:val="00CB754D"/>
    <w:rsid w:val="00CB756F"/>
    <w:rsid w:val="00CB76CC"/>
    <w:rsid w:val="00CB7BA0"/>
    <w:rsid w:val="00CB7C71"/>
    <w:rsid w:val="00CB7EC4"/>
    <w:rsid w:val="00CC0186"/>
    <w:rsid w:val="00CC01CF"/>
    <w:rsid w:val="00CC022C"/>
    <w:rsid w:val="00CC038D"/>
    <w:rsid w:val="00CC0431"/>
    <w:rsid w:val="00CC0886"/>
    <w:rsid w:val="00CC0890"/>
    <w:rsid w:val="00CC09C2"/>
    <w:rsid w:val="00CC0B18"/>
    <w:rsid w:val="00CC0BEF"/>
    <w:rsid w:val="00CC11AE"/>
    <w:rsid w:val="00CC11E5"/>
    <w:rsid w:val="00CC12A1"/>
    <w:rsid w:val="00CC13DC"/>
    <w:rsid w:val="00CC17A3"/>
    <w:rsid w:val="00CC180E"/>
    <w:rsid w:val="00CC194A"/>
    <w:rsid w:val="00CC19C8"/>
    <w:rsid w:val="00CC1A03"/>
    <w:rsid w:val="00CC1AA7"/>
    <w:rsid w:val="00CC1AAB"/>
    <w:rsid w:val="00CC1B83"/>
    <w:rsid w:val="00CC1F9C"/>
    <w:rsid w:val="00CC1FCB"/>
    <w:rsid w:val="00CC2542"/>
    <w:rsid w:val="00CC2616"/>
    <w:rsid w:val="00CC2BF6"/>
    <w:rsid w:val="00CC2C37"/>
    <w:rsid w:val="00CC2D47"/>
    <w:rsid w:val="00CC2E38"/>
    <w:rsid w:val="00CC2ED4"/>
    <w:rsid w:val="00CC309F"/>
    <w:rsid w:val="00CC30BB"/>
    <w:rsid w:val="00CC3171"/>
    <w:rsid w:val="00CC3355"/>
    <w:rsid w:val="00CC34AA"/>
    <w:rsid w:val="00CC3557"/>
    <w:rsid w:val="00CC3665"/>
    <w:rsid w:val="00CC37F7"/>
    <w:rsid w:val="00CC38BE"/>
    <w:rsid w:val="00CC3921"/>
    <w:rsid w:val="00CC3DC0"/>
    <w:rsid w:val="00CC3ECB"/>
    <w:rsid w:val="00CC42C5"/>
    <w:rsid w:val="00CC463D"/>
    <w:rsid w:val="00CC46B0"/>
    <w:rsid w:val="00CC4819"/>
    <w:rsid w:val="00CC4A63"/>
    <w:rsid w:val="00CC4BFE"/>
    <w:rsid w:val="00CC4C06"/>
    <w:rsid w:val="00CC4EC6"/>
    <w:rsid w:val="00CC4F38"/>
    <w:rsid w:val="00CC554A"/>
    <w:rsid w:val="00CC56FC"/>
    <w:rsid w:val="00CC5924"/>
    <w:rsid w:val="00CC5EEA"/>
    <w:rsid w:val="00CC5FC4"/>
    <w:rsid w:val="00CC6065"/>
    <w:rsid w:val="00CC629C"/>
    <w:rsid w:val="00CC658E"/>
    <w:rsid w:val="00CC65E8"/>
    <w:rsid w:val="00CC6739"/>
    <w:rsid w:val="00CC673A"/>
    <w:rsid w:val="00CC687A"/>
    <w:rsid w:val="00CC689A"/>
    <w:rsid w:val="00CC6913"/>
    <w:rsid w:val="00CC6ACF"/>
    <w:rsid w:val="00CC6D03"/>
    <w:rsid w:val="00CC6F80"/>
    <w:rsid w:val="00CC7443"/>
    <w:rsid w:val="00CC7970"/>
    <w:rsid w:val="00CC7B01"/>
    <w:rsid w:val="00CC7B1C"/>
    <w:rsid w:val="00CD02D9"/>
    <w:rsid w:val="00CD04A7"/>
    <w:rsid w:val="00CD0529"/>
    <w:rsid w:val="00CD057B"/>
    <w:rsid w:val="00CD05E5"/>
    <w:rsid w:val="00CD06AD"/>
    <w:rsid w:val="00CD0A31"/>
    <w:rsid w:val="00CD0B7D"/>
    <w:rsid w:val="00CD0BFF"/>
    <w:rsid w:val="00CD0C44"/>
    <w:rsid w:val="00CD0E02"/>
    <w:rsid w:val="00CD122F"/>
    <w:rsid w:val="00CD14B8"/>
    <w:rsid w:val="00CD1609"/>
    <w:rsid w:val="00CD1D92"/>
    <w:rsid w:val="00CD2025"/>
    <w:rsid w:val="00CD24F3"/>
    <w:rsid w:val="00CD25D7"/>
    <w:rsid w:val="00CD279E"/>
    <w:rsid w:val="00CD2819"/>
    <w:rsid w:val="00CD281F"/>
    <w:rsid w:val="00CD28C1"/>
    <w:rsid w:val="00CD2A2F"/>
    <w:rsid w:val="00CD2B12"/>
    <w:rsid w:val="00CD31B1"/>
    <w:rsid w:val="00CD35B0"/>
    <w:rsid w:val="00CD3F4E"/>
    <w:rsid w:val="00CD3F74"/>
    <w:rsid w:val="00CD4047"/>
    <w:rsid w:val="00CD41F3"/>
    <w:rsid w:val="00CD450F"/>
    <w:rsid w:val="00CD45E9"/>
    <w:rsid w:val="00CD4793"/>
    <w:rsid w:val="00CD4A6F"/>
    <w:rsid w:val="00CD5698"/>
    <w:rsid w:val="00CD574F"/>
    <w:rsid w:val="00CD5964"/>
    <w:rsid w:val="00CD5B37"/>
    <w:rsid w:val="00CD5E29"/>
    <w:rsid w:val="00CD613D"/>
    <w:rsid w:val="00CD6206"/>
    <w:rsid w:val="00CD64AD"/>
    <w:rsid w:val="00CD6DE6"/>
    <w:rsid w:val="00CD6E86"/>
    <w:rsid w:val="00CD7185"/>
    <w:rsid w:val="00CD72EF"/>
    <w:rsid w:val="00CD7614"/>
    <w:rsid w:val="00CD7838"/>
    <w:rsid w:val="00CD7A1B"/>
    <w:rsid w:val="00CD7D95"/>
    <w:rsid w:val="00CE033D"/>
    <w:rsid w:val="00CE07FA"/>
    <w:rsid w:val="00CE0EB7"/>
    <w:rsid w:val="00CE10C6"/>
    <w:rsid w:val="00CE1376"/>
    <w:rsid w:val="00CE15A0"/>
    <w:rsid w:val="00CE184B"/>
    <w:rsid w:val="00CE20DE"/>
    <w:rsid w:val="00CE2162"/>
    <w:rsid w:val="00CE2260"/>
    <w:rsid w:val="00CE243B"/>
    <w:rsid w:val="00CE24CA"/>
    <w:rsid w:val="00CE26B1"/>
    <w:rsid w:val="00CE26EF"/>
    <w:rsid w:val="00CE28A2"/>
    <w:rsid w:val="00CE2908"/>
    <w:rsid w:val="00CE298C"/>
    <w:rsid w:val="00CE2AF3"/>
    <w:rsid w:val="00CE2EB1"/>
    <w:rsid w:val="00CE327D"/>
    <w:rsid w:val="00CE3358"/>
    <w:rsid w:val="00CE3401"/>
    <w:rsid w:val="00CE341D"/>
    <w:rsid w:val="00CE3443"/>
    <w:rsid w:val="00CE3567"/>
    <w:rsid w:val="00CE3AF6"/>
    <w:rsid w:val="00CE3B15"/>
    <w:rsid w:val="00CE3C9D"/>
    <w:rsid w:val="00CE3CA5"/>
    <w:rsid w:val="00CE4213"/>
    <w:rsid w:val="00CE4462"/>
    <w:rsid w:val="00CE489F"/>
    <w:rsid w:val="00CE4A2B"/>
    <w:rsid w:val="00CE4A88"/>
    <w:rsid w:val="00CE4ABD"/>
    <w:rsid w:val="00CE4B43"/>
    <w:rsid w:val="00CE4BBA"/>
    <w:rsid w:val="00CE4BE7"/>
    <w:rsid w:val="00CE4DD0"/>
    <w:rsid w:val="00CE5324"/>
    <w:rsid w:val="00CE55C2"/>
    <w:rsid w:val="00CE58A0"/>
    <w:rsid w:val="00CE593B"/>
    <w:rsid w:val="00CE59AF"/>
    <w:rsid w:val="00CE5DDE"/>
    <w:rsid w:val="00CE6174"/>
    <w:rsid w:val="00CE625A"/>
    <w:rsid w:val="00CE62DC"/>
    <w:rsid w:val="00CE652C"/>
    <w:rsid w:val="00CE65B0"/>
    <w:rsid w:val="00CE6806"/>
    <w:rsid w:val="00CE68D4"/>
    <w:rsid w:val="00CE6978"/>
    <w:rsid w:val="00CE6B8E"/>
    <w:rsid w:val="00CE6EF6"/>
    <w:rsid w:val="00CE6F8D"/>
    <w:rsid w:val="00CE6FBB"/>
    <w:rsid w:val="00CE6FF8"/>
    <w:rsid w:val="00CE7166"/>
    <w:rsid w:val="00CE7488"/>
    <w:rsid w:val="00CE7A36"/>
    <w:rsid w:val="00CE7A6D"/>
    <w:rsid w:val="00CE7AF0"/>
    <w:rsid w:val="00CE7B6A"/>
    <w:rsid w:val="00CF054C"/>
    <w:rsid w:val="00CF05B9"/>
    <w:rsid w:val="00CF071D"/>
    <w:rsid w:val="00CF071F"/>
    <w:rsid w:val="00CF0A3C"/>
    <w:rsid w:val="00CF0E86"/>
    <w:rsid w:val="00CF0F4D"/>
    <w:rsid w:val="00CF118A"/>
    <w:rsid w:val="00CF1291"/>
    <w:rsid w:val="00CF129A"/>
    <w:rsid w:val="00CF14AB"/>
    <w:rsid w:val="00CF14B7"/>
    <w:rsid w:val="00CF178C"/>
    <w:rsid w:val="00CF17E4"/>
    <w:rsid w:val="00CF17E8"/>
    <w:rsid w:val="00CF19AB"/>
    <w:rsid w:val="00CF1A73"/>
    <w:rsid w:val="00CF1B32"/>
    <w:rsid w:val="00CF1F2A"/>
    <w:rsid w:val="00CF1F2D"/>
    <w:rsid w:val="00CF20DC"/>
    <w:rsid w:val="00CF24C7"/>
    <w:rsid w:val="00CF274A"/>
    <w:rsid w:val="00CF2863"/>
    <w:rsid w:val="00CF295C"/>
    <w:rsid w:val="00CF2E9F"/>
    <w:rsid w:val="00CF2EBF"/>
    <w:rsid w:val="00CF3069"/>
    <w:rsid w:val="00CF3155"/>
    <w:rsid w:val="00CF3528"/>
    <w:rsid w:val="00CF3722"/>
    <w:rsid w:val="00CF38F0"/>
    <w:rsid w:val="00CF39B2"/>
    <w:rsid w:val="00CF3AD3"/>
    <w:rsid w:val="00CF3B69"/>
    <w:rsid w:val="00CF3C7D"/>
    <w:rsid w:val="00CF3D7F"/>
    <w:rsid w:val="00CF3E53"/>
    <w:rsid w:val="00CF3FC3"/>
    <w:rsid w:val="00CF4148"/>
    <w:rsid w:val="00CF4246"/>
    <w:rsid w:val="00CF4678"/>
    <w:rsid w:val="00CF4A36"/>
    <w:rsid w:val="00CF4BC3"/>
    <w:rsid w:val="00CF4C56"/>
    <w:rsid w:val="00CF5354"/>
    <w:rsid w:val="00CF54ED"/>
    <w:rsid w:val="00CF5568"/>
    <w:rsid w:val="00CF56DC"/>
    <w:rsid w:val="00CF57E1"/>
    <w:rsid w:val="00CF5BEA"/>
    <w:rsid w:val="00CF61E5"/>
    <w:rsid w:val="00CF6304"/>
    <w:rsid w:val="00CF6436"/>
    <w:rsid w:val="00CF6474"/>
    <w:rsid w:val="00CF697F"/>
    <w:rsid w:val="00CF6A15"/>
    <w:rsid w:val="00CF6B23"/>
    <w:rsid w:val="00CF6F6D"/>
    <w:rsid w:val="00CF7551"/>
    <w:rsid w:val="00CF7635"/>
    <w:rsid w:val="00CF79E0"/>
    <w:rsid w:val="00D0005E"/>
    <w:rsid w:val="00D0040E"/>
    <w:rsid w:val="00D0056E"/>
    <w:rsid w:val="00D006E6"/>
    <w:rsid w:val="00D0083C"/>
    <w:rsid w:val="00D00A18"/>
    <w:rsid w:val="00D00D6D"/>
    <w:rsid w:val="00D00DEE"/>
    <w:rsid w:val="00D012CC"/>
    <w:rsid w:val="00D013A2"/>
    <w:rsid w:val="00D014A4"/>
    <w:rsid w:val="00D014EB"/>
    <w:rsid w:val="00D018F8"/>
    <w:rsid w:val="00D01B68"/>
    <w:rsid w:val="00D01C68"/>
    <w:rsid w:val="00D01D95"/>
    <w:rsid w:val="00D01D99"/>
    <w:rsid w:val="00D020A4"/>
    <w:rsid w:val="00D02281"/>
    <w:rsid w:val="00D0228A"/>
    <w:rsid w:val="00D02778"/>
    <w:rsid w:val="00D027BC"/>
    <w:rsid w:val="00D02877"/>
    <w:rsid w:val="00D029D4"/>
    <w:rsid w:val="00D02E9D"/>
    <w:rsid w:val="00D0333E"/>
    <w:rsid w:val="00D03561"/>
    <w:rsid w:val="00D0369F"/>
    <w:rsid w:val="00D036DF"/>
    <w:rsid w:val="00D036F8"/>
    <w:rsid w:val="00D03C91"/>
    <w:rsid w:val="00D03DDC"/>
    <w:rsid w:val="00D042F2"/>
    <w:rsid w:val="00D04404"/>
    <w:rsid w:val="00D047F5"/>
    <w:rsid w:val="00D049A1"/>
    <w:rsid w:val="00D04BA3"/>
    <w:rsid w:val="00D04DCD"/>
    <w:rsid w:val="00D04DEB"/>
    <w:rsid w:val="00D04E8B"/>
    <w:rsid w:val="00D04F66"/>
    <w:rsid w:val="00D050F7"/>
    <w:rsid w:val="00D052E2"/>
    <w:rsid w:val="00D057ED"/>
    <w:rsid w:val="00D05C68"/>
    <w:rsid w:val="00D05CA9"/>
    <w:rsid w:val="00D05E20"/>
    <w:rsid w:val="00D061F8"/>
    <w:rsid w:val="00D06390"/>
    <w:rsid w:val="00D065F9"/>
    <w:rsid w:val="00D0665A"/>
    <w:rsid w:val="00D069B5"/>
    <w:rsid w:val="00D06AAA"/>
    <w:rsid w:val="00D06AB2"/>
    <w:rsid w:val="00D06B4A"/>
    <w:rsid w:val="00D06B4F"/>
    <w:rsid w:val="00D06DAD"/>
    <w:rsid w:val="00D07523"/>
    <w:rsid w:val="00D0752C"/>
    <w:rsid w:val="00D0792A"/>
    <w:rsid w:val="00D07A03"/>
    <w:rsid w:val="00D07A8A"/>
    <w:rsid w:val="00D07E08"/>
    <w:rsid w:val="00D07EE8"/>
    <w:rsid w:val="00D07F06"/>
    <w:rsid w:val="00D07F2B"/>
    <w:rsid w:val="00D100C9"/>
    <w:rsid w:val="00D1032C"/>
    <w:rsid w:val="00D1037C"/>
    <w:rsid w:val="00D10637"/>
    <w:rsid w:val="00D106A6"/>
    <w:rsid w:val="00D10840"/>
    <w:rsid w:val="00D109D5"/>
    <w:rsid w:val="00D10C2E"/>
    <w:rsid w:val="00D10C62"/>
    <w:rsid w:val="00D10C96"/>
    <w:rsid w:val="00D11124"/>
    <w:rsid w:val="00D111BD"/>
    <w:rsid w:val="00D1128B"/>
    <w:rsid w:val="00D114E8"/>
    <w:rsid w:val="00D11842"/>
    <w:rsid w:val="00D1188D"/>
    <w:rsid w:val="00D119B9"/>
    <w:rsid w:val="00D11F60"/>
    <w:rsid w:val="00D1225A"/>
    <w:rsid w:val="00D1232C"/>
    <w:rsid w:val="00D123B3"/>
    <w:rsid w:val="00D125DA"/>
    <w:rsid w:val="00D12BDE"/>
    <w:rsid w:val="00D12D74"/>
    <w:rsid w:val="00D13071"/>
    <w:rsid w:val="00D13167"/>
    <w:rsid w:val="00D1351A"/>
    <w:rsid w:val="00D13D6C"/>
    <w:rsid w:val="00D13E8C"/>
    <w:rsid w:val="00D142F3"/>
    <w:rsid w:val="00D143C1"/>
    <w:rsid w:val="00D14674"/>
    <w:rsid w:val="00D147C8"/>
    <w:rsid w:val="00D1491F"/>
    <w:rsid w:val="00D14945"/>
    <w:rsid w:val="00D14A10"/>
    <w:rsid w:val="00D14B77"/>
    <w:rsid w:val="00D14F56"/>
    <w:rsid w:val="00D14F5A"/>
    <w:rsid w:val="00D15153"/>
    <w:rsid w:val="00D1526C"/>
    <w:rsid w:val="00D1572D"/>
    <w:rsid w:val="00D1577D"/>
    <w:rsid w:val="00D1577E"/>
    <w:rsid w:val="00D15993"/>
    <w:rsid w:val="00D15B96"/>
    <w:rsid w:val="00D16139"/>
    <w:rsid w:val="00D16189"/>
    <w:rsid w:val="00D162A9"/>
    <w:rsid w:val="00D163F2"/>
    <w:rsid w:val="00D16735"/>
    <w:rsid w:val="00D16764"/>
    <w:rsid w:val="00D16AB3"/>
    <w:rsid w:val="00D16B08"/>
    <w:rsid w:val="00D16BFB"/>
    <w:rsid w:val="00D16CFD"/>
    <w:rsid w:val="00D16EF3"/>
    <w:rsid w:val="00D16FB9"/>
    <w:rsid w:val="00D171FA"/>
    <w:rsid w:val="00D172C2"/>
    <w:rsid w:val="00D17637"/>
    <w:rsid w:val="00D1781F"/>
    <w:rsid w:val="00D17A4A"/>
    <w:rsid w:val="00D17ACD"/>
    <w:rsid w:val="00D17C62"/>
    <w:rsid w:val="00D17CBC"/>
    <w:rsid w:val="00D17E3E"/>
    <w:rsid w:val="00D17EA7"/>
    <w:rsid w:val="00D20083"/>
    <w:rsid w:val="00D201F1"/>
    <w:rsid w:val="00D20308"/>
    <w:rsid w:val="00D203D4"/>
    <w:rsid w:val="00D20CED"/>
    <w:rsid w:val="00D20DEE"/>
    <w:rsid w:val="00D21051"/>
    <w:rsid w:val="00D21079"/>
    <w:rsid w:val="00D21394"/>
    <w:rsid w:val="00D213D7"/>
    <w:rsid w:val="00D214E8"/>
    <w:rsid w:val="00D217C3"/>
    <w:rsid w:val="00D217EE"/>
    <w:rsid w:val="00D21B1C"/>
    <w:rsid w:val="00D21CA4"/>
    <w:rsid w:val="00D2205A"/>
    <w:rsid w:val="00D2220B"/>
    <w:rsid w:val="00D222AA"/>
    <w:rsid w:val="00D22639"/>
    <w:rsid w:val="00D226BA"/>
    <w:rsid w:val="00D22840"/>
    <w:rsid w:val="00D22849"/>
    <w:rsid w:val="00D22954"/>
    <w:rsid w:val="00D22973"/>
    <w:rsid w:val="00D22B9A"/>
    <w:rsid w:val="00D22D8D"/>
    <w:rsid w:val="00D2303E"/>
    <w:rsid w:val="00D230D7"/>
    <w:rsid w:val="00D232D3"/>
    <w:rsid w:val="00D23424"/>
    <w:rsid w:val="00D234BA"/>
    <w:rsid w:val="00D238D0"/>
    <w:rsid w:val="00D23A40"/>
    <w:rsid w:val="00D23C5E"/>
    <w:rsid w:val="00D23C8C"/>
    <w:rsid w:val="00D23EC2"/>
    <w:rsid w:val="00D2403C"/>
    <w:rsid w:val="00D24100"/>
    <w:rsid w:val="00D245A4"/>
    <w:rsid w:val="00D245BE"/>
    <w:rsid w:val="00D246B8"/>
    <w:rsid w:val="00D246FB"/>
    <w:rsid w:val="00D2476A"/>
    <w:rsid w:val="00D24BE2"/>
    <w:rsid w:val="00D24CBF"/>
    <w:rsid w:val="00D24F20"/>
    <w:rsid w:val="00D250BA"/>
    <w:rsid w:val="00D2526F"/>
    <w:rsid w:val="00D25FC8"/>
    <w:rsid w:val="00D2607E"/>
    <w:rsid w:val="00D2659A"/>
    <w:rsid w:val="00D269FA"/>
    <w:rsid w:val="00D26B38"/>
    <w:rsid w:val="00D26EA6"/>
    <w:rsid w:val="00D27269"/>
    <w:rsid w:val="00D27290"/>
    <w:rsid w:val="00D27639"/>
    <w:rsid w:val="00D27766"/>
    <w:rsid w:val="00D27A75"/>
    <w:rsid w:val="00D27C98"/>
    <w:rsid w:val="00D27D8C"/>
    <w:rsid w:val="00D27D9C"/>
    <w:rsid w:val="00D3020B"/>
    <w:rsid w:val="00D30247"/>
    <w:rsid w:val="00D303A2"/>
    <w:rsid w:val="00D303AF"/>
    <w:rsid w:val="00D305F9"/>
    <w:rsid w:val="00D3080D"/>
    <w:rsid w:val="00D3087C"/>
    <w:rsid w:val="00D30BB0"/>
    <w:rsid w:val="00D31003"/>
    <w:rsid w:val="00D31756"/>
    <w:rsid w:val="00D3187C"/>
    <w:rsid w:val="00D3190E"/>
    <w:rsid w:val="00D31D9E"/>
    <w:rsid w:val="00D31F71"/>
    <w:rsid w:val="00D32013"/>
    <w:rsid w:val="00D320AC"/>
    <w:rsid w:val="00D32447"/>
    <w:rsid w:val="00D3254D"/>
    <w:rsid w:val="00D32570"/>
    <w:rsid w:val="00D326BD"/>
    <w:rsid w:val="00D326DA"/>
    <w:rsid w:val="00D32A07"/>
    <w:rsid w:val="00D32A6C"/>
    <w:rsid w:val="00D32B1F"/>
    <w:rsid w:val="00D32B86"/>
    <w:rsid w:val="00D32BB8"/>
    <w:rsid w:val="00D32CC4"/>
    <w:rsid w:val="00D32D10"/>
    <w:rsid w:val="00D32FFC"/>
    <w:rsid w:val="00D33024"/>
    <w:rsid w:val="00D33122"/>
    <w:rsid w:val="00D331FF"/>
    <w:rsid w:val="00D33514"/>
    <w:rsid w:val="00D33626"/>
    <w:rsid w:val="00D3362E"/>
    <w:rsid w:val="00D33646"/>
    <w:rsid w:val="00D33799"/>
    <w:rsid w:val="00D33F13"/>
    <w:rsid w:val="00D33F45"/>
    <w:rsid w:val="00D34022"/>
    <w:rsid w:val="00D3413B"/>
    <w:rsid w:val="00D34348"/>
    <w:rsid w:val="00D3467A"/>
    <w:rsid w:val="00D346F6"/>
    <w:rsid w:val="00D34B03"/>
    <w:rsid w:val="00D34B30"/>
    <w:rsid w:val="00D34E50"/>
    <w:rsid w:val="00D35003"/>
    <w:rsid w:val="00D35186"/>
    <w:rsid w:val="00D35433"/>
    <w:rsid w:val="00D354E7"/>
    <w:rsid w:val="00D3567B"/>
    <w:rsid w:val="00D35AF0"/>
    <w:rsid w:val="00D35E87"/>
    <w:rsid w:val="00D35FCD"/>
    <w:rsid w:val="00D3603E"/>
    <w:rsid w:val="00D36088"/>
    <w:rsid w:val="00D3616F"/>
    <w:rsid w:val="00D361D6"/>
    <w:rsid w:val="00D363DD"/>
    <w:rsid w:val="00D36439"/>
    <w:rsid w:val="00D36485"/>
    <w:rsid w:val="00D3651E"/>
    <w:rsid w:val="00D3661C"/>
    <w:rsid w:val="00D36684"/>
    <w:rsid w:val="00D36771"/>
    <w:rsid w:val="00D369E9"/>
    <w:rsid w:val="00D36AC2"/>
    <w:rsid w:val="00D36E61"/>
    <w:rsid w:val="00D37008"/>
    <w:rsid w:val="00D372BE"/>
    <w:rsid w:val="00D379D2"/>
    <w:rsid w:val="00D379F3"/>
    <w:rsid w:val="00D37A97"/>
    <w:rsid w:val="00D37D18"/>
    <w:rsid w:val="00D37D83"/>
    <w:rsid w:val="00D37EE7"/>
    <w:rsid w:val="00D37FE7"/>
    <w:rsid w:val="00D400F3"/>
    <w:rsid w:val="00D40DC1"/>
    <w:rsid w:val="00D41072"/>
    <w:rsid w:val="00D41138"/>
    <w:rsid w:val="00D41266"/>
    <w:rsid w:val="00D4157C"/>
    <w:rsid w:val="00D415E4"/>
    <w:rsid w:val="00D4162E"/>
    <w:rsid w:val="00D41854"/>
    <w:rsid w:val="00D41A34"/>
    <w:rsid w:val="00D41B7E"/>
    <w:rsid w:val="00D41DB1"/>
    <w:rsid w:val="00D41E4C"/>
    <w:rsid w:val="00D41FAB"/>
    <w:rsid w:val="00D42148"/>
    <w:rsid w:val="00D42193"/>
    <w:rsid w:val="00D42314"/>
    <w:rsid w:val="00D4288A"/>
    <w:rsid w:val="00D4292B"/>
    <w:rsid w:val="00D42931"/>
    <w:rsid w:val="00D42FFF"/>
    <w:rsid w:val="00D43133"/>
    <w:rsid w:val="00D4314B"/>
    <w:rsid w:val="00D431A1"/>
    <w:rsid w:val="00D432BE"/>
    <w:rsid w:val="00D43464"/>
    <w:rsid w:val="00D4352D"/>
    <w:rsid w:val="00D43583"/>
    <w:rsid w:val="00D4384C"/>
    <w:rsid w:val="00D439B7"/>
    <w:rsid w:val="00D43D74"/>
    <w:rsid w:val="00D43FF6"/>
    <w:rsid w:val="00D4400D"/>
    <w:rsid w:val="00D4424A"/>
    <w:rsid w:val="00D44444"/>
    <w:rsid w:val="00D4456E"/>
    <w:rsid w:val="00D449BD"/>
    <w:rsid w:val="00D449C4"/>
    <w:rsid w:val="00D44CC0"/>
    <w:rsid w:val="00D44CFD"/>
    <w:rsid w:val="00D4517F"/>
    <w:rsid w:val="00D45873"/>
    <w:rsid w:val="00D45AA2"/>
    <w:rsid w:val="00D45B3B"/>
    <w:rsid w:val="00D45C4B"/>
    <w:rsid w:val="00D45EFB"/>
    <w:rsid w:val="00D45F45"/>
    <w:rsid w:val="00D460AE"/>
    <w:rsid w:val="00D46162"/>
    <w:rsid w:val="00D462D4"/>
    <w:rsid w:val="00D4635E"/>
    <w:rsid w:val="00D46471"/>
    <w:rsid w:val="00D465C9"/>
    <w:rsid w:val="00D467A6"/>
    <w:rsid w:val="00D467E9"/>
    <w:rsid w:val="00D46A45"/>
    <w:rsid w:val="00D46E19"/>
    <w:rsid w:val="00D46F80"/>
    <w:rsid w:val="00D4703A"/>
    <w:rsid w:val="00D47089"/>
    <w:rsid w:val="00D472BA"/>
    <w:rsid w:val="00D478B7"/>
    <w:rsid w:val="00D47A46"/>
    <w:rsid w:val="00D47CEB"/>
    <w:rsid w:val="00D50151"/>
    <w:rsid w:val="00D501C4"/>
    <w:rsid w:val="00D506A2"/>
    <w:rsid w:val="00D50731"/>
    <w:rsid w:val="00D50790"/>
    <w:rsid w:val="00D509BC"/>
    <w:rsid w:val="00D509EB"/>
    <w:rsid w:val="00D50BD2"/>
    <w:rsid w:val="00D50D65"/>
    <w:rsid w:val="00D50DA6"/>
    <w:rsid w:val="00D50DF7"/>
    <w:rsid w:val="00D50FCA"/>
    <w:rsid w:val="00D51420"/>
    <w:rsid w:val="00D515BA"/>
    <w:rsid w:val="00D5174D"/>
    <w:rsid w:val="00D51921"/>
    <w:rsid w:val="00D521BB"/>
    <w:rsid w:val="00D52469"/>
    <w:rsid w:val="00D524F1"/>
    <w:rsid w:val="00D5259A"/>
    <w:rsid w:val="00D52606"/>
    <w:rsid w:val="00D52711"/>
    <w:rsid w:val="00D529F6"/>
    <w:rsid w:val="00D52B07"/>
    <w:rsid w:val="00D52B15"/>
    <w:rsid w:val="00D52CE1"/>
    <w:rsid w:val="00D532FC"/>
    <w:rsid w:val="00D5333B"/>
    <w:rsid w:val="00D53377"/>
    <w:rsid w:val="00D533CF"/>
    <w:rsid w:val="00D536B1"/>
    <w:rsid w:val="00D53925"/>
    <w:rsid w:val="00D539A2"/>
    <w:rsid w:val="00D53A45"/>
    <w:rsid w:val="00D53D39"/>
    <w:rsid w:val="00D540C4"/>
    <w:rsid w:val="00D5410D"/>
    <w:rsid w:val="00D54291"/>
    <w:rsid w:val="00D54607"/>
    <w:rsid w:val="00D548DF"/>
    <w:rsid w:val="00D5497D"/>
    <w:rsid w:val="00D54B60"/>
    <w:rsid w:val="00D54C97"/>
    <w:rsid w:val="00D54DF6"/>
    <w:rsid w:val="00D551BE"/>
    <w:rsid w:val="00D552C3"/>
    <w:rsid w:val="00D552DA"/>
    <w:rsid w:val="00D55946"/>
    <w:rsid w:val="00D5594C"/>
    <w:rsid w:val="00D55987"/>
    <w:rsid w:val="00D55E96"/>
    <w:rsid w:val="00D55F1C"/>
    <w:rsid w:val="00D5616F"/>
    <w:rsid w:val="00D561AA"/>
    <w:rsid w:val="00D5629E"/>
    <w:rsid w:val="00D56820"/>
    <w:rsid w:val="00D5684F"/>
    <w:rsid w:val="00D568D1"/>
    <w:rsid w:val="00D568D5"/>
    <w:rsid w:val="00D56B41"/>
    <w:rsid w:val="00D56B6E"/>
    <w:rsid w:val="00D56D3B"/>
    <w:rsid w:val="00D56D83"/>
    <w:rsid w:val="00D56EEF"/>
    <w:rsid w:val="00D5756E"/>
    <w:rsid w:val="00D57644"/>
    <w:rsid w:val="00D57700"/>
    <w:rsid w:val="00D5777B"/>
    <w:rsid w:val="00D577C6"/>
    <w:rsid w:val="00D57A79"/>
    <w:rsid w:val="00D57AF6"/>
    <w:rsid w:val="00D57C78"/>
    <w:rsid w:val="00D57CB8"/>
    <w:rsid w:val="00D57F23"/>
    <w:rsid w:val="00D57F7C"/>
    <w:rsid w:val="00D6004F"/>
    <w:rsid w:val="00D60109"/>
    <w:rsid w:val="00D60176"/>
    <w:rsid w:val="00D60209"/>
    <w:rsid w:val="00D6068F"/>
    <w:rsid w:val="00D608D4"/>
    <w:rsid w:val="00D60B79"/>
    <w:rsid w:val="00D60C0E"/>
    <w:rsid w:val="00D60D58"/>
    <w:rsid w:val="00D60DC0"/>
    <w:rsid w:val="00D60E2F"/>
    <w:rsid w:val="00D6102C"/>
    <w:rsid w:val="00D61291"/>
    <w:rsid w:val="00D61491"/>
    <w:rsid w:val="00D614E4"/>
    <w:rsid w:val="00D617EC"/>
    <w:rsid w:val="00D617FF"/>
    <w:rsid w:val="00D6192E"/>
    <w:rsid w:val="00D61967"/>
    <w:rsid w:val="00D61A53"/>
    <w:rsid w:val="00D61C5A"/>
    <w:rsid w:val="00D61D1B"/>
    <w:rsid w:val="00D61E7C"/>
    <w:rsid w:val="00D621C6"/>
    <w:rsid w:val="00D62463"/>
    <w:rsid w:val="00D625E7"/>
    <w:rsid w:val="00D6269E"/>
    <w:rsid w:val="00D6270E"/>
    <w:rsid w:val="00D62822"/>
    <w:rsid w:val="00D62862"/>
    <w:rsid w:val="00D629FE"/>
    <w:rsid w:val="00D62B5C"/>
    <w:rsid w:val="00D62BA5"/>
    <w:rsid w:val="00D62C04"/>
    <w:rsid w:val="00D62EB8"/>
    <w:rsid w:val="00D63606"/>
    <w:rsid w:val="00D63671"/>
    <w:rsid w:val="00D63A0B"/>
    <w:rsid w:val="00D63C18"/>
    <w:rsid w:val="00D63DEB"/>
    <w:rsid w:val="00D63F74"/>
    <w:rsid w:val="00D640A0"/>
    <w:rsid w:val="00D640DF"/>
    <w:rsid w:val="00D64296"/>
    <w:rsid w:val="00D64442"/>
    <w:rsid w:val="00D6460B"/>
    <w:rsid w:val="00D648FB"/>
    <w:rsid w:val="00D64B0C"/>
    <w:rsid w:val="00D64B2F"/>
    <w:rsid w:val="00D64C34"/>
    <w:rsid w:val="00D64DC8"/>
    <w:rsid w:val="00D64E64"/>
    <w:rsid w:val="00D64F9D"/>
    <w:rsid w:val="00D650B6"/>
    <w:rsid w:val="00D65230"/>
    <w:rsid w:val="00D653E8"/>
    <w:rsid w:val="00D65527"/>
    <w:rsid w:val="00D65546"/>
    <w:rsid w:val="00D6562B"/>
    <w:rsid w:val="00D65A9D"/>
    <w:rsid w:val="00D65AD0"/>
    <w:rsid w:val="00D65D1B"/>
    <w:rsid w:val="00D65FCB"/>
    <w:rsid w:val="00D66097"/>
    <w:rsid w:val="00D661A6"/>
    <w:rsid w:val="00D66586"/>
    <w:rsid w:val="00D668F3"/>
    <w:rsid w:val="00D66A12"/>
    <w:rsid w:val="00D66A40"/>
    <w:rsid w:val="00D66A9B"/>
    <w:rsid w:val="00D66AB0"/>
    <w:rsid w:val="00D66D38"/>
    <w:rsid w:val="00D66DEB"/>
    <w:rsid w:val="00D66F10"/>
    <w:rsid w:val="00D66F2F"/>
    <w:rsid w:val="00D6736D"/>
    <w:rsid w:val="00D673E8"/>
    <w:rsid w:val="00D6768F"/>
    <w:rsid w:val="00D67800"/>
    <w:rsid w:val="00D678D1"/>
    <w:rsid w:val="00D67A1A"/>
    <w:rsid w:val="00D67C01"/>
    <w:rsid w:val="00D67E0C"/>
    <w:rsid w:val="00D70048"/>
    <w:rsid w:val="00D7068C"/>
    <w:rsid w:val="00D706A1"/>
    <w:rsid w:val="00D70789"/>
    <w:rsid w:val="00D708B2"/>
    <w:rsid w:val="00D708F9"/>
    <w:rsid w:val="00D709E3"/>
    <w:rsid w:val="00D70CAE"/>
    <w:rsid w:val="00D70D07"/>
    <w:rsid w:val="00D70FEC"/>
    <w:rsid w:val="00D712AC"/>
    <w:rsid w:val="00D71375"/>
    <w:rsid w:val="00D71408"/>
    <w:rsid w:val="00D71549"/>
    <w:rsid w:val="00D716A7"/>
    <w:rsid w:val="00D7176B"/>
    <w:rsid w:val="00D7185C"/>
    <w:rsid w:val="00D71892"/>
    <w:rsid w:val="00D7225D"/>
    <w:rsid w:val="00D7232B"/>
    <w:rsid w:val="00D72473"/>
    <w:rsid w:val="00D725FD"/>
    <w:rsid w:val="00D72B72"/>
    <w:rsid w:val="00D72D73"/>
    <w:rsid w:val="00D73121"/>
    <w:rsid w:val="00D731B7"/>
    <w:rsid w:val="00D7339C"/>
    <w:rsid w:val="00D73451"/>
    <w:rsid w:val="00D7350B"/>
    <w:rsid w:val="00D7378C"/>
    <w:rsid w:val="00D73A01"/>
    <w:rsid w:val="00D73E3B"/>
    <w:rsid w:val="00D74144"/>
    <w:rsid w:val="00D741DD"/>
    <w:rsid w:val="00D74212"/>
    <w:rsid w:val="00D742A7"/>
    <w:rsid w:val="00D74316"/>
    <w:rsid w:val="00D74403"/>
    <w:rsid w:val="00D7445F"/>
    <w:rsid w:val="00D749F9"/>
    <w:rsid w:val="00D74A00"/>
    <w:rsid w:val="00D74AAA"/>
    <w:rsid w:val="00D74DA5"/>
    <w:rsid w:val="00D74EB7"/>
    <w:rsid w:val="00D74F84"/>
    <w:rsid w:val="00D7521A"/>
    <w:rsid w:val="00D7529F"/>
    <w:rsid w:val="00D754BC"/>
    <w:rsid w:val="00D7555F"/>
    <w:rsid w:val="00D759DC"/>
    <w:rsid w:val="00D75E2F"/>
    <w:rsid w:val="00D75FFF"/>
    <w:rsid w:val="00D7629E"/>
    <w:rsid w:val="00D764EA"/>
    <w:rsid w:val="00D766B7"/>
    <w:rsid w:val="00D76756"/>
    <w:rsid w:val="00D76A77"/>
    <w:rsid w:val="00D76ADC"/>
    <w:rsid w:val="00D76DF3"/>
    <w:rsid w:val="00D773D4"/>
    <w:rsid w:val="00D779F0"/>
    <w:rsid w:val="00D77AAD"/>
    <w:rsid w:val="00D77C35"/>
    <w:rsid w:val="00D77C63"/>
    <w:rsid w:val="00D77DDF"/>
    <w:rsid w:val="00D77F4C"/>
    <w:rsid w:val="00D8017F"/>
    <w:rsid w:val="00D80239"/>
    <w:rsid w:val="00D80563"/>
    <w:rsid w:val="00D807CF"/>
    <w:rsid w:val="00D808D8"/>
    <w:rsid w:val="00D80E94"/>
    <w:rsid w:val="00D80EAA"/>
    <w:rsid w:val="00D81126"/>
    <w:rsid w:val="00D8116C"/>
    <w:rsid w:val="00D81234"/>
    <w:rsid w:val="00D813EC"/>
    <w:rsid w:val="00D81483"/>
    <w:rsid w:val="00D814C8"/>
    <w:rsid w:val="00D81583"/>
    <w:rsid w:val="00D8159E"/>
    <w:rsid w:val="00D815A1"/>
    <w:rsid w:val="00D8195C"/>
    <w:rsid w:val="00D81B78"/>
    <w:rsid w:val="00D81D60"/>
    <w:rsid w:val="00D81F47"/>
    <w:rsid w:val="00D82049"/>
    <w:rsid w:val="00D82067"/>
    <w:rsid w:val="00D820F6"/>
    <w:rsid w:val="00D821F9"/>
    <w:rsid w:val="00D8231C"/>
    <w:rsid w:val="00D8251D"/>
    <w:rsid w:val="00D82DC1"/>
    <w:rsid w:val="00D82DF4"/>
    <w:rsid w:val="00D832AF"/>
    <w:rsid w:val="00D834C5"/>
    <w:rsid w:val="00D835EC"/>
    <w:rsid w:val="00D837F4"/>
    <w:rsid w:val="00D838B5"/>
    <w:rsid w:val="00D83DBA"/>
    <w:rsid w:val="00D83E09"/>
    <w:rsid w:val="00D83FF5"/>
    <w:rsid w:val="00D8419D"/>
    <w:rsid w:val="00D843EF"/>
    <w:rsid w:val="00D844C0"/>
    <w:rsid w:val="00D8450C"/>
    <w:rsid w:val="00D845E6"/>
    <w:rsid w:val="00D84768"/>
    <w:rsid w:val="00D84780"/>
    <w:rsid w:val="00D849C7"/>
    <w:rsid w:val="00D84E5E"/>
    <w:rsid w:val="00D84F16"/>
    <w:rsid w:val="00D84F80"/>
    <w:rsid w:val="00D850E7"/>
    <w:rsid w:val="00D853B4"/>
    <w:rsid w:val="00D8572F"/>
    <w:rsid w:val="00D858A1"/>
    <w:rsid w:val="00D8593C"/>
    <w:rsid w:val="00D85973"/>
    <w:rsid w:val="00D85CA4"/>
    <w:rsid w:val="00D85D22"/>
    <w:rsid w:val="00D85F41"/>
    <w:rsid w:val="00D861B0"/>
    <w:rsid w:val="00D861F3"/>
    <w:rsid w:val="00D865FA"/>
    <w:rsid w:val="00D86639"/>
    <w:rsid w:val="00D8665C"/>
    <w:rsid w:val="00D8668C"/>
    <w:rsid w:val="00D866BC"/>
    <w:rsid w:val="00D8692B"/>
    <w:rsid w:val="00D86A09"/>
    <w:rsid w:val="00D86A84"/>
    <w:rsid w:val="00D86CF1"/>
    <w:rsid w:val="00D86E66"/>
    <w:rsid w:val="00D8742D"/>
    <w:rsid w:val="00D874B2"/>
    <w:rsid w:val="00D8762C"/>
    <w:rsid w:val="00D8773C"/>
    <w:rsid w:val="00D87916"/>
    <w:rsid w:val="00D87BC1"/>
    <w:rsid w:val="00D87D03"/>
    <w:rsid w:val="00D87DFA"/>
    <w:rsid w:val="00D90055"/>
    <w:rsid w:val="00D90350"/>
    <w:rsid w:val="00D90398"/>
    <w:rsid w:val="00D90823"/>
    <w:rsid w:val="00D90B11"/>
    <w:rsid w:val="00D91241"/>
    <w:rsid w:val="00D91462"/>
    <w:rsid w:val="00D917EB"/>
    <w:rsid w:val="00D918CF"/>
    <w:rsid w:val="00D91986"/>
    <w:rsid w:val="00D91B6C"/>
    <w:rsid w:val="00D920E9"/>
    <w:rsid w:val="00D921BF"/>
    <w:rsid w:val="00D92460"/>
    <w:rsid w:val="00D92494"/>
    <w:rsid w:val="00D9256B"/>
    <w:rsid w:val="00D929B8"/>
    <w:rsid w:val="00D92A1B"/>
    <w:rsid w:val="00D92DA8"/>
    <w:rsid w:val="00D92F2F"/>
    <w:rsid w:val="00D92F7B"/>
    <w:rsid w:val="00D9312F"/>
    <w:rsid w:val="00D9320B"/>
    <w:rsid w:val="00D932E1"/>
    <w:rsid w:val="00D93567"/>
    <w:rsid w:val="00D93A0E"/>
    <w:rsid w:val="00D93AFF"/>
    <w:rsid w:val="00D93BCE"/>
    <w:rsid w:val="00D93D3C"/>
    <w:rsid w:val="00D945B6"/>
    <w:rsid w:val="00D9471E"/>
    <w:rsid w:val="00D94756"/>
    <w:rsid w:val="00D949B0"/>
    <w:rsid w:val="00D949B8"/>
    <w:rsid w:val="00D94B56"/>
    <w:rsid w:val="00D94D50"/>
    <w:rsid w:val="00D94EA1"/>
    <w:rsid w:val="00D95005"/>
    <w:rsid w:val="00D950DE"/>
    <w:rsid w:val="00D95103"/>
    <w:rsid w:val="00D95866"/>
    <w:rsid w:val="00D95AAA"/>
    <w:rsid w:val="00D95AF8"/>
    <w:rsid w:val="00D95BE6"/>
    <w:rsid w:val="00D95CDB"/>
    <w:rsid w:val="00D95E16"/>
    <w:rsid w:val="00D95EA0"/>
    <w:rsid w:val="00D962A2"/>
    <w:rsid w:val="00D96644"/>
    <w:rsid w:val="00D966C2"/>
    <w:rsid w:val="00D96888"/>
    <w:rsid w:val="00D96916"/>
    <w:rsid w:val="00D969BB"/>
    <w:rsid w:val="00D969E4"/>
    <w:rsid w:val="00D96EDA"/>
    <w:rsid w:val="00D970DF"/>
    <w:rsid w:val="00D972AA"/>
    <w:rsid w:val="00D97356"/>
    <w:rsid w:val="00D97549"/>
    <w:rsid w:val="00D9761D"/>
    <w:rsid w:val="00D97649"/>
    <w:rsid w:val="00D9787D"/>
    <w:rsid w:val="00D97A69"/>
    <w:rsid w:val="00D97AC3"/>
    <w:rsid w:val="00D97C59"/>
    <w:rsid w:val="00D97E43"/>
    <w:rsid w:val="00DA02E1"/>
    <w:rsid w:val="00DA052E"/>
    <w:rsid w:val="00DA061A"/>
    <w:rsid w:val="00DA0716"/>
    <w:rsid w:val="00DA0AB0"/>
    <w:rsid w:val="00DA0DCF"/>
    <w:rsid w:val="00DA139B"/>
    <w:rsid w:val="00DA14F7"/>
    <w:rsid w:val="00DA16EA"/>
    <w:rsid w:val="00DA17B6"/>
    <w:rsid w:val="00DA1A6D"/>
    <w:rsid w:val="00DA1C44"/>
    <w:rsid w:val="00DA1D0F"/>
    <w:rsid w:val="00DA1D42"/>
    <w:rsid w:val="00DA1DBE"/>
    <w:rsid w:val="00DA2091"/>
    <w:rsid w:val="00DA214E"/>
    <w:rsid w:val="00DA239E"/>
    <w:rsid w:val="00DA25B2"/>
    <w:rsid w:val="00DA266A"/>
    <w:rsid w:val="00DA2957"/>
    <w:rsid w:val="00DA29E8"/>
    <w:rsid w:val="00DA2ACD"/>
    <w:rsid w:val="00DA2D04"/>
    <w:rsid w:val="00DA2D50"/>
    <w:rsid w:val="00DA2EBF"/>
    <w:rsid w:val="00DA31F3"/>
    <w:rsid w:val="00DA33B5"/>
    <w:rsid w:val="00DA340E"/>
    <w:rsid w:val="00DA342C"/>
    <w:rsid w:val="00DA352B"/>
    <w:rsid w:val="00DA372C"/>
    <w:rsid w:val="00DA379B"/>
    <w:rsid w:val="00DA3A12"/>
    <w:rsid w:val="00DA408A"/>
    <w:rsid w:val="00DA43E0"/>
    <w:rsid w:val="00DA4482"/>
    <w:rsid w:val="00DA44FD"/>
    <w:rsid w:val="00DA47B4"/>
    <w:rsid w:val="00DA4C2A"/>
    <w:rsid w:val="00DA4D1B"/>
    <w:rsid w:val="00DA4F27"/>
    <w:rsid w:val="00DA4F4B"/>
    <w:rsid w:val="00DA4FB2"/>
    <w:rsid w:val="00DA5078"/>
    <w:rsid w:val="00DA50C7"/>
    <w:rsid w:val="00DA5931"/>
    <w:rsid w:val="00DA5C48"/>
    <w:rsid w:val="00DA5F2D"/>
    <w:rsid w:val="00DA6278"/>
    <w:rsid w:val="00DA62F7"/>
    <w:rsid w:val="00DA63DC"/>
    <w:rsid w:val="00DA6903"/>
    <w:rsid w:val="00DA697D"/>
    <w:rsid w:val="00DA6A25"/>
    <w:rsid w:val="00DA6C1E"/>
    <w:rsid w:val="00DA6C3D"/>
    <w:rsid w:val="00DA6D78"/>
    <w:rsid w:val="00DA6E28"/>
    <w:rsid w:val="00DA7211"/>
    <w:rsid w:val="00DA74A2"/>
    <w:rsid w:val="00DA76DF"/>
    <w:rsid w:val="00DA7776"/>
    <w:rsid w:val="00DA781C"/>
    <w:rsid w:val="00DA796F"/>
    <w:rsid w:val="00DA7A72"/>
    <w:rsid w:val="00DA7C0E"/>
    <w:rsid w:val="00DB0400"/>
    <w:rsid w:val="00DB07A7"/>
    <w:rsid w:val="00DB08E9"/>
    <w:rsid w:val="00DB0A1F"/>
    <w:rsid w:val="00DB0AA5"/>
    <w:rsid w:val="00DB0ABE"/>
    <w:rsid w:val="00DB0B88"/>
    <w:rsid w:val="00DB0C4A"/>
    <w:rsid w:val="00DB0D2D"/>
    <w:rsid w:val="00DB0E9F"/>
    <w:rsid w:val="00DB1195"/>
    <w:rsid w:val="00DB1378"/>
    <w:rsid w:val="00DB158F"/>
    <w:rsid w:val="00DB15D1"/>
    <w:rsid w:val="00DB170E"/>
    <w:rsid w:val="00DB19E8"/>
    <w:rsid w:val="00DB1F56"/>
    <w:rsid w:val="00DB202E"/>
    <w:rsid w:val="00DB2137"/>
    <w:rsid w:val="00DB23E6"/>
    <w:rsid w:val="00DB242D"/>
    <w:rsid w:val="00DB24FD"/>
    <w:rsid w:val="00DB26B0"/>
    <w:rsid w:val="00DB28F4"/>
    <w:rsid w:val="00DB2C38"/>
    <w:rsid w:val="00DB3901"/>
    <w:rsid w:val="00DB3916"/>
    <w:rsid w:val="00DB3973"/>
    <w:rsid w:val="00DB3C0C"/>
    <w:rsid w:val="00DB3F39"/>
    <w:rsid w:val="00DB462E"/>
    <w:rsid w:val="00DB4673"/>
    <w:rsid w:val="00DB487C"/>
    <w:rsid w:val="00DB49DA"/>
    <w:rsid w:val="00DB4F1E"/>
    <w:rsid w:val="00DB5793"/>
    <w:rsid w:val="00DB5A1E"/>
    <w:rsid w:val="00DB6335"/>
    <w:rsid w:val="00DB63CE"/>
    <w:rsid w:val="00DB65B9"/>
    <w:rsid w:val="00DB67D3"/>
    <w:rsid w:val="00DB69C9"/>
    <w:rsid w:val="00DB6B2A"/>
    <w:rsid w:val="00DB7005"/>
    <w:rsid w:val="00DB7165"/>
    <w:rsid w:val="00DB71A4"/>
    <w:rsid w:val="00DB71DC"/>
    <w:rsid w:val="00DB7429"/>
    <w:rsid w:val="00DB7661"/>
    <w:rsid w:val="00DB766B"/>
    <w:rsid w:val="00DB77DC"/>
    <w:rsid w:val="00DB7881"/>
    <w:rsid w:val="00DB7B18"/>
    <w:rsid w:val="00DB7D33"/>
    <w:rsid w:val="00DB7D5D"/>
    <w:rsid w:val="00DC02AF"/>
    <w:rsid w:val="00DC037C"/>
    <w:rsid w:val="00DC05FF"/>
    <w:rsid w:val="00DC0667"/>
    <w:rsid w:val="00DC08F3"/>
    <w:rsid w:val="00DC0988"/>
    <w:rsid w:val="00DC09D1"/>
    <w:rsid w:val="00DC0A75"/>
    <w:rsid w:val="00DC0BE4"/>
    <w:rsid w:val="00DC0C94"/>
    <w:rsid w:val="00DC0D0F"/>
    <w:rsid w:val="00DC1041"/>
    <w:rsid w:val="00DC1287"/>
    <w:rsid w:val="00DC12FF"/>
    <w:rsid w:val="00DC1939"/>
    <w:rsid w:val="00DC1A52"/>
    <w:rsid w:val="00DC1BB8"/>
    <w:rsid w:val="00DC20E3"/>
    <w:rsid w:val="00DC2478"/>
    <w:rsid w:val="00DC2511"/>
    <w:rsid w:val="00DC270A"/>
    <w:rsid w:val="00DC2788"/>
    <w:rsid w:val="00DC2AD8"/>
    <w:rsid w:val="00DC2BEB"/>
    <w:rsid w:val="00DC2DA9"/>
    <w:rsid w:val="00DC2DD4"/>
    <w:rsid w:val="00DC31D4"/>
    <w:rsid w:val="00DC354C"/>
    <w:rsid w:val="00DC3594"/>
    <w:rsid w:val="00DC3B4C"/>
    <w:rsid w:val="00DC3C3C"/>
    <w:rsid w:val="00DC3DC0"/>
    <w:rsid w:val="00DC4051"/>
    <w:rsid w:val="00DC4102"/>
    <w:rsid w:val="00DC4505"/>
    <w:rsid w:val="00DC46AC"/>
    <w:rsid w:val="00DC46CA"/>
    <w:rsid w:val="00DC4822"/>
    <w:rsid w:val="00DC4918"/>
    <w:rsid w:val="00DC4960"/>
    <w:rsid w:val="00DC4D48"/>
    <w:rsid w:val="00DC4E32"/>
    <w:rsid w:val="00DC4FB2"/>
    <w:rsid w:val="00DC4FDF"/>
    <w:rsid w:val="00DC5693"/>
    <w:rsid w:val="00DC570F"/>
    <w:rsid w:val="00DC5E0E"/>
    <w:rsid w:val="00DC5E6A"/>
    <w:rsid w:val="00DC5E8E"/>
    <w:rsid w:val="00DC61A1"/>
    <w:rsid w:val="00DC66B2"/>
    <w:rsid w:val="00DC688A"/>
    <w:rsid w:val="00DC6967"/>
    <w:rsid w:val="00DC6A3C"/>
    <w:rsid w:val="00DC6F6B"/>
    <w:rsid w:val="00DC7011"/>
    <w:rsid w:val="00DC7131"/>
    <w:rsid w:val="00DC7196"/>
    <w:rsid w:val="00DC7802"/>
    <w:rsid w:val="00DC7B27"/>
    <w:rsid w:val="00DC7CF0"/>
    <w:rsid w:val="00DC7E07"/>
    <w:rsid w:val="00DD003C"/>
    <w:rsid w:val="00DD0375"/>
    <w:rsid w:val="00DD06A9"/>
    <w:rsid w:val="00DD06D0"/>
    <w:rsid w:val="00DD08E3"/>
    <w:rsid w:val="00DD0BDA"/>
    <w:rsid w:val="00DD0D78"/>
    <w:rsid w:val="00DD0EAA"/>
    <w:rsid w:val="00DD12C1"/>
    <w:rsid w:val="00DD13A1"/>
    <w:rsid w:val="00DD1488"/>
    <w:rsid w:val="00DD1562"/>
    <w:rsid w:val="00DD1787"/>
    <w:rsid w:val="00DD2257"/>
    <w:rsid w:val="00DD229F"/>
    <w:rsid w:val="00DD29F7"/>
    <w:rsid w:val="00DD2A3F"/>
    <w:rsid w:val="00DD2B28"/>
    <w:rsid w:val="00DD2B8E"/>
    <w:rsid w:val="00DD2C19"/>
    <w:rsid w:val="00DD2CCF"/>
    <w:rsid w:val="00DD2D9A"/>
    <w:rsid w:val="00DD2FD7"/>
    <w:rsid w:val="00DD307B"/>
    <w:rsid w:val="00DD37D2"/>
    <w:rsid w:val="00DD37D5"/>
    <w:rsid w:val="00DD3EB8"/>
    <w:rsid w:val="00DD3EC4"/>
    <w:rsid w:val="00DD409A"/>
    <w:rsid w:val="00DD40D1"/>
    <w:rsid w:val="00DD4210"/>
    <w:rsid w:val="00DD4686"/>
    <w:rsid w:val="00DD4A7E"/>
    <w:rsid w:val="00DD4C53"/>
    <w:rsid w:val="00DD4D79"/>
    <w:rsid w:val="00DD4E20"/>
    <w:rsid w:val="00DD4EC2"/>
    <w:rsid w:val="00DD5408"/>
    <w:rsid w:val="00DD5591"/>
    <w:rsid w:val="00DD5597"/>
    <w:rsid w:val="00DD56FB"/>
    <w:rsid w:val="00DD57D6"/>
    <w:rsid w:val="00DD5976"/>
    <w:rsid w:val="00DD5989"/>
    <w:rsid w:val="00DD5CE1"/>
    <w:rsid w:val="00DD5D65"/>
    <w:rsid w:val="00DD6167"/>
    <w:rsid w:val="00DD6358"/>
    <w:rsid w:val="00DD6491"/>
    <w:rsid w:val="00DD6749"/>
    <w:rsid w:val="00DD68EC"/>
    <w:rsid w:val="00DD6A4D"/>
    <w:rsid w:val="00DD6E24"/>
    <w:rsid w:val="00DD6EC3"/>
    <w:rsid w:val="00DD6F72"/>
    <w:rsid w:val="00DD6FEC"/>
    <w:rsid w:val="00DD7078"/>
    <w:rsid w:val="00DD72A1"/>
    <w:rsid w:val="00DD737B"/>
    <w:rsid w:val="00DD73A4"/>
    <w:rsid w:val="00DD7443"/>
    <w:rsid w:val="00DE01B7"/>
    <w:rsid w:val="00DE0358"/>
    <w:rsid w:val="00DE0372"/>
    <w:rsid w:val="00DE057D"/>
    <w:rsid w:val="00DE05B3"/>
    <w:rsid w:val="00DE06F8"/>
    <w:rsid w:val="00DE07C7"/>
    <w:rsid w:val="00DE0BF1"/>
    <w:rsid w:val="00DE0D87"/>
    <w:rsid w:val="00DE0E76"/>
    <w:rsid w:val="00DE140B"/>
    <w:rsid w:val="00DE150D"/>
    <w:rsid w:val="00DE1693"/>
    <w:rsid w:val="00DE190A"/>
    <w:rsid w:val="00DE1AB6"/>
    <w:rsid w:val="00DE1B23"/>
    <w:rsid w:val="00DE1ED2"/>
    <w:rsid w:val="00DE1FDE"/>
    <w:rsid w:val="00DE1FF8"/>
    <w:rsid w:val="00DE212A"/>
    <w:rsid w:val="00DE21C2"/>
    <w:rsid w:val="00DE225E"/>
    <w:rsid w:val="00DE2313"/>
    <w:rsid w:val="00DE24B8"/>
    <w:rsid w:val="00DE24BB"/>
    <w:rsid w:val="00DE27CC"/>
    <w:rsid w:val="00DE2C83"/>
    <w:rsid w:val="00DE2DAE"/>
    <w:rsid w:val="00DE2E70"/>
    <w:rsid w:val="00DE3378"/>
    <w:rsid w:val="00DE33B8"/>
    <w:rsid w:val="00DE3515"/>
    <w:rsid w:val="00DE37B9"/>
    <w:rsid w:val="00DE388B"/>
    <w:rsid w:val="00DE38AD"/>
    <w:rsid w:val="00DE3948"/>
    <w:rsid w:val="00DE3C5E"/>
    <w:rsid w:val="00DE3CE4"/>
    <w:rsid w:val="00DE3E53"/>
    <w:rsid w:val="00DE3F55"/>
    <w:rsid w:val="00DE4231"/>
    <w:rsid w:val="00DE4463"/>
    <w:rsid w:val="00DE44B5"/>
    <w:rsid w:val="00DE455A"/>
    <w:rsid w:val="00DE46BE"/>
    <w:rsid w:val="00DE472E"/>
    <w:rsid w:val="00DE48AD"/>
    <w:rsid w:val="00DE5244"/>
    <w:rsid w:val="00DE53CB"/>
    <w:rsid w:val="00DE552C"/>
    <w:rsid w:val="00DE58AF"/>
    <w:rsid w:val="00DE5B07"/>
    <w:rsid w:val="00DE5D8D"/>
    <w:rsid w:val="00DE5DAF"/>
    <w:rsid w:val="00DE5DD6"/>
    <w:rsid w:val="00DE628C"/>
    <w:rsid w:val="00DE630B"/>
    <w:rsid w:val="00DE6433"/>
    <w:rsid w:val="00DE6657"/>
    <w:rsid w:val="00DE7604"/>
    <w:rsid w:val="00DE7C2E"/>
    <w:rsid w:val="00DF003F"/>
    <w:rsid w:val="00DF0254"/>
    <w:rsid w:val="00DF0516"/>
    <w:rsid w:val="00DF0554"/>
    <w:rsid w:val="00DF061A"/>
    <w:rsid w:val="00DF0882"/>
    <w:rsid w:val="00DF0936"/>
    <w:rsid w:val="00DF0BCA"/>
    <w:rsid w:val="00DF16D7"/>
    <w:rsid w:val="00DF1732"/>
    <w:rsid w:val="00DF19C4"/>
    <w:rsid w:val="00DF19EB"/>
    <w:rsid w:val="00DF1B00"/>
    <w:rsid w:val="00DF1CBE"/>
    <w:rsid w:val="00DF1D34"/>
    <w:rsid w:val="00DF1E13"/>
    <w:rsid w:val="00DF1E90"/>
    <w:rsid w:val="00DF1EB3"/>
    <w:rsid w:val="00DF1FF7"/>
    <w:rsid w:val="00DF203C"/>
    <w:rsid w:val="00DF2195"/>
    <w:rsid w:val="00DF23C7"/>
    <w:rsid w:val="00DF23D8"/>
    <w:rsid w:val="00DF26D7"/>
    <w:rsid w:val="00DF2775"/>
    <w:rsid w:val="00DF294D"/>
    <w:rsid w:val="00DF2A07"/>
    <w:rsid w:val="00DF2C3D"/>
    <w:rsid w:val="00DF315B"/>
    <w:rsid w:val="00DF3193"/>
    <w:rsid w:val="00DF3443"/>
    <w:rsid w:val="00DF34D8"/>
    <w:rsid w:val="00DF368A"/>
    <w:rsid w:val="00DF3A25"/>
    <w:rsid w:val="00DF3FCD"/>
    <w:rsid w:val="00DF402A"/>
    <w:rsid w:val="00DF41E8"/>
    <w:rsid w:val="00DF4261"/>
    <w:rsid w:val="00DF45C1"/>
    <w:rsid w:val="00DF480D"/>
    <w:rsid w:val="00DF4B8F"/>
    <w:rsid w:val="00DF4E30"/>
    <w:rsid w:val="00DF4E48"/>
    <w:rsid w:val="00DF51E9"/>
    <w:rsid w:val="00DF534C"/>
    <w:rsid w:val="00DF539E"/>
    <w:rsid w:val="00DF53A2"/>
    <w:rsid w:val="00DF5493"/>
    <w:rsid w:val="00DF5630"/>
    <w:rsid w:val="00DF5651"/>
    <w:rsid w:val="00DF5776"/>
    <w:rsid w:val="00DF5A1A"/>
    <w:rsid w:val="00DF5A3F"/>
    <w:rsid w:val="00DF5D7E"/>
    <w:rsid w:val="00DF6357"/>
    <w:rsid w:val="00DF6404"/>
    <w:rsid w:val="00DF644F"/>
    <w:rsid w:val="00DF6A56"/>
    <w:rsid w:val="00DF6CD2"/>
    <w:rsid w:val="00DF6EF9"/>
    <w:rsid w:val="00DF701B"/>
    <w:rsid w:val="00DF712A"/>
    <w:rsid w:val="00DF7245"/>
    <w:rsid w:val="00DF7289"/>
    <w:rsid w:val="00DF73C6"/>
    <w:rsid w:val="00DF7546"/>
    <w:rsid w:val="00DF7988"/>
    <w:rsid w:val="00DF7EDA"/>
    <w:rsid w:val="00E00307"/>
    <w:rsid w:val="00E0031C"/>
    <w:rsid w:val="00E00355"/>
    <w:rsid w:val="00E00470"/>
    <w:rsid w:val="00E0050E"/>
    <w:rsid w:val="00E00817"/>
    <w:rsid w:val="00E0097F"/>
    <w:rsid w:val="00E00AE4"/>
    <w:rsid w:val="00E00D70"/>
    <w:rsid w:val="00E00EBD"/>
    <w:rsid w:val="00E0105E"/>
    <w:rsid w:val="00E01179"/>
    <w:rsid w:val="00E014B3"/>
    <w:rsid w:val="00E01543"/>
    <w:rsid w:val="00E018AB"/>
    <w:rsid w:val="00E018D8"/>
    <w:rsid w:val="00E01903"/>
    <w:rsid w:val="00E01E25"/>
    <w:rsid w:val="00E01E74"/>
    <w:rsid w:val="00E0201E"/>
    <w:rsid w:val="00E021C3"/>
    <w:rsid w:val="00E02368"/>
    <w:rsid w:val="00E02498"/>
    <w:rsid w:val="00E024E8"/>
    <w:rsid w:val="00E02617"/>
    <w:rsid w:val="00E02736"/>
    <w:rsid w:val="00E027D8"/>
    <w:rsid w:val="00E028A3"/>
    <w:rsid w:val="00E02A06"/>
    <w:rsid w:val="00E02A5E"/>
    <w:rsid w:val="00E02E53"/>
    <w:rsid w:val="00E02E7F"/>
    <w:rsid w:val="00E02F08"/>
    <w:rsid w:val="00E02F76"/>
    <w:rsid w:val="00E0336C"/>
    <w:rsid w:val="00E034F3"/>
    <w:rsid w:val="00E035E8"/>
    <w:rsid w:val="00E038F7"/>
    <w:rsid w:val="00E03BE5"/>
    <w:rsid w:val="00E03BF3"/>
    <w:rsid w:val="00E03E4E"/>
    <w:rsid w:val="00E03E97"/>
    <w:rsid w:val="00E03F5D"/>
    <w:rsid w:val="00E040CE"/>
    <w:rsid w:val="00E045FE"/>
    <w:rsid w:val="00E0473E"/>
    <w:rsid w:val="00E04916"/>
    <w:rsid w:val="00E04E3D"/>
    <w:rsid w:val="00E0501C"/>
    <w:rsid w:val="00E051F1"/>
    <w:rsid w:val="00E052A3"/>
    <w:rsid w:val="00E0556D"/>
    <w:rsid w:val="00E055A8"/>
    <w:rsid w:val="00E05634"/>
    <w:rsid w:val="00E057C1"/>
    <w:rsid w:val="00E057C2"/>
    <w:rsid w:val="00E057E7"/>
    <w:rsid w:val="00E05904"/>
    <w:rsid w:val="00E059EA"/>
    <w:rsid w:val="00E05A22"/>
    <w:rsid w:val="00E05EB2"/>
    <w:rsid w:val="00E0601F"/>
    <w:rsid w:val="00E06186"/>
    <w:rsid w:val="00E06212"/>
    <w:rsid w:val="00E06257"/>
    <w:rsid w:val="00E06352"/>
    <w:rsid w:val="00E063E7"/>
    <w:rsid w:val="00E0653B"/>
    <w:rsid w:val="00E06727"/>
    <w:rsid w:val="00E06740"/>
    <w:rsid w:val="00E069CF"/>
    <w:rsid w:val="00E06BD1"/>
    <w:rsid w:val="00E06C2A"/>
    <w:rsid w:val="00E06C6B"/>
    <w:rsid w:val="00E06E29"/>
    <w:rsid w:val="00E06F22"/>
    <w:rsid w:val="00E07011"/>
    <w:rsid w:val="00E0709F"/>
    <w:rsid w:val="00E078C7"/>
    <w:rsid w:val="00E078E8"/>
    <w:rsid w:val="00E07AAF"/>
    <w:rsid w:val="00E07CA8"/>
    <w:rsid w:val="00E100A6"/>
    <w:rsid w:val="00E10115"/>
    <w:rsid w:val="00E103B8"/>
    <w:rsid w:val="00E10502"/>
    <w:rsid w:val="00E108E5"/>
    <w:rsid w:val="00E109EE"/>
    <w:rsid w:val="00E10C1B"/>
    <w:rsid w:val="00E10D7B"/>
    <w:rsid w:val="00E113F7"/>
    <w:rsid w:val="00E116F4"/>
    <w:rsid w:val="00E117F3"/>
    <w:rsid w:val="00E1185E"/>
    <w:rsid w:val="00E11A87"/>
    <w:rsid w:val="00E11C30"/>
    <w:rsid w:val="00E12275"/>
    <w:rsid w:val="00E1242C"/>
    <w:rsid w:val="00E127B1"/>
    <w:rsid w:val="00E128E2"/>
    <w:rsid w:val="00E12AA1"/>
    <w:rsid w:val="00E12B2F"/>
    <w:rsid w:val="00E12BC6"/>
    <w:rsid w:val="00E12FD2"/>
    <w:rsid w:val="00E1310C"/>
    <w:rsid w:val="00E13181"/>
    <w:rsid w:val="00E1361C"/>
    <w:rsid w:val="00E136AB"/>
    <w:rsid w:val="00E13AC7"/>
    <w:rsid w:val="00E13D18"/>
    <w:rsid w:val="00E13E2E"/>
    <w:rsid w:val="00E14178"/>
    <w:rsid w:val="00E143CB"/>
    <w:rsid w:val="00E14790"/>
    <w:rsid w:val="00E14ABA"/>
    <w:rsid w:val="00E14C98"/>
    <w:rsid w:val="00E14D63"/>
    <w:rsid w:val="00E14E4B"/>
    <w:rsid w:val="00E154DC"/>
    <w:rsid w:val="00E154FE"/>
    <w:rsid w:val="00E15651"/>
    <w:rsid w:val="00E157A6"/>
    <w:rsid w:val="00E1599F"/>
    <w:rsid w:val="00E15C19"/>
    <w:rsid w:val="00E15FCE"/>
    <w:rsid w:val="00E16062"/>
    <w:rsid w:val="00E16214"/>
    <w:rsid w:val="00E1622B"/>
    <w:rsid w:val="00E16449"/>
    <w:rsid w:val="00E164AF"/>
    <w:rsid w:val="00E16538"/>
    <w:rsid w:val="00E1658C"/>
    <w:rsid w:val="00E167E9"/>
    <w:rsid w:val="00E16825"/>
    <w:rsid w:val="00E169F7"/>
    <w:rsid w:val="00E16ABF"/>
    <w:rsid w:val="00E16B8F"/>
    <w:rsid w:val="00E16E19"/>
    <w:rsid w:val="00E17254"/>
    <w:rsid w:val="00E1733D"/>
    <w:rsid w:val="00E17358"/>
    <w:rsid w:val="00E174DD"/>
    <w:rsid w:val="00E1757D"/>
    <w:rsid w:val="00E176CC"/>
    <w:rsid w:val="00E179A4"/>
    <w:rsid w:val="00E17A07"/>
    <w:rsid w:val="00E17B38"/>
    <w:rsid w:val="00E204BE"/>
    <w:rsid w:val="00E20505"/>
    <w:rsid w:val="00E207AC"/>
    <w:rsid w:val="00E2097F"/>
    <w:rsid w:val="00E209B6"/>
    <w:rsid w:val="00E20C2D"/>
    <w:rsid w:val="00E20DF4"/>
    <w:rsid w:val="00E20EA2"/>
    <w:rsid w:val="00E20F1D"/>
    <w:rsid w:val="00E20FD9"/>
    <w:rsid w:val="00E21110"/>
    <w:rsid w:val="00E2113B"/>
    <w:rsid w:val="00E21276"/>
    <w:rsid w:val="00E213EC"/>
    <w:rsid w:val="00E21450"/>
    <w:rsid w:val="00E21489"/>
    <w:rsid w:val="00E21862"/>
    <w:rsid w:val="00E21AD7"/>
    <w:rsid w:val="00E21D66"/>
    <w:rsid w:val="00E21F33"/>
    <w:rsid w:val="00E221C3"/>
    <w:rsid w:val="00E2237D"/>
    <w:rsid w:val="00E225B6"/>
    <w:rsid w:val="00E22885"/>
    <w:rsid w:val="00E228A1"/>
    <w:rsid w:val="00E2366C"/>
    <w:rsid w:val="00E236D6"/>
    <w:rsid w:val="00E23817"/>
    <w:rsid w:val="00E23936"/>
    <w:rsid w:val="00E23AD1"/>
    <w:rsid w:val="00E23D84"/>
    <w:rsid w:val="00E23DCE"/>
    <w:rsid w:val="00E23E4D"/>
    <w:rsid w:val="00E241CA"/>
    <w:rsid w:val="00E242E3"/>
    <w:rsid w:val="00E243B0"/>
    <w:rsid w:val="00E243BF"/>
    <w:rsid w:val="00E24508"/>
    <w:rsid w:val="00E24BEF"/>
    <w:rsid w:val="00E24DBE"/>
    <w:rsid w:val="00E24E0D"/>
    <w:rsid w:val="00E24E2C"/>
    <w:rsid w:val="00E24F66"/>
    <w:rsid w:val="00E24F7A"/>
    <w:rsid w:val="00E25264"/>
    <w:rsid w:val="00E255B6"/>
    <w:rsid w:val="00E259F6"/>
    <w:rsid w:val="00E26021"/>
    <w:rsid w:val="00E262AB"/>
    <w:rsid w:val="00E26332"/>
    <w:rsid w:val="00E263D9"/>
    <w:rsid w:val="00E263E1"/>
    <w:rsid w:val="00E26658"/>
    <w:rsid w:val="00E2672E"/>
    <w:rsid w:val="00E269EF"/>
    <w:rsid w:val="00E26A27"/>
    <w:rsid w:val="00E26A2C"/>
    <w:rsid w:val="00E26B82"/>
    <w:rsid w:val="00E26D75"/>
    <w:rsid w:val="00E270D7"/>
    <w:rsid w:val="00E27573"/>
    <w:rsid w:val="00E2787A"/>
    <w:rsid w:val="00E27A34"/>
    <w:rsid w:val="00E27CBF"/>
    <w:rsid w:val="00E27CFD"/>
    <w:rsid w:val="00E27EA6"/>
    <w:rsid w:val="00E30623"/>
    <w:rsid w:val="00E30734"/>
    <w:rsid w:val="00E30831"/>
    <w:rsid w:val="00E3097D"/>
    <w:rsid w:val="00E30AD1"/>
    <w:rsid w:val="00E30B5F"/>
    <w:rsid w:val="00E30BCF"/>
    <w:rsid w:val="00E30C78"/>
    <w:rsid w:val="00E30D08"/>
    <w:rsid w:val="00E3113A"/>
    <w:rsid w:val="00E31457"/>
    <w:rsid w:val="00E315B4"/>
    <w:rsid w:val="00E3167E"/>
    <w:rsid w:val="00E31880"/>
    <w:rsid w:val="00E31B09"/>
    <w:rsid w:val="00E32064"/>
    <w:rsid w:val="00E3230A"/>
    <w:rsid w:val="00E32318"/>
    <w:rsid w:val="00E324C3"/>
    <w:rsid w:val="00E3255D"/>
    <w:rsid w:val="00E3265B"/>
    <w:rsid w:val="00E3266F"/>
    <w:rsid w:val="00E32718"/>
    <w:rsid w:val="00E328E2"/>
    <w:rsid w:val="00E32B1C"/>
    <w:rsid w:val="00E32D95"/>
    <w:rsid w:val="00E33099"/>
    <w:rsid w:val="00E331AA"/>
    <w:rsid w:val="00E332D8"/>
    <w:rsid w:val="00E33337"/>
    <w:rsid w:val="00E333F9"/>
    <w:rsid w:val="00E33785"/>
    <w:rsid w:val="00E33899"/>
    <w:rsid w:val="00E33A0F"/>
    <w:rsid w:val="00E33F25"/>
    <w:rsid w:val="00E33FD7"/>
    <w:rsid w:val="00E341A0"/>
    <w:rsid w:val="00E341D2"/>
    <w:rsid w:val="00E346F2"/>
    <w:rsid w:val="00E34E2E"/>
    <w:rsid w:val="00E34EBE"/>
    <w:rsid w:val="00E34EC9"/>
    <w:rsid w:val="00E34F3A"/>
    <w:rsid w:val="00E3534A"/>
    <w:rsid w:val="00E3536F"/>
    <w:rsid w:val="00E3579E"/>
    <w:rsid w:val="00E359FD"/>
    <w:rsid w:val="00E35C8B"/>
    <w:rsid w:val="00E35DEA"/>
    <w:rsid w:val="00E35FA8"/>
    <w:rsid w:val="00E364F0"/>
    <w:rsid w:val="00E3659C"/>
    <w:rsid w:val="00E369B8"/>
    <w:rsid w:val="00E36C67"/>
    <w:rsid w:val="00E36D95"/>
    <w:rsid w:val="00E36FEB"/>
    <w:rsid w:val="00E3713D"/>
    <w:rsid w:val="00E37193"/>
    <w:rsid w:val="00E372D9"/>
    <w:rsid w:val="00E373C9"/>
    <w:rsid w:val="00E37585"/>
    <w:rsid w:val="00E37653"/>
    <w:rsid w:val="00E3778A"/>
    <w:rsid w:val="00E37A35"/>
    <w:rsid w:val="00E37C96"/>
    <w:rsid w:val="00E37F4E"/>
    <w:rsid w:val="00E40168"/>
    <w:rsid w:val="00E401CE"/>
    <w:rsid w:val="00E40492"/>
    <w:rsid w:val="00E407D8"/>
    <w:rsid w:val="00E40812"/>
    <w:rsid w:val="00E40837"/>
    <w:rsid w:val="00E4088C"/>
    <w:rsid w:val="00E40A9E"/>
    <w:rsid w:val="00E40C14"/>
    <w:rsid w:val="00E40C26"/>
    <w:rsid w:val="00E40D84"/>
    <w:rsid w:val="00E416CC"/>
    <w:rsid w:val="00E416F8"/>
    <w:rsid w:val="00E41938"/>
    <w:rsid w:val="00E4194B"/>
    <w:rsid w:val="00E41B95"/>
    <w:rsid w:val="00E41C93"/>
    <w:rsid w:val="00E41D65"/>
    <w:rsid w:val="00E41D86"/>
    <w:rsid w:val="00E41E6A"/>
    <w:rsid w:val="00E42125"/>
    <w:rsid w:val="00E42431"/>
    <w:rsid w:val="00E42543"/>
    <w:rsid w:val="00E42E64"/>
    <w:rsid w:val="00E42E7D"/>
    <w:rsid w:val="00E42F6A"/>
    <w:rsid w:val="00E43143"/>
    <w:rsid w:val="00E431C0"/>
    <w:rsid w:val="00E433C6"/>
    <w:rsid w:val="00E434C7"/>
    <w:rsid w:val="00E434D4"/>
    <w:rsid w:val="00E4395B"/>
    <w:rsid w:val="00E43A07"/>
    <w:rsid w:val="00E43C9F"/>
    <w:rsid w:val="00E43D04"/>
    <w:rsid w:val="00E4409A"/>
    <w:rsid w:val="00E44248"/>
    <w:rsid w:val="00E4453C"/>
    <w:rsid w:val="00E44A1A"/>
    <w:rsid w:val="00E44AC1"/>
    <w:rsid w:val="00E44AD9"/>
    <w:rsid w:val="00E4512C"/>
    <w:rsid w:val="00E451D8"/>
    <w:rsid w:val="00E45215"/>
    <w:rsid w:val="00E45444"/>
    <w:rsid w:val="00E455C4"/>
    <w:rsid w:val="00E45A50"/>
    <w:rsid w:val="00E45D6B"/>
    <w:rsid w:val="00E45D81"/>
    <w:rsid w:val="00E45DF6"/>
    <w:rsid w:val="00E45EEF"/>
    <w:rsid w:val="00E461DF"/>
    <w:rsid w:val="00E461EB"/>
    <w:rsid w:val="00E46252"/>
    <w:rsid w:val="00E46368"/>
    <w:rsid w:val="00E4655F"/>
    <w:rsid w:val="00E46573"/>
    <w:rsid w:val="00E46747"/>
    <w:rsid w:val="00E46824"/>
    <w:rsid w:val="00E46970"/>
    <w:rsid w:val="00E4697D"/>
    <w:rsid w:val="00E46C98"/>
    <w:rsid w:val="00E46EC6"/>
    <w:rsid w:val="00E46EED"/>
    <w:rsid w:val="00E46F50"/>
    <w:rsid w:val="00E472C8"/>
    <w:rsid w:val="00E47457"/>
    <w:rsid w:val="00E47673"/>
    <w:rsid w:val="00E4767B"/>
    <w:rsid w:val="00E4796D"/>
    <w:rsid w:val="00E47A84"/>
    <w:rsid w:val="00E47ABF"/>
    <w:rsid w:val="00E47BF3"/>
    <w:rsid w:val="00E47D91"/>
    <w:rsid w:val="00E47E6E"/>
    <w:rsid w:val="00E501B7"/>
    <w:rsid w:val="00E50809"/>
    <w:rsid w:val="00E509DF"/>
    <w:rsid w:val="00E50BC3"/>
    <w:rsid w:val="00E50F01"/>
    <w:rsid w:val="00E5120D"/>
    <w:rsid w:val="00E51282"/>
    <w:rsid w:val="00E51311"/>
    <w:rsid w:val="00E51493"/>
    <w:rsid w:val="00E5159F"/>
    <w:rsid w:val="00E51729"/>
    <w:rsid w:val="00E51784"/>
    <w:rsid w:val="00E517B9"/>
    <w:rsid w:val="00E51865"/>
    <w:rsid w:val="00E518C8"/>
    <w:rsid w:val="00E51CBB"/>
    <w:rsid w:val="00E51E45"/>
    <w:rsid w:val="00E52344"/>
    <w:rsid w:val="00E5244A"/>
    <w:rsid w:val="00E526D1"/>
    <w:rsid w:val="00E5281B"/>
    <w:rsid w:val="00E5289C"/>
    <w:rsid w:val="00E528E2"/>
    <w:rsid w:val="00E52916"/>
    <w:rsid w:val="00E529DF"/>
    <w:rsid w:val="00E52A66"/>
    <w:rsid w:val="00E52ABF"/>
    <w:rsid w:val="00E52B10"/>
    <w:rsid w:val="00E52BA6"/>
    <w:rsid w:val="00E52C82"/>
    <w:rsid w:val="00E530E6"/>
    <w:rsid w:val="00E5346C"/>
    <w:rsid w:val="00E53BAD"/>
    <w:rsid w:val="00E53D04"/>
    <w:rsid w:val="00E5413F"/>
    <w:rsid w:val="00E54657"/>
    <w:rsid w:val="00E54711"/>
    <w:rsid w:val="00E54AB8"/>
    <w:rsid w:val="00E54AE4"/>
    <w:rsid w:val="00E54CF3"/>
    <w:rsid w:val="00E54D05"/>
    <w:rsid w:val="00E54D2E"/>
    <w:rsid w:val="00E552F7"/>
    <w:rsid w:val="00E55D51"/>
    <w:rsid w:val="00E55DEA"/>
    <w:rsid w:val="00E55FEC"/>
    <w:rsid w:val="00E56132"/>
    <w:rsid w:val="00E56240"/>
    <w:rsid w:val="00E56383"/>
    <w:rsid w:val="00E5652C"/>
    <w:rsid w:val="00E56594"/>
    <w:rsid w:val="00E5660A"/>
    <w:rsid w:val="00E567D4"/>
    <w:rsid w:val="00E567FF"/>
    <w:rsid w:val="00E569D8"/>
    <w:rsid w:val="00E56CB2"/>
    <w:rsid w:val="00E56DD3"/>
    <w:rsid w:val="00E570CF"/>
    <w:rsid w:val="00E57134"/>
    <w:rsid w:val="00E5720C"/>
    <w:rsid w:val="00E57552"/>
    <w:rsid w:val="00E575C5"/>
    <w:rsid w:val="00E57673"/>
    <w:rsid w:val="00E57727"/>
    <w:rsid w:val="00E57D0E"/>
    <w:rsid w:val="00E57D51"/>
    <w:rsid w:val="00E602D1"/>
    <w:rsid w:val="00E60528"/>
    <w:rsid w:val="00E60572"/>
    <w:rsid w:val="00E60CF1"/>
    <w:rsid w:val="00E61206"/>
    <w:rsid w:val="00E6126F"/>
    <w:rsid w:val="00E6163A"/>
    <w:rsid w:val="00E61AA4"/>
    <w:rsid w:val="00E61BA5"/>
    <w:rsid w:val="00E61BD8"/>
    <w:rsid w:val="00E61DA9"/>
    <w:rsid w:val="00E620EE"/>
    <w:rsid w:val="00E62107"/>
    <w:rsid w:val="00E625A0"/>
    <w:rsid w:val="00E62726"/>
    <w:rsid w:val="00E62727"/>
    <w:rsid w:val="00E62768"/>
    <w:rsid w:val="00E62843"/>
    <w:rsid w:val="00E629C4"/>
    <w:rsid w:val="00E62C86"/>
    <w:rsid w:val="00E62F0D"/>
    <w:rsid w:val="00E62F71"/>
    <w:rsid w:val="00E62FCA"/>
    <w:rsid w:val="00E633CA"/>
    <w:rsid w:val="00E63580"/>
    <w:rsid w:val="00E63962"/>
    <w:rsid w:val="00E639B3"/>
    <w:rsid w:val="00E63B5F"/>
    <w:rsid w:val="00E64310"/>
    <w:rsid w:val="00E64409"/>
    <w:rsid w:val="00E64444"/>
    <w:rsid w:val="00E644AE"/>
    <w:rsid w:val="00E644BA"/>
    <w:rsid w:val="00E64706"/>
    <w:rsid w:val="00E64C22"/>
    <w:rsid w:val="00E64E9A"/>
    <w:rsid w:val="00E64F1C"/>
    <w:rsid w:val="00E65063"/>
    <w:rsid w:val="00E650B6"/>
    <w:rsid w:val="00E650F1"/>
    <w:rsid w:val="00E6539E"/>
    <w:rsid w:val="00E65588"/>
    <w:rsid w:val="00E655D2"/>
    <w:rsid w:val="00E65683"/>
    <w:rsid w:val="00E6579D"/>
    <w:rsid w:val="00E65D67"/>
    <w:rsid w:val="00E66112"/>
    <w:rsid w:val="00E66153"/>
    <w:rsid w:val="00E66281"/>
    <w:rsid w:val="00E66A7E"/>
    <w:rsid w:val="00E66AF0"/>
    <w:rsid w:val="00E66EE8"/>
    <w:rsid w:val="00E67679"/>
    <w:rsid w:val="00E67874"/>
    <w:rsid w:val="00E67A04"/>
    <w:rsid w:val="00E67A63"/>
    <w:rsid w:val="00E67B3B"/>
    <w:rsid w:val="00E67B7A"/>
    <w:rsid w:val="00E67D4D"/>
    <w:rsid w:val="00E67D6D"/>
    <w:rsid w:val="00E67EA7"/>
    <w:rsid w:val="00E67FFC"/>
    <w:rsid w:val="00E70022"/>
    <w:rsid w:val="00E700ED"/>
    <w:rsid w:val="00E70122"/>
    <w:rsid w:val="00E70128"/>
    <w:rsid w:val="00E7021E"/>
    <w:rsid w:val="00E709F7"/>
    <w:rsid w:val="00E70B59"/>
    <w:rsid w:val="00E70BAE"/>
    <w:rsid w:val="00E70F9D"/>
    <w:rsid w:val="00E70FB6"/>
    <w:rsid w:val="00E7119E"/>
    <w:rsid w:val="00E712FA"/>
    <w:rsid w:val="00E716A6"/>
    <w:rsid w:val="00E716E3"/>
    <w:rsid w:val="00E71B72"/>
    <w:rsid w:val="00E71BDA"/>
    <w:rsid w:val="00E71C6A"/>
    <w:rsid w:val="00E71E41"/>
    <w:rsid w:val="00E71E50"/>
    <w:rsid w:val="00E71EDC"/>
    <w:rsid w:val="00E71F88"/>
    <w:rsid w:val="00E725F0"/>
    <w:rsid w:val="00E727E7"/>
    <w:rsid w:val="00E728A6"/>
    <w:rsid w:val="00E7293B"/>
    <w:rsid w:val="00E72BBD"/>
    <w:rsid w:val="00E72CCD"/>
    <w:rsid w:val="00E72D5B"/>
    <w:rsid w:val="00E72F4A"/>
    <w:rsid w:val="00E73317"/>
    <w:rsid w:val="00E733DE"/>
    <w:rsid w:val="00E736BC"/>
    <w:rsid w:val="00E736DF"/>
    <w:rsid w:val="00E73877"/>
    <w:rsid w:val="00E73885"/>
    <w:rsid w:val="00E73BDE"/>
    <w:rsid w:val="00E73C3C"/>
    <w:rsid w:val="00E73C5A"/>
    <w:rsid w:val="00E73E2A"/>
    <w:rsid w:val="00E73EE2"/>
    <w:rsid w:val="00E73F34"/>
    <w:rsid w:val="00E74192"/>
    <w:rsid w:val="00E74CCC"/>
    <w:rsid w:val="00E7504F"/>
    <w:rsid w:val="00E7511A"/>
    <w:rsid w:val="00E75202"/>
    <w:rsid w:val="00E752A7"/>
    <w:rsid w:val="00E7553B"/>
    <w:rsid w:val="00E756C3"/>
    <w:rsid w:val="00E75860"/>
    <w:rsid w:val="00E75929"/>
    <w:rsid w:val="00E75983"/>
    <w:rsid w:val="00E75AC5"/>
    <w:rsid w:val="00E75B1F"/>
    <w:rsid w:val="00E75C53"/>
    <w:rsid w:val="00E75C82"/>
    <w:rsid w:val="00E764FB"/>
    <w:rsid w:val="00E76733"/>
    <w:rsid w:val="00E768C9"/>
    <w:rsid w:val="00E76A41"/>
    <w:rsid w:val="00E76EE0"/>
    <w:rsid w:val="00E77080"/>
    <w:rsid w:val="00E772D4"/>
    <w:rsid w:val="00E77381"/>
    <w:rsid w:val="00E774A1"/>
    <w:rsid w:val="00E77BDC"/>
    <w:rsid w:val="00E77DF7"/>
    <w:rsid w:val="00E77F52"/>
    <w:rsid w:val="00E802C7"/>
    <w:rsid w:val="00E80304"/>
    <w:rsid w:val="00E80554"/>
    <w:rsid w:val="00E80685"/>
    <w:rsid w:val="00E808A1"/>
    <w:rsid w:val="00E80A08"/>
    <w:rsid w:val="00E80B25"/>
    <w:rsid w:val="00E80B70"/>
    <w:rsid w:val="00E80BE9"/>
    <w:rsid w:val="00E80C54"/>
    <w:rsid w:val="00E80CF6"/>
    <w:rsid w:val="00E80DB9"/>
    <w:rsid w:val="00E813FD"/>
    <w:rsid w:val="00E815CF"/>
    <w:rsid w:val="00E8161A"/>
    <w:rsid w:val="00E8171A"/>
    <w:rsid w:val="00E8175E"/>
    <w:rsid w:val="00E817F9"/>
    <w:rsid w:val="00E8196B"/>
    <w:rsid w:val="00E81F0F"/>
    <w:rsid w:val="00E81F65"/>
    <w:rsid w:val="00E81F80"/>
    <w:rsid w:val="00E81FA9"/>
    <w:rsid w:val="00E81FC0"/>
    <w:rsid w:val="00E822BE"/>
    <w:rsid w:val="00E82386"/>
    <w:rsid w:val="00E825FF"/>
    <w:rsid w:val="00E8291D"/>
    <w:rsid w:val="00E82C1F"/>
    <w:rsid w:val="00E82D2E"/>
    <w:rsid w:val="00E82DA4"/>
    <w:rsid w:val="00E82F28"/>
    <w:rsid w:val="00E833E6"/>
    <w:rsid w:val="00E835CF"/>
    <w:rsid w:val="00E835D4"/>
    <w:rsid w:val="00E83611"/>
    <w:rsid w:val="00E8374B"/>
    <w:rsid w:val="00E8375B"/>
    <w:rsid w:val="00E837A7"/>
    <w:rsid w:val="00E838BD"/>
    <w:rsid w:val="00E838F8"/>
    <w:rsid w:val="00E83BAF"/>
    <w:rsid w:val="00E83E58"/>
    <w:rsid w:val="00E83EEC"/>
    <w:rsid w:val="00E8401A"/>
    <w:rsid w:val="00E8417C"/>
    <w:rsid w:val="00E84420"/>
    <w:rsid w:val="00E84528"/>
    <w:rsid w:val="00E8466C"/>
    <w:rsid w:val="00E846D8"/>
    <w:rsid w:val="00E84700"/>
    <w:rsid w:val="00E84871"/>
    <w:rsid w:val="00E84AFE"/>
    <w:rsid w:val="00E84DB3"/>
    <w:rsid w:val="00E84E0B"/>
    <w:rsid w:val="00E84EA9"/>
    <w:rsid w:val="00E851EF"/>
    <w:rsid w:val="00E85256"/>
    <w:rsid w:val="00E8537F"/>
    <w:rsid w:val="00E85514"/>
    <w:rsid w:val="00E855D7"/>
    <w:rsid w:val="00E85853"/>
    <w:rsid w:val="00E85AC3"/>
    <w:rsid w:val="00E85AEC"/>
    <w:rsid w:val="00E85B96"/>
    <w:rsid w:val="00E86014"/>
    <w:rsid w:val="00E860FF"/>
    <w:rsid w:val="00E869FB"/>
    <w:rsid w:val="00E86BE2"/>
    <w:rsid w:val="00E86C5D"/>
    <w:rsid w:val="00E86C9D"/>
    <w:rsid w:val="00E8712E"/>
    <w:rsid w:val="00E874A4"/>
    <w:rsid w:val="00E875F9"/>
    <w:rsid w:val="00E878A3"/>
    <w:rsid w:val="00E87FE1"/>
    <w:rsid w:val="00E90079"/>
    <w:rsid w:val="00E9015A"/>
    <w:rsid w:val="00E9016F"/>
    <w:rsid w:val="00E90393"/>
    <w:rsid w:val="00E903D9"/>
    <w:rsid w:val="00E90654"/>
    <w:rsid w:val="00E90993"/>
    <w:rsid w:val="00E909A3"/>
    <w:rsid w:val="00E90BAB"/>
    <w:rsid w:val="00E90D7D"/>
    <w:rsid w:val="00E90E4B"/>
    <w:rsid w:val="00E91012"/>
    <w:rsid w:val="00E91050"/>
    <w:rsid w:val="00E91092"/>
    <w:rsid w:val="00E9155C"/>
    <w:rsid w:val="00E91F6B"/>
    <w:rsid w:val="00E92426"/>
    <w:rsid w:val="00E92552"/>
    <w:rsid w:val="00E9284A"/>
    <w:rsid w:val="00E92A65"/>
    <w:rsid w:val="00E92F1C"/>
    <w:rsid w:val="00E93203"/>
    <w:rsid w:val="00E93379"/>
    <w:rsid w:val="00E933D6"/>
    <w:rsid w:val="00E9344D"/>
    <w:rsid w:val="00E934C8"/>
    <w:rsid w:val="00E936E9"/>
    <w:rsid w:val="00E937D1"/>
    <w:rsid w:val="00E93A47"/>
    <w:rsid w:val="00E94069"/>
    <w:rsid w:val="00E943B8"/>
    <w:rsid w:val="00E943CC"/>
    <w:rsid w:val="00E9446F"/>
    <w:rsid w:val="00E947A4"/>
    <w:rsid w:val="00E94A29"/>
    <w:rsid w:val="00E94C67"/>
    <w:rsid w:val="00E94DA8"/>
    <w:rsid w:val="00E94E40"/>
    <w:rsid w:val="00E94EC3"/>
    <w:rsid w:val="00E95160"/>
    <w:rsid w:val="00E95380"/>
    <w:rsid w:val="00E9541D"/>
    <w:rsid w:val="00E95571"/>
    <w:rsid w:val="00E956D9"/>
    <w:rsid w:val="00E95A64"/>
    <w:rsid w:val="00E95D0D"/>
    <w:rsid w:val="00E95D18"/>
    <w:rsid w:val="00E96095"/>
    <w:rsid w:val="00E964A5"/>
    <w:rsid w:val="00E964D8"/>
    <w:rsid w:val="00E9663F"/>
    <w:rsid w:val="00E967B6"/>
    <w:rsid w:val="00E9691B"/>
    <w:rsid w:val="00E96A71"/>
    <w:rsid w:val="00E96C54"/>
    <w:rsid w:val="00E96F4E"/>
    <w:rsid w:val="00E970C3"/>
    <w:rsid w:val="00E970F1"/>
    <w:rsid w:val="00E97472"/>
    <w:rsid w:val="00E975D8"/>
    <w:rsid w:val="00E97644"/>
    <w:rsid w:val="00E97C16"/>
    <w:rsid w:val="00E97D00"/>
    <w:rsid w:val="00E97E6A"/>
    <w:rsid w:val="00E97EA5"/>
    <w:rsid w:val="00EA00A6"/>
    <w:rsid w:val="00EA01BA"/>
    <w:rsid w:val="00EA0299"/>
    <w:rsid w:val="00EA02AB"/>
    <w:rsid w:val="00EA034A"/>
    <w:rsid w:val="00EA05FA"/>
    <w:rsid w:val="00EA0611"/>
    <w:rsid w:val="00EA0B51"/>
    <w:rsid w:val="00EA0CB4"/>
    <w:rsid w:val="00EA0D5D"/>
    <w:rsid w:val="00EA0ED6"/>
    <w:rsid w:val="00EA0F2B"/>
    <w:rsid w:val="00EA13A8"/>
    <w:rsid w:val="00EA156E"/>
    <w:rsid w:val="00EA189B"/>
    <w:rsid w:val="00EA1CE6"/>
    <w:rsid w:val="00EA1D2A"/>
    <w:rsid w:val="00EA1DAA"/>
    <w:rsid w:val="00EA1F7A"/>
    <w:rsid w:val="00EA23C8"/>
    <w:rsid w:val="00EA23F4"/>
    <w:rsid w:val="00EA2746"/>
    <w:rsid w:val="00EA2925"/>
    <w:rsid w:val="00EA2C77"/>
    <w:rsid w:val="00EA2D0B"/>
    <w:rsid w:val="00EA2DB1"/>
    <w:rsid w:val="00EA2DC2"/>
    <w:rsid w:val="00EA3033"/>
    <w:rsid w:val="00EA327A"/>
    <w:rsid w:val="00EA33E5"/>
    <w:rsid w:val="00EA3E7B"/>
    <w:rsid w:val="00EA3F37"/>
    <w:rsid w:val="00EA4225"/>
    <w:rsid w:val="00EA422B"/>
    <w:rsid w:val="00EA475C"/>
    <w:rsid w:val="00EA49B6"/>
    <w:rsid w:val="00EA4F74"/>
    <w:rsid w:val="00EA4FD1"/>
    <w:rsid w:val="00EA51F0"/>
    <w:rsid w:val="00EA525F"/>
    <w:rsid w:val="00EA5266"/>
    <w:rsid w:val="00EA52BE"/>
    <w:rsid w:val="00EA55E7"/>
    <w:rsid w:val="00EA584E"/>
    <w:rsid w:val="00EA59E8"/>
    <w:rsid w:val="00EA5B21"/>
    <w:rsid w:val="00EA5B5A"/>
    <w:rsid w:val="00EA5B69"/>
    <w:rsid w:val="00EA5F01"/>
    <w:rsid w:val="00EA5F73"/>
    <w:rsid w:val="00EA6327"/>
    <w:rsid w:val="00EA63A5"/>
    <w:rsid w:val="00EA648D"/>
    <w:rsid w:val="00EA69FF"/>
    <w:rsid w:val="00EA6C49"/>
    <w:rsid w:val="00EA6FA8"/>
    <w:rsid w:val="00EA708E"/>
    <w:rsid w:val="00EA71AF"/>
    <w:rsid w:val="00EA7434"/>
    <w:rsid w:val="00EA7480"/>
    <w:rsid w:val="00EA7A91"/>
    <w:rsid w:val="00EA7BCC"/>
    <w:rsid w:val="00EA7CD4"/>
    <w:rsid w:val="00EB0044"/>
    <w:rsid w:val="00EB02C0"/>
    <w:rsid w:val="00EB03A2"/>
    <w:rsid w:val="00EB0649"/>
    <w:rsid w:val="00EB11A2"/>
    <w:rsid w:val="00EB148D"/>
    <w:rsid w:val="00EB1723"/>
    <w:rsid w:val="00EB1AFA"/>
    <w:rsid w:val="00EB1B32"/>
    <w:rsid w:val="00EB1D8E"/>
    <w:rsid w:val="00EB2002"/>
    <w:rsid w:val="00EB20CC"/>
    <w:rsid w:val="00EB2138"/>
    <w:rsid w:val="00EB21B5"/>
    <w:rsid w:val="00EB21FE"/>
    <w:rsid w:val="00EB2950"/>
    <w:rsid w:val="00EB2A9E"/>
    <w:rsid w:val="00EB2E80"/>
    <w:rsid w:val="00EB307E"/>
    <w:rsid w:val="00EB322D"/>
    <w:rsid w:val="00EB36F1"/>
    <w:rsid w:val="00EB3C78"/>
    <w:rsid w:val="00EB3CC6"/>
    <w:rsid w:val="00EB3F27"/>
    <w:rsid w:val="00EB4077"/>
    <w:rsid w:val="00EB41A5"/>
    <w:rsid w:val="00EB4509"/>
    <w:rsid w:val="00EB45CC"/>
    <w:rsid w:val="00EB4875"/>
    <w:rsid w:val="00EB4D70"/>
    <w:rsid w:val="00EB4FB3"/>
    <w:rsid w:val="00EB503D"/>
    <w:rsid w:val="00EB50DF"/>
    <w:rsid w:val="00EB5167"/>
    <w:rsid w:val="00EB5212"/>
    <w:rsid w:val="00EB5737"/>
    <w:rsid w:val="00EB57C5"/>
    <w:rsid w:val="00EB57FC"/>
    <w:rsid w:val="00EB58DF"/>
    <w:rsid w:val="00EB5944"/>
    <w:rsid w:val="00EB59E1"/>
    <w:rsid w:val="00EB5A27"/>
    <w:rsid w:val="00EB5CAE"/>
    <w:rsid w:val="00EB6372"/>
    <w:rsid w:val="00EB645E"/>
    <w:rsid w:val="00EB64DD"/>
    <w:rsid w:val="00EB650D"/>
    <w:rsid w:val="00EB66A7"/>
    <w:rsid w:val="00EB6751"/>
    <w:rsid w:val="00EB6769"/>
    <w:rsid w:val="00EB6916"/>
    <w:rsid w:val="00EB6AE4"/>
    <w:rsid w:val="00EB6CB4"/>
    <w:rsid w:val="00EB71C3"/>
    <w:rsid w:val="00EB71E3"/>
    <w:rsid w:val="00EB7205"/>
    <w:rsid w:val="00EB7451"/>
    <w:rsid w:val="00EB754F"/>
    <w:rsid w:val="00EB75C3"/>
    <w:rsid w:val="00EB7644"/>
    <w:rsid w:val="00EB7653"/>
    <w:rsid w:val="00EB7A96"/>
    <w:rsid w:val="00EB7D5E"/>
    <w:rsid w:val="00EC0194"/>
    <w:rsid w:val="00EC05CA"/>
    <w:rsid w:val="00EC05F9"/>
    <w:rsid w:val="00EC07D7"/>
    <w:rsid w:val="00EC093C"/>
    <w:rsid w:val="00EC0B24"/>
    <w:rsid w:val="00EC0B8B"/>
    <w:rsid w:val="00EC0C94"/>
    <w:rsid w:val="00EC0DDE"/>
    <w:rsid w:val="00EC0F40"/>
    <w:rsid w:val="00EC1037"/>
    <w:rsid w:val="00EC1099"/>
    <w:rsid w:val="00EC123E"/>
    <w:rsid w:val="00EC13D5"/>
    <w:rsid w:val="00EC14D1"/>
    <w:rsid w:val="00EC15C0"/>
    <w:rsid w:val="00EC16B4"/>
    <w:rsid w:val="00EC1B29"/>
    <w:rsid w:val="00EC1C56"/>
    <w:rsid w:val="00EC1CD2"/>
    <w:rsid w:val="00EC1D34"/>
    <w:rsid w:val="00EC1D73"/>
    <w:rsid w:val="00EC1F3D"/>
    <w:rsid w:val="00EC1FCA"/>
    <w:rsid w:val="00EC2099"/>
    <w:rsid w:val="00EC2485"/>
    <w:rsid w:val="00EC25C4"/>
    <w:rsid w:val="00EC2B3D"/>
    <w:rsid w:val="00EC2DE9"/>
    <w:rsid w:val="00EC310F"/>
    <w:rsid w:val="00EC367E"/>
    <w:rsid w:val="00EC3AF1"/>
    <w:rsid w:val="00EC3E22"/>
    <w:rsid w:val="00EC3FC8"/>
    <w:rsid w:val="00EC3FFA"/>
    <w:rsid w:val="00EC407D"/>
    <w:rsid w:val="00EC42EE"/>
    <w:rsid w:val="00EC455C"/>
    <w:rsid w:val="00EC45F5"/>
    <w:rsid w:val="00EC465A"/>
    <w:rsid w:val="00EC48C0"/>
    <w:rsid w:val="00EC4923"/>
    <w:rsid w:val="00EC4BD7"/>
    <w:rsid w:val="00EC4C7C"/>
    <w:rsid w:val="00EC4CAC"/>
    <w:rsid w:val="00EC4E0A"/>
    <w:rsid w:val="00EC4FD6"/>
    <w:rsid w:val="00EC5575"/>
    <w:rsid w:val="00EC582E"/>
    <w:rsid w:val="00EC5933"/>
    <w:rsid w:val="00EC5977"/>
    <w:rsid w:val="00EC59FF"/>
    <w:rsid w:val="00EC5C56"/>
    <w:rsid w:val="00EC5D0E"/>
    <w:rsid w:val="00EC5F62"/>
    <w:rsid w:val="00EC61FE"/>
    <w:rsid w:val="00EC6240"/>
    <w:rsid w:val="00EC6579"/>
    <w:rsid w:val="00EC66BF"/>
    <w:rsid w:val="00EC67E3"/>
    <w:rsid w:val="00EC6A59"/>
    <w:rsid w:val="00EC6F91"/>
    <w:rsid w:val="00EC72A5"/>
    <w:rsid w:val="00EC74AC"/>
    <w:rsid w:val="00EC75B6"/>
    <w:rsid w:val="00EC7837"/>
    <w:rsid w:val="00EC7923"/>
    <w:rsid w:val="00EC7E75"/>
    <w:rsid w:val="00EC7FE3"/>
    <w:rsid w:val="00ED0847"/>
    <w:rsid w:val="00ED0933"/>
    <w:rsid w:val="00ED0B60"/>
    <w:rsid w:val="00ED0C31"/>
    <w:rsid w:val="00ED0D3A"/>
    <w:rsid w:val="00ED0DB6"/>
    <w:rsid w:val="00ED0DBD"/>
    <w:rsid w:val="00ED0DDF"/>
    <w:rsid w:val="00ED10CB"/>
    <w:rsid w:val="00ED154C"/>
    <w:rsid w:val="00ED17DE"/>
    <w:rsid w:val="00ED1879"/>
    <w:rsid w:val="00ED1C45"/>
    <w:rsid w:val="00ED1DCE"/>
    <w:rsid w:val="00ED1DED"/>
    <w:rsid w:val="00ED1E95"/>
    <w:rsid w:val="00ED1EFB"/>
    <w:rsid w:val="00ED2358"/>
    <w:rsid w:val="00ED26AC"/>
    <w:rsid w:val="00ED2757"/>
    <w:rsid w:val="00ED287E"/>
    <w:rsid w:val="00ED29ED"/>
    <w:rsid w:val="00ED2CA8"/>
    <w:rsid w:val="00ED2E4A"/>
    <w:rsid w:val="00ED330C"/>
    <w:rsid w:val="00ED3815"/>
    <w:rsid w:val="00ED394D"/>
    <w:rsid w:val="00ED39B9"/>
    <w:rsid w:val="00ED3AA8"/>
    <w:rsid w:val="00ED3ACC"/>
    <w:rsid w:val="00ED3CC7"/>
    <w:rsid w:val="00ED3D48"/>
    <w:rsid w:val="00ED3D55"/>
    <w:rsid w:val="00ED3F7D"/>
    <w:rsid w:val="00ED3FB1"/>
    <w:rsid w:val="00ED41E3"/>
    <w:rsid w:val="00ED46F0"/>
    <w:rsid w:val="00ED4795"/>
    <w:rsid w:val="00ED4B3C"/>
    <w:rsid w:val="00ED4C9C"/>
    <w:rsid w:val="00ED4D48"/>
    <w:rsid w:val="00ED52B8"/>
    <w:rsid w:val="00ED5566"/>
    <w:rsid w:val="00ED55AF"/>
    <w:rsid w:val="00ED5742"/>
    <w:rsid w:val="00ED59A9"/>
    <w:rsid w:val="00ED59D7"/>
    <w:rsid w:val="00ED5C22"/>
    <w:rsid w:val="00ED5C59"/>
    <w:rsid w:val="00ED5E72"/>
    <w:rsid w:val="00ED60D1"/>
    <w:rsid w:val="00ED6244"/>
    <w:rsid w:val="00ED6544"/>
    <w:rsid w:val="00ED669A"/>
    <w:rsid w:val="00ED6841"/>
    <w:rsid w:val="00ED6876"/>
    <w:rsid w:val="00ED69F9"/>
    <w:rsid w:val="00ED6E5E"/>
    <w:rsid w:val="00ED6EC3"/>
    <w:rsid w:val="00ED717B"/>
    <w:rsid w:val="00ED760F"/>
    <w:rsid w:val="00ED788B"/>
    <w:rsid w:val="00ED796F"/>
    <w:rsid w:val="00ED7FD5"/>
    <w:rsid w:val="00EE0310"/>
    <w:rsid w:val="00EE0429"/>
    <w:rsid w:val="00EE04E4"/>
    <w:rsid w:val="00EE0580"/>
    <w:rsid w:val="00EE0734"/>
    <w:rsid w:val="00EE09F6"/>
    <w:rsid w:val="00EE13B8"/>
    <w:rsid w:val="00EE1572"/>
    <w:rsid w:val="00EE19BB"/>
    <w:rsid w:val="00EE1D28"/>
    <w:rsid w:val="00EE1F5C"/>
    <w:rsid w:val="00EE208D"/>
    <w:rsid w:val="00EE2198"/>
    <w:rsid w:val="00EE256C"/>
    <w:rsid w:val="00EE2A0E"/>
    <w:rsid w:val="00EE2AC7"/>
    <w:rsid w:val="00EE2AD3"/>
    <w:rsid w:val="00EE2CCA"/>
    <w:rsid w:val="00EE2D90"/>
    <w:rsid w:val="00EE2F58"/>
    <w:rsid w:val="00EE2F5B"/>
    <w:rsid w:val="00EE3095"/>
    <w:rsid w:val="00EE333E"/>
    <w:rsid w:val="00EE3476"/>
    <w:rsid w:val="00EE3CB2"/>
    <w:rsid w:val="00EE3DA7"/>
    <w:rsid w:val="00EE3FD6"/>
    <w:rsid w:val="00EE404B"/>
    <w:rsid w:val="00EE43A1"/>
    <w:rsid w:val="00EE43BE"/>
    <w:rsid w:val="00EE481E"/>
    <w:rsid w:val="00EE48F7"/>
    <w:rsid w:val="00EE4A2B"/>
    <w:rsid w:val="00EE4D32"/>
    <w:rsid w:val="00EE4DFA"/>
    <w:rsid w:val="00EE4E5D"/>
    <w:rsid w:val="00EE50CA"/>
    <w:rsid w:val="00EE525C"/>
    <w:rsid w:val="00EE533E"/>
    <w:rsid w:val="00EE5540"/>
    <w:rsid w:val="00EE55D3"/>
    <w:rsid w:val="00EE59DC"/>
    <w:rsid w:val="00EE5C8A"/>
    <w:rsid w:val="00EE5EAB"/>
    <w:rsid w:val="00EE606C"/>
    <w:rsid w:val="00EE618B"/>
    <w:rsid w:val="00EE632C"/>
    <w:rsid w:val="00EE659C"/>
    <w:rsid w:val="00EE667E"/>
    <w:rsid w:val="00EE6868"/>
    <w:rsid w:val="00EE697D"/>
    <w:rsid w:val="00EE6AD5"/>
    <w:rsid w:val="00EE6B35"/>
    <w:rsid w:val="00EE6CAA"/>
    <w:rsid w:val="00EE6DE5"/>
    <w:rsid w:val="00EE713F"/>
    <w:rsid w:val="00EE71D7"/>
    <w:rsid w:val="00EE74AA"/>
    <w:rsid w:val="00EE776B"/>
    <w:rsid w:val="00EE7883"/>
    <w:rsid w:val="00EE7AAB"/>
    <w:rsid w:val="00EE7FFA"/>
    <w:rsid w:val="00EF00D2"/>
    <w:rsid w:val="00EF0216"/>
    <w:rsid w:val="00EF02AF"/>
    <w:rsid w:val="00EF02EE"/>
    <w:rsid w:val="00EF0364"/>
    <w:rsid w:val="00EF04BF"/>
    <w:rsid w:val="00EF06FB"/>
    <w:rsid w:val="00EF0793"/>
    <w:rsid w:val="00EF07C8"/>
    <w:rsid w:val="00EF0816"/>
    <w:rsid w:val="00EF0824"/>
    <w:rsid w:val="00EF08B0"/>
    <w:rsid w:val="00EF0928"/>
    <w:rsid w:val="00EF09AE"/>
    <w:rsid w:val="00EF17C3"/>
    <w:rsid w:val="00EF1889"/>
    <w:rsid w:val="00EF19DB"/>
    <w:rsid w:val="00EF1F1B"/>
    <w:rsid w:val="00EF26CD"/>
    <w:rsid w:val="00EF2711"/>
    <w:rsid w:val="00EF2732"/>
    <w:rsid w:val="00EF2945"/>
    <w:rsid w:val="00EF2E5C"/>
    <w:rsid w:val="00EF3471"/>
    <w:rsid w:val="00EF351C"/>
    <w:rsid w:val="00EF36F3"/>
    <w:rsid w:val="00EF3700"/>
    <w:rsid w:val="00EF3799"/>
    <w:rsid w:val="00EF39A7"/>
    <w:rsid w:val="00EF3AA4"/>
    <w:rsid w:val="00EF3B64"/>
    <w:rsid w:val="00EF3B69"/>
    <w:rsid w:val="00EF3CAA"/>
    <w:rsid w:val="00EF3E52"/>
    <w:rsid w:val="00EF3EF1"/>
    <w:rsid w:val="00EF4015"/>
    <w:rsid w:val="00EF44B4"/>
    <w:rsid w:val="00EF45BD"/>
    <w:rsid w:val="00EF4697"/>
    <w:rsid w:val="00EF4CCC"/>
    <w:rsid w:val="00EF51DF"/>
    <w:rsid w:val="00EF522A"/>
    <w:rsid w:val="00EF523C"/>
    <w:rsid w:val="00EF5764"/>
    <w:rsid w:val="00EF59C2"/>
    <w:rsid w:val="00EF5DCF"/>
    <w:rsid w:val="00EF5FC1"/>
    <w:rsid w:val="00EF6337"/>
    <w:rsid w:val="00EF6540"/>
    <w:rsid w:val="00EF6614"/>
    <w:rsid w:val="00EF6779"/>
    <w:rsid w:val="00EF67DA"/>
    <w:rsid w:val="00EF6AA6"/>
    <w:rsid w:val="00EF6B00"/>
    <w:rsid w:val="00EF6D28"/>
    <w:rsid w:val="00EF6D81"/>
    <w:rsid w:val="00EF6E5E"/>
    <w:rsid w:val="00EF6FBC"/>
    <w:rsid w:val="00EF7010"/>
    <w:rsid w:val="00EF7135"/>
    <w:rsid w:val="00EF71DE"/>
    <w:rsid w:val="00EF724A"/>
    <w:rsid w:val="00EF72E1"/>
    <w:rsid w:val="00EF7496"/>
    <w:rsid w:val="00EF7531"/>
    <w:rsid w:val="00EF792E"/>
    <w:rsid w:val="00EF7C7C"/>
    <w:rsid w:val="00EF7CA7"/>
    <w:rsid w:val="00EF7CEF"/>
    <w:rsid w:val="00EF7EF9"/>
    <w:rsid w:val="00EF7FA2"/>
    <w:rsid w:val="00F0041B"/>
    <w:rsid w:val="00F00486"/>
    <w:rsid w:val="00F0049A"/>
    <w:rsid w:val="00F008A4"/>
    <w:rsid w:val="00F00A41"/>
    <w:rsid w:val="00F00D2B"/>
    <w:rsid w:val="00F0114A"/>
    <w:rsid w:val="00F0127D"/>
    <w:rsid w:val="00F012D2"/>
    <w:rsid w:val="00F01430"/>
    <w:rsid w:val="00F01677"/>
    <w:rsid w:val="00F01C80"/>
    <w:rsid w:val="00F01C97"/>
    <w:rsid w:val="00F01CA0"/>
    <w:rsid w:val="00F025BA"/>
    <w:rsid w:val="00F0265D"/>
    <w:rsid w:val="00F028E4"/>
    <w:rsid w:val="00F02A04"/>
    <w:rsid w:val="00F02E3D"/>
    <w:rsid w:val="00F02E4A"/>
    <w:rsid w:val="00F03296"/>
    <w:rsid w:val="00F0333F"/>
    <w:rsid w:val="00F0342A"/>
    <w:rsid w:val="00F035B4"/>
    <w:rsid w:val="00F038C0"/>
    <w:rsid w:val="00F03DC7"/>
    <w:rsid w:val="00F03ECE"/>
    <w:rsid w:val="00F04145"/>
    <w:rsid w:val="00F04221"/>
    <w:rsid w:val="00F0422E"/>
    <w:rsid w:val="00F045F0"/>
    <w:rsid w:val="00F046D7"/>
    <w:rsid w:val="00F0480E"/>
    <w:rsid w:val="00F048AD"/>
    <w:rsid w:val="00F04F34"/>
    <w:rsid w:val="00F0520B"/>
    <w:rsid w:val="00F058CB"/>
    <w:rsid w:val="00F05AE0"/>
    <w:rsid w:val="00F05CB1"/>
    <w:rsid w:val="00F05F6C"/>
    <w:rsid w:val="00F06115"/>
    <w:rsid w:val="00F067AB"/>
    <w:rsid w:val="00F067E2"/>
    <w:rsid w:val="00F06B9B"/>
    <w:rsid w:val="00F06D90"/>
    <w:rsid w:val="00F070BA"/>
    <w:rsid w:val="00F07124"/>
    <w:rsid w:val="00F0747B"/>
    <w:rsid w:val="00F07976"/>
    <w:rsid w:val="00F07990"/>
    <w:rsid w:val="00F07ABA"/>
    <w:rsid w:val="00F07B9F"/>
    <w:rsid w:val="00F07CE4"/>
    <w:rsid w:val="00F07E53"/>
    <w:rsid w:val="00F07FA9"/>
    <w:rsid w:val="00F10031"/>
    <w:rsid w:val="00F100B3"/>
    <w:rsid w:val="00F10239"/>
    <w:rsid w:val="00F106D1"/>
    <w:rsid w:val="00F10D4F"/>
    <w:rsid w:val="00F11026"/>
    <w:rsid w:val="00F11078"/>
    <w:rsid w:val="00F11225"/>
    <w:rsid w:val="00F113A4"/>
    <w:rsid w:val="00F116B3"/>
    <w:rsid w:val="00F11848"/>
    <w:rsid w:val="00F11885"/>
    <w:rsid w:val="00F118A0"/>
    <w:rsid w:val="00F11A7C"/>
    <w:rsid w:val="00F11C21"/>
    <w:rsid w:val="00F120FD"/>
    <w:rsid w:val="00F121D2"/>
    <w:rsid w:val="00F121FB"/>
    <w:rsid w:val="00F122D8"/>
    <w:rsid w:val="00F122ED"/>
    <w:rsid w:val="00F1237E"/>
    <w:rsid w:val="00F127CA"/>
    <w:rsid w:val="00F12801"/>
    <w:rsid w:val="00F12A4B"/>
    <w:rsid w:val="00F12C2F"/>
    <w:rsid w:val="00F12E26"/>
    <w:rsid w:val="00F12E43"/>
    <w:rsid w:val="00F131E7"/>
    <w:rsid w:val="00F13625"/>
    <w:rsid w:val="00F13D20"/>
    <w:rsid w:val="00F1426B"/>
    <w:rsid w:val="00F14798"/>
    <w:rsid w:val="00F1485D"/>
    <w:rsid w:val="00F14D1C"/>
    <w:rsid w:val="00F153E9"/>
    <w:rsid w:val="00F1578F"/>
    <w:rsid w:val="00F15938"/>
    <w:rsid w:val="00F15BFE"/>
    <w:rsid w:val="00F15C94"/>
    <w:rsid w:val="00F15D44"/>
    <w:rsid w:val="00F15DE6"/>
    <w:rsid w:val="00F16252"/>
    <w:rsid w:val="00F16366"/>
    <w:rsid w:val="00F16FF5"/>
    <w:rsid w:val="00F172F7"/>
    <w:rsid w:val="00F176F9"/>
    <w:rsid w:val="00F17835"/>
    <w:rsid w:val="00F1795F"/>
    <w:rsid w:val="00F17B17"/>
    <w:rsid w:val="00F17BD1"/>
    <w:rsid w:val="00F17E46"/>
    <w:rsid w:val="00F17EB3"/>
    <w:rsid w:val="00F2020E"/>
    <w:rsid w:val="00F203A0"/>
    <w:rsid w:val="00F20427"/>
    <w:rsid w:val="00F205C1"/>
    <w:rsid w:val="00F207AF"/>
    <w:rsid w:val="00F207D1"/>
    <w:rsid w:val="00F20C16"/>
    <w:rsid w:val="00F20E7B"/>
    <w:rsid w:val="00F2121B"/>
    <w:rsid w:val="00F21718"/>
    <w:rsid w:val="00F2179F"/>
    <w:rsid w:val="00F21D4C"/>
    <w:rsid w:val="00F21DA3"/>
    <w:rsid w:val="00F21F46"/>
    <w:rsid w:val="00F22026"/>
    <w:rsid w:val="00F2208B"/>
    <w:rsid w:val="00F221DE"/>
    <w:rsid w:val="00F223E5"/>
    <w:rsid w:val="00F2248B"/>
    <w:rsid w:val="00F22886"/>
    <w:rsid w:val="00F228D1"/>
    <w:rsid w:val="00F22C9E"/>
    <w:rsid w:val="00F22ECB"/>
    <w:rsid w:val="00F2312F"/>
    <w:rsid w:val="00F23301"/>
    <w:rsid w:val="00F234AE"/>
    <w:rsid w:val="00F235F3"/>
    <w:rsid w:val="00F237BF"/>
    <w:rsid w:val="00F23914"/>
    <w:rsid w:val="00F23A6C"/>
    <w:rsid w:val="00F23E1D"/>
    <w:rsid w:val="00F23E89"/>
    <w:rsid w:val="00F2444E"/>
    <w:rsid w:val="00F2462E"/>
    <w:rsid w:val="00F247CA"/>
    <w:rsid w:val="00F247FC"/>
    <w:rsid w:val="00F24C71"/>
    <w:rsid w:val="00F24DBC"/>
    <w:rsid w:val="00F25002"/>
    <w:rsid w:val="00F250DC"/>
    <w:rsid w:val="00F251F7"/>
    <w:rsid w:val="00F253B4"/>
    <w:rsid w:val="00F256BB"/>
    <w:rsid w:val="00F2575B"/>
    <w:rsid w:val="00F25AE6"/>
    <w:rsid w:val="00F25B65"/>
    <w:rsid w:val="00F25C97"/>
    <w:rsid w:val="00F25D31"/>
    <w:rsid w:val="00F25DB6"/>
    <w:rsid w:val="00F261C8"/>
    <w:rsid w:val="00F26585"/>
    <w:rsid w:val="00F266CC"/>
    <w:rsid w:val="00F26C0C"/>
    <w:rsid w:val="00F26DA6"/>
    <w:rsid w:val="00F26DF5"/>
    <w:rsid w:val="00F26F2B"/>
    <w:rsid w:val="00F27353"/>
    <w:rsid w:val="00F27388"/>
    <w:rsid w:val="00F27416"/>
    <w:rsid w:val="00F27487"/>
    <w:rsid w:val="00F275AF"/>
    <w:rsid w:val="00F276C0"/>
    <w:rsid w:val="00F27BBF"/>
    <w:rsid w:val="00F27BC0"/>
    <w:rsid w:val="00F27DE8"/>
    <w:rsid w:val="00F27E16"/>
    <w:rsid w:val="00F27EA1"/>
    <w:rsid w:val="00F3000E"/>
    <w:rsid w:val="00F30073"/>
    <w:rsid w:val="00F3026A"/>
    <w:rsid w:val="00F3032C"/>
    <w:rsid w:val="00F304A1"/>
    <w:rsid w:val="00F30E52"/>
    <w:rsid w:val="00F31011"/>
    <w:rsid w:val="00F31141"/>
    <w:rsid w:val="00F312B2"/>
    <w:rsid w:val="00F314C3"/>
    <w:rsid w:val="00F316BA"/>
    <w:rsid w:val="00F31A1D"/>
    <w:rsid w:val="00F31A1F"/>
    <w:rsid w:val="00F31A5D"/>
    <w:rsid w:val="00F31A61"/>
    <w:rsid w:val="00F31C01"/>
    <w:rsid w:val="00F31D53"/>
    <w:rsid w:val="00F31DAB"/>
    <w:rsid w:val="00F32076"/>
    <w:rsid w:val="00F32350"/>
    <w:rsid w:val="00F323E2"/>
    <w:rsid w:val="00F32BF4"/>
    <w:rsid w:val="00F32CBF"/>
    <w:rsid w:val="00F336A2"/>
    <w:rsid w:val="00F33848"/>
    <w:rsid w:val="00F3389F"/>
    <w:rsid w:val="00F33C66"/>
    <w:rsid w:val="00F33CCE"/>
    <w:rsid w:val="00F33E78"/>
    <w:rsid w:val="00F3434F"/>
    <w:rsid w:val="00F34594"/>
    <w:rsid w:val="00F34708"/>
    <w:rsid w:val="00F34801"/>
    <w:rsid w:val="00F34863"/>
    <w:rsid w:val="00F34891"/>
    <w:rsid w:val="00F349FA"/>
    <w:rsid w:val="00F34AC1"/>
    <w:rsid w:val="00F34BAD"/>
    <w:rsid w:val="00F34DC4"/>
    <w:rsid w:val="00F3510E"/>
    <w:rsid w:val="00F356F8"/>
    <w:rsid w:val="00F35E00"/>
    <w:rsid w:val="00F3603B"/>
    <w:rsid w:val="00F3604A"/>
    <w:rsid w:val="00F36190"/>
    <w:rsid w:val="00F361C3"/>
    <w:rsid w:val="00F36254"/>
    <w:rsid w:val="00F36355"/>
    <w:rsid w:val="00F364C8"/>
    <w:rsid w:val="00F36546"/>
    <w:rsid w:val="00F36945"/>
    <w:rsid w:val="00F369CE"/>
    <w:rsid w:val="00F369ED"/>
    <w:rsid w:val="00F36A6C"/>
    <w:rsid w:val="00F36D1D"/>
    <w:rsid w:val="00F36FD3"/>
    <w:rsid w:val="00F37191"/>
    <w:rsid w:val="00F37576"/>
    <w:rsid w:val="00F376C6"/>
    <w:rsid w:val="00F37749"/>
    <w:rsid w:val="00F3776C"/>
    <w:rsid w:val="00F377EB"/>
    <w:rsid w:val="00F378AE"/>
    <w:rsid w:val="00F37BFF"/>
    <w:rsid w:val="00F37C76"/>
    <w:rsid w:val="00F37FFD"/>
    <w:rsid w:val="00F402AD"/>
    <w:rsid w:val="00F4037A"/>
    <w:rsid w:val="00F4066E"/>
    <w:rsid w:val="00F40830"/>
    <w:rsid w:val="00F40A8A"/>
    <w:rsid w:val="00F40B48"/>
    <w:rsid w:val="00F411D9"/>
    <w:rsid w:val="00F41D28"/>
    <w:rsid w:val="00F41E87"/>
    <w:rsid w:val="00F42133"/>
    <w:rsid w:val="00F42175"/>
    <w:rsid w:val="00F4238B"/>
    <w:rsid w:val="00F42595"/>
    <w:rsid w:val="00F42B72"/>
    <w:rsid w:val="00F42B85"/>
    <w:rsid w:val="00F42FEF"/>
    <w:rsid w:val="00F432CE"/>
    <w:rsid w:val="00F43828"/>
    <w:rsid w:val="00F43D7E"/>
    <w:rsid w:val="00F43F25"/>
    <w:rsid w:val="00F43FB7"/>
    <w:rsid w:val="00F440E6"/>
    <w:rsid w:val="00F441BB"/>
    <w:rsid w:val="00F44354"/>
    <w:rsid w:val="00F443A9"/>
    <w:rsid w:val="00F4459F"/>
    <w:rsid w:val="00F447D4"/>
    <w:rsid w:val="00F448CA"/>
    <w:rsid w:val="00F44CB1"/>
    <w:rsid w:val="00F44EF7"/>
    <w:rsid w:val="00F44F59"/>
    <w:rsid w:val="00F44FBF"/>
    <w:rsid w:val="00F452F7"/>
    <w:rsid w:val="00F454EA"/>
    <w:rsid w:val="00F4590A"/>
    <w:rsid w:val="00F459BF"/>
    <w:rsid w:val="00F45A82"/>
    <w:rsid w:val="00F45BF6"/>
    <w:rsid w:val="00F45CAF"/>
    <w:rsid w:val="00F45D42"/>
    <w:rsid w:val="00F45F08"/>
    <w:rsid w:val="00F45F74"/>
    <w:rsid w:val="00F46234"/>
    <w:rsid w:val="00F462DF"/>
    <w:rsid w:val="00F4689D"/>
    <w:rsid w:val="00F46DE5"/>
    <w:rsid w:val="00F46E92"/>
    <w:rsid w:val="00F47341"/>
    <w:rsid w:val="00F474D1"/>
    <w:rsid w:val="00F476BB"/>
    <w:rsid w:val="00F47877"/>
    <w:rsid w:val="00F478D5"/>
    <w:rsid w:val="00F478DF"/>
    <w:rsid w:val="00F47B79"/>
    <w:rsid w:val="00F47BE8"/>
    <w:rsid w:val="00F47E42"/>
    <w:rsid w:val="00F47F62"/>
    <w:rsid w:val="00F47F70"/>
    <w:rsid w:val="00F502C0"/>
    <w:rsid w:val="00F503AB"/>
    <w:rsid w:val="00F507FF"/>
    <w:rsid w:val="00F5087E"/>
    <w:rsid w:val="00F5094C"/>
    <w:rsid w:val="00F509C4"/>
    <w:rsid w:val="00F50A8A"/>
    <w:rsid w:val="00F50AEE"/>
    <w:rsid w:val="00F50AF2"/>
    <w:rsid w:val="00F50BA1"/>
    <w:rsid w:val="00F50D2A"/>
    <w:rsid w:val="00F50EE1"/>
    <w:rsid w:val="00F50F35"/>
    <w:rsid w:val="00F51057"/>
    <w:rsid w:val="00F511D7"/>
    <w:rsid w:val="00F51302"/>
    <w:rsid w:val="00F51409"/>
    <w:rsid w:val="00F5162A"/>
    <w:rsid w:val="00F518DF"/>
    <w:rsid w:val="00F51960"/>
    <w:rsid w:val="00F51B16"/>
    <w:rsid w:val="00F51C30"/>
    <w:rsid w:val="00F51CE5"/>
    <w:rsid w:val="00F51D2B"/>
    <w:rsid w:val="00F51E01"/>
    <w:rsid w:val="00F51F4B"/>
    <w:rsid w:val="00F51F4E"/>
    <w:rsid w:val="00F52007"/>
    <w:rsid w:val="00F52123"/>
    <w:rsid w:val="00F5220E"/>
    <w:rsid w:val="00F52227"/>
    <w:rsid w:val="00F522A9"/>
    <w:rsid w:val="00F524AE"/>
    <w:rsid w:val="00F524E3"/>
    <w:rsid w:val="00F5258D"/>
    <w:rsid w:val="00F5278D"/>
    <w:rsid w:val="00F529F6"/>
    <w:rsid w:val="00F52A33"/>
    <w:rsid w:val="00F52B1C"/>
    <w:rsid w:val="00F52C10"/>
    <w:rsid w:val="00F52D88"/>
    <w:rsid w:val="00F53055"/>
    <w:rsid w:val="00F53245"/>
    <w:rsid w:val="00F53A35"/>
    <w:rsid w:val="00F53C39"/>
    <w:rsid w:val="00F53C4C"/>
    <w:rsid w:val="00F53E29"/>
    <w:rsid w:val="00F53E8E"/>
    <w:rsid w:val="00F54357"/>
    <w:rsid w:val="00F5476C"/>
    <w:rsid w:val="00F5489E"/>
    <w:rsid w:val="00F549DA"/>
    <w:rsid w:val="00F5529D"/>
    <w:rsid w:val="00F553CA"/>
    <w:rsid w:val="00F55956"/>
    <w:rsid w:val="00F55A95"/>
    <w:rsid w:val="00F5614F"/>
    <w:rsid w:val="00F5644A"/>
    <w:rsid w:val="00F5678F"/>
    <w:rsid w:val="00F56937"/>
    <w:rsid w:val="00F56C19"/>
    <w:rsid w:val="00F5716B"/>
    <w:rsid w:val="00F5727B"/>
    <w:rsid w:val="00F572C5"/>
    <w:rsid w:val="00F573AD"/>
    <w:rsid w:val="00F579CA"/>
    <w:rsid w:val="00F57B0E"/>
    <w:rsid w:val="00F57EE6"/>
    <w:rsid w:val="00F60067"/>
    <w:rsid w:val="00F60345"/>
    <w:rsid w:val="00F60684"/>
    <w:rsid w:val="00F609B9"/>
    <w:rsid w:val="00F60B2C"/>
    <w:rsid w:val="00F60B43"/>
    <w:rsid w:val="00F60BD7"/>
    <w:rsid w:val="00F60FE9"/>
    <w:rsid w:val="00F61165"/>
    <w:rsid w:val="00F6147A"/>
    <w:rsid w:val="00F61556"/>
    <w:rsid w:val="00F61983"/>
    <w:rsid w:val="00F619A8"/>
    <w:rsid w:val="00F61A1D"/>
    <w:rsid w:val="00F61C1D"/>
    <w:rsid w:val="00F61D87"/>
    <w:rsid w:val="00F61DE6"/>
    <w:rsid w:val="00F6211E"/>
    <w:rsid w:val="00F6242D"/>
    <w:rsid w:val="00F62510"/>
    <w:rsid w:val="00F62693"/>
    <w:rsid w:val="00F629FC"/>
    <w:rsid w:val="00F62A98"/>
    <w:rsid w:val="00F62D1E"/>
    <w:rsid w:val="00F62DFC"/>
    <w:rsid w:val="00F62EEE"/>
    <w:rsid w:val="00F62F73"/>
    <w:rsid w:val="00F63064"/>
    <w:rsid w:val="00F63074"/>
    <w:rsid w:val="00F6339E"/>
    <w:rsid w:val="00F63536"/>
    <w:rsid w:val="00F63665"/>
    <w:rsid w:val="00F63674"/>
    <w:rsid w:val="00F63AF9"/>
    <w:rsid w:val="00F63BE2"/>
    <w:rsid w:val="00F6403B"/>
    <w:rsid w:val="00F64088"/>
    <w:rsid w:val="00F6455F"/>
    <w:rsid w:val="00F6468F"/>
    <w:rsid w:val="00F64802"/>
    <w:rsid w:val="00F649AA"/>
    <w:rsid w:val="00F64A69"/>
    <w:rsid w:val="00F64C24"/>
    <w:rsid w:val="00F64DA1"/>
    <w:rsid w:val="00F64F3E"/>
    <w:rsid w:val="00F65056"/>
    <w:rsid w:val="00F65313"/>
    <w:rsid w:val="00F65405"/>
    <w:rsid w:val="00F655C5"/>
    <w:rsid w:val="00F65B2B"/>
    <w:rsid w:val="00F65D01"/>
    <w:rsid w:val="00F65EDB"/>
    <w:rsid w:val="00F65F7D"/>
    <w:rsid w:val="00F6637C"/>
    <w:rsid w:val="00F6637E"/>
    <w:rsid w:val="00F663A5"/>
    <w:rsid w:val="00F663ED"/>
    <w:rsid w:val="00F6666C"/>
    <w:rsid w:val="00F6668C"/>
    <w:rsid w:val="00F66880"/>
    <w:rsid w:val="00F6691A"/>
    <w:rsid w:val="00F66BE8"/>
    <w:rsid w:val="00F66E0A"/>
    <w:rsid w:val="00F671C5"/>
    <w:rsid w:val="00F67935"/>
    <w:rsid w:val="00F67ACE"/>
    <w:rsid w:val="00F67DAA"/>
    <w:rsid w:val="00F67ECA"/>
    <w:rsid w:val="00F67F24"/>
    <w:rsid w:val="00F701E3"/>
    <w:rsid w:val="00F70231"/>
    <w:rsid w:val="00F70360"/>
    <w:rsid w:val="00F70606"/>
    <w:rsid w:val="00F70685"/>
    <w:rsid w:val="00F707B0"/>
    <w:rsid w:val="00F70891"/>
    <w:rsid w:val="00F70BA7"/>
    <w:rsid w:val="00F710E4"/>
    <w:rsid w:val="00F71201"/>
    <w:rsid w:val="00F7136E"/>
    <w:rsid w:val="00F7155E"/>
    <w:rsid w:val="00F715FA"/>
    <w:rsid w:val="00F71858"/>
    <w:rsid w:val="00F718D0"/>
    <w:rsid w:val="00F71969"/>
    <w:rsid w:val="00F71BE3"/>
    <w:rsid w:val="00F71F43"/>
    <w:rsid w:val="00F71F6D"/>
    <w:rsid w:val="00F72320"/>
    <w:rsid w:val="00F723DC"/>
    <w:rsid w:val="00F724BB"/>
    <w:rsid w:val="00F7281D"/>
    <w:rsid w:val="00F728AC"/>
    <w:rsid w:val="00F72AF7"/>
    <w:rsid w:val="00F72D77"/>
    <w:rsid w:val="00F72DFC"/>
    <w:rsid w:val="00F72EBF"/>
    <w:rsid w:val="00F73758"/>
    <w:rsid w:val="00F7378A"/>
    <w:rsid w:val="00F739D1"/>
    <w:rsid w:val="00F73B80"/>
    <w:rsid w:val="00F73BA1"/>
    <w:rsid w:val="00F73E48"/>
    <w:rsid w:val="00F73F48"/>
    <w:rsid w:val="00F742D7"/>
    <w:rsid w:val="00F747C6"/>
    <w:rsid w:val="00F74806"/>
    <w:rsid w:val="00F74848"/>
    <w:rsid w:val="00F74A76"/>
    <w:rsid w:val="00F74CBC"/>
    <w:rsid w:val="00F74D6D"/>
    <w:rsid w:val="00F74F65"/>
    <w:rsid w:val="00F74F78"/>
    <w:rsid w:val="00F74FF4"/>
    <w:rsid w:val="00F7522E"/>
    <w:rsid w:val="00F756D2"/>
    <w:rsid w:val="00F75B45"/>
    <w:rsid w:val="00F75BAE"/>
    <w:rsid w:val="00F75C04"/>
    <w:rsid w:val="00F75DB0"/>
    <w:rsid w:val="00F7606C"/>
    <w:rsid w:val="00F761D3"/>
    <w:rsid w:val="00F7625F"/>
    <w:rsid w:val="00F7628F"/>
    <w:rsid w:val="00F7638D"/>
    <w:rsid w:val="00F7650A"/>
    <w:rsid w:val="00F76D63"/>
    <w:rsid w:val="00F76F48"/>
    <w:rsid w:val="00F76F67"/>
    <w:rsid w:val="00F7735A"/>
    <w:rsid w:val="00F77760"/>
    <w:rsid w:val="00F7786D"/>
    <w:rsid w:val="00F77BAF"/>
    <w:rsid w:val="00F77C3E"/>
    <w:rsid w:val="00F80097"/>
    <w:rsid w:val="00F80221"/>
    <w:rsid w:val="00F8045A"/>
    <w:rsid w:val="00F806DD"/>
    <w:rsid w:val="00F8086C"/>
    <w:rsid w:val="00F808EB"/>
    <w:rsid w:val="00F80953"/>
    <w:rsid w:val="00F80C13"/>
    <w:rsid w:val="00F80E41"/>
    <w:rsid w:val="00F810FF"/>
    <w:rsid w:val="00F8111B"/>
    <w:rsid w:val="00F813C9"/>
    <w:rsid w:val="00F8149A"/>
    <w:rsid w:val="00F8160E"/>
    <w:rsid w:val="00F816CA"/>
    <w:rsid w:val="00F8193B"/>
    <w:rsid w:val="00F8194A"/>
    <w:rsid w:val="00F819C6"/>
    <w:rsid w:val="00F81AD2"/>
    <w:rsid w:val="00F81AE7"/>
    <w:rsid w:val="00F81DD4"/>
    <w:rsid w:val="00F81EAA"/>
    <w:rsid w:val="00F8211D"/>
    <w:rsid w:val="00F8224D"/>
    <w:rsid w:val="00F82801"/>
    <w:rsid w:val="00F82842"/>
    <w:rsid w:val="00F8289B"/>
    <w:rsid w:val="00F82941"/>
    <w:rsid w:val="00F82A66"/>
    <w:rsid w:val="00F82FA0"/>
    <w:rsid w:val="00F83010"/>
    <w:rsid w:val="00F8307A"/>
    <w:rsid w:val="00F83159"/>
    <w:rsid w:val="00F8351E"/>
    <w:rsid w:val="00F83893"/>
    <w:rsid w:val="00F8391B"/>
    <w:rsid w:val="00F83A36"/>
    <w:rsid w:val="00F83EA2"/>
    <w:rsid w:val="00F83F1C"/>
    <w:rsid w:val="00F84800"/>
    <w:rsid w:val="00F8490C"/>
    <w:rsid w:val="00F84E2A"/>
    <w:rsid w:val="00F84E4B"/>
    <w:rsid w:val="00F85269"/>
    <w:rsid w:val="00F852BF"/>
    <w:rsid w:val="00F85327"/>
    <w:rsid w:val="00F855C1"/>
    <w:rsid w:val="00F855C2"/>
    <w:rsid w:val="00F85870"/>
    <w:rsid w:val="00F858EE"/>
    <w:rsid w:val="00F8598D"/>
    <w:rsid w:val="00F859E9"/>
    <w:rsid w:val="00F85DAD"/>
    <w:rsid w:val="00F863E4"/>
    <w:rsid w:val="00F864E1"/>
    <w:rsid w:val="00F8696F"/>
    <w:rsid w:val="00F86D87"/>
    <w:rsid w:val="00F86F1D"/>
    <w:rsid w:val="00F86F37"/>
    <w:rsid w:val="00F86F94"/>
    <w:rsid w:val="00F86F96"/>
    <w:rsid w:val="00F87480"/>
    <w:rsid w:val="00F8758F"/>
    <w:rsid w:val="00F87670"/>
    <w:rsid w:val="00F87870"/>
    <w:rsid w:val="00F8793C"/>
    <w:rsid w:val="00F901FA"/>
    <w:rsid w:val="00F9020A"/>
    <w:rsid w:val="00F904FC"/>
    <w:rsid w:val="00F907C5"/>
    <w:rsid w:val="00F90926"/>
    <w:rsid w:val="00F90A6B"/>
    <w:rsid w:val="00F90C82"/>
    <w:rsid w:val="00F9106E"/>
    <w:rsid w:val="00F910AB"/>
    <w:rsid w:val="00F91166"/>
    <w:rsid w:val="00F91201"/>
    <w:rsid w:val="00F913D8"/>
    <w:rsid w:val="00F91704"/>
    <w:rsid w:val="00F9170E"/>
    <w:rsid w:val="00F918EA"/>
    <w:rsid w:val="00F91B45"/>
    <w:rsid w:val="00F92174"/>
    <w:rsid w:val="00F923F7"/>
    <w:rsid w:val="00F92672"/>
    <w:rsid w:val="00F926C0"/>
    <w:rsid w:val="00F92707"/>
    <w:rsid w:val="00F92B57"/>
    <w:rsid w:val="00F92CBA"/>
    <w:rsid w:val="00F92FF7"/>
    <w:rsid w:val="00F93528"/>
    <w:rsid w:val="00F93804"/>
    <w:rsid w:val="00F93866"/>
    <w:rsid w:val="00F939CF"/>
    <w:rsid w:val="00F93D8F"/>
    <w:rsid w:val="00F93E01"/>
    <w:rsid w:val="00F94047"/>
    <w:rsid w:val="00F94221"/>
    <w:rsid w:val="00F94664"/>
    <w:rsid w:val="00F946CE"/>
    <w:rsid w:val="00F948C0"/>
    <w:rsid w:val="00F9499F"/>
    <w:rsid w:val="00F94BB0"/>
    <w:rsid w:val="00F94F07"/>
    <w:rsid w:val="00F94F71"/>
    <w:rsid w:val="00F95500"/>
    <w:rsid w:val="00F956E8"/>
    <w:rsid w:val="00F95953"/>
    <w:rsid w:val="00F95B35"/>
    <w:rsid w:val="00F95BDE"/>
    <w:rsid w:val="00F95D19"/>
    <w:rsid w:val="00F9600A"/>
    <w:rsid w:val="00F9609F"/>
    <w:rsid w:val="00F9617F"/>
    <w:rsid w:val="00F965F1"/>
    <w:rsid w:val="00F96B56"/>
    <w:rsid w:val="00F96DA6"/>
    <w:rsid w:val="00F971AC"/>
    <w:rsid w:val="00F97621"/>
    <w:rsid w:val="00F976B7"/>
    <w:rsid w:val="00F976CB"/>
    <w:rsid w:val="00F97712"/>
    <w:rsid w:val="00F97D50"/>
    <w:rsid w:val="00F97DCC"/>
    <w:rsid w:val="00FA0160"/>
    <w:rsid w:val="00FA01F3"/>
    <w:rsid w:val="00FA0372"/>
    <w:rsid w:val="00FA03A0"/>
    <w:rsid w:val="00FA078C"/>
    <w:rsid w:val="00FA0863"/>
    <w:rsid w:val="00FA08DE"/>
    <w:rsid w:val="00FA0969"/>
    <w:rsid w:val="00FA0BB1"/>
    <w:rsid w:val="00FA0C04"/>
    <w:rsid w:val="00FA0F4E"/>
    <w:rsid w:val="00FA1105"/>
    <w:rsid w:val="00FA1124"/>
    <w:rsid w:val="00FA11A0"/>
    <w:rsid w:val="00FA11AD"/>
    <w:rsid w:val="00FA1430"/>
    <w:rsid w:val="00FA1601"/>
    <w:rsid w:val="00FA1839"/>
    <w:rsid w:val="00FA1A40"/>
    <w:rsid w:val="00FA1A7D"/>
    <w:rsid w:val="00FA1F00"/>
    <w:rsid w:val="00FA2105"/>
    <w:rsid w:val="00FA21A5"/>
    <w:rsid w:val="00FA2837"/>
    <w:rsid w:val="00FA291F"/>
    <w:rsid w:val="00FA2929"/>
    <w:rsid w:val="00FA296E"/>
    <w:rsid w:val="00FA2E99"/>
    <w:rsid w:val="00FA2FA0"/>
    <w:rsid w:val="00FA378F"/>
    <w:rsid w:val="00FA3A29"/>
    <w:rsid w:val="00FA3B80"/>
    <w:rsid w:val="00FA4061"/>
    <w:rsid w:val="00FA4275"/>
    <w:rsid w:val="00FA48F8"/>
    <w:rsid w:val="00FA4A1C"/>
    <w:rsid w:val="00FA4A84"/>
    <w:rsid w:val="00FA4CA5"/>
    <w:rsid w:val="00FA4D31"/>
    <w:rsid w:val="00FA4E1D"/>
    <w:rsid w:val="00FA4FFC"/>
    <w:rsid w:val="00FA5108"/>
    <w:rsid w:val="00FA53F6"/>
    <w:rsid w:val="00FA54A2"/>
    <w:rsid w:val="00FA55AC"/>
    <w:rsid w:val="00FA5680"/>
    <w:rsid w:val="00FA57BC"/>
    <w:rsid w:val="00FA5AB9"/>
    <w:rsid w:val="00FA626E"/>
    <w:rsid w:val="00FA6288"/>
    <w:rsid w:val="00FA6474"/>
    <w:rsid w:val="00FA653D"/>
    <w:rsid w:val="00FA65A8"/>
    <w:rsid w:val="00FA6834"/>
    <w:rsid w:val="00FA6ADA"/>
    <w:rsid w:val="00FA6BCA"/>
    <w:rsid w:val="00FA6C83"/>
    <w:rsid w:val="00FA6E93"/>
    <w:rsid w:val="00FA71A9"/>
    <w:rsid w:val="00FA72AD"/>
    <w:rsid w:val="00FA7387"/>
    <w:rsid w:val="00FA73B7"/>
    <w:rsid w:val="00FA770A"/>
    <w:rsid w:val="00FA7A56"/>
    <w:rsid w:val="00FA7AE1"/>
    <w:rsid w:val="00FA7BBE"/>
    <w:rsid w:val="00FA7C73"/>
    <w:rsid w:val="00FA7E67"/>
    <w:rsid w:val="00FB049B"/>
    <w:rsid w:val="00FB0562"/>
    <w:rsid w:val="00FB05FB"/>
    <w:rsid w:val="00FB0627"/>
    <w:rsid w:val="00FB0638"/>
    <w:rsid w:val="00FB100F"/>
    <w:rsid w:val="00FB15A8"/>
    <w:rsid w:val="00FB167D"/>
    <w:rsid w:val="00FB1857"/>
    <w:rsid w:val="00FB1989"/>
    <w:rsid w:val="00FB1991"/>
    <w:rsid w:val="00FB1A2B"/>
    <w:rsid w:val="00FB1BF7"/>
    <w:rsid w:val="00FB1EC9"/>
    <w:rsid w:val="00FB1FD6"/>
    <w:rsid w:val="00FB22C5"/>
    <w:rsid w:val="00FB230A"/>
    <w:rsid w:val="00FB2519"/>
    <w:rsid w:val="00FB2651"/>
    <w:rsid w:val="00FB2AB0"/>
    <w:rsid w:val="00FB2D95"/>
    <w:rsid w:val="00FB3435"/>
    <w:rsid w:val="00FB344A"/>
    <w:rsid w:val="00FB346C"/>
    <w:rsid w:val="00FB35BE"/>
    <w:rsid w:val="00FB361C"/>
    <w:rsid w:val="00FB3D4E"/>
    <w:rsid w:val="00FB3E71"/>
    <w:rsid w:val="00FB3EF9"/>
    <w:rsid w:val="00FB3F86"/>
    <w:rsid w:val="00FB40A8"/>
    <w:rsid w:val="00FB4183"/>
    <w:rsid w:val="00FB44C8"/>
    <w:rsid w:val="00FB44F1"/>
    <w:rsid w:val="00FB4FF8"/>
    <w:rsid w:val="00FB50B4"/>
    <w:rsid w:val="00FB51F2"/>
    <w:rsid w:val="00FB5378"/>
    <w:rsid w:val="00FB566E"/>
    <w:rsid w:val="00FB5799"/>
    <w:rsid w:val="00FB59F6"/>
    <w:rsid w:val="00FB5B09"/>
    <w:rsid w:val="00FB61DF"/>
    <w:rsid w:val="00FB62ED"/>
    <w:rsid w:val="00FB6579"/>
    <w:rsid w:val="00FB6685"/>
    <w:rsid w:val="00FB676C"/>
    <w:rsid w:val="00FB68FC"/>
    <w:rsid w:val="00FB6D27"/>
    <w:rsid w:val="00FB6E37"/>
    <w:rsid w:val="00FB6F55"/>
    <w:rsid w:val="00FB7114"/>
    <w:rsid w:val="00FB75AA"/>
    <w:rsid w:val="00FB7AB1"/>
    <w:rsid w:val="00FB7B58"/>
    <w:rsid w:val="00FB7BDC"/>
    <w:rsid w:val="00FB7EF8"/>
    <w:rsid w:val="00FC008D"/>
    <w:rsid w:val="00FC0833"/>
    <w:rsid w:val="00FC086A"/>
    <w:rsid w:val="00FC0D0B"/>
    <w:rsid w:val="00FC10BC"/>
    <w:rsid w:val="00FC12FB"/>
    <w:rsid w:val="00FC19C6"/>
    <w:rsid w:val="00FC1B72"/>
    <w:rsid w:val="00FC1C7B"/>
    <w:rsid w:val="00FC1E21"/>
    <w:rsid w:val="00FC217F"/>
    <w:rsid w:val="00FC2186"/>
    <w:rsid w:val="00FC2483"/>
    <w:rsid w:val="00FC260B"/>
    <w:rsid w:val="00FC263C"/>
    <w:rsid w:val="00FC2821"/>
    <w:rsid w:val="00FC2C86"/>
    <w:rsid w:val="00FC2D6F"/>
    <w:rsid w:val="00FC3252"/>
    <w:rsid w:val="00FC32AC"/>
    <w:rsid w:val="00FC34D0"/>
    <w:rsid w:val="00FC35DB"/>
    <w:rsid w:val="00FC371A"/>
    <w:rsid w:val="00FC3852"/>
    <w:rsid w:val="00FC3C74"/>
    <w:rsid w:val="00FC415F"/>
    <w:rsid w:val="00FC44F0"/>
    <w:rsid w:val="00FC45CD"/>
    <w:rsid w:val="00FC49FF"/>
    <w:rsid w:val="00FC4A2D"/>
    <w:rsid w:val="00FC4A2E"/>
    <w:rsid w:val="00FC4E16"/>
    <w:rsid w:val="00FC5192"/>
    <w:rsid w:val="00FC51C5"/>
    <w:rsid w:val="00FC51F4"/>
    <w:rsid w:val="00FC56B1"/>
    <w:rsid w:val="00FC5C78"/>
    <w:rsid w:val="00FC645C"/>
    <w:rsid w:val="00FC64BC"/>
    <w:rsid w:val="00FC69AA"/>
    <w:rsid w:val="00FC6A4E"/>
    <w:rsid w:val="00FC6A4F"/>
    <w:rsid w:val="00FC6A57"/>
    <w:rsid w:val="00FC713B"/>
    <w:rsid w:val="00FC7831"/>
    <w:rsid w:val="00FC7B9F"/>
    <w:rsid w:val="00FC7BC9"/>
    <w:rsid w:val="00FC7E69"/>
    <w:rsid w:val="00FC7FB9"/>
    <w:rsid w:val="00FD0180"/>
    <w:rsid w:val="00FD0226"/>
    <w:rsid w:val="00FD0677"/>
    <w:rsid w:val="00FD0A35"/>
    <w:rsid w:val="00FD0AB6"/>
    <w:rsid w:val="00FD0AEF"/>
    <w:rsid w:val="00FD0C47"/>
    <w:rsid w:val="00FD0F14"/>
    <w:rsid w:val="00FD10EE"/>
    <w:rsid w:val="00FD1131"/>
    <w:rsid w:val="00FD11A6"/>
    <w:rsid w:val="00FD14BC"/>
    <w:rsid w:val="00FD18B1"/>
    <w:rsid w:val="00FD2286"/>
    <w:rsid w:val="00FD2495"/>
    <w:rsid w:val="00FD254D"/>
    <w:rsid w:val="00FD258D"/>
    <w:rsid w:val="00FD26B1"/>
    <w:rsid w:val="00FD27E9"/>
    <w:rsid w:val="00FD2C48"/>
    <w:rsid w:val="00FD2CA3"/>
    <w:rsid w:val="00FD2DC7"/>
    <w:rsid w:val="00FD2F82"/>
    <w:rsid w:val="00FD314A"/>
    <w:rsid w:val="00FD3169"/>
    <w:rsid w:val="00FD3ADE"/>
    <w:rsid w:val="00FD3B8A"/>
    <w:rsid w:val="00FD4153"/>
    <w:rsid w:val="00FD4372"/>
    <w:rsid w:val="00FD4700"/>
    <w:rsid w:val="00FD4794"/>
    <w:rsid w:val="00FD48E6"/>
    <w:rsid w:val="00FD4C54"/>
    <w:rsid w:val="00FD4C58"/>
    <w:rsid w:val="00FD4C85"/>
    <w:rsid w:val="00FD4E26"/>
    <w:rsid w:val="00FD4E89"/>
    <w:rsid w:val="00FD4F5D"/>
    <w:rsid w:val="00FD5101"/>
    <w:rsid w:val="00FD5275"/>
    <w:rsid w:val="00FD53C8"/>
    <w:rsid w:val="00FD56A2"/>
    <w:rsid w:val="00FD589D"/>
    <w:rsid w:val="00FD5956"/>
    <w:rsid w:val="00FD5FB0"/>
    <w:rsid w:val="00FD6536"/>
    <w:rsid w:val="00FD698C"/>
    <w:rsid w:val="00FD6AAD"/>
    <w:rsid w:val="00FD6AC4"/>
    <w:rsid w:val="00FD6AE0"/>
    <w:rsid w:val="00FD6B38"/>
    <w:rsid w:val="00FD6C9A"/>
    <w:rsid w:val="00FD6F62"/>
    <w:rsid w:val="00FD6FF0"/>
    <w:rsid w:val="00FD7211"/>
    <w:rsid w:val="00FD7259"/>
    <w:rsid w:val="00FD7542"/>
    <w:rsid w:val="00FE00D8"/>
    <w:rsid w:val="00FE04A7"/>
    <w:rsid w:val="00FE067E"/>
    <w:rsid w:val="00FE095D"/>
    <w:rsid w:val="00FE0AB9"/>
    <w:rsid w:val="00FE1245"/>
    <w:rsid w:val="00FE129D"/>
    <w:rsid w:val="00FE12A9"/>
    <w:rsid w:val="00FE130D"/>
    <w:rsid w:val="00FE13A8"/>
    <w:rsid w:val="00FE163B"/>
    <w:rsid w:val="00FE18C0"/>
    <w:rsid w:val="00FE198F"/>
    <w:rsid w:val="00FE1993"/>
    <w:rsid w:val="00FE1A21"/>
    <w:rsid w:val="00FE1A50"/>
    <w:rsid w:val="00FE1D37"/>
    <w:rsid w:val="00FE1EBE"/>
    <w:rsid w:val="00FE20D8"/>
    <w:rsid w:val="00FE26DB"/>
    <w:rsid w:val="00FE2A45"/>
    <w:rsid w:val="00FE2CCD"/>
    <w:rsid w:val="00FE30CF"/>
    <w:rsid w:val="00FE31BE"/>
    <w:rsid w:val="00FE332A"/>
    <w:rsid w:val="00FE337B"/>
    <w:rsid w:val="00FE3BBB"/>
    <w:rsid w:val="00FE3DD3"/>
    <w:rsid w:val="00FE3F76"/>
    <w:rsid w:val="00FE419F"/>
    <w:rsid w:val="00FE480C"/>
    <w:rsid w:val="00FE486E"/>
    <w:rsid w:val="00FE4CC3"/>
    <w:rsid w:val="00FE4CF2"/>
    <w:rsid w:val="00FE50C5"/>
    <w:rsid w:val="00FE51BC"/>
    <w:rsid w:val="00FE51F1"/>
    <w:rsid w:val="00FE54FE"/>
    <w:rsid w:val="00FE5B6F"/>
    <w:rsid w:val="00FE5CC4"/>
    <w:rsid w:val="00FE5CCA"/>
    <w:rsid w:val="00FE5E42"/>
    <w:rsid w:val="00FE6318"/>
    <w:rsid w:val="00FE652A"/>
    <w:rsid w:val="00FE656D"/>
    <w:rsid w:val="00FE65EA"/>
    <w:rsid w:val="00FE66E7"/>
    <w:rsid w:val="00FE694A"/>
    <w:rsid w:val="00FE6D63"/>
    <w:rsid w:val="00FE6D91"/>
    <w:rsid w:val="00FE7454"/>
    <w:rsid w:val="00FE76CE"/>
    <w:rsid w:val="00FE7A7E"/>
    <w:rsid w:val="00FE7BB2"/>
    <w:rsid w:val="00FF0138"/>
    <w:rsid w:val="00FF0A6E"/>
    <w:rsid w:val="00FF0B0E"/>
    <w:rsid w:val="00FF0F60"/>
    <w:rsid w:val="00FF1253"/>
    <w:rsid w:val="00FF163A"/>
    <w:rsid w:val="00FF16B5"/>
    <w:rsid w:val="00FF174B"/>
    <w:rsid w:val="00FF1925"/>
    <w:rsid w:val="00FF1CFB"/>
    <w:rsid w:val="00FF1DC6"/>
    <w:rsid w:val="00FF1EE9"/>
    <w:rsid w:val="00FF2176"/>
    <w:rsid w:val="00FF235B"/>
    <w:rsid w:val="00FF2752"/>
    <w:rsid w:val="00FF28BF"/>
    <w:rsid w:val="00FF2A4B"/>
    <w:rsid w:val="00FF2D87"/>
    <w:rsid w:val="00FF2EF4"/>
    <w:rsid w:val="00FF30A3"/>
    <w:rsid w:val="00FF3307"/>
    <w:rsid w:val="00FF33C1"/>
    <w:rsid w:val="00FF342E"/>
    <w:rsid w:val="00FF35D0"/>
    <w:rsid w:val="00FF3808"/>
    <w:rsid w:val="00FF3834"/>
    <w:rsid w:val="00FF3A29"/>
    <w:rsid w:val="00FF42CC"/>
    <w:rsid w:val="00FF4A19"/>
    <w:rsid w:val="00FF4B09"/>
    <w:rsid w:val="00FF4FA4"/>
    <w:rsid w:val="00FF4FB3"/>
    <w:rsid w:val="00FF5132"/>
    <w:rsid w:val="00FF5334"/>
    <w:rsid w:val="00FF5336"/>
    <w:rsid w:val="00FF5360"/>
    <w:rsid w:val="00FF53BD"/>
    <w:rsid w:val="00FF54C7"/>
    <w:rsid w:val="00FF5559"/>
    <w:rsid w:val="00FF5611"/>
    <w:rsid w:val="00FF5624"/>
    <w:rsid w:val="00FF585E"/>
    <w:rsid w:val="00FF593C"/>
    <w:rsid w:val="00FF5B83"/>
    <w:rsid w:val="00FF5CD4"/>
    <w:rsid w:val="00FF5FB9"/>
    <w:rsid w:val="00FF5FCC"/>
    <w:rsid w:val="00FF6153"/>
    <w:rsid w:val="00FF61C3"/>
    <w:rsid w:val="00FF635A"/>
    <w:rsid w:val="00FF63E5"/>
    <w:rsid w:val="00FF6423"/>
    <w:rsid w:val="00FF6482"/>
    <w:rsid w:val="00FF6A59"/>
    <w:rsid w:val="00FF6D2B"/>
    <w:rsid w:val="00FF6D90"/>
    <w:rsid w:val="00FF6E70"/>
    <w:rsid w:val="00FF7041"/>
    <w:rsid w:val="00FF72FB"/>
    <w:rsid w:val="00FF73F3"/>
    <w:rsid w:val="00FF76BC"/>
    <w:rsid w:val="00FF7723"/>
    <w:rsid w:val="00FF77E8"/>
    <w:rsid w:val="00FF792C"/>
    <w:rsid w:val="00FF7F85"/>
    <w:rsid w:val="00FF7F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94BBC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uiPriority="99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Plain Text" w:uiPriority="99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90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A394F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5A394F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5A394F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1"/>
    <w:qFormat/>
    <w:rsid w:val="005A394F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3057D6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link w:val="Heading2"/>
    <w:rsid w:val="003057D6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rsid w:val="003057D6"/>
    <w:rPr>
      <w:rFonts w:ascii="Arial" w:hAnsi="Arial"/>
      <w:i/>
      <w:iCs/>
      <w:sz w:val="18"/>
      <w:szCs w:val="18"/>
      <w:lang w:val="en-US" w:eastAsia="en-US" w:bidi="th-TH"/>
    </w:rPr>
  </w:style>
  <w:style w:type="character" w:customStyle="1" w:styleId="Heading4Char1">
    <w:name w:val="Heading 4 Char1"/>
    <w:link w:val="Heading4"/>
    <w:rsid w:val="00E56DD3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E56DD3"/>
    <w:rPr>
      <w:rFonts w:cs="EucrosiaUPC"/>
      <w:b/>
      <w:bCs/>
      <w:sz w:val="32"/>
      <w:szCs w:val="32"/>
    </w:rPr>
  </w:style>
  <w:style w:type="character" w:customStyle="1" w:styleId="Heading6Char1">
    <w:name w:val="Heading 6 Char1"/>
    <w:link w:val="Heading6"/>
    <w:rsid w:val="00E56DD3"/>
    <w:rPr>
      <w:rFonts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E56DD3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E56DD3"/>
    <w:rPr>
      <w:rFonts w:cs="EucrosiaUPC"/>
      <w:b/>
      <w:bCs/>
      <w:sz w:val="32"/>
      <w:szCs w:val="32"/>
    </w:rPr>
  </w:style>
  <w:style w:type="character" w:customStyle="1" w:styleId="Heading9Char1">
    <w:name w:val="Heading 9 Char1"/>
    <w:link w:val="Heading9"/>
    <w:rsid w:val="00E56DD3"/>
    <w:rPr>
      <w:rFonts w:cs="EucrosiaUPC"/>
      <w:b/>
      <w:bCs/>
      <w:sz w:val="30"/>
      <w:szCs w:val="30"/>
    </w:rPr>
  </w:style>
  <w:style w:type="character" w:customStyle="1" w:styleId="BodyTextChar">
    <w:name w:val="Body Text Char"/>
    <w:aliases w:val="bt Char,body text Char,Body Char"/>
    <w:link w:val="BodyText"/>
    <w:rsid w:val="003057D6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"/>
    <w:basedOn w:val="Normal"/>
    <w:link w:val="BodyTextChar"/>
    <w:rsid w:val="005A394F"/>
    <w:pPr>
      <w:spacing w:after="120"/>
    </w:pPr>
  </w:style>
  <w:style w:type="paragraph" w:styleId="Header">
    <w:name w:val="header"/>
    <w:basedOn w:val="Normal"/>
    <w:link w:val="HeaderChar1"/>
    <w:uiPriority w:val="99"/>
    <w:rsid w:val="005A394F"/>
    <w:pPr>
      <w:tabs>
        <w:tab w:val="center" w:pos="4536"/>
        <w:tab w:val="right" w:pos="9072"/>
      </w:tabs>
    </w:pPr>
  </w:style>
  <w:style w:type="character" w:customStyle="1" w:styleId="HeaderChar1">
    <w:name w:val="Header Char1"/>
    <w:link w:val="Header"/>
    <w:rsid w:val="00E56DD3"/>
    <w:rPr>
      <w:rFonts w:ascii="Arial" w:hAnsi="Arial"/>
      <w:sz w:val="18"/>
      <w:szCs w:val="18"/>
    </w:rPr>
  </w:style>
  <w:style w:type="character" w:customStyle="1" w:styleId="AAAddress">
    <w:name w:val="AA Address"/>
    <w:rsid w:val="005A394F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5A394F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5A394F"/>
    <w:pPr>
      <w:tabs>
        <w:tab w:val="center" w:pos="4536"/>
        <w:tab w:val="right" w:pos="9072"/>
      </w:tabs>
    </w:pPr>
  </w:style>
  <w:style w:type="character" w:customStyle="1" w:styleId="FooterChar1">
    <w:name w:val="Footer Char1"/>
    <w:link w:val="Footer"/>
    <w:uiPriority w:val="99"/>
    <w:rsid w:val="00E56DD3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5A394F"/>
    <w:rPr>
      <w:rFonts w:cs="Times New Roman"/>
      <w:b/>
      <w:bCs/>
    </w:rPr>
  </w:style>
  <w:style w:type="paragraph" w:styleId="ListBullet">
    <w:name w:val="List Bullet"/>
    <w:basedOn w:val="Normal"/>
    <w:rsid w:val="005A394F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5A394F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5A394F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5A394F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5A394F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5A394F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5A394F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5A394F"/>
    <w:pPr>
      <w:ind w:left="284"/>
    </w:pPr>
  </w:style>
  <w:style w:type="paragraph" w:customStyle="1" w:styleId="AAFrameAddress">
    <w:name w:val="AA Frame Address"/>
    <w:basedOn w:val="Heading1"/>
    <w:rsid w:val="005A394F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5A394F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5A394F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5A394F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5A394F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5A394F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5A394F"/>
    <w:pPr>
      <w:ind w:left="851" w:hanging="284"/>
    </w:pPr>
  </w:style>
  <w:style w:type="paragraph" w:styleId="Index4">
    <w:name w:val="index 4"/>
    <w:basedOn w:val="Normal"/>
    <w:next w:val="Normal"/>
    <w:semiHidden/>
    <w:rsid w:val="005A394F"/>
    <w:pPr>
      <w:ind w:left="1135" w:hanging="284"/>
    </w:pPr>
  </w:style>
  <w:style w:type="paragraph" w:styleId="Index6">
    <w:name w:val="index 6"/>
    <w:basedOn w:val="Normal"/>
    <w:next w:val="Normal"/>
    <w:semiHidden/>
    <w:rsid w:val="005A394F"/>
    <w:pPr>
      <w:ind w:left="1702" w:hanging="284"/>
    </w:pPr>
  </w:style>
  <w:style w:type="paragraph" w:styleId="Index5">
    <w:name w:val="index 5"/>
    <w:basedOn w:val="Normal"/>
    <w:next w:val="Normal"/>
    <w:semiHidden/>
    <w:rsid w:val="005A394F"/>
    <w:pPr>
      <w:ind w:left="1418" w:hanging="284"/>
    </w:pPr>
  </w:style>
  <w:style w:type="paragraph" w:styleId="Index7">
    <w:name w:val="index 7"/>
    <w:basedOn w:val="Normal"/>
    <w:next w:val="Normal"/>
    <w:semiHidden/>
    <w:rsid w:val="005A394F"/>
    <w:pPr>
      <w:ind w:left="1985" w:hanging="284"/>
    </w:pPr>
  </w:style>
  <w:style w:type="paragraph" w:styleId="Index8">
    <w:name w:val="index 8"/>
    <w:basedOn w:val="Normal"/>
    <w:next w:val="Normal"/>
    <w:semiHidden/>
    <w:rsid w:val="005A394F"/>
    <w:pPr>
      <w:ind w:left="2269" w:hanging="284"/>
    </w:pPr>
  </w:style>
  <w:style w:type="paragraph" w:styleId="Index9">
    <w:name w:val="index 9"/>
    <w:basedOn w:val="Normal"/>
    <w:next w:val="Normal"/>
    <w:semiHidden/>
    <w:rsid w:val="005A394F"/>
    <w:pPr>
      <w:ind w:left="2552" w:hanging="284"/>
    </w:pPr>
  </w:style>
  <w:style w:type="paragraph" w:styleId="TOC2">
    <w:name w:val="toc 2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5A394F"/>
    <w:pPr>
      <w:ind w:left="851"/>
    </w:pPr>
  </w:style>
  <w:style w:type="paragraph" w:styleId="TOC5">
    <w:name w:val="toc 5"/>
    <w:basedOn w:val="Normal"/>
    <w:next w:val="Normal"/>
    <w:semiHidden/>
    <w:rsid w:val="005A394F"/>
    <w:pPr>
      <w:ind w:left="1134"/>
    </w:pPr>
  </w:style>
  <w:style w:type="paragraph" w:styleId="TOC6">
    <w:name w:val="toc 6"/>
    <w:basedOn w:val="Normal"/>
    <w:next w:val="Normal"/>
    <w:semiHidden/>
    <w:rsid w:val="005A394F"/>
    <w:pPr>
      <w:ind w:left="1418"/>
    </w:pPr>
  </w:style>
  <w:style w:type="paragraph" w:styleId="TOC7">
    <w:name w:val="toc 7"/>
    <w:basedOn w:val="Normal"/>
    <w:next w:val="Normal"/>
    <w:semiHidden/>
    <w:rsid w:val="005A394F"/>
    <w:pPr>
      <w:ind w:left="1701"/>
    </w:pPr>
  </w:style>
  <w:style w:type="paragraph" w:styleId="TOC8">
    <w:name w:val="toc 8"/>
    <w:basedOn w:val="Normal"/>
    <w:next w:val="Normal"/>
    <w:semiHidden/>
    <w:rsid w:val="005A394F"/>
    <w:pPr>
      <w:ind w:left="1985"/>
    </w:pPr>
  </w:style>
  <w:style w:type="paragraph" w:styleId="TOC9">
    <w:name w:val="toc 9"/>
    <w:basedOn w:val="Normal"/>
    <w:next w:val="Normal"/>
    <w:semiHidden/>
    <w:rsid w:val="005A394F"/>
    <w:pPr>
      <w:ind w:left="2268"/>
    </w:pPr>
  </w:style>
  <w:style w:type="paragraph" w:styleId="TableofFigures">
    <w:name w:val="table of figures"/>
    <w:basedOn w:val="Normal"/>
    <w:next w:val="Normal"/>
    <w:semiHidden/>
    <w:rsid w:val="005A394F"/>
    <w:pPr>
      <w:ind w:left="567" w:hanging="567"/>
    </w:pPr>
  </w:style>
  <w:style w:type="paragraph" w:styleId="ListBullet5">
    <w:name w:val="List Bullet 5"/>
    <w:basedOn w:val="Normal"/>
    <w:rsid w:val="005A394F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1"/>
    <w:rsid w:val="005A394F"/>
    <w:pPr>
      <w:ind w:firstLine="284"/>
    </w:pPr>
  </w:style>
  <w:style w:type="character" w:customStyle="1" w:styleId="BodyTextFirstIndentChar1">
    <w:name w:val="Body Text First Indent Char1"/>
    <w:link w:val="BodyTextFirstIndent"/>
    <w:rsid w:val="00E56DD3"/>
    <w:rPr>
      <w:rFonts w:ascii="Arial" w:eastAsia="Times New Roman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1"/>
    <w:rsid w:val="005A394F"/>
    <w:pPr>
      <w:spacing w:after="120"/>
      <w:ind w:left="283"/>
    </w:pPr>
  </w:style>
  <w:style w:type="character" w:customStyle="1" w:styleId="BodyTextIndentChar1">
    <w:name w:val="Body Text Indent Char1"/>
    <w:aliases w:val="i Char1"/>
    <w:link w:val="BodyTextIndent"/>
    <w:rsid w:val="00E56DD3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1"/>
    <w:rsid w:val="005A394F"/>
    <w:pPr>
      <w:ind w:left="284" w:firstLine="284"/>
    </w:pPr>
  </w:style>
  <w:style w:type="character" w:customStyle="1" w:styleId="BodyTextFirstIndent2Char1">
    <w:name w:val="Body Text First Indent 2 Char1"/>
    <w:link w:val="BodyTextFirstIndent2"/>
    <w:rsid w:val="00E56DD3"/>
    <w:rPr>
      <w:rFonts w:ascii="Arial" w:hAnsi="Arial"/>
      <w:sz w:val="18"/>
      <w:szCs w:val="18"/>
    </w:rPr>
  </w:style>
  <w:style w:type="character" w:styleId="Strong">
    <w:name w:val="Strong"/>
    <w:qFormat/>
    <w:rsid w:val="005A394F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5A394F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5A394F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5A394F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5A394F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5A394F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5A394F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5A394F"/>
    <w:pPr>
      <w:framePr w:h="1054" w:wrap="around" w:y="5920"/>
    </w:pPr>
  </w:style>
  <w:style w:type="paragraph" w:customStyle="1" w:styleId="ReportHeading3">
    <w:name w:val="ReportHeading3"/>
    <w:basedOn w:val="ReportHeading2"/>
    <w:rsid w:val="005A394F"/>
    <w:pPr>
      <w:framePr w:h="443" w:wrap="around" w:y="8223"/>
    </w:pPr>
  </w:style>
  <w:style w:type="paragraph" w:customStyle="1" w:styleId="a">
    <w:name w:val="¢éÍ¤ÇÒÁ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5A394F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5A394F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5A394F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5A394F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5A394F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5A394F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1"/>
    <w:uiPriority w:val="99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1">
    <w:name w:val="Body Text 2 Char1"/>
    <w:link w:val="BodyText2"/>
    <w:uiPriority w:val="99"/>
    <w:rsid w:val="00E56DD3"/>
    <w:rPr>
      <w:rFonts w:ascii="Book Antiqua" w:hAnsi="Book Antiqua"/>
      <w:sz w:val="22"/>
      <w:szCs w:val="22"/>
    </w:rPr>
  </w:style>
  <w:style w:type="paragraph" w:customStyle="1" w:styleId="a1">
    <w:name w:val="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1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/>
      <w:sz w:val="30"/>
      <w:szCs w:val="30"/>
    </w:rPr>
  </w:style>
  <w:style w:type="character" w:customStyle="1" w:styleId="BodyText3Char1">
    <w:name w:val="Body Text 3 Char1"/>
    <w:link w:val="BodyText3"/>
    <w:rsid w:val="00E56DD3"/>
    <w:rPr>
      <w:rFonts w:cs="EucrosiaUPC"/>
      <w:sz w:val="30"/>
      <w:szCs w:val="30"/>
    </w:rPr>
  </w:style>
  <w:style w:type="character" w:styleId="PageNumber">
    <w:name w:val="page number"/>
    <w:basedOn w:val="DefaultParagraphFont"/>
    <w:rsid w:val="005A394F"/>
  </w:style>
  <w:style w:type="paragraph" w:customStyle="1" w:styleId="ASSETS">
    <w:name w:val="ASSETS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1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</w:rPr>
  </w:style>
  <w:style w:type="character" w:customStyle="1" w:styleId="BodyTextIndent2Char1">
    <w:name w:val="Body Text Indent 2 Char1"/>
    <w:link w:val="BodyTextIndent2"/>
    <w:rsid w:val="00E56DD3"/>
    <w:rPr>
      <w:rFonts w:cs="EucrosiaUPC"/>
      <w:sz w:val="30"/>
      <w:szCs w:val="30"/>
    </w:rPr>
  </w:style>
  <w:style w:type="paragraph" w:styleId="BalloonText">
    <w:name w:val="Balloon Text"/>
    <w:basedOn w:val="Normal"/>
    <w:link w:val="BalloonTextChar"/>
    <w:semiHidden/>
    <w:rsid w:val="00105CB6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E56DD3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1C07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735"/>
      </w:tabs>
      <w:spacing w:after="0" w:line="240" w:lineRule="auto"/>
      <w:ind w:right="29"/>
      <w:jc w:val="thaiDistribute"/>
    </w:pPr>
    <w:rPr>
      <w:rFonts w:ascii="Angsana New" w:hAnsi="Angsana New"/>
      <w:b/>
      <w:bCs/>
      <w:i/>
      <w:iCs/>
      <w:sz w:val="20"/>
      <w:szCs w:val="20"/>
      <w:lang w:val="en-GB"/>
    </w:rPr>
  </w:style>
  <w:style w:type="character" w:customStyle="1" w:styleId="AccPolicyHeadingChar">
    <w:name w:val="Acc Policy Heading Char"/>
    <w:link w:val="AccPolicyHeading"/>
    <w:rsid w:val="001C075D"/>
    <w:rPr>
      <w:rFonts w:ascii="Angsana New" w:hAnsi="Angsana New"/>
      <w:b/>
      <w:bCs/>
      <w:i/>
      <w:iCs/>
      <w:lang w:val="en-GB"/>
    </w:rPr>
  </w:style>
  <w:style w:type="table" w:styleId="TableGrid">
    <w:name w:val="Table Grid"/>
    <w:basedOn w:val="TableNormal"/>
    <w:uiPriority w:val="39"/>
    <w:rsid w:val="00E9516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1"/>
    <w:rsid w:val="003057D6"/>
    <w:pPr>
      <w:spacing w:line="240" w:lineRule="auto"/>
    </w:pPr>
  </w:style>
  <w:style w:type="character" w:customStyle="1" w:styleId="SignatureChar1">
    <w:name w:val="Signature Char1"/>
    <w:link w:val="Signature"/>
    <w:rsid w:val="00E56DD3"/>
    <w:rPr>
      <w:rFonts w:ascii="Arial" w:hAnsi="Arial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E56DD3"/>
    <w:rPr>
      <w:sz w:val="18"/>
      <w:lang w:val="en-GB" w:bidi="ar-SA"/>
    </w:rPr>
  </w:style>
  <w:style w:type="paragraph" w:customStyle="1" w:styleId="Graphic">
    <w:name w:val="Graphic"/>
    <w:basedOn w:val="Signature"/>
    <w:rsid w:val="003057D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3057D6"/>
    <w:pPr>
      <w:spacing w:after="0"/>
    </w:pPr>
  </w:style>
  <w:style w:type="paragraph" w:customStyle="1" w:styleId="acctdividends">
    <w:name w:val="acct dividends"/>
    <w:aliases w:val="a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3057D6"/>
    <w:pPr>
      <w:spacing w:after="0"/>
    </w:pPr>
  </w:style>
  <w:style w:type="paragraph" w:customStyle="1" w:styleId="acctindent">
    <w:name w:val="acct indent"/>
    <w:aliases w:val="ai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3057D6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3057D6"/>
    <w:pPr>
      <w:numPr>
        <w:ilvl w:val="1"/>
        <w:numId w:val="14"/>
      </w:numPr>
      <w:tabs>
        <w:tab w:val="clear" w:pos="227"/>
        <w:tab w:val="clear" w:pos="454"/>
        <w:tab w:val="clear" w:pos="576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3057D6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3057D6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3057D6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3057D6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3057D6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3057D6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3057D6"/>
    <w:pPr>
      <w:spacing w:after="0"/>
    </w:pPr>
  </w:style>
  <w:style w:type="paragraph" w:customStyle="1" w:styleId="List1a">
    <w:name w:val="List 1a"/>
    <w:aliases w:val="1a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3057D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lang w:val="en-AU" w:bidi="ar-SA"/>
    </w:rPr>
  </w:style>
  <w:style w:type="character" w:customStyle="1" w:styleId="MacroTextChar">
    <w:name w:val="Macro Text Char"/>
    <w:link w:val="MacroText"/>
    <w:semiHidden/>
    <w:rsid w:val="00E56DD3"/>
    <w:rPr>
      <w:rFonts w:ascii="Courier New" w:hAnsi="Courier New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3057D6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3057D6"/>
  </w:style>
  <w:style w:type="paragraph" w:customStyle="1" w:styleId="zreportaddinfo">
    <w:name w:val="zreport addinfo"/>
    <w:basedOn w:val="Normal"/>
    <w:rsid w:val="003057D6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3057D6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3057D6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3057D6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3057D6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3057D6"/>
    <w:rPr>
      <w:b/>
      <w:bCs/>
    </w:rPr>
  </w:style>
  <w:style w:type="paragraph" w:customStyle="1" w:styleId="nineptbodytext">
    <w:name w:val="nine pt body text"/>
    <w:aliases w:val="9bt"/>
    <w:basedOn w:val="nineptnormal"/>
    <w:rsid w:val="003057D6"/>
    <w:pPr>
      <w:spacing w:after="220"/>
    </w:pPr>
  </w:style>
  <w:style w:type="paragraph" w:customStyle="1" w:styleId="nineptnormal">
    <w:name w:val="nine pt normal"/>
    <w:aliases w:val="9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3057D6"/>
    <w:pPr>
      <w:jc w:val="center"/>
    </w:pPr>
  </w:style>
  <w:style w:type="paragraph" w:customStyle="1" w:styleId="heading">
    <w:name w:val="heading"/>
    <w:aliases w:val="h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3057D6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3057D6"/>
  </w:style>
  <w:style w:type="paragraph" w:customStyle="1" w:styleId="nineptheadingcentredbold">
    <w:name w:val="nine pt heading centred bold"/>
    <w:aliases w:val="9hc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3057D6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3057D6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3057D6"/>
    <w:rPr>
      <w:b/>
    </w:rPr>
  </w:style>
  <w:style w:type="paragraph" w:customStyle="1" w:styleId="nineptcolumntab1">
    <w:name w:val="nine pt column tab1"/>
    <w:aliases w:val="a91"/>
    <w:basedOn w:val="nineptnormal"/>
    <w:rsid w:val="003057D6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3057D6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3057D6"/>
    <w:pPr>
      <w:jc w:val="center"/>
    </w:pPr>
  </w:style>
  <w:style w:type="paragraph" w:customStyle="1" w:styleId="Normalheading">
    <w:name w:val="Normal heading"/>
    <w:aliases w:val="nh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3057D6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3057D6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3057D6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3057D6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3057D6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3057D6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3057D6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3057D6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3057D6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3057D6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3057D6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3057D6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3057D6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3057D6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3057D6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3057D6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3057D6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3057D6"/>
    <w:pPr>
      <w:spacing w:after="0"/>
    </w:pPr>
  </w:style>
  <w:style w:type="paragraph" w:customStyle="1" w:styleId="smallreturn">
    <w:name w:val="small return"/>
    <w:aliases w:val="sr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3057D6"/>
    <w:pPr>
      <w:spacing w:after="0"/>
    </w:pPr>
  </w:style>
  <w:style w:type="paragraph" w:customStyle="1" w:styleId="headingbolditalic">
    <w:name w:val="heading bold italic"/>
    <w:aliases w:val="hbi"/>
    <w:basedOn w:val="heading"/>
    <w:rsid w:val="003057D6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3057D6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3057D6"/>
    <w:pPr>
      <w:spacing w:after="0"/>
    </w:pPr>
  </w:style>
  <w:style w:type="paragraph" w:customStyle="1" w:styleId="blockbullet">
    <w:name w:val="block bullet"/>
    <w:aliases w:val="bb"/>
    <w:basedOn w:val="block"/>
    <w:rsid w:val="003057D6"/>
    <w:pPr>
      <w:numPr>
        <w:numId w:val="16"/>
      </w:numPr>
      <w:tabs>
        <w:tab w:val="clear" w:pos="340"/>
        <w:tab w:val="num" w:pos="907"/>
      </w:tabs>
      <w:ind w:left="907"/>
    </w:pPr>
  </w:style>
  <w:style w:type="paragraph" w:customStyle="1" w:styleId="acctfourfigureslongernumber3">
    <w:name w:val="acct four figures longer number3"/>
    <w:aliases w:val="a4+3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3057D6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3057D6"/>
    <w:pPr>
      <w:spacing w:after="0"/>
    </w:pPr>
  </w:style>
  <w:style w:type="paragraph" w:customStyle="1" w:styleId="eightptnormal">
    <w:name w:val="eight pt normal"/>
    <w:aliases w:val="8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3057D6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3057D6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3057D6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3057D6"/>
    <w:rPr>
      <w:b/>
      <w:bCs/>
    </w:rPr>
  </w:style>
  <w:style w:type="paragraph" w:customStyle="1" w:styleId="eightptbodytext">
    <w:name w:val="eight pt body text"/>
    <w:aliases w:val="8bt"/>
    <w:basedOn w:val="eightptnormal"/>
    <w:rsid w:val="003057D6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3057D6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3057D6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3057D6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3057D6"/>
    <w:pPr>
      <w:spacing w:after="0"/>
    </w:pPr>
  </w:style>
  <w:style w:type="paragraph" w:customStyle="1" w:styleId="eightptblock">
    <w:name w:val="eight pt block"/>
    <w:aliases w:val="8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3057D6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3057D6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3057D6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3057D6"/>
    <w:pPr>
      <w:spacing w:after="0"/>
    </w:pPr>
  </w:style>
  <w:style w:type="paragraph" w:customStyle="1" w:styleId="blockindent">
    <w:name w:val="block indent"/>
    <w:aliases w:val="bi"/>
    <w:basedOn w:val="block"/>
    <w:rsid w:val="003057D6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3057D6"/>
    <w:pPr>
      <w:jc w:val="center"/>
    </w:pPr>
  </w:style>
  <w:style w:type="paragraph" w:customStyle="1" w:styleId="nineptcol">
    <w:name w:val="nine pt %col"/>
    <w:aliases w:val="9%"/>
    <w:basedOn w:val="nineptnormal"/>
    <w:rsid w:val="003057D6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3057D6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3057D6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3057D6"/>
    <w:pPr>
      <w:spacing w:after="0"/>
    </w:pPr>
  </w:style>
  <w:style w:type="paragraph" w:customStyle="1" w:styleId="nineptblocklist">
    <w:name w:val="nine pt block list"/>
    <w:aliases w:val="9bl"/>
    <w:basedOn w:val="nineptblock"/>
    <w:rsid w:val="003057D6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3057D6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3057D6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3057D6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3057D6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3057D6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3057D6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3057D6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3057D6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3057D6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3057D6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3057D6"/>
    <w:pPr>
      <w:spacing w:after="80"/>
    </w:pPr>
  </w:style>
  <w:style w:type="paragraph" w:customStyle="1" w:styleId="nineptratecol">
    <w:name w:val="nine pt rate col"/>
    <w:aliases w:val="a9r"/>
    <w:basedOn w:val="nineptnormal"/>
    <w:rsid w:val="003057D6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3057D6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3057D6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3057D6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3057D6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3057D6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3057D6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3057D6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3057D6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3057D6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3057D6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3057D6"/>
    <w:pPr>
      <w:ind w:left="907" w:hanging="340"/>
    </w:pPr>
  </w:style>
  <w:style w:type="paragraph" w:customStyle="1" w:styleId="List3i">
    <w:name w:val="List 3i"/>
    <w:aliases w:val="3i"/>
    <w:basedOn w:val="List2i"/>
    <w:rsid w:val="003057D6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3057D6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3057D6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3057D6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3057D6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3057D6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3057D6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3057D6"/>
    <w:pPr>
      <w:spacing w:after="80"/>
    </w:pPr>
  </w:style>
  <w:style w:type="paragraph" w:customStyle="1" w:styleId="blockbullet2">
    <w:name w:val="block bullet 2"/>
    <w:aliases w:val="bb2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3057D6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3057D6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E2D6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right="389" w:firstLine="540"/>
      <w:jc w:val="both"/>
    </w:pPr>
    <w:rPr>
      <w:rFonts w:ascii="Times New Roman" w:hAnsi="Times New Roman"/>
      <w:b/>
      <w:i/>
      <w:iCs/>
      <w:sz w:val="30"/>
      <w:szCs w:val="30"/>
      <w:lang w:eastAsia="en-GB"/>
    </w:rPr>
  </w:style>
  <w:style w:type="character" w:customStyle="1" w:styleId="AccPolicysubheadChar">
    <w:name w:val="Acc Policy sub head Char"/>
    <w:link w:val="AccPolicysubhead"/>
    <w:rsid w:val="004E2D64"/>
    <w:rPr>
      <w:b/>
      <w:i/>
      <w:iCs/>
      <w:sz w:val="30"/>
      <w:szCs w:val="30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3057D6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E56DD3"/>
    <w:pPr>
      <w:ind w:left="567"/>
    </w:pPr>
  </w:style>
  <w:style w:type="character" w:customStyle="1" w:styleId="AccPolicyalternativeChar">
    <w:name w:val="Acc Policy alternative Char"/>
    <w:link w:val="AccPolicyalternative"/>
    <w:rsid w:val="00E56DD3"/>
    <w:rPr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3057D6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3057D6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3057D6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link w:val="DocumentMap"/>
    <w:semiHidden/>
    <w:rsid w:val="00E56DD3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rsid w:val="000B78AD"/>
    <w:rPr>
      <w:bCs/>
      <w:sz w:val="22"/>
      <w:szCs w:val="22"/>
      <w:lang w:val="en-US" w:eastAsia="en-GB" w:bidi="th-TH"/>
    </w:rPr>
  </w:style>
  <w:style w:type="paragraph" w:customStyle="1" w:styleId="CharChar">
    <w:name w:val="อักขระ อักขระ อักขระ Char Char อักขระ"/>
    <w:basedOn w:val="Normal"/>
    <w:rsid w:val="0011053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styleId="FootnoteReference">
    <w:name w:val="footnote reference"/>
    <w:aliases w:val="fr"/>
    <w:uiPriority w:val="99"/>
    <w:rsid w:val="004E16F1"/>
    <w:rPr>
      <w:position w:val="6"/>
      <w:sz w:val="14"/>
    </w:rPr>
  </w:style>
  <w:style w:type="character" w:customStyle="1" w:styleId="EmailStyle286">
    <w:name w:val="EmailStyle286"/>
    <w:semiHidden/>
    <w:rsid w:val="004E16F1"/>
    <w:rPr>
      <w:rFonts w:ascii="Arial" w:hAnsi="Arial" w:cs="Arial"/>
      <w:color w:val="auto"/>
      <w:sz w:val="20"/>
      <w:szCs w:val="20"/>
    </w:rPr>
  </w:style>
  <w:style w:type="paragraph" w:customStyle="1" w:styleId="CharChar0">
    <w:name w:val="อักขระ อักขระ Char Char อักขระ อักขระ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styleId="BodyTextIndent3">
    <w:name w:val="Body Text Indent 3"/>
    <w:basedOn w:val="Normal"/>
    <w:link w:val="BodyTextIndent3Char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ascii="Times New Roman" w:hAnsi="Times New Roman"/>
      <w:sz w:val="16"/>
      <w:szCs w:val="16"/>
      <w:lang w:val="en-GB" w:bidi="ar-SA"/>
    </w:rPr>
  </w:style>
  <w:style w:type="character" w:customStyle="1" w:styleId="BodyTextIndent3Char">
    <w:name w:val="Body Text Indent 3 Char"/>
    <w:link w:val="BodyTextIndent3"/>
    <w:rsid w:val="002565CA"/>
    <w:rPr>
      <w:sz w:val="16"/>
      <w:szCs w:val="16"/>
      <w:lang w:val="en-GB" w:bidi="ar-SA"/>
    </w:rPr>
  </w:style>
  <w:style w:type="paragraph" w:customStyle="1" w:styleId="NormalComplex11pt">
    <w:name w:val="Normal + (Complex) 11 pt"/>
    <w:aliases w:val="Justified,Left:  0.38&quot;,Line spacing:  Exactly 17 ..."/>
    <w:basedOn w:val="BodyText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547"/>
      <w:jc w:val="both"/>
    </w:pPr>
    <w:rPr>
      <w:rFonts w:ascii="Times New Roman" w:hAnsi="Times New Roman"/>
      <w:spacing w:val="-2"/>
      <w:sz w:val="22"/>
      <w:szCs w:val="22"/>
      <w:lang w:val="en-GB" w:bidi="ar-SA"/>
    </w:rPr>
  </w:style>
  <w:style w:type="paragraph" w:styleId="HTMLPreformatted">
    <w:name w:val="HTML Preformatted"/>
    <w:basedOn w:val="Normal"/>
    <w:link w:val="HTMLPreformattedChar"/>
    <w:uiPriority w:val="99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ngsana New" w:eastAsia="Batang" w:hAnsi="Angsana New"/>
      <w:sz w:val="28"/>
      <w:szCs w:val="28"/>
      <w:lang w:eastAsia="ko-KR"/>
    </w:rPr>
  </w:style>
  <w:style w:type="character" w:customStyle="1" w:styleId="HTMLPreformattedChar">
    <w:name w:val="HTML Preformatted Char"/>
    <w:link w:val="HTMLPreformatted"/>
    <w:uiPriority w:val="99"/>
    <w:rsid w:val="0008537C"/>
    <w:rPr>
      <w:rFonts w:ascii="Angsana New" w:eastAsia="Batang" w:hAnsi="Angsana New"/>
      <w:sz w:val="28"/>
      <w:szCs w:val="28"/>
      <w:lang w:eastAsia="ko-KR"/>
    </w:rPr>
  </w:style>
  <w:style w:type="paragraph" w:customStyle="1" w:styleId="RNormal">
    <w:name w:val="RNormal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plainKPMG">
    <w:name w:val="plain KPMG"/>
    <w:aliases w:val="p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" w:hAnsi="Times" w:cs="New York"/>
      <w:sz w:val="24"/>
      <w:szCs w:val="24"/>
      <w:lang w:val="th-TH"/>
    </w:rPr>
  </w:style>
  <w:style w:type="character" w:customStyle="1" w:styleId="CharChar1">
    <w:name w:val="Char Char1"/>
    <w:rsid w:val="004E16F1"/>
    <w:rPr>
      <w:rFonts w:cs="Angsana New"/>
      <w:b/>
      <w:i/>
      <w:sz w:val="24"/>
      <w:lang w:val="en-GB" w:eastAsia="en-US" w:bidi="ar-SA"/>
    </w:rPr>
  </w:style>
  <w:style w:type="character" w:styleId="CommentReference">
    <w:name w:val="annotation reference"/>
    <w:rsid w:val="0076283E"/>
    <w:rPr>
      <w:sz w:val="16"/>
      <w:szCs w:val="16"/>
    </w:rPr>
  </w:style>
  <w:style w:type="paragraph" w:styleId="CommentText">
    <w:name w:val="annotation text"/>
    <w:basedOn w:val="Normal"/>
    <w:link w:val="CommentTextChar"/>
    <w:rsid w:val="0076283E"/>
    <w:rPr>
      <w:sz w:val="20"/>
      <w:szCs w:val="20"/>
    </w:rPr>
  </w:style>
  <w:style w:type="character" w:customStyle="1" w:styleId="CommentTextChar">
    <w:name w:val="Comment Text Char"/>
    <w:link w:val="CommentText"/>
    <w:locked/>
    <w:rsid w:val="00E56DD3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76283E"/>
    <w:rPr>
      <w:b/>
      <w:bCs/>
    </w:rPr>
  </w:style>
  <w:style w:type="character" w:customStyle="1" w:styleId="CommentSubjectChar">
    <w:name w:val="Comment Subject Char"/>
    <w:link w:val="CommentSubject"/>
    <w:locked/>
    <w:rsid w:val="00E56DD3"/>
    <w:rPr>
      <w:rFonts w:ascii="Arial" w:hAnsi="Arial"/>
      <w:b/>
      <w:bCs/>
    </w:rPr>
  </w:style>
  <w:style w:type="character" w:customStyle="1" w:styleId="Heading1Char1">
    <w:name w:val="Heading 1 Char1"/>
    <w:uiPriority w:val="99"/>
    <w:rsid w:val="00E56DD3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rsid w:val="00E56DD3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rsid w:val="00E56DD3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BodyTextChar1">
    <w:name w:val="Body Text Char1"/>
    <w:aliases w:val="bt Char1,body text Char1,Body Char1"/>
    <w:uiPriority w:val="99"/>
    <w:rsid w:val="00E56DD3"/>
    <w:rPr>
      <w:rFonts w:ascii="Arial" w:eastAsia="Times New Roman" w:hAnsi="Arial" w:cs="Angsana New"/>
      <w:sz w:val="18"/>
      <w:szCs w:val="22"/>
    </w:rPr>
  </w:style>
  <w:style w:type="character" w:customStyle="1" w:styleId="shorttext1">
    <w:name w:val="short_text1"/>
    <w:rsid w:val="00E56DD3"/>
    <w:rPr>
      <w:sz w:val="29"/>
      <w:szCs w:val="29"/>
    </w:rPr>
  </w:style>
  <w:style w:type="character" w:customStyle="1" w:styleId="shorttext">
    <w:name w:val="short_text"/>
    <w:basedOn w:val="DefaultParagraphFont"/>
    <w:rsid w:val="00E56DD3"/>
  </w:style>
  <w:style w:type="paragraph" w:customStyle="1" w:styleId="Default">
    <w:name w:val="Default"/>
    <w:rsid w:val="00E56DD3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E56DD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uiPriority w:val="99"/>
    <w:rsid w:val="00E56DD3"/>
    <w:rPr>
      <w:rFonts w:ascii="Consolas" w:hAnsi="Consolas"/>
      <w:sz w:val="21"/>
      <w:szCs w:val="26"/>
    </w:rPr>
  </w:style>
  <w:style w:type="character" w:customStyle="1" w:styleId="BodyText2Char">
    <w:name w:val="Body Text 2 Char"/>
    <w:locked/>
    <w:rsid w:val="00E56DD3"/>
    <w:rPr>
      <w:rFonts w:ascii="Book Antiqua" w:hAnsi="Book Antiqua" w:cs="Times New Roman"/>
      <w:sz w:val="22"/>
      <w:szCs w:val="22"/>
    </w:rPr>
  </w:style>
  <w:style w:type="character" w:customStyle="1" w:styleId="Heading4Char">
    <w:name w:val="Heading 4 Char"/>
    <w:locked/>
    <w:rsid w:val="00E56DD3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E56DD3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ocked/>
    <w:rsid w:val="00E56DD3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ocked/>
    <w:rsid w:val="00E56DD3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E56DD3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E56DD3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uiPriority w:val="99"/>
    <w:locked/>
    <w:rsid w:val="00E56DD3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E56DD3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E56DD3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E56DD3"/>
    <w:rPr>
      <w:rFonts w:cs="EucrosiaUPC"/>
      <w:sz w:val="30"/>
      <w:szCs w:val="30"/>
      <w:lang w:bidi="th-TH"/>
    </w:rPr>
  </w:style>
  <w:style w:type="character" w:customStyle="1" w:styleId="SignatureChar">
    <w:name w:val="Signature Char"/>
    <w:locked/>
    <w:rsid w:val="00E56DD3"/>
    <w:rPr>
      <w:rFonts w:ascii="Arial" w:hAnsi="Arial" w:cs="Times New Roman"/>
      <w:sz w:val="18"/>
      <w:szCs w:val="18"/>
    </w:rPr>
  </w:style>
  <w:style w:type="character" w:customStyle="1" w:styleId="hps">
    <w:name w:val="hps"/>
    <w:rsid w:val="00E56DD3"/>
    <w:rPr>
      <w:rFonts w:cs="Times New Roman"/>
    </w:rPr>
  </w:style>
  <w:style w:type="character" w:customStyle="1" w:styleId="gt-icon-text1">
    <w:name w:val="gt-icon-text1"/>
    <w:rsid w:val="00E56DD3"/>
    <w:rPr>
      <w:rFonts w:cs="Times New Roman"/>
    </w:rPr>
  </w:style>
  <w:style w:type="character" w:customStyle="1" w:styleId="longtext">
    <w:name w:val="long_text"/>
    <w:rsid w:val="00E56DD3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6DD3"/>
    <w:pPr>
      <w:ind w:left="720"/>
      <w:contextualSpacing/>
    </w:pPr>
    <w:rPr>
      <w:szCs w:val="22"/>
    </w:rPr>
  </w:style>
  <w:style w:type="character" w:customStyle="1" w:styleId="CharChar22">
    <w:name w:val="Char Char22"/>
    <w:rsid w:val="00E56DD3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E56DD3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E56DD3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E56DD3"/>
  </w:style>
  <w:style w:type="character" w:styleId="Emphasis">
    <w:name w:val="Emphasis"/>
    <w:uiPriority w:val="20"/>
    <w:qFormat/>
    <w:rsid w:val="00E56DD3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E56DD3"/>
  </w:style>
  <w:style w:type="paragraph" w:styleId="Revision">
    <w:name w:val="Revision"/>
    <w:hidden/>
    <w:uiPriority w:val="99"/>
    <w:semiHidden/>
    <w:rsid w:val="00E56DD3"/>
    <w:rPr>
      <w:rFonts w:ascii="Arial" w:hAnsi="Arial"/>
      <w:sz w:val="18"/>
      <w:szCs w:val="22"/>
    </w:rPr>
  </w:style>
  <w:style w:type="paragraph" w:customStyle="1" w:styleId="CharChar2">
    <w:name w:val="อักขระ อักขระ อักขระ Char Char อักขระ2"/>
    <w:basedOn w:val="Normal"/>
    <w:rsid w:val="00B15C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3">
    <w:name w:val="Char Char2"/>
    <w:rsid w:val="002565CA"/>
    <w:rPr>
      <w:rFonts w:ascii="Arial" w:hAnsi="Arial"/>
      <w:b/>
      <w:bCs/>
      <w:sz w:val="18"/>
      <w:szCs w:val="18"/>
      <w:lang w:val="en-US" w:eastAsia="en-US" w:bidi="th-TH"/>
    </w:rPr>
  </w:style>
  <w:style w:type="paragraph" w:customStyle="1" w:styleId="CharChar24">
    <w:name w:val="อักขระ อักขระ Char Char อักขระ อักขระ2"/>
    <w:basedOn w:val="Normal"/>
    <w:rsid w:val="002565C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12">
    <w:name w:val="Char Char12"/>
    <w:rsid w:val="002565CA"/>
    <w:rPr>
      <w:rFonts w:cs="Angsana New"/>
      <w:b/>
      <w:i/>
      <w:sz w:val="24"/>
      <w:lang w:val="en-GB" w:eastAsia="en-US" w:bidi="ar-SA"/>
    </w:rPr>
  </w:style>
  <w:style w:type="paragraph" w:styleId="NoSpacing">
    <w:name w:val="No Spacing"/>
    <w:uiPriority w:val="1"/>
    <w:qFormat/>
    <w:rsid w:val="00C2061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character" w:customStyle="1" w:styleId="h31">
    <w:name w:val="h31"/>
    <w:rsid w:val="005A6124"/>
    <w:rPr>
      <w:rFonts w:ascii="Tahoma" w:hAnsi="Tahoma" w:cs="Tahoma" w:hint="default"/>
      <w:b/>
      <w:bCs/>
      <w:vanish w:val="0"/>
      <w:webHidden w:val="0"/>
      <w:color w:val="3F3F3F"/>
      <w:sz w:val="21"/>
      <w:szCs w:val="21"/>
      <w:specVanish w:val="0"/>
    </w:rPr>
  </w:style>
  <w:style w:type="paragraph" w:styleId="NormalWeb">
    <w:name w:val="Normal (Web)"/>
    <w:basedOn w:val="Normal"/>
    <w:uiPriority w:val="99"/>
    <w:unhideWhenUsed/>
    <w:rsid w:val="00A2414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ahoma" w:eastAsia="Calibri" w:hAnsi="Tahoma" w:cs="Tahoma"/>
      <w:sz w:val="24"/>
      <w:szCs w:val="24"/>
    </w:rPr>
  </w:style>
  <w:style w:type="paragraph" w:customStyle="1" w:styleId="CharChar10">
    <w:name w:val="อักขระ อักขระ อักขระ Char Char อักขระ1"/>
    <w:basedOn w:val="Normal"/>
    <w:rsid w:val="0015221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CharChar11">
    <w:name w:val="อักขระ อักขระ Char Char อักขระ อักขระ1"/>
    <w:basedOn w:val="Normal"/>
    <w:rsid w:val="0015221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110">
    <w:name w:val="Char Char11"/>
    <w:rsid w:val="00152214"/>
    <w:rPr>
      <w:rFonts w:cs="Angsana New"/>
      <w:b/>
      <w:i/>
      <w:sz w:val="24"/>
      <w:lang w:val="en-GB" w:eastAsia="en-US" w:bidi="ar-SA"/>
    </w:rPr>
  </w:style>
  <w:style w:type="paragraph" w:customStyle="1" w:styleId="AccountingPolicy">
    <w:name w:val="Accounting Policy"/>
    <w:basedOn w:val="Normal"/>
    <w:link w:val="AccountingPolicyChar1"/>
    <w:rsid w:val="0015221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52214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alt-edited1">
    <w:name w:val="alt-edited1"/>
    <w:rsid w:val="00152214"/>
    <w:rPr>
      <w:color w:val="4D90F0"/>
    </w:rPr>
  </w:style>
  <w:style w:type="character" w:customStyle="1" w:styleId="st">
    <w:name w:val="st"/>
    <w:basedOn w:val="DefaultParagraphFont"/>
    <w:rsid w:val="002E3A45"/>
  </w:style>
  <w:style w:type="character" w:customStyle="1" w:styleId="kno-tr-ctx">
    <w:name w:val="kno-tr-ctx"/>
    <w:basedOn w:val="DefaultParagraphFont"/>
    <w:rsid w:val="000C0CF2"/>
  </w:style>
  <w:style w:type="table" w:customStyle="1" w:styleId="TableGridLight1">
    <w:name w:val="Table Grid Light1"/>
    <w:basedOn w:val="TableNormal"/>
    <w:uiPriority w:val="40"/>
    <w:rsid w:val="00780E15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Hyperlink">
    <w:name w:val="Hyperlink"/>
    <w:uiPriority w:val="99"/>
    <w:semiHidden/>
    <w:unhideWhenUsed/>
    <w:rsid w:val="00780E15"/>
    <w:rPr>
      <w:strike w:val="0"/>
      <w:dstrike w:val="0"/>
      <w:color w:val="1C62B9"/>
      <w:u w:val="none"/>
      <w:effect w:val="none"/>
    </w:rPr>
  </w:style>
  <w:style w:type="character" w:customStyle="1" w:styleId="blockChar">
    <w:name w:val="block Char"/>
    <w:aliases w:val="b Char"/>
    <w:basedOn w:val="DefaultParagraphFont"/>
    <w:link w:val="block"/>
    <w:locked/>
    <w:rsid w:val="0033090A"/>
    <w:rPr>
      <w:sz w:val="22"/>
      <w:lang w:val="en-GB" w:bidi="ar-SA"/>
    </w:rPr>
  </w:style>
  <w:style w:type="character" w:customStyle="1" w:styleId="ListParagraphChar">
    <w:name w:val="List Paragraph Char"/>
    <w:link w:val="ListParagraph"/>
    <w:uiPriority w:val="34"/>
    <w:locked/>
    <w:rsid w:val="00A94683"/>
    <w:rPr>
      <w:rFonts w:ascii="Arial" w:hAnsi="Arial"/>
      <w:sz w:val="18"/>
      <w:szCs w:val="22"/>
    </w:rPr>
  </w:style>
  <w:style w:type="paragraph" w:customStyle="1" w:styleId="Pa18">
    <w:name w:val="Pa18"/>
    <w:basedOn w:val="Normal"/>
    <w:next w:val="Normal"/>
    <w:uiPriority w:val="99"/>
    <w:rsid w:val="000419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8">
    <w:name w:val="Pa38"/>
    <w:basedOn w:val="Normal"/>
    <w:next w:val="Normal"/>
    <w:uiPriority w:val="99"/>
    <w:rsid w:val="008537D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58281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uiPriority="99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Plain Text" w:uiPriority="99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90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A394F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5A394F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5A394F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1"/>
    <w:qFormat/>
    <w:rsid w:val="005A394F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1"/>
    <w:qFormat/>
    <w:rsid w:val="005A394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3057D6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link w:val="Heading2"/>
    <w:rsid w:val="003057D6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rsid w:val="003057D6"/>
    <w:rPr>
      <w:rFonts w:ascii="Arial" w:hAnsi="Arial"/>
      <w:i/>
      <w:iCs/>
      <w:sz w:val="18"/>
      <w:szCs w:val="18"/>
      <w:lang w:val="en-US" w:eastAsia="en-US" w:bidi="th-TH"/>
    </w:rPr>
  </w:style>
  <w:style w:type="character" w:customStyle="1" w:styleId="Heading4Char1">
    <w:name w:val="Heading 4 Char1"/>
    <w:link w:val="Heading4"/>
    <w:rsid w:val="00E56DD3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E56DD3"/>
    <w:rPr>
      <w:rFonts w:cs="EucrosiaUPC"/>
      <w:b/>
      <w:bCs/>
      <w:sz w:val="32"/>
      <w:szCs w:val="32"/>
    </w:rPr>
  </w:style>
  <w:style w:type="character" w:customStyle="1" w:styleId="Heading6Char1">
    <w:name w:val="Heading 6 Char1"/>
    <w:link w:val="Heading6"/>
    <w:rsid w:val="00E56DD3"/>
    <w:rPr>
      <w:rFonts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E56DD3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E56DD3"/>
    <w:rPr>
      <w:rFonts w:cs="EucrosiaUPC"/>
      <w:b/>
      <w:bCs/>
      <w:sz w:val="32"/>
      <w:szCs w:val="32"/>
    </w:rPr>
  </w:style>
  <w:style w:type="character" w:customStyle="1" w:styleId="Heading9Char1">
    <w:name w:val="Heading 9 Char1"/>
    <w:link w:val="Heading9"/>
    <w:rsid w:val="00E56DD3"/>
    <w:rPr>
      <w:rFonts w:cs="EucrosiaUPC"/>
      <w:b/>
      <w:bCs/>
      <w:sz w:val="30"/>
      <w:szCs w:val="30"/>
    </w:rPr>
  </w:style>
  <w:style w:type="character" w:customStyle="1" w:styleId="BodyTextChar">
    <w:name w:val="Body Text Char"/>
    <w:aliases w:val="bt Char,body text Char,Body Char"/>
    <w:link w:val="BodyText"/>
    <w:rsid w:val="003057D6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"/>
    <w:basedOn w:val="Normal"/>
    <w:link w:val="BodyTextChar"/>
    <w:rsid w:val="005A394F"/>
    <w:pPr>
      <w:spacing w:after="120"/>
    </w:pPr>
  </w:style>
  <w:style w:type="paragraph" w:styleId="Header">
    <w:name w:val="header"/>
    <w:basedOn w:val="Normal"/>
    <w:link w:val="HeaderChar1"/>
    <w:uiPriority w:val="99"/>
    <w:rsid w:val="005A394F"/>
    <w:pPr>
      <w:tabs>
        <w:tab w:val="center" w:pos="4536"/>
        <w:tab w:val="right" w:pos="9072"/>
      </w:tabs>
    </w:pPr>
  </w:style>
  <w:style w:type="character" w:customStyle="1" w:styleId="HeaderChar1">
    <w:name w:val="Header Char1"/>
    <w:link w:val="Header"/>
    <w:rsid w:val="00E56DD3"/>
    <w:rPr>
      <w:rFonts w:ascii="Arial" w:hAnsi="Arial"/>
      <w:sz w:val="18"/>
      <w:szCs w:val="18"/>
    </w:rPr>
  </w:style>
  <w:style w:type="character" w:customStyle="1" w:styleId="AAAddress">
    <w:name w:val="AA Address"/>
    <w:rsid w:val="005A394F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5A394F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5A394F"/>
    <w:pPr>
      <w:tabs>
        <w:tab w:val="center" w:pos="4536"/>
        <w:tab w:val="right" w:pos="9072"/>
      </w:tabs>
    </w:pPr>
  </w:style>
  <w:style w:type="character" w:customStyle="1" w:styleId="FooterChar1">
    <w:name w:val="Footer Char1"/>
    <w:link w:val="Footer"/>
    <w:uiPriority w:val="99"/>
    <w:rsid w:val="00E56DD3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5A394F"/>
    <w:rPr>
      <w:rFonts w:cs="Times New Roman"/>
      <w:b/>
      <w:bCs/>
    </w:rPr>
  </w:style>
  <w:style w:type="paragraph" w:styleId="ListBullet">
    <w:name w:val="List Bullet"/>
    <w:basedOn w:val="Normal"/>
    <w:rsid w:val="005A394F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5A394F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5A394F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5A394F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5A394F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5A394F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5A394F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5A394F"/>
    <w:pPr>
      <w:ind w:left="284"/>
    </w:pPr>
  </w:style>
  <w:style w:type="paragraph" w:customStyle="1" w:styleId="AAFrameAddress">
    <w:name w:val="AA Frame Address"/>
    <w:basedOn w:val="Heading1"/>
    <w:rsid w:val="005A394F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5A394F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5A394F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5A394F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5A394F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5A394F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5A394F"/>
    <w:pPr>
      <w:ind w:left="851" w:hanging="284"/>
    </w:pPr>
  </w:style>
  <w:style w:type="paragraph" w:styleId="Index4">
    <w:name w:val="index 4"/>
    <w:basedOn w:val="Normal"/>
    <w:next w:val="Normal"/>
    <w:semiHidden/>
    <w:rsid w:val="005A394F"/>
    <w:pPr>
      <w:ind w:left="1135" w:hanging="284"/>
    </w:pPr>
  </w:style>
  <w:style w:type="paragraph" w:styleId="Index6">
    <w:name w:val="index 6"/>
    <w:basedOn w:val="Normal"/>
    <w:next w:val="Normal"/>
    <w:semiHidden/>
    <w:rsid w:val="005A394F"/>
    <w:pPr>
      <w:ind w:left="1702" w:hanging="284"/>
    </w:pPr>
  </w:style>
  <w:style w:type="paragraph" w:styleId="Index5">
    <w:name w:val="index 5"/>
    <w:basedOn w:val="Normal"/>
    <w:next w:val="Normal"/>
    <w:semiHidden/>
    <w:rsid w:val="005A394F"/>
    <w:pPr>
      <w:ind w:left="1418" w:hanging="284"/>
    </w:pPr>
  </w:style>
  <w:style w:type="paragraph" w:styleId="Index7">
    <w:name w:val="index 7"/>
    <w:basedOn w:val="Normal"/>
    <w:next w:val="Normal"/>
    <w:semiHidden/>
    <w:rsid w:val="005A394F"/>
    <w:pPr>
      <w:ind w:left="1985" w:hanging="284"/>
    </w:pPr>
  </w:style>
  <w:style w:type="paragraph" w:styleId="Index8">
    <w:name w:val="index 8"/>
    <w:basedOn w:val="Normal"/>
    <w:next w:val="Normal"/>
    <w:semiHidden/>
    <w:rsid w:val="005A394F"/>
    <w:pPr>
      <w:ind w:left="2269" w:hanging="284"/>
    </w:pPr>
  </w:style>
  <w:style w:type="paragraph" w:styleId="Index9">
    <w:name w:val="index 9"/>
    <w:basedOn w:val="Normal"/>
    <w:next w:val="Normal"/>
    <w:semiHidden/>
    <w:rsid w:val="005A394F"/>
    <w:pPr>
      <w:ind w:left="2552" w:hanging="284"/>
    </w:pPr>
  </w:style>
  <w:style w:type="paragraph" w:styleId="TOC2">
    <w:name w:val="toc 2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5A394F"/>
    <w:pPr>
      <w:ind w:left="851"/>
    </w:pPr>
  </w:style>
  <w:style w:type="paragraph" w:styleId="TOC5">
    <w:name w:val="toc 5"/>
    <w:basedOn w:val="Normal"/>
    <w:next w:val="Normal"/>
    <w:semiHidden/>
    <w:rsid w:val="005A394F"/>
    <w:pPr>
      <w:ind w:left="1134"/>
    </w:pPr>
  </w:style>
  <w:style w:type="paragraph" w:styleId="TOC6">
    <w:name w:val="toc 6"/>
    <w:basedOn w:val="Normal"/>
    <w:next w:val="Normal"/>
    <w:semiHidden/>
    <w:rsid w:val="005A394F"/>
    <w:pPr>
      <w:ind w:left="1418"/>
    </w:pPr>
  </w:style>
  <w:style w:type="paragraph" w:styleId="TOC7">
    <w:name w:val="toc 7"/>
    <w:basedOn w:val="Normal"/>
    <w:next w:val="Normal"/>
    <w:semiHidden/>
    <w:rsid w:val="005A394F"/>
    <w:pPr>
      <w:ind w:left="1701"/>
    </w:pPr>
  </w:style>
  <w:style w:type="paragraph" w:styleId="TOC8">
    <w:name w:val="toc 8"/>
    <w:basedOn w:val="Normal"/>
    <w:next w:val="Normal"/>
    <w:semiHidden/>
    <w:rsid w:val="005A394F"/>
    <w:pPr>
      <w:ind w:left="1985"/>
    </w:pPr>
  </w:style>
  <w:style w:type="paragraph" w:styleId="TOC9">
    <w:name w:val="toc 9"/>
    <w:basedOn w:val="Normal"/>
    <w:next w:val="Normal"/>
    <w:semiHidden/>
    <w:rsid w:val="005A394F"/>
    <w:pPr>
      <w:ind w:left="2268"/>
    </w:pPr>
  </w:style>
  <w:style w:type="paragraph" w:styleId="TableofFigures">
    <w:name w:val="table of figures"/>
    <w:basedOn w:val="Normal"/>
    <w:next w:val="Normal"/>
    <w:semiHidden/>
    <w:rsid w:val="005A394F"/>
    <w:pPr>
      <w:ind w:left="567" w:hanging="567"/>
    </w:pPr>
  </w:style>
  <w:style w:type="paragraph" w:styleId="ListBullet5">
    <w:name w:val="List Bullet 5"/>
    <w:basedOn w:val="Normal"/>
    <w:rsid w:val="005A394F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1"/>
    <w:rsid w:val="005A394F"/>
    <w:pPr>
      <w:ind w:firstLine="284"/>
    </w:pPr>
  </w:style>
  <w:style w:type="character" w:customStyle="1" w:styleId="BodyTextFirstIndentChar1">
    <w:name w:val="Body Text First Indent Char1"/>
    <w:link w:val="BodyTextFirstIndent"/>
    <w:rsid w:val="00E56DD3"/>
    <w:rPr>
      <w:rFonts w:ascii="Arial" w:eastAsia="Times New Roman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1"/>
    <w:rsid w:val="005A394F"/>
    <w:pPr>
      <w:spacing w:after="120"/>
      <w:ind w:left="283"/>
    </w:pPr>
  </w:style>
  <w:style w:type="character" w:customStyle="1" w:styleId="BodyTextIndentChar1">
    <w:name w:val="Body Text Indent Char1"/>
    <w:aliases w:val="i Char1"/>
    <w:link w:val="BodyTextIndent"/>
    <w:rsid w:val="00E56DD3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1"/>
    <w:rsid w:val="005A394F"/>
    <w:pPr>
      <w:ind w:left="284" w:firstLine="284"/>
    </w:pPr>
  </w:style>
  <w:style w:type="character" w:customStyle="1" w:styleId="BodyTextFirstIndent2Char1">
    <w:name w:val="Body Text First Indent 2 Char1"/>
    <w:link w:val="BodyTextFirstIndent2"/>
    <w:rsid w:val="00E56DD3"/>
    <w:rPr>
      <w:rFonts w:ascii="Arial" w:hAnsi="Arial"/>
      <w:sz w:val="18"/>
      <w:szCs w:val="18"/>
    </w:rPr>
  </w:style>
  <w:style w:type="character" w:styleId="Strong">
    <w:name w:val="Strong"/>
    <w:qFormat/>
    <w:rsid w:val="005A394F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5A394F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5A394F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5A394F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5A394F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5A394F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5A394F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5A394F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5A394F"/>
    <w:pPr>
      <w:framePr w:h="1054" w:wrap="around" w:y="5920"/>
    </w:pPr>
  </w:style>
  <w:style w:type="paragraph" w:customStyle="1" w:styleId="ReportHeading3">
    <w:name w:val="ReportHeading3"/>
    <w:basedOn w:val="ReportHeading2"/>
    <w:rsid w:val="005A394F"/>
    <w:pPr>
      <w:framePr w:h="443" w:wrap="around" w:y="8223"/>
    </w:pPr>
  </w:style>
  <w:style w:type="paragraph" w:customStyle="1" w:styleId="a">
    <w:name w:val="¢éÍ¤ÇÒÁ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5A394F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5A394F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5A394F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5A394F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5A394F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5A394F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1"/>
    <w:uiPriority w:val="99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1">
    <w:name w:val="Body Text 2 Char1"/>
    <w:link w:val="BodyText2"/>
    <w:uiPriority w:val="99"/>
    <w:rsid w:val="00E56DD3"/>
    <w:rPr>
      <w:rFonts w:ascii="Book Antiqua" w:hAnsi="Book Antiqua"/>
      <w:sz w:val="22"/>
      <w:szCs w:val="22"/>
    </w:rPr>
  </w:style>
  <w:style w:type="paragraph" w:customStyle="1" w:styleId="a1">
    <w:name w:val="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1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/>
      <w:sz w:val="30"/>
      <w:szCs w:val="30"/>
    </w:rPr>
  </w:style>
  <w:style w:type="character" w:customStyle="1" w:styleId="BodyText3Char1">
    <w:name w:val="Body Text 3 Char1"/>
    <w:link w:val="BodyText3"/>
    <w:rsid w:val="00E56DD3"/>
    <w:rPr>
      <w:rFonts w:cs="EucrosiaUPC"/>
      <w:sz w:val="30"/>
      <w:szCs w:val="30"/>
    </w:rPr>
  </w:style>
  <w:style w:type="character" w:styleId="PageNumber">
    <w:name w:val="page number"/>
    <w:basedOn w:val="DefaultParagraphFont"/>
    <w:rsid w:val="005A394F"/>
  </w:style>
  <w:style w:type="paragraph" w:customStyle="1" w:styleId="ASSETS">
    <w:name w:val="ASSETS"/>
    <w:basedOn w:val="Normal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1"/>
    <w:rsid w:val="005A394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</w:rPr>
  </w:style>
  <w:style w:type="character" w:customStyle="1" w:styleId="BodyTextIndent2Char1">
    <w:name w:val="Body Text Indent 2 Char1"/>
    <w:link w:val="BodyTextIndent2"/>
    <w:rsid w:val="00E56DD3"/>
    <w:rPr>
      <w:rFonts w:cs="EucrosiaUPC"/>
      <w:sz w:val="30"/>
      <w:szCs w:val="30"/>
    </w:rPr>
  </w:style>
  <w:style w:type="paragraph" w:styleId="BalloonText">
    <w:name w:val="Balloon Text"/>
    <w:basedOn w:val="Normal"/>
    <w:link w:val="BalloonTextChar"/>
    <w:semiHidden/>
    <w:rsid w:val="00105CB6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E56DD3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1C07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735"/>
      </w:tabs>
      <w:spacing w:after="0" w:line="240" w:lineRule="auto"/>
      <w:ind w:right="29"/>
      <w:jc w:val="thaiDistribute"/>
    </w:pPr>
    <w:rPr>
      <w:rFonts w:ascii="Angsana New" w:hAnsi="Angsana New"/>
      <w:b/>
      <w:bCs/>
      <w:i/>
      <w:iCs/>
      <w:sz w:val="20"/>
      <w:szCs w:val="20"/>
      <w:lang w:val="en-GB"/>
    </w:rPr>
  </w:style>
  <w:style w:type="character" w:customStyle="1" w:styleId="AccPolicyHeadingChar">
    <w:name w:val="Acc Policy Heading Char"/>
    <w:link w:val="AccPolicyHeading"/>
    <w:rsid w:val="001C075D"/>
    <w:rPr>
      <w:rFonts w:ascii="Angsana New" w:hAnsi="Angsana New"/>
      <w:b/>
      <w:bCs/>
      <w:i/>
      <w:iCs/>
      <w:lang w:val="en-GB"/>
    </w:rPr>
  </w:style>
  <w:style w:type="table" w:styleId="TableGrid">
    <w:name w:val="Table Grid"/>
    <w:basedOn w:val="TableNormal"/>
    <w:uiPriority w:val="39"/>
    <w:rsid w:val="00E9516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1"/>
    <w:rsid w:val="003057D6"/>
    <w:pPr>
      <w:spacing w:line="240" w:lineRule="auto"/>
    </w:pPr>
  </w:style>
  <w:style w:type="character" w:customStyle="1" w:styleId="SignatureChar1">
    <w:name w:val="Signature Char1"/>
    <w:link w:val="Signature"/>
    <w:rsid w:val="00E56DD3"/>
    <w:rPr>
      <w:rFonts w:ascii="Arial" w:hAnsi="Arial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E56DD3"/>
    <w:rPr>
      <w:sz w:val="18"/>
      <w:lang w:val="en-GB" w:bidi="ar-SA"/>
    </w:rPr>
  </w:style>
  <w:style w:type="paragraph" w:customStyle="1" w:styleId="Graphic">
    <w:name w:val="Graphic"/>
    <w:basedOn w:val="Signature"/>
    <w:rsid w:val="003057D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3057D6"/>
    <w:pPr>
      <w:spacing w:after="0"/>
    </w:pPr>
  </w:style>
  <w:style w:type="paragraph" w:customStyle="1" w:styleId="acctdividends">
    <w:name w:val="acct dividends"/>
    <w:aliases w:val="a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3057D6"/>
    <w:pPr>
      <w:spacing w:after="0"/>
    </w:pPr>
  </w:style>
  <w:style w:type="paragraph" w:customStyle="1" w:styleId="acctindent">
    <w:name w:val="acct indent"/>
    <w:aliases w:val="ai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3057D6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3057D6"/>
    <w:pPr>
      <w:numPr>
        <w:ilvl w:val="1"/>
        <w:numId w:val="14"/>
      </w:numPr>
      <w:tabs>
        <w:tab w:val="clear" w:pos="227"/>
        <w:tab w:val="clear" w:pos="454"/>
        <w:tab w:val="clear" w:pos="576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3057D6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3057D6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3057D6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3057D6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3057D6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3057D6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3057D6"/>
    <w:pPr>
      <w:spacing w:after="0"/>
    </w:pPr>
  </w:style>
  <w:style w:type="paragraph" w:customStyle="1" w:styleId="List1a">
    <w:name w:val="List 1a"/>
    <w:aliases w:val="1a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3057D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lang w:val="en-AU" w:bidi="ar-SA"/>
    </w:rPr>
  </w:style>
  <w:style w:type="character" w:customStyle="1" w:styleId="MacroTextChar">
    <w:name w:val="Macro Text Char"/>
    <w:link w:val="MacroText"/>
    <w:semiHidden/>
    <w:rsid w:val="00E56DD3"/>
    <w:rPr>
      <w:rFonts w:ascii="Courier New" w:hAnsi="Courier New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3057D6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3057D6"/>
  </w:style>
  <w:style w:type="paragraph" w:customStyle="1" w:styleId="zreportaddinfo">
    <w:name w:val="zreport addinfo"/>
    <w:basedOn w:val="Normal"/>
    <w:rsid w:val="003057D6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3057D6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3057D6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3057D6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3057D6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3057D6"/>
    <w:rPr>
      <w:b/>
      <w:bCs/>
    </w:rPr>
  </w:style>
  <w:style w:type="paragraph" w:customStyle="1" w:styleId="nineptbodytext">
    <w:name w:val="nine pt body text"/>
    <w:aliases w:val="9bt"/>
    <w:basedOn w:val="nineptnormal"/>
    <w:rsid w:val="003057D6"/>
    <w:pPr>
      <w:spacing w:after="220"/>
    </w:pPr>
  </w:style>
  <w:style w:type="paragraph" w:customStyle="1" w:styleId="nineptnormal">
    <w:name w:val="nine pt normal"/>
    <w:aliases w:val="9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3057D6"/>
    <w:pPr>
      <w:jc w:val="center"/>
    </w:pPr>
  </w:style>
  <w:style w:type="paragraph" w:customStyle="1" w:styleId="heading">
    <w:name w:val="heading"/>
    <w:aliases w:val="h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3057D6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3057D6"/>
  </w:style>
  <w:style w:type="paragraph" w:customStyle="1" w:styleId="nineptheadingcentredbold">
    <w:name w:val="nine pt heading centred bold"/>
    <w:aliases w:val="9hc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3057D6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3057D6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3057D6"/>
    <w:rPr>
      <w:b/>
    </w:rPr>
  </w:style>
  <w:style w:type="paragraph" w:customStyle="1" w:styleId="nineptcolumntab1">
    <w:name w:val="nine pt column tab1"/>
    <w:aliases w:val="a91"/>
    <w:basedOn w:val="nineptnormal"/>
    <w:rsid w:val="003057D6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3057D6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3057D6"/>
    <w:pPr>
      <w:jc w:val="center"/>
    </w:pPr>
  </w:style>
  <w:style w:type="paragraph" w:customStyle="1" w:styleId="Normalheading">
    <w:name w:val="Normal heading"/>
    <w:aliases w:val="nh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3057D6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3057D6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3057D6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3057D6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3057D6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3057D6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3057D6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3057D6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3057D6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3057D6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3057D6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3057D6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3057D6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3057D6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3057D6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3057D6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3057D6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3057D6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3057D6"/>
    <w:pPr>
      <w:spacing w:after="0"/>
    </w:pPr>
  </w:style>
  <w:style w:type="paragraph" w:customStyle="1" w:styleId="smallreturn">
    <w:name w:val="small return"/>
    <w:aliases w:val="sr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3057D6"/>
    <w:pPr>
      <w:spacing w:after="0"/>
    </w:pPr>
  </w:style>
  <w:style w:type="paragraph" w:customStyle="1" w:styleId="headingbolditalic">
    <w:name w:val="heading bold italic"/>
    <w:aliases w:val="hbi"/>
    <w:basedOn w:val="heading"/>
    <w:rsid w:val="003057D6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3057D6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3057D6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3057D6"/>
    <w:pPr>
      <w:spacing w:after="0"/>
    </w:pPr>
  </w:style>
  <w:style w:type="paragraph" w:customStyle="1" w:styleId="blockbullet">
    <w:name w:val="block bullet"/>
    <w:aliases w:val="bb"/>
    <w:basedOn w:val="block"/>
    <w:rsid w:val="003057D6"/>
    <w:pPr>
      <w:numPr>
        <w:numId w:val="16"/>
      </w:numPr>
      <w:tabs>
        <w:tab w:val="clear" w:pos="340"/>
        <w:tab w:val="num" w:pos="907"/>
      </w:tabs>
      <w:ind w:left="907"/>
    </w:pPr>
  </w:style>
  <w:style w:type="paragraph" w:customStyle="1" w:styleId="acctfourfigureslongernumber3">
    <w:name w:val="acct four figures longer number3"/>
    <w:aliases w:val="a4+3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3057D6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3057D6"/>
    <w:pPr>
      <w:spacing w:after="0"/>
    </w:pPr>
  </w:style>
  <w:style w:type="paragraph" w:customStyle="1" w:styleId="eightptnormal">
    <w:name w:val="eight pt normal"/>
    <w:aliases w:val="8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3057D6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3057D6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3057D6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3057D6"/>
    <w:rPr>
      <w:b/>
      <w:bCs/>
    </w:rPr>
  </w:style>
  <w:style w:type="paragraph" w:customStyle="1" w:styleId="eightptbodytext">
    <w:name w:val="eight pt body text"/>
    <w:aliases w:val="8bt"/>
    <w:basedOn w:val="eightptnormal"/>
    <w:rsid w:val="003057D6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3057D6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3057D6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3057D6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3057D6"/>
    <w:pPr>
      <w:spacing w:after="0"/>
    </w:pPr>
  </w:style>
  <w:style w:type="paragraph" w:customStyle="1" w:styleId="eightptblock">
    <w:name w:val="eight pt block"/>
    <w:aliases w:val="8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3057D6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3057D6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3057D6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3057D6"/>
    <w:pPr>
      <w:spacing w:after="0"/>
    </w:pPr>
  </w:style>
  <w:style w:type="paragraph" w:customStyle="1" w:styleId="blockindent">
    <w:name w:val="block indent"/>
    <w:aliases w:val="bi"/>
    <w:basedOn w:val="block"/>
    <w:rsid w:val="003057D6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3057D6"/>
    <w:pPr>
      <w:jc w:val="center"/>
    </w:pPr>
  </w:style>
  <w:style w:type="paragraph" w:customStyle="1" w:styleId="nineptcol">
    <w:name w:val="nine pt %col"/>
    <w:aliases w:val="9%"/>
    <w:basedOn w:val="nineptnormal"/>
    <w:rsid w:val="003057D6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3057D6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3057D6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3057D6"/>
    <w:pPr>
      <w:spacing w:after="0"/>
    </w:pPr>
  </w:style>
  <w:style w:type="paragraph" w:customStyle="1" w:styleId="nineptblocklist">
    <w:name w:val="nine pt block list"/>
    <w:aliases w:val="9bl"/>
    <w:basedOn w:val="nineptblock"/>
    <w:rsid w:val="003057D6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3057D6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3057D6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3057D6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3057D6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3057D6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3057D6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3057D6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3057D6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3057D6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3057D6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3057D6"/>
    <w:pPr>
      <w:spacing w:after="80"/>
    </w:pPr>
  </w:style>
  <w:style w:type="paragraph" w:customStyle="1" w:styleId="nineptratecol">
    <w:name w:val="nine pt rate col"/>
    <w:aliases w:val="a9r"/>
    <w:basedOn w:val="nineptnormal"/>
    <w:rsid w:val="003057D6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3057D6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3057D6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3057D6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3057D6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3057D6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3057D6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3057D6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3057D6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3057D6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3057D6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3057D6"/>
    <w:pPr>
      <w:ind w:left="907" w:hanging="340"/>
    </w:pPr>
  </w:style>
  <w:style w:type="paragraph" w:customStyle="1" w:styleId="List3i">
    <w:name w:val="List 3i"/>
    <w:aliases w:val="3i"/>
    <w:basedOn w:val="List2i"/>
    <w:rsid w:val="003057D6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3057D6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3057D6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3057D6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3057D6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3057D6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3057D6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3057D6"/>
    <w:pPr>
      <w:spacing w:after="80"/>
    </w:pPr>
  </w:style>
  <w:style w:type="paragraph" w:customStyle="1" w:styleId="blockbullet2">
    <w:name w:val="block bullet 2"/>
    <w:aliases w:val="bb2"/>
    <w:basedOn w:val="BodyText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3057D6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3057D6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E2D6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right="389" w:firstLine="540"/>
      <w:jc w:val="both"/>
    </w:pPr>
    <w:rPr>
      <w:rFonts w:ascii="Times New Roman" w:hAnsi="Times New Roman"/>
      <w:b/>
      <w:i/>
      <w:iCs/>
      <w:sz w:val="30"/>
      <w:szCs w:val="30"/>
      <w:lang w:eastAsia="en-GB"/>
    </w:rPr>
  </w:style>
  <w:style w:type="character" w:customStyle="1" w:styleId="AccPolicysubheadChar">
    <w:name w:val="Acc Policy sub head Char"/>
    <w:link w:val="AccPolicysubhead"/>
    <w:rsid w:val="004E2D64"/>
    <w:rPr>
      <w:b/>
      <w:i/>
      <w:iCs/>
      <w:sz w:val="30"/>
      <w:szCs w:val="30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3057D6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E56DD3"/>
    <w:pPr>
      <w:ind w:left="567"/>
    </w:pPr>
  </w:style>
  <w:style w:type="character" w:customStyle="1" w:styleId="AccPolicyalternativeChar">
    <w:name w:val="Acc Policy alternative Char"/>
    <w:link w:val="AccPolicyalternative"/>
    <w:rsid w:val="00E56DD3"/>
    <w:rPr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3057D6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3057D6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3057D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3057D6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link w:val="DocumentMap"/>
    <w:semiHidden/>
    <w:rsid w:val="00E56DD3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rsid w:val="000B78AD"/>
    <w:rPr>
      <w:bCs/>
      <w:sz w:val="22"/>
      <w:szCs w:val="22"/>
      <w:lang w:val="en-US" w:eastAsia="en-GB" w:bidi="th-TH"/>
    </w:rPr>
  </w:style>
  <w:style w:type="paragraph" w:customStyle="1" w:styleId="CharChar">
    <w:name w:val="อักขระ อักขระ อักขระ Char Char อักขระ"/>
    <w:basedOn w:val="Normal"/>
    <w:rsid w:val="0011053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styleId="FootnoteReference">
    <w:name w:val="footnote reference"/>
    <w:aliases w:val="fr"/>
    <w:uiPriority w:val="99"/>
    <w:rsid w:val="004E16F1"/>
    <w:rPr>
      <w:position w:val="6"/>
      <w:sz w:val="14"/>
    </w:rPr>
  </w:style>
  <w:style w:type="character" w:customStyle="1" w:styleId="EmailStyle286">
    <w:name w:val="EmailStyle286"/>
    <w:semiHidden/>
    <w:rsid w:val="004E16F1"/>
    <w:rPr>
      <w:rFonts w:ascii="Arial" w:hAnsi="Arial" w:cs="Arial"/>
      <w:color w:val="auto"/>
      <w:sz w:val="20"/>
      <w:szCs w:val="20"/>
    </w:rPr>
  </w:style>
  <w:style w:type="paragraph" w:customStyle="1" w:styleId="CharChar0">
    <w:name w:val="อักขระ อักขระ Char Char อักขระ อักขระ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styleId="BodyTextIndent3">
    <w:name w:val="Body Text Indent 3"/>
    <w:basedOn w:val="Normal"/>
    <w:link w:val="BodyTextIndent3Char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ascii="Times New Roman" w:hAnsi="Times New Roman"/>
      <w:sz w:val="16"/>
      <w:szCs w:val="16"/>
      <w:lang w:val="en-GB" w:bidi="ar-SA"/>
    </w:rPr>
  </w:style>
  <w:style w:type="character" w:customStyle="1" w:styleId="BodyTextIndent3Char">
    <w:name w:val="Body Text Indent 3 Char"/>
    <w:link w:val="BodyTextIndent3"/>
    <w:rsid w:val="002565CA"/>
    <w:rPr>
      <w:sz w:val="16"/>
      <w:szCs w:val="16"/>
      <w:lang w:val="en-GB" w:bidi="ar-SA"/>
    </w:rPr>
  </w:style>
  <w:style w:type="paragraph" w:customStyle="1" w:styleId="NormalComplex11pt">
    <w:name w:val="Normal + (Complex) 11 pt"/>
    <w:aliases w:val="Justified,Left:  0.38&quot;,Line spacing:  Exactly 17 ..."/>
    <w:basedOn w:val="BodyText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547"/>
      <w:jc w:val="both"/>
    </w:pPr>
    <w:rPr>
      <w:rFonts w:ascii="Times New Roman" w:hAnsi="Times New Roman"/>
      <w:spacing w:val="-2"/>
      <w:sz w:val="22"/>
      <w:szCs w:val="22"/>
      <w:lang w:val="en-GB" w:bidi="ar-SA"/>
    </w:rPr>
  </w:style>
  <w:style w:type="paragraph" w:styleId="HTMLPreformatted">
    <w:name w:val="HTML Preformatted"/>
    <w:basedOn w:val="Normal"/>
    <w:link w:val="HTMLPreformattedChar"/>
    <w:uiPriority w:val="99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ngsana New" w:eastAsia="Batang" w:hAnsi="Angsana New"/>
      <w:sz w:val="28"/>
      <w:szCs w:val="28"/>
      <w:lang w:eastAsia="ko-KR"/>
    </w:rPr>
  </w:style>
  <w:style w:type="character" w:customStyle="1" w:styleId="HTMLPreformattedChar">
    <w:name w:val="HTML Preformatted Char"/>
    <w:link w:val="HTMLPreformatted"/>
    <w:uiPriority w:val="99"/>
    <w:rsid w:val="0008537C"/>
    <w:rPr>
      <w:rFonts w:ascii="Angsana New" w:eastAsia="Batang" w:hAnsi="Angsana New"/>
      <w:sz w:val="28"/>
      <w:szCs w:val="28"/>
      <w:lang w:eastAsia="ko-KR"/>
    </w:rPr>
  </w:style>
  <w:style w:type="paragraph" w:customStyle="1" w:styleId="RNormal">
    <w:name w:val="RNormal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plainKPMG">
    <w:name w:val="plain KPMG"/>
    <w:aliases w:val="p"/>
    <w:basedOn w:val="Normal"/>
    <w:rsid w:val="004E16F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" w:hAnsi="Times" w:cs="New York"/>
      <w:sz w:val="24"/>
      <w:szCs w:val="24"/>
      <w:lang w:val="th-TH"/>
    </w:rPr>
  </w:style>
  <w:style w:type="character" w:customStyle="1" w:styleId="CharChar1">
    <w:name w:val="Char Char1"/>
    <w:rsid w:val="004E16F1"/>
    <w:rPr>
      <w:rFonts w:cs="Angsana New"/>
      <w:b/>
      <w:i/>
      <w:sz w:val="24"/>
      <w:lang w:val="en-GB" w:eastAsia="en-US" w:bidi="ar-SA"/>
    </w:rPr>
  </w:style>
  <w:style w:type="character" w:styleId="CommentReference">
    <w:name w:val="annotation reference"/>
    <w:rsid w:val="0076283E"/>
    <w:rPr>
      <w:sz w:val="16"/>
      <w:szCs w:val="16"/>
    </w:rPr>
  </w:style>
  <w:style w:type="paragraph" w:styleId="CommentText">
    <w:name w:val="annotation text"/>
    <w:basedOn w:val="Normal"/>
    <w:link w:val="CommentTextChar"/>
    <w:rsid w:val="0076283E"/>
    <w:rPr>
      <w:sz w:val="20"/>
      <w:szCs w:val="20"/>
    </w:rPr>
  </w:style>
  <w:style w:type="character" w:customStyle="1" w:styleId="CommentTextChar">
    <w:name w:val="Comment Text Char"/>
    <w:link w:val="CommentText"/>
    <w:locked/>
    <w:rsid w:val="00E56DD3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76283E"/>
    <w:rPr>
      <w:b/>
      <w:bCs/>
    </w:rPr>
  </w:style>
  <w:style w:type="character" w:customStyle="1" w:styleId="CommentSubjectChar">
    <w:name w:val="Comment Subject Char"/>
    <w:link w:val="CommentSubject"/>
    <w:locked/>
    <w:rsid w:val="00E56DD3"/>
    <w:rPr>
      <w:rFonts w:ascii="Arial" w:hAnsi="Arial"/>
      <w:b/>
      <w:bCs/>
    </w:rPr>
  </w:style>
  <w:style w:type="character" w:customStyle="1" w:styleId="Heading1Char1">
    <w:name w:val="Heading 1 Char1"/>
    <w:uiPriority w:val="99"/>
    <w:rsid w:val="00E56DD3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rsid w:val="00E56DD3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rsid w:val="00E56DD3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BodyTextChar1">
    <w:name w:val="Body Text Char1"/>
    <w:aliases w:val="bt Char1,body text Char1,Body Char1"/>
    <w:uiPriority w:val="99"/>
    <w:rsid w:val="00E56DD3"/>
    <w:rPr>
      <w:rFonts w:ascii="Arial" w:eastAsia="Times New Roman" w:hAnsi="Arial" w:cs="Angsana New"/>
      <w:sz w:val="18"/>
      <w:szCs w:val="22"/>
    </w:rPr>
  </w:style>
  <w:style w:type="character" w:customStyle="1" w:styleId="shorttext1">
    <w:name w:val="short_text1"/>
    <w:rsid w:val="00E56DD3"/>
    <w:rPr>
      <w:sz w:val="29"/>
      <w:szCs w:val="29"/>
    </w:rPr>
  </w:style>
  <w:style w:type="character" w:customStyle="1" w:styleId="shorttext">
    <w:name w:val="short_text"/>
    <w:basedOn w:val="DefaultParagraphFont"/>
    <w:rsid w:val="00E56DD3"/>
  </w:style>
  <w:style w:type="paragraph" w:customStyle="1" w:styleId="Default">
    <w:name w:val="Default"/>
    <w:rsid w:val="00E56DD3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E56DD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uiPriority w:val="99"/>
    <w:rsid w:val="00E56DD3"/>
    <w:rPr>
      <w:rFonts w:ascii="Consolas" w:hAnsi="Consolas"/>
      <w:sz w:val="21"/>
      <w:szCs w:val="26"/>
    </w:rPr>
  </w:style>
  <w:style w:type="character" w:customStyle="1" w:styleId="BodyText2Char">
    <w:name w:val="Body Text 2 Char"/>
    <w:locked/>
    <w:rsid w:val="00E56DD3"/>
    <w:rPr>
      <w:rFonts w:ascii="Book Antiqua" w:hAnsi="Book Antiqua" w:cs="Times New Roman"/>
      <w:sz w:val="22"/>
      <w:szCs w:val="22"/>
    </w:rPr>
  </w:style>
  <w:style w:type="character" w:customStyle="1" w:styleId="Heading4Char">
    <w:name w:val="Heading 4 Char"/>
    <w:locked/>
    <w:rsid w:val="00E56DD3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E56DD3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locked/>
    <w:rsid w:val="00E56DD3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locked/>
    <w:rsid w:val="00E56DD3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E56DD3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E56DD3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uiPriority w:val="99"/>
    <w:locked/>
    <w:rsid w:val="00E56DD3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E56DD3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E56DD3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E56DD3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E56DD3"/>
    <w:rPr>
      <w:rFonts w:cs="EucrosiaUPC"/>
      <w:sz w:val="30"/>
      <w:szCs w:val="30"/>
      <w:lang w:bidi="th-TH"/>
    </w:rPr>
  </w:style>
  <w:style w:type="character" w:customStyle="1" w:styleId="SignatureChar">
    <w:name w:val="Signature Char"/>
    <w:locked/>
    <w:rsid w:val="00E56DD3"/>
    <w:rPr>
      <w:rFonts w:ascii="Arial" w:hAnsi="Arial" w:cs="Times New Roman"/>
      <w:sz w:val="18"/>
      <w:szCs w:val="18"/>
    </w:rPr>
  </w:style>
  <w:style w:type="character" w:customStyle="1" w:styleId="hps">
    <w:name w:val="hps"/>
    <w:rsid w:val="00E56DD3"/>
    <w:rPr>
      <w:rFonts w:cs="Times New Roman"/>
    </w:rPr>
  </w:style>
  <w:style w:type="character" w:customStyle="1" w:styleId="gt-icon-text1">
    <w:name w:val="gt-icon-text1"/>
    <w:rsid w:val="00E56DD3"/>
    <w:rPr>
      <w:rFonts w:cs="Times New Roman"/>
    </w:rPr>
  </w:style>
  <w:style w:type="character" w:customStyle="1" w:styleId="longtext">
    <w:name w:val="long_text"/>
    <w:rsid w:val="00E56DD3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6DD3"/>
    <w:pPr>
      <w:ind w:left="720"/>
      <w:contextualSpacing/>
    </w:pPr>
    <w:rPr>
      <w:szCs w:val="22"/>
    </w:rPr>
  </w:style>
  <w:style w:type="character" w:customStyle="1" w:styleId="CharChar22">
    <w:name w:val="Char Char22"/>
    <w:rsid w:val="00E56DD3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E56DD3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E56DD3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E56DD3"/>
  </w:style>
  <w:style w:type="character" w:styleId="Emphasis">
    <w:name w:val="Emphasis"/>
    <w:uiPriority w:val="20"/>
    <w:qFormat/>
    <w:rsid w:val="00E56DD3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E56DD3"/>
  </w:style>
  <w:style w:type="paragraph" w:styleId="Revision">
    <w:name w:val="Revision"/>
    <w:hidden/>
    <w:uiPriority w:val="99"/>
    <w:semiHidden/>
    <w:rsid w:val="00E56DD3"/>
    <w:rPr>
      <w:rFonts w:ascii="Arial" w:hAnsi="Arial"/>
      <w:sz w:val="18"/>
      <w:szCs w:val="22"/>
    </w:rPr>
  </w:style>
  <w:style w:type="paragraph" w:customStyle="1" w:styleId="CharChar2">
    <w:name w:val="อักขระ อักขระ อักขระ Char Char อักขระ2"/>
    <w:basedOn w:val="Normal"/>
    <w:rsid w:val="00B15C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3">
    <w:name w:val="Char Char2"/>
    <w:rsid w:val="002565CA"/>
    <w:rPr>
      <w:rFonts w:ascii="Arial" w:hAnsi="Arial"/>
      <w:b/>
      <w:bCs/>
      <w:sz w:val="18"/>
      <w:szCs w:val="18"/>
      <w:lang w:val="en-US" w:eastAsia="en-US" w:bidi="th-TH"/>
    </w:rPr>
  </w:style>
  <w:style w:type="paragraph" w:customStyle="1" w:styleId="CharChar24">
    <w:name w:val="อักขระ อักขระ Char Char อักขระ อักขระ2"/>
    <w:basedOn w:val="Normal"/>
    <w:rsid w:val="002565C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12">
    <w:name w:val="Char Char12"/>
    <w:rsid w:val="002565CA"/>
    <w:rPr>
      <w:rFonts w:cs="Angsana New"/>
      <w:b/>
      <w:i/>
      <w:sz w:val="24"/>
      <w:lang w:val="en-GB" w:eastAsia="en-US" w:bidi="ar-SA"/>
    </w:rPr>
  </w:style>
  <w:style w:type="paragraph" w:styleId="NoSpacing">
    <w:name w:val="No Spacing"/>
    <w:uiPriority w:val="1"/>
    <w:qFormat/>
    <w:rsid w:val="00C2061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character" w:customStyle="1" w:styleId="h31">
    <w:name w:val="h31"/>
    <w:rsid w:val="005A6124"/>
    <w:rPr>
      <w:rFonts w:ascii="Tahoma" w:hAnsi="Tahoma" w:cs="Tahoma" w:hint="default"/>
      <w:b/>
      <w:bCs/>
      <w:vanish w:val="0"/>
      <w:webHidden w:val="0"/>
      <w:color w:val="3F3F3F"/>
      <w:sz w:val="21"/>
      <w:szCs w:val="21"/>
      <w:specVanish w:val="0"/>
    </w:rPr>
  </w:style>
  <w:style w:type="paragraph" w:styleId="NormalWeb">
    <w:name w:val="Normal (Web)"/>
    <w:basedOn w:val="Normal"/>
    <w:uiPriority w:val="99"/>
    <w:unhideWhenUsed/>
    <w:rsid w:val="00A2414B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ahoma" w:eastAsia="Calibri" w:hAnsi="Tahoma" w:cs="Tahoma"/>
      <w:sz w:val="24"/>
      <w:szCs w:val="24"/>
    </w:rPr>
  </w:style>
  <w:style w:type="paragraph" w:customStyle="1" w:styleId="CharChar10">
    <w:name w:val="อักขระ อักขระ อักขระ Char Char อักขระ1"/>
    <w:basedOn w:val="Normal"/>
    <w:rsid w:val="0015221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CharChar11">
    <w:name w:val="อักขระ อักขระ Char Char อักขระ อักขระ1"/>
    <w:basedOn w:val="Normal"/>
    <w:rsid w:val="0015221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110">
    <w:name w:val="Char Char11"/>
    <w:rsid w:val="00152214"/>
    <w:rPr>
      <w:rFonts w:cs="Angsana New"/>
      <w:b/>
      <w:i/>
      <w:sz w:val="24"/>
      <w:lang w:val="en-GB" w:eastAsia="en-US" w:bidi="ar-SA"/>
    </w:rPr>
  </w:style>
  <w:style w:type="paragraph" w:customStyle="1" w:styleId="AccountingPolicy">
    <w:name w:val="Accounting Policy"/>
    <w:basedOn w:val="Normal"/>
    <w:link w:val="AccountingPolicyChar1"/>
    <w:rsid w:val="0015221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52214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alt-edited1">
    <w:name w:val="alt-edited1"/>
    <w:rsid w:val="00152214"/>
    <w:rPr>
      <w:color w:val="4D90F0"/>
    </w:rPr>
  </w:style>
  <w:style w:type="character" w:customStyle="1" w:styleId="st">
    <w:name w:val="st"/>
    <w:basedOn w:val="DefaultParagraphFont"/>
    <w:rsid w:val="002E3A45"/>
  </w:style>
  <w:style w:type="character" w:customStyle="1" w:styleId="kno-tr-ctx">
    <w:name w:val="kno-tr-ctx"/>
    <w:basedOn w:val="DefaultParagraphFont"/>
    <w:rsid w:val="000C0CF2"/>
  </w:style>
  <w:style w:type="table" w:customStyle="1" w:styleId="TableGridLight1">
    <w:name w:val="Table Grid Light1"/>
    <w:basedOn w:val="TableNormal"/>
    <w:uiPriority w:val="40"/>
    <w:rsid w:val="00780E15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Hyperlink">
    <w:name w:val="Hyperlink"/>
    <w:uiPriority w:val="99"/>
    <w:semiHidden/>
    <w:unhideWhenUsed/>
    <w:rsid w:val="00780E15"/>
    <w:rPr>
      <w:strike w:val="0"/>
      <w:dstrike w:val="0"/>
      <w:color w:val="1C62B9"/>
      <w:u w:val="none"/>
      <w:effect w:val="none"/>
    </w:rPr>
  </w:style>
  <w:style w:type="character" w:customStyle="1" w:styleId="blockChar">
    <w:name w:val="block Char"/>
    <w:aliases w:val="b Char"/>
    <w:basedOn w:val="DefaultParagraphFont"/>
    <w:link w:val="block"/>
    <w:locked/>
    <w:rsid w:val="0033090A"/>
    <w:rPr>
      <w:sz w:val="22"/>
      <w:lang w:val="en-GB" w:bidi="ar-SA"/>
    </w:rPr>
  </w:style>
  <w:style w:type="character" w:customStyle="1" w:styleId="ListParagraphChar">
    <w:name w:val="List Paragraph Char"/>
    <w:link w:val="ListParagraph"/>
    <w:uiPriority w:val="34"/>
    <w:locked/>
    <w:rsid w:val="00A94683"/>
    <w:rPr>
      <w:rFonts w:ascii="Arial" w:hAnsi="Arial"/>
      <w:sz w:val="18"/>
      <w:szCs w:val="22"/>
    </w:rPr>
  </w:style>
  <w:style w:type="paragraph" w:customStyle="1" w:styleId="Pa18">
    <w:name w:val="Pa18"/>
    <w:basedOn w:val="Normal"/>
    <w:next w:val="Normal"/>
    <w:uiPriority w:val="99"/>
    <w:rsid w:val="000419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8">
    <w:name w:val="Pa38"/>
    <w:basedOn w:val="Normal"/>
    <w:next w:val="Normal"/>
    <w:uiPriority w:val="99"/>
    <w:rsid w:val="008537D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58281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49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0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13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3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8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7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2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9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7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0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8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2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6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4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8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6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8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8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0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38344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568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69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5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3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4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6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4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8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4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03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7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7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6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5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8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9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4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05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74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3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header" Target="header8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eader" Target="header6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header" Target="header10.xml"/><Relationship Id="rId10" Type="http://schemas.openxmlformats.org/officeDocument/2006/relationships/footer" Target="footer1.xml"/><Relationship Id="rId19" Type="http://schemas.openxmlformats.org/officeDocument/2006/relationships/header" Target="header7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header" Target="header9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ECF76F-5F6C-48CF-B341-086CDF0448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5422</TotalTime>
  <Pages>140</Pages>
  <Words>39676</Words>
  <Characters>165036</Characters>
  <Application>Microsoft Office Word</Application>
  <DocSecurity>0</DocSecurity>
  <Lines>1375</Lines>
  <Paragraphs>408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Thai GAAP FS Template</vt:lpstr>
    </vt:vector>
  </TitlesOfParts>
  <Company>Hewlett-Packard Company</Company>
  <LinksUpToDate>false</LinksUpToDate>
  <CharactersWithSpaces>204304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Thai GAAP FS Template</dc:title>
  <dc:subject/>
  <dc:creator>tadsong_h22</dc:creator>
  <cp:keywords/>
  <dc:description/>
  <cp:lastModifiedBy>Administrator</cp:lastModifiedBy>
  <cp:revision>404</cp:revision>
  <cp:lastPrinted>2021-02-15T11:26:00Z</cp:lastPrinted>
  <dcterms:created xsi:type="dcterms:W3CDTF">2021-02-07T17:12:00Z</dcterms:created>
  <dcterms:modified xsi:type="dcterms:W3CDTF">2021-02-15T14:56:00Z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Version0">
    <vt:lpwstr>Thai</vt:lpwstr>
  </property>
  <property fmtid="{D5CDD505-2E9C-101B-9397-08002B2CF9AE}" pid="4" name="Categories0">
    <vt:lpwstr>Annual Financial Statement Template</vt:lpwstr>
  </property>
</Properties>
</file>