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BE0B2" w14:textId="77777777" w:rsidR="00030124" w:rsidRDefault="003B6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cs/>
        </w:rPr>
      </w:pPr>
      <w:bookmarkStart w:id="0" w:name="Title"/>
      <w:bookmarkStart w:id="1" w:name="_GoBack"/>
      <w:bookmarkEnd w:id="1"/>
      <w:r>
        <w:rPr>
          <w:rFonts w:ascii="Angsana New" w:hAnsi="Angsana New" w:hint="cs"/>
          <w:cs/>
        </w:rPr>
        <w:t xml:space="preserve"> </w:t>
      </w:r>
    </w:p>
    <w:p w14:paraId="2217BCB2" w14:textId="77777777" w:rsidR="00030124" w:rsidRDefault="0003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03AEBCB4" w14:textId="77777777" w:rsidR="00030124" w:rsidRPr="00051F21" w:rsidRDefault="0003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6189F62B" w14:textId="77777777" w:rsidR="00030124" w:rsidRPr="00051F21" w:rsidRDefault="0003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tart"/>
      <w:bookmarkEnd w:id="2"/>
    </w:p>
    <w:p w14:paraId="04B5B2FB" w14:textId="77777777" w:rsidR="00030124" w:rsidRDefault="0003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99FF51D" w14:textId="77777777" w:rsidR="009E3111" w:rsidRPr="00051F21" w:rsidRDefault="009E3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88B40A4" w14:textId="77777777" w:rsidR="00030124" w:rsidRPr="00051F21" w:rsidRDefault="007E1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313B84A8" w14:textId="77777777" w:rsidR="00030124" w:rsidRPr="00D854D6" w:rsidRDefault="00030124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3" w:name="SubTitle"/>
      <w:bookmarkEnd w:id="0"/>
      <w:r w:rsidRPr="00D854D6">
        <w:rPr>
          <w:rFonts w:ascii="Angsana New" w:hAnsi="Angsana New"/>
          <w:b/>
          <w:bCs/>
          <w:sz w:val="52"/>
          <w:szCs w:val="52"/>
          <w:cs/>
        </w:rPr>
        <w:t>บริษัท สมบูรณ์ แอ๊ดวานซ์ เทคโนโลยี จำกัด (มหาชน)</w:t>
      </w:r>
    </w:p>
    <w:p w14:paraId="535CF9E5" w14:textId="77777777" w:rsidR="00030124" w:rsidRPr="00D854D6" w:rsidRDefault="0003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854D6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0EBB05E" w14:textId="77777777" w:rsidR="00030124" w:rsidRPr="00D854D6" w:rsidRDefault="0003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D9C862" w14:textId="5F977C28" w:rsidR="00A22D25" w:rsidRPr="00F431B9" w:rsidRDefault="00A22D25" w:rsidP="00A22D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4" w:name="ExtraText"/>
      <w:bookmarkEnd w:id="3"/>
      <w:bookmarkEnd w:id="4"/>
      <w:r w:rsidRPr="00A22D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166692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A22D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166692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29E94752" w14:textId="77777777" w:rsidR="00A22D25" w:rsidRPr="00A22D25" w:rsidRDefault="00A22D25" w:rsidP="00A22D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22D25">
        <w:rPr>
          <w:rFonts w:ascii="Angsana New" w:hAnsi="Angsana New" w:cs="Angsana New"/>
          <w:b w:val="0"/>
          <w:bCs w:val="0"/>
          <w:sz w:val="32"/>
          <w:szCs w:val="32"/>
          <w:cs/>
        </w:rPr>
        <w:t>ะ</w:t>
      </w:r>
    </w:p>
    <w:p w14:paraId="7561E7F5" w14:textId="77777777" w:rsidR="00A22D25" w:rsidRPr="00AD6A6E" w:rsidRDefault="00A22D25" w:rsidP="00A22D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80C93AC" w14:textId="77777777" w:rsidR="00030124" w:rsidRPr="00D854D6" w:rsidRDefault="00030124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  <w:sectPr w:rsidR="00030124" w:rsidRPr="00D854D6" w:rsidSect="008B0FBC">
          <w:footerReference w:type="even" r:id="rId8"/>
          <w:footerReference w:type="default" r:id="rId9"/>
          <w:headerReference w:type="firs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589F618" w14:textId="77777777" w:rsidR="00BF262B" w:rsidRPr="00D854D6" w:rsidRDefault="00BF262B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5" w:name="_Ref46730557"/>
      <w:bookmarkEnd w:id="5"/>
    </w:p>
    <w:p w14:paraId="38B2AA92" w14:textId="77777777" w:rsidR="006547D4" w:rsidRPr="00D854D6" w:rsidRDefault="006547D4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9467131" w14:textId="77777777" w:rsidR="006547D4" w:rsidRPr="00D854D6" w:rsidRDefault="006547D4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E712995" w14:textId="77777777" w:rsidR="006547D4" w:rsidRPr="00D854D6" w:rsidRDefault="006547D4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6552F97" w14:textId="77777777" w:rsidR="006547D4" w:rsidRPr="00D854D6" w:rsidRDefault="006547D4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D0F945C" w14:textId="77777777" w:rsidR="00AB2BA6" w:rsidRDefault="00AB2BA6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9BB8BD3" w14:textId="77777777" w:rsidR="0078265A" w:rsidRDefault="0078265A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AF007FB" w14:textId="77777777" w:rsidR="0078265A" w:rsidRDefault="0078265A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6ED1FF" w14:textId="77777777" w:rsidR="00AB2BA6" w:rsidRDefault="00AB2BA6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77AE4BF" w14:textId="77777777" w:rsidR="00030124" w:rsidRPr="00E159D0" w:rsidRDefault="000A1E5A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A1E5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0A66DAC" w14:textId="77777777" w:rsidR="00030124" w:rsidRPr="00E159D0" w:rsidRDefault="00030124" w:rsidP="0078265A">
      <w:pPr>
        <w:spacing w:line="280" w:lineRule="exact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p w14:paraId="4BCA23BE" w14:textId="77777777" w:rsidR="00443F3D" w:rsidRPr="00D23C3B" w:rsidRDefault="000A1E5A" w:rsidP="00443F3D">
      <w:pPr>
        <w:rPr>
          <w:b/>
          <w:bCs/>
          <w:sz w:val="28"/>
          <w:szCs w:val="28"/>
          <w:cs/>
        </w:rPr>
      </w:pPr>
      <w:r w:rsidRPr="000A1E5A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สมบูรณ์ แอ๊ดวานซ์ เทคโนโลยี จำกัด (มหาชน)</w:t>
      </w:r>
    </w:p>
    <w:p w14:paraId="24CA1C12" w14:textId="77777777" w:rsidR="0078265A" w:rsidRPr="00E159D0" w:rsidRDefault="0078265A" w:rsidP="0078265A">
      <w:pPr>
        <w:spacing w:line="280" w:lineRule="exact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p w14:paraId="78A3B587" w14:textId="77777777" w:rsidR="00443F3D" w:rsidRPr="00C101D5" w:rsidRDefault="00443F3D" w:rsidP="00525375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B77F7D3" w14:textId="2E2CDDD4" w:rsidR="00443F3D" w:rsidRPr="007616B3" w:rsidRDefault="00443F3D" w:rsidP="00525375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ข้าพเจ้าได้ตรวจสอบงบ</w:t>
      </w:r>
      <w:r w:rsidRPr="00D040DC">
        <w:rPr>
          <w:rFonts w:ascii="Angsana New" w:eastAsia="Calibri" w:hAnsi="Angsana New"/>
          <w:sz w:val="30"/>
          <w:szCs w:val="30"/>
          <w:cs/>
        </w:rPr>
        <w:t xml:space="preserve">การเงินรวมและงบการเงินเฉพาะกิจการของบริษัท </w:t>
      </w:r>
      <w:r w:rsidR="00666610" w:rsidRPr="00D040DC">
        <w:rPr>
          <w:rFonts w:ascii="Angsana New" w:hAnsi="Angsana New"/>
          <w:sz w:val="30"/>
          <w:szCs w:val="30"/>
          <w:cs/>
        </w:rPr>
        <w:t>สมบูรณ์ แอ๊ดวานซ์ เทคโนโลยี จำกัด (มหาชน)</w:t>
      </w:r>
      <w:r w:rsidRPr="00D040DC">
        <w:rPr>
          <w:rFonts w:ascii="Angsana New" w:hAnsi="Angsana New"/>
          <w:sz w:val="30"/>
          <w:szCs w:val="30"/>
          <w:cs/>
        </w:rPr>
        <w:t xml:space="preserve"> และบริษัทย่อย (กลุ่มบริษัท)</w:t>
      </w:r>
      <w:r w:rsidRPr="00D040DC">
        <w:rPr>
          <w:rFonts w:ascii="Angsana New" w:hAnsi="Angsana New"/>
          <w:sz w:val="30"/>
          <w:szCs w:val="30"/>
        </w:rPr>
        <w:t xml:space="preserve"> </w:t>
      </w:r>
      <w:r w:rsidRPr="00D040DC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="00666610" w:rsidRPr="00D040DC">
        <w:rPr>
          <w:rFonts w:ascii="Angsana New" w:hAnsi="Angsana New"/>
          <w:sz w:val="30"/>
          <w:szCs w:val="30"/>
          <w:cs/>
        </w:rPr>
        <w:t>สมบูรณ์ แอ๊ดวานซ์ เทคโนโลยี จำกัด (มหาชน)</w:t>
      </w:r>
      <w:r w:rsidRPr="00D040DC">
        <w:rPr>
          <w:rFonts w:ascii="Angsana New" w:hAnsi="Angsana New"/>
          <w:sz w:val="30"/>
          <w:szCs w:val="30"/>
          <w:cs/>
        </w:rPr>
        <w:t xml:space="preserve"> (บริษัท) ตามลำดับ </w:t>
      </w:r>
      <w:r w:rsidRPr="00D040DC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D040DC">
        <w:rPr>
          <w:rFonts w:ascii="Angsana New" w:eastAsia="Calibri" w:hAnsi="Angsana New"/>
          <w:sz w:val="30"/>
          <w:szCs w:val="30"/>
        </w:rPr>
        <w:t xml:space="preserve"> </w:t>
      </w:r>
      <w:r w:rsidRPr="00D040DC">
        <w:rPr>
          <w:rFonts w:ascii="Angsana New" w:eastAsia="Calibri" w:hAnsi="Angsana New"/>
          <w:sz w:val="30"/>
          <w:szCs w:val="30"/>
          <w:cs/>
        </w:rPr>
        <w:t>ณ</w:t>
      </w:r>
      <w:r w:rsidRPr="00D040DC">
        <w:rPr>
          <w:rFonts w:ascii="Angsana New" w:eastAsia="Calibri" w:hAnsi="Angsana New"/>
          <w:sz w:val="30"/>
          <w:szCs w:val="30"/>
        </w:rPr>
        <w:t xml:space="preserve"> </w:t>
      </w:r>
      <w:r w:rsidRPr="00D040DC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166692">
        <w:rPr>
          <w:rFonts w:ascii="Angsana New" w:eastAsia="Calibri" w:hAnsi="Angsana New"/>
          <w:sz w:val="30"/>
          <w:szCs w:val="30"/>
        </w:rPr>
        <w:t>31</w:t>
      </w:r>
      <w:r w:rsidRPr="00D040DC">
        <w:rPr>
          <w:rFonts w:ascii="Angsana New" w:eastAsia="Calibri" w:hAnsi="Angsana New"/>
          <w:sz w:val="30"/>
          <w:szCs w:val="30"/>
        </w:rPr>
        <w:t xml:space="preserve"> </w:t>
      </w:r>
      <w:r w:rsidRPr="00D040DC">
        <w:rPr>
          <w:rFonts w:ascii="Angsana New" w:eastAsia="Calibri" w:hAnsi="Angsana New"/>
          <w:sz w:val="30"/>
          <w:szCs w:val="30"/>
          <w:cs/>
        </w:rPr>
        <w:t>ธันวาคม</w:t>
      </w:r>
      <w:r w:rsidRPr="00D040DC">
        <w:rPr>
          <w:rFonts w:ascii="Angsana New" w:eastAsia="Calibri" w:hAnsi="Angsana New"/>
          <w:sz w:val="30"/>
          <w:szCs w:val="30"/>
        </w:rPr>
        <w:t xml:space="preserve"> 25</w:t>
      </w:r>
      <w:r w:rsidR="00C01091" w:rsidRPr="00D040DC">
        <w:rPr>
          <w:rFonts w:ascii="Angsana New" w:eastAsia="Calibri" w:hAnsi="Angsana New"/>
          <w:sz w:val="30"/>
          <w:szCs w:val="30"/>
        </w:rPr>
        <w:t>6</w:t>
      </w:r>
      <w:r w:rsidR="00166692">
        <w:rPr>
          <w:rFonts w:ascii="Angsana New" w:eastAsia="Calibri" w:hAnsi="Angsana New"/>
          <w:sz w:val="30"/>
          <w:szCs w:val="30"/>
        </w:rPr>
        <w:t>3</w:t>
      </w:r>
      <w:r w:rsidR="007E2B06" w:rsidRPr="00D040DC">
        <w:rPr>
          <w:rFonts w:ascii="Angsana New" w:eastAsia="Calibri" w:hAnsi="Angsana New"/>
          <w:sz w:val="30"/>
          <w:szCs w:val="30"/>
        </w:rPr>
        <w:t xml:space="preserve"> </w:t>
      </w:r>
      <w:r w:rsidRPr="00D040DC">
        <w:rPr>
          <w:rFonts w:ascii="Angsana New" w:eastAsia="Calibri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Pr="00D040DC">
        <w:rPr>
          <w:rFonts w:ascii="Angsana New" w:eastAsia="Calibri" w:hAnsi="Angsana New"/>
          <w:sz w:val="30"/>
          <w:szCs w:val="30"/>
        </w:rPr>
        <w:t xml:space="preserve"> </w:t>
      </w:r>
      <w:r w:rsidRPr="00D040DC">
        <w:rPr>
          <w:rFonts w:ascii="Angsana New" w:eastAsia="Calibri" w:hAnsi="Angsana New"/>
          <w:sz w:val="30"/>
          <w:szCs w:val="30"/>
          <w:cs/>
        </w:rPr>
        <w:t>งบ</w:t>
      </w:r>
      <w:r w:rsidRPr="00D040DC">
        <w:rPr>
          <w:rFonts w:ascii="Angsana New" w:hAnsi="Angsana New"/>
          <w:sz w:val="30"/>
          <w:szCs w:val="30"/>
          <w:cs/>
        </w:rPr>
        <w:t>กำไรขาดทุนเบ็ดเสร็จรวมและงบกำไรขาดทุนเบ็ดเสร็จเฉพ</w:t>
      </w:r>
      <w:r w:rsidRPr="007E2B06">
        <w:rPr>
          <w:rFonts w:ascii="Angsana New" w:hAnsi="Angsana New"/>
          <w:sz w:val="30"/>
          <w:szCs w:val="30"/>
          <w:cs/>
        </w:rPr>
        <w:t>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E2B06">
        <w:rPr>
          <w:rFonts w:ascii="Angsana New" w:hAnsi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Pr="007E2B06">
        <w:rPr>
          <w:rFonts w:ascii="Angsana New" w:hAnsi="Angsana New"/>
          <w:sz w:val="30"/>
          <w:szCs w:val="30"/>
          <w:cs/>
        </w:rPr>
        <w:t>รวมและงบกระแสเงินสดเฉพาะกิจการ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7616B3">
        <w:rPr>
          <w:rFonts w:ascii="Angsana New" w:hAnsi="Angsana New" w:hint="cs"/>
          <w:sz w:val="30"/>
          <w:szCs w:val="30"/>
          <w:cs/>
        </w:rPr>
        <w:t>รวมถึง</w:t>
      </w:r>
      <w:r w:rsidRPr="007616B3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7616B3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7616B3">
        <w:rPr>
          <w:rFonts w:ascii="Angsana New" w:hAnsi="Angsana New"/>
          <w:sz w:val="30"/>
          <w:szCs w:val="30"/>
          <w:cs/>
        </w:rPr>
        <w:t>ญ</w:t>
      </w:r>
      <w:r w:rsidR="00343C13">
        <w:rPr>
          <w:rFonts w:ascii="Angsana New" w:hAnsi="Angsana New" w:hint="cs"/>
          <w:sz w:val="30"/>
          <w:szCs w:val="30"/>
          <w:cs/>
        </w:rPr>
        <w:t>และเรื่องอื่น</w:t>
      </w:r>
      <w:r w:rsidRPr="007616B3">
        <w:rPr>
          <w:rFonts w:ascii="Angsana New" w:hAnsi="Angsana New" w:hint="cs"/>
          <w:sz w:val="30"/>
          <w:szCs w:val="30"/>
          <w:cs/>
        </w:rPr>
        <w:t>ๆ</w:t>
      </w:r>
    </w:p>
    <w:p w14:paraId="046B3631" w14:textId="77777777" w:rsidR="00443F3D" w:rsidRPr="00443F3D" w:rsidRDefault="00443F3D" w:rsidP="00525375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00AB5CB" w14:textId="5A81ED87" w:rsidR="00443F3D" w:rsidRPr="00C101D5" w:rsidRDefault="00443F3D" w:rsidP="00525375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DE1025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DE1025">
        <w:rPr>
          <w:rFonts w:ascii="Angsana New" w:eastAsia="Calibri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DE1025">
        <w:rPr>
          <w:rFonts w:ascii="Angsana New" w:eastAsia="Calibri" w:hAnsi="Angsana New"/>
          <w:sz w:val="30"/>
          <w:szCs w:val="30"/>
        </w:rPr>
        <w:t xml:space="preserve"> </w:t>
      </w:r>
      <w:r w:rsidRPr="00DE1025">
        <w:rPr>
          <w:rFonts w:ascii="Angsana New" w:eastAsia="Calibri" w:hAnsi="Angsana New"/>
          <w:sz w:val="30"/>
          <w:szCs w:val="30"/>
          <w:cs/>
        </w:rPr>
        <w:t>วันที่</w:t>
      </w:r>
      <w:r w:rsidRPr="00DE1025">
        <w:rPr>
          <w:rFonts w:ascii="Angsana New" w:eastAsia="Calibri" w:hAnsi="Angsana New"/>
          <w:sz w:val="30"/>
          <w:szCs w:val="30"/>
        </w:rPr>
        <w:t xml:space="preserve"> 31 </w:t>
      </w:r>
      <w:r w:rsidRPr="00DE1025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923171">
        <w:rPr>
          <w:rFonts w:ascii="Angsana New" w:eastAsia="Calibri" w:hAnsi="Angsana New"/>
          <w:sz w:val="30"/>
          <w:szCs w:val="30"/>
        </w:rPr>
        <w:t>256</w:t>
      </w:r>
      <w:r w:rsidR="00166692">
        <w:rPr>
          <w:rFonts w:ascii="Angsana New" w:eastAsia="Calibri" w:hAnsi="Angsana New"/>
          <w:sz w:val="30"/>
          <w:szCs w:val="30"/>
        </w:rPr>
        <w:t>3</w:t>
      </w:r>
      <w:r w:rsidRPr="00DE1025">
        <w:rPr>
          <w:rFonts w:ascii="Angsana New" w:eastAsia="Calibri" w:hAnsi="Angsana New"/>
          <w:sz w:val="30"/>
          <w:szCs w:val="30"/>
          <w:cs/>
        </w:rPr>
        <w:t xml:space="preserve"> ผลกา</w:t>
      </w:r>
      <w:r w:rsidRPr="007616B3">
        <w:rPr>
          <w:rFonts w:ascii="Angsana New" w:hAnsi="Angsana New"/>
          <w:sz w:val="30"/>
          <w:szCs w:val="30"/>
          <w:cs/>
        </w:rPr>
        <w:t>รดำเนินงาน</w:t>
      </w:r>
      <w:r w:rsidRPr="00DE1025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DE1025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616B3">
        <w:rPr>
          <w:rFonts w:ascii="Angsana New" w:hAnsi="Angsana New"/>
          <w:sz w:val="30"/>
          <w:szCs w:val="30"/>
          <w:cs/>
        </w:rPr>
        <w:t>น</w:t>
      </w:r>
    </w:p>
    <w:p w14:paraId="55ECE4DE" w14:textId="77777777" w:rsidR="00443F3D" w:rsidRDefault="00443F3D" w:rsidP="00525375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7C14F45B" w14:textId="77777777" w:rsidR="00443F3D" w:rsidRPr="00C101D5" w:rsidRDefault="00443F3D" w:rsidP="00525375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AEF53D9" w14:textId="77777777" w:rsidR="00443F3D" w:rsidRPr="00C101D5" w:rsidRDefault="00443F3D" w:rsidP="00525375">
      <w:pPr>
        <w:spacing w:line="240" w:lineRule="auto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5A70915C" w14:textId="2081E2AE" w:rsidR="00443F3D" w:rsidRPr="00C101D5" w:rsidRDefault="00443F3D" w:rsidP="001C6EF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</w:t>
      </w:r>
      <w:r w:rsidRPr="0078196B">
        <w:rPr>
          <w:rFonts w:ascii="Angsana New" w:eastAsia="Calibri" w:hAnsi="Angsana New"/>
          <w:sz w:val="30"/>
          <w:szCs w:val="30"/>
          <w:cs/>
        </w:rPr>
        <w:t>บผิดชอบของข้าพเจ้าได้กล่าวไว้ใน</w:t>
      </w:r>
      <w:r w:rsidR="00B072A5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F97E67">
        <w:rPr>
          <w:rFonts w:ascii="Angsana New" w:eastAsia="Calibri" w:hAnsi="Angsana New"/>
          <w:sz w:val="30"/>
          <w:szCs w:val="30"/>
        </w:rPr>
        <w:t xml:space="preserve">                  </w:t>
      </w:r>
      <w:r w:rsidRPr="0078196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78196B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78196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7819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8196B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78196B">
        <w:rPr>
          <w:rFonts w:ascii="Angsana New" w:eastAsia="Calibri" w:hAnsi="Angsana New"/>
          <w:i/>
          <w:iCs/>
          <w:sz w:val="30"/>
          <w:szCs w:val="30"/>
          <w:cs/>
        </w:rPr>
        <w:t>ข้อกำหนดจรรยาบรรณของผู้ประกอบวิชาชี</w:t>
      </w: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พบัญชี</w:t>
      </w:r>
      <w:r w:rsidRPr="007616B3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7616B3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8B5BBF" w:rsidRPr="003C2854">
        <w:rPr>
          <w:rFonts w:ascii="Angsana New" w:hAnsi="Angsana New"/>
          <w:sz w:val="30"/>
          <w:szCs w:val="30"/>
        </w:rPr>
        <w:br w:type="page"/>
      </w:r>
    </w:p>
    <w:p w14:paraId="2B8554FC" w14:textId="77777777" w:rsidR="001A322B" w:rsidRDefault="001A322B" w:rsidP="00443F3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51A03DD" w14:textId="77777777" w:rsidR="00E53A26" w:rsidRDefault="00E53A26" w:rsidP="0052537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2131797" w14:textId="77777777" w:rsidR="00443F3D" w:rsidRPr="00C101D5" w:rsidRDefault="00443F3D" w:rsidP="0052537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17CE1AE" w14:textId="77777777" w:rsidR="00443F3D" w:rsidRPr="00C101D5" w:rsidRDefault="00443F3D" w:rsidP="0052537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EEACAA4" w14:textId="2C589F78" w:rsidR="00443F3D" w:rsidRPr="00C101D5" w:rsidRDefault="00443F3D" w:rsidP="0052537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234D82">
        <w:rPr>
          <w:rFonts w:ascii="Angsana New" w:eastAsia="Calibri" w:hAnsi="Angsana New"/>
          <w:sz w:val="30"/>
          <w:szCs w:val="30"/>
        </w:rPr>
        <w:t xml:space="preserve">                </w:t>
      </w:r>
      <w:r w:rsidRPr="00C101D5">
        <w:rPr>
          <w:rFonts w:ascii="Angsana New" w:eastAsia="Calibri" w:hAnsi="Angsana New"/>
          <w:sz w:val="30"/>
          <w:szCs w:val="30"/>
          <w:cs/>
        </w:rPr>
        <w:t>การตรวจสอบงบ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</w:t>
      </w:r>
      <w:r w:rsidRPr="00385BAD">
        <w:rPr>
          <w:rFonts w:ascii="Angsana New" w:eastAsia="Calibri" w:hAnsi="Angsana New"/>
          <w:sz w:val="30"/>
          <w:szCs w:val="30"/>
          <w:cs/>
        </w:rPr>
        <w:t>งิน</w:t>
      </w:r>
      <w:r w:rsidRPr="00385BA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85BAD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385BAD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385BAD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385BA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85BAD">
        <w:rPr>
          <w:rFonts w:ascii="Angsana New" w:eastAsia="Calibri" w:hAnsi="Angsana New"/>
          <w:sz w:val="30"/>
          <w:szCs w:val="30"/>
          <w:cs/>
        </w:rPr>
        <w:t>โดยร</w:t>
      </w:r>
      <w:r w:rsidRPr="007616B3">
        <w:rPr>
          <w:rFonts w:ascii="Angsana New" w:eastAsia="Calibri" w:hAnsi="Angsana New"/>
          <w:sz w:val="30"/>
          <w:szCs w:val="30"/>
          <w:cs/>
        </w:rPr>
        <w:t>วมและในการแสดงความเห็นของ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06CEE49" w14:textId="77777777" w:rsidR="00443F3D" w:rsidRPr="00C101D5" w:rsidRDefault="00443F3D" w:rsidP="0052537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43F3D" w:rsidRPr="00C664CA" w14:paraId="418CD1FD" w14:textId="77777777" w:rsidTr="00C9226A">
        <w:tc>
          <w:tcPr>
            <w:tcW w:w="9350" w:type="dxa"/>
            <w:gridSpan w:val="2"/>
            <w:shd w:val="clear" w:color="auto" w:fill="auto"/>
          </w:tcPr>
          <w:p w14:paraId="1DFE5843" w14:textId="77777777" w:rsidR="00443F3D" w:rsidRPr="0018254B" w:rsidRDefault="00F2513C" w:rsidP="00670D9D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43F3D" w:rsidRPr="00C664CA" w14:paraId="62E521DC" w14:textId="77777777" w:rsidTr="00C9226A">
        <w:tc>
          <w:tcPr>
            <w:tcW w:w="9350" w:type="dxa"/>
            <w:gridSpan w:val="2"/>
            <w:shd w:val="clear" w:color="auto" w:fill="auto"/>
          </w:tcPr>
          <w:p w14:paraId="5260B3F8" w14:textId="1CA7C166" w:rsidR="00443F3D" w:rsidRPr="00FA004F" w:rsidRDefault="0018254B" w:rsidP="00DE1F4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004F">
              <w:rPr>
                <w:rFonts w:ascii="Angsana New" w:hAnsi="Angsana New" w:cs="Angsana New"/>
                <w:sz w:val="30"/>
                <w:szCs w:val="30"/>
                <w:cs/>
              </w:rPr>
              <w:t>อ้างอิงหมายเหตุประกอบงบ</w:t>
            </w:r>
            <w:r w:rsidRPr="004535F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การเงินข้อ </w:t>
            </w:r>
            <w:r w:rsidR="00F2513C" w:rsidRPr="004535F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9352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9352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93528">
              <w:rPr>
                <w:rFonts w:ascii="Angsana New" w:hAnsi="Angsana New" w:cs="Angsana New" w:hint="cs"/>
                <w:sz w:val="30"/>
                <w:szCs w:val="30"/>
                <w:cs/>
              </w:rPr>
              <w:t>ช)</w:t>
            </w:r>
            <w:r w:rsidR="00F2513C" w:rsidRPr="004535F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513C" w:rsidRPr="004535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FE763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443F3D" w:rsidRPr="00C664CA" w14:paraId="5D660850" w14:textId="77777777" w:rsidTr="00C9226A">
        <w:tc>
          <w:tcPr>
            <w:tcW w:w="4675" w:type="dxa"/>
            <w:shd w:val="clear" w:color="auto" w:fill="auto"/>
          </w:tcPr>
          <w:p w14:paraId="0B50DCED" w14:textId="77777777" w:rsidR="00443F3D" w:rsidRPr="00C664CA" w:rsidRDefault="00443F3D" w:rsidP="0052537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38382812" w14:textId="77777777" w:rsidR="00443F3D" w:rsidRPr="00C664CA" w:rsidRDefault="00443F3D" w:rsidP="0052537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43F3D" w:rsidRPr="00C664CA" w14:paraId="5EE9EDF0" w14:textId="77777777" w:rsidTr="00C9226A">
        <w:tc>
          <w:tcPr>
            <w:tcW w:w="4675" w:type="dxa"/>
            <w:shd w:val="clear" w:color="auto" w:fill="auto"/>
          </w:tcPr>
          <w:p w14:paraId="2E59D3BC" w14:textId="77777777" w:rsidR="00F2513C" w:rsidRPr="00C664CA" w:rsidRDefault="00EC3BD8" w:rsidP="00DE1F4E">
            <w:pPr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ผลการดำเนินงานของกลุ่ม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บริษัทส่วนใหญ่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ขึ้นอยู่กับธุรกิจรถยนต์และ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ผู้ผลิตรถยนต์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ปริมาณการขาย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ในแต่ละ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ผลิตภัณฑ์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ของกลุ่มบริษัทขึ้นอยู่กับอุปสงค์ของรถยนต์แต่ละรุ่นซึ่งแตกต่างกันออกไป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ความผันผวน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ในปริมาณการ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ขายของ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ผู้ผลิตรถยนต์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อาจ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ทำให้มี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สินค้าคงเหลือที่ไม่</w:t>
            </w:r>
            <w:r w:rsidR="00670D9D" w:rsidRPr="00C664CA">
              <w:rPr>
                <w:rFonts w:ascii="Angsana New" w:hAnsi="Angsana New" w:hint="cs"/>
                <w:sz w:val="30"/>
                <w:szCs w:val="30"/>
                <w:cs/>
              </w:rPr>
              <w:t>เคลื่อนไหว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เป็นเวลา</w:t>
            </w:r>
            <w:r w:rsidR="00F2513C" w:rsidRPr="00C664CA">
              <w:rPr>
                <w:rFonts w:ascii="Angsana New" w:hAnsi="Angsana New"/>
                <w:sz w:val="30"/>
                <w:szCs w:val="30"/>
                <w:cs/>
              </w:rPr>
              <w:t>นานโดยเฉพาะวัสดุสิ้นเปลือง และอะไหล</w:t>
            </w:r>
            <w:r w:rsidR="00C05DFB" w:rsidRPr="00C664CA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="00F2513C" w:rsidRPr="00C664CA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 xml:space="preserve"> ซึ่ง</w:t>
            </w:r>
            <w:r w:rsidR="00C05DFB" w:rsidRPr="00C664CA">
              <w:rPr>
                <w:rFonts w:ascii="Angsana New" w:hAnsi="Angsana New" w:hint="cs"/>
                <w:sz w:val="30"/>
                <w:szCs w:val="30"/>
                <w:cs/>
              </w:rPr>
              <w:t>ผู้บริหารต้อง</w:t>
            </w:r>
            <w:r w:rsidR="00F2513C" w:rsidRPr="00C664CA">
              <w:rPr>
                <w:rFonts w:ascii="Angsana New" w:hAnsi="Angsana New"/>
                <w:sz w:val="30"/>
                <w:szCs w:val="30"/>
                <w:cs/>
              </w:rPr>
              <w:t>ใช้ดุล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F2513C" w:rsidRPr="00C664CA">
              <w:rPr>
                <w:rFonts w:ascii="Angsana New" w:hAnsi="Angsana New"/>
                <w:sz w:val="30"/>
                <w:szCs w:val="30"/>
                <w:cs/>
              </w:rPr>
              <w:t>พินิจในการ</w:t>
            </w:r>
            <w:r w:rsidR="00C05DFB" w:rsidRPr="00C664CA">
              <w:rPr>
                <w:rFonts w:ascii="Angsana New" w:hAnsi="Angsana New" w:hint="cs"/>
                <w:sz w:val="30"/>
                <w:szCs w:val="30"/>
                <w:cs/>
              </w:rPr>
              <w:t>กำหนดนโยบายค่าเผื่อการลดมูลค่าของสินค้าคงเหลือตามแต่ละช่วงอายุของสินค้า</w:t>
            </w:r>
          </w:p>
          <w:p w14:paraId="471C91A3" w14:textId="77777777" w:rsidR="00FA004F" w:rsidRPr="00C05DFB" w:rsidRDefault="00FA004F" w:rsidP="00DE1F4E">
            <w:pPr>
              <w:pStyle w:val="Defaul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  <w:p w14:paraId="2E0BF8DA" w14:textId="77777777" w:rsidR="00443F3D" w:rsidRDefault="002B6433" w:rsidP="00DE1F4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05DFB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ข้าพเจ้าได้ให้ความสนใจใน</w:t>
            </w:r>
            <w:r w:rsidR="00C05DFB" w:rsidRPr="00C05DFB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เรื่อง</w:t>
            </w:r>
            <w:r w:rsidR="00C05DFB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มูลค่าสุทธิที่คาดว่าจะได้รับของสินค้าคงเหลือ</w:t>
            </w:r>
            <w:r w:rsidR="0018254B" w:rsidRPr="0018254B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เนื่องจากบัญชีดังกล่าวมีน</w:t>
            </w:r>
            <w:r w:rsidR="006F198E">
              <w:rPr>
                <w:rFonts w:ascii="Angsana New" w:hAnsi="Angsana New" w:cs="Angsana New"/>
                <w:sz w:val="30"/>
                <w:szCs w:val="30"/>
                <w:cs/>
              </w:rPr>
              <w:t>ัยสำคัญ และต้องใช้การประมาณ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18254B" w:rsidRPr="0018254B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C05DFB">
              <w:rPr>
                <w:rFonts w:ascii="Angsana New" w:hAnsi="Angsana New" w:cs="Angsana New" w:hint="cs"/>
                <w:sz w:val="30"/>
                <w:szCs w:val="30"/>
                <w:cs/>
              </w:rPr>
              <w:t>ดุ</w:t>
            </w:r>
            <w:r w:rsidR="00EC3BD8">
              <w:rPr>
                <w:rFonts w:ascii="Angsana New" w:hAnsi="Angsana New" w:cs="Angsana New" w:hint="cs"/>
                <w:sz w:val="30"/>
                <w:szCs w:val="30"/>
                <w:cs/>
              </w:rPr>
              <w:t>ล</w:t>
            </w:r>
            <w:r w:rsidR="00C05DFB">
              <w:rPr>
                <w:rFonts w:ascii="Angsana New" w:hAnsi="Angsana New" w:cs="Angsana New" w:hint="cs"/>
                <w:sz w:val="30"/>
                <w:szCs w:val="30"/>
                <w:cs/>
              </w:rPr>
              <w:t>ยพินิจ</w:t>
            </w:r>
            <w:r w:rsidR="0018254B" w:rsidRPr="0018254B">
              <w:rPr>
                <w:rFonts w:ascii="Angsana New" w:hAnsi="Angsana New" w:cs="Angsana New"/>
                <w:sz w:val="30"/>
                <w:szCs w:val="30"/>
                <w:cs/>
              </w:rPr>
              <w:t>ที่สำคัญ</w:t>
            </w:r>
            <w:r w:rsidR="00EC3BD8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ของผู้บริหาร เรื่องดังกล่าวจึงเป็นเรื่องที่ข้าพเจ้าถือเป็นเรื่องสำคัญ</w:t>
            </w:r>
            <w:r w:rsidR="0018254B" w:rsidRPr="0018254B">
              <w:rPr>
                <w:rFonts w:ascii="Angsana New" w:hAnsi="Angsana New" w:cs="Angsana New"/>
                <w:sz w:val="30"/>
                <w:szCs w:val="30"/>
                <w:cs/>
              </w:rPr>
              <w:t>ในการตรวจสอบ</w:t>
            </w:r>
          </w:p>
          <w:p w14:paraId="1C56867C" w14:textId="77777777" w:rsidR="00670D9D" w:rsidRPr="00C9226A" w:rsidRDefault="00670D9D" w:rsidP="00DE1F4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675" w:type="dxa"/>
            <w:shd w:val="clear" w:color="auto" w:fill="auto"/>
          </w:tcPr>
          <w:p w14:paraId="3E71FADE" w14:textId="77777777" w:rsidR="00B92371" w:rsidRPr="00C664CA" w:rsidRDefault="00B92371" w:rsidP="00DE1F4E">
            <w:pPr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ข้าพเจ้าได้ใช้วิธีการตรวจสอบ </w:t>
            </w:r>
            <w:r w:rsidR="00EC3BD8" w:rsidRPr="00C664CA">
              <w:rPr>
                <w:rFonts w:ascii="Angsana New" w:hAnsi="Angsana New" w:hint="cs"/>
                <w:sz w:val="30"/>
                <w:szCs w:val="30"/>
                <w:cs/>
              </w:rPr>
              <w:t>รวมถึง</w:t>
            </w:r>
          </w:p>
          <w:p w14:paraId="35B1FCDA" w14:textId="77777777" w:rsidR="003471ED" w:rsidRPr="00C664CA" w:rsidRDefault="003471ED" w:rsidP="0044127A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สอบถามผู้บริหารเพื่อให้ได้มาซึ่งความเข้าใจของนโยบายของกลุ่มบริษัทในการประมาณการมูลค่าสุทธิที่จะได้รับของสินค้าคงเหลือ</w:t>
            </w:r>
          </w:p>
          <w:p w14:paraId="083E07BF" w14:textId="77777777" w:rsidR="003471ED" w:rsidRPr="00C664CA" w:rsidRDefault="003471ED" w:rsidP="0044127A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การทำความเข้าใจในลักษณะของระบบการควบคุมภายในที่เกี่ยวข้องกับ</w:t>
            </w:r>
            <w:r w:rsidR="00AB494A" w:rsidRPr="00C664C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การบริหารจัดการสินค้าคงเหลือ </w:t>
            </w:r>
            <w:r w:rsidR="00797BC3">
              <w:rPr>
                <w:rFonts w:ascii="Angsana New" w:hAnsi="Angsana New" w:hint="cs"/>
                <w:sz w:val="30"/>
                <w:szCs w:val="30"/>
                <w:cs/>
              </w:rPr>
              <w:t>ทดสอบการออกแบบและการนำมาปฏิบัติ</w:t>
            </w:r>
            <w:r w:rsidR="00797BC3" w:rsidRPr="00097CF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ของระบบการควบคุมภายใน</w:t>
            </w:r>
            <w:r w:rsidR="003B4C3E" w:rsidRPr="00097CFC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97CF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การเข้าร่วมสังเกตการณ์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การตรวจนับและสุ่มทดสอบสภาพของสินค้าคงเหลือ</w:t>
            </w:r>
          </w:p>
          <w:p w14:paraId="4EBBE7FA" w14:textId="77777777" w:rsidR="003471ED" w:rsidRPr="00C664CA" w:rsidRDefault="003471ED" w:rsidP="0044127A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ทดสอบรายงานอายุ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ของสินค้าคงเหลือ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 โดย</w:t>
            </w:r>
            <w:r w:rsidR="00C7118C" w:rsidRPr="00C664CA">
              <w:rPr>
                <w:rFonts w:ascii="Angsana New" w:hAnsi="Angsana New" w:hint="cs"/>
                <w:sz w:val="30"/>
                <w:szCs w:val="30"/>
                <w:cs/>
              </w:rPr>
              <w:t>สุ่ม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ทดสอบ</w:t>
            </w:r>
            <w:r w:rsidR="00C7118C" w:rsidRPr="00C664CA">
              <w:rPr>
                <w:rFonts w:ascii="Angsana New" w:hAnsi="Angsana New" w:hint="cs"/>
                <w:sz w:val="30"/>
                <w:szCs w:val="30"/>
                <w:cs/>
              </w:rPr>
              <w:t>กับเอกสารประกอบการบันทึกรายการ  เพื่อประเมิน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ว่ารายงานดังกล่าวได้จัดประเภท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ในแต่ละช่วงอายุอย่างเหมาะสม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ตลอดจน</w:t>
            </w:r>
            <w:r w:rsidR="00C7118C" w:rsidRPr="00C664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ทดสอบการคำนวณค่าเผื่อการลดมูลค่าของ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สินค้าคงเหลือว่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าเป็นไปตามนโยบายของ</w:t>
            </w:r>
            <w:r w:rsidR="0020320B" w:rsidRPr="00C664CA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  <w:p w14:paraId="19BF4780" w14:textId="72F3A70B" w:rsidR="003471ED" w:rsidRPr="00C664CA" w:rsidRDefault="003471ED" w:rsidP="0044127A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การสุ่มทดสอบมูลค่าสุทธิที่คาดว่าจะได้รับกับเอกสารราคาขายตลอดจนค่าใช้จ่ายในการขายที่เกี่ยวข้อง</w:t>
            </w:r>
            <w:r w:rsidR="00C555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555A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5A26BFA2" w14:textId="01DC27A9" w:rsidR="005C584F" w:rsidRPr="00C664CA" w:rsidRDefault="005C584F" w:rsidP="0044127A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</w:t>
            </w:r>
            <w:r w:rsidR="00C555AD">
              <w:rPr>
                <w:rFonts w:ascii="Angsana New" w:hAnsi="Angsana New" w:hint="cs"/>
                <w:sz w:val="30"/>
                <w:szCs w:val="30"/>
                <w:cs/>
              </w:rPr>
              <w:t>ข้อมูล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="009A5C5F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  <w:p w14:paraId="1B92844B" w14:textId="77777777" w:rsidR="00443F3D" w:rsidRPr="00C664CA" w:rsidRDefault="00443F3D" w:rsidP="005C584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14:paraId="4F59EEF9" w14:textId="77777777" w:rsidR="00B6236C" w:rsidRDefault="00B6236C" w:rsidP="00443F3D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483197AE" w14:textId="77777777" w:rsidR="00B6236C" w:rsidRDefault="00B6236C" w:rsidP="00443F3D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194C428" w14:textId="77777777" w:rsidR="00E53A26" w:rsidRPr="00C101D5" w:rsidRDefault="00E53A26" w:rsidP="00443F3D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335F31F" w14:textId="77777777" w:rsidR="00443F3D" w:rsidRPr="00C101D5" w:rsidRDefault="00443F3D" w:rsidP="00525375">
      <w:pPr>
        <w:snapToGrid w:val="0"/>
        <w:spacing w:after="120" w:line="240" w:lineRule="auto"/>
        <w:contextualSpacing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37BCB5C4" w14:textId="77777777" w:rsidR="00443F3D" w:rsidRPr="00443F3D" w:rsidRDefault="00443F3D" w:rsidP="00525375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D96014F" w14:textId="77777777" w:rsidR="00443F3D" w:rsidRPr="00BF7431" w:rsidRDefault="00443F3D" w:rsidP="005253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43F3D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</w:t>
      </w:r>
      <w:r w:rsidRPr="00BF7431">
        <w:rPr>
          <w:rFonts w:ascii="Angsana New" w:eastAsia="Calibri" w:hAnsi="Angsana New"/>
          <w:sz w:val="30"/>
          <w:szCs w:val="30"/>
          <w:cs/>
        </w:rPr>
        <w:t>รับผิดชอบต่อข้อมูลอื่น</w:t>
      </w:r>
      <w:r w:rsidRPr="00BF7431">
        <w:rPr>
          <w:rFonts w:ascii="Angsana New" w:eastAsia="Calibri" w:hAnsi="Angsana New"/>
          <w:sz w:val="30"/>
          <w:szCs w:val="30"/>
        </w:rPr>
        <w:t xml:space="preserve"> </w:t>
      </w:r>
      <w:r w:rsidRPr="00BF7431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F7431">
        <w:rPr>
          <w:rFonts w:ascii="Angsana New" w:eastAsia="Calibri" w:hAnsi="Angsana New"/>
          <w:sz w:val="30"/>
          <w:szCs w:val="30"/>
        </w:rPr>
        <w:t xml:space="preserve"> </w:t>
      </w:r>
      <w:r w:rsidRPr="00BF7431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BF743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F7431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F7431">
        <w:rPr>
          <w:rFonts w:ascii="Angsana New" w:eastAsia="Calibri" w:hAnsi="Angsana New"/>
          <w:sz w:val="30"/>
          <w:szCs w:val="30"/>
        </w:rPr>
        <w:t xml:space="preserve"> </w:t>
      </w:r>
      <w:r w:rsidRPr="00BF7431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EBD1D1F" w14:textId="77777777" w:rsidR="00443F3D" w:rsidRPr="00443F3D" w:rsidRDefault="00443F3D" w:rsidP="005253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8131DE8" w14:textId="77777777" w:rsidR="00443F3D" w:rsidRPr="00BF7431" w:rsidRDefault="00443F3D" w:rsidP="005253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43F3D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</w:t>
      </w:r>
      <w:r w:rsidRPr="00BF7431">
        <w:rPr>
          <w:rFonts w:ascii="Angsana New" w:eastAsia="Calibri" w:hAnsi="Angsana New"/>
          <w:sz w:val="30"/>
          <w:szCs w:val="30"/>
          <w:cs/>
        </w:rPr>
        <w:t>ข้าพเจ้าต่องบการเงิน</w:t>
      </w:r>
      <w:r w:rsidRPr="00BF743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F7431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F7431">
        <w:rPr>
          <w:rFonts w:ascii="Angsana New" w:eastAsia="Calibri" w:hAnsi="Angsana New"/>
          <w:sz w:val="30"/>
          <w:szCs w:val="30"/>
        </w:rPr>
        <w:t xml:space="preserve"> </w:t>
      </w:r>
    </w:p>
    <w:p w14:paraId="306F197C" w14:textId="77777777" w:rsidR="00443F3D" w:rsidRPr="00443F3D" w:rsidRDefault="00443F3D" w:rsidP="005253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1317979" w14:textId="77777777" w:rsidR="00BF7431" w:rsidRDefault="00443F3D" w:rsidP="005253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072A5">
        <w:rPr>
          <w:rFonts w:ascii="Angsana New" w:eastAsia="Calibri" w:hAnsi="Angsana New"/>
          <w:color w:val="000000"/>
          <w:sz w:val="30"/>
          <w:szCs w:val="30"/>
          <w:cs/>
        </w:rPr>
        <w:t>ความรับ</w:t>
      </w:r>
      <w:r w:rsidRPr="00B072A5">
        <w:rPr>
          <w:rFonts w:ascii="Angsana New" w:eastAsia="Calibri" w:hAnsi="Angsana New"/>
          <w:sz w:val="30"/>
          <w:szCs w:val="30"/>
          <w:cs/>
        </w:rPr>
        <w:t>ผิดชอบของข้าพเจ้าที่เกี่ยวเนื่องกับการตรวจสอบงบการเงิน</w:t>
      </w:r>
      <w:r w:rsidRPr="00B072A5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B072A5">
        <w:rPr>
          <w:rFonts w:ascii="Angsana New" w:eastAsia="Calibri" w:hAnsi="Angsana New"/>
          <w:sz w:val="30"/>
          <w:szCs w:val="30"/>
          <w:cs/>
        </w:rPr>
        <w:t>คือ</w:t>
      </w:r>
      <w:r w:rsidRPr="00B072A5">
        <w:rPr>
          <w:rFonts w:ascii="Angsana New" w:eastAsia="Calibri" w:hAnsi="Angsana New"/>
          <w:sz w:val="30"/>
          <w:szCs w:val="30"/>
        </w:rPr>
        <w:t xml:space="preserve"> </w:t>
      </w:r>
      <w:r w:rsidRPr="00B072A5">
        <w:rPr>
          <w:rFonts w:ascii="Angsana New" w:eastAsia="Calibri" w:hAnsi="Angsana New"/>
          <w:sz w:val="30"/>
          <w:szCs w:val="30"/>
          <w:cs/>
        </w:rPr>
        <w:t>การอ่าน</w:t>
      </w:r>
      <w:r w:rsidRPr="00B072A5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B072A5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B072A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072A5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072A5">
        <w:rPr>
          <w:rFonts w:ascii="Angsana New" w:eastAsia="Calibri" w:hAnsi="Angsana New"/>
          <w:sz w:val="30"/>
          <w:szCs w:val="30"/>
        </w:rPr>
        <w:t xml:space="preserve"> </w:t>
      </w:r>
      <w:r w:rsidRPr="00B072A5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072A5">
        <w:rPr>
          <w:rFonts w:ascii="Angsana New" w:eastAsia="Calibri" w:hAnsi="Angsana New"/>
          <w:sz w:val="30"/>
          <w:szCs w:val="30"/>
        </w:rPr>
        <w:t xml:space="preserve"> </w:t>
      </w:r>
    </w:p>
    <w:p w14:paraId="520DDF1D" w14:textId="77777777" w:rsidR="005234EC" w:rsidRDefault="005234EC" w:rsidP="005253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935324D" w14:textId="77777777" w:rsidR="005234EC" w:rsidRPr="00B072A5" w:rsidRDefault="005234EC" w:rsidP="005253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5234EC">
        <w:rPr>
          <w:rFonts w:ascii="Angsana New" w:eastAsia="Calibri" w:hAnsi="Angsana New" w:hint="cs"/>
          <w:sz w:val="30"/>
          <w:szCs w:val="30"/>
          <w:cs/>
        </w:rPr>
        <w:t>เมื่อข้าพเจ้าได้อ่านรายงานประจำปี</w:t>
      </w:r>
      <w:r w:rsidRPr="005234E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34EC">
        <w:rPr>
          <w:rFonts w:ascii="Angsana New" w:eastAsia="Calibri" w:hAnsi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5234E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34EC">
        <w:rPr>
          <w:rFonts w:ascii="Angsana New" w:eastAsia="Calibri" w:hAnsi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8D79ADA" w14:textId="77777777" w:rsidR="00443F3D" w:rsidRPr="00B072A5" w:rsidRDefault="00443F3D" w:rsidP="005253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25C5FCE" w14:textId="77777777" w:rsidR="00443F3D" w:rsidRPr="00B072A5" w:rsidRDefault="00443F3D" w:rsidP="00525375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072A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072A5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CD44E08" w14:textId="77777777" w:rsidR="00443F3D" w:rsidRPr="00B072A5" w:rsidRDefault="00443F3D" w:rsidP="0052537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7C26DD6" w14:textId="77777777" w:rsidR="00443F3D" w:rsidRPr="00B072A5" w:rsidRDefault="00443F3D" w:rsidP="0052537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072A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072A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072A5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072A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072A5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8FC77EB" w14:textId="77777777" w:rsidR="00443F3D" w:rsidRPr="00B072A5" w:rsidRDefault="00443F3D" w:rsidP="0052537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8914FA8" w14:textId="77777777" w:rsidR="00443F3D" w:rsidRPr="00B072A5" w:rsidRDefault="00443F3D" w:rsidP="0052537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072A5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B072A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B072A5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B072A5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B072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072A5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B072A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B072A5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B072A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B072A5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B072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072A5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9A9BF58" w14:textId="77777777" w:rsidR="00443F3D" w:rsidRPr="00B072A5" w:rsidRDefault="00443F3D" w:rsidP="0052537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01E483E" w14:textId="77777777" w:rsidR="00443F3D" w:rsidRPr="00B072A5" w:rsidRDefault="00443F3D" w:rsidP="00525375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072A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B072A5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4C651FC" w14:textId="77777777" w:rsidR="00443F3D" w:rsidRPr="00B072A5" w:rsidRDefault="00B6236C" w:rsidP="00443F3D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B072A5">
        <w:rPr>
          <w:rFonts w:ascii="Angsana New" w:hAnsi="Angsana New"/>
          <w:b/>
          <w:bCs/>
          <w:sz w:val="30"/>
          <w:szCs w:val="30"/>
        </w:rPr>
        <w:br w:type="page"/>
      </w:r>
    </w:p>
    <w:p w14:paraId="3743F3C2" w14:textId="77777777" w:rsidR="00B6236C" w:rsidRDefault="00B6236C" w:rsidP="00443F3D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EB30B1" w14:textId="77777777" w:rsidR="00AA449F" w:rsidRPr="00B072A5" w:rsidRDefault="00AA449F" w:rsidP="00443F3D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B7E0A1" w14:textId="77777777" w:rsidR="00443F3D" w:rsidRPr="00B072A5" w:rsidRDefault="00443F3D" w:rsidP="0052537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072A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2312A4C" w14:textId="77777777" w:rsidR="00443F3D" w:rsidRPr="00B072A5" w:rsidRDefault="00443F3D" w:rsidP="0052537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3308D17" w14:textId="5C9B8431" w:rsidR="00443F3D" w:rsidRPr="00B072A5" w:rsidRDefault="00443F3D" w:rsidP="00525375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B072A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072A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072A5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FE763B">
        <w:rPr>
          <w:rFonts w:ascii="Angsana New" w:eastAsia="Calibri" w:hAnsi="Angsana New"/>
          <w:sz w:val="30"/>
          <w:szCs w:val="30"/>
        </w:rPr>
        <w:t xml:space="preserve">    </w:t>
      </w:r>
      <w:r w:rsidRPr="00B072A5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072A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8A158E9" w14:textId="77777777" w:rsidR="00443F3D" w:rsidRPr="00B072A5" w:rsidRDefault="00443F3D" w:rsidP="0052537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072A5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70DCCD44" w14:textId="77777777" w:rsidR="003862FB" w:rsidRPr="00B072A5" w:rsidRDefault="00443F3D" w:rsidP="0052537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072A5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1BB95BF" w14:textId="77777777" w:rsidR="003862FB" w:rsidRPr="00B072A5" w:rsidRDefault="003862FB" w:rsidP="0052537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6CBDE4" w14:textId="776D9DC3" w:rsidR="00443F3D" w:rsidRPr="00B072A5" w:rsidRDefault="00443F3D" w:rsidP="0044127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072A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072A5">
        <w:rPr>
          <w:rFonts w:ascii="Angsana New" w:hAnsi="Angsana New"/>
          <w:sz w:val="30"/>
          <w:szCs w:val="30"/>
          <w:cs/>
        </w:rPr>
        <w:t>รวมและ</w:t>
      </w:r>
      <w:r w:rsidR="00FE763B">
        <w:rPr>
          <w:rFonts w:ascii="Angsana New" w:hAnsi="Angsana New"/>
          <w:sz w:val="30"/>
          <w:szCs w:val="30"/>
        </w:rPr>
        <w:t xml:space="preserve">            </w:t>
      </w:r>
      <w:r w:rsidRPr="00B072A5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B072A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072A5">
        <w:rPr>
          <w:rFonts w:ascii="Angsana New" w:hAnsi="Angsana New"/>
          <w:sz w:val="30"/>
          <w:szCs w:val="30"/>
          <w:cs/>
        </w:rPr>
        <w:t>ายใน</w:t>
      </w:r>
    </w:p>
    <w:p w14:paraId="0ABDB730" w14:textId="77777777" w:rsidR="00443F3D" w:rsidRPr="00B072A5" w:rsidRDefault="00443F3D" w:rsidP="0044127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B072A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072A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B072A5">
        <w:rPr>
          <w:rFonts w:ascii="Angsana New" w:hAnsi="Angsana New"/>
          <w:sz w:val="30"/>
          <w:szCs w:val="30"/>
          <w:cs/>
        </w:rPr>
        <w:t>บริษัท</w:t>
      </w:r>
    </w:p>
    <w:p w14:paraId="2B295A85" w14:textId="77777777" w:rsidR="00443F3D" w:rsidRPr="00B072A5" w:rsidRDefault="00443F3D" w:rsidP="0044127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072A5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072A5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C826EFD" w14:textId="77777777" w:rsidR="00281E75" w:rsidRPr="00B072A5" w:rsidRDefault="00B85383" w:rsidP="00281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  <w:r w:rsidRPr="00B072A5">
        <w:rPr>
          <w:rFonts w:ascii="Angsana New" w:hAnsi="Angsana New"/>
          <w:sz w:val="30"/>
          <w:szCs w:val="30"/>
        </w:rPr>
        <w:br w:type="page"/>
      </w:r>
    </w:p>
    <w:p w14:paraId="62E8D579" w14:textId="77777777" w:rsidR="00AB2BA6" w:rsidRDefault="00AB2BA6" w:rsidP="00281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9525CA6" w14:textId="77777777" w:rsidR="00AA449F" w:rsidRPr="00B072A5" w:rsidRDefault="00AA449F" w:rsidP="00281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7B9100B" w14:textId="77777777" w:rsidR="00443F3D" w:rsidRPr="00B072A5" w:rsidRDefault="00443F3D" w:rsidP="0044127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072A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B072A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B072A5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B072A5">
        <w:rPr>
          <w:rFonts w:ascii="Angsana New" w:hAnsi="Angsana New" w:hint="cs"/>
          <w:sz w:val="30"/>
          <w:szCs w:val="30"/>
          <w:cs/>
        </w:rPr>
        <w:t xml:space="preserve"> </w:t>
      </w:r>
      <w:r w:rsidRPr="00B072A5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072A5" w:rsidRPr="00B072A5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B072A5" w:rsidRPr="00B072A5">
        <w:rPr>
          <w:rFonts w:ascii="Angsana New" w:hAnsi="Angsana New"/>
          <w:sz w:val="30"/>
          <w:szCs w:val="30"/>
          <w:cs/>
        </w:rPr>
        <w:t>ถึงการเปิดเผย</w:t>
      </w:r>
      <w:r w:rsidR="00B072A5" w:rsidRPr="00B072A5">
        <w:rPr>
          <w:rFonts w:ascii="Angsana New" w:hAnsi="Angsana New" w:hint="cs"/>
          <w:sz w:val="30"/>
          <w:szCs w:val="30"/>
          <w:cs/>
        </w:rPr>
        <w:t>ข้อมูล</w:t>
      </w:r>
      <w:r w:rsidR="00B072A5" w:rsidRPr="00B072A5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223832" w:rsidRPr="00B072A5">
        <w:rPr>
          <w:rFonts w:ascii="Angsana New" w:hAnsi="Angsana New"/>
          <w:sz w:val="30"/>
          <w:szCs w:val="30"/>
          <w:cs/>
        </w:rPr>
        <w:t xml:space="preserve"> หรือถ้า</w:t>
      </w:r>
      <w:r w:rsidR="00B072A5" w:rsidRPr="00B072A5">
        <w:rPr>
          <w:rFonts w:ascii="Angsana New" w:hAnsi="Angsana New"/>
          <w:sz w:val="30"/>
          <w:szCs w:val="30"/>
          <w:cs/>
        </w:rPr>
        <w:t>การเปิดเผย</w:t>
      </w:r>
      <w:r w:rsidR="00B072A5" w:rsidRPr="00B072A5">
        <w:rPr>
          <w:rFonts w:ascii="Angsana New" w:hAnsi="Angsana New" w:hint="cs"/>
          <w:sz w:val="30"/>
          <w:szCs w:val="30"/>
          <w:cs/>
        </w:rPr>
        <w:t>ข้อมูล</w:t>
      </w:r>
      <w:r w:rsidRPr="00B072A5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B072A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B072A5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61A93143" w14:textId="77777777" w:rsidR="00443F3D" w:rsidRPr="00B072A5" w:rsidRDefault="00443F3D" w:rsidP="0044127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072A5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</w:t>
      </w:r>
      <w:r w:rsidR="00D45F8E" w:rsidRPr="00B072A5">
        <w:rPr>
          <w:rFonts w:ascii="Angsana New" w:hAnsi="Angsana New"/>
          <w:sz w:val="30"/>
          <w:szCs w:val="30"/>
          <w:cs/>
        </w:rPr>
        <w:t>การโดยรวม รวมถึง</w:t>
      </w:r>
      <w:r w:rsidR="00B072A5" w:rsidRPr="00B072A5">
        <w:rPr>
          <w:rFonts w:ascii="Angsana New" w:hAnsi="Angsana New"/>
          <w:sz w:val="30"/>
          <w:szCs w:val="30"/>
          <w:cs/>
        </w:rPr>
        <w:t>การเปิดเผย</w:t>
      </w:r>
      <w:r w:rsidR="00B072A5" w:rsidRPr="00B072A5">
        <w:rPr>
          <w:rFonts w:ascii="Angsana New" w:hAnsi="Angsana New" w:hint="cs"/>
          <w:sz w:val="30"/>
          <w:szCs w:val="30"/>
          <w:cs/>
        </w:rPr>
        <w:t>ข้อมูล</w:t>
      </w:r>
      <w:r w:rsidRPr="00B072A5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B072A5" w:rsidRPr="00B072A5">
        <w:rPr>
          <w:rFonts w:ascii="Angsana New" w:hAnsi="Angsana New"/>
          <w:sz w:val="30"/>
          <w:szCs w:val="30"/>
          <w:cs/>
        </w:rPr>
        <w:t>เสนอข้อมูลโดยถูกต้องตามที่ควร</w:t>
      </w:r>
      <w:r w:rsidR="00B072A5" w:rsidRPr="00B072A5">
        <w:rPr>
          <w:rFonts w:ascii="Angsana New" w:hAnsi="Angsana New" w:hint="cs"/>
          <w:sz w:val="30"/>
          <w:szCs w:val="30"/>
          <w:cs/>
        </w:rPr>
        <w:t>หรือไม่</w:t>
      </w:r>
    </w:p>
    <w:p w14:paraId="32D3CB2E" w14:textId="77777777" w:rsidR="00A60154" w:rsidRPr="00B072A5" w:rsidRDefault="00D45F8E" w:rsidP="0044127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072A5">
        <w:rPr>
          <w:rFonts w:ascii="Angsana New" w:hAnsi="Angsana New"/>
          <w:sz w:val="30"/>
          <w:szCs w:val="30"/>
          <w:cs/>
        </w:rPr>
        <w:t>ได้</w:t>
      </w:r>
      <w:r w:rsidRPr="00B072A5">
        <w:rPr>
          <w:rFonts w:ascii="Angsana New" w:hAnsi="Angsana New" w:hint="cs"/>
          <w:sz w:val="30"/>
          <w:szCs w:val="30"/>
          <w:cs/>
        </w:rPr>
        <w:t>รับ</w:t>
      </w:r>
      <w:r w:rsidRPr="00B072A5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072A5">
        <w:rPr>
          <w:rFonts w:ascii="Angsana New" w:hAnsi="Angsana New"/>
          <w:sz w:val="30"/>
          <w:szCs w:val="30"/>
        </w:rPr>
        <w:t xml:space="preserve"> </w:t>
      </w:r>
      <w:r w:rsidRPr="00B072A5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B072A5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B072A5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B072A5">
        <w:rPr>
          <w:rFonts w:ascii="Angsana New" w:hAnsi="Angsana New"/>
          <w:sz w:val="30"/>
          <w:szCs w:val="30"/>
        </w:rPr>
        <w:t xml:space="preserve"> </w:t>
      </w:r>
      <w:r w:rsidRPr="00B072A5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267683" w14:textId="77777777" w:rsidR="00A60154" w:rsidRDefault="00A60154" w:rsidP="00A6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89D280E" w14:textId="77777777" w:rsidR="00A60154" w:rsidRDefault="00443F3D" w:rsidP="00A6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B072A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072A5" w:rsidRPr="00B072A5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B072A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A60154">
        <w:rPr>
          <w:rFonts w:ascii="Angsana New" w:eastAsia="Calibri" w:hAnsi="Angsana New"/>
          <w:sz w:val="30"/>
          <w:szCs w:val="30"/>
          <w:cs/>
        </w:rPr>
        <w:t>รวมถึงข้อบกพร่องที่มีนัยสำคัญในระบบการควบคุมภายใน</w:t>
      </w:r>
      <w:r w:rsidR="00B072A5">
        <w:rPr>
          <w:rFonts w:ascii="Angsana New" w:eastAsia="Calibri" w:hAnsi="Angsana New" w:hint="cs"/>
          <w:sz w:val="30"/>
          <w:szCs w:val="30"/>
          <w:cs/>
        </w:rPr>
        <w:t>หาก</w:t>
      </w:r>
      <w:r w:rsidRPr="00A60154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A60154">
        <w:rPr>
          <w:rFonts w:ascii="Angsana New" w:hAnsi="Angsana New"/>
          <w:sz w:val="30"/>
          <w:szCs w:val="30"/>
          <w:cs/>
        </w:rPr>
        <w:t>งข้าพเจ้า</w:t>
      </w:r>
    </w:p>
    <w:p w14:paraId="601657DC" w14:textId="77777777" w:rsidR="00A60154" w:rsidRDefault="00A60154" w:rsidP="00A6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4357B4C" w14:textId="77777777" w:rsidR="00525375" w:rsidRDefault="00443F3D" w:rsidP="00525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22C7ED6D" w14:textId="77777777" w:rsidR="00525375" w:rsidRDefault="00525375" w:rsidP="00525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AEC27C4" w14:textId="77777777" w:rsidR="00525375" w:rsidRDefault="00525375" w:rsidP="00525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0BE7AC0" w14:textId="77777777" w:rsidR="00AA449F" w:rsidRDefault="00AA449F" w:rsidP="00525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677C4A2" w14:textId="7E01E43F" w:rsidR="00443F3D" w:rsidRPr="00525375" w:rsidRDefault="00443F3D" w:rsidP="00525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</w:t>
      </w:r>
      <w:r w:rsidRPr="0044089B">
        <w:rPr>
          <w:rFonts w:ascii="Angsana New" w:hAnsi="Angsana New"/>
          <w:sz w:val="30"/>
          <w:szCs w:val="30"/>
          <w:cs/>
        </w:rPr>
        <w:t>งที่สื่อสารกับผู้มีหน้าที่ในการกำกับดูแล ข้าพเจ้าได้พิจา</w:t>
      </w:r>
      <w:r w:rsidR="00D45F8E">
        <w:rPr>
          <w:rFonts w:ascii="Angsana New" w:hAnsi="Angsana New"/>
          <w:sz w:val="30"/>
          <w:szCs w:val="30"/>
          <w:cs/>
        </w:rPr>
        <w:t>รณาเรื่องต่าง ๆ ที่มีนัยสำคัญ</w:t>
      </w:r>
      <w:r w:rsidRPr="0044089B">
        <w:rPr>
          <w:rFonts w:ascii="Angsana New" w:hAnsi="Angsana New"/>
          <w:sz w:val="30"/>
          <w:szCs w:val="30"/>
          <w:cs/>
        </w:rPr>
        <w:t>ที่สุดในการตรวจสอบ</w:t>
      </w:r>
      <w:r w:rsidR="00E013B4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44089B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</w:t>
      </w:r>
      <w:r w:rsidRPr="007616B3">
        <w:rPr>
          <w:rFonts w:ascii="Angsana New" w:hAnsi="Angsana New"/>
          <w:sz w:val="30"/>
          <w:szCs w:val="30"/>
          <w:cs/>
        </w:rPr>
        <w:t xml:space="preserve">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BBF4D1F" w14:textId="77777777" w:rsidR="00C573D6" w:rsidRPr="007616B3" w:rsidRDefault="00C573D6" w:rsidP="00443F3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4FE9489" w14:textId="77777777" w:rsidR="00443F3D" w:rsidRPr="00C101D5" w:rsidRDefault="00443F3D" w:rsidP="00443F3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5952E13" w14:textId="77777777" w:rsidR="00443F3D" w:rsidRDefault="00443F3D" w:rsidP="00443F3D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71574BC" w14:textId="77777777" w:rsidR="00E10BD7" w:rsidRPr="00C101D5" w:rsidRDefault="00E10BD7" w:rsidP="00443F3D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D2BFE00" w14:textId="77777777" w:rsidR="004A538E" w:rsidRDefault="004A538E" w:rsidP="00443F3D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  <w:cs/>
        </w:rPr>
        <w:t>นายศักดา</w:t>
      </w:r>
      <w:r w:rsidRPr="007768B5">
        <w:rPr>
          <w:rFonts w:ascii="Angsana New" w:hAnsi="Angsana New"/>
          <w:sz w:val="30"/>
          <w:szCs w:val="30"/>
          <w:cs/>
        </w:rPr>
        <w:t xml:space="preserve"> เกาทัณฑ์ทอง</w:t>
      </w:r>
      <w:r>
        <w:rPr>
          <w:rFonts w:ascii="Angsana New" w:hAnsi="Angsana New"/>
          <w:sz w:val="30"/>
          <w:szCs w:val="30"/>
        </w:rPr>
        <w:t>)</w:t>
      </w:r>
    </w:p>
    <w:p w14:paraId="7BBC3E8E" w14:textId="77777777" w:rsidR="00443F3D" w:rsidRPr="00C101D5" w:rsidRDefault="00443F3D" w:rsidP="00443F3D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B8D7C0" w14:textId="77777777" w:rsidR="00443F3D" w:rsidRDefault="004A538E" w:rsidP="00443F3D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เลขทะเบียน</w:t>
      </w:r>
      <w:r>
        <w:rPr>
          <w:rFonts w:ascii="Angsana New" w:hAnsi="Angsana New"/>
          <w:sz w:val="30"/>
          <w:szCs w:val="30"/>
        </w:rPr>
        <w:t xml:space="preserve"> </w:t>
      </w:r>
      <w:r w:rsidRPr="007768B5">
        <w:rPr>
          <w:rFonts w:ascii="Angsana New" w:hAnsi="Angsana New"/>
          <w:sz w:val="30"/>
          <w:szCs w:val="30"/>
          <w:cs/>
        </w:rPr>
        <w:t>4628</w:t>
      </w:r>
    </w:p>
    <w:p w14:paraId="7139DEDA" w14:textId="77777777" w:rsidR="00E10BD7" w:rsidRPr="00C101D5" w:rsidRDefault="00E10BD7" w:rsidP="00443F3D">
      <w:pPr>
        <w:jc w:val="thaiDistribute"/>
        <w:rPr>
          <w:rFonts w:ascii="Angsana New" w:hAnsi="Angsana New"/>
          <w:sz w:val="30"/>
          <w:szCs w:val="30"/>
        </w:rPr>
      </w:pPr>
    </w:p>
    <w:p w14:paraId="54274602" w14:textId="77777777" w:rsidR="00443F3D" w:rsidRPr="00E01EA2" w:rsidRDefault="00443F3D" w:rsidP="00443F3D">
      <w:pPr>
        <w:jc w:val="thaiDistribute"/>
        <w:rPr>
          <w:rFonts w:ascii="Angsana New" w:hAnsi="Angsana New"/>
          <w:sz w:val="30"/>
          <w:szCs w:val="30"/>
        </w:rPr>
      </w:pPr>
      <w:r w:rsidRPr="00E01EA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1B59B77" w14:textId="77777777" w:rsidR="00443F3D" w:rsidRPr="00E01EA2" w:rsidRDefault="00443F3D" w:rsidP="00443F3D">
      <w:pPr>
        <w:jc w:val="thaiDistribute"/>
        <w:rPr>
          <w:rFonts w:ascii="Angsana New" w:hAnsi="Angsana New"/>
          <w:sz w:val="30"/>
          <w:szCs w:val="30"/>
        </w:rPr>
      </w:pPr>
      <w:r w:rsidRPr="00E01EA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F19C473" w14:textId="5450C8AA" w:rsidR="001919C1" w:rsidRDefault="008F38B7" w:rsidP="004A538E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18</w:t>
      </w:r>
      <w:r w:rsidR="008D3F9B">
        <w:rPr>
          <w:rFonts w:ascii="Angsana New" w:hAnsi="Angsana New"/>
          <w:sz w:val="30"/>
          <w:szCs w:val="30"/>
        </w:rPr>
        <w:t xml:space="preserve"> </w:t>
      </w:r>
      <w:r w:rsidR="008D3F9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9F16C7">
        <w:rPr>
          <w:rFonts w:ascii="Angsana New" w:hAnsi="Angsana New"/>
          <w:sz w:val="30"/>
          <w:szCs w:val="30"/>
        </w:rPr>
        <w:t>256</w:t>
      </w:r>
      <w:r w:rsidR="00166692">
        <w:rPr>
          <w:rFonts w:ascii="Angsana New" w:hAnsi="Angsana New"/>
          <w:sz w:val="30"/>
          <w:szCs w:val="30"/>
        </w:rPr>
        <w:t>4</w:t>
      </w:r>
    </w:p>
    <w:p w14:paraId="386A5573" w14:textId="67DA5717" w:rsidR="006B45FA" w:rsidRPr="00D02517" w:rsidRDefault="006B45FA" w:rsidP="00191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sectPr w:rsidR="006B45FA" w:rsidRPr="00D02517" w:rsidSect="00646F4B">
      <w:headerReference w:type="default" r:id="rId1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E1C60" w14:textId="77777777" w:rsidR="004C7E83" w:rsidRDefault="004C7E83">
      <w:r>
        <w:separator/>
      </w:r>
    </w:p>
  </w:endnote>
  <w:endnote w:type="continuationSeparator" w:id="0">
    <w:p w14:paraId="6FE4AF21" w14:textId="77777777" w:rsidR="004C7E83" w:rsidRDefault="004C7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BC1CA" w14:textId="77777777" w:rsidR="000509BA" w:rsidRDefault="000509BA" w:rsidP="007B1484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62</w:t>
    </w:r>
    <w:r>
      <w:rPr>
        <w:rStyle w:val="PageNumber"/>
        <w:rFonts w:cs="Angsana New"/>
      </w:rPr>
      <w:fldChar w:fldCharType="end"/>
    </w:r>
  </w:p>
  <w:p w14:paraId="57563A59" w14:textId="77777777" w:rsidR="000509BA" w:rsidRDefault="000509BA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6935C" w14:textId="1F4B0DFC" w:rsidR="000509BA" w:rsidRPr="00381B5D" w:rsidRDefault="000509BA" w:rsidP="00F3007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F90E5D">
      <w:rPr>
        <w:rStyle w:val="PageNumber"/>
        <w:rFonts w:ascii="Angsana New" w:hAnsi="Angsana New" w:cs="Angsana New"/>
        <w:noProof/>
        <w:sz w:val="30"/>
        <w:szCs w:val="30"/>
      </w:rPr>
      <w:t>9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6701BA4" w14:textId="77777777" w:rsidR="000509BA" w:rsidRDefault="000509BA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cs="Angsana New"/>
        <w:i/>
        <w:iCs/>
        <w:sz w:val="30"/>
        <w:szCs w:val="30"/>
        <w:cs/>
        <w:lang w:val="en-GB"/>
      </w:rPr>
      <w:t xml:space="preserve">                                                       </w:t>
    </w:r>
  </w:p>
  <w:p w14:paraId="75E16001" w14:textId="77777777" w:rsidR="000509BA" w:rsidRDefault="000509BA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</w:p>
  <w:p w14:paraId="622D091D" w14:textId="77777777" w:rsidR="000509BA" w:rsidRDefault="000509BA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</w:p>
  <w:p w14:paraId="74C37606" w14:textId="77777777" w:rsidR="000509BA" w:rsidRPr="00890558" w:rsidRDefault="000509BA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B5B90" w14:textId="77777777" w:rsidR="000509BA" w:rsidRPr="00381B5D" w:rsidRDefault="000509BA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2F52D" w14:textId="77777777" w:rsidR="004C7E83" w:rsidRDefault="004C7E83">
      <w:r>
        <w:separator/>
      </w:r>
    </w:p>
  </w:footnote>
  <w:footnote w:type="continuationSeparator" w:id="0">
    <w:p w14:paraId="102DD64D" w14:textId="77777777" w:rsidR="004C7E83" w:rsidRDefault="004C7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BB539" w14:textId="77777777" w:rsidR="000509BA" w:rsidRDefault="000509BA">
    <w:pPr>
      <w:pStyle w:val="Header"/>
    </w:pPr>
  </w:p>
  <w:p w14:paraId="7C03ECD2" w14:textId="77777777" w:rsidR="000509BA" w:rsidRPr="00E807EC" w:rsidRDefault="000509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5580D" w14:textId="77777777" w:rsidR="000509BA" w:rsidRPr="006E020C" w:rsidRDefault="000509BA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20D2CC2"/>
    <w:multiLevelType w:val="multilevel"/>
    <w:tmpl w:val="9828E09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5C3160"/>
    <w:multiLevelType w:val="multilevel"/>
    <w:tmpl w:val="53C4EC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232E4749"/>
    <w:multiLevelType w:val="multilevel"/>
    <w:tmpl w:val="E79036C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314"/>
        </w:tabs>
        <w:ind w:left="1314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6" w15:restartNumberingAfterBreak="0">
    <w:nsid w:val="3D2D1AC8"/>
    <w:multiLevelType w:val="hybridMultilevel"/>
    <w:tmpl w:val="266C4F02"/>
    <w:lvl w:ilvl="0" w:tplc="ACCC9BD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FC94AA7"/>
    <w:multiLevelType w:val="hybridMultilevel"/>
    <w:tmpl w:val="C4021B7C"/>
    <w:lvl w:ilvl="0" w:tplc="E53A9A9A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  <w:lang w:bidi="th-TH"/>
      </w:rPr>
    </w:lvl>
    <w:lvl w:ilvl="1" w:tplc="5C548A76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C146537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-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" w:hanging="360"/>
      </w:pPr>
    </w:lvl>
    <w:lvl w:ilvl="2" w:tplc="0409001B" w:tentative="1">
      <w:start w:val="1"/>
      <w:numFmt w:val="lowerRoman"/>
      <w:lvlText w:val="%3."/>
      <w:lvlJc w:val="right"/>
      <w:pPr>
        <w:ind w:left="817" w:hanging="180"/>
      </w:pPr>
    </w:lvl>
    <w:lvl w:ilvl="3" w:tplc="0409000F" w:tentative="1">
      <w:start w:val="1"/>
      <w:numFmt w:val="decimal"/>
      <w:lvlText w:val="%4."/>
      <w:lvlJc w:val="left"/>
      <w:pPr>
        <w:ind w:left="1537" w:hanging="360"/>
      </w:pPr>
    </w:lvl>
    <w:lvl w:ilvl="4" w:tplc="04090019" w:tentative="1">
      <w:start w:val="1"/>
      <w:numFmt w:val="lowerLetter"/>
      <w:lvlText w:val="%5."/>
      <w:lvlJc w:val="left"/>
      <w:pPr>
        <w:ind w:left="2257" w:hanging="360"/>
      </w:pPr>
    </w:lvl>
    <w:lvl w:ilvl="5" w:tplc="0409001B" w:tentative="1">
      <w:start w:val="1"/>
      <w:numFmt w:val="lowerRoman"/>
      <w:lvlText w:val="%6."/>
      <w:lvlJc w:val="right"/>
      <w:pPr>
        <w:ind w:left="2977" w:hanging="180"/>
      </w:pPr>
    </w:lvl>
    <w:lvl w:ilvl="6" w:tplc="0409000F" w:tentative="1">
      <w:start w:val="1"/>
      <w:numFmt w:val="decimal"/>
      <w:lvlText w:val="%7."/>
      <w:lvlJc w:val="left"/>
      <w:pPr>
        <w:ind w:left="3697" w:hanging="360"/>
      </w:pPr>
    </w:lvl>
    <w:lvl w:ilvl="7" w:tplc="04090019" w:tentative="1">
      <w:start w:val="1"/>
      <w:numFmt w:val="lowerLetter"/>
      <w:lvlText w:val="%8."/>
      <w:lvlJc w:val="left"/>
      <w:pPr>
        <w:ind w:left="4417" w:hanging="360"/>
      </w:pPr>
    </w:lvl>
    <w:lvl w:ilvl="8" w:tplc="0409001B" w:tentative="1">
      <w:start w:val="1"/>
      <w:numFmt w:val="lowerRoman"/>
      <w:lvlText w:val="%9."/>
      <w:lvlJc w:val="right"/>
      <w:pPr>
        <w:ind w:left="5137" w:hanging="180"/>
      </w:p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6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9007BC1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5"/>
  </w:num>
  <w:num w:numId="14">
    <w:abstractNumId w:val="22"/>
  </w:num>
  <w:num w:numId="15">
    <w:abstractNumId w:val="27"/>
  </w:num>
  <w:num w:numId="16">
    <w:abstractNumId w:val="18"/>
  </w:num>
  <w:num w:numId="17">
    <w:abstractNumId w:val="39"/>
  </w:num>
  <w:num w:numId="18">
    <w:abstractNumId w:val="24"/>
  </w:num>
  <w:num w:numId="19">
    <w:abstractNumId w:val="11"/>
  </w:num>
  <w:num w:numId="20">
    <w:abstractNumId w:val="28"/>
  </w:num>
  <w:num w:numId="21">
    <w:abstractNumId w:val="41"/>
  </w:num>
  <w:num w:numId="22">
    <w:abstractNumId w:val="32"/>
  </w:num>
  <w:num w:numId="23">
    <w:abstractNumId w:val="13"/>
  </w:num>
  <w:num w:numId="24">
    <w:abstractNumId w:val="26"/>
  </w:num>
  <w:num w:numId="25">
    <w:abstractNumId w:val="12"/>
  </w:num>
  <w:num w:numId="26">
    <w:abstractNumId w:val="34"/>
  </w:num>
  <w:num w:numId="27">
    <w:abstractNumId w:val="17"/>
  </w:num>
  <w:num w:numId="28">
    <w:abstractNumId w:val="28"/>
  </w:num>
  <w:num w:numId="29">
    <w:abstractNumId w:val="36"/>
  </w:num>
  <w:num w:numId="30">
    <w:abstractNumId w:val="29"/>
  </w:num>
  <w:num w:numId="31">
    <w:abstractNumId w:val="14"/>
  </w:num>
  <w:num w:numId="32">
    <w:abstractNumId w:val="38"/>
  </w:num>
  <w:num w:numId="33">
    <w:abstractNumId w:val="21"/>
  </w:num>
  <w:num w:numId="34">
    <w:abstractNumId w:val="42"/>
  </w:num>
  <w:num w:numId="35">
    <w:abstractNumId w:val="33"/>
  </w:num>
  <w:num w:numId="36">
    <w:abstractNumId w:val="31"/>
  </w:num>
  <w:num w:numId="37">
    <w:abstractNumId w:val="40"/>
  </w:num>
  <w:num w:numId="38">
    <w:abstractNumId w:val="23"/>
  </w:num>
  <w:num w:numId="39">
    <w:abstractNumId w:val="37"/>
  </w:num>
  <w:num w:numId="40">
    <w:abstractNumId w:val="16"/>
  </w:num>
  <w:num w:numId="41">
    <w:abstractNumId w:val="19"/>
  </w:num>
  <w:num w:numId="42">
    <w:abstractNumId w:val="10"/>
  </w:num>
  <w:num w:numId="43">
    <w:abstractNumId w:val="30"/>
  </w:num>
  <w:num w:numId="44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CE9"/>
    <w:rsid w:val="00000DCC"/>
    <w:rsid w:val="00001124"/>
    <w:rsid w:val="000017BC"/>
    <w:rsid w:val="00001864"/>
    <w:rsid w:val="000019E1"/>
    <w:rsid w:val="0000226D"/>
    <w:rsid w:val="000023CC"/>
    <w:rsid w:val="000026B5"/>
    <w:rsid w:val="00002747"/>
    <w:rsid w:val="00002D07"/>
    <w:rsid w:val="00002DBB"/>
    <w:rsid w:val="000030F8"/>
    <w:rsid w:val="00003452"/>
    <w:rsid w:val="00003697"/>
    <w:rsid w:val="0000373A"/>
    <w:rsid w:val="000039B8"/>
    <w:rsid w:val="00003EBA"/>
    <w:rsid w:val="00004178"/>
    <w:rsid w:val="0000424B"/>
    <w:rsid w:val="0000482B"/>
    <w:rsid w:val="0000487E"/>
    <w:rsid w:val="000049E5"/>
    <w:rsid w:val="00004B38"/>
    <w:rsid w:val="00004E31"/>
    <w:rsid w:val="00004EAE"/>
    <w:rsid w:val="00004FF1"/>
    <w:rsid w:val="0000509A"/>
    <w:rsid w:val="000053CC"/>
    <w:rsid w:val="00005411"/>
    <w:rsid w:val="000055EB"/>
    <w:rsid w:val="00005659"/>
    <w:rsid w:val="000057A1"/>
    <w:rsid w:val="00005908"/>
    <w:rsid w:val="00005CC7"/>
    <w:rsid w:val="00006497"/>
    <w:rsid w:val="00006C99"/>
    <w:rsid w:val="00007010"/>
    <w:rsid w:val="000070FA"/>
    <w:rsid w:val="0000714E"/>
    <w:rsid w:val="000071ED"/>
    <w:rsid w:val="00007433"/>
    <w:rsid w:val="00007524"/>
    <w:rsid w:val="0000779F"/>
    <w:rsid w:val="0000795D"/>
    <w:rsid w:val="00007C06"/>
    <w:rsid w:val="00007CC3"/>
    <w:rsid w:val="00010590"/>
    <w:rsid w:val="0001094D"/>
    <w:rsid w:val="00010C43"/>
    <w:rsid w:val="00010CC0"/>
    <w:rsid w:val="00011152"/>
    <w:rsid w:val="00011265"/>
    <w:rsid w:val="000114BF"/>
    <w:rsid w:val="000114F8"/>
    <w:rsid w:val="00011513"/>
    <w:rsid w:val="00012002"/>
    <w:rsid w:val="0001203C"/>
    <w:rsid w:val="000123A4"/>
    <w:rsid w:val="00012AC2"/>
    <w:rsid w:val="00012B2F"/>
    <w:rsid w:val="00012BD8"/>
    <w:rsid w:val="00012DA4"/>
    <w:rsid w:val="00012F54"/>
    <w:rsid w:val="000131C0"/>
    <w:rsid w:val="0001363D"/>
    <w:rsid w:val="000136ED"/>
    <w:rsid w:val="00013756"/>
    <w:rsid w:val="00013928"/>
    <w:rsid w:val="00014104"/>
    <w:rsid w:val="000142C5"/>
    <w:rsid w:val="00014363"/>
    <w:rsid w:val="00014398"/>
    <w:rsid w:val="00014880"/>
    <w:rsid w:val="000152E6"/>
    <w:rsid w:val="00015EF8"/>
    <w:rsid w:val="00015F20"/>
    <w:rsid w:val="00015F37"/>
    <w:rsid w:val="00015F74"/>
    <w:rsid w:val="0001613D"/>
    <w:rsid w:val="000168BB"/>
    <w:rsid w:val="00017778"/>
    <w:rsid w:val="00017874"/>
    <w:rsid w:val="00017A71"/>
    <w:rsid w:val="00017CF0"/>
    <w:rsid w:val="0002037C"/>
    <w:rsid w:val="0002043D"/>
    <w:rsid w:val="0002077F"/>
    <w:rsid w:val="00020A1D"/>
    <w:rsid w:val="00020A23"/>
    <w:rsid w:val="00020EA8"/>
    <w:rsid w:val="000210F4"/>
    <w:rsid w:val="00021548"/>
    <w:rsid w:val="00021717"/>
    <w:rsid w:val="00021740"/>
    <w:rsid w:val="00021AD8"/>
    <w:rsid w:val="00021B0F"/>
    <w:rsid w:val="00021DBD"/>
    <w:rsid w:val="000228B2"/>
    <w:rsid w:val="00022943"/>
    <w:rsid w:val="00022B02"/>
    <w:rsid w:val="00022FAA"/>
    <w:rsid w:val="000231CC"/>
    <w:rsid w:val="00023308"/>
    <w:rsid w:val="0002356F"/>
    <w:rsid w:val="000237B5"/>
    <w:rsid w:val="00023DCF"/>
    <w:rsid w:val="0002493F"/>
    <w:rsid w:val="00024964"/>
    <w:rsid w:val="00024E62"/>
    <w:rsid w:val="00025204"/>
    <w:rsid w:val="000254CA"/>
    <w:rsid w:val="000256AE"/>
    <w:rsid w:val="000258D6"/>
    <w:rsid w:val="00025937"/>
    <w:rsid w:val="00025B15"/>
    <w:rsid w:val="00026201"/>
    <w:rsid w:val="0002624F"/>
    <w:rsid w:val="000266D4"/>
    <w:rsid w:val="00026D83"/>
    <w:rsid w:val="00026F8B"/>
    <w:rsid w:val="00027204"/>
    <w:rsid w:val="00027588"/>
    <w:rsid w:val="00030124"/>
    <w:rsid w:val="00030781"/>
    <w:rsid w:val="00030E00"/>
    <w:rsid w:val="00030E2E"/>
    <w:rsid w:val="00031318"/>
    <w:rsid w:val="0003173C"/>
    <w:rsid w:val="00031B22"/>
    <w:rsid w:val="00031C47"/>
    <w:rsid w:val="00031C7E"/>
    <w:rsid w:val="000322AF"/>
    <w:rsid w:val="00032392"/>
    <w:rsid w:val="000330F4"/>
    <w:rsid w:val="0003324D"/>
    <w:rsid w:val="000334D5"/>
    <w:rsid w:val="000336DA"/>
    <w:rsid w:val="0003383A"/>
    <w:rsid w:val="00033A69"/>
    <w:rsid w:val="00033BBD"/>
    <w:rsid w:val="00033E54"/>
    <w:rsid w:val="00033E59"/>
    <w:rsid w:val="000341DA"/>
    <w:rsid w:val="000346A2"/>
    <w:rsid w:val="00034B64"/>
    <w:rsid w:val="00034CB4"/>
    <w:rsid w:val="00034F14"/>
    <w:rsid w:val="000350E9"/>
    <w:rsid w:val="000351AE"/>
    <w:rsid w:val="00035210"/>
    <w:rsid w:val="0003579F"/>
    <w:rsid w:val="00035CC6"/>
    <w:rsid w:val="00036056"/>
    <w:rsid w:val="00036072"/>
    <w:rsid w:val="000360F2"/>
    <w:rsid w:val="0003648A"/>
    <w:rsid w:val="000367A3"/>
    <w:rsid w:val="00036B90"/>
    <w:rsid w:val="00036C19"/>
    <w:rsid w:val="00036F44"/>
    <w:rsid w:val="000371A8"/>
    <w:rsid w:val="00037397"/>
    <w:rsid w:val="00037440"/>
    <w:rsid w:val="00037742"/>
    <w:rsid w:val="00037B17"/>
    <w:rsid w:val="00037BEE"/>
    <w:rsid w:val="00037F69"/>
    <w:rsid w:val="00040241"/>
    <w:rsid w:val="00040432"/>
    <w:rsid w:val="000408E1"/>
    <w:rsid w:val="00040937"/>
    <w:rsid w:val="00040BFD"/>
    <w:rsid w:val="00040C91"/>
    <w:rsid w:val="000410BE"/>
    <w:rsid w:val="0004144D"/>
    <w:rsid w:val="0004164D"/>
    <w:rsid w:val="000424B3"/>
    <w:rsid w:val="00042C51"/>
    <w:rsid w:val="00042D34"/>
    <w:rsid w:val="00042F0C"/>
    <w:rsid w:val="000430BC"/>
    <w:rsid w:val="000431D4"/>
    <w:rsid w:val="00043533"/>
    <w:rsid w:val="000436C4"/>
    <w:rsid w:val="00043FE6"/>
    <w:rsid w:val="00044059"/>
    <w:rsid w:val="000445A8"/>
    <w:rsid w:val="00044A77"/>
    <w:rsid w:val="00044C59"/>
    <w:rsid w:val="00044D9E"/>
    <w:rsid w:val="00045229"/>
    <w:rsid w:val="00045249"/>
    <w:rsid w:val="0004527F"/>
    <w:rsid w:val="00045369"/>
    <w:rsid w:val="00045E90"/>
    <w:rsid w:val="000465E6"/>
    <w:rsid w:val="00046A8B"/>
    <w:rsid w:val="00046AED"/>
    <w:rsid w:val="00046B81"/>
    <w:rsid w:val="00047384"/>
    <w:rsid w:val="00047639"/>
    <w:rsid w:val="00047C26"/>
    <w:rsid w:val="00047C2C"/>
    <w:rsid w:val="00047E7E"/>
    <w:rsid w:val="0005020F"/>
    <w:rsid w:val="00050286"/>
    <w:rsid w:val="000503FB"/>
    <w:rsid w:val="000505AE"/>
    <w:rsid w:val="00050845"/>
    <w:rsid w:val="000509BA"/>
    <w:rsid w:val="00050DDB"/>
    <w:rsid w:val="00050F48"/>
    <w:rsid w:val="0005106F"/>
    <w:rsid w:val="00051647"/>
    <w:rsid w:val="00051895"/>
    <w:rsid w:val="00051C88"/>
    <w:rsid w:val="00051EC0"/>
    <w:rsid w:val="00051F21"/>
    <w:rsid w:val="0005229D"/>
    <w:rsid w:val="000526A7"/>
    <w:rsid w:val="0005289B"/>
    <w:rsid w:val="0005295D"/>
    <w:rsid w:val="00052E63"/>
    <w:rsid w:val="000534CC"/>
    <w:rsid w:val="00053686"/>
    <w:rsid w:val="00053A4E"/>
    <w:rsid w:val="00053ACD"/>
    <w:rsid w:val="00053BB8"/>
    <w:rsid w:val="00053D0A"/>
    <w:rsid w:val="00053F2F"/>
    <w:rsid w:val="000541D1"/>
    <w:rsid w:val="0005434F"/>
    <w:rsid w:val="000547DD"/>
    <w:rsid w:val="00054B86"/>
    <w:rsid w:val="00054BCD"/>
    <w:rsid w:val="00055049"/>
    <w:rsid w:val="00055193"/>
    <w:rsid w:val="00055454"/>
    <w:rsid w:val="00055595"/>
    <w:rsid w:val="000557F2"/>
    <w:rsid w:val="00055809"/>
    <w:rsid w:val="00055C7B"/>
    <w:rsid w:val="00055EFA"/>
    <w:rsid w:val="000563F0"/>
    <w:rsid w:val="00056659"/>
    <w:rsid w:val="0005679E"/>
    <w:rsid w:val="000569BE"/>
    <w:rsid w:val="00056B41"/>
    <w:rsid w:val="00056DEB"/>
    <w:rsid w:val="0005743F"/>
    <w:rsid w:val="00057667"/>
    <w:rsid w:val="00057714"/>
    <w:rsid w:val="00057944"/>
    <w:rsid w:val="00057B3E"/>
    <w:rsid w:val="00057B8B"/>
    <w:rsid w:val="00057BE5"/>
    <w:rsid w:val="000600A0"/>
    <w:rsid w:val="000603FD"/>
    <w:rsid w:val="000604C0"/>
    <w:rsid w:val="000608F7"/>
    <w:rsid w:val="0006093F"/>
    <w:rsid w:val="0006129D"/>
    <w:rsid w:val="00061952"/>
    <w:rsid w:val="00061DC1"/>
    <w:rsid w:val="00061E2A"/>
    <w:rsid w:val="00061E88"/>
    <w:rsid w:val="00062240"/>
    <w:rsid w:val="000629E9"/>
    <w:rsid w:val="00062DDC"/>
    <w:rsid w:val="00062E94"/>
    <w:rsid w:val="0006338F"/>
    <w:rsid w:val="00063472"/>
    <w:rsid w:val="00063480"/>
    <w:rsid w:val="00063833"/>
    <w:rsid w:val="000643E7"/>
    <w:rsid w:val="0006472B"/>
    <w:rsid w:val="00064ECA"/>
    <w:rsid w:val="000652B5"/>
    <w:rsid w:val="00065779"/>
    <w:rsid w:val="00065BFA"/>
    <w:rsid w:val="00065EA8"/>
    <w:rsid w:val="00065F4C"/>
    <w:rsid w:val="00066745"/>
    <w:rsid w:val="00066ABE"/>
    <w:rsid w:val="00066B9D"/>
    <w:rsid w:val="00067601"/>
    <w:rsid w:val="000676B1"/>
    <w:rsid w:val="000679F6"/>
    <w:rsid w:val="00067C89"/>
    <w:rsid w:val="00067EB1"/>
    <w:rsid w:val="00067F21"/>
    <w:rsid w:val="00067FF6"/>
    <w:rsid w:val="00070192"/>
    <w:rsid w:val="000701FC"/>
    <w:rsid w:val="00070385"/>
    <w:rsid w:val="0007046C"/>
    <w:rsid w:val="000708AA"/>
    <w:rsid w:val="00070A97"/>
    <w:rsid w:val="00070B9D"/>
    <w:rsid w:val="0007172C"/>
    <w:rsid w:val="00071A8B"/>
    <w:rsid w:val="00071C22"/>
    <w:rsid w:val="00072306"/>
    <w:rsid w:val="00072622"/>
    <w:rsid w:val="0007268E"/>
    <w:rsid w:val="00072828"/>
    <w:rsid w:val="00073AA6"/>
    <w:rsid w:val="00073C92"/>
    <w:rsid w:val="00073DCC"/>
    <w:rsid w:val="0007429D"/>
    <w:rsid w:val="00074342"/>
    <w:rsid w:val="00074CDA"/>
    <w:rsid w:val="00074DAB"/>
    <w:rsid w:val="00074E17"/>
    <w:rsid w:val="00075205"/>
    <w:rsid w:val="00075253"/>
    <w:rsid w:val="00075464"/>
    <w:rsid w:val="000755E8"/>
    <w:rsid w:val="00075826"/>
    <w:rsid w:val="000760E1"/>
    <w:rsid w:val="00076590"/>
    <w:rsid w:val="000767CA"/>
    <w:rsid w:val="00076862"/>
    <w:rsid w:val="00076CF3"/>
    <w:rsid w:val="00076E8D"/>
    <w:rsid w:val="00076F97"/>
    <w:rsid w:val="0007722C"/>
    <w:rsid w:val="000772FB"/>
    <w:rsid w:val="00077414"/>
    <w:rsid w:val="000775BB"/>
    <w:rsid w:val="0007773B"/>
    <w:rsid w:val="00077F57"/>
    <w:rsid w:val="000802E9"/>
    <w:rsid w:val="000803B9"/>
    <w:rsid w:val="00080B6D"/>
    <w:rsid w:val="00080CDB"/>
    <w:rsid w:val="00080D61"/>
    <w:rsid w:val="00080FD0"/>
    <w:rsid w:val="00081048"/>
    <w:rsid w:val="00081721"/>
    <w:rsid w:val="00081F53"/>
    <w:rsid w:val="000822A5"/>
    <w:rsid w:val="0008234D"/>
    <w:rsid w:val="00082B6E"/>
    <w:rsid w:val="00082BBE"/>
    <w:rsid w:val="00082C53"/>
    <w:rsid w:val="000830A7"/>
    <w:rsid w:val="000838A1"/>
    <w:rsid w:val="00083AC7"/>
    <w:rsid w:val="0008408D"/>
    <w:rsid w:val="000840FB"/>
    <w:rsid w:val="00084659"/>
    <w:rsid w:val="00084D1F"/>
    <w:rsid w:val="00084ED3"/>
    <w:rsid w:val="00084FCB"/>
    <w:rsid w:val="00084FE7"/>
    <w:rsid w:val="000853CB"/>
    <w:rsid w:val="000855C8"/>
    <w:rsid w:val="00085932"/>
    <w:rsid w:val="00086026"/>
    <w:rsid w:val="00086C4B"/>
    <w:rsid w:val="00086E1A"/>
    <w:rsid w:val="0008744D"/>
    <w:rsid w:val="000874C6"/>
    <w:rsid w:val="00087771"/>
    <w:rsid w:val="0008791B"/>
    <w:rsid w:val="00087C18"/>
    <w:rsid w:val="00087C42"/>
    <w:rsid w:val="000902CA"/>
    <w:rsid w:val="00090477"/>
    <w:rsid w:val="00090576"/>
    <w:rsid w:val="00090766"/>
    <w:rsid w:val="00090C1D"/>
    <w:rsid w:val="00090F2C"/>
    <w:rsid w:val="00090F7F"/>
    <w:rsid w:val="00091CCD"/>
    <w:rsid w:val="00091CFF"/>
    <w:rsid w:val="000920D1"/>
    <w:rsid w:val="0009216A"/>
    <w:rsid w:val="00092F7D"/>
    <w:rsid w:val="0009306D"/>
    <w:rsid w:val="000931C2"/>
    <w:rsid w:val="00093435"/>
    <w:rsid w:val="000936B9"/>
    <w:rsid w:val="00093901"/>
    <w:rsid w:val="0009391B"/>
    <w:rsid w:val="00093B12"/>
    <w:rsid w:val="00093CF9"/>
    <w:rsid w:val="00093E55"/>
    <w:rsid w:val="00094012"/>
    <w:rsid w:val="0009436D"/>
    <w:rsid w:val="000947ED"/>
    <w:rsid w:val="00094BDD"/>
    <w:rsid w:val="000950F2"/>
    <w:rsid w:val="00095103"/>
    <w:rsid w:val="0009519B"/>
    <w:rsid w:val="000957D3"/>
    <w:rsid w:val="00095E37"/>
    <w:rsid w:val="00096045"/>
    <w:rsid w:val="000961B9"/>
    <w:rsid w:val="00096870"/>
    <w:rsid w:val="00096937"/>
    <w:rsid w:val="00097752"/>
    <w:rsid w:val="00097849"/>
    <w:rsid w:val="00097CFC"/>
    <w:rsid w:val="000A0914"/>
    <w:rsid w:val="000A17C2"/>
    <w:rsid w:val="000A184D"/>
    <w:rsid w:val="000A1BE2"/>
    <w:rsid w:val="000A1C6C"/>
    <w:rsid w:val="000A1CEB"/>
    <w:rsid w:val="000A1E52"/>
    <w:rsid w:val="000A1E5A"/>
    <w:rsid w:val="000A1EAB"/>
    <w:rsid w:val="000A214D"/>
    <w:rsid w:val="000A236C"/>
    <w:rsid w:val="000A2606"/>
    <w:rsid w:val="000A2A4D"/>
    <w:rsid w:val="000A2C3B"/>
    <w:rsid w:val="000A2CD6"/>
    <w:rsid w:val="000A2E6B"/>
    <w:rsid w:val="000A2F0C"/>
    <w:rsid w:val="000A32CE"/>
    <w:rsid w:val="000A362E"/>
    <w:rsid w:val="000A363B"/>
    <w:rsid w:val="000A365B"/>
    <w:rsid w:val="000A371B"/>
    <w:rsid w:val="000A39C9"/>
    <w:rsid w:val="000A41AB"/>
    <w:rsid w:val="000A41B1"/>
    <w:rsid w:val="000A42DB"/>
    <w:rsid w:val="000A43B2"/>
    <w:rsid w:val="000A4808"/>
    <w:rsid w:val="000A484D"/>
    <w:rsid w:val="000A488B"/>
    <w:rsid w:val="000A4E0B"/>
    <w:rsid w:val="000A51FB"/>
    <w:rsid w:val="000A53FF"/>
    <w:rsid w:val="000A5AAA"/>
    <w:rsid w:val="000A5CF4"/>
    <w:rsid w:val="000A6011"/>
    <w:rsid w:val="000A6026"/>
    <w:rsid w:val="000A621C"/>
    <w:rsid w:val="000A66B6"/>
    <w:rsid w:val="000A6746"/>
    <w:rsid w:val="000A67C5"/>
    <w:rsid w:val="000A716B"/>
    <w:rsid w:val="000A721A"/>
    <w:rsid w:val="000A784F"/>
    <w:rsid w:val="000A7C5F"/>
    <w:rsid w:val="000A7C8E"/>
    <w:rsid w:val="000B0610"/>
    <w:rsid w:val="000B092C"/>
    <w:rsid w:val="000B104A"/>
    <w:rsid w:val="000B14C7"/>
    <w:rsid w:val="000B16EF"/>
    <w:rsid w:val="000B19AB"/>
    <w:rsid w:val="000B1B3F"/>
    <w:rsid w:val="000B1BE0"/>
    <w:rsid w:val="000B25D8"/>
    <w:rsid w:val="000B26AB"/>
    <w:rsid w:val="000B26B9"/>
    <w:rsid w:val="000B2A40"/>
    <w:rsid w:val="000B2A5F"/>
    <w:rsid w:val="000B2C9C"/>
    <w:rsid w:val="000B302E"/>
    <w:rsid w:val="000B3129"/>
    <w:rsid w:val="000B33DB"/>
    <w:rsid w:val="000B3A29"/>
    <w:rsid w:val="000B3C4A"/>
    <w:rsid w:val="000B3C93"/>
    <w:rsid w:val="000B3D36"/>
    <w:rsid w:val="000B3F07"/>
    <w:rsid w:val="000B40F8"/>
    <w:rsid w:val="000B44BE"/>
    <w:rsid w:val="000B45BB"/>
    <w:rsid w:val="000B4806"/>
    <w:rsid w:val="000B4DDC"/>
    <w:rsid w:val="000B5037"/>
    <w:rsid w:val="000B5480"/>
    <w:rsid w:val="000B549D"/>
    <w:rsid w:val="000B55EC"/>
    <w:rsid w:val="000B5A60"/>
    <w:rsid w:val="000B611A"/>
    <w:rsid w:val="000B61F5"/>
    <w:rsid w:val="000B6212"/>
    <w:rsid w:val="000B6520"/>
    <w:rsid w:val="000B6D36"/>
    <w:rsid w:val="000B7409"/>
    <w:rsid w:val="000B76F0"/>
    <w:rsid w:val="000B7868"/>
    <w:rsid w:val="000B7DCA"/>
    <w:rsid w:val="000B7F28"/>
    <w:rsid w:val="000B7F6C"/>
    <w:rsid w:val="000C01B4"/>
    <w:rsid w:val="000C02E6"/>
    <w:rsid w:val="000C05F7"/>
    <w:rsid w:val="000C0BFA"/>
    <w:rsid w:val="000C0C99"/>
    <w:rsid w:val="000C1746"/>
    <w:rsid w:val="000C1999"/>
    <w:rsid w:val="000C1A08"/>
    <w:rsid w:val="000C1B3F"/>
    <w:rsid w:val="000C20C3"/>
    <w:rsid w:val="000C267C"/>
    <w:rsid w:val="000C272E"/>
    <w:rsid w:val="000C279A"/>
    <w:rsid w:val="000C3256"/>
    <w:rsid w:val="000C346B"/>
    <w:rsid w:val="000C3BE8"/>
    <w:rsid w:val="000C3E49"/>
    <w:rsid w:val="000C3F2F"/>
    <w:rsid w:val="000C420B"/>
    <w:rsid w:val="000C444C"/>
    <w:rsid w:val="000C4650"/>
    <w:rsid w:val="000C4FBD"/>
    <w:rsid w:val="000C5016"/>
    <w:rsid w:val="000C5132"/>
    <w:rsid w:val="000C5398"/>
    <w:rsid w:val="000C551F"/>
    <w:rsid w:val="000C57F5"/>
    <w:rsid w:val="000C5A45"/>
    <w:rsid w:val="000C5E81"/>
    <w:rsid w:val="000C5EFD"/>
    <w:rsid w:val="000C5FAC"/>
    <w:rsid w:val="000C6099"/>
    <w:rsid w:val="000C6261"/>
    <w:rsid w:val="000C62D8"/>
    <w:rsid w:val="000C646A"/>
    <w:rsid w:val="000C6A86"/>
    <w:rsid w:val="000C6DB5"/>
    <w:rsid w:val="000C6F8F"/>
    <w:rsid w:val="000C7357"/>
    <w:rsid w:val="000C75FE"/>
    <w:rsid w:val="000C7EE1"/>
    <w:rsid w:val="000D010C"/>
    <w:rsid w:val="000D0309"/>
    <w:rsid w:val="000D03A3"/>
    <w:rsid w:val="000D0467"/>
    <w:rsid w:val="000D04C9"/>
    <w:rsid w:val="000D05C6"/>
    <w:rsid w:val="000D066E"/>
    <w:rsid w:val="000D07C9"/>
    <w:rsid w:val="000D0F75"/>
    <w:rsid w:val="000D10A5"/>
    <w:rsid w:val="000D11A7"/>
    <w:rsid w:val="000D1430"/>
    <w:rsid w:val="000D1CB3"/>
    <w:rsid w:val="000D21E9"/>
    <w:rsid w:val="000D22CA"/>
    <w:rsid w:val="000D2354"/>
    <w:rsid w:val="000D2604"/>
    <w:rsid w:val="000D29BE"/>
    <w:rsid w:val="000D29F0"/>
    <w:rsid w:val="000D3690"/>
    <w:rsid w:val="000D3D99"/>
    <w:rsid w:val="000D3ED8"/>
    <w:rsid w:val="000D42E1"/>
    <w:rsid w:val="000D42F3"/>
    <w:rsid w:val="000D4353"/>
    <w:rsid w:val="000D4637"/>
    <w:rsid w:val="000D46A9"/>
    <w:rsid w:val="000D4765"/>
    <w:rsid w:val="000D488A"/>
    <w:rsid w:val="000D4D0D"/>
    <w:rsid w:val="000D4D80"/>
    <w:rsid w:val="000D5597"/>
    <w:rsid w:val="000D55C7"/>
    <w:rsid w:val="000D566D"/>
    <w:rsid w:val="000D5683"/>
    <w:rsid w:val="000D577E"/>
    <w:rsid w:val="000D5ADB"/>
    <w:rsid w:val="000D5F1C"/>
    <w:rsid w:val="000D5F68"/>
    <w:rsid w:val="000D618E"/>
    <w:rsid w:val="000D625E"/>
    <w:rsid w:val="000D686E"/>
    <w:rsid w:val="000D70EE"/>
    <w:rsid w:val="000D7568"/>
    <w:rsid w:val="000D759A"/>
    <w:rsid w:val="000D79AA"/>
    <w:rsid w:val="000D7A29"/>
    <w:rsid w:val="000D7D5B"/>
    <w:rsid w:val="000E0035"/>
    <w:rsid w:val="000E0220"/>
    <w:rsid w:val="000E0925"/>
    <w:rsid w:val="000E0BC7"/>
    <w:rsid w:val="000E14C3"/>
    <w:rsid w:val="000E1AEB"/>
    <w:rsid w:val="000E23CD"/>
    <w:rsid w:val="000E241E"/>
    <w:rsid w:val="000E2E49"/>
    <w:rsid w:val="000E3923"/>
    <w:rsid w:val="000E3B69"/>
    <w:rsid w:val="000E3BBB"/>
    <w:rsid w:val="000E3CDD"/>
    <w:rsid w:val="000E3D1D"/>
    <w:rsid w:val="000E4305"/>
    <w:rsid w:val="000E4319"/>
    <w:rsid w:val="000E4679"/>
    <w:rsid w:val="000E480F"/>
    <w:rsid w:val="000E4980"/>
    <w:rsid w:val="000E49C0"/>
    <w:rsid w:val="000E4AD6"/>
    <w:rsid w:val="000E5D24"/>
    <w:rsid w:val="000E6868"/>
    <w:rsid w:val="000E69AF"/>
    <w:rsid w:val="000E71D6"/>
    <w:rsid w:val="000E7C8D"/>
    <w:rsid w:val="000E7CFD"/>
    <w:rsid w:val="000F0243"/>
    <w:rsid w:val="000F0331"/>
    <w:rsid w:val="000F0BA5"/>
    <w:rsid w:val="000F0E76"/>
    <w:rsid w:val="000F119E"/>
    <w:rsid w:val="000F1323"/>
    <w:rsid w:val="000F143B"/>
    <w:rsid w:val="000F149A"/>
    <w:rsid w:val="000F1CAD"/>
    <w:rsid w:val="000F1CF8"/>
    <w:rsid w:val="000F1DAC"/>
    <w:rsid w:val="000F257C"/>
    <w:rsid w:val="000F290E"/>
    <w:rsid w:val="000F2976"/>
    <w:rsid w:val="000F2A99"/>
    <w:rsid w:val="000F2E8F"/>
    <w:rsid w:val="000F3104"/>
    <w:rsid w:val="000F3163"/>
    <w:rsid w:val="000F3626"/>
    <w:rsid w:val="000F3704"/>
    <w:rsid w:val="000F3727"/>
    <w:rsid w:val="000F3DBD"/>
    <w:rsid w:val="000F3DE9"/>
    <w:rsid w:val="000F3E7D"/>
    <w:rsid w:val="000F3F91"/>
    <w:rsid w:val="000F4148"/>
    <w:rsid w:val="000F4466"/>
    <w:rsid w:val="000F4ADF"/>
    <w:rsid w:val="000F4B69"/>
    <w:rsid w:val="000F4D2D"/>
    <w:rsid w:val="000F5578"/>
    <w:rsid w:val="000F5BF3"/>
    <w:rsid w:val="000F68B5"/>
    <w:rsid w:val="000F70EA"/>
    <w:rsid w:val="000F7352"/>
    <w:rsid w:val="000F7E40"/>
    <w:rsid w:val="000F7F8C"/>
    <w:rsid w:val="00100016"/>
    <w:rsid w:val="0010028C"/>
    <w:rsid w:val="001005E2"/>
    <w:rsid w:val="0010068A"/>
    <w:rsid w:val="00100BFA"/>
    <w:rsid w:val="001016D1"/>
    <w:rsid w:val="00101BBD"/>
    <w:rsid w:val="00101F19"/>
    <w:rsid w:val="00102046"/>
    <w:rsid w:val="001030A3"/>
    <w:rsid w:val="00103262"/>
    <w:rsid w:val="001034D6"/>
    <w:rsid w:val="0010385F"/>
    <w:rsid w:val="001039D6"/>
    <w:rsid w:val="00103DBB"/>
    <w:rsid w:val="00103EEE"/>
    <w:rsid w:val="001041F1"/>
    <w:rsid w:val="001044C1"/>
    <w:rsid w:val="001046D1"/>
    <w:rsid w:val="0010479F"/>
    <w:rsid w:val="0010482A"/>
    <w:rsid w:val="00104A46"/>
    <w:rsid w:val="00104AE1"/>
    <w:rsid w:val="00104C16"/>
    <w:rsid w:val="0010503E"/>
    <w:rsid w:val="0010553C"/>
    <w:rsid w:val="0010567C"/>
    <w:rsid w:val="00105785"/>
    <w:rsid w:val="0010623F"/>
    <w:rsid w:val="00106722"/>
    <w:rsid w:val="00106899"/>
    <w:rsid w:val="001068A3"/>
    <w:rsid w:val="001068BC"/>
    <w:rsid w:val="00106912"/>
    <w:rsid w:val="00106AF1"/>
    <w:rsid w:val="00106B1B"/>
    <w:rsid w:val="00106D89"/>
    <w:rsid w:val="00106EAD"/>
    <w:rsid w:val="00107283"/>
    <w:rsid w:val="001074B7"/>
    <w:rsid w:val="0010782A"/>
    <w:rsid w:val="00107C4F"/>
    <w:rsid w:val="00110124"/>
    <w:rsid w:val="00110332"/>
    <w:rsid w:val="001104CC"/>
    <w:rsid w:val="001109BD"/>
    <w:rsid w:val="00110A24"/>
    <w:rsid w:val="00110C08"/>
    <w:rsid w:val="0011107F"/>
    <w:rsid w:val="00111108"/>
    <w:rsid w:val="00111701"/>
    <w:rsid w:val="001119A0"/>
    <w:rsid w:val="00112076"/>
    <w:rsid w:val="001120CC"/>
    <w:rsid w:val="00112212"/>
    <w:rsid w:val="0011225C"/>
    <w:rsid w:val="00112271"/>
    <w:rsid w:val="001124A0"/>
    <w:rsid w:val="00112913"/>
    <w:rsid w:val="00112A31"/>
    <w:rsid w:val="00112CD1"/>
    <w:rsid w:val="00112E9D"/>
    <w:rsid w:val="00112EBF"/>
    <w:rsid w:val="00112F9D"/>
    <w:rsid w:val="00113114"/>
    <w:rsid w:val="001131EE"/>
    <w:rsid w:val="0011391E"/>
    <w:rsid w:val="00113C18"/>
    <w:rsid w:val="00114396"/>
    <w:rsid w:val="0011473C"/>
    <w:rsid w:val="0011491D"/>
    <w:rsid w:val="0011495E"/>
    <w:rsid w:val="00114CFD"/>
    <w:rsid w:val="00114DBF"/>
    <w:rsid w:val="00114DCC"/>
    <w:rsid w:val="0011530B"/>
    <w:rsid w:val="00115336"/>
    <w:rsid w:val="0011578D"/>
    <w:rsid w:val="00115B2D"/>
    <w:rsid w:val="00115CB3"/>
    <w:rsid w:val="00115EC8"/>
    <w:rsid w:val="001162C7"/>
    <w:rsid w:val="001163DF"/>
    <w:rsid w:val="0011692D"/>
    <w:rsid w:val="00116E31"/>
    <w:rsid w:val="0011712D"/>
    <w:rsid w:val="0011735D"/>
    <w:rsid w:val="0011753F"/>
    <w:rsid w:val="001175AC"/>
    <w:rsid w:val="0011768D"/>
    <w:rsid w:val="00117808"/>
    <w:rsid w:val="00117F23"/>
    <w:rsid w:val="00117FD2"/>
    <w:rsid w:val="001202E8"/>
    <w:rsid w:val="00120327"/>
    <w:rsid w:val="00120839"/>
    <w:rsid w:val="0012088C"/>
    <w:rsid w:val="0012122E"/>
    <w:rsid w:val="00121A0B"/>
    <w:rsid w:val="00121AD1"/>
    <w:rsid w:val="00121C0C"/>
    <w:rsid w:val="001224EC"/>
    <w:rsid w:val="0012262A"/>
    <w:rsid w:val="00123232"/>
    <w:rsid w:val="00123261"/>
    <w:rsid w:val="00123923"/>
    <w:rsid w:val="00123C9E"/>
    <w:rsid w:val="00123F41"/>
    <w:rsid w:val="0012483F"/>
    <w:rsid w:val="00124B50"/>
    <w:rsid w:val="00124EA3"/>
    <w:rsid w:val="00124FD0"/>
    <w:rsid w:val="001252F6"/>
    <w:rsid w:val="0012583D"/>
    <w:rsid w:val="001258C4"/>
    <w:rsid w:val="00125AAA"/>
    <w:rsid w:val="00125D09"/>
    <w:rsid w:val="00126213"/>
    <w:rsid w:val="001262F3"/>
    <w:rsid w:val="001263D9"/>
    <w:rsid w:val="001266AC"/>
    <w:rsid w:val="00126E06"/>
    <w:rsid w:val="00126FE2"/>
    <w:rsid w:val="001271FD"/>
    <w:rsid w:val="00127A61"/>
    <w:rsid w:val="00130089"/>
    <w:rsid w:val="00130273"/>
    <w:rsid w:val="00130383"/>
    <w:rsid w:val="001303D7"/>
    <w:rsid w:val="001307BC"/>
    <w:rsid w:val="00130D88"/>
    <w:rsid w:val="00130DAE"/>
    <w:rsid w:val="0013108E"/>
    <w:rsid w:val="001310A1"/>
    <w:rsid w:val="00131198"/>
    <w:rsid w:val="0013138A"/>
    <w:rsid w:val="00131957"/>
    <w:rsid w:val="00131B69"/>
    <w:rsid w:val="00131BE7"/>
    <w:rsid w:val="001322CC"/>
    <w:rsid w:val="00132376"/>
    <w:rsid w:val="00132755"/>
    <w:rsid w:val="00132A61"/>
    <w:rsid w:val="00132CA1"/>
    <w:rsid w:val="00133092"/>
    <w:rsid w:val="00133250"/>
    <w:rsid w:val="00133285"/>
    <w:rsid w:val="00133395"/>
    <w:rsid w:val="0013346F"/>
    <w:rsid w:val="001336EF"/>
    <w:rsid w:val="001337E8"/>
    <w:rsid w:val="001337EF"/>
    <w:rsid w:val="001337FB"/>
    <w:rsid w:val="001339A6"/>
    <w:rsid w:val="001339B3"/>
    <w:rsid w:val="00133E02"/>
    <w:rsid w:val="00134015"/>
    <w:rsid w:val="001342FA"/>
    <w:rsid w:val="001348DD"/>
    <w:rsid w:val="0013496F"/>
    <w:rsid w:val="00134A31"/>
    <w:rsid w:val="00134B83"/>
    <w:rsid w:val="00134C6A"/>
    <w:rsid w:val="001353FF"/>
    <w:rsid w:val="0013547C"/>
    <w:rsid w:val="00135488"/>
    <w:rsid w:val="00135621"/>
    <w:rsid w:val="00135802"/>
    <w:rsid w:val="00135A82"/>
    <w:rsid w:val="0013600D"/>
    <w:rsid w:val="00136019"/>
    <w:rsid w:val="0013645B"/>
    <w:rsid w:val="001364DA"/>
    <w:rsid w:val="00136AE4"/>
    <w:rsid w:val="00136C47"/>
    <w:rsid w:val="00136E4E"/>
    <w:rsid w:val="00136F30"/>
    <w:rsid w:val="00137281"/>
    <w:rsid w:val="0013748F"/>
    <w:rsid w:val="001379C9"/>
    <w:rsid w:val="00140137"/>
    <w:rsid w:val="001402D3"/>
    <w:rsid w:val="001404EF"/>
    <w:rsid w:val="001405BD"/>
    <w:rsid w:val="00140784"/>
    <w:rsid w:val="00140887"/>
    <w:rsid w:val="00140B69"/>
    <w:rsid w:val="00140BD0"/>
    <w:rsid w:val="00140D0C"/>
    <w:rsid w:val="00141217"/>
    <w:rsid w:val="0014150E"/>
    <w:rsid w:val="001416BD"/>
    <w:rsid w:val="0014193A"/>
    <w:rsid w:val="00141BB5"/>
    <w:rsid w:val="00141EEE"/>
    <w:rsid w:val="0014211C"/>
    <w:rsid w:val="001425DF"/>
    <w:rsid w:val="00142C2E"/>
    <w:rsid w:val="00142CC3"/>
    <w:rsid w:val="00142CD7"/>
    <w:rsid w:val="001442D9"/>
    <w:rsid w:val="00144793"/>
    <w:rsid w:val="00145672"/>
    <w:rsid w:val="00145B8A"/>
    <w:rsid w:val="00145C7F"/>
    <w:rsid w:val="00145E5A"/>
    <w:rsid w:val="001461CC"/>
    <w:rsid w:val="00146253"/>
    <w:rsid w:val="0014633F"/>
    <w:rsid w:val="00146601"/>
    <w:rsid w:val="0014664A"/>
    <w:rsid w:val="001467A3"/>
    <w:rsid w:val="00146AC9"/>
    <w:rsid w:val="00146E97"/>
    <w:rsid w:val="00147029"/>
    <w:rsid w:val="001470E0"/>
    <w:rsid w:val="00147146"/>
    <w:rsid w:val="0014746F"/>
    <w:rsid w:val="001474F0"/>
    <w:rsid w:val="001477CF"/>
    <w:rsid w:val="00147869"/>
    <w:rsid w:val="00147924"/>
    <w:rsid w:val="00147953"/>
    <w:rsid w:val="00147BEB"/>
    <w:rsid w:val="0015026C"/>
    <w:rsid w:val="00150310"/>
    <w:rsid w:val="00150729"/>
    <w:rsid w:val="0015094E"/>
    <w:rsid w:val="00150984"/>
    <w:rsid w:val="00150A39"/>
    <w:rsid w:val="00150AEB"/>
    <w:rsid w:val="001513DA"/>
    <w:rsid w:val="00151ACD"/>
    <w:rsid w:val="00151BAC"/>
    <w:rsid w:val="00152120"/>
    <w:rsid w:val="001522D3"/>
    <w:rsid w:val="0015281B"/>
    <w:rsid w:val="00152D34"/>
    <w:rsid w:val="00152D37"/>
    <w:rsid w:val="00153206"/>
    <w:rsid w:val="0015351F"/>
    <w:rsid w:val="001538FD"/>
    <w:rsid w:val="00153C0D"/>
    <w:rsid w:val="0015409E"/>
    <w:rsid w:val="001540A2"/>
    <w:rsid w:val="0015421D"/>
    <w:rsid w:val="00154229"/>
    <w:rsid w:val="001544C4"/>
    <w:rsid w:val="00154556"/>
    <w:rsid w:val="00154563"/>
    <w:rsid w:val="001546C0"/>
    <w:rsid w:val="001547DB"/>
    <w:rsid w:val="00154845"/>
    <w:rsid w:val="00154A6F"/>
    <w:rsid w:val="00154B68"/>
    <w:rsid w:val="00154F65"/>
    <w:rsid w:val="0015545B"/>
    <w:rsid w:val="001558D9"/>
    <w:rsid w:val="00155996"/>
    <w:rsid w:val="00155D09"/>
    <w:rsid w:val="00155D22"/>
    <w:rsid w:val="00155D43"/>
    <w:rsid w:val="00156410"/>
    <w:rsid w:val="00156B62"/>
    <w:rsid w:val="00156DC2"/>
    <w:rsid w:val="00156DC5"/>
    <w:rsid w:val="00157158"/>
    <w:rsid w:val="00157637"/>
    <w:rsid w:val="00157793"/>
    <w:rsid w:val="0015788E"/>
    <w:rsid w:val="001579A7"/>
    <w:rsid w:val="00157F5A"/>
    <w:rsid w:val="00160482"/>
    <w:rsid w:val="001608C2"/>
    <w:rsid w:val="0016092E"/>
    <w:rsid w:val="00161019"/>
    <w:rsid w:val="00161A4F"/>
    <w:rsid w:val="00161AEA"/>
    <w:rsid w:val="00161C5B"/>
    <w:rsid w:val="00161FF9"/>
    <w:rsid w:val="00162150"/>
    <w:rsid w:val="00162918"/>
    <w:rsid w:val="00162D19"/>
    <w:rsid w:val="00162DB9"/>
    <w:rsid w:val="00162FAB"/>
    <w:rsid w:val="0016326B"/>
    <w:rsid w:val="001633F5"/>
    <w:rsid w:val="00163435"/>
    <w:rsid w:val="00163558"/>
    <w:rsid w:val="001635BC"/>
    <w:rsid w:val="001635DB"/>
    <w:rsid w:val="00163681"/>
    <w:rsid w:val="001639C6"/>
    <w:rsid w:val="001639DA"/>
    <w:rsid w:val="00163BFF"/>
    <w:rsid w:val="00164129"/>
    <w:rsid w:val="00164763"/>
    <w:rsid w:val="0016484B"/>
    <w:rsid w:val="001649AE"/>
    <w:rsid w:val="00164AC7"/>
    <w:rsid w:val="001650C1"/>
    <w:rsid w:val="00165367"/>
    <w:rsid w:val="001656FF"/>
    <w:rsid w:val="00165835"/>
    <w:rsid w:val="0016607A"/>
    <w:rsid w:val="001660CE"/>
    <w:rsid w:val="00166692"/>
    <w:rsid w:val="001668A8"/>
    <w:rsid w:val="00166D34"/>
    <w:rsid w:val="00166D3B"/>
    <w:rsid w:val="00167250"/>
    <w:rsid w:val="0016726B"/>
    <w:rsid w:val="00167400"/>
    <w:rsid w:val="00167787"/>
    <w:rsid w:val="001677AE"/>
    <w:rsid w:val="00167B49"/>
    <w:rsid w:val="0017021B"/>
    <w:rsid w:val="0017045A"/>
    <w:rsid w:val="001705BC"/>
    <w:rsid w:val="00170D38"/>
    <w:rsid w:val="00170E1C"/>
    <w:rsid w:val="00170E4C"/>
    <w:rsid w:val="0017113E"/>
    <w:rsid w:val="0017121A"/>
    <w:rsid w:val="001713B3"/>
    <w:rsid w:val="0017154C"/>
    <w:rsid w:val="001715EA"/>
    <w:rsid w:val="00171739"/>
    <w:rsid w:val="001719AC"/>
    <w:rsid w:val="00171C3F"/>
    <w:rsid w:val="00171E94"/>
    <w:rsid w:val="001720FC"/>
    <w:rsid w:val="0017218B"/>
    <w:rsid w:val="00172281"/>
    <w:rsid w:val="0017239B"/>
    <w:rsid w:val="00172466"/>
    <w:rsid w:val="0017292D"/>
    <w:rsid w:val="00172A37"/>
    <w:rsid w:val="00172CFD"/>
    <w:rsid w:val="00172D80"/>
    <w:rsid w:val="00172DE5"/>
    <w:rsid w:val="00173735"/>
    <w:rsid w:val="00173994"/>
    <w:rsid w:val="00173B34"/>
    <w:rsid w:val="001740EE"/>
    <w:rsid w:val="001742AF"/>
    <w:rsid w:val="001744D8"/>
    <w:rsid w:val="0017480F"/>
    <w:rsid w:val="00174CE9"/>
    <w:rsid w:val="00174EB8"/>
    <w:rsid w:val="00174F36"/>
    <w:rsid w:val="00174FC2"/>
    <w:rsid w:val="001754CF"/>
    <w:rsid w:val="00175882"/>
    <w:rsid w:val="00176129"/>
    <w:rsid w:val="001761D5"/>
    <w:rsid w:val="0017623D"/>
    <w:rsid w:val="0017643B"/>
    <w:rsid w:val="00176557"/>
    <w:rsid w:val="0017683B"/>
    <w:rsid w:val="00176A4D"/>
    <w:rsid w:val="00176CD0"/>
    <w:rsid w:val="001770BB"/>
    <w:rsid w:val="00177728"/>
    <w:rsid w:val="00177856"/>
    <w:rsid w:val="00177BAD"/>
    <w:rsid w:val="00177C3D"/>
    <w:rsid w:val="00177E01"/>
    <w:rsid w:val="001802EE"/>
    <w:rsid w:val="0018063D"/>
    <w:rsid w:val="00180872"/>
    <w:rsid w:val="00180895"/>
    <w:rsid w:val="001810C2"/>
    <w:rsid w:val="00181172"/>
    <w:rsid w:val="001815A8"/>
    <w:rsid w:val="00181628"/>
    <w:rsid w:val="00181E82"/>
    <w:rsid w:val="0018254B"/>
    <w:rsid w:val="0018259E"/>
    <w:rsid w:val="00182903"/>
    <w:rsid w:val="00182A17"/>
    <w:rsid w:val="0018313F"/>
    <w:rsid w:val="0018346E"/>
    <w:rsid w:val="001834FF"/>
    <w:rsid w:val="001838AB"/>
    <w:rsid w:val="00183A2B"/>
    <w:rsid w:val="00183D05"/>
    <w:rsid w:val="00183E6D"/>
    <w:rsid w:val="00184042"/>
    <w:rsid w:val="00184165"/>
    <w:rsid w:val="00184F70"/>
    <w:rsid w:val="001852B0"/>
    <w:rsid w:val="00185348"/>
    <w:rsid w:val="001854AF"/>
    <w:rsid w:val="001854B4"/>
    <w:rsid w:val="00185CFB"/>
    <w:rsid w:val="00185D35"/>
    <w:rsid w:val="001860D9"/>
    <w:rsid w:val="001863B0"/>
    <w:rsid w:val="0018670A"/>
    <w:rsid w:val="00186998"/>
    <w:rsid w:val="00186A3C"/>
    <w:rsid w:val="00187305"/>
    <w:rsid w:val="00187A5D"/>
    <w:rsid w:val="00187AA7"/>
    <w:rsid w:val="00187C04"/>
    <w:rsid w:val="00187C0D"/>
    <w:rsid w:val="00187F71"/>
    <w:rsid w:val="00190075"/>
    <w:rsid w:val="00190631"/>
    <w:rsid w:val="00190656"/>
    <w:rsid w:val="00190D0B"/>
    <w:rsid w:val="00190FA1"/>
    <w:rsid w:val="001912B3"/>
    <w:rsid w:val="001914DF"/>
    <w:rsid w:val="00191595"/>
    <w:rsid w:val="0019191C"/>
    <w:rsid w:val="001919C1"/>
    <w:rsid w:val="00191A9E"/>
    <w:rsid w:val="00191E69"/>
    <w:rsid w:val="001924C6"/>
    <w:rsid w:val="001925B9"/>
    <w:rsid w:val="001925F2"/>
    <w:rsid w:val="00192B5E"/>
    <w:rsid w:val="00192CFC"/>
    <w:rsid w:val="00192D64"/>
    <w:rsid w:val="00192FC3"/>
    <w:rsid w:val="001931F4"/>
    <w:rsid w:val="0019361A"/>
    <w:rsid w:val="0019364F"/>
    <w:rsid w:val="00193894"/>
    <w:rsid w:val="00193DB0"/>
    <w:rsid w:val="00193DEA"/>
    <w:rsid w:val="00194063"/>
    <w:rsid w:val="0019461A"/>
    <w:rsid w:val="001947EF"/>
    <w:rsid w:val="00194E00"/>
    <w:rsid w:val="00194EB9"/>
    <w:rsid w:val="00195250"/>
    <w:rsid w:val="00195382"/>
    <w:rsid w:val="0019571F"/>
    <w:rsid w:val="00195AFE"/>
    <w:rsid w:val="00195EAF"/>
    <w:rsid w:val="0019631E"/>
    <w:rsid w:val="00196564"/>
    <w:rsid w:val="00196845"/>
    <w:rsid w:val="00196EE3"/>
    <w:rsid w:val="0019721F"/>
    <w:rsid w:val="001974AE"/>
    <w:rsid w:val="001975EC"/>
    <w:rsid w:val="00197727"/>
    <w:rsid w:val="00197D81"/>
    <w:rsid w:val="001A07C3"/>
    <w:rsid w:val="001A0966"/>
    <w:rsid w:val="001A0D2D"/>
    <w:rsid w:val="001A1478"/>
    <w:rsid w:val="001A1712"/>
    <w:rsid w:val="001A19B1"/>
    <w:rsid w:val="001A1B19"/>
    <w:rsid w:val="001A1F14"/>
    <w:rsid w:val="001A25CA"/>
    <w:rsid w:val="001A25D0"/>
    <w:rsid w:val="001A2897"/>
    <w:rsid w:val="001A293A"/>
    <w:rsid w:val="001A2950"/>
    <w:rsid w:val="001A2A6A"/>
    <w:rsid w:val="001A3071"/>
    <w:rsid w:val="001A322B"/>
    <w:rsid w:val="001A3589"/>
    <w:rsid w:val="001A39F5"/>
    <w:rsid w:val="001A3B81"/>
    <w:rsid w:val="001A3C26"/>
    <w:rsid w:val="001A402D"/>
    <w:rsid w:val="001A4091"/>
    <w:rsid w:val="001A4189"/>
    <w:rsid w:val="001A4689"/>
    <w:rsid w:val="001A4ADF"/>
    <w:rsid w:val="001A4B73"/>
    <w:rsid w:val="001A4CEA"/>
    <w:rsid w:val="001A4FEB"/>
    <w:rsid w:val="001A522B"/>
    <w:rsid w:val="001A5273"/>
    <w:rsid w:val="001A59FA"/>
    <w:rsid w:val="001A5EB7"/>
    <w:rsid w:val="001A5FA1"/>
    <w:rsid w:val="001A604F"/>
    <w:rsid w:val="001A60BC"/>
    <w:rsid w:val="001A60FF"/>
    <w:rsid w:val="001A65FC"/>
    <w:rsid w:val="001A67DB"/>
    <w:rsid w:val="001A6851"/>
    <w:rsid w:val="001A6B1E"/>
    <w:rsid w:val="001A6B9D"/>
    <w:rsid w:val="001A6FC2"/>
    <w:rsid w:val="001A73B6"/>
    <w:rsid w:val="001A7702"/>
    <w:rsid w:val="001A7818"/>
    <w:rsid w:val="001A7967"/>
    <w:rsid w:val="001B01E3"/>
    <w:rsid w:val="001B04C7"/>
    <w:rsid w:val="001B0729"/>
    <w:rsid w:val="001B097D"/>
    <w:rsid w:val="001B09B0"/>
    <w:rsid w:val="001B0C15"/>
    <w:rsid w:val="001B131A"/>
    <w:rsid w:val="001B1BF5"/>
    <w:rsid w:val="001B1EEF"/>
    <w:rsid w:val="001B25F4"/>
    <w:rsid w:val="001B2805"/>
    <w:rsid w:val="001B2C20"/>
    <w:rsid w:val="001B2C6C"/>
    <w:rsid w:val="001B2D5E"/>
    <w:rsid w:val="001B2F4B"/>
    <w:rsid w:val="001B320E"/>
    <w:rsid w:val="001B32A9"/>
    <w:rsid w:val="001B337F"/>
    <w:rsid w:val="001B3A1A"/>
    <w:rsid w:val="001B3B04"/>
    <w:rsid w:val="001B49B9"/>
    <w:rsid w:val="001B4A38"/>
    <w:rsid w:val="001B4DD5"/>
    <w:rsid w:val="001B511A"/>
    <w:rsid w:val="001B5221"/>
    <w:rsid w:val="001B527B"/>
    <w:rsid w:val="001B5BC3"/>
    <w:rsid w:val="001B5C63"/>
    <w:rsid w:val="001B5C71"/>
    <w:rsid w:val="001B5CBD"/>
    <w:rsid w:val="001B5EA4"/>
    <w:rsid w:val="001B5EA5"/>
    <w:rsid w:val="001B5F04"/>
    <w:rsid w:val="001B5F63"/>
    <w:rsid w:val="001B606B"/>
    <w:rsid w:val="001B6340"/>
    <w:rsid w:val="001B649D"/>
    <w:rsid w:val="001B65BE"/>
    <w:rsid w:val="001B6642"/>
    <w:rsid w:val="001B676A"/>
    <w:rsid w:val="001B67D5"/>
    <w:rsid w:val="001B6938"/>
    <w:rsid w:val="001B6C4D"/>
    <w:rsid w:val="001B72DE"/>
    <w:rsid w:val="001B730E"/>
    <w:rsid w:val="001B7D27"/>
    <w:rsid w:val="001B7DAB"/>
    <w:rsid w:val="001C02D5"/>
    <w:rsid w:val="001C030C"/>
    <w:rsid w:val="001C04C0"/>
    <w:rsid w:val="001C09D0"/>
    <w:rsid w:val="001C0A39"/>
    <w:rsid w:val="001C0B98"/>
    <w:rsid w:val="001C0BA0"/>
    <w:rsid w:val="001C0E1C"/>
    <w:rsid w:val="001C109A"/>
    <w:rsid w:val="001C118D"/>
    <w:rsid w:val="001C148E"/>
    <w:rsid w:val="001C165A"/>
    <w:rsid w:val="001C16C5"/>
    <w:rsid w:val="001C1A00"/>
    <w:rsid w:val="001C1D19"/>
    <w:rsid w:val="001C1E2B"/>
    <w:rsid w:val="001C2038"/>
    <w:rsid w:val="001C2085"/>
    <w:rsid w:val="001C2426"/>
    <w:rsid w:val="001C2D34"/>
    <w:rsid w:val="001C2DAC"/>
    <w:rsid w:val="001C2FB2"/>
    <w:rsid w:val="001C3545"/>
    <w:rsid w:val="001C37F9"/>
    <w:rsid w:val="001C41CB"/>
    <w:rsid w:val="001C41DE"/>
    <w:rsid w:val="001C438B"/>
    <w:rsid w:val="001C4581"/>
    <w:rsid w:val="001C45A9"/>
    <w:rsid w:val="001C5753"/>
    <w:rsid w:val="001C58FB"/>
    <w:rsid w:val="001C5DF9"/>
    <w:rsid w:val="001C6330"/>
    <w:rsid w:val="001C66B0"/>
    <w:rsid w:val="001C67D3"/>
    <w:rsid w:val="001C6821"/>
    <w:rsid w:val="001C6BCE"/>
    <w:rsid w:val="001C6C6B"/>
    <w:rsid w:val="001C6C81"/>
    <w:rsid w:val="001C6CDC"/>
    <w:rsid w:val="001C6EF9"/>
    <w:rsid w:val="001C6FE3"/>
    <w:rsid w:val="001C77FB"/>
    <w:rsid w:val="001C7C3F"/>
    <w:rsid w:val="001C7E8D"/>
    <w:rsid w:val="001D05EB"/>
    <w:rsid w:val="001D069A"/>
    <w:rsid w:val="001D0AA2"/>
    <w:rsid w:val="001D0AE1"/>
    <w:rsid w:val="001D0ED7"/>
    <w:rsid w:val="001D1032"/>
    <w:rsid w:val="001D10A6"/>
    <w:rsid w:val="001D15AF"/>
    <w:rsid w:val="001D15F3"/>
    <w:rsid w:val="001D17FD"/>
    <w:rsid w:val="001D1A50"/>
    <w:rsid w:val="001D1CB2"/>
    <w:rsid w:val="001D2100"/>
    <w:rsid w:val="001D23FD"/>
    <w:rsid w:val="001D2470"/>
    <w:rsid w:val="001D28B8"/>
    <w:rsid w:val="001D29DC"/>
    <w:rsid w:val="001D2A0D"/>
    <w:rsid w:val="001D3187"/>
    <w:rsid w:val="001D3633"/>
    <w:rsid w:val="001D380E"/>
    <w:rsid w:val="001D3A7B"/>
    <w:rsid w:val="001D3B9C"/>
    <w:rsid w:val="001D3C05"/>
    <w:rsid w:val="001D3E5C"/>
    <w:rsid w:val="001D40D5"/>
    <w:rsid w:val="001D4172"/>
    <w:rsid w:val="001D434C"/>
    <w:rsid w:val="001D48A0"/>
    <w:rsid w:val="001D4FD1"/>
    <w:rsid w:val="001D51EB"/>
    <w:rsid w:val="001D5215"/>
    <w:rsid w:val="001D558E"/>
    <w:rsid w:val="001D5689"/>
    <w:rsid w:val="001D5D62"/>
    <w:rsid w:val="001D5FD6"/>
    <w:rsid w:val="001D63F9"/>
    <w:rsid w:val="001D650A"/>
    <w:rsid w:val="001D661C"/>
    <w:rsid w:val="001D67FA"/>
    <w:rsid w:val="001D686E"/>
    <w:rsid w:val="001D68B3"/>
    <w:rsid w:val="001D6FC5"/>
    <w:rsid w:val="001D72F9"/>
    <w:rsid w:val="001D7612"/>
    <w:rsid w:val="001D7AC3"/>
    <w:rsid w:val="001D7AED"/>
    <w:rsid w:val="001D7C23"/>
    <w:rsid w:val="001D7C8A"/>
    <w:rsid w:val="001D7D1B"/>
    <w:rsid w:val="001D7D60"/>
    <w:rsid w:val="001D7DBC"/>
    <w:rsid w:val="001D7F71"/>
    <w:rsid w:val="001E000A"/>
    <w:rsid w:val="001E028F"/>
    <w:rsid w:val="001E080B"/>
    <w:rsid w:val="001E0FD3"/>
    <w:rsid w:val="001E1210"/>
    <w:rsid w:val="001E16C8"/>
    <w:rsid w:val="001E16CC"/>
    <w:rsid w:val="001E17AC"/>
    <w:rsid w:val="001E1F01"/>
    <w:rsid w:val="001E2501"/>
    <w:rsid w:val="001E25F1"/>
    <w:rsid w:val="001E277A"/>
    <w:rsid w:val="001E2869"/>
    <w:rsid w:val="001E28EA"/>
    <w:rsid w:val="001E2B0C"/>
    <w:rsid w:val="001E2DD4"/>
    <w:rsid w:val="001E2EDE"/>
    <w:rsid w:val="001E2F95"/>
    <w:rsid w:val="001E316A"/>
    <w:rsid w:val="001E32F1"/>
    <w:rsid w:val="001E3328"/>
    <w:rsid w:val="001E359F"/>
    <w:rsid w:val="001E36EE"/>
    <w:rsid w:val="001E39DE"/>
    <w:rsid w:val="001E3C6C"/>
    <w:rsid w:val="001E3D77"/>
    <w:rsid w:val="001E3F1D"/>
    <w:rsid w:val="001E410D"/>
    <w:rsid w:val="001E42E4"/>
    <w:rsid w:val="001E4305"/>
    <w:rsid w:val="001E45C3"/>
    <w:rsid w:val="001E4E35"/>
    <w:rsid w:val="001E4E5F"/>
    <w:rsid w:val="001E5193"/>
    <w:rsid w:val="001E59C7"/>
    <w:rsid w:val="001E5E24"/>
    <w:rsid w:val="001E5F6D"/>
    <w:rsid w:val="001E64CF"/>
    <w:rsid w:val="001E6D33"/>
    <w:rsid w:val="001E7477"/>
    <w:rsid w:val="001E7654"/>
    <w:rsid w:val="001E771C"/>
    <w:rsid w:val="001E7A0F"/>
    <w:rsid w:val="001E7AC9"/>
    <w:rsid w:val="001F0150"/>
    <w:rsid w:val="001F024A"/>
    <w:rsid w:val="001F0631"/>
    <w:rsid w:val="001F0851"/>
    <w:rsid w:val="001F0984"/>
    <w:rsid w:val="001F0C13"/>
    <w:rsid w:val="001F0CFA"/>
    <w:rsid w:val="001F0FA7"/>
    <w:rsid w:val="001F117B"/>
    <w:rsid w:val="001F11DB"/>
    <w:rsid w:val="001F13CB"/>
    <w:rsid w:val="001F17AA"/>
    <w:rsid w:val="001F20AF"/>
    <w:rsid w:val="001F2B2B"/>
    <w:rsid w:val="001F2B6D"/>
    <w:rsid w:val="001F2C52"/>
    <w:rsid w:val="001F3053"/>
    <w:rsid w:val="001F3357"/>
    <w:rsid w:val="001F393B"/>
    <w:rsid w:val="001F3E32"/>
    <w:rsid w:val="001F3E96"/>
    <w:rsid w:val="001F4078"/>
    <w:rsid w:val="001F4329"/>
    <w:rsid w:val="001F48B8"/>
    <w:rsid w:val="001F556F"/>
    <w:rsid w:val="001F55DE"/>
    <w:rsid w:val="001F608F"/>
    <w:rsid w:val="001F638A"/>
    <w:rsid w:val="001F63BA"/>
    <w:rsid w:val="001F6424"/>
    <w:rsid w:val="001F64F2"/>
    <w:rsid w:val="001F6878"/>
    <w:rsid w:val="001F6A93"/>
    <w:rsid w:val="001F6F7A"/>
    <w:rsid w:val="001F6FEB"/>
    <w:rsid w:val="001F73E5"/>
    <w:rsid w:val="001F7520"/>
    <w:rsid w:val="001F75C8"/>
    <w:rsid w:val="001F764D"/>
    <w:rsid w:val="001F7914"/>
    <w:rsid w:val="0020014C"/>
    <w:rsid w:val="00200166"/>
    <w:rsid w:val="002002CB"/>
    <w:rsid w:val="00200359"/>
    <w:rsid w:val="002008F2"/>
    <w:rsid w:val="00200975"/>
    <w:rsid w:val="00201192"/>
    <w:rsid w:val="002015D2"/>
    <w:rsid w:val="002016F8"/>
    <w:rsid w:val="00201701"/>
    <w:rsid w:val="002020F7"/>
    <w:rsid w:val="0020211F"/>
    <w:rsid w:val="00202197"/>
    <w:rsid w:val="00202553"/>
    <w:rsid w:val="00202599"/>
    <w:rsid w:val="002025B8"/>
    <w:rsid w:val="00202BF1"/>
    <w:rsid w:val="00202CE0"/>
    <w:rsid w:val="00202DD2"/>
    <w:rsid w:val="00202E79"/>
    <w:rsid w:val="00202E8B"/>
    <w:rsid w:val="0020309B"/>
    <w:rsid w:val="00203112"/>
    <w:rsid w:val="0020320B"/>
    <w:rsid w:val="00203370"/>
    <w:rsid w:val="002035FD"/>
    <w:rsid w:val="00203806"/>
    <w:rsid w:val="0020388B"/>
    <w:rsid w:val="00203EFA"/>
    <w:rsid w:val="00204053"/>
    <w:rsid w:val="00204482"/>
    <w:rsid w:val="002045E2"/>
    <w:rsid w:val="0020474B"/>
    <w:rsid w:val="002048EA"/>
    <w:rsid w:val="00204B1B"/>
    <w:rsid w:val="00204E93"/>
    <w:rsid w:val="00205459"/>
    <w:rsid w:val="0020549E"/>
    <w:rsid w:val="002055C2"/>
    <w:rsid w:val="00205875"/>
    <w:rsid w:val="002058F2"/>
    <w:rsid w:val="00205D7E"/>
    <w:rsid w:val="00205E50"/>
    <w:rsid w:val="002061EA"/>
    <w:rsid w:val="00206397"/>
    <w:rsid w:val="00206EFC"/>
    <w:rsid w:val="00206F6C"/>
    <w:rsid w:val="002072FC"/>
    <w:rsid w:val="00207542"/>
    <w:rsid w:val="0020755F"/>
    <w:rsid w:val="0020758B"/>
    <w:rsid w:val="00207646"/>
    <w:rsid w:val="00207670"/>
    <w:rsid w:val="00207E20"/>
    <w:rsid w:val="0021055A"/>
    <w:rsid w:val="00210A1C"/>
    <w:rsid w:val="00210D59"/>
    <w:rsid w:val="00211167"/>
    <w:rsid w:val="00211390"/>
    <w:rsid w:val="002116E4"/>
    <w:rsid w:val="00211C58"/>
    <w:rsid w:val="00212070"/>
    <w:rsid w:val="00212A59"/>
    <w:rsid w:val="00212C38"/>
    <w:rsid w:val="00212F20"/>
    <w:rsid w:val="002130D8"/>
    <w:rsid w:val="0021317C"/>
    <w:rsid w:val="002132FB"/>
    <w:rsid w:val="00213531"/>
    <w:rsid w:val="002138C4"/>
    <w:rsid w:val="00213BF6"/>
    <w:rsid w:val="00213F58"/>
    <w:rsid w:val="002140CD"/>
    <w:rsid w:val="00214134"/>
    <w:rsid w:val="00214246"/>
    <w:rsid w:val="002142F7"/>
    <w:rsid w:val="00214439"/>
    <w:rsid w:val="002145C9"/>
    <w:rsid w:val="00214A9B"/>
    <w:rsid w:val="00214B57"/>
    <w:rsid w:val="00214F92"/>
    <w:rsid w:val="00214FB9"/>
    <w:rsid w:val="0021526D"/>
    <w:rsid w:val="00215CF2"/>
    <w:rsid w:val="00215EE6"/>
    <w:rsid w:val="00215F22"/>
    <w:rsid w:val="0021634C"/>
    <w:rsid w:val="002164F8"/>
    <w:rsid w:val="0021662E"/>
    <w:rsid w:val="00216908"/>
    <w:rsid w:val="00216F2B"/>
    <w:rsid w:val="002170CC"/>
    <w:rsid w:val="00217197"/>
    <w:rsid w:val="00217557"/>
    <w:rsid w:val="00217CEA"/>
    <w:rsid w:val="00217D45"/>
    <w:rsid w:val="00217ECD"/>
    <w:rsid w:val="00220373"/>
    <w:rsid w:val="002203DE"/>
    <w:rsid w:val="002203E1"/>
    <w:rsid w:val="00220FEE"/>
    <w:rsid w:val="00221293"/>
    <w:rsid w:val="0022132F"/>
    <w:rsid w:val="002218AC"/>
    <w:rsid w:val="00221966"/>
    <w:rsid w:val="00221BBA"/>
    <w:rsid w:val="00221D44"/>
    <w:rsid w:val="00221D93"/>
    <w:rsid w:val="00222021"/>
    <w:rsid w:val="00222356"/>
    <w:rsid w:val="0022274E"/>
    <w:rsid w:val="00222912"/>
    <w:rsid w:val="00222A6D"/>
    <w:rsid w:val="00222ACA"/>
    <w:rsid w:val="00222BEF"/>
    <w:rsid w:val="00223420"/>
    <w:rsid w:val="00223583"/>
    <w:rsid w:val="00223832"/>
    <w:rsid w:val="00223CA2"/>
    <w:rsid w:val="00224113"/>
    <w:rsid w:val="0022516B"/>
    <w:rsid w:val="0022521E"/>
    <w:rsid w:val="0022563E"/>
    <w:rsid w:val="00225664"/>
    <w:rsid w:val="00225A69"/>
    <w:rsid w:val="00226E9E"/>
    <w:rsid w:val="0022744F"/>
    <w:rsid w:val="00227917"/>
    <w:rsid w:val="00227925"/>
    <w:rsid w:val="002300FD"/>
    <w:rsid w:val="002302AB"/>
    <w:rsid w:val="0023068B"/>
    <w:rsid w:val="002308F2"/>
    <w:rsid w:val="00230AD9"/>
    <w:rsid w:val="00230DFE"/>
    <w:rsid w:val="00230EB5"/>
    <w:rsid w:val="00230FBC"/>
    <w:rsid w:val="00231B24"/>
    <w:rsid w:val="00231C06"/>
    <w:rsid w:val="00231CD6"/>
    <w:rsid w:val="00231FD6"/>
    <w:rsid w:val="002328D0"/>
    <w:rsid w:val="00232C5F"/>
    <w:rsid w:val="00232DB8"/>
    <w:rsid w:val="002331B1"/>
    <w:rsid w:val="00233467"/>
    <w:rsid w:val="00233505"/>
    <w:rsid w:val="002336E2"/>
    <w:rsid w:val="00233751"/>
    <w:rsid w:val="002339D0"/>
    <w:rsid w:val="002339E7"/>
    <w:rsid w:val="00233B5C"/>
    <w:rsid w:val="00234284"/>
    <w:rsid w:val="0023435B"/>
    <w:rsid w:val="00234462"/>
    <w:rsid w:val="00234A87"/>
    <w:rsid w:val="00234C87"/>
    <w:rsid w:val="00234C9E"/>
    <w:rsid w:val="00234D82"/>
    <w:rsid w:val="00234D9E"/>
    <w:rsid w:val="00234DD2"/>
    <w:rsid w:val="00234E1F"/>
    <w:rsid w:val="00234E57"/>
    <w:rsid w:val="00234E83"/>
    <w:rsid w:val="00234F4D"/>
    <w:rsid w:val="002351B7"/>
    <w:rsid w:val="00235200"/>
    <w:rsid w:val="0023528F"/>
    <w:rsid w:val="002352AD"/>
    <w:rsid w:val="002353B6"/>
    <w:rsid w:val="00235819"/>
    <w:rsid w:val="002358C9"/>
    <w:rsid w:val="002358FE"/>
    <w:rsid w:val="00235981"/>
    <w:rsid w:val="00235986"/>
    <w:rsid w:val="00236188"/>
    <w:rsid w:val="002363E1"/>
    <w:rsid w:val="002364CA"/>
    <w:rsid w:val="00236626"/>
    <w:rsid w:val="00236749"/>
    <w:rsid w:val="00236933"/>
    <w:rsid w:val="00236A80"/>
    <w:rsid w:val="00236E09"/>
    <w:rsid w:val="0023748E"/>
    <w:rsid w:val="002400D9"/>
    <w:rsid w:val="002401F2"/>
    <w:rsid w:val="002406B3"/>
    <w:rsid w:val="002406E7"/>
    <w:rsid w:val="00240955"/>
    <w:rsid w:val="00240E2F"/>
    <w:rsid w:val="002410BB"/>
    <w:rsid w:val="002412EF"/>
    <w:rsid w:val="00241368"/>
    <w:rsid w:val="002415B4"/>
    <w:rsid w:val="002415FF"/>
    <w:rsid w:val="00241809"/>
    <w:rsid w:val="00241897"/>
    <w:rsid w:val="002418D3"/>
    <w:rsid w:val="00241A6A"/>
    <w:rsid w:val="00241C01"/>
    <w:rsid w:val="0024209A"/>
    <w:rsid w:val="002420AF"/>
    <w:rsid w:val="00242298"/>
    <w:rsid w:val="002422A7"/>
    <w:rsid w:val="002425CE"/>
    <w:rsid w:val="00242766"/>
    <w:rsid w:val="00242A8F"/>
    <w:rsid w:val="00242E1C"/>
    <w:rsid w:val="00242EA4"/>
    <w:rsid w:val="00243347"/>
    <w:rsid w:val="00243BC9"/>
    <w:rsid w:val="00243CB2"/>
    <w:rsid w:val="00243D1C"/>
    <w:rsid w:val="00243F3F"/>
    <w:rsid w:val="00244090"/>
    <w:rsid w:val="0024422B"/>
    <w:rsid w:val="00244D77"/>
    <w:rsid w:val="0024517B"/>
    <w:rsid w:val="00245221"/>
    <w:rsid w:val="002452A8"/>
    <w:rsid w:val="00245410"/>
    <w:rsid w:val="0024548B"/>
    <w:rsid w:val="00245630"/>
    <w:rsid w:val="002456CE"/>
    <w:rsid w:val="0024576F"/>
    <w:rsid w:val="002459A9"/>
    <w:rsid w:val="002459C3"/>
    <w:rsid w:val="00245D67"/>
    <w:rsid w:val="00246192"/>
    <w:rsid w:val="0024621E"/>
    <w:rsid w:val="00246AC6"/>
    <w:rsid w:val="00247B78"/>
    <w:rsid w:val="0025027F"/>
    <w:rsid w:val="00250482"/>
    <w:rsid w:val="002505DA"/>
    <w:rsid w:val="00250B13"/>
    <w:rsid w:val="002512E1"/>
    <w:rsid w:val="00251B3C"/>
    <w:rsid w:val="00251BE3"/>
    <w:rsid w:val="00251BFC"/>
    <w:rsid w:val="00251D7D"/>
    <w:rsid w:val="0025219B"/>
    <w:rsid w:val="0025239A"/>
    <w:rsid w:val="002523BF"/>
    <w:rsid w:val="002525F9"/>
    <w:rsid w:val="00252729"/>
    <w:rsid w:val="002527B9"/>
    <w:rsid w:val="00252869"/>
    <w:rsid w:val="00252B7C"/>
    <w:rsid w:val="00252C4C"/>
    <w:rsid w:val="00253023"/>
    <w:rsid w:val="0025315F"/>
    <w:rsid w:val="00253876"/>
    <w:rsid w:val="00253950"/>
    <w:rsid w:val="00253D9D"/>
    <w:rsid w:val="00253E2E"/>
    <w:rsid w:val="00254505"/>
    <w:rsid w:val="002547A0"/>
    <w:rsid w:val="00254BED"/>
    <w:rsid w:val="00254F8A"/>
    <w:rsid w:val="002550D3"/>
    <w:rsid w:val="0025519A"/>
    <w:rsid w:val="002552B1"/>
    <w:rsid w:val="00255B46"/>
    <w:rsid w:val="002561F7"/>
    <w:rsid w:val="0025626D"/>
    <w:rsid w:val="002563B4"/>
    <w:rsid w:val="00256C40"/>
    <w:rsid w:val="002572D6"/>
    <w:rsid w:val="002575A9"/>
    <w:rsid w:val="00257935"/>
    <w:rsid w:val="00257BF2"/>
    <w:rsid w:val="00257E0A"/>
    <w:rsid w:val="002600A8"/>
    <w:rsid w:val="00260297"/>
    <w:rsid w:val="00260439"/>
    <w:rsid w:val="00260696"/>
    <w:rsid w:val="00260C9F"/>
    <w:rsid w:val="00260FD8"/>
    <w:rsid w:val="002610E2"/>
    <w:rsid w:val="002616D8"/>
    <w:rsid w:val="00261736"/>
    <w:rsid w:val="002617E6"/>
    <w:rsid w:val="00261A1D"/>
    <w:rsid w:val="00261EFB"/>
    <w:rsid w:val="002622BA"/>
    <w:rsid w:val="00262472"/>
    <w:rsid w:val="0026249A"/>
    <w:rsid w:val="00262618"/>
    <w:rsid w:val="00262849"/>
    <w:rsid w:val="00262971"/>
    <w:rsid w:val="00262B2D"/>
    <w:rsid w:val="00263125"/>
    <w:rsid w:val="002632C6"/>
    <w:rsid w:val="00263441"/>
    <w:rsid w:val="00263C7E"/>
    <w:rsid w:val="00263E4C"/>
    <w:rsid w:val="00263EFD"/>
    <w:rsid w:val="00264119"/>
    <w:rsid w:val="0026466E"/>
    <w:rsid w:val="002646B2"/>
    <w:rsid w:val="002647DC"/>
    <w:rsid w:val="0026485B"/>
    <w:rsid w:val="0026491F"/>
    <w:rsid w:val="00264A15"/>
    <w:rsid w:val="00264D0A"/>
    <w:rsid w:val="00265022"/>
    <w:rsid w:val="00265576"/>
    <w:rsid w:val="002657AC"/>
    <w:rsid w:val="002657E8"/>
    <w:rsid w:val="002662C5"/>
    <w:rsid w:val="00266324"/>
    <w:rsid w:val="002666D0"/>
    <w:rsid w:val="00266ADD"/>
    <w:rsid w:val="00266B46"/>
    <w:rsid w:val="00266B7A"/>
    <w:rsid w:val="00266E35"/>
    <w:rsid w:val="002672B0"/>
    <w:rsid w:val="00267742"/>
    <w:rsid w:val="002677DB"/>
    <w:rsid w:val="002677E0"/>
    <w:rsid w:val="002679C2"/>
    <w:rsid w:val="00267A8A"/>
    <w:rsid w:val="00267BB6"/>
    <w:rsid w:val="00267C97"/>
    <w:rsid w:val="00267CD2"/>
    <w:rsid w:val="002700CA"/>
    <w:rsid w:val="00270419"/>
    <w:rsid w:val="00270993"/>
    <w:rsid w:val="00270A3F"/>
    <w:rsid w:val="00270BD9"/>
    <w:rsid w:val="002718F0"/>
    <w:rsid w:val="00271978"/>
    <w:rsid w:val="00271CB7"/>
    <w:rsid w:val="00271D89"/>
    <w:rsid w:val="00271D9B"/>
    <w:rsid w:val="00272206"/>
    <w:rsid w:val="002723FA"/>
    <w:rsid w:val="00272781"/>
    <w:rsid w:val="00272828"/>
    <w:rsid w:val="00272A7E"/>
    <w:rsid w:val="00272FB4"/>
    <w:rsid w:val="00273086"/>
    <w:rsid w:val="0027308B"/>
    <w:rsid w:val="002731F6"/>
    <w:rsid w:val="002732B0"/>
    <w:rsid w:val="002736A0"/>
    <w:rsid w:val="00273A72"/>
    <w:rsid w:val="00273B83"/>
    <w:rsid w:val="002746D2"/>
    <w:rsid w:val="00274A5F"/>
    <w:rsid w:val="00274ADD"/>
    <w:rsid w:val="00274ED3"/>
    <w:rsid w:val="002750A9"/>
    <w:rsid w:val="002752FE"/>
    <w:rsid w:val="0027554C"/>
    <w:rsid w:val="00275643"/>
    <w:rsid w:val="00275E7B"/>
    <w:rsid w:val="00275EAE"/>
    <w:rsid w:val="00275EC8"/>
    <w:rsid w:val="00276443"/>
    <w:rsid w:val="002764B9"/>
    <w:rsid w:val="002769DF"/>
    <w:rsid w:val="00276C68"/>
    <w:rsid w:val="00276CDE"/>
    <w:rsid w:val="00276DD3"/>
    <w:rsid w:val="00276FBE"/>
    <w:rsid w:val="002773A0"/>
    <w:rsid w:val="002773EC"/>
    <w:rsid w:val="00277580"/>
    <w:rsid w:val="00277D7C"/>
    <w:rsid w:val="00277F91"/>
    <w:rsid w:val="00280014"/>
    <w:rsid w:val="002802AD"/>
    <w:rsid w:val="002803AA"/>
    <w:rsid w:val="00280CBF"/>
    <w:rsid w:val="002811D4"/>
    <w:rsid w:val="00281542"/>
    <w:rsid w:val="002815B6"/>
    <w:rsid w:val="00281621"/>
    <w:rsid w:val="00281E75"/>
    <w:rsid w:val="0028205E"/>
    <w:rsid w:val="00282193"/>
    <w:rsid w:val="0028240B"/>
    <w:rsid w:val="002824C2"/>
    <w:rsid w:val="00282992"/>
    <w:rsid w:val="0028299B"/>
    <w:rsid w:val="00282DC1"/>
    <w:rsid w:val="00282E3E"/>
    <w:rsid w:val="002830D8"/>
    <w:rsid w:val="0028325C"/>
    <w:rsid w:val="002833DB"/>
    <w:rsid w:val="002836DE"/>
    <w:rsid w:val="002838D9"/>
    <w:rsid w:val="00283BC4"/>
    <w:rsid w:val="00283BEB"/>
    <w:rsid w:val="00283D95"/>
    <w:rsid w:val="00284041"/>
    <w:rsid w:val="002840AF"/>
    <w:rsid w:val="00284235"/>
    <w:rsid w:val="002847FE"/>
    <w:rsid w:val="00284C20"/>
    <w:rsid w:val="00284DA3"/>
    <w:rsid w:val="0028577F"/>
    <w:rsid w:val="00285E7A"/>
    <w:rsid w:val="00285FE2"/>
    <w:rsid w:val="00286093"/>
    <w:rsid w:val="00286714"/>
    <w:rsid w:val="002870A4"/>
    <w:rsid w:val="0028734D"/>
    <w:rsid w:val="00287A6A"/>
    <w:rsid w:val="00287BB1"/>
    <w:rsid w:val="0029011D"/>
    <w:rsid w:val="002905C2"/>
    <w:rsid w:val="0029070F"/>
    <w:rsid w:val="00290B03"/>
    <w:rsid w:val="00290B2C"/>
    <w:rsid w:val="00290E3C"/>
    <w:rsid w:val="00290E46"/>
    <w:rsid w:val="00290F38"/>
    <w:rsid w:val="00290F7C"/>
    <w:rsid w:val="00291082"/>
    <w:rsid w:val="0029121B"/>
    <w:rsid w:val="00291251"/>
    <w:rsid w:val="002913E3"/>
    <w:rsid w:val="002914B9"/>
    <w:rsid w:val="0029189D"/>
    <w:rsid w:val="00291BD3"/>
    <w:rsid w:val="00291DA9"/>
    <w:rsid w:val="00291E5F"/>
    <w:rsid w:val="00291EE6"/>
    <w:rsid w:val="00291FF3"/>
    <w:rsid w:val="00292042"/>
    <w:rsid w:val="002921F6"/>
    <w:rsid w:val="00292368"/>
    <w:rsid w:val="002923F4"/>
    <w:rsid w:val="002927E4"/>
    <w:rsid w:val="00292A11"/>
    <w:rsid w:val="00292E02"/>
    <w:rsid w:val="002934F0"/>
    <w:rsid w:val="002935F1"/>
    <w:rsid w:val="0029370E"/>
    <w:rsid w:val="0029376D"/>
    <w:rsid w:val="00293A8B"/>
    <w:rsid w:val="00293B52"/>
    <w:rsid w:val="00293B6D"/>
    <w:rsid w:val="002940AB"/>
    <w:rsid w:val="002940BF"/>
    <w:rsid w:val="00294110"/>
    <w:rsid w:val="002945F0"/>
    <w:rsid w:val="002948D7"/>
    <w:rsid w:val="00294A28"/>
    <w:rsid w:val="00294AB6"/>
    <w:rsid w:val="00294BA7"/>
    <w:rsid w:val="00294BC5"/>
    <w:rsid w:val="00295127"/>
    <w:rsid w:val="002954AD"/>
    <w:rsid w:val="0029594D"/>
    <w:rsid w:val="00295966"/>
    <w:rsid w:val="00295A18"/>
    <w:rsid w:val="00295BAC"/>
    <w:rsid w:val="00295D27"/>
    <w:rsid w:val="00295E56"/>
    <w:rsid w:val="00295E8C"/>
    <w:rsid w:val="00296C3B"/>
    <w:rsid w:val="002975AD"/>
    <w:rsid w:val="0029771B"/>
    <w:rsid w:val="00297924"/>
    <w:rsid w:val="00297AB1"/>
    <w:rsid w:val="002A00BE"/>
    <w:rsid w:val="002A03C2"/>
    <w:rsid w:val="002A05BF"/>
    <w:rsid w:val="002A08DC"/>
    <w:rsid w:val="002A09EE"/>
    <w:rsid w:val="002A0E79"/>
    <w:rsid w:val="002A0ECC"/>
    <w:rsid w:val="002A0F28"/>
    <w:rsid w:val="002A158E"/>
    <w:rsid w:val="002A1A24"/>
    <w:rsid w:val="002A2035"/>
    <w:rsid w:val="002A2136"/>
    <w:rsid w:val="002A241E"/>
    <w:rsid w:val="002A28B6"/>
    <w:rsid w:val="002A2936"/>
    <w:rsid w:val="002A2984"/>
    <w:rsid w:val="002A299E"/>
    <w:rsid w:val="002A2D17"/>
    <w:rsid w:val="002A2EF5"/>
    <w:rsid w:val="002A2F19"/>
    <w:rsid w:val="002A3252"/>
    <w:rsid w:val="002A3434"/>
    <w:rsid w:val="002A34A8"/>
    <w:rsid w:val="002A363B"/>
    <w:rsid w:val="002A368F"/>
    <w:rsid w:val="002A3B06"/>
    <w:rsid w:val="002A43C8"/>
    <w:rsid w:val="002A4596"/>
    <w:rsid w:val="002A49BB"/>
    <w:rsid w:val="002A4CE4"/>
    <w:rsid w:val="002A4EB0"/>
    <w:rsid w:val="002A4F11"/>
    <w:rsid w:val="002A5049"/>
    <w:rsid w:val="002A507F"/>
    <w:rsid w:val="002A529B"/>
    <w:rsid w:val="002A571D"/>
    <w:rsid w:val="002A61B8"/>
    <w:rsid w:val="002A6474"/>
    <w:rsid w:val="002A65F8"/>
    <w:rsid w:val="002A665B"/>
    <w:rsid w:val="002A6740"/>
    <w:rsid w:val="002A6943"/>
    <w:rsid w:val="002A696D"/>
    <w:rsid w:val="002A6A79"/>
    <w:rsid w:val="002A6B93"/>
    <w:rsid w:val="002A6C99"/>
    <w:rsid w:val="002A6F16"/>
    <w:rsid w:val="002A70D6"/>
    <w:rsid w:val="002A74C9"/>
    <w:rsid w:val="002A7DF2"/>
    <w:rsid w:val="002A7F29"/>
    <w:rsid w:val="002B0E50"/>
    <w:rsid w:val="002B0EAF"/>
    <w:rsid w:val="002B0EB8"/>
    <w:rsid w:val="002B119B"/>
    <w:rsid w:val="002B12DF"/>
    <w:rsid w:val="002B1382"/>
    <w:rsid w:val="002B141A"/>
    <w:rsid w:val="002B14C0"/>
    <w:rsid w:val="002B2215"/>
    <w:rsid w:val="002B237B"/>
    <w:rsid w:val="002B256B"/>
    <w:rsid w:val="002B2740"/>
    <w:rsid w:val="002B294A"/>
    <w:rsid w:val="002B2E88"/>
    <w:rsid w:val="002B2F2C"/>
    <w:rsid w:val="002B3A1A"/>
    <w:rsid w:val="002B3C19"/>
    <w:rsid w:val="002B3FBF"/>
    <w:rsid w:val="002B411E"/>
    <w:rsid w:val="002B418F"/>
    <w:rsid w:val="002B4307"/>
    <w:rsid w:val="002B430F"/>
    <w:rsid w:val="002B4EF8"/>
    <w:rsid w:val="002B4F76"/>
    <w:rsid w:val="002B5497"/>
    <w:rsid w:val="002B566B"/>
    <w:rsid w:val="002B5697"/>
    <w:rsid w:val="002B5808"/>
    <w:rsid w:val="002B59A8"/>
    <w:rsid w:val="002B5EC8"/>
    <w:rsid w:val="002B6433"/>
    <w:rsid w:val="002B64E3"/>
    <w:rsid w:val="002B673B"/>
    <w:rsid w:val="002B6D91"/>
    <w:rsid w:val="002B7093"/>
    <w:rsid w:val="002B71A5"/>
    <w:rsid w:val="002B776A"/>
    <w:rsid w:val="002B7C8E"/>
    <w:rsid w:val="002B7CBB"/>
    <w:rsid w:val="002B7CC7"/>
    <w:rsid w:val="002C0AE5"/>
    <w:rsid w:val="002C0B1E"/>
    <w:rsid w:val="002C0CEB"/>
    <w:rsid w:val="002C0F8D"/>
    <w:rsid w:val="002C1382"/>
    <w:rsid w:val="002C1676"/>
    <w:rsid w:val="002C1869"/>
    <w:rsid w:val="002C1C8D"/>
    <w:rsid w:val="002C1C9A"/>
    <w:rsid w:val="002C20D8"/>
    <w:rsid w:val="002C25CC"/>
    <w:rsid w:val="002C2CE8"/>
    <w:rsid w:val="002C2D9A"/>
    <w:rsid w:val="002C2DF4"/>
    <w:rsid w:val="002C2F29"/>
    <w:rsid w:val="002C3188"/>
    <w:rsid w:val="002C32F2"/>
    <w:rsid w:val="002C32F3"/>
    <w:rsid w:val="002C33DC"/>
    <w:rsid w:val="002C387F"/>
    <w:rsid w:val="002C3AC1"/>
    <w:rsid w:val="002C3CB5"/>
    <w:rsid w:val="002C3E1E"/>
    <w:rsid w:val="002C4194"/>
    <w:rsid w:val="002C4373"/>
    <w:rsid w:val="002C43C3"/>
    <w:rsid w:val="002C45C6"/>
    <w:rsid w:val="002C45F6"/>
    <w:rsid w:val="002C4974"/>
    <w:rsid w:val="002C4C6B"/>
    <w:rsid w:val="002C4DDA"/>
    <w:rsid w:val="002C513A"/>
    <w:rsid w:val="002C52D8"/>
    <w:rsid w:val="002C534F"/>
    <w:rsid w:val="002C584A"/>
    <w:rsid w:val="002C586B"/>
    <w:rsid w:val="002C595B"/>
    <w:rsid w:val="002C59CD"/>
    <w:rsid w:val="002C5A65"/>
    <w:rsid w:val="002C5BD0"/>
    <w:rsid w:val="002C5D25"/>
    <w:rsid w:val="002C5EC1"/>
    <w:rsid w:val="002C5F52"/>
    <w:rsid w:val="002C5F73"/>
    <w:rsid w:val="002C6070"/>
    <w:rsid w:val="002C62C0"/>
    <w:rsid w:val="002C64F7"/>
    <w:rsid w:val="002C6827"/>
    <w:rsid w:val="002C692F"/>
    <w:rsid w:val="002C6ADE"/>
    <w:rsid w:val="002C6FAB"/>
    <w:rsid w:val="002C7265"/>
    <w:rsid w:val="002C72ED"/>
    <w:rsid w:val="002C74CF"/>
    <w:rsid w:val="002C78FA"/>
    <w:rsid w:val="002C7C21"/>
    <w:rsid w:val="002C7C91"/>
    <w:rsid w:val="002D0BA0"/>
    <w:rsid w:val="002D0BC0"/>
    <w:rsid w:val="002D0F28"/>
    <w:rsid w:val="002D10C3"/>
    <w:rsid w:val="002D151B"/>
    <w:rsid w:val="002D15E5"/>
    <w:rsid w:val="002D177E"/>
    <w:rsid w:val="002D18BD"/>
    <w:rsid w:val="002D2537"/>
    <w:rsid w:val="002D2A0C"/>
    <w:rsid w:val="002D2E17"/>
    <w:rsid w:val="002D2FAD"/>
    <w:rsid w:val="002D3059"/>
    <w:rsid w:val="002D327C"/>
    <w:rsid w:val="002D33E7"/>
    <w:rsid w:val="002D382C"/>
    <w:rsid w:val="002D3873"/>
    <w:rsid w:val="002D388A"/>
    <w:rsid w:val="002D3C8C"/>
    <w:rsid w:val="002D3F99"/>
    <w:rsid w:val="002D4A9D"/>
    <w:rsid w:val="002D550B"/>
    <w:rsid w:val="002D553B"/>
    <w:rsid w:val="002D586D"/>
    <w:rsid w:val="002D5926"/>
    <w:rsid w:val="002D5B9E"/>
    <w:rsid w:val="002D5C58"/>
    <w:rsid w:val="002D5E2D"/>
    <w:rsid w:val="002D5F8A"/>
    <w:rsid w:val="002D60B5"/>
    <w:rsid w:val="002D611D"/>
    <w:rsid w:val="002D6C49"/>
    <w:rsid w:val="002D6C6D"/>
    <w:rsid w:val="002D7621"/>
    <w:rsid w:val="002D782F"/>
    <w:rsid w:val="002D7908"/>
    <w:rsid w:val="002D7C69"/>
    <w:rsid w:val="002E0631"/>
    <w:rsid w:val="002E07EF"/>
    <w:rsid w:val="002E0C91"/>
    <w:rsid w:val="002E0E19"/>
    <w:rsid w:val="002E1C8F"/>
    <w:rsid w:val="002E2593"/>
    <w:rsid w:val="002E26A9"/>
    <w:rsid w:val="002E2783"/>
    <w:rsid w:val="002E2D21"/>
    <w:rsid w:val="002E2EB7"/>
    <w:rsid w:val="002E32A8"/>
    <w:rsid w:val="002E3418"/>
    <w:rsid w:val="002E3743"/>
    <w:rsid w:val="002E37CF"/>
    <w:rsid w:val="002E3E1D"/>
    <w:rsid w:val="002E3FB5"/>
    <w:rsid w:val="002E43F0"/>
    <w:rsid w:val="002E455D"/>
    <w:rsid w:val="002E4705"/>
    <w:rsid w:val="002E4A0A"/>
    <w:rsid w:val="002E4C10"/>
    <w:rsid w:val="002E4EF1"/>
    <w:rsid w:val="002E4FD7"/>
    <w:rsid w:val="002E55A8"/>
    <w:rsid w:val="002E589E"/>
    <w:rsid w:val="002E592A"/>
    <w:rsid w:val="002E5A5E"/>
    <w:rsid w:val="002E6640"/>
    <w:rsid w:val="002E6860"/>
    <w:rsid w:val="002E6C71"/>
    <w:rsid w:val="002E6FF9"/>
    <w:rsid w:val="002E7370"/>
    <w:rsid w:val="002E7580"/>
    <w:rsid w:val="002E76DD"/>
    <w:rsid w:val="002E7932"/>
    <w:rsid w:val="002F0060"/>
    <w:rsid w:val="002F0074"/>
    <w:rsid w:val="002F05A4"/>
    <w:rsid w:val="002F05E2"/>
    <w:rsid w:val="002F13AE"/>
    <w:rsid w:val="002F14D6"/>
    <w:rsid w:val="002F17AC"/>
    <w:rsid w:val="002F1C6E"/>
    <w:rsid w:val="002F2116"/>
    <w:rsid w:val="002F213F"/>
    <w:rsid w:val="002F22FF"/>
    <w:rsid w:val="002F238E"/>
    <w:rsid w:val="002F24F9"/>
    <w:rsid w:val="002F2A9E"/>
    <w:rsid w:val="002F2BF5"/>
    <w:rsid w:val="002F2C68"/>
    <w:rsid w:val="002F2E59"/>
    <w:rsid w:val="002F2FBD"/>
    <w:rsid w:val="002F318E"/>
    <w:rsid w:val="002F3224"/>
    <w:rsid w:val="002F3401"/>
    <w:rsid w:val="002F355C"/>
    <w:rsid w:val="002F371A"/>
    <w:rsid w:val="002F3E6D"/>
    <w:rsid w:val="002F3F85"/>
    <w:rsid w:val="002F3FBF"/>
    <w:rsid w:val="002F4143"/>
    <w:rsid w:val="002F44B2"/>
    <w:rsid w:val="002F45CC"/>
    <w:rsid w:val="002F4681"/>
    <w:rsid w:val="002F4A05"/>
    <w:rsid w:val="002F4B6E"/>
    <w:rsid w:val="002F5488"/>
    <w:rsid w:val="002F5503"/>
    <w:rsid w:val="002F5ACF"/>
    <w:rsid w:val="002F5E96"/>
    <w:rsid w:val="002F642B"/>
    <w:rsid w:val="002F657D"/>
    <w:rsid w:val="002F6633"/>
    <w:rsid w:val="002F664D"/>
    <w:rsid w:val="002F669D"/>
    <w:rsid w:val="002F6760"/>
    <w:rsid w:val="002F6900"/>
    <w:rsid w:val="002F6AD2"/>
    <w:rsid w:val="002F6C29"/>
    <w:rsid w:val="002F6FB0"/>
    <w:rsid w:val="002F74B8"/>
    <w:rsid w:val="002F7765"/>
    <w:rsid w:val="002F78F5"/>
    <w:rsid w:val="002F7F8F"/>
    <w:rsid w:val="003000BB"/>
    <w:rsid w:val="003000DE"/>
    <w:rsid w:val="00300392"/>
    <w:rsid w:val="003003F1"/>
    <w:rsid w:val="00300936"/>
    <w:rsid w:val="00300B72"/>
    <w:rsid w:val="00300D0C"/>
    <w:rsid w:val="00301140"/>
    <w:rsid w:val="00301205"/>
    <w:rsid w:val="003018B3"/>
    <w:rsid w:val="00301B7C"/>
    <w:rsid w:val="00301CD4"/>
    <w:rsid w:val="00301D8B"/>
    <w:rsid w:val="00302337"/>
    <w:rsid w:val="00302340"/>
    <w:rsid w:val="00302449"/>
    <w:rsid w:val="00302873"/>
    <w:rsid w:val="00302D62"/>
    <w:rsid w:val="00302E7D"/>
    <w:rsid w:val="00302F00"/>
    <w:rsid w:val="00303070"/>
    <w:rsid w:val="003030DC"/>
    <w:rsid w:val="00303119"/>
    <w:rsid w:val="00303162"/>
    <w:rsid w:val="00303310"/>
    <w:rsid w:val="003033C1"/>
    <w:rsid w:val="00303B9A"/>
    <w:rsid w:val="00304179"/>
    <w:rsid w:val="003046BE"/>
    <w:rsid w:val="0030480E"/>
    <w:rsid w:val="00304A94"/>
    <w:rsid w:val="00304B1B"/>
    <w:rsid w:val="00305059"/>
    <w:rsid w:val="00305144"/>
    <w:rsid w:val="00305394"/>
    <w:rsid w:val="00305966"/>
    <w:rsid w:val="00305B15"/>
    <w:rsid w:val="00305F39"/>
    <w:rsid w:val="0030615E"/>
    <w:rsid w:val="00306369"/>
    <w:rsid w:val="00306BF4"/>
    <w:rsid w:val="00306E76"/>
    <w:rsid w:val="00306F06"/>
    <w:rsid w:val="003071E5"/>
    <w:rsid w:val="0030720A"/>
    <w:rsid w:val="003074DD"/>
    <w:rsid w:val="003075C3"/>
    <w:rsid w:val="003075D0"/>
    <w:rsid w:val="00307A9A"/>
    <w:rsid w:val="00307D1A"/>
    <w:rsid w:val="00307EA4"/>
    <w:rsid w:val="003101E1"/>
    <w:rsid w:val="00310206"/>
    <w:rsid w:val="00310520"/>
    <w:rsid w:val="003105A5"/>
    <w:rsid w:val="00310899"/>
    <w:rsid w:val="00310C85"/>
    <w:rsid w:val="00310EEC"/>
    <w:rsid w:val="00311146"/>
    <w:rsid w:val="003111B8"/>
    <w:rsid w:val="00311271"/>
    <w:rsid w:val="00311305"/>
    <w:rsid w:val="00311591"/>
    <w:rsid w:val="0031162E"/>
    <w:rsid w:val="0031229A"/>
    <w:rsid w:val="00312411"/>
    <w:rsid w:val="00312501"/>
    <w:rsid w:val="00312596"/>
    <w:rsid w:val="003126A6"/>
    <w:rsid w:val="0031285B"/>
    <w:rsid w:val="00312AF5"/>
    <w:rsid w:val="00312DB4"/>
    <w:rsid w:val="00312DF3"/>
    <w:rsid w:val="00312E5D"/>
    <w:rsid w:val="00313009"/>
    <w:rsid w:val="00313047"/>
    <w:rsid w:val="003133A1"/>
    <w:rsid w:val="003135A8"/>
    <w:rsid w:val="00313AFB"/>
    <w:rsid w:val="00313B60"/>
    <w:rsid w:val="00313D51"/>
    <w:rsid w:val="00313D5D"/>
    <w:rsid w:val="00314046"/>
    <w:rsid w:val="00314185"/>
    <w:rsid w:val="0031438B"/>
    <w:rsid w:val="0031456A"/>
    <w:rsid w:val="00314854"/>
    <w:rsid w:val="003149AD"/>
    <w:rsid w:val="00314A28"/>
    <w:rsid w:val="00315309"/>
    <w:rsid w:val="00315738"/>
    <w:rsid w:val="003157B0"/>
    <w:rsid w:val="00315837"/>
    <w:rsid w:val="00315974"/>
    <w:rsid w:val="00316104"/>
    <w:rsid w:val="00316190"/>
    <w:rsid w:val="00316D5F"/>
    <w:rsid w:val="00316E7A"/>
    <w:rsid w:val="00317192"/>
    <w:rsid w:val="0031721A"/>
    <w:rsid w:val="00317277"/>
    <w:rsid w:val="003175E2"/>
    <w:rsid w:val="00317D17"/>
    <w:rsid w:val="00320297"/>
    <w:rsid w:val="0032172C"/>
    <w:rsid w:val="0032172D"/>
    <w:rsid w:val="00321BD1"/>
    <w:rsid w:val="00321D4D"/>
    <w:rsid w:val="00321EF3"/>
    <w:rsid w:val="00321FB1"/>
    <w:rsid w:val="00322069"/>
    <w:rsid w:val="003229C8"/>
    <w:rsid w:val="00322B8F"/>
    <w:rsid w:val="00323531"/>
    <w:rsid w:val="003235D4"/>
    <w:rsid w:val="00323968"/>
    <w:rsid w:val="00323BDF"/>
    <w:rsid w:val="00323C29"/>
    <w:rsid w:val="00323ED7"/>
    <w:rsid w:val="003248B8"/>
    <w:rsid w:val="0032492B"/>
    <w:rsid w:val="00324AA4"/>
    <w:rsid w:val="00324AE9"/>
    <w:rsid w:val="00325749"/>
    <w:rsid w:val="00325774"/>
    <w:rsid w:val="003258A6"/>
    <w:rsid w:val="00325BA2"/>
    <w:rsid w:val="00325C93"/>
    <w:rsid w:val="00325D78"/>
    <w:rsid w:val="00325E71"/>
    <w:rsid w:val="003261EA"/>
    <w:rsid w:val="0032645E"/>
    <w:rsid w:val="00326A53"/>
    <w:rsid w:val="00326A54"/>
    <w:rsid w:val="00326E2B"/>
    <w:rsid w:val="00326E4D"/>
    <w:rsid w:val="00327341"/>
    <w:rsid w:val="003273E7"/>
    <w:rsid w:val="0032756C"/>
    <w:rsid w:val="003275BF"/>
    <w:rsid w:val="00327688"/>
    <w:rsid w:val="00327692"/>
    <w:rsid w:val="003278A5"/>
    <w:rsid w:val="00327A36"/>
    <w:rsid w:val="00327C0D"/>
    <w:rsid w:val="00327F72"/>
    <w:rsid w:val="003300D7"/>
    <w:rsid w:val="003301CB"/>
    <w:rsid w:val="00330243"/>
    <w:rsid w:val="00330557"/>
    <w:rsid w:val="00330578"/>
    <w:rsid w:val="0033069C"/>
    <w:rsid w:val="003306CC"/>
    <w:rsid w:val="00330DB3"/>
    <w:rsid w:val="00330FCC"/>
    <w:rsid w:val="00331057"/>
    <w:rsid w:val="003310F5"/>
    <w:rsid w:val="00331303"/>
    <w:rsid w:val="0033142C"/>
    <w:rsid w:val="00331860"/>
    <w:rsid w:val="003319C0"/>
    <w:rsid w:val="00331E7E"/>
    <w:rsid w:val="0033271D"/>
    <w:rsid w:val="00332890"/>
    <w:rsid w:val="00332C43"/>
    <w:rsid w:val="00333529"/>
    <w:rsid w:val="00333675"/>
    <w:rsid w:val="00333894"/>
    <w:rsid w:val="00333927"/>
    <w:rsid w:val="00333A32"/>
    <w:rsid w:val="003345F0"/>
    <w:rsid w:val="00334695"/>
    <w:rsid w:val="00334884"/>
    <w:rsid w:val="003350B8"/>
    <w:rsid w:val="00335310"/>
    <w:rsid w:val="0033540B"/>
    <w:rsid w:val="00335726"/>
    <w:rsid w:val="00335A9E"/>
    <w:rsid w:val="00335D40"/>
    <w:rsid w:val="00335E85"/>
    <w:rsid w:val="0033637B"/>
    <w:rsid w:val="003367FE"/>
    <w:rsid w:val="00336808"/>
    <w:rsid w:val="00336824"/>
    <w:rsid w:val="003369C7"/>
    <w:rsid w:val="003369DC"/>
    <w:rsid w:val="00336C17"/>
    <w:rsid w:val="00336CEB"/>
    <w:rsid w:val="00337128"/>
    <w:rsid w:val="003371C1"/>
    <w:rsid w:val="00337440"/>
    <w:rsid w:val="00337BF2"/>
    <w:rsid w:val="00337D9D"/>
    <w:rsid w:val="00340CE6"/>
    <w:rsid w:val="00340E2A"/>
    <w:rsid w:val="00340E7D"/>
    <w:rsid w:val="0034125B"/>
    <w:rsid w:val="00341313"/>
    <w:rsid w:val="00341334"/>
    <w:rsid w:val="003415EC"/>
    <w:rsid w:val="003416A3"/>
    <w:rsid w:val="00341B41"/>
    <w:rsid w:val="00341B5F"/>
    <w:rsid w:val="00341E82"/>
    <w:rsid w:val="00341EA8"/>
    <w:rsid w:val="00342271"/>
    <w:rsid w:val="0034237B"/>
    <w:rsid w:val="00342821"/>
    <w:rsid w:val="003428D1"/>
    <w:rsid w:val="00342F93"/>
    <w:rsid w:val="00342FDF"/>
    <w:rsid w:val="003435FF"/>
    <w:rsid w:val="003436CC"/>
    <w:rsid w:val="00343B8D"/>
    <w:rsid w:val="00343BE1"/>
    <w:rsid w:val="00343C13"/>
    <w:rsid w:val="00343C18"/>
    <w:rsid w:val="00343C21"/>
    <w:rsid w:val="00343D49"/>
    <w:rsid w:val="00343DFF"/>
    <w:rsid w:val="0034456B"/>
    <w:rsid w:val="003446A3"/>
    <w:rsid w:val="0034481F"/>
    <w:rsid w:val="00344ED1"/>
    <w:rsid w:val="00345292"/>
    <w:rsid w:val="003456DB"/>
    <w:rsid w:val="003457E8"/>
    <w:rsid w:val="0034591C"/>
    <w:rsid w:val="00345E52"/>
    <w:rsid w:val="00345F8B"/>
    <w:rsid w:val="00346044"/>
    <w:rsid w:val="00346054"/>
    <w:rsid w:val="0034626F"/>
    <w:rsid w:val="0034649A"/>
    <w:rsid w:val="003464D7"/>
    <w:rsid w:val="003468E8"/>
    <w:rsid w:val="00346D84"/>
    <w:rsid w:val="00346F61"/>
    <w:rsid w:val="003471ED"/>
    <w:rsid w:val="003477A5"/>
    <w:rsid w:val="003479F2"/>
    <w:rsid w:val="00347ED3"/>
    <w:rsid w:val="003501F0"/>
    <w:rsid w:val="0035047B"/>
    <w:rsid w:val="0035056E"/>
    <w:rsid w:val="00350649"/>
    <w:rsid w:val="00350AD9"/>
    <w:rsid w:val="00350CF2"/>
    <w:rsid w:val="00351493"/>
    <w:rsid w:val="003518D4"/>
    <w:rsid w:val="00351EF0"/>
    <w:rsid w:val="003520BB"/>
    <w:rsid w:val="003521F0"/>
    <w:rsid w:val="0035228D"/>
    <w:rsid w:val="003529FB"/>
    <w:rsid w:val="00352C07"/>
    <w:rsid w:val="00352CE3"/>
    <w:rsid w:val="00352F7F"/>
    <w:rsid w:val="0035301E"/>
    <w:rsid w:val="0035313B"/>
    <w:rsid w:val="0035360E"/>
    <w:rsid w:val="003537ED"/>
    <w:rsid w:val="00353974"/>
    <w:rsid w:val="00353F07"/>
    <w:rsid w:val="00354438"/>
    <w:rsid w:val="00354456"/>
    <w:rsid w:val="0035469C"/>
    <w:rsid w:val="00354B24"/>
    <w:rsid w:val="00354DE1"/>
    <w:rsid w:val="00354F0F"/>
    <w:rsid w:val="003553FA"/>
    <w:rsid w:val="003562BC"/>
    <w:rsid w:val="00356628"/>
    <w:rsid w:val="003568B4"/>
    <w:rsid w:val="00356C4B"/>
    <w:rsid w:val="003574AB"/>
    <w:rsid w:val="003575E4"/>
    <w:rsid w:val="003578AC"/>
    <w:rsid w:val="00357934"/>
    <w:rsid w:val="00357CEA"/>
    <w:rsid w:val="00357EAF"/>
    <w:rsid w:val="00357F8E"/>
    <w:rsid w:val="0036057D"/>
    <w:rsid w:val="003605FC"/>
    <w:rsid w:val="00360A97"/>
    <w:rsid w:val="00361237"/>
    <w:rsid w:val="003613B0"/>
    <w:rsid w:val="0036194B"/>
    <w:rsid w:val="00361C40"/>
    <w:rsid w:val="00361C8A"/>
    <w:rsid w:val="00361E45"/>
    <w:rsid w:val="00362354"/>
    <w:rsid w:val="00362420"/>
    <w:rsid w:val="0036268D"/>
    <w:rsid w:val="0036272F"/>
    <w:rsid w:val="00362849"/>
    <w:rsid w:val="00362EB5"/>
    <w:rsid w:val="00363209"/>
    <w:rsid w:val="0036337F"/>
    <w:rsid w:val="00363395"/>
    <w:rsid w:val="003637F5"/>
    <w:rsid w:val="0036396B"/>
    <w:rsid w:val="00363AF4"/>
    <w:rsid w:val="00363D01"/>
    <w:rsid w:val="0036409A"/>
    <w:rsid w:val="003640B1"/>
    <w:rsid w:val="003643DA"/>
    <w:rsid w:val="00364F1F"/>
    <w:rsid w:val="003651C4"/>
    <w:rsid w:val="00365312"/>
    <w:rsid w:val="0036573C"/>
    <w:rsid w:val="003657B2"/>
    <w:rsid w:val="00365816"/>
    <w:rsid w:val="003658AB"/>
    <w:rsid w:val="003659A7"/>
    <w:rsid w:val="00365F5F"/>
    <w:rsid w:val="00366140"/>
    <w:rsid w:val="003665DD"/>
    <w:rsid w:val="0036679E"/>
    <w:rsid w:val="003667D7"/>
    <w:rsid w:val="00366FDC"/>
    <w:rsid w:val="0036738E"/>
    <w:rsid w:val="0036744C"/>
    <w:rsid w:val="00367CB6"/>
    <w:rsid w:val="00367CBC"/>
    <w:rsid w:val="00367E9B"/>
    <w:rsid w:val="00370410"/>
    <w:rsid w:val="003704C4"/>
    <w:rsid w:val="003708B8"/>
    <w:rsid w:val="00370B68"/>
    <w:rsid w:val="00370DA5"/>
    <w:rsid w:val="00372415"/>
    <w:rsid w:val="0037247E"/>
    <w:rsid w:val="003724F6"/>
    <w:rsid w:val="003730B7"/>
    <w:rsid w:val="00373621"/>
    <w:rsid w:val="0037369A"/>
    <w:rsid w:val="003737C7"/>
    <w:rsid w:val="003737DE"/>
    <w:rsid w:val="00373C49"/>
    <w:rsid w:val="00373EAC"/>
    <w:rsid w:val="003740E6"/>
    <w:rsid w:val="003743CA"/>
    <w:rsid w:val="00374725"/>
    <w:rsid w:val="003749E4"/>
    <w:rsid w:val="00374A56"/>
    <w:rsid w:val="00374ABD"/>
    <w:rsid w:val="003756C2"/>
    <w:rsid w:val="00375A1A"/>
    <w:rsid w:val="00375C4D"/>
    <w:rsid w:val="0037623F"/>
    <w:rsid w:val="0037624E"/>
    <w:rsid w:val="003763CB"/>
    <w:rsid w:val="00376782"/>
    <w:rsid w:val="00376D03"/>
    <w:rsid w:val="0037735C"/>
    <w:rsid w:val="003778C1"/>
    <w:rsid w:val="00377D9C"/>
    <w:rsid w:val="00377F0A"/>
    <w:rsid w:val="00377FFE"/>
    <w:rsid w:val="00380540"/>
    <w:rsid w:val="00380548"/>
    <w:rsid w:val="00380E87"/>
    <w:rsid w:val="00380F2E"/>
    <w:rsid w:val="003810AC"/>
    <w:rsid w:val="003813D8"/>
    <w:rsid w:val="003814F1"/>
    <w:rsid w:val="0038160F"/>
    <w:rsid w:val="00381771"/>
    <w:rsid w:val="00381783"/>
    <w:rsid w:val="00381B11"/>
    <w:rsid w:val="00381B5D"/>
    <w:rsid w:val="00381EE5"/>
    <w:rsid w:val="00381FF2"/>
    <w:rsid w:val="00382166"/>
    <w:rsid w:val="003822F3"/>
    <w:rsid w:val="003835FF"/>
    <w:rsid w:val="00383985"/>
    <w:rsid w:val="00383AB5"/>
    <w:rsid w:val="00383C92"/>
    <w:rsid w:val="0038405C"/>
    <w:rsid w:val="00384649"/>
    <w:rsid w:val="0038477A"/>
    <w:rsid w:val="00384A86"/>
    <w:rsid w:val="00384C3D"/>
    <w:rsid w:val="0038534C"/>
    <w:rsid w:val="0038545E"/>
    <w:rsid w:val="00385505"/>
    <w:rsid w:val="00385A50"/>
    <w:rsid w:val="00385BAD"/>
    <w:rsid w:val="0038601B"/>
    <w:rsid w:val="003862FB"/>
    <w:rsid w:val="00386399"/>
    <w:rsid w:val="003864D6"/>
    <w:rsid w:val="0038688F"/>
    <w:rsid w:val="003868F5"/>
    <w:rsid w:val="0038695E"/>
    <w:rsid w:val="003869FD"/>
    <w:rsid w:val="00386ADC"/>
    <w:rsid w:val="00386E7F"/>
    <w:rsid w:val="00386F63"/>
    <w:rsid w:val="00387346"/>
    <w:rsid w:val="00387771"/>
    <w:rsid w:val="00387889"/>
    <w:rsid w:val="0038794F"/>
    <w:rsid w:val="003879F9"/>
    <w:rsid w:val="00387D25"/>
    <w:rsid w:val="00387DCD"/>
    <w:rsid w:val="00390433"/>
    <w:rsid w:val="00390721"/>
    <w:rsid w:val="003909E0"/>
    <w:rsid w:val="00390EF1"/>
    <w:rsid w:val="003911F6"/>
    <w:rsid w:val="00391394"/>
    <w:rsid w:val="00391B60"/>
    <w:rsid w:val="00391BFC"/>
    <w:rsid w:val="00391EB9"/>
    <w:rsid w:val="00391ECB"/>
    <w:rsid w:val="00392000"/>
    <w:rsid w:val="0039200A"/>
    <w:rsid w:val="00392422"/>
    <w:rsid w:val="0039269F"/>
    <w:rsid w:val="003926ED"/>
    <w:rsid w:val="0039293F"/>
    <w:rsid w:val="00392A5D"/>
    <w:rsid w:val="00392AC4"/>
    <w:rsid w:val="00393011"/>
    <w:rsid w:val="00393364"/>
    <w:rsid w:val="00393490"/>
    <w:rsid w:val="00393528"/>
    <w:rsid w:val="00393A96"/>
    <w:rsid w:val="003944D3"/>
    <w:rsid w:val="003947D7"/>
    <w:rsid w:val="0039496D"/>
    <w:rsid w:val="00394C22"/>
    <w:rsid w:val="003953EA"/>
    <w:rsid w:val="003954CC"/>
    <w:rsid w:val="003955A3"/>
    <w:rsid w:val="0039572E"/>
    <w:rsid w:val="0039595D"/>
    <w:rsid w:val="0039596C"/>
    <w:rsid w:val="003965C7"/>
    <w:rsid w:val="00396810"/>
    <w:rsid w:val="00396BF0"/>
    <w:rsid w:val="00396E94"/>
    <w:rsid w:val="003976B3"/>
    <w:rsid w:val="00397E60"/>
    <w:rsid w:val="003A0151"/>
    <w:rsid w:val="003A02F8"/>
    <w:rsid w:val="003A075F"/>
    <w:rsid w:val="003A08BE"/>
    <w:rsid w:val="003A0940"/>
    <w:rsid w:val="003A0A39"/>
    <w:rsid w:val="003A0D4C"/>
    <w:rsid w:val="003A1610"/>
    <w:rsid w:val="003A1A6E"/>
    <w:rsid w:val="003A1B00"/>
    <w:rsid w:val="003A1CA5"/>
    <w:rsid w:val="003A1FF5"/>
    <w:rsid w:val="003A244F"/>
    <w:rsid w:val="003A2E7E"/>
    <w:rsid w:val="003A3E02"/>
    <w:rsid w:val="003A4121"/>
    <w:rsid w:val="003A427E"/>
    <w:rsid w:val="003A4546"/>
    <w:rsid w:val="003A4E48"/>
    <w:rsid w:val="003A4EE5"/>
    <w:rsid w:val="003A5164"/>
    <w:rsid w:val="003A53A0"/>
    <w:rsid w:val="003A5B17"/>
    <w:rsid w:val="003A5F6D"/>
    <w:rsid w:val="003A5FEC"/>
    <w:rsid w:val="003A693A"/>
    <w:rsid w:val="003A6AFD"/>
    <w:rsid w:val="003A75F2"/>
    <w:rsid w:val="003A78A0"/>
    <w:rsid w:val="003A7AB3"/>
    <w:rsid w:val="003A7D2B"/>
    <w:rsid w:val="003A7F29"/>
    <w:rsid w:val="003B008C"/>
    <w:rsid w:val="003B0718"/>
    <w:rsid w:val="003B0868"/>
    <w:rsid w:val="003B0872"/>
    <w:rsid w:val="003B0C8A"/>
    <w:rsid w:val="003B0DC7"/>
    <w:rsid w:val="003B0F7D"/>
    <w:rsid w:val="003B122C"/>
    <w:rsid w:val="003B144A"/>
    <w:rsid w:val="003B154C"/>
    <w:rsid w:val="003B1F55"/>
    <w:rsid w:val="003B24E5"/>
    <w:rsid w:val="003B2BA0"/>
    <w:rsid w:val="003B2E66"/>
    <w:rsid w:val="003B323F"/>
    <w:rsid w:val="003B35BC"/>
    <w:rsid w:val="003B394A"/>
    <w:rsid w:val="003B3A18"/>
    <w:rsid w:val="003B3CE9"/>
    <w:rsid w:val="003B3FA2"/>
    <w:rsid w:val="003B4052"/>
    <w:rsid w:val="003B416B"/>
    <w:rsid w:val="003B41B6"/>
    <w:rsid w:val="003B423F"/>
    <w:rsid w:val="003B49BD"/>
    <w:rsid w:val="003B4C3E"/>
    <w:rsid w:val="003B4D5B"/>
    <w:rsid w:val="003B518D"/>
    <w:rsid w:val="003B5578"/>
    <w:rsid w:val="003B5A81"/>
    <w:rsid w:val="003B5B53"/>
    <w:rsid w:val="003B5B8D"/>
    <w:rsid w:val="003B5C03"/>
    <w:rsid w:val="003B5ED6"/>
    <w:rsid w:val="003B5FA8"/>
    <w:rsid w:val="003B609F"/>
    <w:rsid w:val="003B626A"/>
    <w:rsid w:val="003B6482"/>
    <w:rsid w:val="003B64D5"/>
    <w:rsid w:val="003B6E5D"/>
    <w:rsid w:val="003B6F3A"/>
    <w:rsid w:val="003B717E"/>
    <w:rsid w:val="003B71EA"/>
    <w:rsid w:val="003B73BA"/>
    <w:rsid w:val="003B77C7"/>
    <w:rsid w:val="003B7967"/>
    <w:rsid w:val="003B7B94"/>
    <w:rsid w:val="003B7C3B"/>
    <w:rsid w:val="003B7D39"/>
    <w:rsid w:val="003C00A4"/>
    <w:rsid w:val="003C0153"/>
    <w:rsid w:val="003C067B"/>
    <w:rsid w:val="003C0BB2"/>
    <w:rsid w:val="003C0BF5"/>
    <w:rsid w:val="003C1A03"/>
    <w:rsid w:val="003C24BB"/>
    <w:rsid w:val="003C252B"/>
    <w:rsid w:val="003C263F"/>
    <w:rsid w:val="003C2854"/>
    <w:rsid w:val="003C3068"/>
    <w:rsid w:val="003C3524"/>
    <w:rsid w:val="003C3565"/>
    <w:rsid w:val="003C37DE"/>
    <w:rsid w:val="003C3948"/>
    <w:rsid w:val="003C3A8E"/>
    <w:rsid w:val="003C3C4D"/>
    <w:rsid w:val="003C3EBA"/>
    <w:rsid w:val="003C4AE2"/>
    <w:rsid w:val="003C4FBD"/>
    <w:rsid w:val="003C5127"/>
    <w:rsid w:val="003C5202"/>
    <w:rsid w:val="003C5285"/>
    <w:rsid w:val="003C52D7"/>
    <w:rsid w:val="003C565C"/>
    <w:rsid w:val="003C57F0"/>
    <w:rsid w:val="003C595B"/>
    <w:rsid w:val="003C5AD7"/>
    <w:rsid w:val="003C5B6A"/>
    <w:rsid w:val="003C67B4"/>
    <w:rsid w:val="003C6C36"/>
    <w:rsid w:val="003C6ED2"/>
    <w:rsid w:val="003C7462"/>
    <w:rsid w:val="003C74C1"/>
    <w:rsid w:val="003C7534"/>
    <w:rsid w:val="003C7656"/>
    <w:rsid w:val="003C76D1"/>
    <w:rsid w:val="003C7D9A"/>
    <w:rsid w:val="003C7F55"/>
    <w:rsid w:val="003D0744"/>
    <w:rsid w:val="003D0800"/>
    <w:rsid w:val="003D0C18"/>
    <w:rsid w:val="003D0C3D"/>
    <w:rsid w:val="003D0D5B"/>
    <w:rsid w:val="003D0D8F"/>
    <w:rsid w:val="003D0E37"/>
    <w:rsid w:val="003D0E9E"/>
    <w:rsid w:val="003D0FFD"/>
    <w:rsid w:val="003D104A"/>
    <w:rsid w:val="003D1107"/>
    <w:rsid w:val="003D1163"/>
    <w:rsid w:val="003D11BF"/>
    <w:rsid w:val="003D1BCC"/>
    <w:rsid w:val="003D1BE3"/>
    <w:rsid w:val="003D2072"/>
    <w:rsid w:val="003D21D2"/>
    <w:rsid w:val="003D2542"/>
    <w:rsid w:val="003D2BE2"/>
    <w:rsid w:val="003D2C87"/>
    <w:rsid w:val="003D35DE"/>
    <w:rsid w:val="003D3678"/>
    <w:rsid w:val="003D38DE"/>
    <w:rsid w:val="003D39B4"/>
    <w:rsid w:val="003D3A60"/>
    <w:rsid w:val="003D3DB6"/>
    <w:rsid w:val="003D3F79"/>
    <w:rsid w:val="003D4533"/>
    <w:rsid w:val="003D457C"/>
    <w:rsid w:val="003D4710"/>
    <w:rsid w:val="003D4A0B"/>
    <w:rsid w:val="003D4A1C"/>
    <w:rsid w:val="003D4A5B"/>
    <w:rsid w:val="003D508D"/>
    <w:rsid w:val="003D5204"/>
    <w:rsid w:val="003D54AC"/>
    <w:rsid w:val="003D5544"/>
    <w:rsid w:val="003D5547"/>
    <w:rsid w:val="003D56AC"/>
    <w:rsid w:val="003D586B"/>
    <w:rsid w:val="003D59EE"/>
    <w:rsid w:val="003D5FE5"/>
    <w:rsid w:val="003D6176"/>
    <w:rsid w:val="003D6445"/>
    <w:rsid w:val="003D6EEC"/>
    <w:rsid w:val="003D7303"/>
    <w:rsid w:val="003D7A50"/>
    <w:rsid w:val="003D7B95"/>
    <w:rsid w:val="003D7D5B"/>
    <w:rsid w:val="003D7F9E"/>
    <w:rsid w:val="003E04D3"/>
    <w:rsid w:val="003E055B"/>
    <w:rsid w:val="003E05C9"/>
    <w:rsid w:val="003E0A72"/>
    <w:rsid w:val="003E11E3"/>
    <w:rsid w:val="003E11F4"/>
    <w:rsid w:val="003E1796"/>
    <w:rsid w:val="003E1ABC"/>
    <w:rsid w:val="003E1B04"/>
    <w:rsid w:val="003E1CFC"/>
    <w:rsid w:val="003E1EF7"/>
    <w:rsid w:val="003E2473"/>
    <w:rsid w:val="003E26D1"/>
    <w:rsid w:val="003E2C17"/>
    <w:rsid w:val="003E2CD0"/>
    <w:rsid w:val="003E2EBB"/>
    <w:rsid w:val="003E3247"/>
    <w:rsid w:val="003E3275"/>
    <w:rsid w:val="003E47F2"/>
    <w:rsid w:val="003E4903"/>
    <w:rsid w:val="003E4DCE"/>
    <w:rsid w:val="003E4EBB"/>
    <w:rsid w:val="003E5AFC"/>
    <w:rsid w:val="003E5B41"/>
    <w:rsid w:val="003E60FA"/>
    <w:rsid w:val="003E61DC"/>
    <w:rsid w:val="003E63CD"/>
    <w:rsid w:val="003E64C0"/>
    <w:rsid w:val="003E6776"/>
    <w:rsid w:val="003E6783"/>
    <w:rsid w:val="003E697B"/>
    <w:rsid w:val="003E6A2C"/>
    <w:rsid w:val="003E6B6A"/>
    <w:rsid w:val="003E6DE9"/>
    <w:rsid w:val="003E6E4C"/>
    <w:rsid w:val="003E6F95"/>
    <w:rsid w:val="003E778D"/>
    <w:rsid w:val="003F00E6"/>
    <w:rsid w:val="003F0455"/>
    <w:rsid w:val="003F1075"/>
    <w:rsid w:val="003F12DD"/>
    <w:rsid w:val="003F1377"/>
    <w:rsid w:val="003F137F"/>
    <w:rsid w:val="003F15C9"/>
    <w:rsid w:val="003F16BA"/>
    <w:rsid w:val="003F1797"/>
    <w:rsid w:val="003F1843"/>
    <w:rsid w:val="003F1907"/>
    <w:rsid w:val="003F1CFB"/>
    <w:rsid w:val="003F1D6F"/>
    <w:rsid w:val="003F27FE"/>
    <w:rsid w:val="003F2B7E"/>
    <w:rsid w:val="003F354A"/>
    <w:rsid w:val="003F3C2C"/>
    <w:rsid w:val="003F41AC"/>
    <w:rsid w:val="003F43EF"/>
    <w:rsid w:val="003F464E"/>
    <w:rsid w:val="003F46D1"/>
    <w:rsid w:val="003F478E"/>
    <w:rsid w:val="003F48CC"/>
    <w:rsid w:val="003F4B4F"/>
    <w:rsid w:val="003F4C6E"/>
    <w:rsid w:val="003F4D88"/>
    <w:rsid w:val="003F5618"/>
    <w:rsid w:val="003F5636"/>
    <w:rsid w:val="003F57C6"/>
    <w:rsid w:val="003F5EC4"/>
    <w:rsid w:val="003F5FE8"/>
    <w:rsid w:val="003F6334"/>
    <w:rsid w:val="003F63FC"/>
    <w:rsid w:val="003F660F"/>
    <w:rsid w:val="003F6790"/>
    <w:rsid w:val="003F6941"/>
    <w:rsid w:val="003F6A31"/>
    <w:rsid w:val="003F6BC4"/>
    <w:rsid w:val="003F6D4C"/>
    <w:rsid w:val="003F7879"/>
    <w:rsid w:val="003F7D89"/>
    <w:rsid w:val="003F7FCA"/>
    <w:rsid w:val="0040001F"/>
    <w:rsid w:val="00400334"/>
    <w:rsid w:val="004004A5"/>
    <w:rsid w:val="00400501"/>
    <w:rsid w:val="00400BE3"/>
    <w:rsid w:val="00400EBD"/>
    <w:rsid w:val="00400FE3"/>
    <w:rsid w:val="0040106F"/>
    <w:rsid w:val="0040120C"/>
    <w:rsid w:val="004016A5"/>
    <w:rsid w:val="00401BB7"/>
    <w:rsid w:val="00401D50"/>
    <w:rsid w:val="00401D83"/>
    <w:rsid w:val="004020A8"/>
    <w:rsid w:val="00402308"/>
    <w:rsid w:val="00402625"/>
    <w:rsid w:val="0040281F"/>
    <w:rsid w:val="00402C4D"/>
    <w:rsid w:val="0040325C"/>
    <w:rsid w:val="0040339C"/>
    <w:rsid w:val="004034B5"/>
    <w:rsid w:val="004034C8"/>
    <w:rsid w:val="00403557"/>
    <w:rsid w:val="00403579"/>
    <w:rsid w:val="00403B97"/>
    <w:rsid w:val="004041B2"/>
    <w:rsid w:val="00404259"/>
    <w:rsid w:val="00404614"/>
    <w:rsid w:val="00404619"/>
    <w:rsid w:val="00404DA2"/>
    <w:rsid w:val="00405146"/>
    <w:rsid w:val="00405467"/>
    <w:rsid w:val="004059FE"/>
    <w:rsid w:val="00405E11"/>
    <w:rsid w:val="004063E3"/>
    <w:rsid w:val="0040647B"/>
    <w:rsid w:val="00406510"/>
    <w:rsid w:val="00406C15"/>
    <w:rsid w:val="00406EEC"/>
    <w:rsid w:val="00406F9B"/>
    <w:rsid w:val="00407053"/>
    <w:rsid w:val="00407317"/>
    <w:rsid w:val="0040773A"/>
    <w:rsid w:val="00407A67"/>
    <w:rsid w:val="00407B1F"/>
    <w:rsid w:val="00407C93"/>
    <w:rsid w:val="00407CFE"/>
    <w:rsid w:val="00407D91"/>
    <w:rsid w:val="00407ED1"/>
    <w:rsid w:val="0041018F"/>
    <w:rsid w:val="0041034B"/>
    <w:rsid w:val="0041038E"/>
    <w:rsid w:val="0041089B"/>
    <w:rsid w:val="00410944"/>
    <w:rsid w:val="00410A98"/>
    <w:rsid w:val="00410B49"/>
    <w:rsid w:val="00410D5E"/>
    <w:rsid w:val="00410E01"/>
    <w:rsid w:val="004119D8"/>
    <w:rsid w:val="00411A2C"/>
    <w:rsid w:val="00411A79"/>
    <w:rsid w:val="00411B6C"/>
    <w:rsid w:val="00411C12"/>
    <w:rsid w:val="00411E9E"/>
    <w:rsid w:val="00411FE4"/>
    <w:rsid w:val="004123D6"/>
    <w:rsid w:val="00412448"/>
    <w:rsid w:val="00412876"/>
    <w:rsid w:val="004128DD"/>
    <w:rsid w:val="00412CC1"/>
    <w:rsid w:val="00412D69"/>
    <w:rsid w:val="00412DC5"/>
    <w:rsid w:val="00413487"/>
    <w:rsid w:val="0041351D"/>
    <w:rsid w:val="004137DC"/>
    <w:rsid w:val="00413DB8"/>
    <w:rsid w:val="00413DD8"/>
    <w:rsid w:val="00413E24"/>
    <w:rsid w:val="0041428D"/>
    <w:rsid w:val="00414481"/>
    <w:rsid w:val="00414DA7"/>
    <w:rsid w:val="00415520"/>
    <w:rsid w:val="00415577"/>
    <w:rsid w:val="004157A4"/>
    <w:rsid w:val="00415BFF"/>
    <w:rsid w:val="00416258"/>
    <w:rsid w:val="0041716D"/>
    <w:rsid w:val="004173FB"/>
    <w:rsid w:val="0041782F"/>
    <w:rsid w:val="00417A96"/>
    <w:rsid w:val="00417C18"/>
    <w:rsid w:val="00417E5E"/>
    <w:rsid w:val="00420085"/>
    <w:rsid w:val="0042025E"/>
    <w:rsid w:val="0042090F"/>
    <w:rsid w:val="00420A93"/>
    <w:rsid w:val="004215FA"/>
    <w:rsid w:val="00421AA3"/>
    <w:rsid w:val="00421ABE"/>
    <w:rsid w:val="0042219B"/>
    <w:rsid w:val="004221F5"/>
    <w:rsid w:val="0042231A"/>
    <w:rsid w:val="0042235A"/>
    <w:rsid w:val="0042242C"/>
    <w:rsid w:val="00422531"/>
    <w:rsid w:val="0042256C"/>
    <w:rsid w:val="00422BA4"/>
    <w:rsid w:val="00422DA3"/>
    <w:rsid w:val="0042306B"/>
    <w:rsid w:val="00423164"/>
    <w:rsid w:val="00423D27"/>
    <w:rsid w:val="00423DA4"/>
    <w:rsid w:val="00423DE7"/>
    <w:rsid w:val="00423E48"/>
    <w:rsid w:val="00424245"/>
    <w:rsid w:val="00424369"/>
    <w:rsid w:val="004243F6"/>
    <w:rsid w:val="004246A2"/>
    <w:rsid w:val="0042475A"/>
    <w:rsid w:val="00424B2E"/>
    <w:rsid w:val="00424C63"/>
    <w:rsid w:val="00425FDA"/>
    <w:rsid w:val="00426491"/>
    <w:rsid w:val="00426540"/>
    <w:rsid w:val="00426915"/>
    <w:rsid w:val="00426C10"/>
    <w:rsid w:val="00426D6B"/>
    <w:rsid w:val="00426FB8"/>
    <w:rsid w:val="00427314"/>
    <w:rsid w:val="00427329"/>
    <w:rsid w:val="004277B7"/>
    <w:rsid w:val="00427852"/>
    <w:rsid w:val="00427872"/>
    <w:rsid w:val="004278F3"/>
    <w:rsid w:val="00427CA9"/>
    <w:rsid w:val="00427FCA"/>
    <w:rsid w:val="00430406"/>
    <w:rsid w:val="004304D7"/>
    <w:rsid w:val="00430565"/>
    <w:rsid w:val="0043058B"/>
    <w:rsid w:val="004309C8"/>
    <w:rsid w:val="00430C9F"/>
    <w:rsid w:val="00430D27"/>
    <w:rsid w:val="004312D6"/>
    <w:rsid w:val="004317C2"/>
    <w:rsid w:val="00431C2C"/>
    <w:rsid w:val="00432048"/>
    <w:rsid w:val="004321C1"/>
    <w:rsid w:val="004325DD"/>
    <w:rsid w:val="00432651"/>
    <w:rsid w:val="004327E7"/>
    <w:rsid w:val="004328BD"/>
    <w:rsid w:val="00432D70"/>
    <w:rsid w:val="004337DB"/>
    <w:rsid w:val="004337EF"/>
    <w:rsid w:val="004338F3"/>
    <w:rsid w:val="00433A3A"/>
    <w:rsid w:val="00433C5A"/>
    <w:rsid w:val="00434156"/>
    <w:rsid w:val="0043444A"/>
    <w:rsid w:val="00434857"/>
    <w:rsid w:val="00434A80"/>
    <w:rsid w:val="00434DB4"/>
    <w:rsid w:val="00435199"/>
    <w:rsid w:val="0043529D"/>
    <w:rsid w:val="004353C1"/>
    <w:rsid w:val="00435425"/>
    <w:rsid w:val="00435481"/>
    <w:rsid w:val="00435A59"/>
    <w:rsid w:val="00435AD8"/>
    <w:rsid w:val="00436356"/>
    <w:rsid w:val="00436413"/>
    <w:rsid w:val="00436948"/>
    <w:rsid w:val="00437244"/>
    <w:rsid w:val="004375ED"/>
    <w:rsid w:val="00437BDF"/>
    <w:rsid w:val="00437CBF"/>
    <w:rsid w:val="00437F67"/>
    <w:rsid w:val="004401E5"/>
    <w:rsid w:val="00440582"/>
    <w:rsid w:val="0044089B"/>
    <w:rsid w:val="00440BE5"/>
    <w:rsid w:val="00440E03"/>
    <w:rsid w:val="00440ED0"/>
    <w:rsid w:val="00441044"/>
    <w:rsid w:val="004410DF"/>
    <w:rsid w:val="0044127A"/>
    <w:rsid w:val="004419F8"/>
    <w:rsid w:val="00441A29"/>
    <w:rsid w:val="00441FA1"/>
    <w:rsid w:val="004421A8"/>
    <w:rsid w:val="00442350"/>
    <w:rsid w:val="004425E9"/>
    <w:rsid w:val="004428C2"/>
    <w:rsid w:val="00442ECD"/>
    <w:rsid w:val="00443607"/>
    <w:rsid w:val="0044368B"/>
    <w:rsid w:val="004437B6"/>
    <w:rsid w:val="004437CA"/>
    <w:rsid w:val="004437F0"/>
    <w:rsid w:val="00443B9E"/>
    <w:rsid w:val="00443C70"/>
    <w:rsid w:val="00443F3D"/>
    <w:rsid w:val="0044437F"/>
    <w:rsid w:val="00444536"/>
    <w:rsid w:val="00444665"/>
    <w:rsid w:val="0044499D"/>
    <w:rsid w:val="00444B54"/>
    <w:rsid w:val="00444C22"/>
    <w:rsid w:val="00444DD0"/>
    <w:rsid w:val="00444EB2"/>
    <w:rsid w:val="00444F34"/>
    <w:rsid w:val="004452EA"/>
    <w:rsid w:val="00445872"/>
    <w:rsid w:val="00445BD3"/>
    <w:rsid w:val="00446120"/>
    <w:rsid w:val="00446205"/>
    <w:rsid w:val="00446432"/>
    <w:rsid w:val="00446676"/>
    <w:rsid w:val="004468AE"/>
    <w:rsid w:val="0044698B"/>
    <w:rsid w:val="00446BAC"/>
    <w:rsid w:val="00446D54"/>
    <w:rsid w:val="0044717F"/>
    <w:rsid w:val="0044772E"/>
    <w:rsid w:val="004477C0"/>
    <w:rsid w:val="0044780F"/>
    <w:rsid w:val="004478D3"/>
    <w:rsid w:val="00447EC6"/>
    <w:rsid w:val="00450582"/>
    <w:rsid w:val="0045068E"/>
    <w:rsid w:val="004508C4"/>
    <w:rsid w:val="00450A05"/>
    <w:rsid w:val="00450B5B"/>
    <w:rsid w:val="00450DAF"/>
    <w:rsid w:val="00450E12"/>
    <w:rsid w:val="00450E13"/>
    <w:rsid w:val="00450EA5"/>
    <w:rsid w:val="004518A8"/>
    <w:rsid w:val="00451C7A"/>
    <w:rsid w:val="004521AD"/>
    <w:rsid w:val="00452B5E"/>
    <w:rsid w:val="00452E3B"/>
    <w:rsid w:val="00453206"/>
    <w:rsid w:val="00453360"/>
    <w:rsid w:val="00453439"/>
    <w:rsid w:val="004535F9"/>
    <w:rsid w:val="00453762"/>
    <w:rsid w:val="004538A6"/>
    <w:rsid w:val="00453BCE"/>
    <w:rsid w:val="00453E38"/>
    <w:rsid w:val="00453EF8"/>
    <w:rsid w:val="00453F63"/>
    <w:rsid w:val="0045435C"/>
    <w:rsid w:val="004544AC"/>
    <w:rsid w:val="00454B43"/>
    <w:rsid w:val="00454E83"/>
    <w:rsid w:val="00455229"/>
    <w:rsid w:val="00455311"/>
    <w:rsid w:val="00455410"/>
    <w:rsid w:val="00455538"/>
    <w:rsid w:val="00455BA8"/>
    <w:rsid w:val="00455EA8"/>
    <w:rsid w:val="00456085"/>
    <w:rsid w:val="00456224"/>
    <w:rsid w:val="00456226"/>
    <w:rsid w:val="00456254"/>
    <w:rsid w:val="004562FF"/>
    <w:rsid w:val="00456547"/>
    <w:rsid w:val="00456577"/>
    <w:rsid w:val="004568BC"/>
    <w:rsid w:val="004568DA"/>
    <w:rsid w:val="00456C11"/>
    <w:rsid w:val="00456DD4"/>
    <w:rsid w:val="00456EF4"/>
    <w:rsid w:val="00456F73"/>
    <w:rsid w:val="004571E0"/>
    <w:rsid w:val="0045751A"/>
    <w:rsid w:val="00457565"/>
    <w:rsid w:val="00457E56"/>
    <w:rsid w:val="004600CF"/>
    <w:rsid w:val="004606C7"/>
    <w:rsid w:val="00460729"/>
    <w:rsid w:val="00460B36"/>
    <w:rsid w:val="00460BD6"/>
    <w:rsid w:val="00460EF8"/>
    <w:rsid w:val="00460FD8"/>
    <w:rsid w:val="004615D9"/>
    <w:rsid w:val="00461655"/>
    <w:rsid w:val="004616BF"/>
    <w:rsid w:val="004617C1"/>
    <w:rsid w:val="00461987"/>
    <w:rsid w:val="00461CA9"/>
    <w:rsid w:val="00461D0E"/>
    <w:rsid w:val="00462206"/>
    <w:rsid w:val="004627D1"/>
    <w:rsid w:val="00462941"/>
    <w:rsid w:val="00462A70"/>
    <w:rsid w:val="00462AF2"/>
    <w:rsid w:val="00462DBF"/>
    <w:rsid w:val="00462FC8"/>
    <w:rsid w:val="00463371"/>
    <w:rsid w:val="004635D2"/>
    <w:rsid w:val="00463AE2"/>
    <w:rsid w:val="00463B6F"/>
    <w:rsid w:val="0046426C"/>
    <w:rsid w:val="004646A1"/>
    <w:rsid w:val="00464D94"/>
    <w:rsid w:val="00464DD0"/>
    <w:rsid w:val="00464E3A"/>
    <w:rsid w:val="0046500D"/>
    <w:rsid w:val="0046506C"/>
    <w:rsid w:val="00465104"/>
    <w:rsid w:val="00465501"/>
    <w:rsid w:val="004659E8"/>
    <w:rsid w:val="00466091"/>
    <w:rsid w:val="004662E2"/>
    <w:rsid w:val="00466414"/>
    <w:rsid w:val="0046646E"/>
    <w:rsid w:val="004665F4"/>
    <w:rsid w:val="004667C2"/>
    <w:rsid w:val="00467020"/>
    <w:rsid w:val="00467346"/>
    <w:rsid w:val="0046737C"/>
    <w:rsid w:val="004675A4"/>
    <w:rsid w:val="00467B78"/>
    <w:rsid w:val="00467CDE"/>
    <w:rsid w:val="00467D3E"/>
    <w:rsid w:val="00467DDC"/>
    <w:rsid w:val="0047052A"/>
    <w:rsid w:val="0047064F"/>
    <w:rsid w:val="00470A9D"/>
    <w:rsid w:val="00470E0F"/>
    <w:rsid w:val="00470E43"/>
    <w:rsid w:val="00471297"/>
    <w:rsid w:val="00471849"/>
    <w:rsid w:val="004719D2"/>
    <w:rsid w:val="00471E20"/>
    <w:rsid w:val="004721BB"/>
    <w:rsid w:val="00472D9B"/>
    <w:rsid w:val="00472F7C"/>
    <w:rsid w:val="00473776"/>
    <w:rsid w:val="004737A1"/>
    <w:rsid w:val="004739B0"/>
    <w:rsid w:val="004739E3"/>
    <w:rsid w:val="00473A23"/>
    <w:rsid w:val="00473ACD"/>
    <w:rsid w:val="00473C5F"/>
    <w:rsid w:val="00473FFA"/>
    <w:rsid w:val="004743F4"/>
    <w:rsid w:val="00474486"/>
    <w:rsid w:val="0047462D"/>
    <w:rsid w:val="00474BC4"/>
    <w:rsid w:val="00474D44"/>
    <w:rsid w:val="00474FCF"/>
    <w:rsid w:val="004751D4"/>
    <w:rsid w:val="00475465"/>
    <w:rsid w:val="0047557C"/>
    <w:rsid w:val="00475661"/>
    <w:rsid w:val="004759DE"/>
    <w:rsid w:val="004763F4"/>
    <w:rsid w:val="00476C5F"/>
    <w:rsid w:val="0047748C"/>
    <w:rsid w:val="00477EA0"/>
    <w:rsid w:val="0048013A"/>
    <w:rsid w:val="0048031E"/>
    <w:rsid w:val="00480859"/>
    <w:rsid w:val="0048098A"/>
    <w:rsid w:val="00481AA0"/>
    <w:rsid w:val="00482178"/>
    <w:rsid w:val="00482476"/>
    <w:rsid w:val="00482C01"/>
    <w:rsid w:val="00482EBF"/>
    <w:rsid w:val="0048305E"/>
    <w:rsid w:val="0048387B"/>
    <w:rsid w:val="0048392F"/>
    <w:rsid w:val="00483D19"/>
    <w:rsid w:val="00483F7F"/>
    <w:rsid w:val="0048403C"/>
    <w:rsid w:val="004844F0"/>
    <w:rsid w:val="00484A51"/>
    <w:rsid w:val="00484DFB"/>
    <w:rsid w:val="0048504A"/>
    <w:rsid w:val="004850C5"/>
    <w:rsid w:val="00485250"/>
    <w:rsid w:val="004852BE"/>
    <w:rsid w:val="0048560F"/>
    <w:rsid w:val="00486030"/>
    <w:rsid w:val="004861E2"/>
    <w:rsid w:val="004861F1"/>
    <w:rsid w:val="0048621C"/>
    <w:rsid w:val="004866AE"/>
    <w:rsid w:val="004866E0"/>
    <w:rsid w:val="004870DD"/>
    <w:rsid w:val="004876C4"/>
    <w:rsid w:val="004902DB"/>
    <w:rsid w:val="00490487"/>
    <w:rsid w:val="004904FC"/>
    <w:rsid w:val="00490CBB"/>
    <w:rsid w:val="004910F5"/>
    <w:rsid w:val="00491186"/>
    <w:rsid w:val="00491CFA"/>
    <w:rsid w:val="00491E54"/>
    <w:rsid w:val="00491FDA"/>
    <w:rsid w:val="004921DC"/>
    <w:rsid w:val="004921E9"/>
    <w:rsid w:val="00492283"/>
    <w:rsid w:val="0049229E"/>
    <w:rsid w:val="0049240E"/>
    <w:rsid w:val="00492B0D"/>
    <w:rsid w:val="00492B8F"/>
    <w:rsid w:val="00492D68"/>
    <w:rsid w:val="00492DD9"/>
    <w:rsid w:val="00492FD7"/>
    <w:rsid w:val="00493A8B"/>
    <w:rsid w:val="00493FD1"/>
    <w:rsid w:val="0049414B"/>
    <w:rsid w:val="004941A6"/>
    <w:rsid w:val="00494722"/>
    <w:rsid w:val="004947E9"/>
    <w:rsid w:val="00494B87"/>
    <w:rsid w:val="00494D39"/>
    <w:rsid w:val="00494D89"/>
    <w:rsid w:val="00494F15"/>
    <w:rsid w:val="0049569F"/>
    <w:rsid w:val="00495CC4"/>
    <w:rsid w:val="00495DEA"/>
    <w:rsid w:val="00495F0C"/>
    <w:rsid w:val="00496373"/>
    <w:rsid w:val="004964F1"/>
    <w:rsid w:val="004969FE"/>
    <w:rsid w:val="00497517"/>
    <w:rsid w:val="00497634"/>
    <w:rsid w:val="004976A1"/>
    <w:rsid w:val="004A0134"/>
    <w:rsid w:val="004A014A"/>
    <w:rsid w:val="004A06B1"/>
    <w:rsid w:val="004A091D"/>
    <w:rsid w:val="004A09C0"/>
    <w:rsid w:val="004A0B0E"/>
    <w:rsid w:val="004A0B17"/>
    <w:rsid w:val="004A0CC8"/>
    <w:rsid w:val="004A0D32"/>
    <w:rsid w:val="004A0E96"/>
    <w:rsid w:val="004A0EDA"/>
    <w:rsid w:val="004A1493"/>
    <w:rsid w:val="004A171C"/>
    <w:rsid w:val="004A18C1"/>
    <w:rsid w:val="004A1924"/>
    <w:rsid w:val="004A1A0C"/>
    <w:rsid w:val="004A1BFE"/>
    <w:rsid w:val="004A1C90"/>
    <w:rsid w:val="004A1D3A"/>
    <w:rsid w:val="004A1E6E"/>
    <w:rsid w:val="004A1F45"/>
    <w:rsid w:val="004A1F97"/>
    <w:rsid w:val="004A23E7"/>
    <w:rsid w:val="004A25FA"/>
    <w:rsid w:val="004A26D1"/>
    <w:rsid w:val="004A29C3"/>
    <w:rsid w:val="004A3068"/>
    <w:rsid w:val="004A36EC"/>
    <w:rsid w:val="004A3958"/>
    <w:rsid w:val="004A3B56"/>
    <w:rsid w:val="004A3DD9"/>
    <w:rsid w:val="004A41A4"/>
    <w:rsid w:val="004A43D2"/>
    <w:rsid w:val="004A4410"/>
    <w:rsid w:val="004A45B8"/>
    <w:rsid w:val="004A4B0F"/>
    <w:rsid w:val="004A4E74"/>
    <w:rsid w:val="004A5018"/>
    <w:rsid w:val="004A5062"/>
    <w:rsid w:val="004A50CF"/>
    <w:rsid w:val="004A538E"/>
    <w:rsid w:val="004A5769"/>
    <w:rsid w:val="004A580C"/>
    <w:rsid w:val="004A588A"/>
    <w:rsid w:val="004A5A90"/>
    <w:rsid w:val="004A5BFD"/>
    <w:rsid w:val="004A5DBD"/>
    <w:rsid w:val="004A607E"/>
    <w:rsid w:val="004A6139"/>
    <w:rsid w:val="004A62F9"/>
    <w:rsid w:val="004A65E8"/>
    <w:rsid w:val="004A67FB"/>
    <w:rsid w:val="004A68C0"/>
    <w:rsid w:val="004A6A1F"/>
    <w:rsid w:val="004A6AD7"/>
    <w:rsid w:val="004A6D37"/>
    <w:rsid w:val="004A6DDA"/>
    <w:rsid w:val="004A7183"/>
    <w:rsid w:val="004A7199"/>
    <w:rsid w:val="004A73C8"/>
    <w:rsid w:val="004A7445"/>
    <w:rsid w:val="004B05F1"/>
    <w:rsid w:val="004B079D"/>
    <w:rsid w:val="004B0899"/>
    <w:rsid w:val="004B10D4"/>
    <w:rsid w:val="004B1463"/>
    <w:rsid w:val="004B1AC1"/>
    <w:rsid w:val="004B2370"/>
    <w:rsid w:val="004B28D3"/>
    <w:rsid w:val="004B294B"/>
    <w:rsid w:val="004B2BB8"/>
    <w:rsid w:val="004B3592"/>
    <w:rsid w:val="004B374F"/>
    <w:rsid w:val="004B3773"/>
    <w:rsid w:val="004B38B9"/>
    <w:rsid w:val="004B397E"/>
    <w:rsid w:val="004B3B70"/>
    <w:rsid w:val="004B3B77"/>
    <w:rsid w:val="004B3C4F"/>
    <w:rsid w:val="004B4460"/>
    <w:rsid w:val="004B44D6"/>
    <w:rsid w:val="004B4630"/>
    <w:rsid w:val="004B466F"/>
    <w:rsid w:val="004B4C34"/>
    <w:rsid w:val="004B4CCF"/>
    <w:rsid w:val="004B4E26"/>
    <w:rsid w:val="004B5072"/>
    <w:rsid w:val="004B50B8"/>
    <w:rsid w:val="004B520F"/>
    <w:rsid w:val="004B5344"/>
    <w:rsid w:val="004B5823"/>
    <w:rsid w:val="004B60E3"/>
    <w:rsid w:val="004B64D2"/>
    <w:rsid w:val="004B669A"/>
    <w:rsid w:val="004B691A"/>
    <w:rsid w:val="004B6AAA"/>
    <w:rsid w:val="004B73FF"/>
    <w:rsid w:val="004B7586"/>
    <w:rsid w:val="004B7A10"/>
    <w:rsid w:val="004B7F3D"/>
    <w:rsid w:val="004C0062"/>
    <w:rsid w:val="004C0338"/>
    <w:rsid w:val="004C0501"/>
    <w:rsid w:val="004C09B5"/>
    <w:rsid w:val="004C0EDA"/>
    <w:rsid w:val="004C1191"/>
    <w:rsid w:val="004C1719"/>
    <w:rsid w:val="004C1A8A"/>
    <w:rsid w:val="004C22D5"/>
    <w:rsid w:val="004C2414"/>
    <w:rsid w:val="004C24D8"/>
    <w:rsid w:val="004C26C4"/>
    <w:rsid w:val="004C2902"/>
    <w:rsid w:val="004C2E4D"/>
    <w:rsid w:val="004C3410"/>
    <w:rsid w:val="004C3F1A"/>
    <w:rsid w:val="004C436C"/>
    <w:rsid w:val="004C44F6"/>
    <w:rsid w:val="004C455E"/>
    <w:rsid w:val="004C457F"/>
    <w:rsid w:val="004C45F2"/>
    <w:rsid w:val="004C4860"/>
    <w:rsid w:val="004C48B6"/>
    <w:rsid w:val="004C4947"/>
    <w:rsid w:val="004C4A3A"/>
    <w:rsid w:val="004C529D"/>
    <w:rsid w:val="004C57D0"/>
    <w:rsid w:val="004C5A67"/>
    <w:rsid w:val="004C5CA5"/>
    <w:rsid w:val="004C68E7"/>
    <w:rsid w:val="004C6F5B"/>
    <w:rsid w:val="004C7260"/>
    <w:rsid w:val="004C75AA"/>
    <w:rsid w:val="004C7895"/>
    <w:rsid w:val="004C7E83"/>
    <w:rsid w:val="004C7FB0"/>
    <w:rsid w:val="004D0046"/>
    <w:rsid w:val="004D02CE"/>
    <w:rsid w:val="004D033C"/>
    <w:rsid w:val="004D059E"/>
    <w:rsid w:val="004D0638"/>
    <w:rsid w:val="004D0680"/>
    <w:rsid w:val="004D08C0"/>
    <w:rsid w:val="004D0908"/>
    <w:rsid w:val="004D0FFA"/>
    <w:rsid w:val="004D1CD7"/>
    <w:rsid w:val="004D2139"/>
    <w:rsid w:val="004D22EF"/>
    <w:rsid w:val="004D26A7"/>
    <w:rsid w:val="004D2871"/>
    <w:rsid w:val="004D2A32"/>
    <w:rsid w:val="004D3144"/>
    <w:rsid w:val="004D31CD"/>
    <w:rsid w:val="004D3383"/>
    <w:rsid w:val="004D3660"/>
    <w:rsid w:val="004D391E"/>
    <w:rsid w:val="004D3955"/>
    <w:rsid w:val="004D3FB4"/>
    <w:rsid w:val="004D41E5"/>
    <w:rsid w:val="004D46A5"/>
    <w:rsid w:val="004D4D43"/>
    <w:rsid w:val="004D4EAE"/>
    <w:rsid w:val="004D55F5"/>
    <w:rsid w:val="004D5DC0"/>
    <w:rsid w:val="004D5EC1"/>
    <w:rsid w:val="004D5F9B"/>
    <w:rsid w:val="004D5FCC"/>
    <w:rsid w:val="004D60AF"/>
    <w:rsid w:val="004D62D7"/>
    <w:rsid w:val="004D69F8"/>
    <w:rsid w:val="004D6B0F"/>
    <w:rsid w:val="004D6B66"/>
    <w:rsid w:val="004D6E32"/>
    <w:rsid w:val="004D75F3"/>
    <w:rsid w:val="004D7926"/>
    <w:rsid w:val="004D7BD1"/>
    <w:rsid w:val="004E022C"/>
    <w:rsid w:val="004E041D"/>
    <w:rsid w:val="004E089F"/>
    <w:rsid w:val="004E0B15"/>
    <w:rsid w:val="004E0EBA"/>
    <w:rsid w:val="004E1659"/>
    <w:rsid w:val="004E16FF"/>
    <w:rsid w:val="004E1B0B"/>
    <w:rsid w:val="004E1C0C"/>
    <w:rsid w:val="004E1DCD"/>
    <w:rsid w:val="004E2777"/>
    <w:rsid w:val="004E27BE"/>
    <w:rsid w:val="004E2854"/>
    <w:rsid w:val="004E2FE7"/>
    <w:rsid w:val="004E3071"/>
    <w:rsid w:val="004E3F4E"/>
    <w:rsid w:val="004E4C20"/>
    <w:rsid w:val="004E4DEF"/>
    <w:rsid w:val="004E50C5"/>
    <w:rsid w:val="004E5154"/>
    <w:rsid w:val="004E5325"/>
    <w:rsid w:val="004E53BA"/>
    <w:rsid w:val="004E5B3E"/>
    <w:rsid w:val="004E5F37"/>
    <w:rsid w:val="004E61F1"/>
    <w:rsid w:val="004E637B"/>
    <w:rsid w:val="004E68F1"/>
    <w:rsid w:val="004E7211"/>
    <w:rsid w:val="004E7C23"/>
    <w:rsid w:val="004E7CB6"/>
    <w:rsid w:val="004E7FF3"/>
    <w:rsid w:val="004F002D"/>
    <w:rsid w:val="004F038A"/>
    <w:rsid w:val="004F0660"/>
    <w:rsid w:val="004F06DF"/>
    <w:rsid w:val="004F073B"/>
    <w:rsid w:val="004F0A26"/>
    <w:rsid w:val="004F0AB9"/>
    <w:rsid w:val="004F0B6E"/>
    <w:rsid w:val="004F0BB1"/>
    <w:rsid w:val="004F0D62"/>
    <w:rsid w:val="004F0FB5"/>
    <w:rsid w:val="004F103A"/>
    <w:rsid w:val="004F111E"/>
    <w:rsid w:val="004F129E"/>
    <w:rsid w:val="004F1464"/>
    <w:rsid w:val="004F1613"/>
    <w:rsid w:val="004F1939"/>
    <w:rsid w:val="004F1E78"/>
    <w:rsid w:val="004F20FD"/>
    <w:rsid w:val="004F2493"/>
    <w:rsid w:val="004F2785"/>
    <w:rsid w:val="004F2BDD"/>
    <w:rsid w:val="004F2FDD"/>
    <w:rsid w:val="004F3F73"/>
    <w:rsid w:val="004F4080"/>
    <w:rsid w:val="004F425E"/>
    <w:rsid w:val="004F4514"/>
    <w:rsid w:val="004F48DC"/>
    <w:rsid w:val="004F4B7C"/>
    <w:rsid w:val="004F4F35"/>
    <w:rsid w:val="004F517D"/>
    <w:rsid w:val="004F530E"/>
    <w:rsid w:val="004F5454"/>
    <w:rsid w:val="004F5624"/>
    <w:rsid w:val="004F5C1A"/>
    <w:rsid w:val="004F5D69"/>
    <w:rsid w:val="004F636C"/>
    <w:rsid w:val="004F65AD"/>
    <w:rsid w:val="004F67C6"/>
    <w:rsid w:val="004F697D"/>
    <w:rsid w:val="004F6EBA"/>
    <w:rsid w:val="004F712D"/>
    <w:rsid w:val="004F743E"/>
    <w:rsid w:val="004F78D2"/>
    <w:rsid w:val="004F7B21"/>
    <w:rsid w:val="004F7B24"/>
    <w:rsid w:val="004F7E93"/>
    <w:rsid w:val="0050013C"/>
    <w:rsid w:val="00500267"/>
    <w:rsid w:val="005002E1"/>
    <w:rsid w:val="005006E5"/>
    <w:rsid w:val="00500BBB"/>
    <w:rsid w:val="00500BE1"/>
    <w:rsid w:val="00500F99"/>
    <w:rsid w:val="005011EB"/>
    <w:rsid w:val="005012E5"/>
    <w:rsid w:val="00501567"/>
    <w:rsid w:val="0050193F"/>
    <w:rsid w:val="005022FE"/>
    <w:rsid w:val="005023FE"/>
    <w:rsid w:val="00502401"/>
    <w:rsid w:val="00502419"/>
    <w:rsid w:val="005025D7"/>
    <w:rsid w:val="00502C06"/>
    <w:rsid w:val="00503229"/>
    <w:rsid w:val="005032A7"/>
    <w:rsid w:val="00503D2C"/>
    <w:rsid w:val="005040C4"/>
    <w:rsid w:val="005043A4"/>
    <w:rsid w:val="00504785"/>
    <w:rsid w:val="005048C0"/>
    <w:rsid w:val="0050622A"/>
    <w:rsid w:val="005064E7"/>
    <w:rsid w:val="00506D53"/>
    <w:rsid w:val="005071B4"/>
    <w:rsid w:val="0050731D"/>
    <w:rsid w:val="00507B48"/>
    <w:rsid w:val="00507EFC"/>
    <w:rsid w:val="005100CF"/>
    <w:rsid w:val="005103EB"/>
    <w:rsid w:val="005108CF"/>
    <w:rsid w:val="005109D9"/>
    <w:rsid w:val="00510B4D"/>
    <w:rsid w:val="00510BAA"/>
    <w:rsid w:val="00510CA3"/>
    <w:rsid w:val="00510EEC"/>
    <w:rsid w:val="00511009"/>
    <w:rsid w:val="00511465"/>
    <w:rsid w:val="00511624"/>
    <w:rsid w:val="00511A0B"/>
    <w:rsid w:val="00511A82"/>
    <w:rsid w:val="00511B85"/>
    <w:rsid w:val="005123E3"/>
    <w:rsid w:val="005128EF"/>
    <w:rsid w:val="00512C8A"/>
    <w:rsid w:val="00512CD0"/>
    <w:rsid w:val="00512F9B"/>
    <w:rsid w:val="0051347E"/>
    <w:rsid w:val="00513561"/>
    <w:rsid w:val="005135AD"/>
    <w:rsid w:val="005137C6"/>
    <w:rsid w:val="00513863"/>
    <w:rsid w:val="00513885"/>
    <w:rsid w:val="00513FD3"/>
    <w:rsid w:val="0051425E"/>
    <w:rsid w:val="005146CD"/>
    <w:rsid w:val="005149A0"/>
    <w:rsid w:val="00514A30"/>
    <w:rsid w:val="00514B78"/>
    <w:rsid w:val="00514C4B"/>
    <w:rsid w:val="00514D6B"/>
    <w:rsid w:val="00515055"/>
    <w:rsid w:val="00515236"/>
    <w:rsid w:val="00515329"/>
    <w:rsid w:val="0051585E"/>
    <w:rsid w:val="005158AC"/>
    <w:rsid w:val="00515A55"/>
    <w:rsid w:val="0051600A"/>
    <w:rsid w:val="005163C4"/>
    <w:rsid w:val="005168BF"/>
    <w:rsid w:val="00516B25"/>
    <w:rsid w:val="00516C76"/>
    <w:rsid w:val="00516D93"/>
    <w:rsid w:val="00516E60"/>
    <w:rsid w:val="00516F75"/>
    <w:rsid w:val="0051701B"/>
    <w:rsid w:val="00517A33"/>
    <w:rsid w:val="00517BCA"/>
    <w:rsid w:val="00517BE8"/>
    <w:rsid w:val="00517D4E"/>
    <w:rsid w:val="00517DDD"/>
    <w:rsid w:val="00520129"/>
    <w:rsid w:val="00520153"/>
    <w:rsid w:val="005203C7"/>
    <w:rsid w:val="005204A5"/>
    <w:rsid w:val="0052074A"/>
    <w:rsid w:val="00520B40"/>
    <w:rsid w:val="00520C44"/>
    <w:rsid w:val="0052106D"/>
    <w:rsid w:val="005212D5"/>
    <w:rsid w:val="005218DD"/>
    <w:rsid w:val="005220BF"/>
    <w:rsid w:val="0052249A"/>
    <w:rsid w:val="005227BD"/>
    <w:rsid w:val="00522B11"/>
    <w:rsid w:val="00522BE1"/>
    <w:rsid w:val="00523023"/>
    <w:rsid w:val="005234EC"/>
    <w:rsid w:val="005235A5"/>
    <w:rsid w:val="005236E8"/>
    <w:rsid w:val="00523A48"/>
    <w:rsid w:val="00523AA2"/>
    <w:rsid w:val="00523B28"/>
    <w:rsid w:val="00523C97"/>
    <w:rsid w:val="00523CF5"/>
    <w:rsid w:val="00523D8A"/>
    <w:rsid w:val="00523E30"/>
    <w:rsid w:val="00523E88"/>
    <w:rsid w:val="00523F79"/>
    <w:rsid w:val="00524796"/>
    <w:rsid w:val="005247A0"/>
    <w:rsid w:val="00524CC6"/>
    <w:rsid w:val="00524DEE"/>
    <w:rsid w:val="00524FED"/>
    <w:rsid w:val="00525031"/>
    <w:rsid w:val="00525375"/>
    <w:rsid w:val="005254E4"/>
    <w:rsid w:val="00525942"/>
    <w:rsid w:val="00525965"/>
    <w:rsid w:val="00525BB5"/>
    <w:rsid w:val="00525FD2"/>
    <w:rsid w:val="00526584"/>
    <w:rsid w:val="005265DA"/>
    <w:rsid w:val="005269E1"/>
    <w:rsid w:val="00527A0A"/>
    <w:rsid w:val="00527AA0"/>
    <w:rsid w:val="00527BA5"/>
    <w:rsid w:val="00530048"/>
    <w:rsid w:val="00530237"/>
    <w:rsid w:val="00530332"/>
    <w:rsid w:val="005305C5"/>
    <w:rsid w:val="005305E7"/>
    <w:rsid w:val="005305FE"/>
    <w:rsid w:val="005309F0"/>
    <w:rsid w:val="00530D0A"/>
    <w:rsid w:val="00530E77"/>
    <w:rsid w:val="00531288"/>
    <w:rsid w:val="00531816"/>
    <w:rsid w:val="0053186A"/>
    <w:rsid w:val="005318C4"/>
    <w:rsid w:val="005318DD"/>
    <w:rsid w:val="00531DED"/>
    <w:rsid w:val="00532037"/>
    <w:rsid w:val="005322CD"/>
    <w:rsid w:val="00532E80"/>
    <w:rsid w:val="00532EEF"/>
    <w:rsid w:val="00532F39"/>
    <w:rsid w:val="005332E2"/>
    <w:rsid w:val="00533737"/>
    <w:rsid w:val="00533841"/>
    <w:rsid w:val="0053454B"/>
    <w:rsid w:val="005348BA"/>
    <w:rsid w:val="00534A66"/>
    <w:rsid w:val="00534A9F"/>
    <w:rsid w:val="00534F26"/>
    <w:rsid w:val="005353FB"/>
    <w:rsid w:val="00535691"/>
    <w:rsid w:val="005356C2"/>
    <w:rsid w:val="0053588A"/>
    <w:rsid w:val="00535965"/>
    <w:rsid w:val="0053601F"/>
    <w:rsid w:val="00536177"/>
    <w:rsid w:val="005365B5"/>
    <w:rsid w:val="005365CD"/>
    <w:rsid w:val="00536701"/>
    <w:rsid w:val="00536909"/>
    <w:rsid w:val="005369DA"/>
    <w:rsid w:val="00536B04"/>
    <w:rsid w:val="00536B36"/>
    <w:rsid w:val="00536CF1"/>
    <w:rsid w:val="0053709D"/>
    <w:rsid w:val="0053714F"/>
    <w:rsid w:val="00537647"/>
    <w:rsid w:val="00537989"/>
    <w:rsid w:val="005379AD"/>
    <w:rsid w:val="00537ADE"/>
    <w:rsid w:val="00537E44"/>
    <w:rsid w:val="00537F0E"/>
    <w:rsid w:val="00537F40"/>
    <w:rsid w:val="00540086"/>
    <w:rsid w:val="00540638"/>
    <w:rsid w:val="00540714"/>
    <w:rsid w:val="00540BAB"/>
    <w:rsid w:val="00540C91"/>
    <w:rsid w:val="00541005"/>
    <w:rsid w:val="00541127"/>
    <w:rsid w:val="0054168B"/>
    <w:rsid w:val="005416BB"/>
    <w:rsid w:val="0054171F"/>
    <w:rsid w:val="00541826"/>
    <w:rsid w:val="00541BE7"/>
    <w:rsid w:val="00542312"/>
    <w:rsid w:val="0054250E"/>
    <w:rsid w:val="00542558"/>
    <w:rsid w:val="00542809"/>
    <w:rsid w:val="0054283F"/>
    <w:rsid w:val="0054288F"/>
    <w:rsid w:val="0054294B"/>
    <w:rsid w:val="005430A8"/>
    <w:rsid w:val="00543A9D"/>
    <w:rsid w:val="00543D5D"/>
    <w:rsid w:val="005442BA"/>
    <w:rsid w:val="0054436A"/>
    <w:rsid w:val="005443F8"/>
    <w:rsid w:val="005445B3"/>
    <w:rsid w:val="00544BE9"/>
    <w:rsid w:val="00544ED1"/>
    <w:rsid w:val="00545493"/>
    <w:rsid w:val="0054552D"/>
    <w:rsid w:val="005455B2"/>
    <w:rsid w:val="00545A64"/>
    <w:rsid w:val="00546398"/>
    <w:rsid w:val="0054645F"/>
    <w:rsid w:val="0054663F"/>
    <w:rsid w:val="00546947"/>
    <w:rsid w:val="00546ACF"/>
    <w:rsid w:val="00546B08"/>
    <w:rsid w:val="005471B4"/>
    <w:rsid w:val="00547476"/>
    <w:rsid w:val="00547891"/>
    <w:rsid w:val="005479AC"/>
    <w:rsid w:val="00547DA9"/>
    <w:rsid w:val="00547E8D"/>
    <w:rsid w:val="00550051"/>
    <w:rsid w:val="00550245"/>
    <w:rsid w:val="005508C3"/>
    <w:rsid w:val="00550A4D"/>
    <w:rsid w:val="00550A8D"/>
    <w:rsid w:val="00550ECF"/>
    <w:rsid w:val="005513C0"/>
    <w:rsid w:val="00551764"/>
    <w:rsid w:val="00551874"/>
    <w:rsid w:val="00551A14"/>
    <w:rsid w:val="00551FBA"/>
    <w:rsid w:val="0055220D"/>
    <w:rsid w:val="0055235D"/>
    <w:rsid w:val="005526B4"/>
    <w:rsid w:val="005526BE"/>
    <w:rsid w:val="0055292F"/>
    <w:rsid w:val="00552CD4"/>
    <w:rsid w:val="00552E80"/>
    <w:rsid w:val="00553025"/>
    <w:rsid w:val="00553096"/>
    <w:rsid w:val="00553296"/>
    <w:rsid w:val="00553E97"/>
    <w:rsid w:val="00553F16"/>
    <w:rsid w:val="005544C9"/>
    <w:rsid w:val="00554601"/>
    <w:rsid w:val="0055477B"/>
    <w:rsid w:val="00554BFB"/>
    <w:rsid w:val="00554CC6"/>
    <w:rsid w:val="0055500B"/>
    <w:rsid w:val="005552B8"/>
    <w:rsid w:val="00556B5F"/>
    <w:rsid w:val="005571B0"/>
    <w:rsid w:val="00557504"/>
    <w:rsid w:val="00557563"/>
    <w:rsid w:val="005579AC"/>
    <w:rsid w:val="005579D3"/>
    <w:rsid w:val="00557CBB"/>
    <w:rsid w:val="00557D84"/>
    <w:rsid w:val="00557F03"/>
    <w:rsid w:val="00560355"/>
    <w:rsid w:val="00561685"/>
    <w:rsid w:val="00561AE8"/>
    <w:rsid w:val="00561C92"/>
    <w:rsid w:val="00561F06"/>
    <w:rsid w:val="00562218"/>
    <w:rsid w:val="005623EB"/>
    <w:rsid w:val="005625A8"/>
    <w:rsid w:val="0056299F"/>
    <w:rsid w:val="00562F9B"/>
    <w:rsid w:val="005632D7"/>
    <w:rsid w:val="00563966"/>
    <w:rsid w:val="00563D9A"/>
    <w:rsid w:val="00564232"/>
    <w:rsid w:val="005644A8"/>
    <w:rsid w:val="005649BD"/>
    <w:rsid w:val="00564BB6"/>
    <w:rsid w:val="00564C54"/>
    <w:rsid w:val="00564D39"/>
    <w:rsid w:val="005651F2"/>
    <w:rsid w:val="00565498"/>
    <w:rsid w:val="00565758"/>
    <w:rsid w:val="00565831"/>
    <w:rsid w:val="00565ADF"/>
    <w:rsid w:val="00565FB3"/>
    <w:rsid w:val="0056603E"/>
    <w:rsid w:val="00566126"/>
    <w:rsid w:val="00566872"/>
    <w:rsid w:val="00566EC9"/>
    <w:rsid w:val="00566FB7"/>
    <w:rsid w:val="005673E0"/>
    <w:rsid w:val="005676F2"/>
    <w:rsid w:val="00567C60"/>
    <w:rsid w:val="00567DE8"/>
    <w:rsid w:val="00567F64"/>
    <w:rsid w:val="005701F2"/>
    <w:rsid w:val="00570697"/>
    <w:rsid w:val="005708F5"/>
    <w:rsid w:val="00571516"/>
    <w:rsid w:val="00571B57"/>
    <w:rsid w:val="00571C2B"/>
    <w:rsid w:val="00571FE1"/>
    <w:rsid w:val="00572351"/>
    <w:rsid w:val="005723F8"/>
    <w:rsid w:val="005724D0"/>
    <w:rsid w:val="00572868"/>
    <w:rsid w:val="0057309D"/>
    <w:rsid w:val="00573384"/>
    <w:rsid w:val="005739C0"/>
    <w:rsid w:val="00573EC1"/>
    <w:rsid w:val="00573FE3"/>
    <w:rsid w:val="0057411F"/>
    <w:rsid w:val="0057431C"/>
    <w:rsid w:val="0057439B"/>
    <w:rsid w:val="005747D4"/>
    <w:rsid w:val="00574A47"/>
    <w:rsid w:val="00574B05"/>
    <w:rsid w:val="00574C79"/>
    <w:rsid w:val="00574FD2"/>
    <w:rsid w:val="005750D1"/>
    <w:rsid w:val="005750FF"/>
    <w:rsid w:val="005752EF"/>
    <w:rsid w:val="00575358"/>
    <w:rsid w:val="005756BA"/>
    <w:rsid w:val="0057597A"/>
    <w:rsid w:val="00575C37"/>
    <w:rsid w:val="00575E60"/>
    <w:rsid w:val="00575FB6"/>
    <w:rsid w:val="0057642E"/>
    <w:rsid w:val="005769F3"/>
    <w:rsid w:val="00576AE6"/>
    <w:rsid w:val="00576C95"/>
    <w:rsid w:val="00576CAF"/>
    <w:rsid w:val="00576E47"/>
    <w:rsid w:val="0057700E"/>
    <w:rsid w:val="005778B8"/>
    <w:rsid w:val="00577B45"/>
    <w:rsid w:val="00577C6F"/>
    <w:rsid w:val="00577D31"/>
    <w:rsid w:val="00577D45"/>
    <w:rsid w:val="00577EF6"/>
    <w:rsid w:val="00577FAD"/>
    <w:rsid w:val="0058009F"/>
    <w:rsid w:val="00580430"/>
    <w:rsid w:val="005807F8"/>
    <w:rsid w:val="005808A0"/>
    <w:rsid w:val="005820BC"/>
    <w:rsid w:val="00582492"/>
    <w:rsid w:val="00583409"/>
    <w:rsid w:val="00583605"/>
    <w:rsid w:val="00583967"/>
    <w:rsid w:val="00583B93"/>
    <w:rsid w:val="00584057"/>
    <w:rsid w:val="005841D0"/>
    <w:rsid w:val="0058427C"/>
    <w:rsid w:val="0058467E"/>
    <w:rsid w:val="005846DA"/>
    <w:rsid w:val="00584732"/>
    <w:rsid w:val="0058473D"/>
    <w:rsid w:val="00584A27"/>
    <w:rsid w:val="00584F42"/>
    <w:rsid w:val="00585078"/>
    <w:rsid w:val="0058529B"/>
    <w:rsid w:val="00585C07"/>
    <w:rsid w:val="00585E81"/>
    <w:rsid w:val="0058669A"/>
    <w:rsid w:val="00586965"/>
    <w:rsid w:val="00586971"/>
    <w:rsid w:val="00586E10"/>
    <w:rsid w:val="00586E1A"/>
    <w:rsid w:val="00587249"/>
    <w:rsid w:val="00587DB4"/>
    <w:rsid w:val="00587DC2"/>
    <w:rsid w:val="0059004D"/>
    <w:rsid w:val="0059011A"/>
    <w:rsid w:val="00590153"/>
    <w:rsid w:val="005901FB"/>
    <w:rsid w:val="005905FE"/>
    <w:rsid w:val="00590792"/>
    <w:rsid w:val="00590831"/>
    <w:rsid w:val="00590C52"/>
    <w:rsid w:val="0059132C"/>
    <w:rsid w:val="0059136A"/>
    <w:rsid w:val="00591382"/>
    <w:rsid w:val="005914DA"/>
    <w:rsid w:val="0059157F"/>
    <w:rsid w:val="00591C31"/>
    <w:rsid w:val="00591CD4"/>
    <w:rsid w:val="00591E1F"/>
    <w:rsid w:val="00591FF7"/>
    <w:rsid w:val="005922BF"/>
    <w:rsid w:val="0059278A"/>
    <w:rsid w:val="00592937"/>
    <w:rsid w:val="00592F72"/>
    <w:rsid w:val="00593552"/>
    <w:rsid w:val="005936E9"/>
    <w:rsid w:val="00593856"/>
    <w:rsid w:val="005938E5"/>
    <w:rsid w:val="00593A98"/>
    <w:rsid w:val="00593AFA"/>
    <w:rsid w:val="00593C93"/>
    <w:rsid w:val="005940C3"/>
    <w:rsid w:val="00594939"/>
    <w:rsid w:val="00594BF1"/>
    <w:rsid w:val="00595110"/>
    <w:rsid w:val="00595616"/>
    <w:rsid w:val="00595949"/>
    <w:rsid w:val="00595CF2"/>
    <w:rsid w:val="00595D72"/>
    <w:rsid w:val="00595E2E"/>
    <w:rsid w:val="00595FC5"/>
    <w:rsid w:val="0059607A"/>
    <w:rsid w:val="005961B9"/>
    <w:rsid w:val="005962B1"/>
    <w:rsid w:val="00596612"/>
    <w:rsid w:val="00596A6F"/>
    <w:rsid w:val="00596C69"/>
    <w:rsid w:val="00596EB0"/>
    <w:rsid w:val="005970E3"/>
    <w:rsid w:val="00597289"/>
    <w:rsid w:val="00597542"/>
    <w:rsid w:val="00597633"/>
    <w:rsid w:val="00597B7A"/>
    <w:rsid w:val="005A0107"/>
    <w:rsid w:val="005A027E"/>
    <w:rsid w:val="005A027F"/>
    <w:rsid w:val="005A03C1"/>
    <w:rsid w:val="005A0528"/>
    <w:rsid w:val="005A0BFF"/>
    <w:rsid w:val="005A0FA3"/>
    <w:rsid w:val="005A120F"/>
    <w:rsid w:val="005A128B"/>
    <w:rsid w:val="005A1518"/>
    <w:rsid w:val="005A15ED"/>
    <w:rsid w:val="005A1A59"/>
    <w:rsid w:val="005A1C5D"/>
    <w:rsid w:val="005A1D11"/>
    <w:rsid w:val="005A2470"/>
    <w:rsid w:val="005A267D"/>
    <w:rsid w:val="005A28B4"/>
    <w:rsid w:val="005A29DC"/>
    <w:rsid w:val="005A30E9"/>
    <w:rsid w:val="005A351F"/>
    <w:rsid w:val="005A35B5"/>
    <w:rsid w:val="005A35F7"/>
    <w:rsid w:val="005A37F4"/>
    <w:rsid w:val="005A3AD9"/>
    <w:rsid w:val="005A3D3C"/>
    <w:rsid w:val="005A3D84"/>
    <w:rsid w:val="005A3EAD"/>
    <w:rsid w:val="005A3EB7"/>
    <w:rsid w:val="005A4295"/>
    <w:rsid w:val="005A4706"/>
    <w:rsid w:val="005A47AE"/>
    <w:rsid w:val="005A4B9C"/>
    <w:rsid w:val="005A4DED"/>
    <w:rsid w:val="005A5050"/>
    <w:rsid w:val="005A575E"/>
    <w:rsid w:val="005A5791"/>
    <w:rsid w:val="005A59EC"/>
    <w:rsid w:val="005A5C35"/>
    <w:rsid w:val="005A5DE7"/>
    <w:rsid w:val="005A5E24"/>
    <w:rsid w:val="005A5E37"/>
    <w:rsid w:val="005A6090"/>
    <w:rsid w:val="005A6147"/>
    <w:rsid w:val="005A61B0"/>
    <w:rsid w:val="005A621F"/>
    <w:rsid w:val="005A6431"/>
    <w:rsid w:val="005A6888"/>
    <w:rsid w:val="005A6C35"/>
    <w:rsid w:val="005A6D2B"/>
    <w:rsid w:val="005A737C"/>
    <w:rsid w:val="005A7553"/>
    <w:rsid w:val="005B007B"/>
    <w:rsid w:val="005B031D"/>
    <w:rsid w:val="005B03A0"/>
    <w:rsid w:val="005B045B"/>
    <w:rsid w:val="005B053B"/>
    <w:rsid w:val="005B095A"/>
    <w:rsid w:val="005B0F9B"/>
    <w:rsid w:val="005B15A3"/>
    <w:rsid w:val="005B1653"/>
    <w:rsid w:val="005B1707"/>
    <w:rsid w:val="005B2558"/>
    <w:rsid w:val="005B287C"/>
    <w:rsid w:val="005B2E5A"/>
    <w:rsid w:val="005B2F22"/>
    <w:rsid w:val="005B3219"/>
    <w:rsid w:val="005B3611"/>
    <w:rsid w:val="005B43F4"/>
    <w:rsid w:val="005B4414"/>
    <w:rsid w:val="005B463C"/>
    <w:rsid w:val="005B4701"/>
    <w:rsid w:val="005B4986"/>
    <w:rsid w:val="005B4BF5"/>
    <w:rsid w:val="005B4CD9"/>
    <w:rsid w:val="005B52AF"/>
    <w:rsid w:val="005B56B8"/>
    <w:rsid w:val="005B5DFF"/>
    <w:rsid w:val="005B5E15"/>
    <w:rsid w:val="005B61CB"/>
    <w:rsid w:val="005B6365"/>
    <w:rsid w:val="005B6464"/>
    <w:rsid w:val="005B67A9"/>
    <w:rsid w:val="005B6865"/>
    <w:rsid w:val="005B6902"/>
    <w:rsid w:val="005B6AB5"/>
    <w:rsid w:val="005B6DB9"/>
    <w:rsid w:val="005B6E68"/>
    <w:rsid w:val="005B6ED4"/>
    <w:rsid w:val="005B6ED9"/>
    <w:rsid w:val="005B7181"/>
    <w:rsid w:val="005B76B7"/>
    <w:rsid w:val="005B7822"/>
    <w:rsid w:val="005B78FF"/>
    <w:rsid w:val="005B7FD5"/>
    <w:rsid w:val="005C0191"/>
    <w:rsid w:val="005C01C0"/>
    <w:rsid w:val="005C025D"/>
    <w:rsid w:val="005C03B2"/>
    <w:rsid w:val="005C073D"/>
    <w:rsid w:val="005C0980"/>
    <w:rsid w:val="005C0C2B"/>
    <w:rsid w:val="005C133C"/>
    <w:rsid w:val="005C1480"/>
    <w:rsid w:val="005C173B"/>
    <w:rsid w:val="005C18D9"/>
    <w:rsid w:val="005C1C05"/>
    <w:rsid w:val="005C1D50"/>
    <w:rsid w:val="005C206D"/>
    <w:rsid w:val="005C23AA"/>
    <w:rsid w:val="005C2538"/>
    <w:rsid w:val="005C2B1A"/>
    <w:rsid w:val="005C2B34"/>
    <w:rsid w:val="005C3061"/>
    <w:rsid w:val="005C30AB"/>
    <w:rsid w:val="005C3734"/>
    <w:rsid w:val="005C3870"/>
    <w:rsid w:val="005C399F"/>
    <w:rsid w:val="005C3AA6"/>
    <w:rsid w:val="005C3C8F"/>
    <w:rsid w:val="005C3ED3"/>
    <w:rsid w:val="005C3F50"/>
    <w:rsid w:val="005C413E"/>
    <w:rsid w:val="005C432F"/>
    <w:rsid w:val="005C439E"/>
    <w:rsid w:val="005C489C"/>
    <w:rsid w:val="005C4AB8"/>
    <w:rsid w:val="005C4C5F"/>
    <w:rsid w:val="005C4FE2"/>
    <w:rsid w:val="005C55BB"/>
    <w:rsid w:val="005C5799"/>
    <w:rsid w:val="005C584F"/>
    <w:rsid w:val="005C5A0C"/>
    <w:rsid w:val="005C600E"/>
    <w:rsid w:val="005C644A"/>
    <w:rsid w:val="005C676C"/>
    <w:rsid w:val="005C6796"/>
    <w:rsid w:val="005C69AA"/>
    <w:rsid w:val="005C6A56"/>
    <w:rsid w:val="005C6B5A"/>
    <w:rsid w:val="005C6CB7"/>
    <w:rsid w:val="005C7017"/>
    <w:rsid w:val="005C718D"/>
    <w:rsid w:val="005C7359"/>
    <w:rsid w:val="005C7A94"/>
    <w:rsid w:val="005C7DC2"/>
    <w:rsid w:val="005C7F67"/>
    <w:rsid w:val="005C7FCF"/>
    <w:rsid w:val="005C7FDB"/>
    <w:rsid w:val="005D03EF"/>
    <w:rsid w:val="005D075D"/>
    <w:rsid w:val="005D107E"/>
    <w:rsid w:val="005D117A"/>
    <w:rsid w:val="005D12DB"/>
    <w:rsid w:val="005D1398"/>
    <w:rsid w:val="005D1492"/>
    <w:rsid w:val="005D1496"/>
    <w:rsid w:val="005D1C7C"/>
    <w:rsid w:val="005D1CB4"/>
    <w:rsid w:val="005D23BC"/>
    <w:rsid w:val="005D2464"/>
    <w:rsid w:val="005D27DD"/>
    <w:rsid w:val="005D2815"/>
    <w:rsid w:val="005D2C8F"/>
    <w:rsid w:val="005D2D48"/>
    <w:rsid w:val="005D2E33"/>
    <w:rsid w:val="005D3017"/>
    <w:rsid w:val="005D30D1"/>
    <w:rsid w:val="005D31B7"/>
    <w:rsid w:val="005D3278"/>
    <w:rsid w:val="005D333C"/>
    <w:rsid w:val="005D3490"/>
    <w:rsid w:val="005D37AC"/>
    <w:rsid w:val="005D3B54"/>
    <w:rsid w:val="005D3EE5"/>
    <w:rsid w:val="005D4162"/>
    <w:rsid w:val="005D440C"/>
    <w:rsid w:val="005D4514"/>
    <w:rsid w:val="005D486D"/>
    <w:rsid w:val="005D4ABA"/>
    <w:rsid w:val="005D4DA4"/>
    <w:rsid w:val="005D4F7E"/>
    <w:rsid w:val="005D6263"/>
    <w:rsid w:val="005D647C"/>
    <w:rsid w:val="005D705E"/>
    <w:rsid w:val="005D72EB"/>
    <w:rsid w:val="005D766B"/>
    <w:rsid w:val="005D7D27"/>
    <w:rsid w:val="005D7E5C"/>
    <w:rsid w:val="005D7EF0"/>
    <w:rsid w:val="005E0007"/>
    <w:rsid w:val="005E03EA"/>
    <w:rsid w:val="005E06EE"/>
    <w:rsid w:val="005E0838"/>
    <w:rsid w:val="005E16B9"/>
    <w:rsid w:val="005E1B95"/>
    <w:rsid w:val="005E1E89"/>
    <w:rsid w:val="005E1FC2"/>
    <w:rsid w:val="005E2581"/>
    <w:rsid w:val="005E28A2"/>
    <w:rsid w:val="005E2939"/>
    <w:rsid w:val="005E2BBE"/>
    <w:rsid w:val="005E2E5F"/>
    <w:rsid w:val="005E336E"/>
    <w:rsid w:val="005E33E6"/>
    <w:rsid w:val="005E3A38"/>
    <w:rsid w:val="005E3DB6"/>
    <w:rsid w:val="005E4045"/>
    <w:rsid w:val="005E47F0"/>
    <w:rsid w:val="005E481F"/>
    <w:rsid w:val="005E4B00"/>
    <w:rsid w:val="005E4E54"/>
    <w:rsid w:val="005E4F57"/>
    <w:rsid w:val="005E50CA"/>
    <w:rsid w:val="005E50E4"/>
    <w:rsid w:val="005E55F0"/>
    <w:rsid w:val="005E59FF"/>
    <w:rsid w:val="005E5C03"/>
    <w:rsid w:val="005E6920"/>
    <w:rsid w:val="005E6B94"/>
    <w:rsid w:val="005E7750"/>
    <w:rsid w:val="005E7957"/>
    <w:rsid w:val="005F03A9"/>
    <w:rsid w:val="005F05D7"/>
    <w:rsid w:val="005F0839"/>
    <w:rsid w:val="005F0CB5"/>
    <w:rsid w:val="005F0F9A"/>
    <w:rsid w:val="005F1069"/>
    <w:rsid w:val="005F10D5"/>
    <w:rsid w:val="005F1197"/>
    <w:rsid w:val="005F122A"/>
    <w:rsid w:val="005F146E"/>
    <w:rsid w:val="005F1481"/>
    <w:rsid w:val="005F1C4F"/>
    <w:rsid w:val="005F20D9"/>
    <w:rsid w:val="005F2365"/>
    <w:rsid w:val="005F2862"/>
    <w:rsid w:val="005F2C78"/>
    <w:rsid w:val="005F321C"/>
    <w:rsid w:val="005F33B7"/>
    <w:rsid w:val="005F34A3"/>
    <w:rsid w:val="005F354B"/>
    <w:rsid w:val="005F39BA"/>
    <w:rsid w:val="005F3A0D"/>
    <w:rsid w:val="005F41EC"/>
    <w:rsid w:val="005F4288"/>
    <w:rsid w:val="005F42E8"/>
    <w:rsid w:val="005F4498"/>
    <w:rsid w:val="005F46A3"/>
    <w:rsid w:val="005F488C"/>
    <w:rsid w:val="005F4D7D"/>
    <w:rsid w:val="005F4E98"/>
    <w:rsid w:val="005F56FD"/>
    <w:rsid w:val="005F5715"/>
    <w:rsid w:val="005F5799"/>
    <w:rsid w:val="005F5954"/>
    <w:rsid w:val="005F5B9F"/>
    <w:rsid w:val="005F5E41"/>
    <w:rsid w:val="005F5FAD"/>
    <w:rsid w:val="005F64C3"/>
    <w:rsid w:val="005F6859"/>
    <w:rsid w:val="005F6BD0"/>
    <w:rsid w:val="005F6CA4"/>
    <w:rsid w:val="005F702A"/>
    <w:rsid w:val="005F70C4"/>
    <w:rsid w:val="005F726F"/>
    <w:rsid w:val="005F76A1"/>
    <w:rsid w:val="005F78B8"/>
    <w:rsid w:val="005F79A3"/>
    <w:rsid w:val="005F79A7"/>
    <w:rsid w:val="005F7DFC"/>
    <w:rsid w:val="0060002A"/>
    <w:rsid w:val="00600031"/>
    <w:rsid w:val="006005FE"/>
    <w:rsid w:val="0060075B"/>
    <w:rsid w:val="00600822"/>
    <w:rsid w:val="0060082C"/>
    <w:rsid w:val="0060094F"/>
    <w:rsid w:val="00600E77"/>
    <w:rsid w:val="00601033"/>
    <w:rsid w:val="0060112D"/>
    <w:rsid w:val="006015CB"/>
    <w:rsid w:val="006018EA"/>
    <w:rsid w:val="00601920"/>
    <w:rsid w:val="006019D1"/>
    <w:rsid w:val="00601AB2"/>
    <w:rsid w:val="00601C62"/>
    <w:rsid w:val="00601ECE"/>
    <w:rsid w:val="0060204C"/>
    <w:rsid w:val="00602103"/>
    <w:rsid w:val="00602280"/>
    <w:rsid w:val="0060229A"/>
    <w:rsid w:val="00602771"/>
    <w:rsid w:val="00602A4D"/>
    <w:rsid w:val="00603508"/>
    <w:rsid w:val="00603AE0"/>
    <w:rsid w:val="00603B5D"/>
    <w:rsid w:val="00604126"/>
    <w:rsid w:val="0060420D"/>
    <w:rsid w:val="00604384"/>
    <w:rsid w:val="0060458B"/>
    <w:rsid w:val="00604744"/>
    <w:rsid w:val="00604857"/>
    <w:rsid w:val="006048AE"/>
    <w:rsid w:val="00604AC1"/>
    <w:rsid w:val="00604D4A"/>
    <w:rsid w:val="0060520E"/>
    <w:rsid w:val="00605443"/>
    <w:rsid w:val="00605449"/>
    <w:rsid w:val="00605786"/>
    <w:rsid w:val="00605A35"/>
    <w:rsid w:val="00605B25"/>
    <w:rsid w:val="00605D1C"/>
    <w:rsid w:val="00605E81"/>
    <w:rsid w:val="0060629B"/>
    <w:rsid w:val="0060699C"/>
    <w:rsid w:val="00606AEB"/>
    <w:rsid w:val="00606BD4"/>
    <w:rsid w:val="00606D5B"/>
    <w:rsid w:val="006071DA"/>
    <w:rsid w:val="0060725F"/>
    <w:rsid w:val="00607697"/>
    <w:rsid w:val="006101F7"/>
    <w:rsid w:val="00610349"/>
    <w:rsid w:val="006103DB"/>
    <w:rsid w:val="006108F3"/>
    <w:rsid w:val="00610B9C"/>
    <w:rsid w:val="00610D75"/>
    <w:rsid w:val="00610DF2"/>
    <w:rsid w:val="00611108"/>
    <w:rsid w:val="0061114B"/>
    <w:rsid w:val="006114B0"/>
    <w:rsid w:val="00611537"/>
    <w:rsid w:val="0061168D"/>
    <w:rsid w:val="00611BCB"/>
    <w:rsid w:val="00611DB0"/>
    <w:rsid w:val="00611F59"/>
    <w:rsid w:val="0061210E"/>
    <w:rsid w:val="00612250"/>
    <w:rsid w:val="00612377"/>
    <w:rsid w:val="00612488"/>
    <w:rsid w:val="006124E1"/>
    <w:rsid w:val="00612629"/>
    <w:rsid w:val="00612642"/>
    <w:rsid w:val="00612D05"/>
    <w:rsid w:val="006134AD"/>
    <w:rsid w:val="00613A0B"/>
    <w:rsid w:val="00613D67"/>
    <w:rsid w:val="00613FA6"/>
    <w:rsid w:val="0061412A"/>
    <w:rsid w:val="0061456F"/>
    <w:rsid w:val="00614C2F"/>
    <w:rsid w:val="00614CDA"/>
    <w:rsid w:val="00615244"/>
    <w:rsid w:val="0061557B"/>
    <w:rsid w:val="006156AC"/>
    <w:rsid w:val="00615799"/>
    <w:rsid w:val="0061587C"/>
    <w:rsid w:val="00615D45"/>
    <w:rsid w:val="00615E1D"/>
    <w:rsid w:val="0061618F"/>
    <w:rsid w:val="0061681F"/>
    <w:rsid w:val="00616836"/>
    <w:rsid w:val="00616A0F"/>
    <w:rsid w:val="00616BE0"/>
    <w:rsid w:val="0061756A"/>
    <w:rsid w:val="006208BB"/>
    <w:rsid w:val="00620A24"/>
    <w:rsid w:val="00620EF3"/>
    <w:rsid w:val="006213A2"/>
    <w:rsid w:val="006213AE"/>
    <w:rsid w:val="00621761"/>
    <w:rsid w:val="00621A78"/>
    <w:rsid w:val="00621B24"/>
    <w:rsid w:val="00621D2B"/>
    <w:rsid w:val="00621ECA"/>
    <w:rsid w:val="00622009"/>
    <w:rsid w:val="006220E2"/>
    <w:rsid w:val="006221DB"/>
    <w:rsid w:val="00622696"/>
    <w:rsid w:val="006227CF"/>
    <w:rsid w:val="00622A22"/>
    <w:rsid w:val="0062349B"/>
    <w:rsid w:val="00623AC3"/>
    <w:rsid w:val="00623E52"/>
    <w:rsid w:val="00623F89"/>
    <w:rsid w:val="00623FFF"/>
    <w:rsid w:val="0062404B"/>
    <w:rsid w:val="006240C1"/>
    <w:rsid w:val="006244B7"/>
    <w:rsid w:val="006244FC"/>
    <w:rsid w:val="00624587"/>
    <w:rsid w:val="0062467E"/>
    <w:rsid w:val="006247C5"/>
    <w:rsid w:val="0062482D"/>
    <w:rsid w:val="006248CB"/>
    <w:rsid w:val="00624CE4"/>
    <w:rsid w:val="00624EE5"/>
    <w:rsid w:val="0062502A"/>
    <w:rsid w:val="00625052"/>
    <w:rsid w:val="00625184"/>
    <w:rsid w:val="006251C0"/>
    <w:rsid w:val="0062552D"/>
    <w:rsid w:val="006259D3"/>
    <w:rsid w:val="006259E8"/>
    <w:rsid w:val="00625A1E"/>
    <w:rsid w:val="00625F01"/>
    <w:rsid w:val="006260CF"/>
    <w:rsid w:val="00626169"/>
    <w:rsid w:val="006261BB"/>
    <w:rsid w:val="00626238"/>
    <w:rsid w:val="0062724B"/>
    <w:rsid w:val="00627533"/>
    <w:rsid w:val="006275B8"/>
    <w:rsid w:val="00627AE6"/>
    <w:rsid w:val="00627B78"/>
    <w:rsid w:val="00627BB6"/>
    <w:rsid w:val="00627CAF"/>
    <w:rsid w:val="00627E14"/>
    <w:rsid w:val="006300D0"/>
    <w:rsid w:val="006305D0"/>
    <w:rsid w:val="0063067E"/>
    <w:rsid w:val="00630B15"/>
    <w:rsid w:val="00630D68"/>
    <w:rsid w:val="00630DDB"/>
    <w:rsid w:val="00630F15"/>
    <w:rsid w:val="00631953"/>
    <w:rsid w:val="00631E65"/>
    <w:rsid w:val="00631F6D"/>
    <w:rsid w:val="00632260"/>
    <w:rsid w:val="00632455"/>
    <w:rsid w:val="006328EC"/>
    <w:rsid w:val="006328EE"/>
    <w:rsid w:val="00632BC9"/>
    <w:rsid w:val="00632C0B"/>
    <w:rsid w:val="00632CA9"/>
    <w:rsid w:val="00633334"/>
    <w:rsid w:val="00633774"/>
    <w:rsid w:val="006337D3"/>
    <w:rsid w:val="006337E8"/>
    <w:rsid w:val="00633A50"/>
    <w:rsid w:val="00634D13"/>
    <w:rsid w:val="006350A3"/>
    <w:rsid w:val="006351B9"/>
    <w:rsid w:val="0063547C"/>
    <w:rsid w:val="00635598"/>
    <w:rsid w:val="00635AAD"/>
    <w:rsid w:val="00635C56"/>
    <w:rsid w:val="006362C6"/>
    <w:rsid w:val="00636397"/>
    <w:rsid w:val="00636730"/>
    <w:rsid w:val="00636D7C"/>
    <w:rsid w:val="00636FF4"/>
    <w:rsid w:val="006370EA"/>
    <w:rsid w:val="00637177"/>
    <w:rsid w:val="00637246"/>
    <w:rsid w:val="0063760A"/>
    <w:rsid w:val="00637849"/>
    <w:rsid w:val="00637C09"/>
    <w:rsid w:val="00637DCD"/>
    <w:rsid w:val="0064040E"/>
    <w:rsid w:val="0064066F"/>
    <w:rsid w:val="00640EBC"/>
    <w:rsid w:val="00641230"/>
    <w:rsid w:val="006412D3"/>
    <w:rsid w:val="006412E7"/>
    <w:rsid w:val="0064194B"/>
    <w:rsid w:val="00641BCB"/>
    <w:rsid w:val="00641E7D"/>
    <w:rsid w:val="00642096"/>
    <w:rsid w:val="00642116"/>
    <w:rsid w:val="0064227C"/>
    <w:rsid w:val="006422BE"/>
    <w:rsid w:val="00642B7B"/>
    <w:rsid w:val="00642DFA"/>
    <w:rsid w:val="00643113"/>
    <w:rsid w:val="00643136"/>
    <w:rsid w:val="0064321B"/>
    <w:rsid w:val="006432AD"/>
    <w:rsid w:val="00643387"/>
    <w:rsid w:val="006435CC"/>
    <w:rsid w:val="0064393A"/>
    <w:rsid w:val="00643968"/>
    <w:rsid w:val="00643BD2"/>
    <w:rsid w:val="00643C8C"/>
    <w:rsid w:val="00643CD6"/>
    <w:rsid w:val="00643D2C"/>
    <w:rsid w:val="0064450C"/>
    <w:rsid w:val="0064452B"/>
    <w:rsid w:val="00644684"/>
    <w:rsid w:val="00644972"/>
    <w:rsid w:val="00644FAF"/>
    <w:rsid w:val="00645C86"/>
    <w:rsid w:val="00646B6B"/>
    <w:rsid w:val="00646C97"/>
    <w:rsid w:val="00646F4B"/>
    <w:rsid w:val="0064738B"/>
    <w:rsid w:val="00647471"/>
    <w:rsid w:val="006474BC"/>
    <w:rsid w:val="006478FE"/>
    <w:rsid w:val="00647E65"/>
    <w:rsid w:val="00647F12"/>
    <w:rsid w:val="0065036F"/>
    <w:rsid w:val="00650F20"/>
    <w:rsid w:val="00650F27"/>
    <w:rsid w:val="0065118D"/>
    <w:rsid w:val="00651263"/>
    <w:rsid w:val="00651300"/>
    <w:rsid w:val="00651723"/>
    <w:rsid w:val="00651728"/>
    <w:rsid w:val="00651C83"/>
    <w:rsid w:val="0065216D"/>
    <w:rsid w:val="0065253E"/>
    <w:rsid w:val="006529F1"/>
    <w:rsid w:val="00652FC8"/>
    <w:rsid w:val="00653A92"/>
    <w:rsid w:val="00653ABD"/>
    <w:rsid w:val="00653D23"/>
    <w:rsid w:val="00653F31"/>
    <w:rsid w:val="0065441D"/>
    <w:rsid w:val="006545B8"/>
    <w:rsid w:val="006546A6"/>
    <w:rsid w:val="006547D4"/>
    <w:rsid w:val="0065491F"/>
    <w:rsid w:val="00654934"/>
    <w:rsid w:val="00654A7D"/>
    <w:rsid w:val="00654B3D"/>
    <w:rsid w:val="00654BB5"/>
    <w:rsid w:val="00654C34"/>
    <w:rsid w:val="00654E3A"/>
    <w:rsid w:val="00655051"/>
    <w:rsid w:val="0065515E"/>
    <w:rsid w:val="00655166"/>
    <w:rsid w:val="006555D6"/>
    <w:rsid w:val="006556F3"/>
    <w:rsid w:val="0065592F"/>
    <w:rsid w:val="00655EEB"/>
    <w:rsid w:val="006560B3"/>
    <w:rsid w:val="006568B2"/>
    <w:rsid w:val="006569E8"/>
    <w:rsid w:val="00656B4A"/>
    <w:rsid w:val="00656E21"/>
    <w:rsid w:val="00656EE4"/>
    <w:rsid w:val="00656F09"/>
    <w:rsid w:val="0065747D"/>
    <w:rsid w:val="0065750E"/>
    <w:rsid w:val="00657989"/>
    <w:rsid w:val="00657B6E"/>
    <w:rsid w:val="00657D2C"/>
    <w:rsid w:val="0066009F"/>
    <w:rsid w:val="00660540"/>
    <w:rsid w:val="00660778"/>
    <w:rsid w:val="00660A1D"/>
    <w:rsid w:val="00660B2C"/>
    <w:rsid w:val="00660C71"/>
    <w:rsid w:val="00660FCC"/>
    <w:rsid w:val="00661446"/>
    <w:rsid w:val="006617BC"/>
    <w:rsid w:val="006617DA"/>
    <w:rsid w:val="00661897"/>
    <w:rsid w:val="006618A0"/>
    <w:rsid w:val="00661D21"/>
    <w:rsid w:val="00661E20"/>
    <w:rsid w:val="00661F2C"/>
    <w:rsid w:val="006621BE"/>
    <w:rsid w:val="00662332"/>
    <w:rsid w:val="00662758"/>
    <w:rsid w:val="00662922"/>
    <w:rsid w:val="00662977"/>
    <w:rsid w:val="00663230"/>
    <w:rsid w:val="006632F9"/>
    <w:rsid w:val="0066336B"/>
    <w:rsid w:val="00663AE1"/>
    <w:rsid w:val="00664690"/>
    <w:rsid w:val="00664997"/>
    <w:rsid w:val="00664C15"/>
    <w:rsid w:val="00665178"/>
    <w:rsid w:val="0066522D"/>
    <w:rsid w:val="006652AF"/>
    <w:rsid w:val="00665471"/>
    <w:rsid w:val="006659FA"/>
    <w:rsid w:val="00665AC8"/>
    <w:rsid w:val="00665AC9"/>
    <w:rsid w:val="00665DDF"/>
    <w:rsid w:val="00665F58"/>
    <w:rsid w:val="00666348"/>
    <w:rsid w:val="00666476"/>
    <w:rsid w:val="00666610"/>
    <w:rsid w:val="00666991"/>
    <w:rsid w:val="00666BC6"/>
    <w:rsid w:val="00666CA0"/>
    <w:rsid w:val="00666EA1"/>
    <w:rsid w:val="006672C4"/>
    <w:rsid w:val="006673A0"/>
    <w:rsid w:val="00667652"/>
    <w:rsid w:val="00667895"/>
    <w:rsid w:val="00667A9B"/>
    <w:rsid w:val="00667BDE"/>
    <w:rsid w:val="00667D83"/>
    <w:rsid w:val="00667F5F"/>
    <w:rsid w:val="0067033C"/>
    <w:rsid w:val="00670440"/>
    <w:rsid w:val="00670B55"/>
    <w:rsid w:val="00670D9D"/>
    <w:rsid w:val="00671505"/>
    <w:rsid w:val="0067161C"/>
    <w:rsid w:val="00671C09"/>
    <w:rsid w:val="00671E84"/>
    <w:rsid w:val="00671FB5"/>
    <w:rsid w:val="00672308"/>
    <w:rsid w:val="0067232E"/>
    <w:rsid w:val="006724DF"/>
    <w:rsid w:val="00672513"/>
    <w:rsid w:val="006733F8"/>
    <w:rsid w:val="0067384D"/>
    <w:rsid w:val="00673A8B"/>
    <w:rsid w:val="00673CE1"/>
    <w:rsid w:val="00673F8C"/>
    <w:rsid w:val="00674520"/>
    <w:rsid w:val="006746E8"/>
    <w:rsid w:val="00675671"/>
    <w:rsid w:val="00675853"/>
    <w:rsid w:val="00675CCA"/>
    <w:rsid w:val="00675F93"/>
    <w:rsid w:val="0067670A"/>
    <w:rsid w:val="0067681E"/>
    <w:rsid w:val="00676A24"/>
    <w:rsid w:val="00676E4B"/>
    <w:rsid w:val="0067710B"/>
    <w:rsid w:val="0067735C"/>
    <w:rsid w:val="00677662"/>
    <w:rsid w:val="00677D42"/>
    <w:rsid w:val="00677E70"/>
    <w:rsid w:val="0068034F"/>
    <w:rsid w:val="00680FDB"/>
    <w:rsid w:val="0068121A"/>
    <w:rsid w:val="006812E4"/>
    <w:rsid w:val="006812ED"/>
    <w:rsid w:val="0068138B"/>
    <w:rsid w:val="006813ED"/>
    <w:rsid w:val="0068145D"/>
    <w:rsid w:val="00681B21"/>
    <w:rsid w:val="00681F3D"/>
    <w:rsid w:val="0068229F"/>
    <w:rsid w:val="006823EE"/>
    <w:rsid w:val="006827BF"/>
    <w:rsid w:val="00682A49"/>
    <w:rsid w:val="006831C2"/>
    <w:rsid w:val="00683319"/>
    <w:rsid w:val="00683448"/>
    <w:rsid w:val="006837A4"/>
    <w:rsid w:val="006839EA"/>
    <w:rsid w:val="00683AEF"/>
    <w:rsid w:val="00683D91"/>
    <w:rsid w:val="00683E6B"/>
    <w:rsid w:val="0068449C"/>
    <w:rsid w:val="0068469C"/>
    <w:rsid w:val="006847DE"/>
    <w:rsid w:val="00684982"/>
    <w:rsid w:val="00684CB9"/>
    <w:rsid w:val="0068504C"/>
    <w:rsid w:val="006854CB"/>
    <w:rsid w:val="0068555E"/>
    <w:rsid w:val="00685673"/>
    <w:rsid w:val="00685724"/>
    <w:rsid w:val="0068574B"/>
    <w:rsid w:val="00686AFF"/>
    <w:rsid w:val="00687189"/>
    <w:rsid w:val="00687588"/>
    <w:rsid w:val="00687641"/>
    <w:rsid w:val="00687C77"/>
    <w:rsid w:val="00687CC2"/>
    <w:rsid w:val="006902AD"/>
    <w:rsid w:val="0069043D"/>
    <w:rsid w:val="0069046E"/>
    <w:rsid w:val="0069074C"/>
    <w:rsid w:val="00690AF9"/>
    <w:rsid w:val="00690D06"/>
    <w:rsid w:val="00690EB8"/>
    <w:rsid w:val="00691A64"/>
    <w:rsid w:val="00691BBB"/>
    <w:rsid w:val="00691D3C"/>
    <w:rsid w:val="00691DFF"/>
    <w:rsid w:val="00691F55"/>
    <w:rsid w:val="00692046"/>
    <w:rsid w:val="00692A5B"/>
    <w:rsid w:val="00692A7C"/>
    <w:rsid w:val="00692AD4"/>
    <w:rsid w:val="00692C54"/>
    <w:rsid w:val="00693145"/>
    <w:rsid w:val="006935F8"/>
    <w:rsid w:val="006938FF"/>
    <w:rsid w:val="00693AEF"/>
    <w:rsid w:val="00693FC7"/>
    <w:rsid w:val="0069416B"/>
    <w:rsid w:val="006946C4"/>
    <w:rsid w:val="00694723"/>
    <w:rsid w:val="00694ED6"/>
    <w:rsid w:val="00694F85"/>
    <w:rsid w:val="006952F6"/>
    <w:rsid w:val="00695313"/>
    <w:rsid w:val="0069542C"/>
    <w:rsid w:val="006954EC"/>
    <w:rsid w:val="006955F7"/>
    <w:rsid w:val="0069574D"/>
    <w:rsid w:val="00695AE8"/>
    <w:rsid w:val="00696257"/>
    <w:rsid w:val="006964EB"/>
    <w:rsid w:val="00696826"/>
    <w:rsid w:val="00696935"/>
    <w:rsid w:val="00696967"/>
    <w:rsid w:val="00696E06"/>
    <w:rsid w:val="00697219"/>
    <w:rsid w:val="006977BD"/>
    <w:rsid w:val="00697A5C"/>
    <w:rsid w:val="00697ACE"/>
    <w:rsid w:val="00697CA6"/>
    <w:rsid w:val="00697DB6"/>
    <w:rsid w:val="006A00DF"/>
    <w:rsid w:val="006A0313"/>
    <w:rsid w:val="006A05E9"/>
    <w:rsid w:val="006A0624"/>
    <w:rsid w:val="006A0727"/>
    <w:rsid w:val="006A0846"/>
    <w:rsid w:val="006A0915"/>
    <w:rsid w:val="006A09F6"/>
    <w:rsid w:val="006A0B5E"/>
    <w:rsid w:val="006A0CE0"/>
    <w:rsid w:val="006A1620"/>
    <w:rsid w:val="006A19EA"/>
    <w:rsid w:val="006A1B24"/>
    <w:rsid w:val="006A1C94"/>
    <w:rsid w:val="006A1F91"/>
    <w:rsid w:val="006A23D5"/>
    <w:rsid w:val="006A2406"/>
    <w:rsid w:val="006A2490"/>
    <w:rsid w:val="006A2496"/>
    <w:rsid w:val="006A252C"/>
    <w:rsid w:val="006A2826"/>
    <w:rsid w:val="006A2A07"/>
    <w:rsid w:val="006A2C0D"/>
    <w:rsid w:val="006A2C73"/>
    <w:rsid w:val="006A2CF7"/>
    <w:rsid w:val="006A2DE6"/>
    <w:rsid w:val="006A3113"/>
    <w:rsid w:val="006A3142"/>
    <w:rsid w:val="006A33AA"/>
    <w:rsid w:val="006A3868"/>
    <w:rsid w:val="006A3AD4"/>
    <w:rsid w:val="006A3C14"/>
    <w:rsid w:val="006A3D3D"/>
    <w:rsid w:val="006A429D"/>
    <w:rsid w:val="006A4BCE"/>
    <w:rsid w:val="006A4FBA"/>
    <w:rsid w:val="006A5563"/>
    <w:rsid w:val="006A5573"/>
    <w:rsid w:val="006A5584"/>
    <w:rsid w:val="006A5710"/>
    <w:rsid w:val="006A5B48"/>
    <w:rsid w:val="006A5C65"/>
    <w:rsid w:val="006A5C85"/>
    <w:rsid w:val="006A5E5F"/>
    <w:rsid w:val="006A630B"/>
    <w:rsid w:val="006A6348"/>
    <w:rsid w:val="006A6440"/>
    <w:rsid w:val="006A661F"/>
    <w:rsid w:val="006A6A8F"/>
    <w:rsid w:val="006A6C1C"/>
    <w:rsid w:val="006A7050"/>
    <w:rsid w:val="006A718F"/>
    <w:rsid w:val="006A79D3"/>
    <w:rsid w:val="006A7A26"/>
    <w:rsid w:val="006A7F0E"/>
    <w:rsid w:val="006B021A"/>
    <w:rsid w:val="006B05BB"/>
    <w:rsid w:val="006B05F3"/>
    <w:rsid w:val="006B0986"/>
    <w:rsid w:val="006B1190"/>
    <w:rsid w:val="006B12D5"/>
    <w:rsid w:val="006B13FD"/>
    <w:rsid w:val="006B1670"/>
    <w:rsid w:val="006B16DB"/>
    <w:rsid w:val="006B1A03"/>
    <w:rsid w:val="006B1A4D"/>
    <w:rsid w:val="006B1DE5"/>
    <w:rsid w:val="006B2027"/>
    <w:rsid w:val="006B22D5"/>
    <w:rsid w:val="006B2588"/>
    <w:rsid w:val="006B26EE"/>
    <w:rsid w:val="006B28A4"/>
    <w:rsid w:val="006B2AF5"/>
    <w:rsid w:val="006B2BB4"/>
    <w:rsid w:val="006B2E03"/>
    <w:rsid w:val="006B3026"/>
    <w:rsid w:val="006B307F"/>
    <w:rsid w:val="006B30B5"/>
    <w:rsid w:val="006B332C"/>
    <w:rsid w:val="006B340A"/>
    <w:rsid w:val="006B360E"/>
    <w:rsid w:val="006B3834"/>
    <w:rsid w:val="006B3906"/>
    <w:rsid w:val="006B3DA2"/>
    <w:rsid w:val="006B3F54"/>
    <w:rsid w:val="006B4273"/>
    <w:rsid w:val="006B443F"/>
    <w:rsid w:val="006B4574"/>
    <w:rsid w:val="006B45FA"/>
    <w:rsid w:val="006B4841"/>
    <w:rsid w:val="006B4A29"/>
    <w:rsid w:val="006B4DA0"/>
    <w:rsid w:val="006B5114"/>
    <w:rsid w:val="006B5570"/>
    <w:rsid w:val="006B574E"/>
    <w:rsid w:val="006B5763"/>
    <w:rsid w:val="006B5877"/>
    <w:rsid w:val="006B5B69"/>
    <w:rsid w:val="006B5CF8"/>
    <w:rsid w:val="006B5F94"/>
    <w:rsid w:val="006B5FF6"/>
    <w:rsid w:val="006B6243"/>
    <w:rsid w:val="006B6404"/>
    <w:rsid w:val="006B6605"/>
    <w:rsid w:val="006B68FD"/>
    <w:rsid w:val="006B6B56"/>
    <w:rsid w:val="006B7077"/>
    <w:rsid w:val="006B763F"/>
    <w:rsid w:val="006B7808"/>
    <w:rsid w:val="006B7ACA"/>
    <w:rsid w:val="006B7D6A"/>
    <w:rsid w:val="006C037C"/>
    <w:rsid w:val="006C03BA"/>
    <w:rsid w:val="006C084A"/>
    <w:rsid w:val="006C0986"/>
    <w:rsid w:val="006C09BF"/>
    <w:rsid w:val="006C0DB2"/>
    <w:rsid w:val="006C1150"/>
    <w:rsid w:val="006C12C2"/>
    <w:rsid w:val="006C13F0"/>
    <w:rsid w:val="006C1867"/>
    <w:rsid w:val="006C1BD2"/>
    <w:rsid w:val="006C1E08"/>
    <w:rsid w:val="006C218D"/>
    <w:rsid w:val="006C2245"/>
    <w:rsid w:val="006C2261"/>
    <w:rsid w:val="006C22AF"/>
    <w:rsid w:val="006C2638"/>
    <w:rsid w:val="006C2694"/>
    <w:rsid w:val="006C2735"/>
    <w:rsid w:val="006C2F04"/>
    <w:rsid w:val="006C2F80"/>
    <w:rsid w:val="006C33E7"/>
    <w:rsid w:val="006C42D3"/>
    <w:rsid w:val="006C460A"/>
    <w:rsid w:val="006C475A"/>
    <w:rsid w:val="006C49FD"/>
    <w:rsid w:val="006C4A00"/>
    <w:rsid w:val="006C4AED"/>
    <w:rsid w:val="006C4AFA"/>
    <w:rsid w:val="006C4F02"/>
    <w:rsid w:val="006C50A3"/>
    <w:rsid w:val="006C5343"/>
    <w:rsid w:val="006C5414"/>
    <w:rsid w:val="006C54DA"/>
    <w:rsid w:val="006C5B12"/>
    <w:rsid w:val="006C6120"/>
    <w:rsid w:val="006C63D5"/>
    <w:rsid w:val="006C65ED"/>
    <w:rsid w:val="006C67DA"/>
    <w:rsid w:val="006C688F"/>
    <w:rsid w:val="006C6A3B"/>
    <w:rsid w:val="006C6E9F"/>
    <w:rsid w:val="006C7018"/>
    <w:rsid w:val="006C750A"/>
    <w:rsid w:val="006C75FC"/>
    <w:rsid w:val="006C7B4A"/>
    <w:rsid w:val="006C7B76"/>
    <w:rsid w:val="006C7BB7"/>
    <w:rsid w:val="006C7BFE"/>
    <w:rsid w:val="006C7C30"/>
    <w:rsid w:val="006C7D94"/>
    <w:rsid w:val="006C7E1C"/>
    <w:rsid w:val="006C7FB8"/>
    <w:rsid w:val="006D014D"/>
    <w:rsid w:val="006D05CC"/>
    <w:rsid w:val="006D0A51"/>
    <w:rsid w:val="006D0A7A"/>
    <w:rsid w:val="006D1471"/>
    <w:rsid w:val="006D15A2"/>
    <w:rsid w:val="006D16F4"/>
    <w:rsid w:val="006D19A0"/>
    <w:rsid w:val="006D1A4B"/>
    <w:rsid w:val="006D1D5D"/>
    <w:rsid w:val="006D1EC0"/>
    <w:rsid w:val="006D20CE"/>
    <w:rsid w:val="006D23DD"/>
    <w:rsid w:val="006D2821"/>
    <w:rsid w:val="006D2A4D"/>
    <w:rsid w:val="006D2B7E"/>
    <w:rsid w:val="006D322B"/>
    <w:rsid w:val="006D325C"/>
    <w:rsid w:val="006D3930"/>
    <w:rsid w:val="006D3B61"/>
    <w:rsid w:val="006D3BA4"/>
    <w:rsid w:val="006D422F"/>
    <w:rsid w:val="006D43BA"/>
    <w:rsid w:val="006D469C"/>
    <w:rsid w:val="006D4A19"/>
    <w:rsid w:val="006D4D09"/>
    <w:rsid w:val="006D4DF4"/>
    <w:rsid w:val="006D4F2E"/>
    <w:rsid w:val="006D56C7"/>
    <w:rsid w:val="006D57B7"/>
    <w:rsid w:val="006D5998"/>
    <w:rsid w:val="006D5D90"/>
    <w:rsid w:val="006D6107"/>
    <w:rsid w:val="006D6A24"/>
    <w:rsid w:val="006D79BD"/>
    <w:rsid w:val="006D7B1E"/>
    <w:rsid w:val="006D7C95"/>
    <w:rsid w:val="006D7CBB"/>
    <w:rsid w:val="006E020C"/>
    <w:rsid w:val="006E0295"/>
    <w:rsid w:val="006E0366"/>
    <w:rsid w:val="006E03A8"/>
    <w:rsid w:val="006E0480"/>
    <w:rsid w:val="006E06E9"/>
    <w:rsid w:val="006E0A87"/>
    <w:rsid w:val="006E0C5D"/>
    <w:rsid w:val="006E16E2"/>
    <w:rsid w:val="006E17D1"/>
    <w:rsid w:val="006E19CB"/>
    <w:rsid w:val="006E1AB6"/>
    <w:rsid w:val="006E1C10"/>
    <w:rsid w:val="006E2580"/>
    <w:rsid w:val="006E2660"/>
    <w:rsid w:val="006E26CC"/>
    <w:rsid w:val="006E2769"/>
    <w:rsid w:val="006E27B9"/>
    <w:rsid w:val="006E27E0"/>
    <w:rsid w:val="006E2934"/>
    <w:rsid w:val="006E2A35"/>
    <w:rsid w:val="006E2F05"/>
    <w:rsid w:val="006E3418"/>
    <w:rsid w:val="006E343C"/>
    <w:rsid w:val="006E3449"/>
    <w:rsid w:val="006E3451"/>
    <w:rsid w:val="006E3850"/>
    <w:rsid w:val="006E3A96"/>
    <w:rsid w:val="006E3B49"/>
    <w:rsid w:val="006E4016"/>
    <w:rsid w:val="006E449B"/>
    <w:rsid w:val="006E454C"/>
    <w:rsid w:val="006E4787"/>
    <w:rsid w:val="006E4BA0"/>
    <w:rsid w:val="006E4C2B"/>
    <w:rsid w:val="006E4DB9"/>
    <w:rsid w:val="006E53F3"/>
    <w:rsid w:val="006E579D"/>
    <w:rsid w:val="006E5AC4"/>
    <w:rsid w:val="006E5DBF"/>
    <w:rsid w:val="006E6284"/>
    <w:rsid w:val="006E6432"/>
    <w:rsid w:val="006E6869"/>
    <w:rsid w:val="006E68F4"/>
    <w:rsid w:val="006E6947"/>
    <w:rsid w:val="006E69BB"/>
    <w:rsid w:val="006E6A4E"/>
    <w:rsid w:val="006E6DF7"/>
    <w:rsid w:val="006E6EDE"/>
    <w:rsid w:val="006E7042"/>
    <w:rsid w:val="006E757E"/>
    <w:rsid w:val="006E7A25"/>
    <w:rsid w:val="006E7C3F"/>
    <w:rsid w:val="006E7E32"/>
    <w:rsid w:val="006E7F53"/>
    <w:rsid w:val="006E7F70"/>
    <w:rsid w:val="006F017E"/>
    <w:rsid w:val="006F0271"/>
    <w:rsid w:val="006F0327"/>
    <w:rsid w:val="006F03B1"/>
    <w:rsid w:val="006F053A"/>
    <w:rsid w:val="006F0C56"/>
    <w:rsid w:val="006F0F3C"/>
    <w:rsid w:val="006F12D7"/>
    <w:rsid w:val="006F16A6"/>
    <w:rsid w:val="006F177B"/>
    <w:rsid w:val="006F198E"/>
    <w:rsid w:val="006F1CD0"/>
    <w:rsid w:val="006F1E5B"/>
    <w:rsid w:val="006F2382"/>
    <w:rsid w:val="006F2788"/>
    <w:rsid w:val="006F2B5F"/>
    <w:rsid w:val="006F2C4A"/>
    <w:rsid w:val="006F2CA3"/>
    <w:rsid w:val="006F2CDB"/>
    <w:rsid w:val="006F34EB"/>
    <w:rsid w:val="006F409D"/>
    <w:rsid w:val="006F4A4E"/>
    <w:rsid w:val="006F4AE9"/>
    <w:rsid w:val="006F4DA4"/>
    <w:rsid w:val="006F5057"/>
    <w:rsid w:val="006F56C9"/>
    <w:rsid w:val="006F58E3"/>
    <w:rsid w:val="006F5C9B"/>
    <w:rsid w:val="006F6104"/>
    <w:rsid w:val="006F649F"/>
    <w:rsid w:val="006F6535"/>
    <w:rsid w:val="006F6751"/>
    <w:rsid w:val="006F67AB"/>
    <w:rsid w:val="006F697D"/>
    <w:rsid w:val="006F6ED2"/>
    <w:rsid w:val="006F704E"/>
    <w:rsid w:val="006F7920"/>
    <w:rsid w:val="006F7A7A"/>
    <w:rsid w:val="006F7C10"/>
    <w:rsid w:val="00700240"/>
    <w:rsid w:val="00700357"/>
    <w:rsid w:val="00700D8C"/>
    <w:rsid w:val="00700E36"/>
    <w:rsid w:val="00700FE8"/>
    <w:rsid w:val="0070154F"/>
    <w:rsid w:val="007015D2"/>
    <w:rsid w:val="00701A75"/>
    <w:rsid w:val="00702340"/>
    <w:rsid w:val="0070291D"/>
    <w:rsid w:val="00702CD8"/>
    <w:rsid w:val="00702ECA"/>
    <w:rsid w:val="00702F4E"/>
    <w:rsid w:val="00702F87"/>
    <w:rsid w:val="00703540"/>
    <w:rsid w:val="007039C6"/>
    <w:rsid w:val="00703AE2"/>
    <w:rsid w:val="0070439F"/>
    <w:rsid w:val="0070442E"/>
    <w:rsid w:val="00704C3D"/>
    <w:rsid w:val="00704D2B"/>
    <w:rsid w:val="00704DB3"/>
    <w:rsid w:val="00704E55"/>
    <w:rsid w:val="00705148"/>
    <w:rsid w:val="007051B2"/>
    <w:rsid w:val="0070560A"/>
    <w:rsid w:val="00705788"/>
    <w:rsid w:val="0070587A"/>
    <w:rsid w:val="0070595C"/>
    <w:rsid w:val="00705F32"/>
    <w:rsid w:val="007063AE"/>
    <w:rsid w:val="007064A4"/>
    <w:rsid w:val="00706D71"/>
    <w:rsid w:val="00706EEB"/>
    <w:rsid w:val="00706F4E"/>
    <w:rsid w:val="007070D0"/>
    <w:rsid w:val="00707AA7"/>
    <w:rsid w:val="00707B05"/>
    <w:rsid w:val="00707B7D"/>
    <w:rsid w:val="00707C37"/>
    <w:rsid w:val="00707CDE"/>
    <w:rsid w:val="00710095"/>
    <w:rsid w:val="00710125"/>
    <w:rsid w:val="007106E7"/>
    <w:rsid w:val="00710907"/>
    <w:rsid w:val="007112E4"/>
    <w:rsid w:val="0071177E"/>
    <w:rsid w:val="00711A90"/>
    <w:rsid w:val="00711B1F"/>
    <w:rsid w:val="0071208E"/>
    <w:rsid w:val="00712808"/>
    <w:rsid w:val="00712972"/>
    <w:rsid w:val="00712996"/>
    <w:rsid w:val="00712C44"/>
    <w:rsid w:val="00712E0F"/>
    <w:rsid w:val="00712E1E"/>
    <w:rsid w:val="007132CB"/>
    <w:rsid w:val="00713429"/>
    <w:rsid w:val="0071342B"/>
    <w:rsid w:val="00713442"/>
    <w:rsid w:val="007138A8"/>
    <w:rsid w:val="00713CC6"/>
    <w:rsid w:val="007144D6"/>
    <w:rsid w:val="00714791"/>
    <w:rsid w:val="00714AEE"/>
    <w:rsid w:val="00714DA2"/>
    <w:rsid w:val="00714F12"/>
    <w:rsid w:val="0071500B"/>
    <w:rsid w:val="00715AFB"/>
    <w:rsid w:val="00715C08"/>
    <w:rsid w:val="00715D28"/>
    <w:rsid w:val="00715F70"/>
    <w:rsid w:val="0071675D"/>
    <w:rsid w:val="00716C59"/>
    <w:rsid w:val="00716D30"/>
    <w:rsid w:val="007171F9"/>
    <w:rsid w:val="007172F5"/>
    <w:rsid w:val="00717450"/>
    <w:rsid w:val="00717564"/>
    <w:rsid w:val="00717707"/>
    <w:rsid w:val="00717CBA"/>
    <w:rsid w:val="00720574"/>
    <w:rsid w:val="007208FE"/>
    <w:rsid w:val="00720962"/>
    <w:rsid w:val="00720AC6"/>
    <w:rsid w:val="00720BD6"/>
    <w:rsid w:val="00720FF9"/>
    <w:rsid w:val="00721302"/>
    <w:rsid w:val="0072131E"/>
    <w:rsid w:val="007213C2"/>
    <w:rsid w:val="007213D7"/>
    <w:rsid w:val="00721669"/>
    <w:rsid w:val="00721BF1"/>
    <w:rsid w:val="00721CF0"/>
    <w:rsid w:val="00722705"/>
    <w:rsid w:val="00722855"/>
    <w:rsid w:val="00722E94"/>
    <w:rsid w:val="00722EA0"/>
    <w:rsid w:val="00722F1C"/>
    <w:rsid w:val="0072324B"/>
    <w:rsid w:val="0072370B"/>
    <w:rsid w:val="00723D2E"/>
    <w:rsid w:val="00724361"/>
    <w:rsid w:val="00724680"/>
    <w:rsid w:val="00724B57"/>
    <w:rsid w:val="00724B87"/>
    <w:rsid w:val="00724D85"/>
    <w:rsid w:val="00725161"/>
    <w:rsid w:val="007252CD"/>
    <w:rsid w:val="00725852"/>
    <w:rsid w:val="0072599C"/>
    <w:rsid w:val="00725A28"/>
    <w:rsid w:val="00725D6D"/>
    <w:rsid w:val="0072604B"/>
    <w:rsid w:val="00726BBD"/>
    <w:rsid w:val="00726D04"/>
    <w:rsid w:val="00726EAA"/>
    <w:rsid w:val="007274D8"/>
    <w:rsid w:val="007275A1"/>
    <w:rsid w:val="00727781"/>
    <w:rsid w:val="00727CEB"/>
    <w:rsid w:val="00727D6E"/>
    <w:rsid w:val="00730191"/>
    <w:rsid w:val="007301C7"/>
    <w:rsid w:val="007302E3"/>
    <w:rsid w:val="0073041F"/>
    <w:rsid w:val="00730A06"/>
    <w:rsid w:val="00731342"/>
    <w:rsid w:val="0073165B"/>
    <w:rsid w:val="00731703"/>
    <w:rsid w:val="0073173D"/>
    <w:rsid w:val="00731AA0"/>
    <w:rsid w:val="00731FFC"/>
    <w:rsid w:val="00732093"/>
    <w:rsid w:val="007322C8"/>
    <w:rsid w:val="0073292B"/>
    <w:rsid w:val="00732B8E"/>
    <w:rsid w:val="00733031"/>
    <w:rsid w:val="00733063"/>
    <w:rsid w:val="007337B5"/>
    <w:rsid w:val="007337BE"/>
    <w:rsid w:val="00733C97"/>
    <w:rsid w:val="00733F31"/>
    <w:rsid w:val="007341C5"/>
    <w:rsid w:val="00734370"/>
    <w:rsid w:val="0073440B"/>
    <w:rsid w:val="00734595"/>
    <w:rsid w:val="007349B5"/>
    <w:rsid w:val="00734A5F"/>
    <w:rsid w:val="00734AD8"/>
    <w:rsid w:val="00734FBA"/>
    <w:rsid w:val="007352B1"/>
    <w:rsid w:val="0073591A"/>
    <w:rsid w:val="00735B10"/>
    <w:rsid w:val="00735C3C"/>
    <w:rsid w:val="00735ED9"/>
    <w:rsid w:val="00735F77"/>
    <w:rsid w:val="007365D2"/>
    <w:rsid w:val="007370BB"/>
    <w:rsid w:val="00737148"/>
    <w:rsid w:val="007371D2"/>
    <w:rsid w:val="0073784E"/>
    <w:rsid w:val="00737906"/>
    <w:rsid w:val="00737B10"/>
    <w:rsid w:val="00737CDA"/>
    <w:rsid w:val="007403F9"/>
    <w:rsid w:val="00740437"/>
    <w:rsid w:val="007404CA"/>
    <w:rsid w:val="0074096B"/>
    <w:rsid w:val="00740A6B"/>
    <w:rsid w:val="007411CB"/>
    <w:rsid w:val="0074125A"/>
    <w:rsid w:val="00741460"/>
    <w:rsid w:val="00741686"/>
    <w:rsid w:val="00741839"/>
    <w:rsid w:val="0074189B"/>
    <w:rsid w:val="00741B11"/>
    <w:rsid w:val="00741B1D"/>
    <w:rsid w:val="00741CC5"/>
    <w:rsid w:val="00741DB6"/>
    <w:rsid w:val="00741F95"/>
    <w:rsid w:val="00741FD7"/>
    <w:rsid w:val="007421BE"/>
    <w:rsid w:val="0074245B"/>
    <w:rsid w:val="00742752"/>
    <w:rsid w:val="00742E1E"/>
    <w:rsid w:val="00742EAA"/>
    <w:rsid w:val="00742EBB"/>
    <w:rsid w:val="007430BB"/>
    <w:rsid w:val="007434F0"/>
    <w:rsid w:val="00743627"/>
    <w:rsid w:val="00743657"/>
    <w:rsid w:val="00743AC1"/>
    <w:rsid w:val="00743AEA"/>
    <w:rsid w:val="00743B29"/>
    <w:rsid w:val="00743DEF"/>
    <w:rsid w:val="0074444E"/>
    <w:rsid w:val="00744A69"/>
    <w:rsid w:val="00744A9A"/>
    <w:rsid w:val="00744B7D"/>
    <w:rsid w:val="00744CA4"/>
    <w:rsid w:val="00745278"/>
    <w:rsid w:val="00745B04"/>
    <w:rsid w:val="00745B4A"/>
    <w:rsid w:val="00745EEC"/>
    <w:rsid w:val="007461C8"/>
    <w:rsid w:val="00746576"/>
    <w:rsid w:val="00746757"/>
    <w:rsid w:val="0074694F"/>
    <w:rsid w:val="00746A35"/>
    <w:rsid w:val="00746CCB"/>
    <w:rsid w:val="0074725A"/>
    <w:rsid w:val="007472AB"/>
    <w:rsid w:val="00747529"/>
    <w:rsid w:val="007479E4"/>
    <w:rsid w:val="00747A89"/>
    <w:rsid w:val="00747D31"/>
    <w:rsid w:val="007504D9"/>
    <w:rsid w:val="00750511"/>
    <w:rsid w:val="007506C0"/>
    <w:rsid w:val="0075081E"/>
    <w:rsid w:val="00750C82"/>
    <w:rsid w:val="00750C86"/>
    <w:rsid w:val="007513A8"/>
    <w:rsid w:val="007513C2"/>
    <w:rsid w:val="00751527"/>
    <w:rsid w:val="00751839"/>
    <w:rsid w:val="007518EC"/>
    <w:rsid w:val="00751932"/>
    <w:rsid w:val="00751EE1"/>
    <w:rsid w:val="0075288C"/>
    <w:rsid w:val="007529E3"/>
    <w:rsid w:val="00753B7D"/>
    <w:rsid w:val="00753D89"/>
    <w:rsid w:val="0075409E"/>
    <w:rsid w:val="0075442F"/>
    <w:rsid w:val="007548DA"/>
    <w:rsid w:val="00754917"/>
    <w:rsid w:val="00754A35"/>
    <w:rsid w:val="007551D3"/>
    <w:rsid w:val="007556F6"/>
    <w:rsid w:val="007557EE"/>
    <w:rsid w:val="0075591B"/>
    <w:rsid w:val="00755D32"/>
    <w:rsid w:val="00755F3A"/>
    <w:rsid w:val="007563E6"/>
    <w:rsid w:val="00756724"/>
    <w:rsid w:val="00756BF1"/>
    <w:rsid w:val="00756D2B"/>
    <w:rsid w:val="00756E72"/>
    <w:rsid w:val="007571C1"/>
    <w:rsid w:val="007572CA"/>
    <w:rsid w:val="0075747F"/>
    <w:rsid w:val="00757C9A"/>
    <w:rsid w:val="007607C0"/>
    <w:rsid w:val="00760866"/>
    <w:rsid w:val="007608A8"/>
    <w:rsid w:val="00760ED1"/>
    <w:rsid w:val="00760F9E"/>
    <w:rsid w:val="007610AE"/>
    <w:rsid w:val="00761201"/>
    <w:rsid w:val="007613F6"/>
    <w:rsid w:val="007614AC"/>
    <w:rsid w:val="007617D1"/>
    <w:rsid w:val="00761B92"/>
    <w:rsid w:val="00761C1E"/>
    <w:rsid w:val="00761FCF"/>
    <w:rsid w:val="00762061"/>
    <w:rsid w:val="00762402"/>
    <w:rsid w:val="007626A7"/>
    <w:rsid w:val="00762A37"/>
    <w:rsid w:val="00763299"/>
    <w:rsid w:val="00763616"/>
    <w:rsid w:val="00763646"/>
    <w:rsid w:val="00763C4C"/>
    <w:rsid w:val="00763FCD"/>
    <w:rsid w:val="00764333"/>
    <w:rsid w:val="0076490F"/>
    <w:rsid w:val="00764AA0"/>
    <w:rsid w:val="00764C3E"/>
    <w:rsid w:val="00764E33"/>
    <w:rsid w:val="00764EB7"/>
    <w:rsid w:val="00764EC9"/>
    <w:rsid w:val="00764F8C"/>
    <w:rsid w:val="00765071"/>
    <w:rsid w:val="007650EF"/>
    <w:rsid w:val="0076546E"/>
    <w:rsid w:val="007659E5"/>
    <w:rsid w:val="00765AA6"/>
    <w:rsid w:val="00765F65"/>
    <w:rsid w:val="007660B3"/>
    <w:rsid w:val="007661CD"/>
    <w:rsid w:val="00766568"/>
    <w:rsid w:val="00766775"/>
    <w:rsid w:val="00766910"/>
    <w:rsid w:val="00766AA1"/>
    <w:rsid w:val="00766AA4"/>
    <w:rsid w:val="00766D8F"/>
    <w:rsid w:val="00766DE3"/>
    <w:rsid w:val="00766FC7"/>
    <w:rsid w:val="00767340"/>
    <w:rsid w:val="0076734C"/>
    <w:rsid w:val="0076796F"/>
    <w:rsid w:val="00767BE8"/>
    <w:rsid w:val="00770584"/>
    <w:rsid w:val="00770C4E"/>
    <w:rsid w:val="00770D12"/>
    <w:rsid w:val="00771219"/>
    <w:rsid w:val="00771394"/>
    <w:rsid w:val="007715CF"/>
    <w:rsid w:val="00771F5A"/>
    <w:rsid w:val="00772B6D"/>
    <w:rsid w:val="00772E59"/>
    <w:rsid w:val="00773D8E"/>
    <w:rsid w:val="00773E18"/>
    <w:rsid w:val="00774051"/>
    <w:rsid w:val="0077420D"/>
    <w:rsid w:val="0077439F"/>
    <w:rsid w:val="00774774"/>
    <w:rsid w:val="00774B4C"/>
    <w:rsid w:val="00774F3D"/>
    <w:rsid w:val="00774FD3"/>
    <w:rsid w:val="00774FEB"/>
    <w:rsid w:val="00775088"/>
    <w:rsid w:val="007750B4"/>
    <w:rsid w:val="007756AC"/>
    <w:rsid w:val="0077572F"/>
    <w:rsid w:val="007757AA"/>
    <w:rsid w:val="00775EC2"/>
    <w:rsid w:val="00775ECC"/>
    <w:rsid w:val="0077667B"/>
    <w:rsid w:val="00776AC6"/>
    <w:rsid w:val="007772E8"/>
    <w:rsid w:val="007774DB"/>
    <w:rsid w:val="0077751B"/>
    <w:rsid w:val="00777BF3"/>
    <w:rsid w:val="00777D96"/>
    <w:rsid w:val="00780136"/>
    <w:rsid w:val="0078016D"/>
    <w:rsid w:val="0078048A"/>
    <w:rsid w:val="00780902"/>
    <w:rsid w:val="0078092B"/>
    <w:rsid w:val="00780D7C"/>
    <w:rsid w:val="0078144F"/>
    <w:rsid w:val="007816EC"/>
    <w:rsid w:val="0078196B"/>
    <w:rsid w:val="00781CED"/>
    <w:rsid w:val="00782343"/>
    <w:rsid w:val="00782385"/>
    <w:rsid w:val="0078251C"/>
    <w:rsid w:val="0078265A"/>
    <w:rsid w:val="007827A6"/>
    <w:rsid w:val="007828A0"/>
    <w:rsid w:val="007828BE"/>
    <w:rsid w:val="00782900"/>
    <w:rsid w:val="007829C9"/>
    <w:rsid w:val="00782A9B"/>
    <w:rsid w:val="0078319F"/>
    <w:rsid w:val="007831E2"/>
    <w:rsid w:val="00783684"/>
    <w:rsid w:val="00783831"/>
    <w:rsid w:val="00783AB3"/>
    <w:rsid w:val="00783B87"/>
    <w:rsid w:val="00783C67"/>
    <w:rsid w:val="00783E20"/>
    <w:rsid w:val="00784BDC"/>
    <w:rsid w:val="00784F56"/>
    <w:rsid w:val="00785637"/>
    <w:rsid w:val="00785B0A"/>
    <w:rsid w:val="00785FEB"/>
    <w:rsid w:val="007861D8"/>
    <w:rsid w:val="00786269"/>
    <w:rsid w:val="007864CA"/>
    <w:rsid w:val="00786538"/>
    <w:rsid w:val="00786D16"/>
    <w:rsid w:val="0078701D"/>
    <w:rsid w:val="007870CB"/>
    <w:rsid w:val="007873C7"/>
    <w:rsid w:val="00787932"/>
    <w:rsid w:val="00787B0D"/>
    <w:rsid w:val="00787B35"/>
    <w:rsid w:val="00787C94"/>
    <w:rsid w:val="00787DF0"/>
    <w:rsid w:val="00787E10"/>
    <w:rsid w:val="00787E51"/>
    <w:rsid w:val="00790507"/>
    <w:rsid w:val="0079164E"/>
    <w:rsid w:val="00791685"/>
    <w:rsid w:val="00791FC6"/>
    <w:rsid w:val="00792474"/>
    <w:rsid w:val="00792601"/>
    <w:rsid w:val="00792996"/>
    <w:rsid w:val="007929E3"/>
    <w:rsid w:val="00792A8E"/>
    <w:rsid w:val="00792B47"/>
    <w:rsid w:val="00793378"/>
    <w:rsid w:val="007933DA"/>
    <w:rsid w:val="00793434"/>
    <w:rsid w:val="00793986"/>
    <w:rsid w:val="00793ECC"/>
    <w:rsid w:val="007943A2"/>
    <w:rsid w:val="00794460"/>
    <w:rsid w:val="00794C95"/>
    <w:rsid w:val="007954AE"/>
    <w:rsid w:val="00795592"/>
    <w:rsid w:val="00796095"/>
    <w:rsid w:val="007960A7"/>
    <w:rsid w:val="007960FB"/>
    <w:rsid w:val="0079621F"/>
    <w:rsid w:val="00796659"/>
    <w:rsid w:val="007969C1"/>
    <w:rsid w:val="00796B11"/>
    <w:rsid w:val="00796C26"/>
    <w:rsid w:val="00796C9B"/>
    <w:rsid w:val="007971DE"/>
    <w:rsid w:val="007972C1"/>
    <w:rsid w:val="007973E2"/>
    <w:rsid w:val="0079747C"/>
    <w:rsid w:val="0079794E"/>
    <w:rsid w:val="00797A09"/>
    <w:rsid w:val="00797A41"/>
    <w:rsid w:val="00797B66"/>
    <w:rsid w:val="00797BC3"/>
    <w:rsid w:val="00797C25"/>
    <w:rsid w:val="00797F18"/>
    <w:rsid w:val="00797F46"/>
    <w:rsid w:val="007A002D"/>
    <w:rsid w:val="007A01C1"/>
    <w:rsid w:val="007A069B"/>
    <w:rsid w:val="007A09C5"/>
    <w:rsid w:val="007A0D34"/>
    <w:rsid w:val="007A0F1A"/>
    <w:rsid w:val="007A1160"/>
    <w:rsid w:val="007A1A16"/>
    <w:rsid w:val="007A1BD3"/>
    <w:rsid w:val="007A1BDA"/>
    <w:rsid w:val="007A1F03"/>
    <w:rsid w:val="007A21F1"/>
    <w:rsid w:val="007A22DE"/>
    <w:rsid w:val="007A26B1"/>
    <w:rsid w:val="007A2A02"/>
    <w:rsid w:val="007A2E08"/>
    <w:rsid w:val="007A2E64"/>
    <w:rsid w:val="007A2EF4"/>
    <w:rsid w:val="007A31CC"/>
    <w:rsid w:val="007A35B5"/>
    <w:rsid w:val="007A3752"/>
    <w:rsid w:val="007A3B11"/>
    <w:rsid w:val="007A46F0"/>
    <w:rsid w:val="007A47A9"/>
    <w:rsid w:val="007A4AA9"/>
    <w:rsid w:val="007A4BBD"/>
    <w:rsid w:val="007A4C03"/>
    <w:rsid w:val="007A4D65"/>
    <w:rsid w:val="007A4DA2"/>
    <w:rsid w:val="007A4DBF"/>
    <w:rsid w:val="007A4EAE"/>
    <w:rsid w:val="007A52F5"/>
    <w:rsid w:val="007A5560"/>
    <w:rsid w:val="007A5694"/>
    <w:rsid w:val="007A5C21"/>
    <w:rsid w:val="007A5CD7"/>
    <w:rsid w:val="007A5DA1"/>
    <w:rsid w:val="007A644F"/>
    <w:rsid w:val="007A64B2"/>
    <w:rsid w:val="007A6690"/>
    <w:rsid w:val="007A6BC6"/>
    <w:rsid w:val="007A6CA5"/>
    <w:rsid w:val="007A71EE"/>
    <w:rsid w:val="007A74C2"/>
    <w:rsid w:val="007A7749"/>
    <w:rsid w:val="007A7947"/>
    <w:rsid w:val="007A7980"/>
    <w:rsid w:val="007A7DC4"/>
    <w:rsid w:val="007B030E"/>
    <w:rsid w:val="007B044F"/>
    <w:rsid w:val="007B0BBE"/>
    <w:rsid w:val="007B0DCE"/>
    <w:rsid w:val="007B1484"/>
    <w:rsid w:val="007B14D5"/>
    <w:rsid w:val="007B1540"/>
    <w:rsid w:val="007B1826"/>
    <w:rsid w:val="007B1883"/>
    <w:rsid w:val="007B19B1"/>
    <w:rsid w:val="007B19C8"/>
    <w:rsid w:val="007B1A2C"/>
    <w:rsid w:val="007B1DFF"/>
    <w:rsid w:val="007B2897"/>
    <w:rsid w:val="007B34E0"/>
    <w:rsid w:val="007B36CB"/>
    <w:rsid w:val="007B36DD"/>
    <w:rsid w:val="007B38D3"/>
    <w:rsid w:val="007B3A3F"/>
    <w:rsid w:val="007B3C08"/>
    <w:rsid w:val="007B3C73"/>
    <w:rsid w:val="007B3DD5"/>
    <w:rsid w:val="007B4057"/>
    <w:rsid w:val="007B40BB"/>
    <w:rsid w:val="007B42D8"/>
    <w:rsid w:val="007B436F"/>
    <w:rsid w:val="007B48F5"/>
    <w:rsid w:val="007B4D31"/>
    <w:rsid w:val="007B56A6"/>
    <w:rsid w:val="007B57C8"/>
    <w:rsid w:val="007B580E"/>
    <w:rsid w:val="007B58A9"/>
    <w:rsid w:val="007B5AF4"/>
    <w:rsid w:val="007B5D8F"/>
    <w:rsid w:val="007B64FC"/>
    <w:rsid w:val="007B65F2"/>
    <w:rsid w:val="007B67D8"/>
    <w:rsid w:val="007B71C8"/>
    <w:rsid w:val="007B741B"/>
    <w:rsid w:val="007B7563"/>
    <w:rsid w:val="007B7CC8"/>
    <w:rsid w:val="007C02BB"/>
    <w:rsid w:val="007C090A"/>
    <w:rsid w:val="007C0A1B"/>
    <w:rsid w:val="007C0BFF"/>
    <w:rsid w:val="007C12C9"/>
    <w:rsid w:val="007C13C8"/>
    <w:rsid w:val="007C13F3"/>
    <w:rsid w:val="007C15A5"/>
    <w:rsid w:val="007C15E2"/>
    <w:rsid w:val="007C1701"/>
    <w:rsid w:val="007C2104"/>
    <w:rsid w:val="007C2699"/>
    <w:rsid w:val="007C2774"/>
    <w:rsid w:val="007C2B77"/>
    <w:rsid w:val="007C2BE0"/>
    <w:rsid w:val="007C2C50"/>
    <w:rsid w:val="007C2D07"/>
    <w:rsid w:val="007C3562"/>
    <w:rsid w:val="007C364A"/>
    <w:rsid w:val="007C3C6E"/>
    <w:rsid w:val="007C3F5A"/>
    <w:rsid w:val="007C4241"/>
    <w:rsid w:val="007C44A7"/>
    <w:rsid w:val="007C44E5"/>
    <w:rsid w:val="007C452B"/>
    <w:rsid w:val="007C4586"/>
    <w:rsid w:val="007C4AE1"/>
    <w:rsid w:val="007C4BB6"/>
    <w:rsid w:val="007C4E41"/>
    <w:rsid w:val="007C549A"/>
    <w:rsid w:val="007C5A34"/>
    <w:rsid w:val="007C5CEF"/>
    <w:rsid w:val="007C5E5C"/>
    <w:rsid w:val="007C6201"/>
    <w:rsid w:val="007C62B5"/>
    <w:rsid w:val="007C6469"/>
    <w:rsid w:val="007C68EB"/>
    <w:rsid w:val="007C69AF"/>
    <w:rsid w:val="007C6DFB"/>
    <w:rsid w:val="007C72B3"/>
    <w:rsid w:val="007C74DD"/>
    <w:rsid w:val="007C7811"/>
    <w:rsid w:val="007C7A8E"/>
    <w:rsid w:val="007C7B0B"/>
    <w:rsid w:val="007D01A9"/>
    <w:rsid w:val="007D0373"/>
    <w:rsid w:val="007D050E"/>
    <w:rsid w:val="007D0578"/>
    <w:rsid w:val="007D065A"/>
    <w:rsid w:val="007D0759"/>
    <w:rsid w:val="007D11DE"/>
    <w:rsid w:val="007D1ABD"/>
    <w:rsid w:val="007D1B5A"/>
    <w:rsid w:val="007D25BA"/>
    <w:rsid w:val="007D28FB"/>
    <w:rsid w:val="007D295C"/>
    <w:rsid w:val="007D2C91"/>
    <w:rsid w:val="007D2D0E"/>
    <w:rsid w:val="007D2D47"/>
    <w:rsid w:val="007D32E8"/>
    <w:rsid w:val="007D335F"/>
    <w:rsid w:val="007D3543"/>
    <w:rsid w:val="007D35ED"/>
    <w:rsid w:val="007D3812"/>
    <w:rsid w:val="007D39A1"/>
    <w:rsid w:val="007D3C04"/>
    <w:rsid w:val="007D3C05"/>
    <w:rsid w:val="007D3C76"/>
    <w:rsid w:val="007D3CE1"/>
    <w:rsid w:val="007D4040"/>
    <w:rsid w:val="007D44C3"/>
    <w:rsid w:val="007D452D"/>
    <w:rsid w:val="007D4BF9"/>
    <w:rsid w:val="007D4C58"/>
    <w:rsid w:val="007D4F00"/>
    <w:rsid w:val="007D5012"/>
    <w:rsid w:val="007D5387"/>
    <w:rsid w:val="007D53DA"/>
    <w:rsid w:val="007D54A1"/>
    <w:rsid w:val="007D568D"/>
    <w:rsid w:val="007D56C7"/>
    <w:rsid w:val="007D5AE1"/>
    <w:rsid w:val="007D5CF0"/>
    <w:rsid w:val="007D5D8D"/>
    <w:rsid w:val="007D60B7"/>
    <w:rsid w:val="007D62D9"/>
    <w:rsid w:val="007D64C5"/>
    <w:rsid w:val="007D6575"/>
    <w:rsid w:val="007D66D8"/>
    <w:rsid w:val="007D6893"/>
    <w:rsid w:val="007D6898"/>
    <w:rsid w:val="007D68E7"/>
    <w:rsid w:val="007D69CF"/>
    <w:rsid w:val="007D6CAE"/>
    <w:rsid w:val="007D6E98"/>
    <w:rsid w:val="007D6FEA"/>
    <w:rsid w:val="007D71F0"/>
    <w:rsid w:val="007D72B9"/>
    <w:rsid w:val="007E024E"/>
    <w:rsid w:val="007E060E"/>
    <w:rsid w:val="007E0A14"/>
    <w:rsid w:val="007E0AE1"/>
    <w:rsid w:val="007E11E0"/>
    <w:rsid w:val="007E125F"/>
    <w:rsid w:val="007E135B"/>
    <w:rsid w:val="007E13AD"/>
    <w:rsid w:val="007E15F1"/>
    <w:rsid w:val="007E164F"/>
    <w:rsid w:val="007E174D"/>
    <w:rsid w:val="007E1820"/>
    <w:rsid w:val="007E1A29"/>
    <w:rsid w:val="007E2089"/>
    <w:rsid w:val="007E20CA"/>
    <w:rsid w:val="007E20F2"/>
    <w:rsid w:val="007E286D"/>
    <w:rsid w:val="007E2A40"/>
    <w:rsid w:val="007E2A7A"/>
    <w:rsid w:val="007E2B06"/>
    <w:rsid w:val="007E30EF"/>
    <w:rsid w:val="007E3744"/>
    <w:rsid w:val="007E388F"/>
    <w:rsid w:val="007E39F8"/>
    <w:rsid w:val="007E3BB8"/>
    <w:rsid w:val="007E40A2"/>
    <w:rsid w:val="007E4A84"/>
    <w:rsid w:val="007E4C91"/>
    <w:rsid w:val="007E5002"/>
    <w:rsid w:val="007E55E7"/>
    <w:rsid w:val="007E5821"/>
    <w:rsid w:val="007E58BD"/>
    <w:rsid w:val="007E5CB3"/>
    <w:rsid w:val="007E5F71"/>
    <w:rsid w:val="007E5FD3"/>
    <w:rsid w:val="007E62A7"/>
    <w:rsid w:val="007E63AD"/>
    <w:rsid w:val="007E6EC6"/>
    <w:rsid w:val="007E6F56"/>
    <w:rsid w:val="007E71B1"/>
    <w:rsid w:val="007E7299"/>
    <w:rsid w:val="007E77B8"/>
    <w:rsid w:val="007E7844"/>
    <w:rsid w:val="007E7CFC"/>
    <w:rsid w:val="007F0035"/>
    <w:rsid w:val="007F01BC"/>
    <w:rsid w:val="007F0265"/>
    <w:rsid w:val="007F02CC"/>
    <w:rsid w:val="007F060F"/>
    <w:rsid w:val="007F0AA3"/>
    <w:rsid w:val="007F0B1A"/>
    <w:rsid w:val="007F0FCA"/>
    <w:rsid w:val="007F12FF"/>
    <w:rsid w:val="007F159D"/>
    <w:rsid w:val="007F197C"/>
    <w:rsid w:val="007F1ECF"/>
    <w:rsid w:val="007F285F"/>
    <w:rsid w:val="007F2FB6"/>
    <w:rsid w:val="007F3A77"/>
    <w:rsid w:val="007F3C36"/>
    <w:rsid w:val="007F3CC2"/>
    <w:rsid w:val="007F445E"/>
    <w:rsid w:val="007F4A60"/>
    <w:rsid w:val="007F5132"/>
    <w:rsid w:val="007F5357"/>
    <w:rsid w:val="007F541C"/>
    <w:rsid w:val="007F55F3"/>
    <w:rsid w:val="007F5775"/>
    <w:rsid w:val="007F57F6"/>
    <w:rsid w:val="007F582D"/>
    <w:rsid w:val="007F662E"/>
    <w:rsid w:val="007F69F0"/>
    <w:rsid w:val="007F7364"/>
    <w:rsid w:val="007F761F"/>
    <w:rsid w:val="007F7BCC"/>
    <w:rsid w:val="007F7C82"/>
    <w:rsid w:val="00800055"/>
    <w:rsid w:val="008001AE"/>
    <w:rsid w:val="0080026A"/>
    <w:rsid w:val="00800353"/>
    <w:rsid w:val="0080084B"/>
    <w:rsid w:val="0080101D"/>
    <w:rsid w:val="00801A5C"/>
    <w:rsid w:val="00802D6D"/>
    <w:rsid w:val="00803172"/>
    <w:rsid w:val="008035C0"/>
    <w:rsid w:val="00803861"/>
    <w:rsid w:val="00803957"/>
    <w:rsid w:val="00803A18"/>
    <w:rsid w:val="00803C6B"/>
    <w:rsid w:val="00803E69"/>
    <w:rsid w:val="00803F17"/>
    <w:rsid w:val="008040B6"/>
    <w:rsid w:val="0080496F"/>
    <w:rsid w:val="008049BC"/>
    <w:rsid w:val="00804A09"/>
    <w:rsid w:val="00804D02"/>
    <w:rsid w:val="0080518D"/>
    <w:rsid w:val="008052AE"/>
    <w:rsid w:val="00805579"/>
    <w:rsid w:val="00805AA7"/>
    <w:rsid w:val="00805AF3"/>
    <w:rsid w:val="008060C8"/>
    <w:rsid w:val="008061A9"/>
    <w:rsid w:val="008064D6"/>
    <w:rsid w:val="0080669C"/>
    <w:rsid w:val="00806B79"/>
    <w:rsid w:val="00806D83"/>
    <w:rsid w:val="00806E99"/>
    <w:rsid w:val="00806FBA"/>
    <w:rsid w:val="008071D2"/>
    <w:rsid w:val="0080780A"/>
    <w:rsid w:val="00807B2A"/>
    <w:rsid w:val="00807F06"/>
    <w:rsid w:val="00807F67"/>
    <w:rsid w:val="00810254"/>
    <w:rsid w:val="0081052C"/>
    <w:rsid w:val="00810553"/>
    <w:rsid w:val="0081065E"/>
    <w:rsid w:val="00810667"/>
    <w:rsid w:val="00810697"/>
    <w:rsid w:val="00810CB7"/>
    <w:rsid w:val="00810FBF"/>
    <w:rsid w:val="00810FE8"/>
    <w:rsid w:val="0081162C"/>
    <w:rsid w:val="00811633"/>
    <w:rsid w:val="00811728"/>
    <w:rsid w:val="00811DC4"/>
    <w:rsid w:val="00811DC6"/>
    <w:rsid w:val="00811F0A"/>
    <w:rsid w:val="008123BF"/>
    <w:rsid w:val="008124C4"/>
    <w:rsid w:val="0081268A"/>
    <w:rsid w:val="008126B4"/>
    <w:rsid w:val="0081282F"/>
    <w:rsid w:val="00812ADE"/>
    <w:rsid w:val="00812F56"/>
    <w:rsid w:val="00813144"/>
    <w:rsid w:val="00813797"/>
    <w:rsid w:val="00814444"/>
    <w:rsid w:val="008145D1"/>
    <w:rsid w:val="0081475A"/>
    <w:rsid w:val="00814785"/>
    <w:rsid w:val="00814B48"/>
    <w:rsid w:val="00815279"/>
    <w:rsid w:val="008154C8"/>
    <w:rsid w:val="008154CA"/>
    <w:rsid w:val="00815558"/>
    <w:rsid w:val="0081560A"/>
    <w:rsid w:val="008156D7"/>
    <w:rsid w:val="008159DF"/>
    <w:rsid w:val="00815A3D"/>
    <w:rsid w:val="00816225"/>
    <w:rsid w:val="00816239"/>
    <w:rsid w:val="0081649D"/>
    <w:rsid w:val="00816576"/>
    <w:rsid w:val="0081670B"/>
    <w:rsid w:val="00816712"/>
    <w:rsid w:val="00816B35"/>
    <w:rsid w:val="00816D40"/>
    <w:rsid w:val="0081707A"/>
    <w:rsid w:val="00817548"/>
    <w:rsid w:val="008177B0"/>
    <w:rsid w:val="00817981"/>
    <w:rsid w:val="00817DCD"/>
    <w:rsid w:val="00817E82"/>
    <w:rsid w:val="0082059D"/>
    <w:rsid w:val="008205B7"/>
    <w:rsid w:val="0082085D"/>
    <w:rsid w:val="00820A65"/>
    <w:rsid w:val="00820C6F"/>
    <w:rsid w:val="00820D63"/>
    <w:rsid w:val="00821256"/>
    <w:rsid w:val="00821F1F"/>
    <w:rsid w:val="00821F4E"/>
    <w:rsid w:val="0082239D"/>
    <w:rsid w:val="0082248A"/>
    <w:rsid w:val="00822502"/>
    <w:rsid w:val="008226F4"/>
    <w:rsid w:val="008227B2"/>
    <w:rsid w:val="008230F4"/>
    <w:rsid w:val="0082325F"/>
    <w:rsid w:val="008233E8"/>
    <w:rsid w:val="00823451"/>
    <w:rsid w:val="00823607"/>
    <w:rsid w:val="0082493A"/>
    <w:rsid w:val="008249E6"/>
    <w:rsid w:val="00824AF0"/>
    <w:rsid w:val="00824C19"/>
    <w:rsid w:val="00824F5B"/>
    <w:rsid w:val="00824F78"/>
    <w:rsid w:val="008250AD"/>
    <w:rsid w:val="0082511D"/>
    <w:rsid w:val="00825318"/>
    <w:rsid w:val="008254B1"/>
    <w:rsid w:val="00825A84"/>
    <w:rsid w:val="00825C1D"/>
    <w:rsid w:val="00825D96"/>
    <w:rsid w:val="00825FD7"/>
    <w:rsid w:val="00825FFB"/>
    <w:rsid w:val="0082672A"/>
    <w:rsid w:val="00826796"/>
    <w:rsid w:val="0082687C"/>
    <w:rsid w:val="00826A32"/>
    <w:rsid w:val="00826F3D"/>
    <w:rsid w:val="008272F8"/>
    <w:rsid w:val="00827362"/>
    <w:rsid w:val="008274CD"/>
    <w:rsid w:val="008274EB"/>
    <w:rsid w:val="00827785"/>
    <w:rsid w:val="00827976"/>
    <w:rsid w:val="00827988"/>
    <w:rsid w:val="00827D02"/>
    <w:rsid w:val="008307DF"/>
    <w:rsid w:val="008307EB"/>
    <w:rsid w:val="00830809"/>
    <w:rsid w:val="0083125B"/>
    <w:rsid w:val="008312B9"/>
    <w:rsid w:val="00831D20"/>
    <w:rsid w:val="00832056"/>
    <w:rsid w:val="0083206D"/>
    <w:rsid w:val="0083207C"/>
    <w:rsid w:val="008321F6"/>
    <w:rsid w:val="008323FE"/>
    <w:rsid w:val="008328A2"/>
    <w:rsid w:val="00832CB4"/>
    <w:rsid w:val="00833929"/>
    <w:rsid w:val="008339D4"/>
    <w:rsid w:val="00833B57"/>
    <w:rsid w:val="00833C3E"/>
    <w:rsid w:val="00833D72"/>
    <w:rsid w:val="00833E98"/>
    <w:rsid w:val="00834421"/>
    <w:rsid w:val="008345FB"/>
    <w:rsid w:val="00834763"/>
    <w:rsid w:val="008347B9"/>
    <w:rsid w:val="008348F6"/>
    <w:rsid w:val="008349E8"/>
    <w:rsid w:val="00834DB2"/>
    <w:rsid w:val="0083562C"/>
    <w:rsid w:val="008357F1"/>
    <w:rsid w:val="008357F9"/>
    <w:rsid w:val="00835869"/>
    <w:rsid w:val="00835F85"/>
    <w:rsid w:val="00836314"/>
    <w:rsid w:val="00836633"/>
    <w:rsid w:val="00836888"/>
    <w:rsid w:val="0083696E"/>
    <w:rsid w:val="00836F33"/>
    <w:rsid w:val="008371C1"/>
    <w:rsid w:val="008371D9"/>
    <w:rsid w:val="0083734D"/>
    <w:rsid w:val="008375F2"/>
    <w:rsid w:val="0083797E"/>
    <w:rsid w:val="00837DB0"/>
    <w:rsid w:val="00837E44"/>
    <w:rsid w:val="00840035"/>
    <w:rsid w:val="0084063D"/>
    <w:rsid w:val="00840811"/>
    <w:rsid w:val="00840826"/>
    <w:rsid w:val="00840937"/>
    <w:rsid w:val="00840B52"/>
    <w:rsid w:val="00840BB8"/>
    <w:rsid w:val="00840D0E"/>
    <w:rsid w:val="00840E3F"/>
    <w:rsid w:val="00841631"/>
    <w:rsid w:val="008417B8"/>
    <w:rsid w:val="00841CD1"/>
    <w:rsid w:val="00841CD4"/>
    <w:rsid w:val="00841D5E"/>
    <w:rsid w:val="008420C5"/>
    <w:rsid w:val="008421A8"/>
    <w:rsid w:val="00842850"/>
    <w:rsid w:val="00842895"/>
    <w:rsid w:val="00842C3F"/>
    <w:rsid w:val="00842C99"/>
    <w:rsid w:val="008432DC"/>
    <w:rsid w:val="00843374"/>
    <w:rsid w:val="00843678"/>
    <w:rsid w:val="00843B74"/>
    <w:rsid w:val="00843C9B"/>
    <w:rsid w:val="00843F66"/>
    <w:rsid w:val="00843F84"/>
    <w:rsid w:val="00844260"/>
    <w:rsid w:val="00844365"/>
    <w:rsid w:val="00844413"/>
    <w:rsid w:val="0084447E"/>
    <w:rsid w:val="008444B5"/>
    <w:rsid w:val="008444F5"/>
    <w:rsid w:val="00844604"/>
    <w:rsid w:val="00844755"/>
    <w:rsid w:val="00844830"/>
    <w:rsid w:val="008448D7"/>
    <w:rsid w:val="00844ABF"/>
    <w:rsid w:val="00844B63"/>
    <w:rsid w:val="00844CBF"/>
    <w:rsid w:val="00844CD1"/>
    <w:rsid w:val="0084511D"/>
    <w:rsid w:val="0084544D"/>
    <w:rsid w:val="0084545B"/>
    <w:rsid w:val="00845789"/>
    <w:rsid w:val="008457E8"/>
    <w:rsid w:val="00845954"/>
    <w:rsid w:val="00845B20"/>
    <w:rsid w:val="00845BAC"/>
    <w:rsid w:val="008462A6"/>
    <w:rsid w:val="0084662E"/>
    <w:rsid w:val="00846797"/>
    <w:rsid w:val="008468BA"/>
    <w:rsid w:val="00847047"/>
    <w:rsid w:val="008472A0"/>
    <w:rsid w:val="0084743F"/>
    <w:rsid w:val="00847A46"/>
    <w:rsid w:val="00847DB3"/>
    <w:rsid w:val="00847FEF"/>
    <w:rsid w:val="00850762"/>
    <w:rsid w:val="00850FB5"/>
    <w:rsid w:val="00851295"/>
    <w:rsid w:val="00851A1A"/>
    <w:rsid w:val="00851E01"/>
    <w:rsid w:val="00851F90"/>
    <w:rsid w:val="0085235A"/>
    <w:rsid w:val="00852369"/>
    <w:rsid w:val="0085255C"/>
    <w:rsid w:val="008527DC"/>
    <w:rsid w:val="00852892"/>
    <w:rsid w:val="00852A10"/>
    <w:rsid w:val="00852AB9"/>
    <w:rsid w:val="00852B5F"/>
    <w:rsid w:val="00852C3E"/>
    <w:rsid w:val="0085363C"/>
    <w:rsid w:val="008537CE"/>
    <w:rsid w:val="00853815"/>
    <w:rsid w:val="00853DFD"/>
    <w:rsid w:val="00854218"/>
    <w:rsid w:val="00854495"/>
    <w:rsid w:val="00854948"/>
    <w:rsid w:val="00854FCE"/>
    <w:rsid w:val="008553B7"/>
    <w:rsid w:val="008555ED"/>
    <w:rsid w:val="0085579B"/>
    <w:rsid w:val="00855927"/>
    <w:rsid w:val="00855B27"/>
    <w:rsid w:val="00855C26"/>
    <w:rsid w:val="00855E23"/>
    <w:rsid w:val="00855E2E"/>
    <w:rsid w:val="008561FB"/>
    <w:rsid w:val="008564C7"/>
    <w:rsid w:val="00856B3A"/>
    <w:rsid w:val="00856EA0"/>
    <w:rsid w:val="00856F86"/>
    <w:rsid w:val="00857344"/>
    <w:rsid w:val="0085740F"/>
    <w:rsid w:val="008575F6"/>
    <w:rsid w:val="00857627"/>
    <w:rsid w:val="00860133"/>
    <w:rsid w:val="008604CB"/>
    <w:rsid w:val="0086084F"/>
    <w:rsid w:val="008611CD"/>
    <w:rsid w:val="00861215"/>
    <w:rsid w:val="00861A49"/>
    <w:rsid w:val="00861D16"/>
    <w:rsid w:val="00861F57"/>
    <w:rsid w:val="00862194"/>
    <w:rsid w:val="00862313"/>
    <w:rsid w:val="0086259B"/>
    <w:rsid w:val="00862614"/>
    <w:rsid w:val="008629DF"/>
    <w:rsid w:val="00862A88"/>
    <w:rsid w:val="00862B53"/>
    <w:rsid w:val="00862C45"/>
    <w:rsid w:val="00862F5C"/>
    <w:rsid w:val="00862FBD"/>
    <w:rsid w:val="008633C3"/>
    <w:rsid w:val="008636E6"/>
    <w:rsid w:val="00863D0F"/>
    <w:rsid w:val="00864207"/>
    <w:rsid w:val="00864257"/>
    <w:rsid w:val="00864290"/>
    <w:rsid w:val="00864312"/>
    <w:rsid w:val="00864537"/>
    <w:rsid w:val="00864769"/>
    <w:rsid w:val="00864B21"/>
    <w:rsid w:val="008655AB"/>
    <w:rsid w:val="00865927"/>
    <w:rsid w:val="00865996"/>
    <w:rsid w:val="00865D72"/>
    <w:rsid w:val="00865FBA"/>
    <w:rsid w:val="0086634E"/>
    <w:rsid w:val="0086664B"/>
    <w:rsid w:val="0086673A"/>
    <w:rsid w:val="00866838"/>
    <w:rsid w:val="0086696C"/>
    <w:rsid w:val="00866ABA"/>
    <w:rsid w:val="00866B86"/>
    <w:rsid w:val="00866BCA"/>
    <w:rsid w:val="008672DF"/>
    <w:rsid w:val="00867504"/>
    <w:rsid w:val="00867638"/>
    <w:rsid w:val="008677CE"/>
    <w:rsid w:val="00867C3A"/>
    <w:rsid w:val="00867D7C"/>
    <w:rsid w:val="00867DA1"/>
    <w:rsid w:val="00867EB4"/>
    <w:rsid w:val="00867FCA"/>
    <w:rsid w:val="0087006E"/>
    <w:rsid w:val="00870272"/>
    <w:rsid w:val="00870935"/>
    <w:rsid w:val="00870F34"/>
    <w:rsid w:val="008710D2"/>
    <w:rsid w:val="008712D7"/>
    <w:rsid w:val="0087138E"/>
    <w:rsid w:val="0087154D"/>
    <w:rsid w:val="008719F0"/>
    <w:rsid w:val="00871F37"/>
    <w:rsid w:val="008720D5"/>
    <w:rsid w:val="00872213"/>
    <w:rsid w:val="0087230A"/>
    <w:rsid w:val="008724BD"/>
    <w:rsid w:val="00872677"/>
    <w:rsid w:val="008728F6"/>
    <w:rsid w:val="00872A3D"/>
    <w:rsid w:val="00872D10"/>
    <w:rsid w:val="0087321F"/>
    <w:rsid w:val="008733EC"/>
    <w:rsid w:val="008734F8"/>
    <w:rsid w:val="008737CE"/>
    <w:rsid w:val="00873B0A"/>
    <w:rsid w:val="00874533"/>
    <w:rsid w:val="008745CA"/>
    <w:rsid w:val="008746D5"/>
    <w:rsid w:val="008748BB"/>
    <w:rsid w:val="00874BCF"/>
    <w:rsid w:val="008750D2"/>
    <w:rsid w:val="00875144"/>
    <w:rsid w:val="0087541A"/>
    <w:rsid w:val="00875969"/>
    <w:rsid w:val="00876116"/>
    <w:rsid w:val="008765FE"/>
    <w:rsid w:val="00876795"/>
    <w:rsid w:val="008767A5"/>
    <w:rsid w:val="00876D1C"/>
    <w:rsid w:val="00876E5B"/>
    <w:rsid w:val="0087707A"/>
    <w:rsid w:val="008773F2"/>
    <w:rsid w:val="008774EE"/>
    <w:rsid w:val="008776C1"/>
    <w:rsid w:val="00877B2F"/>
    <w:rsid w:val="00877C2A"/>
    <w:rsid w:val="00877C65"/>
    <w:rsid w:val="00877EE2"/>
    <w:rsid w:val="0088029A"/>
    <w:rsid w:val="008806AD"/>
    <w:rsid w:val="00880784"/>
    <w:rsid w:val="00880BA4"/>
    <w:rsid w:val="00880C18"/>
    <w:rsid w:val="00881012"/>
    <w:rsid w:val="008810BC"/>
    <w:rsid w:val="0088190A"/>
    <w:rsid w:val="008819D9"/>
    <w:rsid w:val="00881A17"/>
    <w:rsid w:val="00881A1A"/>
    <w:rsid w:val="00881B9A"/>
    <w:rsid w:val="00881EED"/>
    <w:rsid w:val="00881F41"/>
    <w:rsid w:val="008827CD"/>
    <w:rsid w:val="008829F4"/>
    <w:rsid w:val="00882C26"/>
    <w:rsid w:val="008830A5"/>
    <w:rsid w:val="008832AF"/>
    <w:rsid w:val="008837C8"/>
    <w:rsid w:val="0088392B"/>
    <w:rsid w:val="00883AB7"/>
    <w:rsid w:val="00883DCA"/>
    <w:rsid w:val="00883F90"/>
    <w:rsid w:val="00884480"/>
    <w:rsid w:val="00884497"/>
    <w:rsid w:val="00884BF9"/>
    <w:rsid w:val="00884F6D"/>
    <w:rsid w:val="00884F82"/>
    <w:rsid w:val="00885224"/>
    <w:rsid w:val="008852C5"/>
    <w:rsid w:val="0088533C"/>
    <w:rsid w:val="0088594A"/>
    <w:rsid w:val="00885A9F"/>
    <w:rsid w:val="00885CF7"/>
    <w:rsid w:val="008862C1"/>
    <w:rsid w:val="00886636"/>
    <w:rsid w:val="00886943"/>
    <w:rsid w:val="00886B0C"/>
    <w:rsid w:val="00886C0E"/>
    <w:rsid w:val="00886DB2"/>
    <w:rsid w:val="0088767C"/>
    <w:rsid w:val="0088799D"/>
    <w:rsid w:val="00890558"/>
    <w:rsid w:val="00890831"/>
    <w:rsid w:val="00890B9E"/>
    <w:rsid w:val="00890D46"/>
    <w:rsid w:val="00890D4F"/>
    <w:rsid w:val="00890D59"/>
    <w:rsid w:val="00891089"/>
    <w:rsid w:val="008910DA"/>
    <w:rsid w:val="008910EB"/>
    <w:rsid w:val="008912F5"/>
    <w:rsid w:val="00891490"/>
    <w:rsid w:val="008914D0"/>
    <w:rsid w:val="00891CFD"/>
    <w:rsid w:val="00891F82"/>
    <w:rsid w:val="00892212"/>
    <w:rsid w:val="00892995"/>
    <w:rsid w:val="00892AF8"/>
    <w:rsid w:val="00892C31"/>
    <w:rsid w:val="00892CF6"/>
    <w:rsid w:val="00892D4E"/>
    <w:rsid w:val="0089323B"/>
    <w:rsid w:val="00893276"/>
    <w:rsid w:val="008933C5"/>
    <w:rsid w:val="00893838"/>
    <w:rsid w:val="008941BB"/>
    <w:rsid w:val="008945CB"/>
    <w:rsid w:val="00894AF9"/>
    <w:rsid w:val="00894DE7"/>
    <w:rsid w:val="00895051"/>
    <w:rsid w:val="00895194"/>
    <w:rsid w:val="008952B8"/>
    <w:rsid w:val="0089534D"/>
    <w:rsid w:val="00895F23"/>
    <w:rsid w:val="00895F6A"/>
    <w:rsid w:val="0089638C"/>
    <w:rsid w:val="008963EF"/>
    <w:rsid w:val="00896464"/>
    <w:rsid w:val="00896D49"/>
    <w:rsid w:val="00896FC7"/>
    <w:rsid w:val="008970A1"/>
    <w:rsid w:val="0089727C"/>
    <w:rsid w:val="0089729F"/>
    <w:rsid w:val="00897566"/>
    <w:rsid w:val="00897DD1"/>
    <w:rsid w:val="00897FD2"/>
    <w:rsid w:val="008A0716"/>
    <w:rsid w:val="008A0929"/>
    <w:rsid w:val="008A0A5B"/>
    <w:rsid w:val="008A0AE7"/>
    <w:rsid w:val="008A0DBC"/>
    <w:rsid w:val="008A1469"/>
    <w:rsid w:val="008A1CDD"/>
    <w:rsid w:val="008A1D5E"/>
    <w:rsid w:val="008A259F"/>
    <w:rsid w:val="008A26DD"/>
    <w:rsid w:val="008A2AB3"/>
    <w:rsid w:val="008A2CC7"/>
    <w:rsid w:val="008A2FF9"/>
    <w:rsid w:val="008A300E"/>
    <w:rsid w:val="008A304C"/>
    <w:rsid w:val="008A325C"/>
    <w:rsid w:val="008A3918"/>
    <w:rsid w:val="008A3AB5"/>
    <w:rsid w:val="008A3D24"/>
    <w:rsid w:val="008A3EEE"/>
    <w:rsid w:val="008A42E2"/>
    <w:rsid w:val="008A42E9"/>
    <w:rsid w:val="008A43D1"/>
    <w:rsid w:val="008A4616"/>
    <w:rsid w:val="008A496E"/>
    <w:rsid w:val="008A4C94"/>
    <w:rsid w:val="008A4D71"/>
    <w:rsid w:val="008A4EC1"/>
    <w:rsid w:val="008A5030"/>
    <w:rsid w:val="008A50AC"/>
    <w:rsid w:val="008A53D3"/>
    <w:rsid w:val="008A5650"/>
    <w:rsid w:val="008A566C"/>
    <w:rsid w:val="008A5C46"/>
    <w:rsid w:val="008A5FAE"/>
    <w:rsid w:val="008A61B1"/>
    <w:rsid w:val="008A63DB"/>
    <w:rsid w:val="008A6479"/>
    <w:rsid w:val="008A7196"/>
    <w:rsid w:val="008A7628"/>
    <w:rsid w:val="008A7633"/>
    <w:rsid w:val="008A7849"/>
    <w:rsid w:val="008A7A05"/>
    <w:rsid w:val="008A7CE1"/>
    <w:rsid w:val="008A7E4F"/>
    <w:rsid w:val="008A7ECA"/>
    <w:rsid w:val="008B084A"/>
    <w:rsid w:val="008B0895"/>
    <w:rsid w:val="008B09B5"/>
    <w:rsid w:val="008B0A2D"/>
    <w:rsid w:val="008B0C84"/>
    <w:rsid w:val="008B0CA3"/>
    <w:rsid w:val="008B0DB3"/>
    <w:rsid w:val="008B0E27"/>
    <w:rsid w:val="008B0FBC"/>
    <w:rsid w:val="008B158B"/>
    <w:rsid w:val="008B1A3B"/>
    <w:rsid w:val="008B1D17"/>
    <w:rsid w:val="008B2476"/>
    <w:rsid w:val="008B264E"/>
    <w:rsid w:val="008B2668"/>
    <w:rsid w:val="008B3062"/>
    <w:rsid w:val="008B3416"/>
    <w:rsid w:val="008B376E"/>
    <w:rsid w:val="008B3C87"/>
    <w:rsid w:val="008B45DE"/>
    <w:rsid w:val="008B47D3"/>
    <w:rsid w:val="008B4D77"/>
    <w:rsid w:val="008B4E3B"/>
    <w:rsid w:val="008B4EE6"/>
    <w:rsid w:val="008B5111"/>
    <w:rsid w:val="008B5123"/>
    <w:rsid w:val="008B51B3"/>
    <w:rsid w:val="008B5385"/>
    <w:rsid w:val="008B5450"/>
    <w:rsid w:val="008B569F"/>
    <w:rsid w:val="008B5A33"/>
    <w:rsid w:val="008B5BBF"/>
    <w:rsid w:val="008B5BD3"/>
    <w:rsid w:val="008B5E1E"/>
    <w:rsid w:val="008B611F"/>
    <w:rsid w:val="008B6319"/>
    <w:rsid w:val="008B64E9"/>
    <w:rsid w:val="008B68EE"/>
    <w:rsid w:val="008B6F94"/>
    <w:rsid w:val="008B716D"/>
    <w:rsid w:val="008B73B3"/>
    <w:rsid w:val="008B747E"/>
    <w:rsid w:val="008B75F5"/>
    <w:rsid w:val="008B7691"/>
    <w:rsid w:val="008B7B10"/>
    <w:rsid w:val="008C014B"/>
    <w:rsid w:val="008C037F"/>
    <w:rsid w:val="008C04B6"/>
    <w:rsid w:val="008C0517"/>
    <w:rsid w:val="008C071A"/>
    <w:rsid w:val="008C076A"/>
    <w:rsid w:val="008C0965"/>
    <w:rsid w:val="008C0BFE"/>
    <w:rsid w:val="008C135C"/>
    <w:rsid w:val="008C1440"/>
    <w:rsid w:val="008C14CC"/>
    <w:rsid w:val="008C15C1"/>
    <w:rsid w:val="008C18C1"/>
    <w:rsid w:val="008C1944"/>
    <w:rsid w:val="008C1AB5"/>
    <w:rsid w:val="008C1ADB"/>
    <w:rsid w:val="008C1D60"/>
    <w:rsid w:val="008C1DBD"/>
    <w:rsid w:val="008C1E9A"/>
    <w:rsid w:val="008C1F02"/>
    <w:rsid w:val="008C1F7F"/>
    <w:rsid w:val="008C2001"/>
    <w:rsid w:val="008C2056"/>
    <w:rsid w:val="008C2428"/>
    <w:rsid w:val="008C249B"/>
    <w:rsid w:val="008C24F0"/>
    <w:rsid w:val="008C24F1"/>
    <w:rsid w:val="008C2715"/>
    <w:rsid w:val="008C291D"/>
    <w:rsid w:val="008C29BC"/>
    <w:rsid w:val="008C2A66"/>
    <w:rsid w:val="008C2B77"/>
    <w:rsid w:val="008C2C37"/>
    <w:rsid w:val="008C2D23"/>
    <w:rsid w:val="008C2E35"/>
    <w:rsid w:val="008C2FA6"/>
    <w:rsid w:val="008C316F"/>
    <w:rsid w:val="008C3398"/>
    <w:rsid w:val="008C344D"/>
    <w:rsid w:val="008C360E"/>
    <w:rsid w:val="008C3637"/>
    <w:rsid w:val="008C39A7"/>
    <w:rsid w:val="008C4163"/>
    <w:rsid w:val="008C452E"/>
    <w:rsid w:val="008C49CE"/>
    <w:rsid w:val="008C54E2"/>
    <w:rsid w:val="008C55DE"/>
    <w:rsid w:val="008C5A66"/>
    <w:rsid w:val="008C5A92"/>
    <w:rsid w:val="008C5E25"/>
    <w:rsid w:val="008C5ECF"/>
    <w:rsid w:val="008C5ED3"/>
    <w:rsid w:val="008C61B0"/>
    <w:rsid w:val="008C637F"/>
    <w:rsid w:val="008C6569"/>
    <w:rsid w:val="008C65EC"/>
    <w:rsid w:val="008C6643"/>
    <w:rsid w:val="008C68F7"/>
    <w:rsid w:val="008C6A2E"/>
    <w:rsid w:val="008C6A5B"/>
    <w:rsid w:val="008C6B1B"/>
    <w:rsid w:val="008C6B1C"/>
    <w:rsid w:val="008C6B6B"/>
    <w:rsid w:val="008C6D6A"/>
    <w:rsid w:val="008C7370"/>
    <w:rsid w:val="008C78B1"/>
    <w:rsid w:val="008C7995"/>
    <w:rsid w:val="008C7E8C"/>
    <w:rsid w:val="008D0013"/>
    <w:rsid w:val="008D004A"/>
    <w:rsid w:val="008D0680"/>
    <w:rsid w:val="008D07B0"/>
    <w:rsid w:val="008D07F6"/>
    <w:rsid w:val="008D07FD"/>
    <w:rsid w:val="008D086D"/>
    <w:rsid w:val="008D0E1B"/>
    <w:rsid w:val="008D1039"/>
    <w:rsid w:val="008D11CF"/>
    <w:rsid w:val="008D1388"/>
    <w:rsid w:val="008D157E"/>
    <w:rsid w:val="008D15D6"/>
    <w:rsid w:val="008D1603"/>
    <w:rsid w:val="008D186B"/>
    <w:rsid w:val="008D196A"/>
    <w:rsid w:val="008D1BB4"/>
    <w:rsid w:val="008D1CB8"/>
    <w:rsid w:val="008D1CF4"/>
    <w:rsid w:val="008D1F6C"/>
    <w:rsid w:val="008D21F4"/>
    <w:rsid w:val="008D2498"/>
    <w:rsid w:val="008D28A6"/>
    <w:rsid w:val="008D2A04"/>
    <w:rsid w:val="008D2AD1"/>
    <w:rsid w:val="008D2AD2"/>
    <w:rsid w:val="008D2BAB"/>
    <w:rsid w:val="008D2D01"/>
    <w:rsid w:val="008D3061"/>
    <w:rsid w:val="008D3706"/>
    <w:rsid w:val="008D3DD1"/>
    <w:rsid w:val="008D3E55"/>
    <w:rsid w:val="008D3F9B"/>
    <w:rsid w:val="008D4258"/>
    <w:rsid w:val="008D42D2"/>
    <w:rsid w:val="008D4732"/>
    <w:rsid w:val="008D4B90"/>
    <w:rsid w:val="008D4DF6"/>
    <w:rsid w:val="008D4EA2"/>
    <w:rsid w:val="008D50C3"/>
    <w:rsid w:val="008D51CE"/>
    <w:rsid w:val="008D543F"/>
    <w:rsid w:val="008D5DF9"/>
    <w:rsid w:val="008D5F61"/>
    <w:rsid w:val="008D61BE"/>
    <w:rsid w:val="008D6860"/>
    <w:rsid w:val="008D6C0A"/>
    <w:rsid w:val="008D6F6F"/>
    <w:rsid w:val="008D7124"/>
    <w:rsid w:val="008D7895"/>
    <w:rsid w:val="008D7998"/>
    <w:rsid w:val="008E02AA"/>
    <w:rsid w:val="008E073D"/>
    <w:rsid w:val="008E082E"/>
    <w:rsid w:val="008E0A6B"/>
    <w:rsid w:val="008E0BF1"/>
    <w:rsid w:val="008E0C74"/>
    <w:rsid w:val="008E0C8C"/>
    <w:rsid w:val="008E0E7E"/>
    <w:rsid w:val="008E1200"/>
    <w:rsid w:val="008E13F0"/>
    <w:rsid w:val="008E1612"/>
    <w:rsid w:val="008E163A"/>
    <w:rsid w:val="008E1673"/>
    <w:rsid w:val="008E1963"/>
    <w:rsid w:val="008E1D8C"/>
    <w:rsid w:val="008E2238"/>
    <w:rsid w:val="008E22CD"/>
    <w:rsid w:val="008E2843"/>
    <w:rsid w:val="008E2B70"/>
    <w:rsid w:val="008E3310"/>
    <w:rsid w:val="008E356F"/>
    <w:rsid w:val="008E38CB"/>
    <w:rsid w:val="008E3A4F"/>
    <w:rsid w:val="008E3CAD"/>
    <w:rsid w:val="008E4198"/>
    <w:rsid w:val="008E4521"/>
    <w:rsid w:val="008E489D"/>
    <w:rsid w:val="008E4C4B"/>
    <w:rsid w:val="008E4F91"/>
    <w:rsid w:val="008E5137"/>
    <w:rsid w:val="008E533B"/>
    <w:rsid w:val="008E53FD"/>
    <w:rsid w:val="008E5450"/>
    <w:rsid w:val="008E5611"/>
    <w:rsid w:val="008E56FA"/>
    <w:rsid w:val="008E592C"/>
    <w:rsid w:val="008E5949"/>
    <w:rsid w:val="008E5C9D"/>
    <w:rsid w:val="008E5F46"/>
    <w:rsid w:val="008E6198"/>
    <w:rsid w:val="008E62E9"/>
    <w:rsid w:val="008E62F8"/>
    <w:rsid w:val="008E6364"/>
    <w:rsid w:val="008E6416"/>
    <w:rsid w:val="008E6552"/>
    <w:rsid w:val="008E6710"/>
    <w:rsid w:val="008E6BE8"/>
    <w:rsid w:val="008E6DE6"/>
    <w:rsid w:val="008E6EE9"/>
    <w:rsid w:val="008E6FD4"/>
    <w:rsid w:val="008E763C"/>
    <w:rsid w:val="008E76BD"/>
    <w:rsid w:val="008E77E6"/>
    <w:rsid w:val="008E7849"/>
    <w:rsid w:val="008E7BF0"/>
    <w:rsid w:val="008E7C05"/>
    <w:rsid w:val="008E7DF0"/>
    <w:rsid w:val="008E7ED4"/>
    <w:rsid w:val="008F0097"/>
    <w:rsid w:val="008F0733"/>
    <w:rsid w:val="008F07A2"/>
    <w:rsid w:val="008F0CAE"/>
    <w:rsid w:val="008F10F8"/>
    <w:rsid w:val="008F12E0"/>
    <w:rsid w:val="008F143B"/>
    <w:rsid w:val="008F1563"/>
    <w:rsid w:val="008F1626"/>
    <w:rsid w:val="008F1681"/>
    <w:rsid w:val="008F1A8B"/>
    <w:rsid w:val="008F1C45"/>
    <w:rsid w:val="008F1E1F"/>
    <w:rsid w:val="008F1EA8"/>
    <w:rsid w:val="008F1FA8"/>
    <w:rsid w:val="008F2815"/>
    <w:rsid w:val="008F2C27"/>
    <w:rsid w:val="008F33F8"/>
    <w:rsid w:val="008F3572"/>
    <w:rsid w:val="008F3579"/>
    <w:rsid w:val="008F365D"/>
    <w:rsid w:val="008F386B"/>
    <w:rsid w:val="008F38B7"/>
    <w:rsid w:val="008F3951"/>
    <w:rsid w:val="008F3EA8"/>
    <w:rsid w:val="008F3ED1"/>
    <w:rsid w:val="008F4AB3"/>
    <w:rsid w:val="008F4FAF"/>
    <w:rsid w:val="008F4FCB"/>
    <w:rsid w:val="008F5370"/>
    <w:rsid w:val="008F5453"/>
    <w:rsid w:val="008F5821"/>
    <w:rsid w:val="008F58CF"/>
    <w:rsid w:val="008F59DE"/>
    <w:rsid w:val="008F5B94"/>
    <w:rsid w:val="008F5C46"/>
    <w:rsid w:val="008F5D4F"/>
    <w:rsid w:val="008F5E90"/>
    <w:rsid w:val="008F5E93"/>
    <w:rsid w:val="008F621D"/>
    <w:rsid w:val="008F689D"/>
    <w:rsid w:val="008F6AD5"/>
    <w:rsid w:val="008F6CA9"/>
    <w:rsid w:val="008F7103"/>
    <w:rsid w:val="008F7310"/>
    <w:rsid w:val="008F7405"/>
    <w:rsid w:val="008F74AE"/>
    <w:rsid w:val="008F74E6"/>
    <w:rsid w:val="008F7B11"/>
    <w:rsid w:val="008F7CF6"/>
    <w:rsid w:val="00900A0E"/>
    <w:rsid w:val="00900ECD"/>
    <w:rsid w:val="00901194"/>
    <w:rsid w:val="00901259"/>
    <w:rsid w:val="00901565"/>
    <w:rsid w:val="00901AA4"/>
    <w:rsid w:val="00902024"/>
    <w:rsid w:val="0090218B"/>
    <w:rsid w:val="00902C24"/>
    <w:rsid w:val="009030E3"/>
    <w:rsid w:val="009037F0"/>
    <w:rsid w:val="00903C11"/>
    <w:rsid w:val="00903D31"/>
    <w:rsid w:val="00903DBF"/>
    <w:rsid w:val="00903E0A"/>
    <w:rsid w:val="00903E64"/>
    <w:rsid w:val="00903EC6"/>
    <w:rsid w:val="00903FF6"/>
    <w:rsid w:val="00904214"/>
    <w:rsid w:val="00904539"/>
    <w:rsid w:val="009048E1"/>
    <w:rsid w:val="00904B8A"/>
    <w:rsid w:val="00904C13"/>
    <w:rsid w:val="00904CEC"/>
    <w:rsid w:val="0090508E"/>
    <w:rsid w:val="009050F8"/>
    <w:rsid w:val="009052B4"/>
    <w:rsid w:val="00905402"/>
    <w:rsid w:val="0090552F"/>
    <w:rsid w:val="00906012"/>
    <w:rsid w:val="00906083"/>
    <w:rsid w:val="00906C78"/>
    <w:rsid w:val="00906CB6"/>
    <w:rsid w:val="00907052"/>
    <w:rsid w:val="009071C4"/>
    <w:rsid w:val="0090720C"/>
    <w:rsid w:val="00907464"/>
    <w:rsid w:val="00907869"/>
    <w:rsid w:val="0090788A"/>
    <w:rsid w:val="00907A15"/>
    <w:rsid w:val="00907B4C"/>
    <w:rsid w:val="00907CEA"/>
    <w:rsid w:val="00910136"/>
    <w:rsid w:val="00910171"/>
    <w:rsid w:val="009101AE"/>
    <w:rsid w:val="009101C1"/>
    <w:rsid w:val="00910474"/>
    <w:rsid w:val="0091056B"/>
    <w:rsid w:val="0091060C"/>
    <w:rsid w:val="0091081B"/>
    <w:rsid w:val="00910935"/>
    <w:rsid w:val="00910C0D"/>
    <w:rsid w:val="00910EB4"/>
    <w:rsid w:val="0091110A"/>
    <w:rsid w:val="009111B0"/>
    <w:rsid w:val="00911E9F"/>
    <w:rsid w:val="00911FE0"/>
    <w:rsid w:val="009120F0"/>
    <w:rsid w:val="0091232B"/>
    <w:rsid w:val="00912474"/>
    <w:rsid w:val="009124A8"/>
    <w:rsid w:val="00912B98"/>
    <w:rsid w:val="00912EBE"/>
    <w:rsid w:val="009130AA"/>
    <w:rsid w:val="00913783"/>
    <w:rsid w:val="00913861"/>
    <w:rsid w:val="009138AC"/>
    <w:rsid w:val="0091390D"/>
    <w:rsid w:val="00913CE6"/>
    <w:rsid w:val="00914692"/>
    <w:rsid w:val="009147F3"/>
    <w:rsid w:val="009148BD"/>
    <w:rsid w:val="00914BF2"/>
    <w:rsid w:val="00915007"/>
    <w:rsid w:val="00915131"/>
    <w:rsid w:val="009151C9"/>
    <w:rsid w:val="0091527C"/>
    <w:rsid w:val="0091545F"/>
    <w:rsid w:val="009158A7"/>
    <w:rsid w:val="00915AAF"/>
    <w:rsid w:val="00915C0D"/>
    <w:rsid w:val="00915C74"/>
    <w:rsid w:val="00916134"/>
    <w:rsid w:val="0091641A"/>
    <w:rsid w:val="00916544"/>
    <w:rsid w:val="00916CC9"/>
    <w:rsid w:val="009171C5"/>
    <w:rsid w:val="0091730F"/>
    <w:rsid w:val="00917788"/>
    <w:rsid w:val="00917BC3"/>
    <w:rsid w:val="00917C1F"/>
    <w:rsid w:val="00917D61"/>
    <w:rsid w:val="009204D5"/>
    <w:rsid w:val="00920AC5"/>
    <w:rsid w:val="00920FE3"/>
    <w:rsid w:val="00921017"/>
    <w:rsid w:val="00921026"/>
    <w:rsid w:val="00921228"/>
    <w:rsid w:val="0092190C"/>
    <w:rsid w:val="00921DD6"/>
    <w:rsid w:val="00922017"/>
    <w:rsid w:val="00922070"/>
    <w:rsid w:val="009225F8"/>
    <w:rsid w:val="00922686"/>
    <w:rsid w:val="0092298C"/>
    <w:rsid w:val="00922DC7"/>
    <w:rsid w:val="0092312B"/>
    <w:rsid w:val="00923171"/>
    <w:rsid w:val="009231D4"/>
    <w:rsid w:val="00923345"/>
    <w:rsid w:val="00923371"/>
    <w:rsid w:val="009236DC"/>
    <w:rsid w:val="00923D4D"/>
    <w:rsid w:val="00923FCA"/>
    <w:rsid w:val="009240C9"/>
    <w:rsid w:val="0092418A"/>
    <w:rsid w:val="00924362"/>
    <w:rsid w:val="00924383"/>
    <w:rsid w:val="00924873"/>
    <w:rsid w:val="00924D01"/>
    <w:rsid w:val="00925660"/>
    <w:rsid w:val="00925CB0"/>
    <w:rsid w:val="00925D58"/>
    <w:rsid w:val="009266DF"/>
    <w:rsid w:val="0092695F"/>
    <w:rsid w:val="00926B5D"/>
    <w:rsid w:val="009275B3"/>
    <w:rsid w:val="00927741"/>
    <w:rsid w:val="00927E62"/>
    <w:rsid w:val="0093003D"/>
    <w:rsid w:val="00930189"/>
    <w:rsid w:val="00930471"/>
    <w:rsid w:val="009308E8"/>
    <w:rsid w:val="00930997"/>
    <w:rsid w:val="00930B65"/>
    <w:rsid w:val="00931556"/>
    <w:rsid w:val="00931886"/>
    <w:rsid w:val="009318AE"/>
    <w:rsid w:val="009322AB"/>
    <w:rsid w:val="00932959"/>
    <w:rsid w:val="00932BFA"/>
    <w:rsid w:val="00933007"/>
    <w:rsid w:val="009330EB"/>
    <w:rsid w:val="0093376B"/>
    <w:rsid w:val="00933BC4"/>
    <w:rsid w:val="0093414A"/>
    <w:rsid w:val="009341BD"/>
    <w:rsid w:val="0093439B"/>
    <w:rsid w:val="0093496B"/>
    <w:rsid w:val="00934D68"/>
    <w:rsid w:val="00934DE1"/>
    <w:rsid w:val="00934F5E"/>
    <w:rsid w:val="00934F80"/>
    <w:rsid w:val="009351CB"/>
    <w:rsid w:val="00935B45"/>
    <w:rsid w:val="00935C51"/>
    <w:rsid w:val="00935DCE"/>
    <w:rsid w:val="009367D2"/>
    <w:rsid w:val="00936DD6"/>
    <w:rsid w:val="00936EDE"/>
    <w:rsid w:val="00936EF1"/>
    <w:rsid w:val="00937111"/>
    <w:rsid w:val="009379FE"/>
    <w:rsid w:val="00937D01"/>
    <w:rsid w:val="00937F6F"/>
    <w:rsid w:val="00940121"/>
    <w:rsid w:val="009403C5"/>
    <w:rsid w:val="009409BA"/>
    <w:rsid w:val="00940C0B"/>
    <w:rsid w:val="00940F15"/>
    <w:rsid w:val="00940F83"/>
    <w:rsid w:val="009413A1"/>
    <w:rsid w:val="009416B5"/>
    <w:rsid w:val="009416F9"/>
    <w:rsid w:val="00941723"/>
    <w:rsid w:val="00941D44"/>
    <w:rsid w:val="00941DA8"/>
    <w:rsid w:val="009423AA"/>
    <w:rsid w:val="00942534"/>
    <w:rsid w:val="0094274B"/>
    <w:rsid w:val="009427F5"/>
    <w:rsid w:val="00942E0B"/>
    <w:rsid w:val="00942EFF"/>
    <w:rsid w:val="00943246"/>
    <w:rsid w:val="00943251"/>
    <w:rsid w:val="00943C3A"/>
    <w:rsid w:val="00943F15"/>
    <w:rsid w:val="00943FCC"/>
    <w:rsid w:val="00944484"/>
    <w:rsid w:val="00944485"/>
    <w:rsid w:val="00944873"/>
    <w:rsid w:val="00944C09"/>
    <w:rsid w:val="00944CED"/>
    <w:rsid w:val="00944E98"/>
    <w:rsid w:val="0094529B"/>
    <w:rsid w:val="00945372"/>
    <w:rsid w:val="009454F8"/>
    <w:rsid w:val="00945A56"/>
    <w:rsid w:val="00945CFB"/>
    <w:rsid w:val="0094608F"/>
    <w:rsid w:val="00946628"/>
    <w:rsid w:val="00946C47"/>
    <w:rsid w:val="009470AA"/>
    <w:rsid w:val="00947272"/>
    <w:rsid w:val="00950162"/>
    <w:rsid w:val="009501A3"/>
    <w:rsid w:val="009506CD"/>
    <w:rsid w:val="0095089C"/>
    <w:rsid w:val="00950B1C"/>
    <w:rsid w:val="00950FDD"/>
    <w:rsid w:val="00951050"/>
    <w:rsid w:val="0095117D"/>
    <w:rsid w:val="009511F9"/>
    <w:rsid w:val="00951242"/>
    <w:rsid w:val="009512A2"/>
    <w:rsid w:val="00951D2F"/>
    <w:rsid w:val="00952BB3"/>
    <w:rsid w:val="00952CFC"/>
    <w:rsid w:val="00952FAA"/>
    <w:rsid w:val="00953522"/>
    <w:rsid w:val="009536FB"/>
    <w:rsid w:val="009538AA"/>
    <w:rsid w:val="00953EAB"/>
    <w:rsid w:val="00954177"/>
    <w:rsid w:val="009543CA"/>
    <w:rsid w:val="00954A0D"/>
    <w:rsid w:val="00954A62"/>
    <w:rsid w:val="00954F77"/>
    <w:rsid w:val="0095695E"/>
    <w:rsid w:val="00956C4D"/>
    <w:rsid w:val="0095727B"/>
    <w:rsid w:val="00957794"/>
    <w:rsid w:val="00957886"/>
    <w:rsid w:val="0096024D"/>
    <w:rsid w:val="009609AF"/>
    <w:rsid w:val="00960F42"/>
    <w:rsid w:val="009619E1"/>
    <w:rsid w:val="00961D58"/>
    <w:rsid w:val="009622BC"/>
    <w:rsid w:val="009623EE"/>
    <w:rsid w:val="009624D1"/>
    <w:rsid w:val="00962726"/>
    <w:rsid w:val="00962AD9"/>
    <w:rsid w:val="00962F8D"/>
    <w:rsid w:val="00963661"/>
    <w:rsid w:val="00963685"/>
    <w:rsid w:val="009644EE"/>
    <w:rsid w:val="00964D29"/>
    <w:rsid w:val="00964DD9"/>
    <w:rsid w:val="00965210"/>
    <w:rsid w:val="0096526A"/>
    <w:rsid w:val="0096532F"/>
    <w:rsid w:val="009658BB"/>
    <w:rsid w:val="00965CA8"/>
    <w:rsid w:val="00965FE2"/>
    <w:rsid w:val="00966210"/>
    <w:rsid w:val="009663B1"/>
    <w:rsid w:val="009669CA"/>
    <w:rsid w:val="00966E1D"/>
    <w:rsid w:val="009676E3"/>
    <w:rsid w:val="0096794A"/>
    <w:rsid w:val="00967CEB"/>
    <w:rsid w:val="00967D14"/>
    <w:rsid w:val="00967E78"/>
    <w:rsid w:val="0097015C"/>
    <w:rsid w:val="009701B8"/>
    <w:rsid w:val="009702AF"/>
    <w:rsid w:val="00970416"/>
    <w:rsid w:val="00970447"/>
    <w:rsid w:val="00970B0A"/>
    <w:rsid w:val="00970E15"/>
    <w:rsid w:val="009710E4"/>
    <w:rsid w:val="009711B4"/>
    <w:rsid w:val="00971397"/>
    <w:rsid w:val="00971545"/>
    <w:rsid w:val="009717C3"/>
    <w:rsid w:val="00971940"/>
    <w:rsid w:val="00971A2B"/>
    <w:rsid w:val="00971BFC"/>
    <w:rsid w:val="00971C74"/>
    <w:rsid w:val="00972097"/>
    <w:rsid w:val="0097213B"/>
    <w:rsid w:val="00972530"/>
    <w:rsid w:val="00972A1A"/>
    <w:rsid w:val="00972AE6"/>
    <w:rsid w:val="00972B35"/>
    <w:rsid w:val="00972C33"/>
    <w:rsid w:val="00972FA4"/>
    <w:rsid w:val="009733DC"/>
    <w:rsid w:val="009733E4"/>
    <w:rsid w:val="00973434"/>
    <w:rsid w:val="00973705"/>
    <w:rsid w:val="00973CB4"/>
    <w:rsid w:val="00973DDA"/>
    <w:rsid w:val="0097424E"/>
    <w:rsid w:val="00974628"/>
    <w:rsid w:val="009748A8"/>
    <w:rsid w:val="009749EB"/>
    <w:rsid w:val="00974CDB"/>
    <w:rsid w:val="00974FF4"/>
    <w:rsid w:val="0097509F"/>
    <w:rsid w:val="009753B0"/>
    <w:rsid w:val="009759CE"/>
    <w:rsid w:val="00975C59"/>
    <w:rsid w:val="00975CA4"/>
    <w:rsid w:val="00975D9E"/>
    <w:rsid w:val="0097654C"/>
    <w:rsid w:val="00976BAC"/>
    <w:rsid w:val="00976BEF"/>
    <w:rsid w:val="00976D27"/>
    <w:rsid w:val="00976D9F"/>
    <w:rsid w:val="00976EB4"/>
    <w:rsid w:val="009770C1"/>
    <w:rsid w:val="009773E7"/>
    <w:rsid w:val="0097745C"/>
    <w:rsid w:val="009775FD"/>
    <w:rsid w:val="0097761A"/>
    <w:rsid w:val="0097765D"/>
    <w:rsid w:val="00977A8B"/>
    <w:rsid w:val="00977DE8"/>
    <w:rsid w:val="00980039"/>
    <w:rsid w:val="009800F0"/>
    <w:rsid w:val="009808FA"/>
    <w:rsid w:val="00980A27"/>
    <w:rsid w:val="00980A5E"/>
    <w:rsid w:val="00980BA0"/>
    <w:rsid w:val="00980BD8"/>
    <w:rsid w:val="00980EA3"/>
    <w:rsid w:val="00981347"/>
    <w:rsid w:val="00981350"/>
    <w:rsid w:val="009814BF"/>
    <w:rsid w:val="00981652"/>
    <w:rsid w:val="00981905"/>
    <w:rsid w:val="00981B60"/>
    <w:rsid w:val="00982011"/>
    <w:rsid w:val="009822BE"/>
    <w:rsid w:val="00982603"/>
    <w:rsid w:val="00982736"/>
    <w:rsid w:val="0098337F"/>
    <w:rsid w:val="009833EA"/>
    <w:rsid w:val="0098340F"/>
    <w:rsid w:val="009836A1"/>
    <w:rsid w:val="00983970"/>
    <w:rsid w:val="00983AB8"/>
    <w:rsid w:val="00984191"/>
    <w:rsid w:val="00984263"/>
    <w:rsid w:val="0098452B"/>
    <w:rsid w:val="0098454E"/>
    <w:rsid w:val="00984571"/>
    <w:rsid w:val="009846BC"/>
    <w:rsid w:val="0098479D"/>
    <w:rsid w:val="0098488E"/>
    <w:rsid w:val="00984B58"/>
    <w:rsid w:val="00984C33"/>
    <w:rsid w:val="00984D1B"/>
    <w:rsid w:val="00984FCA"/>
    <w:rsid w:val="00985252"/>
    <w:rsid w:val="00985409"/>
    <w:rsid w:val="0098588C"/>
    <w:rsid w:val="009858C7"/>
    <w:rsid w:val="0098594D"/>
    <w:rsid w:val="00985A3C"/>
    <w:rsid w:val="00985D3B"/>
    <w:rsid w:val="00985DA9"/>
    <w:rsid w:val="009862F8"/>
    <w:rsid w:val="00986A3B"/>
    <w:rsid w:val="00986AE3"/>
    <w:rsid w:val="00986B55"/>
    <w:rsid w:val="00986C18"/>
    <w:rsid w:val="00986D4C"/>
    <w:rsid w:val="00986FD4"/>
    <w:rsid w:val="0098704F"/>
    <w:rsid w:val="009871ED"/>
    <w:rsid w:val="009873A7"/>
    <w:rsid w:val="0098779A"/>
    <w:rsid w:val="00987EEB"/>
    <w:rsid w:val="00987EFA"/>
    <w:rsid w:val="00990436"/>
    <w:rsid w:val="00990495"/>
    <w:rsid w:val="0099096C"/>
    <w:rsid w:val="00991194"/>
    <w:rsid w:val="00991999"/>
    <w:rsid w:val="00991CCF"/>
    <w:rsid w:val="00992293"/>
    <w:rsid w:val="009923A2"/>
    <w:rsid w:val="0099288E"/>
    <w:rsid w:val="009928AF"/>
    <w:rsid w:val="009929DC"/>
    <w:rsid w:val="00992B3B"/>
    <w:rsid w:val="00992F64"/>
    <w:rsid w:val="0099311F"/>
    <w:rsid w:val="0099321B"/>
    <w:rsid w:val="00993699"/>
    <w:rsid w:val="009937A4"/>
    <w:rsid w:val="009937AE"/>
    <w:rsid w:val="00993CB6"/>
    <w:rsid w:val="00994664"/>
    <w:rsid w:val="00994764"/>
    <w:rsid w:val="00994C41"/>
    <w:rsid w:val="00994D00"/>
    <w:rsid w:val="00994F8D"/>
    <w:rsid w:val="0099536F"/>
    <w:rsid w:val="00995390"/>
    <w:rsid w:val="00995702"/>
    <w:rsid w:val="00995834"/>
    <w:rsid w:val="00995A42"/>
    <w:rsid w:val="00995EBE"/>
    <w:rsid w:val="00995FB6"/>
    <w:rsid w:val="009965A9"/>
    <w:rsid w:val="009967A5"/>
    <w:rsid w:val="00996E4F"/>
    <w:rsid w:val="00996EE2"/>
    <w:rsid w:val="009978AC"/>
    <w:rsid w:val="00997A34"/>
    <w:rsid w:val="00997D19"/>
    <w:rsid w:val="00997D1D"/>
    <w:rsid w:val="00997F35"/>
    <w:rsid w:val="00997FB5"/>
    <w:rsid w:val="009A053F"/>
    <w:rsid w:val="009A08DD"/>
    <w:rsid w:val="009A0C1E"/>
    <w:rsid w:val="009A11FC"/>
    <w:rsid w:val="009A15DF"/>
    <w:rsid w:val="009A15E9"/>
    <w:rsid w:val="009A18B3"/>
    <w:rsid w:val="009A1B8E"/>
    <w:rsid w:val="009A1C09"/>
    <w:rsid w:val="009A1D07"/>
    <w:rsid w:val="009A251C"/>
    <w:rsid w:val="009A25F8"/>
    <w:rsid w:val="009A26F5"/>
    <w:rsid w:val="009A2901"/>
    <w:rsid w:val="009A2A6C"/>
    <w:rsid w:val="009A2B4D"/>
    <w:rsid w:val="009A2D09"/>
    <w:rsid w:val="009A2D85"/>
    <w:rsid w:val="009A2EB5"/>
    <w:rsid w:val="009A2F3B"/>
    <w:rsid w:val="009A3D5E"/>
    <w:rsid w:val="009A433B"/>
    <w:rsid w:val="009A438C"/>
    <w:rsid w:val="009A454E"/>
    <w:rsid w:val="009A4B4B"/>
    <w:rsid w:val="009A4C1F"/>
    <w:rsid w:val="009A4C94"/>
    <w:rsid w:val="009A4D72"/>
    <w:rsid w:val="009A4FB2"/>
    <w:rsid w:val="009A4FCE"/>
    <w:rsid w:val="009A5599"/>
    <w:rsid w:val="009A55F7"/>
    <w:rsid w:val="009A599B"/>
    <w:rsid w:val="009A5C5F"/>
    <w:rsid w:val="009A6286"/>
    <w:rsid w:val="009A65AB"/>
    <w:rsid w:val="009A67AA"/>
    <w:rsid w:val="009A6994"/>
    <w:rsid w:val="009A6D7B"/>
    <w:rsid w:val="009A6FD7"/>
    <w:rsid w:val="009A7558"/>
    <w:rsid w:val="009A79E6"/>
    <w:rsid w:val="009A7AB3"/>
    <w:rsid w:val="009A7EA4"/>
    <w:rsid w:val="009B06C5"/>
    <w:rsid w:val="009B082C"/>
    <w:rsid w:val="009B0872"/>
    <w:rsid w:val="009B094A"/>
    <w:rsid w:val="009B0D4C"/>
    <w:rsid w:val="009B128D"/>
    <w:rsid w:val="009B15CE"/>
    <w:rsid w:val="009B1AF3"/>
    <w:rsid w:val="009B2043"/>
    <w:rsid w:val="009B2359"/>
    <w:rsid w:val="009B2699"/>
    <w:rsid w:val="009B285F"/>
    <w:rsid w:val="009B28F8"/>
    <w:rsid w:val="009B296A"/>
    <w:rsid w:val="009B2CCF"/>
    <w:rsid w:val="009B3224"/>
    <w:rsid w:val="009B3D69"/>
    <w:rsid w:val="009B41A3"/>
    <w:rsid w:val="009B4625"/>
    <w:rsid w:val="009B46CE"/>
    <w:rsid w:val="009B493D"/>
    <w:rsid w:val="009B4B93"/>
    <w:rsid w:val="009B4BA3"/>
    <w:rsid w:val="009B5103"/>
    <w:rsid w:val="009B556D"/>
    <w:rsid w:val="009B5F67"/>
    <w:rsid w:val="009B621A"/>
    <w:rsid w:val="009B637F"/>
    <w:rsid w:val="009B67C3"/>
    <w:rsid w:val="009B6923"/>
    <w:rsid w:val="009B695C"/>
    <w:rsid w:val="009B69D7"/>
    <w:rsid w:val="009B6A7E"/>
    <w:rsid w:val="009B6AE2"/>
    <w:rsid w:val="009B6D31"/>
    <w:rsid w:val="009B6EAF"/>
    <w:rsid w:val="009B6FB1"/>
    <w:rsid w:val="009B70A0"/>
    <w:rsid w:val="009B727C"/>
    <w:rsid w:val="009B72D8"/>
    <w:rsid w:val="009B7377"/>
    <w:rsid w:val="009B765B"/>
    <w:rsid w:val="009B7730"/>
    <w:rsid w:val="009B7901"/>
    <w:rsid w:val="009B796B"/>
    <w:rsid w:val="009B7B4C"/>
    <w:rsid w:val="009B7E12"/>
    <w:rsid w:val="009B7ECF"/>
    <w:rsid w:val="009B7FA1"/>
    <w:rsid w:val="009C0059"/>
    <w:rsid w:val="009C02D1"/>
    <w:rsid w:val="009C042C"/>
    <w:rsid w:val="009C064D"/>
    <w:rsid w:val="009C07C8"/>
    <w:rsid w:val="009C08B9"/>
    <w:rsid w:val="009C0AA6"/>
    <w:rsid w:val="009C0D74"/>
    <w:rsid w:val="009C0DC1"/>
    <w:rsid w:val="009C110E"/>
    <w:rsid w:val="009C1278"/>
    <w:rsid w:val="009C1CA4"/>
    <w:rsid w:val="009C1E0E"/>
    <w:rsid w:val="009C2262"/>
    <w:rsid w:val="009C2692"/>
    <w:rsid w:val="009C2A0E"/>
    <w:rsid w:val="009C2B38"/>
    <w:rsid w:val="009C2EA4"/>
    <w:rsid w:val="009C320F"/>
    <w:rsid w:val="009C3240"/>
    <w:rsid w:val="009C32FE"/>
    <w:rsid w:val="009C3380"/>
    <w:rsid w:val="009C35DA"/>
    <w:rsid w:val="009C419B"/>
    <w:rsid w:val="009C435C"/>
    <w:rsid w:val="009C46B8"/>
    <w:rsid w:val="009C483B"/>
    <w:rsid w:val="009C4A83"/>
    <w:rsid w:val="009C5317"/>
    <w:rsid w:val="009C5365"/>
    <w:rsid w:val="009C57CF"/>
    <w:rsid w:val="009C5ADC"/>
    <w:rsid w:val="009C5D2B"/>
    <w:rsid w:val="009C601D"/>
    <w:rsid w:val="009C6389"/>
    <w:rsid w:val="009C64FC"/>
    <w:rsid w:val="009C67E0"/>
    <w:rsid w:val="009C687B"/>
    <w:rsid w:val="009C6AC6"/>
    <w:rsid w:val="009C6C9E"/>
    <w:rsid w:val="009C6CE1"/>
    <w:rsid w:val="009C710A"/>
    <w:rsid w:val="009C7488"/>
    <w:rsid w:val="009C7D16"/>
    <w:rsid w:val="009D011A"/>
    <w:rsid w:val="009D0469"/>
    <w:rsid w:val="009D0570"/>
    <w:rsid w:val="009D0835"/>
    <w:rsid w:val="009D0AD0"/>
    <w:rsid w:val="009D0E6E"/>
    <w:rsid w:val="009D115D"/>
    <w:rsid w:val="009D141B"/>
    <w:rsid w:val="009D1DF2"/>
    <w:rsid w:val="009D1E80"/>
    <w:rsid w:val="009D2138"/>
    <w:rsid w:val="009D243C"/>
    <w:rsid w:val="009D2A89"/>
    <w:rsid w:val="009D2C99"/>
    <w:rsid w:val="009D2DA7"/>
    <w:rsid w:val="009D2DBC"/>
    <w:rsid w:val="009D3809"/>
    <w:rsid w:val="009D3DDD"/>
    <w:rsid w:val="009D4552"/>
    <w:rsid w:val="009D4A5E"/>
    <w:rsid w:val="009D4CE8"/>
    <w:rsid w:val="009D4EA5"/>
    <w:rsid w:val="009D51AB"/>
    <w:rsid w:val="009D556A"/>
    <w:rsid w:val="009D557B"/>
    <w:rsid w:val="009D5CAE"/>
    <w:rsid w:val="009D5ED3"/>
    <w:rsid w:val="009D5F08"/>
    <w:rsid w:val="009D64E9"/>
    <w:rsid w:val="009D677B"/>
    <w:rsid w:val="009D6FC3"/>
    <w:rsid w:val="009D6FCA"/>
    <w:rsid w:val="009D721A"/>
    <w:rsid w:val="009D77DE"/>
    <w:rsid w:val="009D7CEA"/>
    <w:rsid w:val="009D7D15"/>
    <w:rsid w:val="009D7E39"/>
    <w:rsid w:val="009E03A0"/>
    <w:rsid w:val="009E05F2"/>
    <w:rsid w:val="009E101E"/>
    <w:rsid w:val="009E1144"/>
    <w:rsid w:val="009E1980"/>
    <w:rsid w:val="009E1ED0"/>
    <w:rsid w:val="009E2174"/>
    <w:rsid w:val="009E21E7"/>
    <w:rsid w:val="009E22E2"/>
    <w:rsid w:val="009E25DA"/>
    <w:rsid w:val="009E270E"/>
    <w:rsid w:val="009E2929"/>
    <w:rsid w:val="009E2DE0"/>
    <w:rsid w:val="009E3111"/>
    <w:rsid w:val="009E315E"/>
    <w:rsid w:val="009E3300"/>
    <w:rsid w:val="009E3491"/>
    <w:rsid w:val="009E353E"/>
    <w:rsid w:val="009E36F2"/>
    <w:rsid w:val="009E3825"/>
    <w:rsid w:val="009E3AEF"/>
    <w:rsid w:val="009E3B0B"/>
    <w:rsid w:val="009E3CC7"/>
    <w:rsid w:val="009E4492"/>
    <w:rsid w:val="009E46CF"/>
    <w:rsid w:val="009E4889"/>
    <w:rsid w:val="009E48AF"/>
    <w:rsid w:val="009E4956"/>
    <w:rsid w:val="009E4B06"/>
    <w:rsid w:val="009E4B3A"/>
    <w:rsid w:val="009E4B59"/>
    <w:rsid w:val="009E4C59"/>
    <w:rsid w:val="009E567F"/>
    <w:rsid w:val="009E56B5"/>
    <w:rsid w:val="009E5A36"/>
    <w:rsid w:val="009E5E5F"/>
    <w:rsid w:val="009E60B2"/>
    <w:rsid w:val="009E6332"/>
    <w:rsid w:val="009E650F"/>
    <w:rsid w:val="009E66E4"/>
    <w:rsid w:val="009E70B3"/>
    <w:rsid w:val="009E78DC"/>
    <w:rsid w:val="009E79F5"/>
    <w:rsid w:val="009E7A0A"/>
    <w:rsid w:val="009E7DEF"/>
    <w:rsid w:val="009F0353"/>
    <w:rsid w:val="009F059D"/>
    <w:rsid w:val="009F0D53"/>
    <w:rsid w:val="009F1533"/>
    <w:rsid w:val="009F16C7"/>
    <w:rsid w:val="009F17E9"/>
    <w:rsid w:val="009F1A7F"/>
    <w:rsid w:val="009F212C"/>
    <w:rsid w:val="009F2816"/>
    <w:rsid w:val="009F29E6"/>
    <w:rsid w:val="009F2D39"/>
    <w:rsid w:val="009F321B"/>
    <w:rsid w:val="009F356D"/>
    <w:rsid w:val="009F3920"/>
    <w:rsid w:val="009F3970"/>
    <w:rsid w:val="009F3C22"/>
    <w:rsid w:val="009F3CF8"/>
    <w:rsid w:val="009F3FFF"/>
    <w:rsid w:val="009F46AE"/>
    <w:rsid w:val="009F4804"/>
    <w:rsid w:val="009F4851"/>
    <w:rsid w:val="009F4FF5"/>
    <w:rsid w:val="009F54C5"/>
    <w:rsid w:val="009F5544"/>
    <w:rsid w:val="009F5834"/>
    <w:rsid w:val="009F5991"/>
    <w:rsid w:val="009F5A3D"/>
    <w:rsid w:val="009F5D2B"/>
    <w:rsid w:val="009F68F1"/>
    <w:rsid w:val="009F6B55"/>
    <w:rsid w:val="009F6C7D"/>
    <w:rsid w:val="009F7385"/>
    <w:rsid w:val="009F7660"/>
    <w:rsid w:val="009F7A2E"/>
    <w:rsid w:val="009F7D15"/>
    <w:rsid w:val="00A001AA"/>
    <w:rsid w:val="00A00346"/>
    <w:rsid w:val="00A003AA"/>
    <w:rsid w:val="00A0049B"/>
    <w:rsid w:val="00A004AD"/>
    <w:rsid w:val="00A0060D"/>
    <w:rsid w:val="00A00DFE"/>
    <w:rsid w:val="00A00ECA"/>
    <w:rsid w:val="00A00ECE"/>
    <w:rsid w:val="00A00F2A"/>
    <w:rsid w:val="00A00FAD"/>
    <w:rsid w:val="00A012DE"/>
    <w:rsid w:val="00A01404"/>
    <w:rsid w:val="00A01948"/>
    <w:rsid w:val="00A0195C"/>
    <w:rsid w:val="00A01AE3"/>
    <w:rsid w:val="00A01E73"/>
    <w:rsid w:val="00A02175"/>
    <w:rsid w:val="00A021DD"/>
    <w:rsid w:val="00A02371"/>
    <w:rsid w:val="00A027A0"/>
    <w:rsid w:val="00A02F0E"/>
    <w:rsid w:val="00A034ED"/>
    <w:rsid w:val="00A0364B"/>
    <w:rsid w:val="00A036E7"/>
    <w:rsid w:val="00A037C1"/>
    <w:rsid w:val="00A03BEE"/>
    <w:rsid w:val="00A03C15"/>
    <w:rsid w:val="00A03D14"/>
    <w:rsid w:val="00A03D7E"/>
    <w:rsid w:val="00A03F83"/>
    <w:rsid w:val="00A04197"/>
    <w:rsid w:val="00A041A8"/>
    <w:rsid w:val="00A0425A"/>
    <w:rsid w:val="00A0445A"/>
    <w:rsid w:val="00A0454D"/>
    <w:rsid w:val="00A04DF7"/>
    <w:rsid w:val="00A04FE4"/>
    <w:rsid w:val="00A05C43"/>
    <w:rsid w:val="00A05DF9"/>
    <w:rsid w:val="00A05E88"/>
    <w:rsid w:val="00A05F24"/>
    <w:rsid w:val="00A06092"/>
    <w:rsid w:val="00A0634E"/>
    <w:rsid w:val="00A0644E"/>
    <w:rsid w:val="00A06661"/>
    <w:rsid w:val="00A068A7"/>
    <w:rsid w:val="00A069D9"/>
    <w:rsid w:val="00A06A71"/>
    <w:rsid w:val="00A06C16"/>
    <w:rsid w:val="00A06CFE"/>
    <w:rsid w:val="00A06E3D"/>
    <w:rsid w:val="00A06EC8"/>
    <w:rsid w:val="00A06F18"/>
    <w:rsid w:val="00A0792F"/>
    <w:rsid w:val="00A07B39"/>
    <w:rsid w:val="00A07B9E"/>
    <w:rsid w:val="00A07EAB"/>
    <w:rsid w:val="00A07F7A"/>
    <w:rsid w:val="00A10094"/>
    <w:rsid w:val="00A10246"/>
    <w:rsid w:val="00A105F0"/>
    <w:rsid w:val="00A10EC7"/>
    <w:rsid w:val="00A10FA3"/>
    <w:rsid w:val="00A1102E"/>
    <w:rsid w:val="00A114A1"/>
    <w:rsid w:val="00A11651"/>
    <w:rsid w:val="00A1184E"/>
    <w:rsid w:val="00A119AD"/>
    <w:rsid w:val="00A11DA7"/>
    <w:rsid w:val="00A11E8D"/>
    <w:rsid w:val="00A12018"/>
    <w:rsid w:val="00A120AB"/>
    <w:rsid w:val="00A1298B"/>
    <w:rsid w:val="00A1354C"/>
    <w:rsid w:val="00A1380E"/>
    <w:rsid w:val="00A1381C"/>
    <w:rsid w:val="00A13948"/>
    <w:rsid w:val="00A13977"/>
    <w:rsid w:val="00A13C0F"/>
    <w:rsid w:val="00A141F4"/>
    <w:rsid w:val="00A1439D"/>
    <w:rsid w:val="00A14411"/>
    <w:rsid w:val="00A1462D"/>
    <w:rsid w:val="00A146A6"/>
    <w:rsid w:val="00A1494B"/>
    <w:rsid w:val="00A14960"/>
    <w:rsid w:val="00A14B6F"/>
    <w:rsid w:val="00A14EA3"/>
    <w:rsid w:val="00A153B5"/>
    <w:rsid w:val="00A15A49"/>
    <w:rsid w:val="00A15C39"/>
    <w:rsid w:val="00A1602B"/>
    <w:rsid w:val="00A1627D"/>
    <w:rsid w:val="00A16390"/>
    <w:rsid w:val="00A1655D"/>
    <w:rsid w:val="00A1674B"/>
    <w:rsid w:val="00A16777"/>
    <w:rsid w:val="00A16C63"/>
    <w:rsid w:val="00A16DBB"/>
    <w:rsid w:val="00A16FB2"/>
    <w:rsid w:val="00A17053"/>
    <w:rsid w:val="00A17831"/>
    <w:rsid w:val="00A17B70"/>
    <w:rsid w:val="00A17C59"/>
    <w:rsid w:val="00A20183"/>
    <w:rsid w:val="00A20380"/>
    <w:rsid w:val="00A2058C"/>
    <w:rsid w:val="00A20909"/>
    <w:rsid w:val="00A20915"/>
    <w:rsid w:val="00A20FF5"/>
    <w:rsid w:val="00A21798"/>
    <w:rsid w:val="00A217A5"/>
    <w:rsid w:val="00A21CDF"/>
    <w:rsid w:val="00A21EC1"/>
    <w:rsid w:val="00A22090"/>
    <w:rsid w:val="00A22489"/>
    <w:rsid w:val="00A22491"/>
    <w:rsid w:val="00A22901"/>
    <w:rsid w:val="00A22D25"/>
    <w:rsid w:val="00A22D99"/>
    <w:rsid w:val="00A22DD0"/>
    <w:rsid w:val="00A233D4"/>
    <w:rsid w:val="00A23664"/>
    <w:rsid w:val="00A23AE6"/>
    <w:rsid w:val="00A23E91"/>
    <w:rsid w:val="00A23F11"/>
    <w:rsid w:val="00A23F4B"/>
    <w:rsid w:val="00A246E4"/>
    <w:rsid w:val="00A2549E"/>
    <w:rsid w:val="00A2589B"/>
    <w:rsid w:val="00A25DCD"/>
    <w:rsid w:val="00A25F4D"/>
    <w:rsid w:val="00A25F86"/>
    <w:rsid w:val="00A2627D"/>
    <w:rsid w:val="00A262FC"/>
    <w:rsid w:val="00A26609"/>
    <w:rsid w:val="00A266DF"/>
    <w:rsid w:val="00A268C2"/>
    <w:rsid w:val="00A26983"/>
    <w:rsid w:val="00A26BF3"/>
    <w:rsid w:val="00A26D6B"/>
    <w:rsid w:val="00A26E0B"/>
    <w:rsid w:val="00A270B7"/>
    <w:rsid w:val="00A27457"/>
    <w:rsid w:val="00A27478"/>
    <w:rsid w:val="00A27540"/>
    <w:rsid w:val="00A27C0F"/>
    <w:rsid w:val="00A300CB"/>
    <w:rsid w:val="00A3089D"/>
    <w:rsid w:val="00A309FE"/>
    <w:rsid w:val="00A30B0B"/>
    <w:rsid w:val="00A30B9C"/>
    <w:rsid w:val="00A30F20"/>
    <w:rsid w:val="00A31863"/>
    <w:rsid w:val="00A319E6"/>
    <w:rsid w:val="00A31BB9"/>
    <w:rsid w:val="00A31BE3"/>
    <w:rsid w:val="00A31E1B"/>
    <w:rsid w:val="00A31F07"/>
    <w:rsid w:val="00A322A5"/>
    <w:rsid w:val="00A32711"/>
    <w:rsid w:val="00A32849"/>
    <w:rsid w:val="00A328A1"/>
    <w:rsid w:val="00A32C76"/>
    <w:rsid w:val="00A32D4B"/>
    <w:rsid w:val="00A331BB"/>
    <w:rsid w:val="00A331C1"/>
    <w:rsid w:val="00A33741"/>
    <w:rsid w:val="00A337E8"/>
    <w:rsid w:val="00A338F6"/>
    <w:rsid w:val="00A33AAB"/>
    <w:rsid w:val="00A33B77"/>
    <w:rsid w:val="00A33DC3"/>
    <w:rsid w:val="00A33E3B"/>
    <w:rsid w:val="00A34065"/>
    <w:rsid w:val="00A34076"/>
    <w:rsid w:val="00A340CB"/>
    <w:rsid w:val="00A34170"/>
    <w:rsid w:val="00A3494A"/>
    <w:rsid w:val="00A352A9"/>
    <w:rsid w:val="00A35323"/>
    <w:rsid w:val="00A35396"/>
    <w:rsid w:val="00A353DB"/>
    <w:rsid w:val="00A35482"/>
    <w:rsid w:val="00A35BEF"/>
    <w:rsid w:val="00A35EBF"/>
    <w:rsid w:val="00A3628A"/>
    <w:rsid w:val="00A36362"/>
    <w:rsid w:val="00A36AEE"/>
    <w:rsid w:val="00A36C98"/>
    <w:rsid w:val="00A36F6A"/>
    <w:rsid w:val="00A36FE7"/>
    <w:rsid w:val="00A37217"/>
    <w:rsid w:val="00A376D3"/>
    <w:rsid w:val="00A37D82"/>
    <w:rsid w:val="00A37E0F"/>
    <w:rsid w:val="00A37E2E"/>
    <w:rsid w:val="00A4033F"/>
    <w:rsid w:val="00A4035D"/>
    <w:rsid w:val="00A4046E"/>
    <w:rsid w:val="00A40724"/>
    <w:rsid w:val="00A40976"/>
    <w:rsid w:val="00A40984"/>
    <w:rsid w:val="00A40A32"/>
    <w:rsid w:val="00A40FC8"/>
    <w:rsid w:val="00A41234"/>
    <w:rsid w:val="00A415CA"/>
    <w:rsid w:val="00A41817"/>
    <w:rsid w:val="00A41A5E"/>
    <w:rsid w:val="00A41DEB"/>
    <w:rsid w:val="00A41E1B"/>
    <w:rsid w:val="00A41E3A"/>
    <w:rsid w:val="00A4230F"/>
    <w:rsid w:val="00A42406"/>
    <w:rsid w:val="00A42444"/>
    <w:rsid w:val="00A42491"/>
    <w:rsid w:val="00A424F4"/>
    <w:rsid w:val="00A42A08"/>
    <w:rsid w:val="00A42AFC"/>
    <w:rsid w:val="00A42C41"/>
    <w:rsid w:val="00A4301D"/>
    <w:rsid w:val="00A4309A"/>
    <w:rsid w:val="00A434B8"/>
    <w:rsid w:val="00A434ED"/>
    <w:rsid w:val="00A439D0"/>
    <w:rsid w:val="00A441A0"/>
    <w:rsid w:val="00A4468C"/>
    <w:rsid w:val="00A446C6"/>
    <w:rsid w:val="00A44B30"/>
    <w:rsid w:val="00A44B84"/>
    <w:rsid w:val="00A44BF5"/>
    <w:rsid w:val="00A44D2E"/>
    <w:rsid w:val="00A4539F"/>
    <w:rsid w:val="00A459F1"/>
    <w:rsid w:val="00A45A14"/>
    <w:rsid w:val="00A45D34"/>
    <w:rsid w:val="00A45E28"/>
    <w:rsid w:val="00A45E4F"/>
    <w:rsid w:val="00A45E72"/>
    <w:rsid w:val="00A45F35"/>
    <w:rsid w:val="00A47523"/>
    <w:rsid w:val="00A47554"/>
    <w:rsid w:val="00A4756F"/>
    <w:rsid w:val="00A47790"/>
    <w:rsid w:val="00A47C31"/>
    <w:rsid w:val="00A47CCB"/>
    <w:rsid w:val="00A502AC"/>
    <w:rsid w:val="00A5090D"/>
    <w:rsid w:val="00A50BF7"/>
    <w:rsid w:val="00A51628"/>
    <w:rsid w:val="00A51908"/>
    <w:rsid w:val="00A51C30"/>
    <w:rsid w:val="00A52016"/>
    <w:rsid w:val="00A52224"/>
    <w:rsid w:val="00A5260F"/>
    <w:rsid w:val="00A529DB"/>
    <w:rsid w:val="00A52B6F"/>
    <w:rsid w:val="00A52C19"/>
    <w:rsid w:val="00A52C6D"/>
    <w:rsid w:val="00A52DA2"/>
    <w:rsid w:val="00A52DF3"/>
    <w:rsid w:val="00A52EE6"/>
    <w:rsid w:val="00A53EC5"/>
    <w:rsid w:val="00A5419D"/>
    <w:rsid w:val="00A54859"/>
    <w:rsid w:val="00A54A5F"/>
    <w:rsid w:val="00A54FB5"/>
    <w:rsid w:val="00A55045"/>
    <w:rsid w:val="00A5539B"/>
    <w:rsid w:val="00A5583E"/>
    <w:rsid w:val="00A55BAA"/>
    <w:rsid w:val="00A55F48"/>
    <w:rsid w:val="00A560BD"/>
    <w:rsid w:val="00A566CC"/>
    <w:rsid w:val="00A567F8"/>
    <w:rsid w:val="00A569FA"/>
    <w:rsid w:val="00A56A25"/>
    <w:rsid w:val="00A56DCB"/>
    <w:rsid w:val="00A56ECE"/>
    <w:rsid w:val="00A57040"/>
    <w:rsid w:val="00A570AD"/>
    <w:rsid w:val="00A571B1"/>
    <w:rsid w:val="00A57659"/>
    <w:rsid w:val="00A57887"/>
    <w:rsid w:val="00A578DE"/>
    <w:rsid w:val="00A57910"/>
    <w:rsid w:val="00A57AA3"/>
    <w:rsid w:val="00A57BD3"/>
    <w:rsid w:val="00A57BDC"/>
    <w:rsid w:val="00A57CCB"/>
    <w:rsid w:val="00A57D58"/>
    <w:rsid w:val="00A57FDD"/>
    <w:rsid w:val="00A60154"/>
    <w:rsid w:val="00A604F6"/>
    <w:rsid w:val="00A605C1"/>
    <w:rsid w:val="00A606CF"/>
    <w:rsid w:val="00A60CD5"/>
    <w:rsid w:val="00A60D41"/>
    <w:rsid w:val="00A6119F"/>
    <w:rsid w:val="00A61283"/>
    <w:rsid w:val="00A6140F"/>
    <w:rsid w:val="00A6165E"/>
    <w:rsid w:val="00A619C2"/>
    <w:rsid w:val="00A61BD0"/>
    <w:rsid w:val="00A61C9D"/>
    <w:rsid w:val="00A622C7"/>
    <w:rsid w:val="00A6239E"/>
    <w:rsid w:val="00A623A2"/>
    <w:rsid w:val="00A6256B"/>
    <w:rsid w:val="00A62643"/>
    <w:rsid w:val="00A629CE"/>
    <w:rsid w:val="00A62CE6"/>
    <w:rsid w:val="00A630AF"/>
    <w:rsid w:val="00A636D2"/>
    <w:rsid w:val="00A63A2B"/>
    <w:rsid w:val="00A63C41"/>
    <w:rsid w:val="00A63E6D"/>
    <w:rsid w:val="00A63EC2"/>
    <w:rsid w:val="00A63F34"/>
    <w:rsid w:val="00A640EA"/>
    <w:rsid w:val="00A642D5"/>
    <w:rsid w:val="00A6470C"/>
    <w:rsid w:val="00A64787"/>
    <w:rsid w:val="00A64873"/>
    <w:rsid w:val="00A64923"/>
    <w:rsid w:val="00A64C84"/>
    <w:rsid w:val="00A64F49"/>
    <w:rsid w:val="00A65427"/>
    <w:rsid w:val="00A659B1"/>
    <w:rsid w:val="00A659E3"/>
    <w:rsid w:val="00A65C97"/>
    <w:rsid w:val="00A65F9F"/>
    <w:rsid w:val="00A66352"/>
    <w:rsid w:val="00A668CC"/>
    <w:rsid w:val="00A66B1B"/>
    <w:rsid w:val="00A66BCD"/>
    <w:rsid w:val="00A66DB8"/>
    <w:rsid w:val="00A66E72"/>
    <w:rsid w:val="00A66F8E"/>
    <w:rsid w:val="00A670F4"/>
    <w:rsid w:val="00A67331"/>
    <w:rsid w:val="00A6755B"/>
    <w:rsid w:val="00A67662"/>
    <w:rsid w:val="00A67715"/>
    <w:rsid w:val="00A678D3"/>
    <w:rsid w:val="00A678DF"/>
    <w:rsid w:val="00A679CB"/>
    <w:rsid w:val="00A67C95"/>
    <w:rsid w:val="00A67E4D"/>
    <w:rsid w:val="00A67FD9"/>
    <w:rsid w:val="00A70196"/>
    <w:rsid w:val="00A70280"/>
    <w:rsid w:val="00A7094F"/>
    <w:rsid w:val="00A70996"/>
    <w:rsid w:val="00A70D99"/>
    <w:rsid w:val="00A70E7A"/>
    <w:rsid w:val="00A7122D"/>
    <w:rsid w:val="00A712BD"/>
    <w:rsid w:val="00A715A7"/>
    <w:rsid w:val="00A7165F"/>
    <w:rsid w:val="00A717F6"/>
    <w:rsid w:val="00A719C2"/>
    <w:rsid w:val="00A71A07"/>
    <w:rsid w:val="00A71E0D"/>
    <w:rsid w:val="00A72162"/>
    <w:rsid w:val="00A72702"/>
    <w:rsid w:val="00A727C0"/>
    <w:rsid w:val="00A72B10"/>
    <w:rsid w:val="00A72EDC"/>
    <w:rsid w:val="00A73699"/>
    <w:rsid w:val="00A736DE"/>
    <w:rsid w:val="00A73A5F"/>
    <w:rsid w:val="00A73C27"/>
    <w:rsid w:val="00A74308"/>
    <w:rsid w:val="00A7450F"/>
    <w:rsid w:val="00A747E3"/>
    <w:rsid w:val="00A74B88"/>
    <w:rsid w:val="00A74D09"/>
    <w:rsid w:val="00A74F55"/>
    <w:rsid w:val="00A74FA4"/>
    <w:rsid w:val="00A7540A"/>
    <w:rsid w:val="00A75730"/>
    <w:rsid w:val="00A75967"/>
    <w:rsid w:val="00A75D32"/>
    <w:rsid w:val="00A75FF7"/>
    <w:rsid w:val="00A76112"/>
    <w:rsid w:val="00A76195"/>
    <w:rsid w:val="00A76448"/>
    <w:rsid w:val="00A765A0"/>
    <w:rsid w:val="00A76AE3"/>
    <w:rsid w:val="00A76C89"/>
    <w:rsid w:val="00A774D0"/>
    <w:rsid w:val="00A7750B"/>
    <w:rsid w:val="00A77C72"/>
    <w:rsid w:val="00A77DE3"/>
    <w:rsid w:val="00A806C6"/>
    <w:rsid w:val="00A80E7D"/>
    <w:rsid w:val="00A80E98"/>
    <w:rsid w:val="00A81256"/>
    <w:rsid w:val="00A81358"/>
    <w:rsid w:val="00A815E7"/>
    <w:rsid w:val="00A81C18"/>
    <w:rsid w:val="00A82020"/>
    <w:rsid w:val="00A82643"/>
    <w:rsid w:val="00A82A81"/>
    <w:rsid w:val="00A82C66"/>
    <w:rsid w:val="00A83037"/>
    <w:rsid w:val="00A83076"/>
    <w:rsid w:val="00A831CD"/>
    <w:rsid w:val="00A832EB"/>
    <w:rsid w:val="00A8388F"/>
    <w:rsid w:val="00A83979"/>
    <w:rsid w:val="00A839E6"/>
    <w:rsid w:val="00A83B87"/>
    <w:rsid w:val="00A83BEE"/>
    <w:rsid w:val="00A83F84"/>
    <w:rsid w:val="00A83FE8"/>
    <w:rsid w:val="00A840EC"/>
    <w:rsid w:val="00A84880"/>
    <w:rsid w:val="00A84A78"/>
    <w:rsid w:val="00A84BAF"/>
    <w:rsid w:val="00A84D9E"/>
    <w:rsid w:val="00A84E67"/>
    <w:rsid w:val="00A85048"/>
    <w:rsid w:val="00A8505E"/>
    <w:rsid w:val="00A8506E"/>
    <w:rsid w:val="00A85079"/>
    <w:rsid w:val="00A8575D"/>
    <w:rsid w:val="00A85AC6"/>
    <w:rsid w:val="00A85BA5"/>
    <w:rsid w:val="00A85D3B"/>
    <w:rsid w:val="00A8600F"/>
    <w:rsid w:val="00A86481"/>
    <w:rsid w:val="00A865E7"/>
    <w:rsid w:val="00A874F5"/>
    <w:rsid w:val="00A8762E"/>
    <w:rsid w:val="00A87837"/>
    <w:rsid w:val="00A8792F"/>
    <w:rsid w:val="00A87A5C"/>
    <w:rsid w:val="00A87EE5"/>
    <w:rsid w:val="00A87EEF"/>
    <w:rsid w:val="00A90051"/>
    <w:rsid w:val="00A9096B"/>
    <w:rsid w:val="00A90AB3"/>
    <w:rsid w:val="00A90C2F"/>
    <w:rsid w:val="00A90F60"/>
    <w:rsid w:val="00A90FA0"/>
    <w:rsid w:val="00A91026"/>
    <w:rsid w:val="00A9104B"/>
    <w:rsid w:val="00A91292"/>
    <w:rsid w:val="00A91327"/>
    <w:rsid w:val="00A91330"/>
    <w:rsid w:val="00A9267D"/>
    <w:rsid w:val="00A93566"/>
    <w:rsid w:val="00A93A04"/>
    <w:rsid w:val="00A94257"/>
    <w:rsid w:val="00A943D6"/>
    <w:rsid w:val="00A94656"/>
    <w:rsid w:val="00A94859"/>
    <w:rsid w:val="00A948B1"/>
    <w:rsid w:val="00A94A13"/>
    <w:rsid w:val="00A94BAC"/>
    <w:rsid w:val="00A94F40"/>
    <w:rsid w:val="00A95381"/>
    <w:rsid w:val="00A95408"/>
    <w:rsid w:val="00A959B0"/>
    <w:rsid w:val="00A95CBC"/>
    <w:rsid w:val="00A95D38"/>
    <w:rsid w:val="00A96035"/>
    <w:rsid w:val="00A96082"/>
    <w:rsid w:val="00A964EE"/>
    <w:rsid w:val="00A96E70"/>
    <w:rsid w:val="00A970BC"/>
    <w:rsid w:val="00A97213"/>
    <w:rsid w:val="00A9773C"/>
    <w:rsid w:val="00A977C4"/>
    <w:rsid w:val="00AA00FA"/>
    <w:rsid w:val="00AA091C"/>
    <w:rsid w:val="00AA09D7"/>
    <w:rsid w:val="00AA0E3A"/>
    <w:rsid w:val="00AA1114"/>
    <w:rsid w:val="00AA164B"/>
    <w:rsid w:val="00AA1A11"/>
    <w:rsid w:val="00AA1B4E"/>
    <w:rsid w:val="00AA1C6B"/>
    <w:rsid w:val="00AA1D5A"/>
    <w:rsid w:val="00AA25BA"/>
    <w:rsid w:val="00AA2624"/>
    <w:rsid w:val="00AA26BB"/>
    <w:rsid w:val="00AA271B"/>
    <w:rsid w:val="00AA2B90"/>
    <w:rsid w:val="00AA2BB4"/>
    <w:rsid w:val="00AA2C94"/>
    <w:rsid w:val="00AA2E6B"/>
    <w:rsid w:val="00AA3036"/>
    <w:rsid w:val="00AA397F"/>
    <w:rsid w:val="00AA3C21"/>
    <w:rsid w:val="00AA40A8"/>
    <w:rsid w:val="00AA447D"/>
    <w:rsid w:val="00AA449F"/>
    <w:rsid w:val="00AA47A3"/>
    <w:rsid w:val="00AA5B6A"/>
    <w:rsid w:val="00AA61C9"/>
    <w:rsid w:val="00AA66C2"/>
    <w:rsid w:val="00AA67AD"/>
    <w:rsid w:val="00AA6912"/>
    <w:rsid w:val="00AA6B99"/>
    <w:rsid w:val="00AA6BC8"/>
    <w:rsid w:val="00AA6F37"/>
    <w:rsid w:val="00AA728E"/>
    <w:rsid w:val="00AA76D8"/>
    <w:rsid w:val="00AA783E"/>
    <w:rsid w:val="00AA7B6D"/>
    <w:rsid w:val="00AA7F2B"/>
    <w:rsid w:val="00AA7F3B"/>
    <w:rsid w:val="00AB0396"/>
    <w:rsid w:val="00AB0465"/>
    <w:rsid w:val="00AB0699"/>
    <w:rsid w:val="00AB0A77"/>
    <w:rsid w:val="00AB18AC"/>
    <w:rsid w:val="00AB1957"/>
    <w:rsid w:val="00AB1B9C"/>
    <w:rsid w:val="00AB1BCC"/>
    <w:rsid w:val="00AB1C03"/>
    <w:rsid w:val="00AB1C8E"/>
    <w:rsid w:val="00AB1F2D"/>
    <w:rsid w:val="00AB215E"/>
    <w:rsid w:val="00AB24BD"/>
    <w:rsid w:val="00AB2BA6"/>
    <w:rsid w:val="00AB2F26"/>
    <w:rsid w:val="00AB30E7"/>
    <w:rsid w:val="00AB33B2"/>
    <w:rsid w:val="00AB3A3D"/>
    <w:rsid w:val="00AB44B3"/>
    <w:rsid w:val="00AB451C"/>
    <w:rsid w:val="00AB4920"/>
    <w:rsid w:val="00AB494A"/>
    <w:rsid w:val="00AB4C8C"/>
    <w:rsid w:val="00AB55B8"/>
    <w:rsid w:val="00AB563D"/>
    <w:rsid w:val="00AB59C6"/>
    <w:rsid w:val="00AB5B66"/>
    <w:rsid w:val="00AB5C5B"/>
    <w:rsid w:val="00AB5EE3"/>
    <w:rsid w:val="00AB5F88"/>
    <w:rsid w:val="00AB6280"/>
    <w:rsid w:val="00AB62EA"/>
    <w:rsid w:val="00AB6393"/>
    <w:rsid w:val="00AB7696"/>
    <w:rsid w:val="00AB7865"/>
    <w:rsid w:val="00AB78C0"/>
    <w:rsid w:val="00AB7CC9"/>
    <w:rsid w:val="00AC00EC"/>
    <w:rsid w:val="00AC07B2"/>
    <w:rsid w:val="00AC0AD4"/>
    <w:rsid w:val="00AC0CAC"/>
    <w:rsid w:val="00AC1481"/>
    <w:rsid w:val="00AC15BF"/>
    <w:rsid w:val="00AC1909"/>
    <w:rsid w:val="00AC1EAC"/>
    <w:rsid w:val="00AC279D"/>
    <w:rsid w:val="00AC285E"/>
    <w:rsid w:val="00AC2C22"/>
    <w:rsid w:val="00AC3109"/>
    <w:rsid w:val="00AC325A"/>
    <w:rsid w:val="00AC32AA"/>
    <w:rsid w:val="00AC350A"/>
    <w:rsid w:val="00AC351D"/>
    <w:rsid w:val="00AC390D"/>
    <w:rsid w:val="00AC3ABE"/>
    <w:rsid w:val="00AC3BE8"/>
    <w:rsid w:val="00AC444E"/>
    <w:rsid w:val="00AC44BA"/>
    <w:rsid w:val="00AC46BD"/>
    <w:rsid w:val="00AC4B3A"/>
    <w:rsid w:val="00AC4DA4"/>
    <w:rsid w:val="00AC50DC"/>
    <w:rsid w:val="00AC5364"/>
    <w:rsid w:val="00AC5442"/>
    <w:rsid w:val="00AC5513"/>
    <w:rsid w:val="00AC564E"/>
    <w:rsid w:val="00AC565A"/>
    <w:rsid w:val="00AC580E"/>
    <w:rsid w:val="00AC686B"/>
    <w:rsid w:val="00AC6C3D"/>
    <w:rsid w:val="00AC6FC5"/>
    <w:rsid w:val="00AC7228"/>
    <w:rsid w:val="00AC7382"/>
    <w:rsid w:val="00AC7394"/>
    <w:rsid w:val="00AC7399"/>
    <w:rsid w:val="00AC7511"/>
    <w:rsid w:val="00AC7621"/>
    <w:rsid w:val="00AC788E"/>
    <w:rsid w:val="00AC79E0"/>
    <w:rsid w:val="00AC7C1B"/>
    <w:rsid w:val="00AC7E5A"/>
    <w:rsid w:val="00AD0314"/>
    <w:rsid w:val="00AD0736"/>
    <w:rsid w:val="00AD07DD"/>
    <w:rsid w:val="00AD07FE"/>
    <w:rsid w:val="00AD0BA3"/>
    <w:rsid w:val="00AD0BE2"/>
    <w:rsid w:val="00AD1073"/>
    <w:rsid w:val="00AD10B6"/>
    <w:rsid w:val="00AD16AA"/>
    <w:rsid w:val="00AD18F8"/>
    <w:rsid w:val="00AD1B96"/>
    <w:rsid w:val="00AD1FEC"/>
    <w:rsid w:val="00AD21F1"/>
    <w:rsid w:val="00AD229D"/>
    <w:rsid w:val="00AD253C"/>
    <w:rsid w:val="00AD2628"/>
    <w:rsid w:val="00AD2735"/>
    <w:rsid w:val="00AD2FA8"/>
    <w:rsid w:val="00AD3184"/>
    <w:rsid w:val="00AD33DA"/>
    <w:rsid w:val="00AD38D4"/>
    <w:rsid w:val="00AD3B67"/>
    <w:rsid w:val="00AD40CD"/>
    <w:rsid w:val="00AD4534"/>
    <w:rsid w:val="00AD4921"/>
    <w:rsid w:val="00AD4B17"/>
    <w:rsid w:val="00AD4B6A"/>
    <w:rsid w:val="00AD4FA1"/>
    <w:rsid w:val="00AD50C0"/>
    <w:rsid w:val="00AD51C8"/>
    <w:rsid w:val="00AD5CA0"/>
    <w:rsid w:val="00AD61B0"/>
    <w:rsid w:val="00AD6589"/>
    <w:rsid w:val="00AD67EB"/>
    <w:rsid w:val="00AD6D0E"/>
    <w:rsid w:val="00AD6D14"/>
    <w:rsid w:val="00AD718E"/>
    <w:rsid w:val="00AD72EC"/>
    <w:rsid w:val="00AD7485"/>
    <w:rsid w:val="00AD7560"/>
    <w:rsid w:val="00AD76A4"/>
    <w:rsid w:val="00AD794D"/>
    <w:rsid w:val="00AD7B39"/>
    <w:rsid w:val="00AD7C79"/>
    <w:rsid w:val="00AD7DAB"/>
    <w:rsid w:val="00AE0476"/>
    <w:rsid w:val="00AE0495"/>
    <w:rsid w:val="00AE0498"/>
    <w:rsid w:val="00AE0C4A"/>
    <w:rsid w:val="00AE0C82"/>
    <w:rsid w:val="00AE0D89"/>
    <w:rsid w:val="00AE0F0C"/>
    <w:rsid w:val="00AE13D4"/>
    <w:rsid w:val="00AE140D"/>
    <w:rsid w:val="00AE178E"/>
    <w:rsid w:val="00AE17FA"/>
    <w:rsid w:val="00AE1901"/>
    <w:rsid w:val="00AE1CA1"/>
    <w:rsid w:val="00AE1D33"/>
    <w:rsid w:val="00AE1DDD"/>
    <w:rsid w:val="00AE22B8"/>
    <w:rsid w:val="00AE2704"/>
    <w:rsid w:val="00AE29AF"/>
    <w:rsid w:val="00AE2B8A"/>
    <w:rsid w:val="00AE2CC4"/>
    <w:rsid w:val="00AE2D0E"/>
    <w:rsid w:val="00AE3068"/>
    <w:rsid w:val="00AE3270"/>
    <w:rsid w:val="00AE350B"/>
    <w:rsid w:val="00AE4326"/>
    <w:rsid w:val="00AE4380"/>
    <w:rsid w:val="00AE4545"/>
    <w:rsid w:val="00AE49CC"/>
    <w:rsid w:val="00AE51AE"/>
    <w:rsid w:val="00AE562B"/>
    <w:rsid w:val="00AE5655"/>
    <w:rsid w:val="00AE5821"/>
    <w:rsid w:val="00AE585B"/>
    <w:rsid w:val="00AE5B78"/>
    <w:rsid w:val="00AE67AB"/>
    <w:rsid w:val="00AE6AE0"/>
    <w:rsid w:val="00AE6B66"/>
    <w:rsid w:val="00AE6EB7"/>
    <w:rsid w:val="00AE7434"/>
    <w:rsid w:val="00AE7E72"/>
    <w:rsid w:val="00AE7EC6"/>
    <w:rsid w:val="00AE7FE9"/>
    <w:rsid w:val="00AF051B"/>
    <w:rsid w:val="00AF06F0"/>
    <w:rsid w:val="00AF08AC"/>
    <w:rsid w:val="00AF0B79"/>
    <w:rsid w:val="00AF0C08"/>
    <w:rsid w:val="00AF0F05"/>
    <w:rsid w:val="00AF139F"/>
    <w:rsid w:val="00AF1443"/>
    <w:rsid w:val="00AF15C0"/>
    <w:rsid w:val="00AF170E"/>
    <w:rsid w:val="00AF179E"/>
    <w:rsid w:val="00AF17AB"/>
    <w:rsid w:val="00AF1E24"/>
    <w:rsid w:val="00AF1F22"/>
    <w:rsid w:val="00AF1F78"/>
    <w:rsid w:val="00AF2155"/>
    <w:rsid w:val="00AF273B"/>
    <w:rsid w:val="00AF2782"/>
    <w:rsid w:val="00AF2829"/>
    <w:rsid w:val="00AF28F7"/>
    <w:rsid w:val="00AF29E5"/>
    <w:rsid w:val="00AF2A79"/>
    <w:rsid w:val="00AF2CA5"/>
    <w:rsid w:val="00AF2F48"/>
    <w:rsid w:val="00AF31C8"/>
    <w:rsid w:val="00AF3244"/>
    <w:rsid w:val="00AF3928"/>
    <w:rsid w:val="00AF3B43"/>
    <w:rsid w:val="00AF40F3"/>
    <w:rsid w:val="00AF42A0"/>
    <w:rsid w:val="00AF42F6"/>
    <w:rsid w:val="00AF4645"/>
    <w:rsid w:val="00AF46DD"/>
    <w:rsid w:val="00AF46EC"/>
    <w:rsid w:val="00AF49EA"/>
    <w:rsid w:val="00AF4EC6"/>
    <w:rsid w:val="00AF5168"/>
    <w:rsid w:val="00AF5377"/>
    <w:rsid w:val="00AF57EC"/>
    <w:rsid w:val="00AF5A99"/>
    <w:rsid w:val="00AF634D"/>
    <w:rsid w:val="00AF63C1"/>
    <w:rsid w:val="00AF66B8"/>
    <w:rsid w:val="00AF6A95"/>
    <w:rsid w:val="00AF6AB8"/>
    <w:rsid w:val="00AF6C8E"/>
    <w:rsid w:val="00AF721E"/>
    <w:rsid w:val="00AF7386"/>
    <w:rsid w:val="00AF775F"/>
    <w:rsid w:val="00AF7817"/>
    <w:rsid w:val="00AF7901"/>
    <w:rsid w:val="00AF7C11"/>
    <w:rsid w:val="00AF7C51"/>
    <w:rsid w:val="00B00A3E"/>
    <w:rsid w:val="00B012BE"/>
    <w:rsid w:val="00B01304"/>
    <w:rsid w:val="00B01751"/>
    <w:rsid w:val="00B01C66"/>
    <w:rsid w:val="00B021D6"/>
    <w:rsid w:val="00B02A77"/>
    <w:rsid w:val="00B02B68"/>
    <w:rsid w:val="00B038C1"/>
    <w:rsid w:val="00B03E4E"/>
    <w:rsid w:val="00B040EB"/>
    <w:rsid w:val="00B04325"/>
    <w:rsid w:val="00B04509"/>
    <w:rsid w:val="00B046D7"/>
    <w:rsid w:val="00B049E2"/>
    <w:rsid w:val="00B05384"/>
    <w:rsid w:val="00B0583F"/>
    <w:rsid w:val="00B05F57"/>
    <w:rsid w:val="00B06566"/>
    <w:rsid w:val="00B072A5"/>
    <w:rsid w:val="00B0730D"/>
    <w:rsid w:val="00B073BC"/>
    <w:rsid w:val="00B0742A"/>
    <w:rsid w:val="00B07787"/>
    <w:rsid w:val="00B0790B"/>
    <w:rsid w:val="00B07B5D"/>
    <w:rsid w:val="00B101E6"/>
    <w:rsid w:val="00B1022E"/>
    <w:rsid w:val="00B10945"/>
    <w:rsid w:val="00B10DC7"/>
    <w:rsid w:val="00B1140D"/>
    <w:rsid w:val="00B1178C"/>
    <w:rsid w:val="00B11809"/>
    <w:rsid w:val="00B119E5"/>
    <w:rsid w:val="00B11EDD"/>
    <w:rsid w:val="00B120E2"/>
    <w:rsid w:val="00B127DE"/>
    <w:rsid w:val="00B1280D"/>
    <w:rsid w:val="00B12A4F"/>
    <w:rsid w:val="00B12C59"/>
    <w:rsid w:val="00B13E87"/>
    <w:rsid w:val="00B13FE0"/>
    <w:rsid w:val="00B142CF"/>
    <w:rsid w:val="00B14686"/>
    <w:rsid w:val="00B14B59"/>
    <w:rsid w:val="00B15048"/>
    <w:rsid w:val="00B15370"/>
    <w:rsid w:val="00B15684"/>
    <w:rsid w:val="00B15EE0"/>
    <w:rsid w:val="00B15F21"/>
    <w:rsid w:val="00B15FD6"/>
    <w:rsid w:val="00B167FE"/>
    <w:rsid w:val="00B16D70"/>
    <w:rsid w:val="00B16ECC"/>
    <w:rsid w:val="00B17294"/>
    <w:rsid w:val="00B172AC"/>
    <w:rsid w:val="00B172BD"/>
    <w:rsid w:val="00B175FE"/>
    <w:rsid w:val="00B177A1"/>
    <w:rsid w:val="00B177C2"/>
    <w:rsid w:val="00B1784C"/>
    <w:rsid w:val="00B1790D"/>
    <w:rsid w:val="00B17939"/>
    <w:rsid w:val="00B17959"/>
    <w:rsid w:val="00B17AC6"/>
    <w:rsid w:val="00B17ADF"/>
    <w:rsid w:val="00B17AE9"/>
    <w:rsid w:val="00B17DCB"/>
    <w:rsid w:val="00B2017A"/>
    <w:rsid w:val="00B202F8"/>
    <w:rsid w:val="00B20348"/>
    <w:rsid w:val="00B2038C"/>
    <w:rsid w:val="00B20A97"/>
    <w:rsid w:val="00B20C11"/>
    <w:rsid w:val="00B20DFD"/>
    <w:rsid w:val="00B210C7"/>
    <w:rsid w:val="00B2119F"/>
    <w:rsid w:val="00B212C1"/>
    <w:rsid w:val="00B213FB"/>
    <w:rsid w:val="00B21493"/>
    <w:rsid w:val="00B21684"/>
    <w:rsid w:val="00B217CA"/>
    <w:rsid w:val="00B220F4"/>
    <w:rsid w:val="00B22261"/>
    <w:rsid w:val="00B222CB"/>
    <w:rsid w:val="00B22480"/>
    <w:rsid w:val="00B22489"/>
    <w:rsid w:val="00B232EB"/>
    <w:rsid w:val="00B23348"/>
    <w:rsid w:val="00B23848"/>
    <w:rsid w:val="00B23A8A"/>
    <w:rsid w:val="00B23ACB"/>
    <w:rsid w:val="00B23CFE"/>
    <w:rsid w:val="00B23E20"/>
    <w:rsid w:val="00B2433D"/>
    <w:rsid w:val="00B24362"/>
    <w:rsid w:val="00B24404"/>
    <w:rsid w:val="00B247A5"/>
    <w:rsid w:val="00B24A71"/>
    <w:rsid w:val="00B24A97"/>
    <w:rsid w:val="00B251ED"/>
    <w:rsid w:val="00B251F4"/>
    <w:rsid w:val="00B253FB"/>
    <w:rsid w:val="00B254BB"/>
    <w:rsid w:val="00B2568E"/>
    <w:rsid w:val="00B256B3"/>
    <w:rsid w:val="00B25D74"/>
    <w:rsid w:val="00B25F13"/>
    <w:rsid w:val="00B2616A"/>
    <w:rsid w:val="00B26B3D"/>
    <w:rsid w:val="00B26CBD"/>
    <w:rsid w:val="00B26D0A"/>
    <w:rsid w:val="00B26D34"/>
    <w:rsid w:val="00B26DE5"/>
    <w:rsid w:val="00B26F30"/>
    <w:rsid w:val="00B270B0"/>
    <w:rsid w:val="00B277EA"/>
    <w:rsid w:val="00B278D3"/>
    <w:rsid w:val="00B27C05"/>
    <w:rsid w:val="00B27DD0"/>
    <w:rsid w:val="00B27F46"/>
    <w:rsid w:val="00B27F96"/>
    <w:rsid w:val="00B301A6"/>
    <w:rsid w:val="00B3031B"/>
    <w:rsid w:val="00B3040B"/>
    <w:rsid w:val="00B305A8"/>
    <w:rsid w:val="00B306BF"/>
    <w:rsid w:val="00B30BC0"/>
    <w:rsid w:val="00B30D05"/>
    <w:rsid w:val="00B30DA8"/>
    <w:rsid w:val="00B30EAB"/>
    <w:rsid w:val="00B31324"/>
    <w:rsid w:val="00B318B5"/>
    <w:rsid w:val="00B31955"/>
    <w:rsid w:val="00B31C67"/>
    <w:rsid w:val="00B31F37"/>
    <w:rsid w:val="00B320E1"/>
    <w:rsid w:val="00B3233D"/>
    <w:rsid w:val="00B3258E"/>
    <w:rsid w:val="00B32E33"/>
    <w:rsid w:val="00B33089"/>
    <w:rsid w:val="00B3318D"/>
    <w:rsid w:val="00B33377"/>
    <w:rsid w:val="00B336AB"/>
    <w:rsid w:val="00B33F96"/>
    <w:rsid w:val="00B34247"/>
    <w:rsid w:val="00B3441D"/>
    <w:rsid w:val="00B347E2"/>
    <w:rsid w:val="00B3491C"/>
    <w:rsid w:val="00B34B9E"/>
    <w:rsid w:val="00B34C84"/>
    <w:rsid w:val="00B34E75"/>
    <w:rsid w:val="00B350A7"/>
    <w:rsid w:val="00B35244"/>
    <w:rsid w:val="00B35692"/>
    <w:rsid w:val="00B357A8"/>
    <w:rsid w:val="00B35B47"/>
    <w:rsid w:val="00B35E6C"/>
    <w:rsid w:val="00B35F2D"/>
    <w:rsid w:val="00B35F61"/>
    <w:rsid w:val="00B36161"/>
    <w:rsid w:val="00B36E7F"/>
    <w:rsid w:val="00B36F2C"/>
    <w:rsid w:val="00B3729A"/>
    <w:rsid w:val="00B373A1"/>
    <w:rsid w:val="00B3761F"/>
    <w:rsid w:val="00B377B0"/>
    <w:rsid w:val="00B378FB"/>
    <w:rsid w:val="00B37C62"/>
    <w:rsid w:val="00B403FE"/>
    <w:rsid w:val="00B4058E"/>
    <w:rsid w:val="00B40723"/>
    <w:rsid w:val="00B40C1D"/>
    <w:rsid w:val="00B40D69"/>
    <w:rsid w:val="00B40E0A"/>
    <w:rsid w:val="00B40EF6"/>
    <w:rsid w:val="00B411B9"/>
    <w:rsid w:val="00B41A42"/>
    <w:rsid w:val="00B421E0"/>
    <w:rsid w:val="00B42AEA"/>
    <w:rsid w:val="00B42D61"/>
    <w:rsid w:val="00B43082"/>
    <w:rsid w:val="00B4318F"/>
    <w:rsid w:val="00B433EC"/>
    <w:rsid w:val="00B43610"/>
    <w:rsid w:val="00B4378E"/>
    <w:rsid w:val="00B43B42"/>
    <w:rsid w:val="00B43EA9"/>
    <w:rsid w:val="00B44700"/>
    <w:rsid w:val="00B4479B"/>
    <w:rsid w:val="00B44CA2"/>
    <w:rsid w:val="00B44E51"/>
    <w:rsid w:val="00B44EFD"/>
    <w:rsid w:val="00B456A0"/>
    <w:rsid w:val="00B45711"/>
    <w:rsid w:val="00B458E6"/>
    <w:rsid w:val="00B45BA3"/>
    <w:rsid w:val="00B45C4D"/>
    <w:rsid w:val="00B4605E"/>
    <w:rsid w:val="00B46073"/>
    <w:rsid w:val="00B4646C"/>
    <w:rsid w:val="00B468A2"/>
    <w:rsid w:val="00B469A1"/>
    <w:rsid w:val="00B46BE5"/>
    <w:rsid w:val="00B46C93"/>
    <w:rsid w:val="00B46D68"/>
    <w:rsid w:val="00B46FCD"/>
    <w:rsid w:val="00B472C8"/>
    <w:rsid w:val="00B47569"/>
    <w:rsid w:val="00B50A98"/>
    <w:rsid w:val="00B50B64"/>
    <w:rsid w:val="00B50BE7"/>
    <w:rsid w:val="00B50C66"/>
    <w:rsid w:val="00B50E7B"/>
    <w:rsid w:val="00B50FA3"/>
    <w:rsid w:val="00B50FE3"/>
    <w:rsid w:val="00B512B1"/>
    <w:rsid w:val="00B5139C"/>
    <w:rsid w:val="00B514CC"/>
    <w:rsid w:val="00B51D23"/>
    <w:rsid w:val="00B51D51"/>
    <w:rsid w:val="00B52398"/>
    <w:rsid w:val="00B523E7"/>
    <w:rsid w:val="00B52538"/>
    <w:rsid w:val="00B52548"/>
    <w:rsid w:val="00B52810"/>
    <w:rsid w:val="00B52E70"/>
    <w:rsid w:val="00B533AE"/>
    <w:rsid w:val="00B535DD"/>
    <w:rsid w:val="00B53B6D"/>
    <w:rsid w:val="00B53FBD"/>
    <w:rsid w:val="00B540C3"/>
    <w:rsid w:val="00B544B2"/>
    <w:rsid w:val="00B544C7"/>
    <w:rsid w:val="00B54574"/>
    <w:rsid w:val="00B54636"/>
    <w:rsid w:val="00B54FE6"/>
    <w:rsid w:val="00B55202"/>
    <w:rsid w:val="00B553C3"/>
    <w:rsid w:val="00B55986"/>
    <w:rsid w:val="00B55DE7"/>
    <w:rsid w:val="00B55EC8"/>
    <w:rsid w:val="00B55EDF"/>
    <w:rsid w:val="00B56122"/>
    <w:rsid w:val="00B5666D"/>
    <w:rsid w:val="00B5697A"/>
    <w:rsid w:val="00B56CE2"/>
    <w:rsid w:val="00B56E91"/>
    <w:rsid w:val="00B56F59"/>
    <w:rsid w:val="00B571D7"/>
    <w:rsid w:val="00B572C4"/>
    <w:rsid w:val="00B578F0"/>
    <w:rsid w:val="00B57DB3"/>
    <w:rsid w:val="00B57E6F"/>
    <w:rsid w:val="00B57EBF"/>
    <w:rsid w:val="00B60721"/>
    <w:rsid w:val="00B60A0A"/>
    <w:rsid w:val="00B61D15"/>
    <w:rsid w:val="00B62233"/>
    <w:rsid w:val="00B6236C"/>
    <w:rsid w:val="00B62440"/>
    <w:rsid w:val="00B629FF"/>
    <w:rsid w:val="00B62AE3"/>
    <w:rsid w:val="00B62EE4"/>
    <w:rsid w:val="00B63677"/>
    <w:rsid w:val="00B63937"/>
    <w:rsid w:val="00B63A3F"/>
    <w:rsid w:val="00B63F95"/>
    <w:rsid w:val="00B643D1"/>
    <w:rsid w:val="00B64451"/>
    <w:rsid w:val="00B64638"/>
    <w:rsid w:val="00B64784"/>
    <w:rsid w:val="00B648F0"/>
    <w:rsid w:val="00B64BEC"/>
    <w:rsid w:val="00B64BFB"/>
    <w:rsid w:val="00B64F92"/>
    <w:rsid w:val="00B64FDC"/>
    <w:rsid w:val="00B657D8"/>
    <w:rsid w:val="00B65E6E"/>
    <w:rsid w:val="00B6613B"/>
    <w:rsid w:val="00B661AE"/>
    <w:rsid w:val="00B6631C"/>
    <w:rsid w:val="00B663B2"/>
    <w:rsid w:val="00B6652A"/>
    <w:rsid w:val="00B6681D"/>
    <w:rsid w:val="00B66939"/>
    <w:rsid w:val="00B66D24"/>
    <w:rsid w:val="00B66D67"/>
    <w:rsid w:val="00B6707B"/>
    <w:rsid w:val="00B6717F"/>
    <w:rsid w:val="00B671AA"/>
    <w:rsid w:val="00B67492"/>
    <w:rsid w:val="00B67A14"/>
    <w:rsid w:val="00B701B2"/>
    <w:rsid w:val="00B703F0"/>
    <w:rsid w:val="00B70437"/>
    <w:rsid w:val="00B70443"/>
    <w:rsid w:val="00B71602"/>
    <w:rsid w:val="00B71867"/>
    <w:rsid w:val="00B71CA2"/>
    <w:rsid w:val="00B71D9D"/>
    <w:rsid w:val="00B71DDB"/>
    <w:rsid w:val="00B723DB"/>
    <w:rsid w:val="00B72499"/>
    <w:rsid w:val="00B726BE"/>
    <w:rsid w:val="00B72BA1"/>
    <w:rsid w:val="00B7327D"/>
    <w:rsid w:val="00B73283"/>
    <w:rsid w:val="00B7338A"/>
    <w:rsid w:val="00B7344D"/>
    <w:rsid w:val="00B73472"/>
    <w:rsid w:val="00B73486"/>
    <w:rsid w:val="00B73E66"/>
    <w:rsid w:val="00B73F4D"/>
    <w:rsid w:val="00B741FC"/>
    <w:rsid w:val="00B746AC"/>
    <w:rsid w:val="00B747AC"/>
    <w:rsid w:val="00B74AD4"/>
    <w:rsid w:val="00B74AFF"/>
    <w:rsid w:val="00B74C35"/>
    <w:rsid w:val="00B74D08"/>
    <w:rsid w:val="00B7523A"/>
    <w:rsid w:val="00B75341"/>
    <w:rsid w:val="00B754F4"/>
    <w:rsid w:val="00B7594F"/>
    <w:rsid w:val="00B75EFE"/>
    <w:rsid w:val="00B76075"/>
    <w:rsid w:val="00B76490"/>
    <w:rsid w:val="00B76494"/>
    <w:rsid w:val="00B766D6"/>
    <w:rsid w:val="00B7673A"/>
    <w:rsid w:val="00B7686F"/>
    <w:rsid w:val="00B76E8F"/>
    <w:rsid w:val="00B76F88"/>
    <w:rsid w:val="00B76F8A"/>
    <w:rsid w:val="00B76FC1"/>
    <w:rsid w:val="00B7701D"/>
    <w:rsid w:val="00B77653"/>
    <w:rsid w:val="00B77A9D"/>
    <w:rsid w:val="00B77E33"/>
    <w:rsid w:val="00B77F36"/>
    <w:rsid w:val="00B8023B"/>
    <w:rsid w:val="00B8029E"/>
    <w:rsid w:val="00B8036E"/>
    <w:rsid w:val="00B80505"/>
    <w:rsid w:val="00B80745"/>
    <w:rsid w:val="00B80801"/>
    <w:rsid w:val="00B80D5D"/>
    <w:rsid w:val="00B80DF0"/>
    <w:rsid w:val="00B80E40"/>
    <w:rsid w:val="00B81262"/>
    <w:rsid w:val="00B816E4"/>
    <w:rsid w:val="00B81B6F"/>
    <w:rsid w:val="00B81E9A"/>
    <w:rsid w:val="00B82416"/>
    <w:rsid w:val="00B82646"/>
    <w:rsid w:val="00B82837"/>
    <w:rsid w:val="00B82DB3"/>
    <w:rsid w:val="00B82FC3"/>
    <w:rsid w:val="00B836FF"/>
    <w:rsid w:val="00B837F9"/>
    <w:rsid w:val="00B83872"/>
    <w:rsid w:val="00B83D47"/>
    <w:rsid w:val="00B843DF"/>
    <w:rsid w:val="00B849A0"/>
    <w:rsid w:val="00B849C6"/>
    <w:rsid w:val="00B8520D"/>
    <w:rsid w:val="00B8521C"/>
    <w:rsid w:val="00B85383"/>
    <w:rsid w:val="00B853C6"/>
    <w:rsid w:val="00B862C7"/>
    <w:rsid w:val="00B8665C"/>
    <w:rsid w:val="00B867B6"/>
    <w:rsid w:val="00B86896"/>
    <w:rsid w:val="00B86A81"/>
    <w:rsid w:val="00B86BCD"/>
    <w:rsid w:val="00B86CCE"/>
    <w:rsid w:val="00B87269"/>
    <w:rsid w:val="00B87399"/>
    <w:rsid w:val="00B877BF"/>
    <w:rsid w:val="00B87F11"/>
    <w:rsid w:val="00B87FAF"/>
    <w:rsid w:val="00B901E9"/>
    <w:rsid w:val="00B90565"/>
    <w:rsid w:val="00B90DA5"/>
    <w:rsid w:val="00B90E8C"/>
    <w:rsid w:val="00B90ECA"/>
    <w:rsid w:val="00B912B0"/>
    <w:rsid w:val="00B91678"/>
    <w:rsid w:val="00B91FB1"/>
    <w:rsid w:val="00B921E8"/>
    <w:rsid w:val="00B92315"/>
    <w:rsid w:val="00B92371"/>
    <w:rsid w:val="00B92982"/>
    <w:rsid w:val="00B92A42"/>
    <w:rsid w:val="00B92B8D"/>
    <w:rsid w:val="00B92BD3"/>
    <w:rsid w:val="00B92C7C"/>
    <w:rsid w:val="00B92E04"/>
    <w:rsid w:val="00B92F38"/>
    <w:rsid w:val="00B93019"/>
    <w:rsid w:val="00B93079"/>
    <w:rsid w:val="00B940D5"/>
    <w:rsid w:val="00B94183"/>
    <w:rsid w:val="00B943E9"/>
    <w:rsid w:val="00B946E3"/>
    <w:rsid w:val="00B948C3"/>
    <w:rsid w:val="00B94D2D"/>
    <w:rsid w:val="00B94F26"/>
    <w:rsid w:val="00B95552"/>
    <w:rsid w:val="00B957D4"/>
    <w:rsid w:val="00B958C6"/>
    <w:rsid w:val="00B958D8"/>
    <w:rsid w:val="00B95E1C"/>
    <w:rsid w:val="00B9616A"/>
    <w:rsid w:val="00B96734"/>
    <w:rsid w:val="00B96794"/>
    <w:rsid w:val="00B967E4"/>
    <w:rsid w:val="00B96A3D"/>
    <w:rsid w:val="00B96AD8"/>
    <w:rsid w:val="00B96BED"/>
    <w:rsid w:val="00B971B3"/>
    <w:rsid w:val="00B97213"/>
    <w:rsid w:val="00B972D7"/>
    <w:rsid w:val="00B9795B"/>
    <w:rsid w:val="00B97DF7"/>
    <w:rsid w:val="00B97E3B"/>
    <w:rsid w:val="00B97FC0"/>
    <w:rsid w:val="00BA045F"/>
    <w:rsid w:val="00BA0546"/>
    <w:rsid w:val="00BA058B"/>
    <w:rsid w:val="00BA0BD5"/>
    <w:rsid w:val="00BA1062"/>
    <w:rsid w:val="00BA10D6"/>
    <w:rsid w:val="00BA19A7"/>
    <w:rsid w:val="00BA1BE9"/>
    <w:rsid w:val="00BA1DD6"/>
    <w:rsid w:val="00BA1E10"/>
    <w:rsid w:val="00BA1F44"/>
    <w:rsid w:val="00BA2021"/>
    <w:rsid w:val="00BA210E"/>
    <w:rsid w:val="00BA22FB"/>
    <w:rsid w:val="00BA237D"/>
    <w:rsid w:val="00BA27D5"/>
    <w:rsid w:val="00BA2B1E"/>
    <w:rsid w:val="00BA2F2A"/>
    <w:rsid w:val="00BA322F"/>
    <w:rsid w:val="00BA3284"/>
    <w:rsid w:val="00BA375B"/>
    <w:rsid w:val="00BA3857"/>
    <w:rsid w:val="00BA39B3"/>
    <w:rsid w:val="00BA424C"/>
    <w:rsid w:val="00BA4497"/>
    <w:rsid w:val="00BA44D9"/>
    <w:rsid w:val="00BA4D17"/>
    <w:rsid w:val="00BA571C"/>
    <w:rsid w:val="00BA5892"/>
    <w:rsid w:val="00BA5D08"/>
    <w:rsid w:val="00BA5EA6"/>
    <w:rsid w:val="00BA6740"/>
    <w:rsid w:val="00BA68C0"/>
    <w:rsid w:val="00BA6A03"/>
    <w:rsid w:val="00BA6ED3"/>
    <w:rsid w:val="00BA6EFA"/>
    <w:rsid w:val="00BA6FF6"/>
    <w:rsid w:val="00BA77D5"/>
    <w:rsid w:val="00BA7D21"/>
    <w:rsid w:val="00BA7EDD"/>
    <w:rsid w:val="00BB0084"/>
    <w:rsid w:val="00BB02F9"/>
    <w:rsid w:val="00BB0454"/>
    <w:rsid w:val="00BB0F85"/>
    <w:rsid w:val="00BB10AA"/>
    <w:rsid w:val="00BB11D6"/>
    <w:rsid w:val="00BB152F"/>
    <w:rsid w:val="00BB15A2"/>
    <w:rsid w:val="00BB1B41"/>
    <w:rsid w:val="00BB1F07"/>
    <w:rsid w:val="00BB2512"/>
    <w:rsid w:val="00BB25E0"/>
    <w:rsid w:val="00BB263B"/>
    <w:rsid w:val="00BB3306"/>
    <w:rsid w:val="00BB3330"/>
    <w:rsid w:val="00BB333A"/>
    <w:rsid w:val="00BB3632"/>
    <w:rsid w:val="00BB375B"/>
    <w:rsid w:val="00BB3956"/>
    <w:rsid w:val="00BB41AD"/>
    <w:rsid w:val="00BB41EC"/>
    <w:rsid w:val="00BB42C2"/>
    <w:rsid w:val="00BB497A"/>
    <w:rsid w:val="00BB4C4D"/>
    <w:rsid w:val="00BB4FA6"/>
    <w:rsid w:val="00BB5446"/>
    <w:rsid w:val="00BB54EB"/>
    <w:rsid w:val="00BB588C"/>
    <w:rsid w:val="00BB5C18"/>
    <w:rsid w:val="00BB6040"/>
    <w:rsid w:val="00BB6067"/>
    <w:rsid w:val="00BB6077"/>
    <w:rsid w:val="00BB6857"/>
    <w:rsid w:val="00BB6992"/>
    <w:rsid w:val="00BB6B1D"/>
    <w:rsid w:val="00BB6D05"/>
    <w:rsid w:val="00BB779C"/>
    <w:rsid w:val="00BC0053"/>
    <w:rsid w:val="00BC0377"/>
    <w:rsid w:val="00BC03AA"/>
    <w:rsid w:val="00BC14AE"/>
    <w:rsid w:val="00BC14B4"/>
    <w:rsid w:val="00BC1936"/>
    <w:rsid w:val="00BC1A58"/>
    <w:rsid w:val="00BC1D03"/>
    <w:rsid w:val="00BC2246"/>
    <w:rsid w:val="00BC23EC"/>
    <w:rsid w:val="00BC2991"/>
    <w:rsid w:val="00BC2A1C"/>
    <w:rsid w:val="00BC2E35"/>
    <w:rsid w:val="00BC4592"/>
    <w:rsid w:val="00BC4DE7"/>
    <w:rsid w:val="00BC52E3"/>
    <w:rsid w:val="00BC5BED"/>
    <w:rsid w:val="00BC5E59"/>
    <w:rsid w:val="00BC6031"/>
    <w:rsid w:val="00BC64C3"/>
    <w:rsid w:val="00BC679D"/>
    <w:rsid w:val="00BC6954"/>
    <w:rsid w:val="00BC6B6F"/>
    <w:rsid w:val="00BC6E85"/>
    <w:rsid w:val="00BC72DD"/>
    <w:rsid w:val="00BC733E"/>
    <w:rsid w:val="00BC7344"/>
    <w:rsid w:val="00BC76C8"/>
    <w:rsid w:val="00BC7767"/>
    <w:rsid w:val="00BC788E"/>
    <w:rsid w:val="00BC79EA"/>
    <w:rsid w:val="00BC7BF2"/>
    <w:rsid w:val="00BD0C59"/>
    <w:rsid w:val="00BD0E7D"/>
    <w:rsid w:val="00BD0EA5"/>
    <w:rsid w:val="00BD0EEE"/>
    <w:rsid w:val="00BD0F3A"/>
    <w:rsid w:val="00BD0F9D"/>
    <w:rsid w:val="00BD10F1"/>
    <w:rsid w:val="00BD1295"/>
    <w:rsid w:val="00BD1486"/>
    <w:rsid w:val="00BD17C1"/>
    <w:rsid w:val="00BD17F3"/>
    <w:rsid w:val="00BD1BBC"/>
    <w:rsid w:val="00BD1D92"/>
    <w:rsid w:val="00BD25A7"/>
    <w:rsid w:val="00BD2DF3"/>
    <w:rsid w:val="00BD30F9"/>
    <w:rsid w:val="00BD3ADD"/>
    <w:rsid w:val="00BD3BD6"/>
    <w:rsid w:val="00BD3DCB"/>
    <w:rsid w:val="00BD3EF6"/>
    <w:rsid w:val="00BD4653"/>
    <w:rsid w:val="00BD4720"/>
    <w:rsid w:val="00BD4949"/>
    <w:rsid w:val="00BD49B4"/>
    <w:rsid w:val="00BD4E44"/>
    <w:rsid w:val="00BD534F"/>
    <w:rsid w:val="00BD5351"/>
    <w:rsid w:val="00BD53DF"/>
    <w:rsid w:val="00BD5591"/>
    <w:rsid w:val="00BD5752"/>
    <w:rsid w:val="00BD58D9"/>
    <w:rsid w:val="00BD5EC3"/>
    <w:rsid w:val="00BD6087"/>
    <w:rsid w:val="00BD60FC"/>
    <w:rsid w:val="00BD66B0"/>
    <w:rsid w:val="00BD67F1"/>
    <w:rsid w:val="00BD6950"/>
    <w:rsid w:val="00BD6BDE"/>
    <w:rsid w:val="00BD6C4B"/>
    <w:rsid w:val="00BD6F32"/>
    <w:rsid w:val="00BD723C"/>
    <w:rsid w:val="00BD755B"/>
    <w:rsid w:val="00BD7BED"/>
    <w:rsid w:val="00BD7E2E"/>
    <w:rsid w:val="00BD7E7E"/>
    <w:rsid w:val="00BD7FB9"/>
    <w:rsid w:val="00BE0208"/>
    <w:rsid w:val="00BE067E"/>
    <w:rsid w:val="00BE1683"/>
    <w:rsid w:val="00BE18A1"/>
    <w:rsid w:val="00BE19F4"/>
    <w:rsid w:val="00BE1B50"/>
    <w:rsid w:val="00BE2248"/>
    <w:rsid w:val="00BE23CC"/>
    <w:rsid w:val="00BE2544"/>
    <w:rsid w:val="00BE2645"/>
    <w:rsid w:val="00BE2BBA"/>
    <w:rsid w:val="00BE35B9"/>
    <w:rsid w:val="00BE366F"/>
    <w:rsid w:val="00BE40B4"/>
    <w:rsid w:val="00BE450B"/>
    <w:rsid w:val="00BE4BF7"/>
    <w:rsid w:val="00BE5155"/>
    <w:rsid w:val="00BE5C37"/>
    <w:rsid w:val="00BE60C8"/>
    <w:rsid w:val="00BE641F"/>
    <w:rsid w:val="00BE6608"/>
    <w:rsid w:val="00BE665C"/>
    <w:rsid w:val="00BE69DA"/>
    <w:rsid w:val="00BE6F01"/>
    <w:rsid w:val="00BE781D"/>
    <w:rsid w:val="00BE79DF"/>
    <w:rsid w:val="00BE7C88"/>
    <w:rsid w:val="00BF007A"/>
    <w:rsid w:val="00BF0350"/>
    <w:rsid w:val="00BF0AF9"/>
    <w:rsid w:val="00BF0DBE"/>
    <w:rsid w:val="00BF0F65"/>
    <w:rsid w:val="00BF156B"/>
    <w:rsid w:val="00BF19F6"/>
    <w:rsid w:val="00BF1B4C"/>
    <w:rsid w:val="00BF1DBD"/>
    <w:rsid w:val="00BF1E3D"/>
    <w:rsid w:val="00BF2096"/>
    <w:rsid w:val="00BF20E5"/>
    <w:rsid w:val="00BF2203"/>
    <w:rsid w:val="00BF24CB"/>
    <w:rsid w:val="00BF262B"/>
    <w:rsid w:val="00BF2833"/>
    <w:rsid w:val="00BF284D"/>
    <w:rsid w:val="00BF2864"/>
    <w:rsid w:val="00BF292F"/>
    <w:rsid w:val="00BF2A81"/>
    <w:rsid w:val="00BF2D22"/>
    <w:rsid w:val="00BF2F36"/>
    <w:rsid w:val="00BF3163"/>
    <w:rsid w:val="00BF33BC"/>
    <w:rsid w:val="00BF3C0E"/>
    <w:rsid w:val="00BF471B"/>
    <w:rsid w:val="00BF473D"/>
    <w:rsid w:val="00BF47C5"/>
    <w:rsid w:val="00BF4A16"/>
    <w:rsid w:val="00BF4D4C"/>
    <w:rsid w:val="00BF564C"/>
    <w:rsid w:val="00BF5955"/>
    <w:rsid w:val="00BF5AF9"/>
    <w:rsid w:val="00BF5E90"/>
    <w:rsid w:val="00BF69E9"/>
    <w:rsid w:val="00BF6B60"/>
    <w:rsid w:val="00BF6B9B"/>
    <w:rsid w:val="00BF71B5"/>
    <w:rsid w:val="00BF7431"/>
    <w:rsid w:val="00BF7468"/>
    <w:rsid w:val="00BF7C7F"/>
    <w:rsid w:val="00BF7E9D"/>
    <w:rsid w:val="00BF7EE5"/>
    <w:rsid w:val="00BF7FD1"/>
    <w:rsid w:val="00C004EE"/>
    <w:rsid w:val="00C00BCA"/>
    <w:rsid w:val="00C00EC5"/>
    <w:rsid w:val="00C01091"/>
    <w:rsid w:val="00C01259"/>
    <w:rsid w:val="00C01773"/>
    <w:rsid w:val="00C01B9E"/>
    <w:rsid w:val="00C01BA5"/>
    <w:rsid w:val="00C01C87"/>
    <w:rsid w:val="00C01DC3"/>
    <w:rsid w:val="00C0216C"/>
    <w:rsid w:val="00C02666"/>
    <w:rsid w:val="00C0296C"/>
    <w:rsid w:val="00C02A1D"/>
    <w:rsid w:val="00C02FF1"/>
    <w:rsid w:val="00C03355"/>
    <w:rsid w:val="00C0339F"/>
    <w:rsid w:val="00C033AE"/>
    <w:rsid w:val="00C034EB"/>
    <w:rsid w:val="00C03617"/>
    <w:rsid w:val="00C0366D"/>
    <w:rsid w:val="00C03AF8"/>
    <w:rsid w:val="00C03E2F"/>
    <w:rsid w:val="00C03EDA"/>
    <w:rsid w:val="00C0433B"/>
    <w:rsid w:val="00C048BD"/>
    <w:rsid w:val="00C0497E"/>
    <w:rsid w:val="00C04A4D"/>
    <w:rsid w:val="00C04ABA"/>
    <w:rsid w:val="00C04C44"/>
    <w:rsid w:val="00C04D33"/>
    <w:rsid w:val="00C05320"/>
    <w:rsid w:val="00C05550"/>
    <w:rsid w:val="00C05DFB"/>
    <w:rsid w:val="00C05E06"/>
    <w:rsid w:val="00C05EA4"/>
    <w:rsid w:val="00C05EDD"/>
    <w:rsid w:val="00C06939"/>
    <w:rsid w:val="00C06AB4"/>
    <w:rsid w:val="00C06B2E"/>
    <w:rsid w:val="00C070E9"/>
    <w:rsid w:val="00C0713D"/>
    <w:rsid w:val="00C072C5"/>
    <w:rsid w:val="00C073D2"/>
    <w:rsid w:val="00C07912"/>
    <w:rsid w:val="00C07DB6"/>
    <w:rsid w:val="00C07E5C"/>
    <w:rsid w:val="00C10289"/>
    <w:rsid w:val="00C104AE"/>
    <w:rsid w:val="00C10526"/>
    <w:rsid w:val="00C10CA0"/>
    <w:rsid w:val="00C10DE6"/>
    <w:rsid w:val="00C1107F"/>
    <w:rsid w:val="00C112DA"/>
    <w:rsid w:val="00C11302"/>
    <w:rsid w:val="00C113F4"/>
    <w:rsid w:val="00C11880"/>
    <w:rsid w:val="00C11B45"/>
    <w:rsid w:val="00C11CB3"/>
    <w:rsid w:val="00C11FAF"/>
    <w:rsid w:val="00C11FDF"/>
    <w:rsid w:val="00C12093"/>
    <w:rsid w:val="00C12827"/>
    <w:rsid w:val="00C12AB3"/>
    <w:rsid w:val="00C12C19"/>
    <w:rsid w:val="00C12DFF"/>
    <w:rsid w:val="00C12EBB"/>
    <w:rsid w:val="00C13022"/>
    <w:rsid w:val="00C13091"/>
    <w:rsid w:val="00C131FC"/>
    <w:rsid w:val="00C13ADD"/>
    <w:rsid w:val="00C13B90"/>
    <w:rsid w:val="00C13D02"/>
    <w:rsid w:val="00C13E85"/>
    <w:rsid w:val="00C14992"/>
    <w:rsid w:val="00C14A7F"/>
    <w:rsid w:val="00C14B09"/>
    <w:rsid w:val="00C155B8"/>
    <w:rsid w:val="00C15605"/>
    <w:rsid w:val="00C15804"/>
    <w:rsid w:val="00C15EA2"/>
    <w:rsid w:val="00C16004"/>
    <w:rsid w:val="00C16063"/>
    <w:rsid w:val="00C160D7"/>
    <w:rsid w:val="00C162E2"/>
    <w:rsid w:val="00C16D46"/>
    <w:rsid w:val="00C16DC1"/>
    <w:rsid w:val="00C16DCD"/>
    <w:rsid w:val="00C16DD1"/>
    <w:rsid w:val="00C170A5"/>
    <w:rsid w:val="00C17364"/>
    <w:rsid w:val="00C17530"/>
    <w:rsid w:val="00C1762E"/>
    <w:rsid w:val="00C17839"/>
    <w:rsid w:val="00C17E1C"/>
    <w:rsid w:val="00C2014F"/>
    <w:rsid w:val="00C20163"/>
    <w:rsid w:val="00C20474"/>
    <w:rsid w:val="00C20541"/>
    <w:rsid w:val="00C20A58"/>
    <w:rsid w:val="00C20BC1"/>
    <w:rsid w:val="00C20CA8"/>
    <w:rsid w:val="00C20FF5"/>
    <w:rsid w:val="00C215DC"/>
    <w:rsid w:val="00C21605"/>
    <w:rsid w:val="00C21D04"/>
    <w:rsid w:val="00C22838"/>
    <w:rsid w:val="00C22C8B"/>
    <w:rsid w:val="00C230DE"/>
    <w:rsid w:val="00C238AD"/>
    <w:rsid w:val="00C23CE1"/>
    <w:rsid w:val="00C24155"/>
    <w:rsid w:val="00C241C5"/>
    <w:rsid w:val="00C24879"/>
    <w:rsid w:val="00C24C37"/>
    <w:rsid w:val="00C24EFF"/>
    <w:rsid w:val="00C25378"/>
    <w:rsid w:val="00C25437"/>
    <w:rsid w:val="00C2551A"/>
    <w:rsid w:val="00C2557F"/>
    <w:rsid w:val="00C25852"/>
    <w:rsid w:val="00C25A35"/>
    <w:rsid w:val="00C25BCD"/>
    <w:rsid w:val="00C25F29"/>
    <w:rsid w:val="00C26656"/>
    <w:rsid w:val="00C26785"/>
    <w:rsid w:val="00C2723D"/>
    <w:rsid w:val="00C27246"/>
    <w:rsid w:val="00C274B7"/>
    <w:rsid w:val="00C27503"/>
    <w:rsid w:val="00C278F2"/>
    <w:rsid w:val="00C279EA"/>
    <w:rsid w:val="00C27B60"/>
    <w:rsid w:val="00C27DA0"/>
    <w:rsid w:val="00C27E0F"/>
    <w:rsid w:val="00C30005"/>
    <w:rsid w:val="00C30210"/>
    <w:rsid w:val="00C30740"/>
    <w:rsid w:val="00C309C0"/>
    <w:rsid w:val="00C309F1"/>
    <w:rsid w:val="00C30B6E"/>
    <w:rsid w:val="00C30CBE"/>
    <w:rsid w:val="00C30D3E"/>
    <w:rsid w:val="00C30EC8"/>
    <w:rsid w:val="00C312A0"/>
    <w:rsid w:val="00C31AA6"/>
    <w:rsid w:val="00C31C82"/>
    <w:rsid w:val="00C320A3"/>
    <w:rsid w:val="00C32153"/>
    <w:rsid w:val="00C32545"/>
    <w:rsid w:val="00C32625"/>
    <w:rsid w:val="00C32718"/>
    <w:rsid w:val="00C329D8"/>
    <w:rsid w:val="00C32F99"/>
    <w:rsid w:val="00C330E4"/>
    <w:rsid w:val="00C334BB"/>
    <w:rsid w:val="00C334D9"/>
    <w:rsid w:val="00C335B8"/>
    <w:rsid w:val="00C33D38"/>
    <w:rsid w:val="00C33ED1"/>
    <w:rsid w:val="00C33F2F"/>
    <w:rsid w:val="00C33FA7"/>
    <w:rsid w:val="00C33FBB"/>
    <w:rsid w:val="00C3401A"/>
    <w:rsid w:val="00C34139"/>
    <w:rsid w:val="00C3431F"/>
    <w:rsid w:val="00C3451F"/>
    <w:rsid w:val="00C3481F"/>
    <w:rsid w:val="00C34A3B"/>
    <w:rsid w:val="00C3528E"/>
    <w:rsid w:val="00C3551D"/>
    <w:rsid w:val="00C35A50"/>
    <w:rsid w:val="00C35AE2"/>
    <w:rsid w:val="00C35CAB"/>
    <w:rsid w:val="00C35EDC"/>
    <w:rsid w:val="00C3617B"/>
    <w:rsid w:val="00C366AB"/>
    <w:rsid w:val="00C36824"/>
    <w:rsid w:val="00C3691C"/>
    <w:rsid w:val="00C36FDF"/>
    <w:rsid w:val="00C3744D"/>
    <w:rsid w:val="00C3746B"/>
    <w:rsid w:val="00C376BF"/>
    <w:rsid w:val="00C378FE"/>
    <w:rsid w:val="00C37AA5"/>
    <w:rsid w:val="00C37AD1"/>
    <w:rsid w:val="00C37F72"/>
    <w:rsid w:val="00C40512"/>
    <w:rsid w:val="00C407B1"/>
    <w:rsid w:val="00C40920"/>
    <w:rsid w:val="00C40DE0"/>
    <w:rsid w:val="00C40FEA"/>
    <w:rsid w:val="00C4167E"/>
    <w:rsid w:val="00C418CD"/>
    <w:rsid w:val="00C4191E"/>
    <w:rsid w:val="00C41EB2"/>
    <w:rsid w:val="00C42189"/>
    <w:rsid w:val="00C42246"/>
    <w:rsid w:val="00C4226C"/>
    <w:rsid w:val="00C422B4"/>
    <w:rsid w:val="00C42326"/>
    <w:rsid w:val="00C4232F"/>
    <w:rsid w:val="00C4248F"/>
    <w:rsid w:val="00C425B7"/>
    <w:rsid w:val="00C42AE9"/>
    <w:rsid w:val="00C42AEE"/>
    <w:rsid w:val="00C42C90"/>
    <w:rsid w:val="00C42FA7"/>
    <w:rsid w:val="00C42FA8"/>
    <w:rsid w:val="00C4349E"/>
    <w:rsid w:val="00C434F1"/>
    <w:rsid w:val="00C435AE"/>
    <w:rsid w:val="00C438AF"/>
    <w:rsid w:val="00C4399B"/>
    <w:rsid w:val="00C43BF5"/>
    <w:rsid w:val="00C43F94"/>
    <w:rsid w:val="00C443AC"/>
    <w:rsid w:val="00C445F8"/>
    <w:rsid w:val="00C448DF"/>
    <w:rsid w:val="00C44C6C"/>
    <w:rsid w:val="00C44CA9"/>
    <w:rsid w:val="00C44F4B"/>
    <w:rsid w:val="00C44F65"/>
    <w:rsid w:val="00C45B0F"/>
    <w:rsid w:val="00C45BD4"/>
    <w:rsid w:val="00C45EC1"/>
    <w:rsid w:val="00C45FBF"/>
    <w:rsid w:val="00C4624F"/>
    <w:rsid w:val="00C46261"/>
    <w:rsid w:val="00C468E9"/>
    <w:rsid w:val="00C479AA"/>
    <w:rsid w:val="00C47FA9"/>
    <w:rsid w:val="00C47FC4"/>
    <w:rsid w:val="00C50381"/>
    <w:rsid w:val="00C50E74"/>
    <w:rsid w:val="00C517C5"/>
    <w:rsid w:val="00C5192C"/>
    <w:rsid w:val="00C520A0"/>
    <w:rsid w:val="00C520D9"/>
    <w:rsid w:val="00C5210E"/>
    <w:rsid w:val="00C521EE"/>
    <w:rsid w:val="00C52207"/>
    <w:rsid w:val="00C52697"/>
    <w:rsid w:val="00C52744"/>
    <w:rsid w:val="00C52D27"/>
    <w:rsid w:val="00C530C3"/>
    <w:rsid w:val="00C53B14"/>
    <w:rsid w:val="00C5436D"/>
    <w:rsid w:val="00C5441E"/>
    <w:rsid w:val="00C54540"/>
    <w:rsid w:val="00C54704"/>
    <w:rsid w:val="00C54BE5"/>
    <w:rsid w:val="00C54E23"/>
    <w:rsid w:val="00C54EC1"/>
    <w:rsid w:val="00C55010"/>
    <w:rsid w:val="00C555AC"/>
    <w:rsid w:val="00C555AD"/>
    <w:rsid w:val="00C5575C"/>
    <w:rsid w:val="00C56ACC"/>
    <w:rsid w:val="00C56B63"/>
    <w:rsid w:val="00C56CF3"/>
    <w:rsid w:val="00C56DEB"/>
    <w:rsid w:val="00C5714D"/>
    <w:rsid w:val="00C57331"/>
    <w:rsid w:val="00C573D6"/>
    <w:rsid w:val="00C57486"/>
    <w:rsid w:val="00C57521"/>
    <w:rsid w:val="00C57940"/>
    <w:rsid w:val="00C60096"/>
    <w:rsid w:val="00C60295"/>
    <w:rsid w:val="00C6091F"/>
    <w:rsid w:val="00C60A42"/>
    <w:rsid w:val="00C60C16"/>
    <w:rsid w:val="00C612CB"/>
    <w:rsid w:val="00C614E8"/>
    <w:rsid w:val="00C61B44"/>
    <w:rsid w:val="00C61B47"/>
    <w:rsid w:val="00C61CD6"/>
    <w:rsid w:val="00C62392"/>
    <w:rsid w:val="00C626DB"/>
    <w:rsid w:val="00C62908"/>
    <w:rsid w:val="00C62D0D"/>
    <w:rsid w:val="00C6309E"/>
    <w:rsid w:val="00C63736"/>
    <w:rsid w:val="00C6382C"/>
    <w:rsid w:val="00C63B2B"/>
    <w:rsid w:val="00C63B3C"/>
    <w:rsid w:val="00C63C02"/>
    <w:rsid w:val="00C63F3C"/>
    <w:rsid w:val="00C64471"/>
    <w:rsid w:val="00C6493F"/>
    <w:rsid w:val="00C64B3F"/>
    <w:rsid w:val="00C64C75"/>
    <w:rsid w:val="00C64CE7"/>
    <w:rsid w:val="00C64EC1"/>
    <w:rsid w:val="00C65405"/>
    <w:rsid w:val="00C65607"/>
    <w:rsid w:val="00C65776"/>
    <w:rsid w:val="00C65B8F"/>
    <w:rsid w:val="00C65D3D"/>
    <w:rsid w:val="00C662AA"/>
    <w:rsid w:val="00C663C9"/>
    <w:rsid w:val="00C6643D"/>
    <w:rsid w:val="00C664BB"/>
    <w:rsid w:val="00C664CA"/>
    <w:rsid w:val="00C6669E"/>
    <w:rsid w:val="00C667D5"/>
    <w:rsid w:val="00C66804"/>
    <w:rsid w:val="00C66837"/>
    <w:rsid w:val="00C672CC"/>
    <w:rsid w:val="00C67663"/>
    <w:rsid w:val="00C67C9D"/>
    <w:rsid w:val="00C67DAB"/>
    <w:rsid w:val="00C67E6A"/>
    <w:rsid w:val="00C7041A"/>
    <w:rsid w:val="00C70496"/>
    <w:rsid w:val="00C7068A"/>
    <w:rsid w:val="00C70699"/>
    <w:rsid w:val="00C70734"/>
    <w:rsid w:val="00C707DE"/>
    <w:rsid w:val="00C71131"/>
    <w:rsid w:val="00C7118C"/>
    <w:rsid w:val="00C71421"/>
    <w:rsid w:val="00C714A1"/>
    <w:rsid w:val="00C71535"/>
    <w:rsid w:val="00C717C4"/>
    <w:rsid w:val="00C71904"/>
    <w:rsid w:val="00C71CE8"/>
    <w:rsid w:val="00C71D11"/>
    <w:rsid w:val="00C71DA2"/>
    <w:rsid w:val="00C72117"/>
    <w:rsid w:val="00C724B0"/>
    <w:rsid w:val="00C727BA"/>
    <w:rsid w:val="00C72915"/>
    <w:rsid w:val="00C72AAF"/>
    <w:rsid w:val="00C72DFD"/>
    <w:rsid w:val="00C7309A"/>
    <w:rsid w:val="00C730A6"/>
    <w:rsid w:val="00C7382B"/>
    <w:rsid w:val="00C738A9"/>
    <w:rsid w:val="00C73C48"/>
    <w:rsid w:val="00C742CC"/>
    <w:rsid w:val="00C74371"/>
    <w:rsid w:val="00C745F8"/>
    <w:rsid w:val="00C74610"/>
    <w:rsid w:val="00C74C74"/>
    <w:rsid w:val="00C74D84"/>
    <w:rsid w:val="00C74EB8"/>
    <w:rsid w:val="00C75760"/>
    <w:rsid w:val="00C75794"/>
    <w:rsid w:val="00C75C1B"/>
    <w:rsid w:val="00C75C9C"/>
    <w:rsid w:val="00C7616E"/>
    <w:rsid w:val="00C7618D"/>
    <w:rsid w:val="00C761DD"/>
    <w:rsid w:val="00C76519"/>
    <w:rsid w:val="00C7651A"/>
    <w:rsid w:val="00C769B0"/>
    <w:rsid w:val="00C76C0E"/>
    <w:rsid w:val="00C76D56"/>
    <w:rsid w:val="00C76F59"/>
    <w:rsid w:val="00C775E3"/>
    <w:rsid w:val="00C7767F"/>
    <w:rsid w:val="00C77B8E"/>
    <w:rsid w:val="00C77BD8"/>
    <w:rsid w:val="00C77FB9"/>
    <w:rsid w:val="00C80008"/>
    <w:rsid w:val="00C801B1"/>
    <w:rsid w:val="00C802D5"/>
    <w:rsid w:val="00C8048C"/>
    <w:rsid w:val="00C804E0"/>
    <w:rsid w:val="00C809C5"/>
    <w:rsid w:val="00C80B5A"/>
    <w:rsid w:val="00C80D5D"/>
    <w:rsid w:val="00C815A9"/>
    <w:rsid w:val="00C81DDC"/>
    <w:rsid w:val="00C81EEE"/>
    <w:rsid w:val="00C81F8E"/>
    <w:rsid w:val="00C821EE"/>
    <w:rsid w:val="00C82362"/>
    <w:rsid w:val="00C82453"/>
    <w:rsid w:val="00C82622"/>
    <w:rsid w:val="00C8298A"/>
    <w:rsid w:val="00C82B2A"/>
    <w:rsid w:val="00C8302C"/>
    <w:rsid w:val="00C8345A"/>
    <w:rsid w:val="00C834C0"/>
    <w:rsid w:val="00C8356A"/>
    <w:rsid w:val="00C83870"/>
    <w:rsid w:val="00C83957"/>
    <w:rsid w:val="00C83DCB"/>
    <w:rsid w:val="00C84018"/>
    <w:rsid w:val="00C84424"/>
    <w:rsid w:val="00C84491"/>
    <w:rsid w:val="00C8471E"/>
    <w:rsid w:val="00C847FC"/>
    <w:rsid w:val="00C8492A"/>
    <w:rsid w:val="00C84A07"/>
    <w:rsid w:val="00C850C8"/>
    <w:rsid w:val="00C85384"/>
    <w:rsid w:val="00C85522"/>
    <w:rsid w:val="00C857D6"/>
    <w:rsid w:val="00C857FC"/>
    <w:rsid w:val="00C858CA"/>
    <w:rsid w:val="00C85AE2"/>
    <w:rsid w:val="00C85E1B"/>
    <w:rsid w:val="00C8653D"/>
    <w:rsid w:val="00C871F5"/>
    <w:rsid w:val="00C8732D"/>
    <w:rsid w:val="00C8739B"/>
    <w:rsid w:val="00C875F0"/>
    <w:rsid w:val="00C875F4"/>
    <w:rsid w:val="00C87AE5"/>
    <w:rsid w:val="00C87D61"/>
    <w:rsid w:val="00C87F11"/>
    <w:rsid w:val="00C900E5"/>
    <w:rsid w:val="00C90286"/>
    <w:rsid w:val="00C90525"/>
    <w:rsid w:val="00C9058B"/>
    <w:rsid w:val="00C90A3B"/>
    <w:rsid w:val="00C90C92"/>
    <w:rsid w:val="00C91088"/>
    <w:rsid w:val="00C91285"/>
    <w:rsid w:val="00C915ED"/>
    <w:rsid w:val="00C91666"/>
    <w:rsid w:val="00C919C8"/>
    <w:rsid w:val="00C91C3C"/>
    <w:rsid w:val="00C91C45"/>
    <w:rsid w:val="00C9226A"/>
    <w:rsid w:val="00C926AE"/>
    <w:rsid w:val="00C9273E"/>
    <w:rsid w:val="00C92A22"/>
    <w:rsid w:val="00C92B68"/>
    <w:rsid w:val="00C92C04"/>
    <w:rsid w:val="00C92D39"/>
    <w:rsid w:val="00C9337F"/>
    <w:rsid w:val="00C93977"/>
    <w:rsid w:val="00C93CC8"/>
    <w:rsid w:val="00C942D8"/>
    <w:rsid w:val="00C9430B"/>
    <w:rsid w:val="00C94359"/>
    <w:rsid w:val="00C9441B"/>
    <w:rsid w:val="00C9493B"/>
    <w:rsid w:val="00C94BC6"/>
    <w:rsid w:val="00C94C25"/>
    <w:rsid w:val="00C95659"/>
    <w:rsid w:val="00C956FE"/>
    <w:rsid w:val="00C957A3"/>
    <w:rsid w:val="00C9595E"/>
    <w:rsid w:val="00C95A3A"/>
    <w:rsid w:val="00C95B49"/>
    <w:rsid w:val="00C95ECB"/>
    <w:rsid w:val="00C96353"/>
    <w:rsid w:val="00C9647E"/>
    <w:rsid w:val="00C965EF"/>
    <w:rsid w:val="00C96A78"/>
    <w:rsid w:val="00C96AC0"/>
    <w:rsid w:val="00C975B6"/>
    <w:rsid w:val="00C975D0"/>
    <w:rsid w:val="00C97C50"/>
    <w:rsid w:val="00C97C9E"/>
    <w:rsid w:val="00CA0067"/>
    <w:rsid w:val="00CA02B1"/>
    <w:rsid w:val="00CA04DE"/>
    <w:rsid w:val="00CA0595"/>
    <w:rsid w:val="00CA0C25"/>
    <w:rsid w:val="00CA0DC2"/>
    <w:rsid w:val="00CA0E72"/>
    <w:rsid w:val="00CA0F81"/>
    <w:rsid w:val="00CA1038"/>
    <w:rsid w:val="00CA13D9"/>
    <w:rsid w:val="00CA18D4"/>
    <w:rsid w:val="00CA1903"/>
    <w:rsid w:val="00CA1AE7"/>
    <w:rsid w:val="00CA1D7E"/>
    <w:rsid w:val="00CA21A6"/>
    <w:rsid w:val="00CA22B5"/>
    <w:rsid w:val="00CA27C0"/>
    <w:rsid w:val="00CA29E7"/>
    <w:rsid w:val="00CA2AA4"/>
    <w:rsid w:val="00CA2B1C"/>
    <w:rsid w:val="00CA2D6C"/>
    <w:rsid w:val="00CA2ECB"/>
    <w:rsid w:val="00CA2F8A"/>
    <w:rsid w:val="00CA2FB2"/>
    <w:rsid w:val="00CA30DD"/>
    <w:rsid w:val="00CA3106"/>
    <w:rsid w:val="00CA310B"/>
    <w:rsid w:val="00CA3144"/>
    <w:rsid w:val="00CA3223"/>
    <w:rsid w:val="00CA3CD6"/>
    <w:rsid w:val="00CA46E4"/>
    <w:rsid w:val="00CA47CC"/>
    <w:rsid w:val="00CA5140"/>
    <w:rsid w:val="00CA521F"/>
    <w:rsid w:val="00CA52D2"/>
    <w:rsid w:val="00CA54E9"/>
    <w:rsid w:val="00CA57E4"/>
    <w:rsid w:val="00CA5AE1"/>
    <w:rsid w:val="00CA5E86"/>
    <w:rsid w:val="00CA62B2"/>
    <w:rsid w:val="00CA66BC"/>
    <w:rsid w:val="00CA6787"/>
    <w:rsid w:val="00CA67CB"/>
    <w:rsid w:val="00CA6AD3"/>
    <w:rsid w:val="00CA6DD1"/>
    <w:rsid w:val="00CA7151"/>
    <w:rsid w:val="00CA7252"/>
    <w:rsid w:val="00CA787C"/>
    <w:rsid w:val="00CA78CF"/>
    <w:rsid w:val="00CA7913"/>
    <w:rsid w:val="00CA7A3D"/>
    <w:rsid w:val="00CA7EA3"/>
    <w:rsid w:val="00CB0130"/>
    <w:rsid w:val="00CB03F5"/>
    <w:rsid w:val="00CB0673"/>
    <w:rsid w:val="00CB0726"/>
    <w:rsid w:val="00CB08D3"/>
    <w:rsid w:val="00CB1688"/>
    <w:rsid w:val="00CB190A"/>
    <w:rsid w:val="00CB1A77"/>
    <w:rsid w:val="00CB1B53"/>
    <w:rsid w:val="00CB1EAF"/>
    <w:rsid w:val="00CB2680"/>
    <w:rsid w:val="00CB2797"/>
    <w:rsid w:val="00CB2822"/>
    <w:rsid w:val="00CB29DF"/>
    <w:rsid w:val="00CB29F0"/>
    <w:rsid w:val="00CB2D1B"/>
    <w:rsid w:val="00CB2DBB"/>
    <w:rsid w:val="00CB32C9"/>
    <w:rsid w:val="00CB3394"/>
    <w:rsid w:val="00CB347C"/>
    <w:rsid w:val="00CB382B"/>
    <w:rsid w:val="00CB4504"/>
    <w:rsid w:val="00CB4626"/>
    <w:rsid w:val="00CB466F"/>
    <w:rsid w:val="00CB4685"/>
    <w:rsid w:val="00CB4B80"/>
    <w:rsid w:val="00CB4C00"/>
    <w:rsid w:val="00CB4DE6"/>
    <w:rsid w:val="00CB5356"/>
    <w:rsid w:val="00CB55E3"/>
    <w:rsid w:val="00CB57BC"/>
    <w:rsid w:val="00CB598B"/>
    <w:rsid w:val="00CB5C74"/>
    <w:rsid w:val="00CB63DC"/>
    <w:rsid w:val="00CB6B79"/>
    <w:rsid w:val="00CB7347"/>
    <w:rsid w:val="00CB73D3"/>
    <w:rsid w:val="00CB7585"/>
    <w:rsid w:val="00CB795D"/>
    <w:rsid w:val="00CB7BAC"/>
    <w:rsid w:val="00CB7FAF"/>
    <w:rsid w:val="00CC01CA"/>
    <w:rsid w:val="00CC02E2"/>
    <w:rsid w:val="00CC0360"/>
    <w:rsid w:val="00CC03C6"/>
    <w:rsid w:val="00CC0566"/>
    <w:rsid w:val="00CC0572"/>
    <w:rsid w:val="00CC0766"/>
    <w:rsid w:val="00CC0829"/>
    <w:rsid w:val="00CC0C2C"/>
    <w:rsid w:val="00CC0DA2"/>
    <w:rsid w:val="00CC0F6E"/>
    <w:rsid w:val="00CC1024"/>
    <w:rsid w:val="00CC1039"/>
    <w:rsid w:val="00CC155E"/>
    <w:rsid w:val="00CC169A"/>
    <w:rsid w:val="00CC1B34"/>
    <w:rsid w:val="00CC1C20"/>
    <w:rsid w:val="00CC1DE1"/>
    <w:rsid w:val="00CC2017"/>
    <w:rsid w:val="00CC210B"/>
    <w:rsid w:val="00CC2443"/>
    <w:rsid w:val="00CC260D"/>
    <w:rsid w:val="00CC2635"/>
    <w:rsid w:val="00CC2CA6"/>
    <w:rsid w:val="00CC2F69"/>
    <w:rsid w:val="00CC3196"/>
    <w:rsid w:val="00CC36A3"/>
    <w:rsid w:val="00CC376C"/>
    <w:rsid w:val="00CC38F2"/>
    <w:rsid w:val="00CC3A15"/>
    <w:rsid w:val="00CC3E01"/>
    <w:rsid w:val="00CC4633"/>
    <w:rsid w:val="00CC47E8"/>
    <w:rsid w:val="00CC4889"/>
    <w:rsid w:val="00CC4A6A"/>
    <w:rsid w:val="00CC5B22"/>
    <w:rsid w:val="00CC5B30"/>
    <w:rsid w:val="00CC5C04"/>
    <w:rsid w:val="00CC5E0F"/>
    <w:rsid w:val="00CC5EBA"/>
    <w:rsid w:val="00CC5ED1"/>
    <w:rsid w:val="00CC6172"/>
    <w:rsid w:val="00CC642A"/>
    <w:rsid w:val="00CC6993"/>
    <w:rsid w:val="00CC6C9E"/>
    <w:rsid w:val="00CC71E4"/>
    <w:rsid w:val="00CC740A"/>
    <w:rsid w:val="00CC7CF7"/>
    <w:rsid w:val="00CD0027"/>
    <w:rsid w:val="00CD021C"/>
    <w:rsid w:val="00CD05D7"/>
    <w:rsid w:val="00CD0940"/>
    <w:rsid w:val="00CD134B"/>
    <w:rsid w:val="00CD151E"/>
    <w:rsid w:val="00CD18FC"/>
    <w:rsid w:val="00CD1C44"/>
    <w:rsid w:val="00CD1CA7"/>
    <w:rsid w:val="00CD1D84"/>
    <w:rsid w:val="00CD1DBB"/>
    <w:rsid w:val="00CD1E76"/>
    <w:rsid w:val="00CD206B"/>
    <w:rsid w:val="00CD218C"/>
    <w:rsid w:val="00CD22B6"/>
    <w:rsid w:val="00CD238C"/>
    <w:rsid w:val="00CD2697"/>
    <w:rsid w:val="00CD3020"/>
    <w:rsid w:val="00CD32CA"/>
    <w:rsid w:val="00CD3423"/>
    <w:rsid w:val="00CD36AA"/>
    <w:rsid w:val="00CD3BCA"/>
    <w:rsid w:val="00CD3C20"/>
    <w:rsid w:val="00CD4AAD"/>
    <w:rsid w:val="00CD50A9"/>
    <w:rsid w:val="00CD53C5"/>
    <w:rsid w:val="00CD5C5B"/>
    <w:rsid w:val="00CD5F33"/>
    <w:rsid w:val="00CD6279"/>
    <w:rsid w:val="00CD6471"/>
    <w:rsid w:val="00CD660B"/>
    <w:rsid w:val="00CD6927"/>
    <w:rsid w:val="00CD6935"/>
    <w:rsid w:val="00CD6A3F"/>
    <w:rsid w:val="00CD6FCC"/>
    <w:rsid w:val="00CD731F"/>
    <w:rsid w:val="00CD799C"/>
    <w:rsid w:val="00CD7AD0"/>
    <w:rsid w:val="00CD7B5E"/>
    <w:rsid w:val="00CE00BB"/>
    <w:rsid w:val="00CE02F5"/>
    <w:rsid w:val="00CE04A4"/>
    <w:rsid w:val="00CE04B7"/>
    <w:rsid w:val="00CE066F"/>
    <w:rsid w:val="00CE070C"/>
    <w:rsid w:val="00CE0725"/>
    <w:rsid w:val="00CE0835"/>
    <w:rsid w:val="00CE085C"/>
    <w:rsid w:val="00CE0A91"/>
    <w:rsid w:val="00CE0C02"/>
    <w:rsid w:val="00CE161C"/>
    <w:rsid w:val="00CE220A"/>
    <w:rsid w:val="00CE2304"/>
    <w:rsid w:val="00CE2445"/>
    <w:rsid w:val="00CE26D9"/>
    <w:rsid w:val="00CE2B0B"/>
    <w:rsid w:val="00CE3200"/>
    <w:rsid w:val="00CE34CC"/>
    <w:rsid w:val="00CE3994"/>
    <w:rsid w:val="00CE3B10"/>
    <w:rsid w:val="00CE3BC9"/>
    <w:rsid w:val="00CE3D8B"/>
    <w:rsid w:val="00CE3F8C"/>
    <w:rsid w:val="00CE4650"/>
    <w:rsid w:val="00CE48F0"/>
    <w:rsid w:val="00CE4C4C"/>
    <w:rsid w:val="00CE50A5"/>
    <w:rsid w:val="00CE6078"/>
    <w:rsid w:val="00CE6584"/>
    <w:rsid w:val="00CE67DB"/>
    <w:rsid w:val="00CE67E4"/>
    <w:rsid w:val="00CE6973"/>
    <w:rsid w:val="00CE6AA0"/>
    <w:rsid w:val="00CE6AB6"/>
    <w:rsid w:val="00CE6C1B"/>
    <w:rsid w:val="00CE6C8B"/>
    <w:rsid w:val="00CE6E1A"/>
    <w:rsid w:val="00CE6E29"/>
    <w:rsid w:val="00CE6FE6"/>
    <w:rsid w:val="00CE731D"/>
    <w:rsid w:val="00CE738F"/>
    <w:rsid w:val="00CE7765"/>
    <w:rsid w:val="00CE78C8"/>
    <w:rsid w:val="00CE7AF0"/>
    <w:rsid w:val="00CE7C9B"/>
    <w:rsid w:val="00CF0061"/>
    <w:rsid w:val="00CF0250"/>
    <w:rsid w:val="00CF03D5"/>
    <w:rsid w:val="00CF0714"/>
    <w:rsid w:val="00CF093E"/>
    <w:rsid w:val="00CF0A48"/>
    <w:rsid w:val="00CF0E1B"/>
    <w:rsid w:val="00CF1467"/>
    <w:rsid w:val="00CF1D0D"/>
    <w:rsid w:val="00CF1D63"/>
    <w:rsid w:val="00CF1E8B"/>
    <w:rsid w:val="00CF1FD8"/>
    <w:rsid w:val="00CF2029"/>
    <w:rsid w:val="00CF2223"/>
    <w:rsid w:val="00CF23DE"/>
    <w:rsid w:val="00CF28AF"/>
    <w:rsid w:val="00CF2F16"/>
    <w:rsid w:val="00CF30BB"/>
    <w:rsid w:val="00CF3298"/>
    <w:rsid w:val="00CF32FE"/>
    <w:rsid w:val="00CF3758"/>
    <w:rsid w:val="00CF4078"/>
    <w:rsid w:val="00CF484B"/>
    <w:rsid w:val="00CF4BC9"/>
    <w:rsid w:val="00CF4CE4"/>
    <w:rsid w:val="00CF5098"/>
    <w:rsid w:val="00CF55BB"/>
    <w:rsid w:val="00CF5D69"/>
    <w:rsid w:val="00CF5DFB"/>
    <w:rsid w:val="00CF6232"/>
    <w:rsid w:val="00CF66AF"/>
    <w:rsid w:val="00CF6884"/>
    <w:rsid w:val="00CF6923"/>
    <w:rsid w:val="00CF6A69"/>
    <w:rsid w:val="00CF6AAA"/>
    <w:rsid w:val="00CF6B48"/>
    <w:rsid w:val="00CF6D58"/>
    <w:rsid w:val="00CF6EF8"/>
    <w:rsid w:val="00CF6F16"/>
    <w:rsid w:val="00CF6F94"/>
    <w:rsid w:val="00CF7210"/>
    <w:rsid w:val="00CF7344"/>
    <w:rsid w:val="00CF735B"/>
    <w:rsid w:val="00CF7505"/>
    <w:rsid w:val="00CF7745"/>
    <w:rsid w:val="00CF77C9"/>
    <w:rsid w:val="00CF7A0D"/>
    <w:rsid w:val="00CF7ADB"/>
    <w:rsid w:val="00CF7BEC"/>
    <w:rsid w:val="00CF7BF0"/>
    <w:rsid w:val="00D00326"/>
    <w:rsid w:val="00D0034F"/>
    <w:rsid w:val="00D006E8"/>
    <w:rsid w:val="00D00BA5"/>
    <w:rsid w:val="00D01049"/>
    <w:rsid w:val="00D0126A"/>
    <w:rsid w:val="00D012B4"/>
    <w:rsid w:val="00D015AB"/>
    <w:rsid w:val="00D016DC"/>
    <w:rsid w:val="00D019DD"/>
    <w:rsid w:val="00D01AA9"/>
    <w:rsid w:val="00D01FCE"/>
    <w:rsid w:val="00D02018"/>
    <w:rsid w:val="00D021F7"/>
    <w:rsid w:val="00D02517"/>
    <w:rsid w:val="00D02618"/>
    <w:rsid w:val="00D0261B"/>
    <w:rsid w:val="00D02803"/>
    <w:rsid w:val="00D02C1C"/>
    <w:rsid w:val="00D02D83"/>
    <w:rsid w:val="00D0317B"/>
    <w:rsid w:val="00D034FB"/>
    <w:rsid w:val="00D038A6"/>
    <w:rsid w:val="00D03ABE"/>
    <w:rsid w:val="00D03D61"/>
    <w:rsid w:val="00D03D95"/>
    <w:rsid w:val="00D03E22"/>
    <w:rsid w:val="00D03F76"/>
    <w:rsid w:val="00D04049"/>
    <w:rsid w:val="00D040DC"/>
    <w:rsid w:val="00D042AD"/>
    <w:rsid w:val="00D04430"/>
    <w:rsid w:val="00D04A8D"/>
    <w:rsid w:val="00D04B8B"/>
    <w:rsid w:val="00D04C79"/>
    <w:rsid w:val="00D04D47"/>
    <w:rsid w:val="00D05150"/>
    <w:rsid w:val="00D05A44"/>
    <w:rsid w:val="00D05B6F"/>
    <w:rsid w:val="00D05FEE"/>
    <w:rsid w:val="00D065C0"/>
    <w:rsid w:val="00D068B7"/>
    <w:rsid w:val="00D06AA1"/>
    <w:rsid w:val="00D06CD1"/>
    <w:rsid w:val="00D070F9"/>
    <w:rsid w:val="00D072C3"/>
    <w:rsid w:val="00D073ED"/>
    <w:rsid w:val="00D07775"/>
    <w:rsid w:val="00D07C62"/>
    <w:rsid w:val="00D07D55"/>
    <w:rsid w:val="00D07E26"/>
    <w:rsid w:val="00D1039E"/>
    <w:rsid w:val="00D10609"/>
    <w:rsid w:val="00D10AB6"/>
    <w:rsid w:val="00D10C6D"/>
    <w:rsid w:val="00D10D37"/>
    <w:rsid w:val="00D10D59"/>
    <w:rsid w:val="00D1105E"/>
    <w:rsid w:val="00D11379"/>
    <w:rsid w:val="00D116F8"/>
    <w:rsid w:val="00D117C6"/>
    <w:rsid w:val="00D12058"/>
    <w:rsid w:val="00D12229"/>
    <w:rsid w:val="00D12774"/>
    <w:rsid w:val="00D12EBF"/>
    <w:rsid w:val="00D12EEB"/>
    <w:rsid w:val="00D134E8"/>
    <w:rsid w:val="00D13511"/>
    <w:rsid w:val="00D137B6"/>
    <w:rsid w:val="00D13A02"/>
    <w:rsid w:val="00D13B48"/>
    <w:rsid w:val="00D13B86"/>
    <w:rsid w:val="00D13F44"/>
    <w:rsid w:val="00D140F2"/>
    <w:rsid w:val="00D1464A"/>
    <w:rsid w:val="00D14969"/>
    <w:rsid w:val="00D149AC"/>
    <w:rsid w:val="00D14B7A"/>
    <w:rsid w:val="00D14D07"/>
    <w:rsid w:val="00D1531F"/>
    <w:rsid w:val="00D15439"/>
    <w:rsid w:val="00D15534"/>
    <w:rsid w:val="00D159E0"/>
    <w:rsid w:val="00D1629F"/>
    <w:rsid w:val="00D16467"/>
    <w:rsid w:val="00D16592"/>
    <w:rsid w:val="00D165AB"/>
    <w:rsid w:val="00D168DA"/>
    <w:rsid w:val="00D16EF0"/>
    <w:rsid w:val="00D170A5"/>
    <w:rsid w:val="00D17323"/>
    <w:rsid w:val="00D17353"/>
    <w:rsid w:val="00D17835"/>
    <w:rsid w:val="00D17954"/>
    <w:rsid w:val="00D17DB0"/>
    <w:rsid w:val="00D17F58"/>
    <w:rsid w:val="00D203A2"/>
    <w:rsid w:val="00D20493"/>
    <w:rsid w:val="00D20668"/>
    <w:rsid w:val="00D20EC0"/>
    <w:rsid w:val="00D20F9B"/>
    <w:rsid w:val="00D21080"/>
    <w:rsid w:val="00D21BFD"/>
    <w:rsid w:val="00D21EDD"/>
    <w:rsid w:val="00D21FB5"/>
    <w:rsid w:val="00D22038"/>
    <w:rsid w:val="00D2315E"/>
    <w:rsid w:val="00D23A91"/>
    <w:rsid w:val="00D23CED"/>
    <w:rsid w:val="00D23EB2"/>
    <w:rsid w:val="00D244E1"/>
    <w:rsid w:val="00D245BE"/>
    <w:rsid w:val="00D24634"/>
    <w:rsid w:val="00D24BE0"/>
    <w:rsid w:val="00D24CF5"/>
    <w:rsid w:val="00D25024"/>
    <w:rsid w:val="00D25128"/>
    <w:rsid w:val="00D2518E"/>
    <w:rsid w:val="00D253D4"/>
    <w:rsid w:val="00D25BE8"/>
    <w:rsid w:val="00D25DF7"/>
    <w:rsid w:val="00D25ECF"/>
    <w:rsid w:val="00D25F92"/>
    <w:rsid w:val="00D26567"/>
    <w:rsid w:val="00D26691"/>
    <w:rsid w:val="00D2681C"/>
    <w:rsid w:val="00D269FE"/>
    <w:rsid w:val="00D26B9B"/>
    <w:rsid w:val="00D26D79"/>
    <w:rsid w:val="00D26DD0"/>
    <w:rsid w:val="00D275D4"/>
    <w:rsid w:val="00D27823"/>
    <w:rsid w:val="00D278BA"/>
    <w:rsid w:val="00D306E2"/>
    <w:rsid w:val="00D308E9"/>
    <w:rsid w:val="00D30C79"/>
    <w:rsid w:val="00D31283"/>
    <w:rsid w:val="00D31336"/>
    <w:rsid w:val="00D31A17"/>
    <w:rsid w:val="00D32217"/>
    <w:rsid w:val="00D32F01"/>
    <w:rsid w:val="00D331CE"/>
    <w:rsid w:val="00D33243"/>
    <w:rsid w:val="00D334E8"/>
    <w:rsid w:val="00D335EE"/>
    <w:rsid w:val="00D3360A"/>
    <w:rsid w:val="00D3367F"/>
    <w:rsid w:val="00D33CE0"/>
    <w:rsid w:val="00D33E97"/>
    <w:rsid w:val="00D33FF6"/>
    <w:rsid w:val="00D341CD"/>
    <w:rsid w:val="00D3436D"/>
    <w:rsid w:val="00D35664"/>
    <w:rsid w:val="00D35A1D"/>
    <w:rsid w:val="00D35C80"/>
    <w:rsid w:val="00D35DAE"/>
    <w:rsid w:val="00D35F7E"/>
    <w:rsid w:val="00D360FA"/>
    <w:rsid w:val="00D3614F"/>
    <w:rsid w:val="00D364F8"/>
    <w:rsid w:val="00D36774"/>
    <w:rsid w:val="00D36778"/>
    <w:rsid w:val="00D367DC"/>
    <w:rsid w:val="00D3683C"/>
    <w:rsid w:val="00D36BF9"/>
    <w:rsid w:val="00D36CB5"/>
    <w:rsid w:val="00D36D45"/>
    <w:rsid w:val="00D36ECB"/>
    <w:rsid w:val="00D37130"/>
    <w:rsid w:val="00D3720A"/>
    <w:rsid w:val="00D373B9"/>
    <w:rsid w:val="00D400F2"/>
    <w:rsid w:val="00D4011D"/>
    <w:rsid w:val="00D403A3"/>
    <w:rsid w:val="00D4040E"/>
    <w:rsid w:val="00D40796"/>
    <w:rsid w:val="00D40EAD"/>
    <w:rsid w:val="00D41176"/>
    <w:rsid w:val="00D413AB"/>
    <w:rsid w:val="00D415D8"/>
    <w:rsid w:val="00D41940"/>
    <w:rsid w:val="00D41A7D"/>
    <w:rsid w:val="00D41A82"/>
    <w:rsid w:val="00D41BE7"/>
    <w:rsid w:val="00D41C91"/>
    <w:rsid w:val="00D41D8A"/>
    <w:rsid w:val="00D41EB7"/>
    <w:rsid w:val="00D41F58"/>
    <w:rsid w:val="00D42026"/>
    <w:rsid w:val="00D426B1"/>
    <w:rsid w:val="00D429DB"/>
    <w:rsid w:val="00D42A12"/>
    <w:rsid w:val="00D430BE"/>
    <w:rsid w:val="00D43193"/>
    <w:rsid w:val="00D43629"/>
    <w:rsid w:val="00D43758"/>
    <w:rsid w:val="00D43CFD"/>
    <w:rsid w:val="00D43DFB"/>
    <w:rsid w:val="00D4408E"/>
    <w:rsid w:val="00D44113"/>
    <w:rsid w:val="00D44149"/>
    <w:rsid w:val="00D442B1"/>
    <w:rsid w:val="00D443AD"/>
    <w:rsid w:val="00D44401"/>
    <w:rsid w:val="00D447FA"/>
    <w:rsid w:val="00D44C02"/>
    <w:rsid w:val="00D44CAB"/>
    <w:rsid w:val="00D45004"/>
    <w:rsid w:val="00D4593D"/>
    <w:rsid w:val="00D45993"/>
    <w:rsid w:val="00D45BEF"/>
    <w:rsid w:val="00D45D78"/>
    <w:rsid w:val="00D45DAC"/>
    <w:rsid w:val="00D45F78"/>
    <w:rsid w:val="00D45F8E"/>
    <w:rsid w:val="00D46038"/>
    <w:rsid w:val="00D46392"/>
    <w:rsid w:val="00D463CC"/>
    <w:rsid w:val="00D46574"/>
    <w:rsid w:val="00D46FAA"/>
    <w:rsid w:val="00D47061"/>
    <w:rsid w:val="00D470AF"/>
    <w:rsid w:val="00D47434"/>
    <w:rsid w:val="00D475ED"/>
    <w:rsid w:val="00D47746"/>
    <w:rsid w:val="00D47AB6"/>
    <w:rsid w:val="00D47F7B"/>
    <w:rsid w:val="00D500AF"/>
    <w:rsid w:val="00D506FE"/>
    <w:rsid w:val="00D50DB5"/>
    <w:rsid w:val="00D51265"/>
    <w:rsid w:val="00D5140A"/>
    <w:rsid w:val="00D51703"/>
    <w:rsid w:val="00D51C02"/>
    <w:rsid w:val="00D51D7E"/>
    <w:rsid w:val="00D52007"/>
    <w:rsid w:val="00D520D8"/>
    <w:rsid w:val="00D5240E"/>
    <w:rsid w:val="00D528F9"/>
    <w:rsid w:val="00D52B9E"/>
    <w:rsid w:val="00D52E97"/>
    <w:rsid w:val="00D53113"/>
    <w:rsid w:val="00D53260"/>
    <w:rsid w:val="00D53A88"/>
    <w:rsid w:val="00D53DD5"/>
    <w:rsid w:val="00D541C6"/>
    <w:rsid w:val="00D5421D"/>
    <w:rsid w:val="00D542D1"/>
    <w:rsid w:val="00D5491F"/>
    <w:rsid w:val="00D54D30"/>
    <w:rsid w:val="00D55137"/>
    <w:rsid w:val="00D553BE"/>
    <w:rsid w:val="00D55526"/>
    <w:rsid w:val="00D556C7"/>
    <w:rsid w:val="00D558E2"/>
    <w:rsid w:val="00D560DD"/>
    <w:rsid w:val="00D5620C"/>
    <w:rsid w:val="00D56355"/>
    <w:rsid w:val="00D563C1"/>
    <w:rsid w:val="00D566EC"/>
    <w:rsid w:val="00D5675D"/>
    <w:rsid w:val="00D56DEF"/>
    <w:rsid w:val="00D57B3B"/>
    <w:rsid w:val="00D57F99"/>
    <w:rsid w:val="00D60272"/>
    <w:rsid w:val="00D60978"/>
    <w:rsid w:val="00D60C78"/>
    <w:rsid w:val="00D6135A"/>
    <w:rsid w:val="00D61B59"/>
    <w:rsid w:val="00D61C9A"/>
    <w:rsid w:val="00D61E4F"/>
    <w:rsid w:val="00D62041"/>
    <w:rsid w:val="00D6230C"/>
    <w:rsid w:val="00D62434"/>
    <w:rsid w:val="00D62676"/>
    <w:rsid w:val="00D62C3B"/>
    <w:rsid w:val="00D63052"/>
    <w:rsid w:val="00D63739"/>
    <w:rsid w:val="00D638A8"/>
    <w:rsid w:val="00D63F81"/>
    <w:rsid w:val="00D64411"/>
    <w:rsid w:val="00D64565"/>
    <w:rsid w:val="00D645C9"/>
    <w:rsid w:val="00D646E6"/>
    <w:rsid w:val="00D647DA"/>
    <w:rsid w:val="00D649DB"/>
    <w:rsid w:val="00D64DE4"/>
    <w:rsid w:val="00D64DF8"/>
    <w:rsid w:val="00D64DF9"/>
    <w:rsid w:val="00D650AC"/>
    <w:rsid w:val="00D654CE"/>
    <w:rsid w:val="00D65AB2"/>
    <w:rsid w:val="00D65D1E"/>
    <w:rsid w:val="00D65DA3"/>
    <w:rsid w:val="00D66669"/>
    <w:rsid w:val="00D6694F"/>
    <w:rsid w:val="00D66A36"/>
    <w:rsid w:val="00D66A46"/>
    <w:rsid w:val="00D66A4C"/>
    <w:rsid w:val="00D66D10"/>
    <w:rsid w:val="00D66D6E"/>
    <w:rsid w:val="00D66F0D"/>
    <w:rsid w:val="00D67721"/>
    <w:rsid w:val="00D677F9"/>
    <w:rsid w:val="00D67A49"/>
    <w:rsid w:val="00D67D02"/>
    <w:rsid w:val="00D70233"/>
    <w:rsid w:val="00D7052D"/>
    <w:rsid w:val="00D70789"/>
    <w:rsid w:val="00D709E6"/>
    <w:rsid w:val="00D70A53"/>
    <w:rsid w:val="00D70D6F"/>
    <w:rsid w:val="00D70DEB"/>
    <w:rsid w:val="00D7107A"/>
    <w:rsid w:val="00D71158"/>
    <w:rsid w:val="00D716EB"/>
    <w:rsid w:val="00D71B7B"/>
    <w:rsid w:val="00D721DB"/>
    <w:rsid w:val="00D72229"/>
    <w:rsid w:val="00D72248"/>
    <w:rsid w:val="00D72FA7"/>
    <w:rsid w:val="00D73EB1"/>
    <w:rsid w:val="00D73EF4"/>
    <w:rsid w:val="00D740A9"/>
    <w:rsid w:val="00D74131"/>
    <w:rsid w:val="00D7480B"/>
    <w:rsid w:val="00D74A8B"/>
    <w:rsid w:val="00D74D04"/>
    <w:rsid w:val="00D74EA7"/>
    <w:rsid w:val="00D74EE0"/>
    <w:rsid w:val="00D75094"/>
    <w:rsid w:val="00D750BC"/>
    <w:rsid w:val="00D75242"/>
    <w:rsid w:val="00D7571B"/>
    <w:rsid w:val="00D757C2"/>
    <w:rsid w:val="00D76083"/>
    <w:rsid w:val="00D7640A"/>
    <w:rsid w:val="00D770F5"/>
    <w:rsid w:val="00D771F6"/>
    <w:rsid w:val="00D773B1"/>
    <w:rsid w:val="00D775B5"/>
    <w:rsid w:val="00D77A3A"/>
    <w:rsid w:val="00D77F7A"/>
    <w:rsid w:val="00D80193"/>
    <w:rsid w:val="00D80312"/>
    <w:rsid w:val="00D803C0"/>
    <w:rsid w:val="00D80426"/>
    <w:rsid w:val="00D805EB"/>
    <w:rsid w:val="00D80838"/>
    <w:rsid w:val="00D80EFA"/>
    <w:rsid w:val="00D8142B"/>
    <w:rsid w:val="00D8153A"/>
    <w:rsid w:val="00D819C4"/>
    <w:rsid w:val="00D81AD9"/>
    <w:rsid w:val="00D81B9E"/>
    <w:rsid w:val="00D81C40"/>
    <w:rsid w:val="00D82142"/>
    <w:rsid w:val="00D8230E"/>
    <w:rsid w:val="00D82333"/>
    <w:rsid w:val="00D8277A"/>
    <w:rsid w:val="00D82BC0"/>
    <w:rsid w:val="00D82F62"/>
    <w:rsid w:val="00D83283"/>
    <w:rsid w:val="00D8335B"/>
    <w:rsid w:val="00D8374F"/>
    <w:rsid w:val="00D83750"/>
    <w:rsid w:val="00D837E8"/>
    <w:rsid w:val="00D83800"/>
    <w:rsid w:val="00D83CA2"/>
    <w:rsid w:val="00D83CCF"/>
    <w:rsid w:val="00D840A5"/>
    <w:rsid w:val="00D84261"/>
    <w:rsid w:val="00D849D1"/>
    <w:rsid w:val="00D84F46"/>
    <w:rsid w:val="00D854D6"/>
    <w:rsid w:val="00D859CC"/>
    <w:rsid w:val="00D85A4B"/>
    <w:rsid w:val="00D85AF4"/>
    <w:rsid w:val="00D86A27"/>
    <w:rsid w:val="00D871CB"/>
    <w:rsid w:val="00D87330"/>
    <w:rsid w:val="00D875EB"/>
    <w:rsid w:val="00D87A19"/>
    <w:rsid w:val="00D87E43"/>
    <w:rsid w:val="00D9081F"/>
    <w:rsid w:val="00D90AA5"/>
    <w:rsid w:val="00D90C47"/>
    <w:rsid w:val="00D9136C"/>
    <w:rsid w:val="00D915B9"/>
    <w:rsid w:val="00D918AA"/>
    <w:rsid w:val="00D918BB"/>
    <w:rsid w:val="00D91ED6"/>
    <w:rsid w:val="00D92287"/>
    <w:rsid w:val="00D92538"/>
    <w:rsid w:val="00D92607"/>
    <w:rsid w:val="00D92AB4"/>
    <w:rsid w:val="00D92B43"/>
    <w:rsid w:val="00D92B46"/>
    <w:rsid w:val="00D92B64"/>
    <w:rsid w:val="00D92CAA"/>
    <w:rsid w:val="00D93018"/>
    <w:rsid w:val="00D93249"/>
    <w:rsid w:val="00D93904"/>
    <w:rsid w:val="00D94090"/>
    <w:rsid w:val="00D94170"/>
    <w:rsid w:val="00D948DC"/>
    <w:rsid w:val="00D94B3F"/>
    <w:rsid w:val="00D94BAC"/>
    <w:rsid w:val="00D94F70"/>
    <w:rsid w:val="00D95129"/>
    <w:rsid w:val="00D95220"/>
    <w:rsid w:val="00D9522F"/>
    <w:rsid w:val="00D95543"/>
    <w:rsid w:val="00D95A26"/>
    <w:rsid w:val="00D95C35"/>
    <w:rsid w:val="00D95D36"/>
    <w:rsid w:val="00D95E1B"/>
    <w:rsid w:val="00D963CD"/>
    <w:rsid w:val="00D967DC"/>
    <w:rsid w:val="00D96B2E"/>
    <w:rsid w:val="00D96B37"/>
    <w:rsid w:val="00D96D14"/>
    <w:rsid w:val="00D96DBA"/>
    <w:rsid w:val="00D96EEB"/>
    <w:rsid w:val="00D970A7"/>
    <w:rsid w:val="00D975F8"/>
    <w:rsid w:val="00D97614"/>
    <w:rsid w:val="00D97656"/>
    <w:rsid w:val="00D979FA"/>
    <w:rsid w:val="00D97BF2"/>
    <w:rsid w:val="00D97D28"/>
    <w:rsid w:val="00D97E89"/>
    <w:rsid w:val="00D97F54"/>
    <w:rsid w:val="00DA0286"/>
    <w:rsid w:val="00DA072A"/>
    <w:rsid w:val="00DA09F0"/>
    <w:rsid w:val="00DA0A85"/>
    <w:rsid w:val="00DA0CC9"/>
    <w:rsid w:val="00DA0D80"/>
    <w:rsid w:val="00DA10AF"/>
    <w:rsid w:val="00DA1488"/>
    <w:rsid w:val="00DA1A7D"/>
    <w:rsid w:val="00DA1ACD"/>
    <w:rsid w:val="00DA21DD"/>
    <w:rsid w:val="00DA22E7"/>
    <w:rsid w:val="00DA23D0"/>
    <w:rsid w:val="00DA2489"/>
    <w:rsid w:val="00DA27B5"/>
    <w:rsid w:val="00DA27DF"/>
    <w:rsid w:val="00DA2DD2"/>
    <w:rsid w:val="00DA3146"/>
    <w:rsid w:val="00DA315F"/>
    <w:rsid w:val="00DA3236"/>
    <w:rsid w:val="00DA327D"/>
    <w:rsid w:val="00DA34B3"/>
    <w:rsid w:val="00DA37F8"/>
    <w:rsid w:val="00DA3889"/>
    <w:rsid w:val="00DA39F3"/>
    <w:rsid w:val="00DA3A86"/>
    <w:rsid w:val="00DA3C11"/>
    <w:rsid w:val="00DA40B1"/>
    <w:rsid w:val="00DA4182"/>
    <w:rsid w:val="00DA42B6"/>
    <w:rsid w:val="00DA46D6"/>
    <w:rsid w:val="00DA4A25"/>
    <w:rsid w:val="00DA4BF9"/>
    <w:rsid w:val="00DA4C8E"/>
    <w:rsid w:val="00DA4E1F"/>
    <w:rsid w:val="00DA52D6"/>
    <w:rsid w:val="00DA53D2"/>
    <w:rsid w:val="00DA548D"/>
    <w:rsid w:val="00DA5AEF"/>
    <w:rsid w:val="00DA5B91"/>
    <w:rsid w:val="00DA5CAF"/>
    <w:rsid w:val="00DA61A3"/>
    <w:rsid w:val="00DA6229"/>
    <w:rsid w:val="00DA6650"/>
    <w:rsid w:val="00DA7142"/>
    <w:rsid w:val="00DA7391"/>
    <w:rsid w:val="00DA7F6B"/>
    <w:rsid w:val="00DB0302"/>
    <w:rsid w:val="00DB0476"/>
    <w:rsid w:val="00DB0623"/>
    <w:rsid w:val="00DB0A1E"/>
    <w:rsid w:val="00DB0ADF"/>
    <w:rsid w:val="00DB0CD4"/>
    <w:rsid w:val="00DB0EE7"/>
    <w:rsid w:val="00DB1002"/>
    <w:rsid w:val="00DB1294"/>
    <w:rsid w:val="00DB1516"/>
    <w:rsid w:val="00DB16CF"/>
    <w:rsid w:val="00DB18DA"/>
    <w:rsid w:val="00DB1B66"/>
    <w:rsid w:val="00DB1B7C"/>
    <w:rsid w:val="00DB1C76"/>
    <w:rsid w:val="00DB1E72"/>
    <w:rsid w:val="00DB22E5"/>
    <w:rsid w:val="00DB24B8"/>
    <w:rsid w:val="00DB27C8"/>
    <w:rsid w:val="00DB2F94"/>
    <w:rsid w:val="00DB3696"/>
    <w:rsid w:val="00DB39BB"/>
    <w:rsid w:val="00DB3A4D"/>
    <w:rsid w:val="00DB3A5F"/>
    <w:rsid w:val="00DB3B89"/>
    <w:rsid w:val="00DB3CFA"/>
    <w:rsid w:val="00DB40A4"/>
    <w:rsid w:val="00DB40FD"/>
    <w:rsid w:val="00DB4EE4"/>
    <w:rsid w:val="00DB4FE9"/>
    <w:rsid w:val="00DB5031"/>
    <w:rsid w:val="00DB518F"/>
    <w:rsid w:val="00DB52F7"/>
    <w:rsid w:val="00DB5429"/>
    <w:rsid w:val="00DB54E4"/>
    <w:rsid w:val="00DB5542"/>
    <w:rsid w:val="00DB56C7"/>
    <w:rsid w:val="00DB5BAE"/>
    <w:rsid w:val="00DB5D7A"/>
    <w:rsid w:val="00DB6047"/>
    <w:rsid w:val="00DB6272"/>
    <w:rsid w:val="00DB6399"/>
    <w:rsid w:val="00DB68E4"/>
    <w:rsid w:val="00DB6BD9"/>
    <w:rsid w:val="00DB7511"/>
    <w:rsid w:val="00DB7C0B"/>
    <w:rsid w:val="00DB7E54"/>
    <w:rsid w:val="00DB7FC4"/>
    <w:rsid w:val="00DB7FD6"/>
    <w:rsid w:val="00DC03D6"/>
    <w:rsid w:val="00DC0748"/>
    <w:rsid w:val="00DC0D7C"/>
    <w:rsid w:val="00DC0E8D"/>
    <w:rsid w:val="00DC1274"/>
    <w:rsid w:val="00DC1446"/>
    <w:rsid w:val="00DC19FC"/>
    <w:rsid w:val="00DC1E6C"/>
    <w:rsid w:val="00DC21B9"/>
    <w:rsid w:val="00DC23F9"/>
    <w:rsid w:val="00DC2A7E"/>
    <w:rsid w:val="00DC2AD7"/>
    <w:rsid w:val="00DC2D9D"/>
    <w:rsid w:val="00DC2FE1"/>
    <w:rsid w:val="00DC3371"/>
    <w:rsid w:val="00DC3661"/>
    <w:rsid w:val="00DC3958"/>
    <w:rsid w:val="00DC3CAB"/>
    <w:rsid w:val="00DC3E15"/>
    <w:rsid w:val="00DC4174"/>
    <w:rsid w:val="00DC48A7"/>
    <w:rsid w:val="00DC4F72"/>
    <w:rsid w:val="00DC50BD"/>
    <w:rsid w:val="00DC50D9"/>
    <w:rsid w:val="00DC54AE"/>
    <w:rsid w:val="00DC5720"/>
    <w:rsid w:val="00DC5813"/>
    <w:rsid w:val="00DC5881"/>
    <w:rsid w:val="00DC5C58"/>
    <w:rsid w:val="00DC61CC"/>
    <w:rsid w:val="00DC65F7"/>
    <w:rsid w:val="00DC66FD"/>
    <w:rsid w:val="00DC72FA"/>
    <w:rsid w:val="00DC7347"/>
    <w:rsid w:val="00DC7636"/>
    <w:rsid w:val="00DC7D66"/>
    <w:rsid w:val="00DC7F37"/>
    <w:rsid w:val="00DC7F44"/>
    <w:rsid w:val="00DC7F8D"/>
    <w:rsid w:val="00DD0154"/>
    <w:rsid w:val="00DD0517"/>
    <w:rsid w:val="00DD0A15"/>
    <w:rsid w:val="00DD0EFA"/>
    <w:rsid w:val="00DD18CA"/>
    <w:rsid w:val="00DD1BAB"/>
    <w:rsid w:val="00DD1BB6"/>
    <w:rsid w:val="00DD30F5"/>
    <w:rsid w:val="00DD3302"/>
    <w:rsid w:val="00DD3858"/>
    <w:rsid w:val="00DD3985"/>
    <w:rsid w:val="00DD3C14"/>
    <w:rsid w:val="00DD3C82"/>
    <w:rsid w:val="00DD3D43"/>
    <w:rsid w:val="00DD469D"/>
    <w:rsid w:val="00DD4C69"/>
    <w:rsid w:val="00DD50D6"/>
    <w:rsid w:val="00DD52BB"/>
    <w:rsid w:val="00DD53BF"/>
    <w:rsid w:val="00DD5773"/>
    <w:rsid w:val="00DD582A"/>
    <w:rsid w:val="00DD5CE8"/>
    <w:rsid w:val="00DD5D07"/>
    <w:rsid w:val="00DD5F5A"/>
    <w:rsid w:val="00DD6307"/>
    <w:rsid w:val="00DD63C5"/>
    <w:rsid w:val="00DD65C7"/>
    <w:rsid w:val="00DD6DD4"/>
    <w:rsid w:val="00DD718A"/>
    <w:rsid w:val="00DD75E4"/>
    <w:rsid w:val="00DD77E0"/>
    <w:rsid w:val="00DD791A"/>
    <w:rsid w:val="00DE05E1"/>
    <w:rsid w:val="00DE0942"/>
    <w:rsid w:val="00DE0AB5"/>
    <w:rsid w:val="00DE0DED"/>
    <w:rsid w:val="00DE1025"/>
    <w:rsid w:val="00DE1237"/>
    <w:rsid w:val="00DE146C"/>
    <w:rsid w:val="00DE16F7"/>
    <w:rsid w:val="00DE1799"/>
    <w:rsid w:val="00DE1F4E"/>
    <w:rsid w:val="00DE2093"/>
    <w:rsid w:val="00DE2682"/>
    <w:rsid w:val="00DE2AAB"/>
    <w:rsid w:val="00DE2DCC"/>
    <w:rsid w:val="00DE31EC"/>
    <w:rsid w:val="00DE3BCB"/>
    <w:rsid w:val="00DE3F28"/>
    <w:rsid w:val="00DE419F"/>
    <w:rsid w:val="00DE41F4"/>
    <w:rsid w:val="00DE4BE6"/>
    <w:rsid w:val="00DE4CD6"/>
    <w:rsid w:val="00DE4DB4"/>
    <w:rsid w:val="00DE53BD"/>
    <w:rsid w:val="00DE55EE"/>
    <w:rsid w:val="00DE5629"/>
    <w:rsid w:val="00DE59F0"/>
    <w:rsid w:val="00DE5BF8"/>
    <w:rsid w:val="00DE5CE9"/>
    <w:rsid w:val="00DE5E8F"/>
    <w:rsid w:val="00DE6020"/>
    <w:rsid w:val="00DE63AF"/>
    <w:rsid w:val="00DE68BC"/>
    <w:rsid w:val="00DE6A5B"/>
    <w:rsid w:val="00DE6A93"/>
    <w:rsid w:val="00DE6AD2"/>
    <w:rsid w:val="00DE6FCD"/>
    <w:rsid w:val="00DE7005"/>
    <w:rsid w:val="00DE7258"/>
    <w:rsid w:val="00DE76F1"/>
    <w:rsid w:val="00DE7802"/>
    <w:rsid w:val="00DE79CC"/>
    <w:rsid w:val="00DE7F7C"/>
    <w:rsid w:val="00DF002D"/>
    <w:rsid w:val="00DF0258"/>
    <w:rsid w:val="00DF032B"/>
    <w:rsid w:val="00DF042B"/>
    <w:rsid w:val="00DF04CB"/>
    <w:rsid w:val="00DF06CD"/>
    <w:rsid w:val="00DF0A91"/>
    <w:rsid w:val="00DF0CD7"/>
    <w:rsid w:val="00DF110E"/>
    <w:rsid w:val="00DF1169"/>
    <w:rsid w:val="00DF13BC"/>
    <w:rsid w:val="00DF1A7D"/>
    <w:rsid w:val="00DF1BCC"/>
    <w:rsid w:val="00DF1E21"/>
    <w:rsid w:val="00DF1F84"/>
    <w:rsid w:val="00DF2334"/>
    <w:rsid w:val="00DF25B6"/>
    <w:rsid w:val="00DF279C"/>
    <w:rsid w:val="00DF2846"/>
    <w:rsid w:val="00DF28C7"/>
    <w:rsid w:val="00DF2973"/>
    <w:rsid w:val="00DF297C"/>
    <w:rsid w:val="00DF2BC3"/>
    <w:rsid w:val="00DF32FB"/>
    <w:rsid w:val="00DF3A2E"/>
    <w:rsid w:val="00DF3CB1"/>
    <w:rsid w:val="00DF3E66"/>
    <w:rsid w:val="00DF4150"/>
    <w:rsid w:val="00DF43F8"/>
    <w:rsid w:val="00DF46F7"/>
    <w:rsid w:val="00DF46FA"/>
    <w:rsid w:val="00DF4853"/>
    <w:rsid w:val="00DF4C79"/>
    <w:rsid w:val="00DF4D04"/>
    <w:rsid w:val="00DF4D5A"/>
    <w:rsid w:val="00DF4E4F"/>
    <w:rsid w:val="00DF5324"/>
    <w:rsid w:val="00DF556D"/>
    <w:rsid w:val="00DF5718"/>
    <w:rsid w:val="00DF5964"/>
    <w:rsid w:val="00DF619A"/>
    <w:rsid w:val="00DF62D0"/>
    <w:rsid w:val="00DF6316"/>
    <w:rsid w:val="00DF7700"/>
    <w:rsid w:val="00DF7E6E"/>
    <w:rsid w:val="00E003AE"/>
    <w:rsid w:val="00E0057D"/>
    <w:rsid w:val="00E0071C"/>
    <w:rsid w:val="00E008CB"/>
    <w:rsid w:val="00E00CA5"/>
    <w:rsid w:val="00E00DE3"/>
    <w:rsid w:val="00E013B4"/>
    <w:rsid w:val="00E013C8"/>
    <w:rsid w:val="00E01A24"/>
    <w:rsid w:val="00E01AF7"/>
    <w:rsid w:val="00E01D44"/>
    <w:rsid w:val="00E01EA2"/>
    <w:rsid w:val="00E0212F"/>
    <w:rsid w:val="00E02222"/>
    <w:rsid w:val="00E02618"/>
    <w:rsid w:val="00E02758"/>
    <w:rsid w:val="00E02D7F"/>
    <w:rsid w:val="00E02F7E"/>
    <w:rsid w:val="00E030AD"/>
    <w:rsid w:val="00E03596"/>
    <w:rsid w:val="00E03D6A"/>
    <w:rsid w:val="00E03DFB"/>
    <w:rsid w:val="00E03E3B"/>
    <w:rsid w:val="00E040F3"/>
    <w:rsid w:val="00E04190"/>
    <w:rsid w:val="00E04220"/>
    <w:rsid w:val="00E043E3"/>
    <w:rsid w:val="00E0450A"/>
    <w:rsid w:val="00E04ABA"/>
    <w:rsid w:val="00E05091"/>
    <w:rsid w:val="00E0526C"/>
    <w:rsid w:val="00E0531C"/>
    <w:rsid w:val="00E05320"/>
    <w:rsid w:val="00E0552B"/>
    <w:rsid w:val="00E0578D"/>
    <w:rsid w:val="00E05799"/>
    <w:rsid w:val="00E05EC1"/>
    <w:rsid w:val="00E05F34"/>
    <w:rsid w:val="00E060D6"/>
    <w:rsid w:val="00E06816"/>
    <w:rsid w:val="00E0712C"/>
    <w:rsid w:val="00E071F0"/>
    <w:rsid w:val="00E0733B"/>
    <w:rsid w:val="00E07365"/>
    <w:rsid w:val="00E0742A"/>
    <w:rsid w:val="00E07E35"/>
    <w:rsid w:val="00E10082"/>
    <w:rsid w:val="00E1031F"/>
    <w:rsid w:val="00E1049C"/>
    <w:rsid w:val="00E10BD7"/>
    <w:rsid w:val="00E10D93"/>
    <w:rsid w:val="00E10E89"/>
    <w:rsid w:val="00E11078"/>
    <w:rsid w:val="00E11167"/>
    <w:rsid w:val="00E1185E"/>
    <w:rsid w:val="00E11E2C"/>
    <w:rsid w:val="00E123CD"/>
    <w:rsid w:val="00E123FC"/>
    <w:rsid w:val="00E12477"/>
    <w:rsid w:val="00E12509"/>
    <w:rsid w:val="00E1274D"/>
    <w:rsid w:val="00E12808"/>
    <w:rsid w:val="00E130CD"/>
    <w:rsid w:val="00E132D0"/>
    <w:rsid w:val="00E13368"/>
    <w:rsid w:val="00E13486"/>
    <w:rsid w:val="00E13CD5"/>
    <w:rsid w:val="00E13E81"/>
    <w:rsid w:val="00E13EA1"/>
    <w:rsid w:val="00E13F27"/>
    <w:rsid w:val="00E143F5"/>
    <w:rsid w:val="00E1460B"/>
    <w:rsid w:val="00E14A66"/>
    <w:rsid w:val="00E14AA6"/>
    <w:rsid w:val="00E14D32"/>
    <w:rsid w:val="00E14DDA"/>
    <w:rsid w:val="00E14F41"/>
    <w:rsid w:val="00E14FCF"/>
    <w:rsid w:val="00E15191"/>
    <w:rsid w:val="00E15407"/>
    <w:rsid w:val="00E1546C"/>
    <w:rsid w:val="00E15540"/>
    <w:rsid w:val="00E15885"/>
    <w:rsid w:val="00E159D0"/>
    <w:rsid w:val="00E15A4E"/>
    <w:rsid w:val="00E15A54"/>
    <w:rsid w:val="00E15B77"/>
    <w:rsid w:val="00E15F4A"/>
    <w:rsid w:val="00E16139"/>
    <w:rsid w:val="00E16214"/>
    <w:rsid w:val="00E16353"/>
    <w:rsid w:val="00E163D6"/>
    <w:rsid w:val="00E16702"/>
    <w:rsid w:val="00E1673F"/>
    <w:rsid w:val="00E16948"/>
    <w:rsid w:val="00E16A3E"/>
    <w:rsid w:val="00E16B44"/>
    <w:rsid w:val="00E16EE0"/>
    <w:rsid w:val="00E16F84"/>
    <w:rsid w:val="00E1713E"/>
    <w:rsid w:val="00E173B2"/>
    <w:rsid w:val="00E1785D"/>
    <w:rsid w:val="00E1791B"/>
    <w:rsid w:val="00E201F6"/>
    <w:rsid w:val="00E2082F"/>
    <w:rsid w:val="00E20D27"/>
    <w:rsid w:val="00E20DAD"/>
    <w:rsid w:val="00E2128C"/>
    <w:rsid w:val="00E216E4"/>
    <w:rsid w:val="00E219C7"/>
    <w:rsid w:val="00E21FE1"/>
    <w:rsid w:val="00E22037"/>
    <w:rsid w:val="00E223AB"/>
    <w:rsid w:val="00E2254D"/>
    <w:rsid w:val="00E225C7"/>
    <w:rsid w:val="00E22744"/>
    <w:rsid w:val="00E22F3A"/>
    <w:rsid w:val="00E22FA7"/>
    <w:rsid w:val="00E231D5"/>
    <w:rsid w:val="00E23401"/>
    <w:rsid w:val="00E23584"/>
    <w:rsid w:val="00E23730"/>
    <w:rsid w:val="00E239CE"/>
    <w:rsid w:val="00E241DA"/>
    <w:rsid w:val="00E24BD6"/>
    <w:rsid w:val="00E24DA3"/>
    <w:rsid w:val="00E24DDD"/>
    <w:rsid w:val="00E24FF2"/>
    <w:rsid w:val="00E2506C"/>
    <w:rsid w:val="00E251B0"/>
    <w:rsid w:val="00E254F1"/>
    <w:rsid w:val="00E257A9"/>
    <w:rsid w:val="00E25AC5"/>
    <w:rsid w:val="00E25BCE"/>
    <w:rsid w:val="00E25CFC"/>
    <w:rsid w:val="00E25F44"/>
    <w:rsid w:val="00E2614D"/>
    <w:rsid w:val="00E261AE"/>
    <w:rsid w:val="00E262AC"/>
    <w:rsid w:val="00E264B6"/>
    <w:rsid w:val="00E26568"/>
    <w:rsid w:val="00E266E0"/>
    <w:rsid w:val="00E26791"/>
    <w:rsid w:val="00E26C6E"/>
    <w:rsid w:val="00E2714F"/>
    <w:rsid w:val="00E276E2"/>
    <w:rsid w:val="00E27B19"/>
    <w:rsid w:val="00E27E7F"/>
    <w:rsid w:val="00E30669"/>
    <w:rsid w:val="00E30738"/>
    <w:rsid w:val="00E307A6"/>
    <w:rsid w:val="00E30831"/>
    <w:rsid w:val="00E30AB8"/>
    <w:rsid w:val="00E31330"/>
    <w:rsid w:val="00E31375"/>
    <w:rsid w:val="00E31421"/>
    <w:rsid w:val="00E3149C"/>
    <w:rsid w:val="00E31F9F"/>
    <w:rsid w:val="00E32181"/>
    <w:rsid w:val="00E32580"/>
    <w:rsid w:val="00E32885"/>
    <w:rsid w:val="00E32B5F"/>
    <w:rsid w:val="00E32E1F"/>
    <w:rsid w:val="00E3323E"/>
    <w:rsid w:val="00E3386E"/>
    <w:rsid w:val="00E339E0"/>
    <w:rsid w:val="00E33B40"/>
    <w:rsid w:val="00E33CC2"/>
    <w:rsid w:val="00E34160"/>
    <w:rsid w:val="00E346A7"/>
    <w:rsid w:val="00E34DA5"/>
    <w:rsid w:val="00E3513D"/>
    <w:rsid w:val="00E351DB"/>
    <w:rsid w:val="00E35690"/>
    <w:rsid w:val="00E35854"/>
    <w:rsid w:val="00E35A84"/>
    <w:rsid w:val="00E3659D"/>
    <w:rsid w:val="00E36E9A"/>
    <w:rsid w:val="00E3700C"/>
    <w:rsid w:val="00E375AA"/>
    <w:rsid w:val="00E37674"/>
    <w:rsid w:val="00E37A63"/>
    <w:rsid w:val="00E37B0E"/>
    <w:rsid w:val="00E37D16"/>
    <w:rsid w:val="00E40530"/>
    <w:rsid w:val="00E4059A"/>
    <w:rsid w:val="00E405DF"/>
    <w:rsid w:val="00E40633"/>
    <w:rsid w:val="00E407A1"/>
    <w:rsid w:val="00E40CAE"/>
    <w:rsid w:val="00E410B4"/>
    <w:rsid w:val="00E41335"/>
    <w:rsid w:val="00E414BC"/>
    <w:rsid w:val="00E414F8"/>
    <w:rsid w:val="00E41576"/>
    <w:rsid w:val="00E41CEE"/>
    <w:rsid w:val="00E421A6"/>
    <w:rsid w:val="00E4289C"/>
    <w:rsid w:val="00E4292A"/>
    <w:rsid w:val="00E43002"/>
    <w:rsid w:val="00E436D5"/>
    <w:rsid w:val="00E43802"/>
    <w:rsid w:val="00E4382E"/>
    <w:rsid w:val="00E43ADE"/>
    <w:rsid w:val="00E43D97"/>
    <w:rsid w:val="00E43F6C"/>
    <w:rsid w:val="00E441F6"/>
    <w:rsid w:val="00E44247"/>
    <w:rsid w:val="00E44495"/>
    <w:rsid w:val="00E444EF"/>
    <w:rsid w:val="00E4461F"/>
    <w:rsid w:val="00E4464D"/>
    <w:rsid w:val="00E44854"/>
    <w:rsid w:val="00E44925"/>
    <w:rsid w:val="00E449E9"/>
    <w:rsid w:val="00E44AE5"/>
    <w:rsid w:val="00E44F15"/>
    <w:rsid w:val="00E452CF"/>
    <w:rsid w:val="00E45658"/>
    <w:rsid w:val="00E45807"/>
    <w:rsid w:val="00E45887"/>
    <w:rsid w:val="00E45FC7"/>
    <w:rsid w:val="00E46237"/>
    <w:rsid w:val="00E4665C"/>
    <w:rsid w:val="00E46718"/>
    <w:rsid w:val="00E4714A"/>
    <w:rsid w:val="00E473D2"/>
    <w:rsid w:val="00E4742F"/>
    <w:rsid w:val="00E47553"/>
    <w:rsid w:val="00E4773A"/>
    <w:rsid w:val="00E47897"/>
    <w:rsid w:val="00E47D77"/>
    <w:rsid w:val="00E47EE7"/>
    <w:rsid w:val="00E505F5"/>
    <w:rsid w:val="00E5061E"/>
    <w:rsid w:val="00E50754"/>
    <w:rsid w:val="00E5083A"/>
    <w:rsid w:val="00E50D1B"/>
    <w:rsid w:val="00E5120C"/>
    <w:rsid w:val="00E519D0"/>
    <w:rsid w:val="00E519D5"/>
    <w:rsid w:val="00E51AE4"/>
    <w:rsid w:val="00E51BAA"/>
    <w:rsid w:val="00E51C59"/>
    <w:rsid w:val="00E51E21"/>
    <w:rsid w:val="00E52305"/>
    <w:rsid w:val="00E523EA"/>
    <w:rsid w:val="00E52696"/>
    <w:rsid w:val="00E527F6"/>
    <w:rsid w:val="00E52842"/>
    <w:rsid w:val="00E52CCA"/>
    <w:rsid w:val="00E53659"/>
    <w:rsid w:val="00E53941"/>
    <w:rsid w:val="00E539B6"/>
    <w:rsid w:val="00E53A26"/>
    <w:rsid w:val="00E5422E"/>
    <w:rsid w:val="00E5446A"/>
    <w:rsid w:val="00E544EC"/>
    <w:rsid w:val="00E5456F"/>
    <w:rsid w:val="00E5477A"/>
    <w:rsid w:val="00E5480C"/>
    <w:rsid w:val="00E5491C"/>
    <w:rsid w:val="00E54A9E"/>
    <w:rsid w:val="00E551CF"/>
    <w:rsid w:val="00E55252"/>
    <w:rsid w:val="00E55B82"/>
    <w:rsid w:val="00E56193"/>
    <w:rsid w:val="00E564ED"/>
    <w:rsid w:val="00E566A2"/>
    <w:rsid w:val="00E566A9"/>
    <w:rsid w:val="00E567A2"/>
    <w:rsid w:val="00E56A78"/>
    <w:rsid w:val="00E56EC4"/>
    <w:rsid w:val="00E56EDD"/>
    <w:rsid w:val="00E57106"/>
    <w:rsid w:val="00E57297"/>
    <w:rsid w:val="00E57AEA"/>
    <w:rsid w:val="00E57FA8"/>
    <w:rsid w:val="00E602A6"/>
    <w:rsid w:val="00E605C7"/>
    <w:rsid w:val="00E6098C"/>
    <w:rsid w:val="00E60C04"/>
    <w:rsid w:val="00E60F46"/>
    <w:rsid w:val="00E61771"/>
    <w:rsid w:val="00E61AD8"/>
    <w:rsid w:val="00E6246A"/>
    <w:rsid w:val="00E628E8"/>
    <w:rsid w:val="00E62968"/>
    <w:rsid w:val="00E62B05"/>
    <w:rsid w:val="00E62CE8"/>
    <w:rsid w:val="00E635F8"/>
    <w:rsid w:val="00E63631"/>
    <w:rsid w:val="00E63815"/>
    <w:rsid w:val="00E638E6"/>
    <w:rsid w:val="00E63A7B"/>
    <w:rsid w:val="00E641AC"/>
    <w:rsid w:val="00E64246"/>
    <w:rsid w:val="00E643AC"/>
    <w:rsid w:val="00E6450E"/>
    <w:rsid w:val="00E64571"/>
    <w:rsid w:val="00E645CB"/>
    <w:rsid w:val="00E64682"/>
    <w:rsid w:val="00E6470A"/>
    <w:rsid w:val="00E64831"/>
    <w:rsid w:val="00E64857"/>
    <w:rsid w:val="00E64DA9"/>
    <w:rsid w:val="00E6542C"/>
    <w:rsid w:val="00E65A8C"/>
    <w:rsid w:val="00E65E5A"/>
    <w:rsid w:val="00E65F22"/>
    <w:rsid w:val="00E6600B"/>
    <w:rsid w:val="00E66030"/>
    <w:rsid w:val="00E668C9"/>
    <w:rsid w:val="00E669EF"/>
    <w:rsid w:val="00E66DDF"/>
    <w:rsid w:val="00E66DE4"/>
    <w:rsid w:val="00E66E01"/>
    <w:rsid w:val="00E672A1"/>
    <w:rsid w:val="00E6736C"/>
    <w:rsid w:val="00E67579"/>
    <w:rsid w:val="00E6769D"/>
    <w:rsid w:val="00E677CF"/>
    <w:rsid w:val="00E67A8C"/>
    <w:rsid w:val="00E67F63"/>
    <w:rsid w:val="00E67FAB"/>
    <w:rsid w:val="00E700B8"/>
    <w:rsid w:val="00E70207"/>
    <w:rsid w:val="00E70B57"/>
    <w:rsid w:val="00E70CE7"/>
    <w:rsid w:val="00E70F3D"/>
    <w:rsid w:val="00E71230"/>
    <w:rsid w:val="00E71408"/>
    <w:rsid w:val="00E718B7"/>
    <w:rsid w:val="00E7197C"/>
    <w:rsid w:val="00E71CFA"/>
    <w:rsid w:val="00E71DC3"/>
    <w:rsid w:val="00E71F43"/>
    <w:rsid w:val="00E7203A"/>
    <w:rsid w:val="00E72572"/>
    <w:rsid w:val="00E7280B"/>
    <w:rsid w:val="00E72983"/>
    <w:rsid w:val="00E72B91"/>
    <w:rsid w:val="00E72CCD"/>
    <w:rsid w:val="00E72FD6"/>
    <w:rsid w:val="00E73200"/>
    <w:rsid w:val="00E73240"/>
    <w:rsid w:val="00E73521"/>
    <w:rsid w:val="00E7375E"/>
    <w:rsid w:val="00E7388C"/>
    <w:rsid w:val="00E73C73"/>
    <w:rsid w:val="00E73FBE"/>
    <w:rsid w:val="00E74087"/>
    <w:rsid w:val="00E7410A"/>
    <w:rsid w:val="00E741B0"/>
    <w:rsid w:val="00E74297"/>
    <w:rsid w:val="00E75839"/>
    <w:rsid w:val="00E75C0D"/>
    <w:rsid w:val="00E761AD"/>
    <w:rsid w:val="00E7629D"/>
    <w:rsid w:val="00E767CB"/>
    <w:rsid w:val="00E76F56"/>
    <w:rsid w:val="00E7723D"/>
    <w:rsid w:val="00E7734E"/>
    <w:rsid w:val="00E77435"/>
    <w:rsid w:val="00E7755C"/>
    <w:rsid w:val="00E7757A"/>
    <w:rsid w:val="00E775F9"/>
    <w:rsid w:val="00E776D9"/>
    <w:rsid w:val="00E776FE"/>
    <w:rsid w:val="00E807EC"/>
    <w:rsid w:val="00E80ADB"/>
    <w:rsid w:val="00E810B7"/>
    <w:rsid w:val="00E81385"/>
    <w:rsid w:val="00E816D5"/>
    <w:rsid w:val="00E81F90"/>
    <w:rsid w:val="00E82020"/>
    <w:rsid w:val="00E821F0"/>
    <w:rsid w:val="00E828E5"/>
    <w:rsid w:val="00E82CE7"/>
    <w:rsid w:val="00E83076"/>
    <w:rsid w:val="00E8335E"/>
    <w:rsid w:val="00E83366"/>
    <w:rsid w:val="00E836EF"/>
    <w:rsid w:val="00E83922"/>
    <w:rsid w:val="00E83BCB"/>
    <w:rsid w:val="00E83E11"/>
    <w:rsid w:val="00E83EEC"/>
    <w:rsid w:val="00E84729"/>
    <w:rsid w:val="00E8476B"/>
    <w:rsid w:val="00E84A5E"/>
    <w:rsid w:val="00E8519A"/>
    <w:rsid w:val="00E851CA"/>
    <w:rsid w:val="00E851D8"/>
    <w:rsid w:val="00E852AD"/>
    <w:rsid w:val="00E852F3"/>
    <w:rsid w:val="00E85454"/>
    <w:rsid w:val="00E8548B"/>
    <w:rsid w:val="00E85567"/>
    <w:rsid w:val="00E85667"/>
    <w:rsid w:val="00E85727"/>
    <w:rsid w:val="00E85B16"/>
    <w:rsid w:val="00E860C7"/>
    <w:rsid w:val="00E86AF6"/>
    <w:rsid w:val="00E87410"/>
    <w:rsid w:val="00E875B2"/>
    <w:rsid w:val="00E87914"/>
    <w:rsid w:val="00E87931"/>
    <w:rsid w:val="00E87C52"/>
    <w:rsid w:val="00E87C72"/>
    <w:rsid w:val="00E87E86"/>
    <w:rsid w:val="00E900B9"/>
    <w:rsid w:val="00E90749"/>
    <w:rsid w:val="00E90B33"/>
    <w:rsid w:val="00E90B4C"/>
    <w:rsid w:val="00E911AA"/>
    <w:rsid w:val="00E915B6"/>
    <w:rsid w:val="00E917C9"/>
    <w:rsid w:val="00E91B13"/>
    <w:rsid w:val="00E92164"/>
    <w:rsid w:val="00E92A90"/>
    <w:rsid w:val="00E92ADD"/>
    <w:rsid w:val="00E92FD3"/>
    <w:rsid w:val="00E93548"/>
    <w:rsid w:val="00E93BC3"/>
    <w:rsid w:val="00E93FEA"/>
    <w:rsid w:val="00E94264"/>
    <w:rsid w:val="00E94266"/>
    <w:rsid w:val="00E94627"/>
    <w:rsid w:val="00E94985"/>
    <w:rsid w:val="00E94C84"/>
    <w:rsid w:val="00E952EA"/>
    <w:rsid w:val="00E955B9"/>
    <w:rsid w:val="00E95978"/>
    <w:rsid w:val="00E95AA0"/>
    <w:rsid w:val="00E95DF5"/>
    <w:rsid w:val="00E95E08"/>
    <w:rsid w:val="00E961B0"/>
    <w:rsid w:val="00E96301"/>
    <w:rsid w:val="00E96801"/>
    <w:rsid w:val="00E96B06"/>
    <w:rsid w:val="00E970F3"/>
    <w:rsid w:val="00E9710F"/>
    <w:rsid w:val="00E97379"/>
    <w:rsid w:val="00E97393"/>
    <w:rsid w:val="00E97484"/>
    <w:rsid w:val="00E97CCE"/>
    <w:rsid w:val="00EA004E"/>
    <w:rsid w:val="00EA01A8"/>
    <w:rsid w:val="00EA08AB"/>
    <w:rsid w:val="00EA0923"/>
    <w:rsid w:val="00EA0D1A"/>
    <w:rsid w:val="00EA0EA9"/>
    <w:rsid w:val="00EA132D"/>
    <w:rsid w:val="00EA14C4"/>
    <w:rsid w:val="00EA151D"/>
    <w:rsid w:val="00EA15AF"/>
    <w:rsid w:val="00EA16F5"/>
    <w:rsid w:val="00EA1915"/>
    <w:rsid w:val="00EA1C16"/>
    <w:rsid w:val="00EA1D27"/>
    <w:rsid w:val="00EA1DE8"/>
    <w:rsid w:val="00EA1DEB"/>
    <w:rsid w:val="00EA1E18"/>
    <w:rsid w:val="00EA2046"/>
    <w:rsid w:val="00EA21A6"/>
    <w:rsid w:val="00EA2366"/>
    <w:rsid w:val="00EA26ED"/>
    <w:rsid w:val="00EA2758"/>
    <w:rsid w:val="00EA282D"/>
    <w:rsid w:val="00EA2BEE"/>
    <w:rsid w:val="00EA31D4"/>
    <w:rsid w:val="00EA33D4"/>
    <w:rsid w:val="00EA34B7"/>
    <w:rsid w:val="00EA35A4"/>
    <w:rsid w:val="00EA36E4"/>
    <w:rsid w:val="00EA379F"/>
    <w:rsid w:val="00EA3C2E"/>
    <w:rsid w:val="00EA3FB7"/>
    <w:rsid w:val="00EA4420"/>
    <w:rsid w:val="00EA47AA"/>
    <w:rsid w:val="00EA4A26"/>
    <w:rsid w:val="00EA5463"/>
    <w:rsid w:val="00EA613A"/>
    <w:rsid w:val="00EA6999"/>
    <w:rsid w:val="00EA72E9"/>
    <w:rsid w:val="00EA739A"/>
    <w:rsid w:val="00EA7798"/>
    <w:rsid w:val="00EA786F"/>
    <w:rsid w:val="00EA7DFD"/>
    <w:rsid w:val="00EB01D1"/>
    <w:rsid w:val="00EB03CF"/>
    <w:rsid w:val="00EB08C5"/>
    <w:rsid w:val="00EB0A75"/>
    <w:rsid w:val="00EB0AD1"/>
    <w:rsid w:val="00EB0F45"/>
    <w:rsid w:val="00EB0F8E"/>
    <w:rsid w:val="00EB0FF2"/>
    <w:rsid w:val="00EB126C"/>
    <w:rsid w:val="00EB1470"/>
    <w:rsid w:val="00EB17F5"/>
    <w:rsid w:val="00EB1988"/>
    <w:rsid w:val="00EB2370"/>
    <w:rsid w:val="00EB23CA"/>
    <w:rsid w:val="00EB2A28"/>
    <w:rsid w:val="00EB2C9D"/>
    <w:rsid w:val="00EB2E89"/>
    <w:rsid w:val="00EB2F35"/>
    <w:rsid w:val="00EB32AD"/>
    <w:rsid w:val="00EB3676"/>
    <w:rsid w:val="00EB3C08"/>
    <w:rsid w:val="00EB3C70"/>
    <w:rsid w:val="00EB3DB8"/>
    <w:rsid w:val="00EB41AF"/>
    <w:rsid w:val="00EB4682"/>
    <w:rsid w:val="00EB486C"/>
    <w:rsid w:val="00EB499C"/>
    <w:rsid w:val="00EB4A41"/>
    <w:rsid w:val="00EB4C7F"/>
    <w:rsid w:val="00EB4DBB"/>
    <w:rsid w:val="00EB6085"/>
    <w:rsid w:val="00EB6581"/>
    <w:rsid w:val="00EB66D1"/>
    <w:rsid w:val="00EB66F2"/>
    <w:rsid w:val="00EB6966"/>
    <w:rsid w:val="00EB6B75"/>
    <w:rsid w:val="00EB6D8F"/>
    <w:rsid w:val="00EB6D91"/>
    <w:rsid w:val="00EB6FCF"/>
    <w:rsid w:val="00EB704D"/>
    <w:rsid w:val="00EB7360"/>
    <w:rsid w:val="00EB74DA"/>
    <w:rsid w:val="00EB75A5"/>
    <w:rsid w:val="00EB761D"/>
    <w:rsid w:val="00EB7AF6"/>
    <w:rsid w:val="00EB7F19"/>
    <w:rsid w:val="00EC0145"/>
    <w:rsid w:val="00EC01E2"/>
    <w:rsid w:val="00EC01F7"/>
    <w:rsid w:val="00EC02BD"/>
    <w:rsid w:val="00EC0511"/>
    <w:rsid w:val="00EC065D"/>
    <w:rsid w:val="00EC072C"/>
    <w:rsid w:val="00EC0B44"/>
    <w:rsid w:val="00EC0EDD"/>
    <w:rsid w:val="00EC0F01"/>
    <w:rsid w:val="00EC12BA"/>
    <w:rsid w:val="00EC165F"/>
    <w:rsid w:val="00EC1AA5"/>
    <w:rsid w:val="00EC1B35"/>
    <w:rsid w:val="00EC1BEE"/>
    <w:rsid w:val="00EC1CB6"/>
    <w:rsid w:val="00EC24D4"/>
    <w:rsid w:val="00EC2539"/>
    <w:rsid w:val="00EC2581"/>
    <w:rsid w:val="00EC2B83"/>
    <w:rsid w:val="00EC2F09"/>
    <w:rsid w:val="00EC332B"/>
    <w:rsid w:val="00EC34E1"/>
    <w:rsid w:val="00EC354B"/>
    <w:rsid w:val="00EC3A22"/>
    <w:rsid w:val="00EC3ADE"/>
    <w:rsid w:val="00EC3B24"/>
    <w:rsid w:val="00EC3BD8"/>
    <w:rsid w:val="00EC3CAB"/>
    <w:rsid w:val="00EC3EDF"/>
    <w:rsid w:val="00EC41CF"/>
    <w:rsid w:val="00EC43C1"/>
    <w:rsid w:val="00EC4570"/>
    <w:rsid w:val="00EC4916"/>
    <w:rsid w:val="00EC497D"/>
    <w:rsid w:val="00EC49FC"/>
    <w:rsid w:val="00EC4A6B"/>
    <w:rsid w:val="00EC4CFA"/>
    <w:rsid w:val="00EC4DEA"/>
    <w:rsid w:val="00EC564D"/>
    <w:rsid w:val="00EC5B24"/>
    <w:rsid w:val="00EC5D68"/>
    <w:rsid w:val="00EC5F06"/>
    <w:rsid w:val="00EC5F41"/>
    <w:rsid w:val="00EC6189"/>
    <w:rsid w:val="00EC637B"/>
    <w:rsid w:val="00EC6828"/>
    <w:rsid w:val="00EC6B42"/>
    <w:rsid w:val="00EC6B57"/>
    <w:rsid w:val="00EC6E8C"/>
    <w:rsid w:val="00EC73C2"/>
    <w:rsid w:val="00EC7972"/>
    <w:rsid w:val="00EC7EDC"/>
    <w:rsid w:val="00EC7F1F"/>
    <w:rsid w:val="00ED0102"/>
    <w:rsid w:val="00ED037B"/>
    <w:rsid w:val="00ED0598"/>
    <w:rsid w:val="00ED05A6"/>
    <w:rsid w:val="00ED06FA"/>
    <w:rsid w:val="00ED0CBC"/>
    <w:rsid w:val="00ED0F35"/>
    <w:rsid w:val="00ED1012"/>
    <w:rsid w:val="00ED105D"/>
    <w:rsid w:val="00ED113C"/>
    <w:rsid w:val="00ED1215"/>
    <w:rsid w:val="00ED14C3"/>
    <w:rsid w:val="00ED1784"/>
    <w:rsid w:val="00ED1F12"/>
    <w:rsid w:val="00ED2090"/>
    <w:rsid w:val="00ED2402"/>
    <w:rsid w:val="00ED2C39"/>
    <w:rsid w:val="00ED2DBE"/>
    <w:rsid w:val="00ED3135"/>
    <w:rsid w:val="00ED3364"/>
    <w:rsid w:val="00ED3785"/>
    <w:rsid w:val="00ED3A5B"/>
    <w:rsid w:val="00ED3ACC"/>
    <w:rsid w:val="00ED42DF"/>
    <w:rsid w:val="00ED4EC3"/>
    <w:rsid w:val="00ED4EEB"/>
    <w:rsid w:val="00ED54C9"/>
    <w:rsid w:val="00ED55F3"/>
    <w:rsid w:val="00ED597C"/>
    <w:rsid w:val="00ED5B0E"/>
    <w:rsid w:val="00ED5D23"/>
    <w:rsid w:val="00ED6402"/>
    <w:rsid w:val="00ED665D"/>
    <w:rsid w:val="00ED670C"/>
    <w:rsid w:val="00ED679C"/>
    <w:rsid w:val="00ED699C"/>
    <w:rsid w:val="00ED6D4D"/>
    <w:rsid w:val="00ED6F12"/>
    <w:rsid w:val="00ED725D"/>
    <w:rsid w:val="00ED7479"/>
    <w:rsid w:val="00ED754C"/>
    <w:rsid w:val="00ED755E"/>
    <w:rsid w:val="00ED77D6"/>
    <w:rsid w:val="00ED7BE8"/>
    <w:rsid w:val="00EE040C"/>
    <w:rsid w:val="00EE09E4"/>
    <w:rsid w:val="00EE0BE1"/>
    <w:rsid w:val="00EE0C7C"/>
    <w:rsid w:val="00EE1077"/>
    <w:rsid w:val="00EE1864"/>
    <w:rsid w:val="00EE1A48"/>
    <w:rsid w:val="00EE1B37"/>
    <w:rsid w:val="00EE1C45"/>
    <w:rsid w:val="00EE2261"/>
    <w:rsid w:val="00EE22EA"/>
    <w:rsid w:val="00EE2532"/>
    <w:rsid w:val="00EE26D2"/>
    <w:rsid w:val="00EE26FA"/>
    <w:rsid w:val="00EE299F"/>
    <w:rsid w:val="00EE2ABF"/>
    <w:rsid w:val="00EE2C2D"/>
    <w:rsid w:val="00EE2C9D"/>
    <w:rsid w:val="00EE2CA4"/>
    <w:rsid w:val="00EE3568"/>
    <w:rsid w:val="00EE35F3"/>
    <w:rsid w:val="00EE36A6"/>
    <w:rsid w:val="00EE379B"/>
    <w:rsid w:val="00EE39FC"/>
    <w:rsid w:val="00EE4017"/>
    <w:rsid w:val="00EE409D"/>
    <w:rsid w:val="00EE42D9"/>
    <w:rsid w:val="00EE464F"/>
    <w:rsid w:val="00EE481E"/>
    <w:rsid w:val="00EE4B0F"/>
    <w:rsid w:val="00EE4B5D"/>
    <w:rsid w:val="00EE4E70"/>
    <w:rsid w:val="00EE4EB6"/>
    <w:rsid w:val="00EE503C"/>
    <w:rsid w:val="00EE5128"/>
    <w:rsid w:val="00EE5C68"/>
    <w:rsid w:val="00EE5C8A"/>
    <w:rsid w:val="00EE5EC1"/>
    <w:rsid w:val="00EE6076"/>
    <w:rsid w:val="00EE64CC"/>
    <w:rsid w:val="00EE6845"/>
    <w:rsid w:val="00EE6BBF"/>
    <w:rsid w:val="00EE6FAA"/>
    <w:rsid w:val="00EE75D5"/>
    <w:rsid w:val="00EE75EF"/>
    <w:rsid w:val="00EE7CF0"/>
    <w:rsid w:val="00EF04CC"/>
    <w:rsid w:val="00EF0828"/>
    <w:rsid w:val="00EF0909"/>
    <w:rsid w:val="00EF0AD2"/>
    <w:rsid w:val="00EF1DB8"/>
    <w:rsid w:val="00EF1E08"/>
    <w:rsid w:val="00EF1E74"/>
    <w:rsid w:val="00EF23AB"/>
    <w:rsid w:val="00EF24C9"/>
    <w:rsid w:val="00EF26F0"/>
    <w:rsid w:val="00EF2831"/>
    <w:rsid w:val="00EF2CBE"/>
    <w:rsid w:val="00EF3125"/>
    <w:rsid w:val="00EF312C"/>
    <w:rsid w:val="00EF3154"/>
    <w:rsid w:val="00EF352C"/>
    <w:rsid w:val="00EF3580"/>
    <w:rsid w:val="00EF402A"/>
    <w:rsid w:val="00EF40FC"/>
    <w:rsid w:val="00EF42D0"/>
    <w:rsid w:val="00EF453A"/>
    <w:rsid w:val="00EF4802"/>
    <w:rsid w:val="00EF48CD"/>
    <w:rsid w:val="00EF494C"/>
    <w:rsid w:val="00EF520E"/>
    <w:rsid w:val="00EF54F8"/>
    <w:rsid w:val="00EF5886"/>
    <w:rsid w:val="00EF5924"/>
    <w:rsid w:val="00EF5C10"/>
    <w:rsid w:val="00EF5C15"/>
    <w:rsid w:val="00EF5F99"/>
    <w:rsid w:val="00EF6603"/>
    <w:rsid w:val="00EF6876"/>
    <w:rsid w:val="00EF6BC9"/>
    <w:rsid w:val="00EF736D"/>
    <w:rsid w:val="00EF73B0"/>
    <w:rsid w:val="00EF75FE"/>
    <w:rsid w:val="00EF773F"/>
    <w:rsid w:val="00EF7AB6"/>
    <w:rsid w:val="00EF7AE0"/>
    <w:rsid w:val="00EF7DBF"/>
    <w:rsid w:val="00F0028F"/>
    <w:rsid w:val="00F003ED"/>
    <w:rsid w:val="00F00619"/>
    <w:rsid w:val="00F00807"/>
    <w:rsid w:val="00F00B7F"/>
    <w:rsid w:val="00F00D66"/>
    <w:rsid w:val="00F00EF4"/>
    <w:rsid w:val="00F015B7"/>
    <w:rsid w:val="00F016BA"/>
    <w:rsid w:val="00F02106"/>
    <w:rsid w:val="00F021A8"/>
    <w:rsid w:val="00F0253C"/>
    <w:rsid w:val="00F02B13"/>
    <w:rsid w:val="00F02E7C"/>
    <w:rsid w:val="00F033AD"/>
    <w:rsid w:val="00F037DA"/>
    <w:rsid w:val="00F03966"/>
    <w:rsid w:val="00F03AF4"/>
    <w:rsid w:val="00F03EF1"/>
    <w:rsid w:val="00F04071"/>
    <w:rsid w:val="00F04495"/>
    <w:rsid w:val="00F04549"/>
    <w:rsid w:val="00F04584"/>
    <w:rsid w:val="00F04B6F"/>
    <w:rsid w:val="00F053B7"/>
    <w:rsid w:val="00F05D11"/>
    <w:rsid w:val="00F062DE"/>
    <w:rsid w:val="00F067AB"/>
    <w:rsid w:val="00F06952"/>
    <w:rsid w:val="00F06B14"/>
    <w:rsid w:val="00F06C71"/>
    <w:rsid w:val="00F06DEC"/>
    <w:rsid w:val="00F07447"/>
    <w:rsid w:val="00F07757"/>
    <w:rsid w:val="00F07EEC"/>
    <w:rsid w:val="00F07EF2"/>
    <w:rsid w:val="00F07F88"/>
    <w:rsid w:val="00F1010D"/>
    <w:rsid w:val="00F1024E"/>
    <w:rsid w:val="00F10353"/>
    <w:rsid w:val="00F10359"/>
    <w:rsid w:val="00F106AD"/>
    <w:rsid w:val="00F1082A"/>
    <w:rsid w:val="00F10D77"/>
    <w:rsid w:val="00F110E0"/>
    <w:rsid w:val="00F11B3E"/>
    <w:rsid w:val="00F1248F"/>
    <w:rsid w:val="00F12F39"/>
    <w:rsid w:val="00F12F3E"/>
    <w:rsid w:val="00F13189"/>
    <w:rsid w:val="00F13452"/>
    <w:rsid w:val="00F1378F"/>
    <w:rsid w:val="00F1382C"/>
    <w:rsid w:val="00F139CE"/>
    <w:rsid w:val="00F139FA"/>
    <w:rsid w:val="00F13A51"/>
    <w:rsid w:val="00F13CA0"/>
    <w:rsid w:val="00F13F54"/>
    <w:rsid w:val="00F14070"/>
    <w:rsid w:val="00F140C0"/>
    <w:rsid w:val="00F14159"/>
    <w:rsid w:val="00F1437E"/>
    <w:rsid w:val="00F147A4"/>
    <w:rsid w:val="00F14B7E"/>
    <w:rsid w:val="00F14ECC"/>
    <w:rsid w:val="00F150E5"/>
    <w:rsid w:val="00F1518A"/>
    <w:rsid w:val="00F1534C"/>
    <w:rsid w:val="00F1568F"/>
    <w:rsid w:val="00F16294"/>
    <w:rsid w:val="00F163AE"/>
    <w:rsid w:val="00F16487"/>
    <w:rsid w:val="00F164C5"/>
    <w:rsid w:val="00F1656F"/>
    <w:rsid w:val="00F168E7"/>
    <w:rsid w:val="00F16A89"/>
    <w:rsid w:val="00F173D3"/>
    <w:rsid w:val="00F17690"/>
    <w:rsid w:val="00F1782D"/>
    <w:rsid w:val="00F17904"/>
    <w:rsid w:val="00F17E45"/>
    <w:rsid w:val="00F201C6"/>
    <w:rsid w:val="00F20E14"/>
    <w:rsid w:val="00F20F0B"/>
    <w:rsid w:val="00F2108C"/>
    <w:rsid w:val="00F213C8"/>
    <w:rsid w:val="00F214BE"/>
    <w:rsid w:val="00F21549"/>
    <w:rsid w:val="00F21E34"/>
    <w:rsid w:val="00F22011"/>
    <w:rsid w:val="00F221DD"/>
    <w:rsid w:val="00F22788"/>
    <w:rsid w:val="00F227F9"/>
    <w:rsid w:val="00F228B6"/>
    <w:rsid w:val="00F22ADA"/>
    <w:rsid w:val="00F22E21"/>
    <w:rsid w:val="00F22F62"/>
    <w:rsid w:val="00F23027"/>
    <w:rsid w:val="00F2321E"/>
    <w:rsid w:val="00F2342F"/>
    <w:rsid w:val="00F234BF"/>
    <w:rsid w:val="00F23BA4"/>
    <w:rsid w:val="00F23CF9"/>
    <w:rsid w:val="00F23E48"/>
    <w:rsid w:val="00F2414A"/>
    <w:rsid w:val="00F241B4"/>
    <w:rsid w:val="00F2454B"/>
    <w:rsid w:val="00F24995"/>
    <w:rsid w:val="00F24EAF"/>
    <w:rsid w:val="00F250D9"/>
    <w:rsid w:val="00F2513C"/>
    <w:rsid w:val="00F252E4"/>
    <w:rsid w:val="00F25783"/>
    <w:rsid w:val="00F25ADC"/>
    <w:rsid w:val="00F260C3"/>
    <w:rsid w:val="00F26213"/>
    <w:rsid w:val="00F26325"/>
    <w:rsid w:val="00F26480"/>
    <w:rsid w:val="00F2718B"/>
    <w:rsid w:val="00F273BD"/>
    <w:rsid w:val="00F277D5"/>
    <w:rsid w:val="00F278D4"/>
    <w:rsid w:val="00F27959"/>
    <w:rsid w:val="00F27A2E"/>
    <w:rsid w:val="00F27BC3"/>
    <w:rsid w:val="00F27D0E"/>
    <w:rsid w:val="00F30069"/>
    <w:rsid w:val="00F30074"/>
    <w:rsid w:val="00F30237"/>
    <w:rsid w:val="00F30E29"/>
    <w:rsid w:val="00F311F6"/>
    <w:rsid w:val="00F3159B"/>
    <w:rsid w:val="00F3175F"/>
    <w:rsid w:val="00F31A83"/>
    <w:rsid w:val="00F31D81"/>
    <w:rsid w:val="00F31F23"/>
    <w:rsid w:val="00F323A7"/>
    <w:rsid w:val="00F32435"/>
    <w:rsid w:val="00F32878"/>
    <w:rsid w:val="00F32FF8"/>
    <w:rsid w:val="00F33099"/>
    <w:rsid w:val="00F330F5"/>
    <w:rsid w:val="00F333A2"/>
    <w:rsid w:val="00F33516"/>
    <w:rsid w:val="00F33A38"/>
    <w:rsid w:val="00F33B09"/>
    <w:rsid w:val="00F33BE8"/>
    <w:rsid w:val="00F343B1"/>
    <w:rsid w:val="00F343EF"/>
    <w:rsid w:val="00F34511"/>
    <w:rsid w:val="00F348C6"/>
    <w:rsid w:val="00F34C4D"/>
    <w:rsid w:val="00F34F00"/>
    <w:rsid w:val="00F35489"/>
    <w:rsid w:val="00F35903"/>
    <w:rsid w:val="00F36123"/>
    <w:rsid w:val="00F36593"/>
    <w:rsid w:val="00F367B2"/>
    <w:rsid w:val="00F36864"/>
    <w:rsid w:val="00F3696F"/>
    <w:rsid w:val="00F37463"/>
    <w:rsid w:val="00F37546"/>
    <w:rsid w:val="00F37676"/>
    <w:rsid w:val="00F37EC0"/>
    <w:rsid w:val="00F40487"/>
    <w:rsid w:val="00F40AEA"/>
    <w:rsid w:val="00F40B20"/>
    <w:rsid w:val="00F40CDA"/>
    <w:rsid w:val="00F40DCC"/>
    <w:rsid w:val="00F4119A"/>
    <w:rsid w:val="00F41239"/>
    <w:rsid w:val="00F413E1"/>
    <w:rsid w:val="00F41513"/>
    <w:rsid w:val="00F41841"/>
    <w:rsid w:val="00F41AA0"/>
    <w:rsid w:val="00F41D7A"/>
    <w:rsid w:val="00F42265"/>
    <w:rsid w:val="00F423C1"/>
    <w:rsid w:val="00F4245E"/>
    <w:rsid w:val="00F4259B"/>
    <w:rsid w:val="00F42859"/>
    <w:rsid w:val="00F42867"/>
    <w:rsid w:val="00F4292A"/>
    <w:rsid w:val="00F42B59"/>
    <w:rsid w:val="00F42C91"/>
    <w:rsid w:val="00F42D70"/>
    <w:rsid w:val="00F42DFF"/>
    <w:rsid w:val="00F430F2"/>
    <w:rsid w:val="00F43136"/>
    <w:rsid w:val="00F431B9"/>
    <w:rsid w:val="00F43398"/>
    <w:rsid w:val="00F438CF"/>
    <w:rsid w:val="00F439AE"/>
    <w:rsid w:val="00F43E26"/>
    <w:rsid w:val="00F44397"/>
    <w:rsid w:val="00F4469A"/>
    <w:rsid w:val="00F44781"/>
    <w:rsid w:val="00F44F74"/>
    <w:rsid w:val="00F45010"/>
    <w:rsid w:val="00F452CB"/>
    <w:rsid w:val="00F45548"/>
    <w:rsid w:val="00F45929"/>
    <w:rsid w:val="00F45A5E"/>
    <w:rsid w:val="00F45AB6"/>
    <w:rsid w:val="00F45BEE"/>
    <w:rsid w:val="00F45D8F"/>
    <w:rsid w:val="00F4602F"/>
    <w:rsid w:val="00F4625C"/>
    <w:rsid w:val="00F4640C"/>
    <w:rsid w:val="00F464BE"/>
    <w:rsid w:val="00F466B1"/>
    <w:rsid w:val="00F46990"/>
    <w:rsid w:val="00F46B76"/>
    <w:rsid w:val="00F47191"/>
    <w:rsid w:val="00F47245"/>
    <w:rsid w:val="00F47518"/>
    <w:rsid w:val="00F47891"/>
    <w:rsid w:val="00F47AE2"/>
    <w:rsid w:val="00F47F46"/>
    <w:rsid w:val="00F50372"/>
    <w:rsid w:val="00F50742"/>
    <w:rsid w:val="00F50B6C"/>
    <w:rsid w:val="00F50BC3"/>
    <w:rsid w:val="00F50C75"/>
    <w:rsid w:val="00F5161E"/>
    <w:rsid w:val="00F517B4"/>
    <w:rsid w:val="00F5186D"/>
    <w:rsid w:val="00F51BB6"/>
    <w:rsid w:val="00F52D3A"/>
    <w:rsid w:val="00F53544"/>
    <w:rsid w:val="00F535DA"/>
    <w:rsid w:val="00F53AB5"/>
    <w:rsid w:val="00F53CB2"/>
    <w:rsid w:val="00F53E55"/>
    <w:rsid w:val="00F5417B"/>
    <w:rsid w:val="00F5431D"/>
    <w:rsid w:val="00F5443A"/>
    <w:rsid w:val="00F544AD"/>
    <w:rsid w:val="00F54930"/>
    <w:rsid w:val="00F54A50"/>
    <w:rsid w:val="00F54AF4"/>
    <w:rsid w:val="00F54D17"/>
    <w:rsid w:val="00F54F79"/>
    <w:rsid w:val="00F5506B"/>
    <w:rsid w:val="00F552B8"/>
    <w:rsid w:val="00F55C19"/>
    <w:rsid w:val="00F55D91"/>
    <w:rsid w:val="00F55EA1"/>
    <w:rsid w:val="00F55F66"/>
    <w:rsid w:val="00F5659A"/>
    <w:rsid w:val="00F56975"/>
    <w:rsid w:val="00F56A2D"/>
    <w:rsid w:val="00F56F4D"/>
    <w:rsid w:val="00F56F73"/>
    <w:rsid w:val="00F56FE3"/>
    <w:rsid w:val="00F573EE"/>
    <w:rsid w:val="00F578A0"/>
    <w:rsid w:val="00F578B3"/>
    <w:rsid w:val="00F57F71"/>
    <w:rsid w:val="00F6046A"/>
    <w:rsid w:val="00F604F9"/>
    <w:rsid w:val="00F608E4"/>
    <w:rsid w:val="00F611B0"/>
    <w:rsid w:val="00F617DA"/>
    <w:rsid w:val="00F61CF1"/>
    <w:rsid w:val="00F62047"/>
    <w:rsid w:val="00F62255"/>
    <w:rsid w:val="00F622C8"/>
    <w:rsid w:val="00F62975"/>
    <w:rsid w:val="00F63173"/>
    <w:rsid w:val="00F631D7"/>
    <w:rsid w:val="00F6323B"/>
    <w:rsid w:val="00F6334A"/>
    <w:rsid w:val="00F6334C"/>
    <w:rsid w:val="00F6391F"/>
    <w:rsid w:val="00F63DC6"/>
    <w:rsid w:val="00F63ED3"/>
    <w:rsid w:val="00F63F3D"/>
    <w:rsid w:val="00F6400E"/>
    <w:rsid w:val="00F64A08"/>
    <w:rsid w:val="00F6506F"/>
    <w:rsid w:val="00F653F2"/>
    <w:rsid w:val="00F655BB"/>
    <w:rsid w:val="00F66F24"/>
    <w:rsid w:val="00F67065"/>
    <w:rsid w:val="00F6712D"/>
    <w:rsid w:val="00F671EF"/>
    <w:rsid w:val="00F672D8"/>
    <w:rsid w:val="00F677EB"/>
    <w:rsid w:val="00F67B5C"/>
    <w:rsid w:val="00F67D9A"/>
    <w:rsid w:val="00F67E61"/>
    <w:rsid w:val="00F70AD6"/>
    <w:rsid w:val="00F70B05"/>
    <w:rsid w:val="00F70F60"/>
    <w:rsid w:val="00F70FAC"/>
    <w:rsid w:val="00F713CE"/>
    <w:rsid w:val="00F713F3"/>
    <w:rsid w:val="00F7148D"/>
    <w:rsid w:val="00F71679"/>
    <w:rsid w:val="00F71969"/>
    <w:rsid w:val="00F71A1E"/>
    <w:rsid w:val="00F71A51"/>
    <w:rsid w:val="00F71A6C"/>
    <w:rsid w:val="00F71DA2"/>
    <w:rsid w:val="00F71F4C"/>
    <w:rsid w:val="00F721B2"/>
    <w:rsid w:val="00F72369"/>
    <w:rsid w:val="00F7275C"/>
    <w:rsid w:val="00F72AB5"/>
    <w:rsid w:val="00F72B6F"/>
    <w:rsid w:val="00F7345C"/>
    <w:rsid w:val="00F736D4"/>
    <w:rsid w:val="00F73860"/>
    <w:rsid w:val="00F73BAC"/>
    <w:rsid w:val="00F73F0E"/>
    <w:rsid w:val="00F74863"/>
    <w:rsid w:val="00F74E28"/>
    <w:rsid w:val="00F75976"/>
    <w:rsid w:val="00F76227"/>
    <w:rsid w:val="00F7660D"/>
    <w:rsid w:val="00F76E26"/>
    <w:rsid w:val="00F770B3"/>
    <w:rsid w:val="00F7735B"/>
    <w:rsid w:val="00F77377"/>
    <w:rsid w:val="00F77883"/>
    <w:rsid w:val="00F77AF7"/>
    <w:rsid w:val="00F77D4D"/>
    <w:rsid w:val="00F80285"/>
    <w:rsid w:val="00F802FF"/>
    <w:rsid w:val="00F807AD"/>
    <w:rsid w:val="00F80CBD"/>
    <w:rsid w:val="00F80FD6"/>
    <w:rsid w:val="00F81024"/>
    <w:rsid w:val="00F81792"/>
    <w:rsid w:val="00F8185B"/>
    <w:rsid w:val="00F81975"/>
    <w:rsid w:val="00F81C45"/>
    <w:rsid w:val="00F81C98"/>
    <w:rsid w:val="00F81E07"/>
    <w:rsid w:val="00F81EF1"/>
    <w:rsid w:val="00F82121"/>
    <w:rsid w:val="00F8282A"/>
    <w:rsid w:val="00F82A09"/>
    <w:rsid w:val="00F82C43"/>
    <w:rsid w:val="00F82D74"/>
    <w:rsid w:val="00F82E94"/>
    <w:rsid w:val="00F836E4"/>
    <w:rsid w:val="00F83862"/>
    <w:rsid w:val="00F83940"/>
    <w:rsid w:val="00F83D8F"/>
    <w:rsid w:val="00F84174"/>
    <w:rsid w:val="00F84293"/>
    <w:rsid w:val="00F844F6"/>
    <w:rsid w:val="00F8457C"/>
    <w:rsid w:val="00F84698"/>
    <w:rsid w:val="00F849CC"/>
    <w:rsid w:val="00F84C5E"/>
    <w:rsid w:val="00F84E25"/>
    <w:rsid w:val="00F84E32"/>
    <w:rsid w:val="00F84EF3"/>
    <w:rsid w:val="00F850A4"/>
    <w:rsid w:val="00F8524A"/>
    <w:rsid w:val="00F8540B"/>
    <w:rsid w:val="00F855EA"/>
    <w:rsid w:val="00F8566F"/>
    <w:rsid w:val="00F85763"/>
    <w:rsid w:val="00F85870"/>
    <w:rsid w:val="00F85B09"/>
    <w:rsid w:val="00F85DC1"/>
    <w:rsid w:val="00F8622E"/>
    <w:rsid w:val="00F86A42"/>
    <w:rsid w:val="00F86E9E"/>
    <w:rsid w:val="00F86F09"/>
    <w:rsid w:val="00F874A0"/>
    <w:rsid w:val="00F8768E"/>
    <w:rsid w:val="00F87834"/>
    <w:rsid w:val="00F87A71"/>
    <w:rsid w:val="00F87CA0"/>
    <w:rsid w:val="00F87CB9"/>
    <w:rsid w:val="00F87ED5"/>
    <w:rsid w:val="00F904F8"/>
    <w:rsid w:val="00F9056F"/>
    <w:rsid w:val="00F906AB"/>
    <w:rsid w:val="00F9084F"/>
    <w:rsid w:val="00F90853"/>
    <w:rsid w:val="00F90855"/>
    <w:rsid w:val="00F909BF"/>
    <w:rsid w:val="00F90AEC"/>
    <w:rsid w:val="00F90E5D"/>
    <w:rsid w:val="00F91022"/>
    <w:rsid w:val="00F91057"/>
    <w:rsid w:val="00F913DC"/>
    <w:rsid w:val="00F915BC"/>
    <w:rsid w:val="00F91607"/>
    <w:rsid w:val="00F9169C"/>
    <w:rsid w:val="00F91989"/>
    <w:rsid w:val="00F91B66"/>
    <w:rsid w:val="00F91C82"/>
    <w:rsid w:val="00F92218"/>
    <w:rsid w:val="00F922C1"/>
    <w:rsid w:val="00F928ED"/>
    <w:rsid w:val="00F92902"/>
    <w:rsid w:val="00F92A4C"/>
    <w:rsid w:val="00F92A90"/>
    <w:rsid w:val="00F92DBF"/>
    <w:rsid w:val="00F936AF"/>
    <w:rsid w:val="00F93AA3"/>
    <w:rsid w:val="00F93F95"/>
    <w:rsid w:val="00F94102"/>
    <w:rsid w:val="00F943A3"/>
    <w:rsid w:val="00F9449B"/>
    <w:rsid w:val="00F944D3"/>
    <w:rsid w:val="00F94F6D"/>
    <w:rsid w:val="00F95084"/>
    <w:rsid w:val="00F954BD"/>
    <w:rsid w:val="00F954CE"/>
    <w:rsid w:val="00F954DA"/>
    <w:rsid w:val="00F9596D"/>
    <w:rsid w:val="00F95D2D"/>
    <w:rsid w:val="00F9616E"/>
    <w:rsid w:val="00F9647B"/>
    <w:rsid w:val="00F96BEC"/>
    <w:rsid w:val="00F97099"/>
    <w:rsid w:val="00F973C0"/>
    <w:rsid w:val="00F975D4"/>
    <w:rsid w:val="00F976E3"/>
    <w:rsid w:val="00F977DD"/>
    <w:rsid w:val="00F97E67"/>
    <w:rsid w:val="00F97F6D"/>
    <w:rsid w:val="00FA000F"/>
    <w:rsid w:val="00FA004F"/>
    <w:rsid w:val="00FA0250"/>
    <w:rsid w:val="00FA05ED"/>
    <w:rsid w:val="00FA0CA6"/>
    <w:rsid w:val="00FA0CFF"/>
    <w:rsid w:val="00FA10A2"/>
    <w:rsid w:val="00FA133A"/>
    <w:rsid w:val="00FA1452"/>
    <w:rsid w:val="00FA1514"/>
    <w:rsid w:val="00FA1A28"/>
    <w:rsid w:val="00FA218E"/>
    <w:rsid w:val="00FA21C0"/>
    <w:rsid w:val="00FA23B1"/>
    <w:rsid w:val="00FA2431"/>
    <w:rsid w:val="00FA2A12"/>
    <w:rsid w:val="00FA3263"/>
    <w:rsid w:val="00FA35C7"/>
    <w:rsid w:val="00FA36DB"/>
    <w:rsid w:val="00FA3737"/>
    <w:rsid w:val="00FA376F"/>
    <w:rsid w:val="00FA396C"/>
    <w:rsid w:val="00FA3E23"/>
    <w:rsid w:val="00FA3ED6"/>
    <w:rsid w:val="00FA464F"/>
    <w:rsid w:val="00FA4802"/>
    <w:rsid w:val="00FA486B"/>
    <w:rsid w:val="00FA48F9"/>
    <w:rsid w:val="00FA4AD9"/>
    <w:rsid w:val="00FA4D41"/>
    <w:rsid w:val="00FA4DD0"/>
    <w:rsid w:val="00FA5A20"/>
    <w:rsid w:val="00FA5B97"/>
    <w:rsid w:val="00FA5BC7"/>
    <w:rsid w:val="00FA61B3"/>
    <w:rsid w:val="00FA6269"/>
    <w:rsid w:val="00FA652D"/>
    <w:rsid w:val="00FA65B1"/>
    <w:rsid w:val="00FA6E5F"/>
    <w:rsid w:val="00FA6FE4"/>
    <w:rsid w:val="00FA7140"/>
    <w:rsid w:val="00FA7214"/>
    <w:rsid w:val="00FA72F6"/>
    <w:rsid w:val="00FA778C"/>
    <w:rsid w:val="00FA7944"/>
    <w:rsid w:val="00FA795D"/>
    <w:rsid w:val="00FA7BF7"/>
    <w:rsid w:val="00FA7E61"/>
    <w:rsid w:val="00FB010B"/>
    <w:rsid w:val="00FB01D4"/>
    <w:rsid w:val="00FB0A22"/>
    <w:rsid w:val="00FB0B8B"/>
    <w:rsid w:val="00FB0C4C"/>
    <w:rsid w:val="00FB11C1"/>
    <w:rsid w:val="00FB175E"/>
    <w:rsid w:val="00FB1ADF"/>
    <w:rsid w:val="00FB1FF7"/>
    <w:rsid w:val="00FB21E1"/>
    <w:rsid w:val="00FB241F"/>
    <w:rsid w:val="00FB2501"/>
    <w:rsid w:val="00FB298B"/>
    <w:rsid w:val="00FB2FB2"/>
    <w:rsid w:val="00FB3149"/>
    <w:rsid w:val="00FB3213"/>
    <w:rsid w:val="00FB3A3E"/>
    <w:rsid w:val="00FB3C1C"/>
    <w:rsid w:val="00FB3E4D"/>
    <w:rsid w:val="00FB3E5F"/>
    <w:rsid w:val="00FB402B"/>
    <w:rsid w:val="00FB431C"/>
    <w:rsid w:val="00FB457D"/>
    <w:rsid w:val="00FB4DC0"/>
    <w:rsid w:val="00FB4E0D"/>
    <w:rsid w:val="00FB524D"/>
    <w:rsid w:val="00FB5272"/>
    <w:rsid w:val="00FB59A4"/>
    <w:rsid w:val="00FB59C8"/>
    <w:rsid w:val="00FB5A18"/>
    <w:rsid w:val="00FB5A75"/>
    <w:rsid w:val="00FB5B9F"/>
    <w:rsid w:val="00FB5BA2"/>
    <w:rsid w:val="00FB5D81"/>
    <w:rsid w:val="00FB5FFB"/>
    <w:rsid w:val="00FB60EC"/>
    <w:rsid w:val="00FB61FD"/>
    <w:rsid w:val="00FB62CB"/>
    <w:rsid w:val="00FB6476"/>
    <w:rsid w:val="00FB6622"/>
    <w:rsid w:val="00FB6792"/>
    <w:rsid w:val="00FB6A8C"/>
    <w:rsid w:val="00FB6BFD"/>
    <w:rsid w:val="00FB6C82"/>
    <w:rsid w:val="00FB7524"/>
    <w:rsid w:val="00FB76B8"/>
    <w:rsid w:val="00FB7747"/>
    <w:rsid w:val="00FB7849"/>
    <w:rsid w:val="00FB7867"/>
    <w:rsid w:val="00FB796D"/>
    <w:rsid w:val="00FB7D1F"/>
    <w:rsid w:val="00FB7F38"/>
    <w:rsid w:val="00FB7F87"/>
    <w:rsid w:val="00FB7FB8"/>
    <w:rsid w:val="00FC00D4"/>
    <w:rsid w:val="00FC01F8"/>
    <w:rsid w:val="00FC0222"/>
    <w:rsid w:val="00FC044B"/>
    <w:rsid w:val="00FC05A1"/>
    <w:rsid w:val="00FC07FB"/>
    <w:rsid w:val="00FC08DE"/>
    <w:rsid w:val="00FC090E"/>
    <w:rsid w:val="00FC12AF"/>
    <w:rsid w:val="00FC1499"/>
    <w:rsid w:val="00FC1AF0"/>
    <w:rsid w:val="00FC2032"/>
    <w:rsid w:val="00FC20ED"/>
    <w:rsid w:val="00FC2668"/>
    <w:rsid w:val="00FC273D"/>
    <w:rsid w:val="00FC2B32"/>
    <w:rsid w:val="00FC2B50"/>
    <w:rsid w:val="00FC2C9D"/>
    <w:rsid w:val="00FC313D"/>
    <w:rsid w:val="00FC33AE"/>
    <w:rsid w:val="00FC341B"/>
    <w:rsid w:val="00FC3599"/>
    <w:rsid w:val="00FC3858"/>
    <w:rsid w:val="00FC39B3"/>
    <w:rsid w:val="00FC3B8C"/>
    <w:rsid w:val="00FC3C6D"/>
    <w:rsid w:val="00FC47B5"/>
    <w:rsid w:val="00FC486A"/>
    <w:rsid w:val="00FC4A00"/>
    <w:rsid w:val="00FC4A88"/>
    <w:rsid w:val="00FC4C95"/>
    <w:rsid w:val="00FC53A6"/>
    <w:rsid w:val="00FC5680"/>
    <w:rsid w:val="00FC579F"/>
    <w:rsid w:val="00FC59F9"/>
    <w:rsid w:val="00FC5A5F"/>
    <w:rsid w:val="00FC62F9"/>
    <w:rsid w:val="00FC6706"/>
    <w:rsid w:val="00FC6C71"/>
    <w:rsid w:val="00FC6C83"/>
    <w:rsid w:val="00FC6F93"/>
    <w:rsid w:val="00FC7802"/>
    <w:rsid w:val="00FC7878"/>
    <w:rsid w:val="00FC7926"/>
    <w:rsid w:val="00FC799C"/>
    <w:rsid w:val="00FC7ADE"/>
    <w:rsid w:val="00FC7CFE"/>
    <w:rsid w:val="00FD027C"/>
    <w:rsid w:val="00FD0285"/>
    <w:rsid w:val="00FD039B"/>
    <w:rsid w:val="00FD05B0"/>
    <w:rsid w:val="00FD0BAF"/>
    <w:rsid w:val="00FD0F04"/>
    <w:rsid w:val="00FD131A"/>
    <w:rsid w:val="00FD136A"/>
    <w:rsid w:val="00FD143C"/>
    <w:rsid w:val="00FD14BC"/>
    <w:rsid w:val="00FD153C"/>
    <w:rsid w:val="00FD1916"/>
    <w:rsid w:val="00FD191D"/>
    <w:rsid w:val="00FD1CF2"/>
    <w:rsid w:val="00FD1E47"/>
    <w:rsid w:val="00FD27A6"/>
    <w:rsid w:val="00FD2F98"/>
    <w:rsid w:val="00FD3345"/>
    <w:rsid w:val="00FD36B8"/>
    <w:rsid w:val="00FD3A82"/>
    <w:rsid w:val="00FD4027"/>
    <w:rsid w:val="00FD4531"/>
    <w:rsid w:val="00FD46C4"/>
    <w:rsid w:val="00FD4C29"/>
    <w:rsid w:val="00FD4CAE"/>
    <w:rsid w:val="00FD4F5D"/>
    <w:rsid w:val="00FD505F"/>
    <w:rsid w:val="00FD5513"/>
    <w:rsid w:val="00FD5849"/>
    <w:rsid w:val="00FD5DED"/>
    <w:rsid w:val="00FD5E6F"/>
    <w:rsid w:val="00FD62B4"/>
    <w:rsid w:val="00FD62BD"/>
    <w:rsid w:val="00FD654B"/>
    <w:rsid w:val="00FD6940"/>
    <w:rsid w:val="00FD69A4"/>
    <w:rsid w:val="00FD69CC"/>
    <w:rsid w:val="00FD6B38"/>
    <w:rsid w:val="00FD7440"/>
    <w:rsid w:val="00FD74C7"/>
    <w:rsid w:val="00FD7783"/>
    <w:rsid w:val="00FE050A"/>
    <w:rsid w:val="00FE0B04"/>
    <w:rsid w:val="00FE0BBC"/>
    <w:rsid w:val="00FE103E"/>
    <w:rsid w:val="00FE11FB"/>
    <w:rsid w:val="00FE15D1"/>
    <w:rsid w:val="00FE1937"/>
    <w:rsid w:val="00FE19E0"/>
    <w:rsid w:val="00FE1A28"/>
    <w:rsid w:val="00FE1B64"/>
    <w:rsid w:val="00FE1E01"/>
    <w:rsid w:val="00FE1EE9"/>
    <w:rsid w:val="00FE22FE"/>
    <w:rsid w:val="00FE264E"/>
    <w:rsid w:val="00FE2DC7"/>
    <w:rsid w:val="00FE3273"/>
    <w:rsid w:val="00FE32CA"/>
    <w:rsid w:val="00FE357F"/>
    <w:rsid w:val="00FE3615"/>
    <w:rsid w:val="00FE373A"/>
    <w:rsid w:val="00FE3BC3"/>
    <w:rsid w:val="00FE3EDC"/>
    <w:rsid w:val="00FE40E2"/>
    <w:rsid w:val="00FE450F"/>
    <w:rsid w:val="00FE49DA"/>
    <w:rsid w:val="00FE4A20"/>
    <w:rsid w:val="00FE4AEA"/>
    <w:rsid w:val="00FE4C35"/>
    <w:rsid w:val="00FE514A"/>
    <w:rsid w:val="00FE553A"/>
    <w:rsid w:val="00FE5BBF"/>
    <w:rsid w:val="00FE5F7C"/>
    <w:rsid w:val="00FE624D"/>
    <w:rsid w:val="00FE659D"/>
    <w:rsid w:val="00FE65D3"/>
    <w:rsid w:val="00FE662F"/>
    <w:rsid w:val="00FE6B8E"/>
    <w:rsid w:val="00FE6E47"/>
    <w:rsid w:val="00FE716A"/>
    <w:rsid w:val="00FE7360"/>
    <w:rsid w:val="00FE751D"/>
    <w:rsid w:val="00FE763B"/>
    <w:rsid w:val="00FE7856"/>
    <w:rsid w:val="00FE7A37"/>
    <w:rsid w:val="00FE7F17"/>
    <w:rsid w:val="00FF00F3"/>
    <w:rsid w:val="00FF037C"/>
    <w:rsid w:val="00FF05F0"/>
    <w:rsid w:val="00FF07A4"/>
    <w:rsid w:val="00FF0A79"/>
    <w:rsid w:val="00FF0DF5"/>
    <w:rsid w:val="00FF0F52"/>
    <w:rsid w:val="00FF10F3"/>
    <w:rsid w:val="00FF1258"/>
    <w:rsid w:val="00FF129B"/>
    <w:rsid w:val="00FF12C0"/>
    <w:rsid w:val="00FF12DF"/>
    <w:rsid w:val="00FF138E"/>
    <w:rsid w:val="00FF1648"/>
    <w:rsid w:val="00FF170D"/>
    <w:rsid w:val="00FF1EB0"/>
    <w:rsid w:val="00FF20DB"/>
    <w:rsid w:val="00FF21CD"/>
    <w:rsid w:val="00FF2BB5"/>
    <w:rsid w:val="00FF310D"/>
    <w:rsid w:val="00FF3307"/>
    <w:rsid w:val="00FF35C3"/>
    <w:rsid w:val="00FF36A0"/>
    <w:rsid w:val="00FF39B8"/>
    <w:rsid w:val="00FF3CF5"/>
    <w:rsid w:val="00FF3D70"/>
    <w:rsid w:val="00FF3DF8"/>
    <w:rsid w:val="00FF3F9A"/>
    <w:rsid w:val="00FF525E"/>
    <w:rsid w:val="00FF54F9"/>
    <w:rsid w:val="00FF5678"/>
    <w:rsid w:val="00FF5DB6"/>
    <w:rsid w:val="00FF61CC"/>
    <w:rsid w:val="00FF6327"/>
    <w:rsid w:val="00FF6598"/>
    <w:rsid w:val="00FF6870"/>
    <w:rsid w:val="00FF6CCE"/>
    <w:rsid w:val="00FF7326"/>
    <w:rsid w:val="00FF7A46"/>
    <w:rsid w:val="00FF7C03"/>
    <w:rsid w:val="00FF7D25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148E0EC"/>
  <w15:docId w15:val="{F53BD3F9-1E06-421C-A023-3ADFFC7E9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7A7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6F7A7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F5FA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F5FAD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F5FAD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C334D9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C334D9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C334D9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C334D9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C334D9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334D9"/>
    <w:rPr>
      <w:rFonts w:ascii="Cambria" w:hAnsi="Cambria" w:cs="Angsana New"/>
    </w:rPr>
  </w:style>
  <w:style w:type="paragraph" w:styleId="Header">
    <w:name w:val="header"/>
    <w:basedOn w:val="Normal"/>
    <w:link w:val="Head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C334D9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C334D9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6F7A7A"/>
    <w:rPr>
      <w:rFonts w:cs="Times New Roman"/>
      <w:b/>
      <w:bCs/>
    </w:rPr>
  </w:style>
  <w:style w:type="paragraph" w:styleId="ListBullet">
    <w:name w:val="List Bullet"/>
    <w:basedOn w:val="Normal"/>
    <w:rsid w:val="006F7A7A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6F7A7A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6F7A7A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F7A7A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6F7A7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7A7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7A7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F7A7A"/>
    <w:pPr>
      <w:ind w:left="284"/>
    </w:pPr>
  </w:style>
  <w:style w:type="paragraph" w:customStyle="1" w:styleId="AAFrameAddress">
    <w:name w:val="AA Frame Address"/>
    <w:basedOn w:val="Heading1"/>
    <w:rsid w:val="006F7A7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F7A7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7A7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F7A7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F7A7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F7A7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F7A7A"/>
    <w:pPr>
      <w:ind w:left="851" w:hanging="284"/>
    </w:pPr>
  </w:style>
  <w:style w:type="paragraph" w:styleId="Index4">
    <w:name w:val="index 4"/>
    <w:basedOn w:val="Normal"/>
    <w:next w:val="Normal"/>
    <w:semiHidden/>
    <w:rsid w:val="006F7A7A"/>
    <w:pPr>
      <w:ind w:left="1135" w:hanging="284"/>
    </w:pPr>
  </w:style>
  <w:style w:type="paragraph" w:styleId="Index6">
    <w:name w:val="index 6"/>
    <w:basedOn w:val="Normal"/>
    <w:next w:val="Normal"/>
    <w:semiHidden/>
    <w:rsid w:val="006F7A7A"/>
    <w:pPr>
      <w:ind w:left="1702" w:hanging="284"/>
    </w:pPr>
  </w:style>
  <w:style w:type="paragraph" w:styleId="Index5">
    <w:name w:val="index 5"/>
    <w:basedOn w:val="Normal"/>
    <w:next w:val="Normal"/>
    <w:semiHidden/>
    <w:rsid w:val="006F7A7A"/>
    <w:pPr>
      <w:ind w:left="1418" w:hanging="284"/>
    </w:pPr>
  </w:style>
  <w:style w:type="paragraph" w:styleId="Index7">
    <w:name w:val="index 7"/>
    <w:basedOn w:val="Normal"/>
    <w:next w:val="Normal"/>
    <w:semiHidden/>
    <w:rsid w:val="006F7A7A"/>
    <w:pPr>
      <w:ind w:left="1985" w:hanging="284"/>
    </w:pPr>
  </w:style>
  <w:style w:type="paragraph" w:styleId="Index8">
    <w:name w:val="index 8"/>
    <w:basedOn w:val="Normal"/>
    <w:next w:val="Normal"/>
    <w:semiHidden/>
    <w:rsid w:val="006F7A7A"/>
    <w:pPr>
      <w:ind w:left="2269" w:hanging="284"/>
    </w:pPr>
  </w:style>
  <w:style w:type="paragraph" w:styleId="Index9">
    <w:name w:val="index 9"/>
    <w:basedOn w:val="Normal"/>
    <w:next w:val="Normal"/>
    <w:semiHidden/>
    <w:rsid w:val="006F7A7A"/>
    <w:pPr>
      <w:ind w:left="2552" w:hanging="284"/>
    </w:pPr>
  </w:style>
  <w:style w:type="paragraph" w:styleId="TOC2">
    <w:name w:val="toc 2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F7A7A"/>
    <w:pPr>
      <w:ind w:left="851"/>
    </w:pPr>
  </w:style>
  <w:style w:type="paragraph" w:styleId="TOC5">
    <w:name w:val="toc 5"/>
    <w:basedOn w:val="Normal"/>
    <w:next w:val="Normal"/>
    <w:semiHidden/>
    <w:rsid w:val="006F7A7A"/>
    <w:pPr>
      <w:ind w:left="1134"/>
    </w:pPr>
  </w:style>
  <w:style w:type="paragraph" w:styleId="TOC6">
    <w:name w:val="toc 6"/>
    <w:basedOn w:val="Normal"/>
    <w:next w:val="Normal"/>
    <w:semiHidden/>
    <w:rsid w:val="006F7A7A"/>
    <w:pPr>
      <w:ind w:left="1418"/>
    </w:pPr>
  </w:style>
  <w:style w:type="paragraph" w:styleId="TOC7">
    <w:name w:val="toc 7"/>
    <w:basedOn w:val="Normal"/>
    <w:next w:val="Normal"/>
    <w:semiHidden/>
    <w:rsid w:val="006F7A7A"/>
    <w:pPr>
      <w:ind w:left="1701"/>
    </w:pPr>
  </w:style>
  <w:style w:type="paragraph" w:styleId="TOC8">
    <w:name w:val="toc 8"/>
    <w:basedOn w:val="Normal"/>
    <w:next w:val="Normal"/>
    <w:semiHidden/>
    <w:rsid w:val="006F7A7A"/>
    <w:pPr>
      <w:ind w:left="1985"/>
    </w:pPr>
  </w:style>
  <w:style w:type="paragraph" w:styleId="TOC9">
    <w:name w:val="toc 9"/>
    <w:basedOn w:val="Normal"/>
    <w:next w:val="Normal"/>
    <w:semiHidden/>
    <w:rsid w:val="006F7A7A"/>
    <w:pPr>
      <w:ind w:left="2268"/>
    </w:pPr>
  </w:style>
  <w:style w:type="paragraph" w:styleId="TableofFigures">
    <w:name w:val="table of figures"/>
    <w:basedOn w:val="Normal"/>
    <w:next w:val="Normal"/>
    <w:semiHidden/>
    <w:rsid w:val="006F7A7A"/>
    <w:pPr>
      <w:ind w:left="567" w:hanging="567"/>
    </w:pPr>
  </w:style>
  <w:style w:type="paragraph" w:styleId="ListBullet5">
    <w:name w:val="List Bullet 5"/>
    <w:basedOn w:val="Normal"/>
    <w:rsid w:val="006F7A7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F7A7A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6F7A7A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C334D9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6F7A7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334D9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6F7A7A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C334D9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6F7A7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F7A7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F7A7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F7A7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F7A7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6F7A7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F7A7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F7A7A"/>
    <w:pPr>
      <w:framePr w:h="1054" w:wrap="around" w:y="5920"/>
    </w:pPr>
  </w:style>
  <w:style w:type="paragraph" w:customStyle="1" w:styleId="ReportHeading3">
    <w:name w:val="ReportHeading3"/>
    <w:basedOn w:val="ReportHeading2"/>
    <w:rsid w:val="006F7A7A"/>
    <w:pPr>
      <w:framePr w:h="443" w:wrap="around" w:y="8223"/>
    </w:pPr>
  </w:style>
  <w:style w:type="paragraph" w:customStyle="1" w:styleId="a">
    <w:name w:val="¢éÍ¤ÇÒÁ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F7A7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F7A7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F7A7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F7A7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F7A7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F7A7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334D9"/>
    <w:rPr>
      <w:rFonts w:ascii="Arial" w:hAnsi="Arial" w:cs="Times New Roman"/>
      <w:sz w:val="22"/>
      <w:szCs w:val="22"/>
    </w:rPr>
  </w:style>
  <w:style w:type="character" w:styleId="PageNumber">
    <w:name w:val="page number"/>
    <w:rsid w:val="006F7A7A"/>
    <w:rPr>
      <w:rFonts w:cs="Times New Roman"/>
    </w:rPr>
  </w:style>
  <w:style w:type="paragraph" w:customStyle="1" w:styleId="a0">
    <w:name w:val="ºÇ¡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C334D9"/>
    <w:rPr>
      <w:rFonts w:ascii="Arial" w:hAnsi="Arial" w:cs="Times New Roman"/>
      <w:sz w:val="22"/>
      <w:szCs w:val="22"/>
    </w:rPr>
  </w:style>
  <w:style w:type="paragraph" w:customStyle="1" w:styleId="a2">
    <w:name w:val="??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locked/>
    <w:rsid w:val="00C334D9"/>
    <w:rPr>
      <w:rFonts w:ascii="Arial" w:hAnsi="Arial" w:cs="Times New Roman"/>
      <w:sz w:val="20"/>
      <w:szCs w:val="20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34D9"/>
    <w:rPr>
      <w:rFonts w:cs="Times New Roman"/>
      <w:sz w:val="2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281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F5FA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5F5FAD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F5FAD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locked/>
    <w:rsid w:val="005F5FAD"/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5F5FAD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F5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F5FAD"/>
    <w:pPr>
      <w:spacing w:after="0"/>
    </w:pPr>
  </w:style>
  <w:style w:type="paragraph" w:customStyle="1" w:styleId="acctdividends">
    <w:name w:val="acct dividends"/>
    <w:aliases w:val="a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F5FAD"/>
    <w:pPr>
      <w:spacing w:after="0"/>
    </w:pPr>
  </w:style>
  <w:style w:type="paragraph" w:customStyle="1" w:styleId="acctindent">
    <w:name w:val="acct indent"/>
    <w:aliases w:val="ai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F5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F5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F5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F5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F5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F5FA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F5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F5FA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F5FAD"/>
    <w:pPr>
      <w:spacing w:after="0"/>
    </w:pPr>
  </w:style>
  <w:style w:type="paragraph" w:customStyle="1" w:styleId="List1a">
    <w:name w:val="List 1a"/>
    <w:aliases w:val="1a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F5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locked/>
    <w:rsid w:val="005F5FAD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F5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F5FAD"/>
  </w:style>
  <w:style w:type="paragraph" w:customStyle="1" w:styleId="zreportaddinfo">
    <w:name w:val="zreport addinfo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F5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F5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F5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F5FAD"/>
    <w:rPr>
      <w:b/>
      <w:bCs/>
    </w:rPr>
  </w:style>
  <w:style w:type="paragraph" w:customStyle="1" w:styleId="nineptbodytext">
    <w:name w:val="nine pt body text"/>
    <w:aliases w:val="9bt"/>
    <w:basedOn w:val="nineptnormal"/>
    <w:rsid w:val="005F5FAD"/>
    <w:pPr>
      <w:spacing w:after="220"/>
    </w:pPr>
  </w:style>
  <w:style w:type="paragraph" w:customStyle="1" w:styleId="nineptnormal">
    <w:name w:val="nine pt normal"/>
    <w:aliases w:val="9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F5FAD"/>
    <w:pPr>
      <w:jc w:val="center"/>
    </w:pPr>
  </w:style>
  <w:style w:type="paragraph" w:customStyle="1" w:styleId="heading">
    <w:name w:val="heading"/>
    <w:aliases w:val="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F5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F5FAD"/>
  </w:style>
  <w:style w:type="paragraph" w:customStyle="1" w:styleId="nineptheadingcentredbold">
    <w:name w:val="nine pt heading centred bold"/>
    <w:aliases w:val="9hc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F5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F5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F5FAD"/>
    <w:rPr>
      <w:b/>
    </w:rPr>
  </w:style>
  <w:style w:type="paragraph" w:customStyle="1" w:styleId="nineptcolumntab1">
    <w:name w:val="nine pt column tab1"/>
    <w:aliases w:val="a91"/>
    <w:basedOn w:val="nineptnormal"/>
    <w:rsid w:val="005F5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F5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F5FAD"/>
    <w:pPr>
      <w:jc w:val="center"/>
    </w:pPr>
  </w:style>
  <w:style w:type="paragraph" w:customStyle="1" w:styleId="Normalheading">
    <w:name w:val="Normal heading"/>
    <w:aliases w:val="n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F5FAD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F5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F5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F5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F5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F5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F5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F5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F5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F5FA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F5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F5FA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F5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F5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F5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F5FAD"/>
    <w:pPr>
      <w:spacing w:after="0"/>
    </w:pPr>
  </w:style>
  <w:style w:type="paragraph" w:customStyle="1" w:styleId="smallreturn">
    <w:name w:val="small return"/>
    <w:aliases w:val="sr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F5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5F5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F5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5F5FAD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cs="Times New Roman"/>
      <w:sz w:val="22"/>
      <w:lang w:val="en-GB" w:bidi="ar-SA"/>
    </w:rPr>
  </w:style>
  <w:style w:type="paragraph" w:customStyle="1" w:styleId="blockbullet">
    <w:name w:val="block bullet"/>
    <w:aliases w:val="bb"/>
    <w:basedOn w:val="block"/>
    <w:rsid w:val="005F5FAD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F5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F5FAD"/>
    <w:pPr>
      <w:spacing w:after="0"/>
    </w:pPr>
  </w:style>
  <w:style w:type="paragraph" w:customStyle="1" w:styleId="eightptnormal">
    <w:name w:val="eight pt normal"/>
    <w:aliases w:val="8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F5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F5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F5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F5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5F5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F5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F5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F5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F5FAD"/>
    <w:pPr>
      <w:spacing w:after="0"/>
    </w:pPr>
  </w:style>
  <w:style w:type="paragraph" w:customStyle="1" w:styleId="eightptblock">
    <w:name w:val="eight pt block"/>
    <w:aliases w:val="8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F5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F5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F5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F5FAD"/>
    <w:pPr>
      <w:spacing w:after="0"/>
    </w:pPr>
  </w:style>
  <w:style w:type="paragraph" w:customStyle="1" w:styleId="blockindent">
    <w:name w:val="block indent"/>
    <w:aliases w:val="bi"/>
    <w:basedOn w:val="block"/>
    <w:rsid w:val="005F5FA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F5FAD"/>
    <w:pPr>
      <w:jc w:val="center"/>
    </w:pPr>
  </w:style>
  <w:style w:type="paragraph" w:customStyle="1" w:styleId="nineptcol">
    <w:name w:val="nine pt %col"/>
    <w:aliases w:val="9%"/>
    <w:basedOn w:val="nineptnormal"/>
    <w:rsid w:val="005F5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F5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F5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F5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5F5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F5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F5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F5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F5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F5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F5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F5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F5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F5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F5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F5FAD"/>
    <w:pPr>
      <w:spacing w:after="80"/>
    </w:pPr>
  </w:style>
  <w:style w:type="paragraph" w:customStyle="1" w:styleId="nineptratecol">
    <w:name w:val="nine pt rate col"/>
    <w:aliases w:val="a9r"/>
    <w:basedOn w:val="nineptnormal"/>
    <w:rsid w:val="005F5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F5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F5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F5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F5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F5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F5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F5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F5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F5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F5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F5FA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F5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F5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F5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F5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F5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F5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F5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F5FAD"/>
    <w:pPr>
      <w:spacing w:after="80"/>
    </w:pPr>
  </w:style>
  <w:style w:type="paragraph" w:customStyle="1" w:styleId="blockbullet2">
    <w:name w:val="block bullet 2"/>
    <w:aliases w:val="bb2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F5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F5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B1A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6B1A03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B1653"/>
    <w:pPr>
      <w:spacing w:after="0" w:line="240" w:lineRule="auto"/>
      <w:ind w:right="65" w:hanging="540"/>
      <w:jc w:val="thaiDistribute"/>
    </w:pPr>
    <w:rPr>
      <w:rFonts w:ascii="Angsana New" w:hAnsi="Angsana New" w:cs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5B1653"/>
    <w:rPr>
      <w:rFonts w:ascii="Angsana New" w:hAnsi="Angsana New" w:cs="Times New Roman"/>
      <w:b/>
      <w:bCs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F5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locked/>
    <w:rsid w:val="005F5FA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F5FAD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86C4B"/>
    <w:pPr>
      <w:ind w:left="720"/>
      <w:contextualSpacing/>
    </w:pPr>
    <w:rPr>
      <w:szCs w:val="22"/>
    </w:rPr>
  </w:style>
  <w:style w:type="paragraph" w:customStyle="1" w:styleId="Default">
    <w:name w:val="Default"/>
    <w:rsid w:val="00A3548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EC4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EC4D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517D4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17D4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517D4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17D4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17D4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517D4E"/>
    <w:rPr>
      <w:sz w:val="29"/>
      <w:szCs w:val="29"/>
    </w:rPr>
  </w:style>
  <w:style w:type="character" w:customStyle="1" w:styleId="shorttext">
    <w:name w:val="short_text"/>
    <w:basedOn w:val="DefaultParagraphFont"/>
    <w:rsid w:val="00517D4E"/>
  </w:style>
  <w:style w:type="paragraph" w:styleId="CommentText">
    <w:name w:val="annotation text"/>
    <w:basedOn w:val="Normal"/>
    <w:link w:val="CommentTextChar"/>
    <w:rsid w:val="00517D4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17D4E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17D4E"/>
    <w:rPr>
      <w:b/>
      <w:bCs/>
    </w:rPr>
  </w:style>
  <w:style w:type="character" w:customStyle="1" w:styleId="CommentSubjectChar">
    <w:name w:val="Comment Subject Char"/>
    <w:link w:val="CommentSubject"/>
    <w:rsid w:val="00517D4E"/>
    <w:rPr>
      <w:rFonts w:ascii="Arial" w:hAnsi="Arial"/>
      <w:b/>
      <w:bCs/>
      <w:szCs w:val="25"/>
    </w:rPr>
  </w:style>
  <w:style w:type="character" w:customStyle="1" w:styleId="hps">
    <w:name w:val="hps"/>
    <w:rsid w:val="00517D4E"/>
    <w:rPr>
      <w:rFonts w:cs="Times New Roman"/>
    </w:rPr>
  </w:style>
  <w:style w:type="character" w:customStyle="1" w:styleId="gt-icon-text1">
    <w:name w:val="gt-icon-text1"/>
    <w:rsid w:val="00517D4E"/>
    <w:rPr>
      <w:rFonts w:cs="Times New Roman"/>
    </w:rPr>
  </w:style>
  <w:style w:type="character" w:customStyle="1" w:styleId="longtext">
    <w:name w:val="long_text"/>
    <w:rsid w:val="00517D4E"/>
    <w:rPr>
      <w:rFonts w:cs="Times New Roman"/>
    </w:rPr>
  </w:style>
  <w:style w:type="character" w:styleId="CommentReference">
    <w:name w:val="annotation reference"/>
    <w:rsid w:val="00517D4E"/>
    <w:rPr>
      <w:rFonts w:cs="Times New Roman"/>
      <w:sz w:val="16"/>
      <w:szCs w:val="16"/>
    </w:rPr>
  </w:style>
  <w:style w:type="character" w:customStyle="1" w:styleId="CharChar22">
    <w:name w:val="Char Char22"/>
    <w:rsid w:val="00517D4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17D4E"/>
  </w:style>
  <w:style w:type="character" w:styleId="Emphasis">
    <w:name w:val="Emphasis"/>
    <w:uiPriority w:val="20"/>
    <w:qFormat/>
    <w:locked/>
    <w:rsid w:val="00517D4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17D4E"/>
  </w:style>
  <w:style w:type="paragraph" w:styleId="Revision">
    <w:name w:val="Revision"/>
    <w:hidden/>
    <w:uiPriority w:val="99"/>
    <w:semiHidden/>
    <w:rsid w:val="00517D4E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517D4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17D4E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517D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Normal">
    <w:name w:val="RNormal"/>
    <w:basedOn w:val="Normal"/>
    <w:rsid w:val="00443F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443F3D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572868"/>
    <w:rPr>
      <w:sz w:val="22"/>
      <w:lang w:val="en-GB" w:bidi="ar-SA"/>
    </w:rPr>
  </w:style>
  <w:style w:type="paragraph" w:styleId="NoSpacing">
    <w:name w:val="No Spacing"/>
    <w:uiPriority w:val="1"/>
    <w:qFormat/>
    <w:rsid w:val="00643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055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0552B"/>
    <w:rPr>
      <w:rFonts w:ascii="Univers 45 Light" w:hAnsi="Univers 45 Light" w:cs="Univers 45 Light"/>
      <w:color w:val="000000"/>
      <w:lang w:val="en-GB" w:bidi="ar-SA"/>
    </w:rPr>
  </w:style>
  <w:style w:type="table" w:styleId="GridTable1Light">
    <w:name w:val="Grid Table 1 Light"/>
    <w:basedOn w:val="TableNormal"/>
    <w:uiPriority w:val="46"/>
    <w:rsid w:val="008E082E"/>
    <w:rPr>
      <w:rFonts w:ascii="CG Times (W1)" w:eastAsia="Times New Roman" w:hAnsi="CG Times (W1)" w:cs="CG Times (W1)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522B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E3B10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B6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D1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46304-8248-44C3-8AE5-5F76CBA69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10</Pages>
  <Words>2089</Words>
  <Characters>8250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Khanitha Bunchuchuen</cp:lastModifiedBy>
  <cp:revision>2</cp:revision>
  <cp:lastPrinted>2021-02-17T13:34:00Z</cp:lastPrinted>
  <dcterms:created xsi:type="dcterms:W3CDTF">2021-02-18T01:58:00Z</dcterms:created>
  <dcterms:modified xsi:type="dcterms:W3CDTF">2021-02-18T01:58:00Z</dcterms:modified>
</cp:coreProperties>
</file>