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7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20.xml" ContentType="application/vnd.openxmlformats-officedocument.wordprocessingml.header+xml"/>
  <Override PartName="/word/footer9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701"/>
        <w:gridCol w:w="7832"/>
      </w:tblGrid>
      <w:tr w:rsidR="0002037C" w:rsidRPr="00C664CA" w14:paraId="74B56760" w14:textId="77777777" w:rsidTr="0002037C">
        <w:trPr>
          <w:tblHeader/>
        </w:trPr>
        <w:tc>
          <w:tcPr>
            <w:tcW w:w="1701" w:type="dxa"/>
          </w:tcPr>
          <w:p w14:paraId="5A500311" w14:textId="77777777" w:rsidR="0002037C" w:rsidRPr="00C664CA" w:rsidRDefault="0002037C" w:rsidP="00CD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832" w:type="dxa"/>
          </w:tcPr>
          <w:p w14:paraId="4A9296F1" w14:textId="77777777" w:rsidR="0002037C" w:rsidRPr="00C664CA" w:rsidRDefault="0002037C" w:rsidP="00CD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2037C" w:rsidRPr="00C664CA" w14:paraId="6A1EF094" w14:textId="77777777" w:rsidTr="0002037C">
        <w:trPr>
          <w:tblHeader/>
        </w:trPr>
        <w:tc>
          <w:tcPr>
            <w:tcW w:w="1701" w:type="dxa"/>
          </w:tcPr>
          <w:p w14:paraId="6E4BC72E" w14:textId="77777777" w:rsidR="0002037C" w:rsidRPr="00C664CA" w:rsidRDefault="0002037C" w:rsidP="0002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32" w:type="dxa"/>
          </w:tcPr>
          <w:p w14:paraId="6C2532E8" w14:textId="77777777" w:rsidR="0002037C" w:rsidRPr="00C664CA" w:rsidRDefault="0002037C" w:rsidP="0002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2037C" w:rsidRPr="00C664CA" w14:paraId="3DEBF397" w14:textId="77777777" w:rsidTr="0002037C">
        <w:trPr>
          <w:tblHeader/>
        </w:trPr>
        <w:tc>
          <w:tcPr>
            <w:tcW w:w="1701" w:type="dxa"/>
          </w:tcPr>
          <w:p w14:paraId="4000592C" w14:textId="77777777" w:rsidR="0002037C" w:rsidRPr="00C664CA" w:rsidRDefault="0002037C" w:rsidP="0002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7832" w:type="dxa"/>
          </w:tcPr>
          <w:p w14:paraId="6869CD0A" w14:textId="77777777" w:rsidR="0002037C" w:rsidRPr="00C664CA" w:rsidRDefault="0002037C" w:rsidP="0002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02037C" w:rsidRPr="00C664CA" w14:paraId="1FB45997" w14:textId="77777777" w:rsidTr="0002037C">
        <w:trPr>
          <w:tblHeader/>
        </w:trPr>
        <w:tc>
          <w:tcPr>
            <w:tcW w:w="1701" w:type="dxa"/>
          </w:tcPr>
          <w:p w14:paraId="1FECC478" w14:textId="77777777" w:rsidR="0002037C" w:rsidRPr="00C664CA" w:rsidRDefault="0002037C" w:rsidP="0002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7832" w:type="dxa"/>
          </w:tcPr>
          <w:p w14:paraId="5939F68D" w14:textId="77777777" w:rsidR="0002037C" w:rsidRPr="00C664CA" w:rsidRDefault="0002037C" w:rsidP="0002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9F3C22" w:rsidRPr="00C664CA" w14:paraId="198DAA56" w14:textId="77777777" w:rsidTr="0002037C">
        <w:trPr>
          <w:tblHeader/>
        </w:trPr>
        <w:tc>
          <w:tcPr>
            <w:tcW w:w="1701" w:type="dxa"/>
          </w:tcPr>
          <w:p w14:paraId="64DDAB94" w14:textId="77777777" w:rsidR="009F3C22" w:rsidRPr="00C664CA" w:rsidRDefault="009F3C22" w:rsidP="0002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270C2FAC" w14:textId="77777777" w:rsidR="009F3C22" w:rsidRPr="00C664CA" w:rsidRDefault="009F3C22" w:rsidP="007C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CE50A5" w:rsidRPr="00C664CA" w14:paraId="444A4720" w14:textId="77777777" w:rsidTr="0002037C">
        <w:trPr>
          <w:tblHeader/>
        </w:trPr>
        <w:tc>
          <w:tcPr>
            <w:tcW w:w="1701" w:type="dxa"/>
          </w:tcPr>
          <w:p w14:paraId="3E4964E9" w14:textId="70976F56" w:rsidR="00CE50A5" w:rsidRPr="00C664CA" w:rsidRDefault="00CE50A5" w:rsidP="0002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20B1139E" w14:textId="0D895BDE" w:rsidR="00CE50A5" w:rsidRPr="00552E80" w:rsidRDefault="00552E80" w:rsidP="00552E80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552E8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ผลกระทบจากการแพร่ระบาดของโรคติดเชื้อ</w:t>
            </w:r>
            <w:r w:rsidRPr="00552E8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ไวรัส</w:t>
            </w:r>
            <w:r w:rsidRPr="00552E8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โค</w:t>
            </w:r>
            <w:proofErr w:type="spellStart"/>
            <w:r w:rsidRPr="00552E8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โร</w:t>
            </w:r>
            <w:proofErr w:type="spellEnd"/>
            <w:r w:rsidRPr="00552E8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นา</w:t>
            </w:r>
            <w:r w:rsidRPr="00552E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2019 (Covid-19)</w:t>
            </w:r>
          </w:p>
        </w:tc>
      </w:tr>
      <w:tr w:rsidR="00C131FC" w:rsidRPr="00C664CA" w14:paraId="6C0E3904" w14:textId="77777777" w:rsidTr="0002037C">
        <w:trPr>
          <w:tblHeader/>
        </w:trPr>
        <w:tc>
          <w:tcPr>
            <w:tcW w:w="1701" w:type="dxa"/>
          </w:tcPr>
          <w:p w14:paraId="40A8060D" w14:textId="2719B711" w:rsidR="00C131FC" w:rsidRPr="00C664CA" w:rsidRDefault="00CE50A5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832" w:type="dxa"/>
          </w:tcPr>
          <w:p w14:paraId="08FCF9F7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131FC" w:rsidRPr="00C664CA" w14:paraId="24A8F342" w14:textId="77777777" w:rsidTr="0002037C">
        <w:trPr>
          <w:tblHeader/>
        </w:trPr>
        <w:tc>
          <w:tcPr>
            <w:tcW w:w="1701" w:type="dxa"/>
          </w:tcPr>
          <w:p w14:paraId="78AE48CF" w14:textId="6BC5854B" w:rsidR="00C131FC" w:rsidRPr="00C664CA" w:rsidRDefault="00CE50A5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512C1EDD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C131FC" w:rsidRPr="00C664CA" w14:paraId="05462682" w14:textId="77777777" w:rsidTr="0002037C">
        <w:trPr>
          <w:tblHeader/>
        </w:trPr>
        <w:tc>
          <w:tcPr>
            <w:tcW w:w="1701" w:type="dxa"/>
          </w:tcPr>
          <w:p w14:paraId="11DCD979" w14:textId="10068A47" w:rsidR="00C131FC" w:rsidRPr="00C664CA" w:rsidRDefault="00BF0DBE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832" w:type="dxa"/>
          </w:tcPr>
          <w:p w14:paraId="608FBCAD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</w:tr>
      <w:tr w:rsidR="00C131FC" w:rsidRPr="00C664CA" w14:paraId="476AC1CC" w14:textId="77777777" w:rsidTr="0002037C">
        <w:trPr>
          <w:tblHeader/>
        </w:trPr>
        <w:tc>
          <w:tcPr>
            <w:tcW w:w="1701" w:type="dxa"/>
          </w:tcPr>
          <w:p w14:paraId="6F40095D" w14:textId="49EA4D71" w:rsidR="00C131FC" w:rsidRPr="00C664CA" w:rsidRDefault="00BF0DBE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832" w:type="dxa"/>
          </w:tcPr>
          <w:p w14:paraId="06B42136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C131FC" w:rsidRPr="00C664CA" w14:paraId="1E53930A" w14:textId="77777777" w:rsidTr="0002037C">
        <w:trPr>
          <w:tblHeader/>
        </w:trPr>
        <w:tc>
          <w:tcPr>
            <w:tcW w:w="1701" w:type="dxa"/>
          </w:tcPr>
          <w:p w14:paraId="65999D41" w14:textId="582F1386" w:rsidR="00C131FC" w:rsidRPr="00C664CA" w:rsidRDefault="00BF0DBE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832" w:type="dxa"/>
          </w:tcPr>
          <w:p w14:paraId="5132A0E7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C131FC" w:rsidRPr="00C664CA" w14:paraId="197D059E" w14:textId="77777777" w:rsidTr="0002037C">
        <w:trPr>
          <w:tblHeader/>
        </w:trPr>
        <w:tc>
          <w:tcPr>
            <w:tcW w:w="1701" w:type="dxa"/>
          </w:tcPr>
          <w:p w14:paraId="073CA74D" w14:textId="04318373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</w:t>
            </w:r>
            <w:r w:rsidR="00BF0DB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832" w:type="dxa"/>
          </w:tcPr>
          <w:p w14:paraId="3CEADF15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E585B" w:rsidRPr="00C664CA" w14:paraId="52825A7F" w14:textId="77777777" w:rsidTr="0002037C">
        <w:trPr>
          <w:tblHeader/>
        </w:trPr>
        <w:tc>
          <w:tcPr>
            <w:tcW w:w="1701" w:type="dxa"/>
          </w:tcPr>
          <w:p w14:paraId="7B2206D1" w14:textId="5C67CA72" w:rsidR="00AE585B" w:rsidRPr="00C664CA" w:rsidRDefault="00AE585B" w:rsidP="00AE5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7832" w:type="dxa"/>
          </w:tcPr>
          <w:p w14:paraId="636C72F0" w14:textId="6909010E" w:rsidR="00AE585B" w:rsidRPr="00C664CA" w:rsidRDefault="00AE585B" w:rsidP="00AE5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อสังหาริมทรัพย์เพื่อการลงทุน</w:t>
            </w:r>
          </w:p>
        </w:tc>
      </w:tr>
      <w:tr w:rsidR="00AE585B" w:rsidRPr="00C664CA" w14:paraId="465C068B" w14:textId="77777777" w:rsidTr="0002037C">
        <w:trPr>
          <w:tblHeader/>
        </w:trPr>
        <w:tc>
          <w:tcPr>
            <w:tcW w:w="1701" w:type="dxa"/>
          </w:tcPr>
          <w:p w14:paraId="1CC7D01D" w14:textId="29137298" w:rsidR="00AE585B" w:rsidRPr="00C664CA" w:rsidRDefault="00AE585B" w:rsidP="00AE5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32" w:type="dxa"/>
          </w:tcPr>
          <w:p w14:paraId="3887A1EE" w14:textId="197A5519" w:rsidR="00AE585B" w:rsidRPr="00C664CA" w:rsidRDefault="00AE585B" w:rsidP="00AE5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AE585B" w:rsidRPr="00C664CA" w14:paraId="2C52584D" w14:textId="77777777" w:rsidTr="0002037C">
        <w:trPr>
          <w:tblHeader/>
        </w:trPr>
        <w:tc>
          <w:tcPr>
            <w:tcW w:w="1701" w:type="dxa"/>
          </w:tcPr>
          <w:p w14:paraId="5373EF97" w14:textId="683B884E" w:rsidR="00AE585B" w:rsidRPr="00C664CA" w:rsidRDefault="00AE585B" w:rsidP="00AE5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21BB5FAE" w14:textId="051F5FDA" w:rsidR="00AE585B" w:rsidRPr="00C664CA" w:rsidRDefault="00AE585B" w:rsidP="00AE585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</w:tr>
      <w:tr w:rsidR="00033BBD" w:rsidRPr="00C664CA" w14:paraId="5EFBAC91" w14:textId="77777777" w:rsidTr="0002037C">
        <w:trPr>
          <w:tblHeader/>
        </w:trPr>
        <w:tc>
          <w:tcPr>
            <w:tcW w:w="1701" w:type="dxa"/>
          </w:tcPr>
          <w:p w14:paraId="166A863B" w14:textId="2BE5A8D0" w:rsidR="00033BBD" w:rsidRPr="00033BBD" w:rsidRDefault="00033BBD" w:rsidP="000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0FAC45BA" w14:textId="19CBC596" w:rsidR="00033BBD" w:rsidRPr="00C664CA" w:rsidRDefault="00033BBD" w:rsidP="00033BB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33BBD" w:rsidRPr="00C664CA" w14:paraId="7C8B4393" w14:textId="77777777" w:rsidTr="0002037C">
        <w:trPr>
          <w:tblHeader/>
        </w:trPr>
        <w:tc>
          <w:tcPr>
            <w:tcW w:w="1701" w:type="dxa"/>
          </w:tcPr>
          <w:p w14:paraId="6E123D63" w14:textId="2489F1FB" w:rsidR="00033BBD" w:rsidRPr="00C664CA" w:rsidRDefault="00033BBD" w:rsidP="000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832" w:type="dxa"/>
          </w:tcPr>
          <w:p w14:paraId="4CCA00BD" w14:textId="737A3D08" w:rsidR="00033BBD" w:rsidRPr="00C664CA" w:rsidRDefault="00033BBD" w:rsidP="00033BB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</w:tr>
      <w:tr w:rsidR="00033BBD" w:rsidRPr="00C664CA" w14:paraId="24FF584C" w14:textId="77777777" w:rsidTr="0002037C">
        <w:trPr>
          <w:tblHeader/>
        </w:trPr>
        <w:tc>
          <w:tcPr>
            <w:tcW w:w="1701" w:type="dxa"/>
          </w:tcPr>
          <w:p w14:paraId="05AC5458" w14:textId="5B14E96C" w:rsidR="00033BBD" w:rsidRPr="00C664CA" w:rsidRDefault="00033BBD" w:rsidP="000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3F2C63D9" w14:textId="0F828B54" w:rsidR="00033BBD" w:rsidRPr="00C664CA" w:rsidRDefault="00033BBD" w:rsidP="00033B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033BBD" w:rsidRPr="00C664CA" w14:paraId="2A4B3F0F" w14:textId="77777777" w:rsidTr="0002037C">
        <w:trPr>
          <w:tblHeader/>
        </w:trPr>
        <w:tc>
          <w:tcPr>
            <w:tcW w:w="1701" w:type="dxa"/>
          </w:tcPr>
          <w:p w14:paraId="72EB14A1" w14:textId="4C4BB9C3" w:rsidR="00033BBD" w:rsidRPr="00C664CA" w:rsidRDefault="00033BBD" w:rsidP="000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832" w:type="dxa"/>
          </w:tcPr>
          <w:p w14:paraId="3F834718" w14:textId="1E27CFBD" w:rsidR="00033BBD" w:rsidRPr="00C664CA" w:rsidRDefault="00033BBD" w:rsidP="00033BB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033BBD" w:rsidRPr="00C664CA" w14:paraId="24906B73" w14:textId="77777777" w:rsidTr="0002037C">
        <w:trPr>
          <w:tblHeader/>
        </w:trPr>
        <w:tc>
          <w:tcPr>
            <w:tcW w:w="1701" w:type="dxa"/>
          </w:tcPr>
          <w:p w14:paraId="23BEE609" w14:textId="10224C67" w:rsidR="00033BBD" w:rsidRPr="00C664CA" w:rsidRDefault="00033BBD" w:rsidP="000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7832" w:type="dxa"/>
          </w:tcPr>
          <w:p w14:paraId="6D8BBAF6" w14:textId="78593E4E" w:rsidR="00033BBD" w:rsidRPr="00C664CA" w:rsidRDefault="00033BBD" w:rsidP="00033BBD">
            <w:pPr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ตามกฎหมาย</w:t>
            </w:r>
          </w:p>
        </w:tc>
      </w:tr>
      <w:tr w:rsidR="00033BBD" w:rsidRPr="00C664CA" w14:paraId="7C1A3E4C" w14:textId="77777777" w:rsidTr="0002037C">
        <w:trPr>
          <w:tblHeader/>
        </w:trPr>
        <w:tc>
          <w:tcPr>
            <w:tcW w:w="1701" w:type="dxa"/>
          </w:tcPr>
          <w:p w14:paraId="5376ECD3" w14:textId="0ED9C7BD" w:rsidR="00033BBD" w:rsidRPr="00C664CA" w:rsidRDefault="00033BBD" w:rsidP="000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7832" w:type="dxa"/>
          </w:tcPr>
          <w:p w14:paraId="14683086" w14:textId="12B81C77" w:rsidR="00033BBD" w:rsidRPr="00C664CA" w:rsidRDefault="00033BBD" w:rsidP="00033BB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ดำเนินงาน</w:t>
            </w:r>
          </w:p>
        </w:tc>
      </w:tr>
      <w:tr w:rsidR="00033BBD" w:rsidRPr="00C664CA" w14:paraId="75F94501" w14:textId="77777777" w:rsidTr="0002037C">
        <w:trPr>
          <w:tblHeader/>
        </w:trPr>
        <w:tc>
          <w:tcPr>
            <w:tcW w:w="1701" w:type="dxa"/>
          </w:tcPr>
          <w:p w14:paraId="15D4DD9A" w14:textId="53D0599A" w:rsidR="00033BBD" w:rsidRPr="00C664CA" w:rsidRDefault="00033BBD" w:rsidP="000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7832" w:type="dxa"/>
          </w:tcPr>
          <w:p w14:paraId="22461751" w14:textId="3C28CAE3" w:rsidR="00033BBD" w:rsidRPr="00C664CA" w:rsidRDefault="00033BBD" w:rsidP="00033B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กองทุนสำรองเลี้ยงชีพ</w:t>
            </w:r>
          </w:p>
        </w:tc>
      </w:tr>
      <w:tr w:rsidR="00033BBD" w:rsidRPr="00C664CA" w14:paraId="117370C4" w14:textId="77777777" w:rsidTr="0002037C">
        <w:trPr>
          <w:tblHeader/>
        </w:trPr>
        <w:tc>
          <w:tcPr>
            <w:tcW w:w="1701" w:type="dxa"/>
          </w:tcPr>
          <w:p w14:paraId="76D93B9C" w14:textId="7B0A4EC5" w:rsidR="00033BBD" w:rsidRPr="00C664CA" w:rsidRDefault="00033BBD" w:rsidP="000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7832" w:type="dxa"/>
          </w:tcPr>
          <w:p w14:paraId="06D0C071" w14:textId="03FC2F26" w:rsidR="00033BBD" w:rsidRPr="00C664CA" w:rsidRDefault="00033BBD" w:rsidP="00033B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033BBD" w:rsidRPr="00C664CA" w14:paraId="4E5026C3" w14:textId="77777777" w:rsidTr="0002037C">
        <w:trPr>
          <w:tblHeader/>
        </w:trPr>
        <w:tc>
          <w:tcPr>
            <w:tcW w:w="1701" w:type="dxa"/>
          </w:tcPr>
          <w:p w14:paraId="14B9CE25" w14:textId="557CD600" w:rsidR="00033BBD" w:rsidRPr="00C664CA" w:rsidRDefault="00033BBD" w:rsidP="000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32" w:type="dxa"/>
          </w:tcPr>
          <w:p w14:paraId="37262B19" w14:textId="7CA97F9F" w:rsidR="00033BBD" w:rsidRPr="00C664CA" w:rsidRDefault="00033BBD" w:rsidP="00033B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033BBD" w:rsidRPr="00C664CA" w14:paraId="3DAEF4C7" w14:textId="77777777" w:rsidTr="0002037C">
        <w:trPr>
          <w:tblHeader/>
        </w:trPr>
        <w:tc>
          <w:tcPr>
            <w:tcW w:w="1701" w:type="dxa"/>
          </w:tcPr>
          <w:p w14:paraId="73EBE805" w14:textId="312A9059" w:rsidR="00033BBD" w:rsidRPr="00C664CA" w:rsidRDefault="00033BBD" w:rsidP="000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3C30F836" w14:textId="0D91E728" w:rsidR="00033BBD" w:rsidRPr="00C664CA" w:rsidRDefault="00033BBD" w:rsidP="00033B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2EB7">
              <w:rPr>
                <w:rFonts w:ascii="Angsana New" w:hAnsi="Angsana New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033BBD" w:rsidRPr="00C664CA" w14:paraId="03245B00" w14:textId="77777777" w:rsidTr="0002037C">
        <w:trPr>
          <w:tblHeader/>
        </w:trPr>
        <w:tc>
          <w:tcPr>
            <w:tcW w:w="1701" w:type="dxa"/>
          </w:tcPr>
          <w:p w14:paraId="7BF142DE" w14:textId="48F071B6" w:rsidR="00033BBD" w:rsidRPr="00C664CA" w:rsidRDefault="00033BBD" w:rsidP="000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719F30E9" w14:textId="315DAEB1" w:rsidR="00033BBD" w:rsidRPr="00C664CA" w:rsidRDefault="00033BBD" w:rsidP="00033B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033BBD" w:rsidRPr="00C664CA" w14:paraId="4E96AB23" w14:textId="77777777" w:rsidTr="0002037C">
        <w:trPr>
          <w:tblHeader/>
        </w:trPr>
        <w:tc>
          <w:tcPr>
            <w:tcW w:w="1701" w:type="dxa"/>
          </w:tcPr>
          <w:p w14:paraId="24C3C852" w14:textId="4B47229E" w:rsidR="00033BBD" w:rsidRPr="00C664CA" w:rsidRDefault="00033BBD" w:rsidP="000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2E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832" w:type="dxa"/>
          </w:tcPr>
          <w:p w14:paraId="05E8C9E9" w14:textId="720388E0" w:rsidR="00033BBD" w:rsidRPr="00C664CA" w:rsidRDefault="00033BBD" w:rsidP="000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งินปันผล</w:t>
            </w:r>
          </w:p>
        </w:tc>
      </w:tr>
      <w:tr w:rsidR="00033BBD" w:rsidRPr="00C664CA" w14:paraId="560128E7" w14:textId="77777777" w:rsidTr="0002037C">
        <w:trPr>
          <w:tblHeader/>
        </w:trPr>
        <w:tc>
          <w:tcPr>
            <w:tcW w:w="1701" w:type="dxa"/>
          </w:tcPr>
          <w:p w14:paraId="05304019" w14:textId="0307D687" w:rsidR="00033BBD" w:rsidRPr="002E2EB7" w:rsidRDefault="00033BBD" w:rsidP="000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2717C584" w14:textId="0CA6EBA5" w:rsidR="00033BBD" w:rsidRPr="002E2EB7" w:rsidRDefault="00033BBD" w:rsidP="000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33BBD" w:rsidRPr="00C664CA" w14:paraId="21D976CD" w14:textId="77777777" w:rsidTr="0002037C">
        <w:trPr>
          <w:tblHeader/>
        </w:trPr>
        <w:tc>
          <w:tcPr>
            <w:tcW w:w="1701" w:type="dxa"/>
          </w:tcPr>
          <w:p w14:paraId="058AF87E" w14:textId="5EBDA553" w:rsidR="00033BBD" w:rsidRPr="00C664CA" w:rsidRDefault="00033BBD" w:rsidP="000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832" w:type="dxa"/>
          </w:tcPr>
          <w:p w14:paraId="3F6BB3B2" w14:textId="7AAACC90" w:rsidR="00033BBD" w:rsidRPr="00C664CA" w:rsidRDefault="00033BBD" w:rsidP="00033B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033BBD" w:rsidRPr="00C664CA" w14:paraId="3BF9D9AF" w14:textId="77777777" w:rsidTr="0002037C">
        <w:trPr>
          <w:tblHeader/>
        </w:trPr>
        <w:tc>
          <w:tcPr>
            <w:tcW w:w="1701" w:type="dxa"/>
          </w:tcPr>
          <w:p w14:paraId="2EAF66B9" w14:textId="2C7C4868" w:rsidR="00033BBD" w:rsidRPr="00C664CA" w:rsidRDefault="00033BBD" w:rsidP="000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7832" w:type="dxa"/>
          </w:tcPr>
          <w:p w14:paraId="1A048F4A" w14:textId="0576B64A" w:rsidR="00033BBD" w:rsidRPr="00C664CA" w:rsidRDefault="00033BBD" w:rsidP="00033BB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33BBD" w:rsidRPr="00C664CA" w14:paraId="5F803B1E" w14:textId="77777777" w:rsidTr="0002037C">
        <w:trPr>
          <w:tblHeader/>
        </w:trPr>
        <w:tc>
          <w:tcPr>
            <w:tcW w:w="1701" w:type="dxa"/>
          </w:tcPr>
          <w:p w14:paraId="7B20D335" w14:textId="4E1AA596" w:rsidR="00033BBD" w:rsidRPr="00C664CA" w:rsidRDefault="00BA5EA6" w:rsidP="000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7832" w:type="dxa"/>
          </w:tcPr>
          <w:p w14:paraId="355380C8" w14:textId="363BDFAB" w:rsidR="00033BBD" w:rsidRPr="00C664CA" w:rsidRDefault="00033BBD" w:rsidP="00033BB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รายงาน</w:t>
            </w:r>
          </w:p>
        </w:tc>
      </w:tr>
    </w:tbl>
    <w:p w14:paraId="55EAB6C0" w14:textId="77777777" w:rsidR="00CC0C2C" w:rsidRPr="00686AFF" w:rsidRDefault="00CC0C2C" w:rsidP="00686AFF">
      <w:pPr>
        <w:rPr>
          <w:rFonts w:ascii="Angsana New" w:hAnsi="Angsana New"/>
          <w:sz w:val="30"/>
          <w:szCs w:val="30"/>
        </w:rPr>
        <w:sectPr w:rsidR="00CC0C2C" w:rsidRPr="00686AFF" w:rsidSect="008B0FBC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8"/>
          <w:cols w:space="720"/>
          <w:titlePg/>
        </w:sectPr>
      </w:pPr>
    </w:p>
    <w:p w14:paraId="2871BF8A" w14:textId="77777777" w:rsidR="00030124" w:rsidRPr="002E4A0A" w:rsidRDefault="00030124" w:rsidP="00D3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2E4A0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ECDD82B" w14:textId="77777777" w:rsidR="00F00B7F" w:rsidRPr="002E4A0A" w:rsidRDefault="00F00B7F" w:rsidP="00D3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</w:p>
    <w:p w14:paraId="29EAA497" w14:textId="7B18C1E4" w:rsidR="0009391B" w:rsidRPr="003613B0" w:rsidRDefault="0009391B" w:rsidP="00093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E4A0A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</w:t>
      </w:r>
      <w:r w:rsidRPr="00824C19">
        <w:rPr>
          <w:rFonts w:ascii="Angsana New" w:hAnsi="Angsana New"/>
          <w:sz w:val="30"/>
          <w:szCs w:val="30"/>
          <w:cs/>
        </w:rPr>
        <w:t>รรมการเมื่อวันที่</w:t>
      </w:r>
      <w:r w:rsidRPr="00824C19">
        <w:rPr>
          <w:rFonts w:ascii="Angsana New" w:hAnsi="Angsana New"/>
          <w:sz w:val="30"/>
          <w:szCs w:val="30"/>
        </w:rPr>
        <w:t xml:space="preserve"> </w:t>
      </w:r>
      <w:r w:rsidR="00A55BAA">
        <w:rPr>
          <w:rFonts w:ascii="Angsana New" w:hAnsi="Angsana New"/>
          <w:sz w:val="30"/>
          <w:szCs w:val="30"/>
        </w:rPr>
        <w:t>18</w:t>
      </w:r>
      <w:r w:rsidR="00896FC7">
        <w:rPr>
          <w:rFonts w:ascii="Angsana New" w:hAnsi="Angsana New"/>
          <w:sz w:val="30"/>
          <w:szCs w:val="30"/>
        </w:rPr>
        <w:t xml:space="preserve"> </w:t>
      </w:r>
      <w:r w:rsidR="00896FC7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9F16C7">
        <w:rPr>
          <w:rFonts w:ascii="Angsana New" w:hAnsi="Angsana New"/>
          <w:sz w:val="30"/>
          <w:szCs w:val="30"/>
        </w:rPr>
        <w:t>256</w:t>
      </w:r>
      <w:r w:rsidR="00166692">
        <w:rPr>
          <w:rFonts w:ascii="Angsana New" w:hAnsi="Angsana New"/>
          <w:sz w:val="30"/>
          <w:szCs w:val="30"/>
        </w:rPr>
        <w:t>4</w:t>
      </w:r>
    </w:p>
    <w:p w14:paraId="29B90CD3" w14:textId="77777777" w:rsidR="00D64DE4" w:rsidRPr="002E4A0A" w:rsidRDefault="00D64DE4" w:rsidP="00C10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B2DB792" w14:textId="77777777" w:rsidR="00030124" w:rsidRPr="002E4A0A" w:rsidRDefault="0003012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2E4A0A">
        <w:rPr>
          <w:rFonts w:ascii="Angsana New" w:hAnsi="Angsana New" w:cs="Angsana New"/>
          <w:b/>
          <w:bCs/>
          <w:cs/>
        </w:rPr>
        <w:t>1</w:t>
      </w:r>
      <w:r w:rsidRPr="002E4A0A">
        <w:rPr>
          <w:rFonts w:ascii="Angsana New" w:hAnsi="Angsana New" w:cs="Angsana New"/>
          <w:b/>
          <w:bCs/>
          <w:cs/>
        </w:rPr>
        <w:tab/>
        <w:t>ข้อมูลทั่วไป</w:t>
      </w:r>
    </w:p>
    <w:p w14:paraId="63E8295D" w14:textId="77777777" w:rsidR="00030124" w:rsidRPr="002E4A0A" w:rsidRDefault="00030124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</w:rPr>
      </w:pPr>
      <w:r w:rsidRPr="002E4A0A">
        <w:rPr>
          <w:rFonts w:ascii="Angsana New" w:hAnsi="Angsana New" w:cs="Angsana New"/>
          <w:cs/>
        </w:rPr>
        <w:tab/>
      </w:r>
    </w:p>
    <w:p w14:paraId="5C87C002" w14:textId="390A4F14" w:rsidR="00276C68" w:rsidRPr="00E74297" w:rsidRDefault="00030124" w:rsidP="00C13B90">
      <w:pPr>
        <w:pStyle w:val="a"/>
        <w:tabs>
          <w:tab w:val="clear" w:pos="1080"/>
        </w:tabs>
        <w:ind w:left="540"/>
        <w:rPr>
          <w:rFonts w:ascii="Angsana New" w:hAnsi="Angsana New" w:cs="Angsana New"/>
          <w:cs/>
        </w:rPr>
      </w:pPr>
      <w:r w:rsidRPr="002E4A0A">
        <w:rPr>
          <w:rFonts w:ascii="Angsana New" w:hAnsi="Angsana New" w:cs="Angsana New"/>
          <w:cs/>
        </w:rPr>
        <w:t>บริษัท สมบูรณ์ แอ๊ดวาน</w:t>
      </w:r>
      <w:proofErr w:type="spellStart"/>
      <w:r w:rsidRPr="002E4A0A">
        <w:rPr>
          <w:rFonts w:ascii="Angsana New" w:hAnsi="Angsana New" w:cs="Angsana New"/>
          <w:cs/>
        </w:rPr>
        <w:t>ซ์</w:t>
      </w:r>
      <w:proofErr w:type="spellEnd"/>
      <w:r w:rsidRPr="002E4A0A">
        <w:rPr>
          <w:rFonts w:ascii="Angsana New" w:hAnsi="Angsana New" w:cs="Angsana New"/>
          <w:cs/>
        </w:rPr>
        <w:t xml:space="preserve"> เทคโนโลยี จำกัด (มหาชน) “บริษัท” เป็นนิติบุคคลที่จัดตั้งขึ้นในประเทศไทย </w:t>
      </w:r>
      <w:r w:rsidR="00E74297">
        <w:rPr>
          <w:rFonts w:ascii="Angsana New" w:hAnsi="Angsana New" w:cs="Angsana New" w:hint="cs"/>
          <w:cs/>
        </w:rPr>
        <w:t>และ</w:t>
      </w:r>
      <w:r w:rsidR="00E74297" w:rsidRPr="002E4A0A">
        <w:rPr>
          <w:rFonts w:ascii="Angsana New" w:hAnsi="Angsana New" w:cs="Angsana New"/>
          <w:cs/>
        </w:rPr>
        <w:t>จดทะเบียนกับตลาดหลักทรัพย์แห่งประเทศไทย</w:t>
      </w:r>
      <w:r w:rsidR="00E74297" w:rsidRPr="002E4A0A">
        <w:rPr>
          <w:rFonts w:ascii="Angsana New" w:hAnsi="Angsana New" w:cs="Angsana New"/>
          <w:cs/>
          <w:lang w:val="en-US"/>
        </w:rPr>
        <w:t xml:space="preserve">เมื่อเดือนมกราคม </w:t>
      </w:r>
      <w:r w:rsidR="00166692">
        <w:rPr>
          <w:rFonts w:ascii="Angsana New" w:hAnsi="Angsana New" w:cs="Angsana New"/>
          <w:lang w:val="en-US"/>
        </w:rPr>
        <w:t>2548</w:t>
      </w:r>
      <w:r w:rsidR="00E74297">
        <w:rPr>
          <w:rFonts w:ascii="Angsana New" w:hAnsi="Angsana New" w:cs="Angsana New" w:hint="cs"/>
          <w:cs/>
        </w:rPr>
        <w:t xml:space="preserve"> โดย</w:t>
      </w:r>
      <w:r w:rsidRPr="002E4A0A">
        <w:rPr>
          <w:rFonts w:ascii="Angsana New" w:hAnsi="Angsana New" w:cs="Angsana New"/>
          <w:cs/>
        </w:rPr>
        <w:t>มีที่อยู่จดทะเบียน</w:t>
      </w:r>
      <w:r w:rsidR="00E74297">
        <w:rPr>
          <w:rFonts w:ascii="Angsana New" w:hAnsi="Angsana New" w:cs="Angsana New" w:hint="cs"/>
          <w:cs/>
        </w:rPr>
        <w:t>ของบริษัท</w:t>
      </w:r>
      <w:r w:rsidRPr="002E4A0A">
        <w:rPr>
          <w:rFonts w:ascii="Angsana New" w:hAnsi="Angsana New" w:cs="Angsana New"/>
          <w:cs/>
        </w:rPr>
        <w:t>ตั้งอยู่เลขที่</w:t>
      </w:r>
    </w:p>
    <w:p w14:paraId="5EDDE3CB" w14:textId="77777777" w:rsidR="00276C68" w:rsidRDefault="00276C68" w:rsidP="008553B7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0178BF23" w14:textId="414907AE" w:rsidR="000A1E5A" w:rsidRDefault="00276C68" w:rsidP="000A1E5A">
      <w:pPr>
        <w:pStyle w:val="a"/>
        <w:tabs>
          <w:tab w:val="clear" w:pos="1080"/>
          <w:tab w:val="left" w:pos="1980"/>
          <w:tab w:val="left" w:pos="234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 w:hint="cs"/>
          <w:cs/>
          <w:lang w:val="en-US"/>
        </w:rPr>
        <w:t>สำนักงานใหญ่</w:t>
      </w:r>
      <w:r>
        <w:rPr>
          <w:rFonts w:ascii="Angsana New" w:hAnsi="Angsana New" w:cs="Angsana New"/>
          <w:lang w:val="en-US"/>
        </w:rPr>
        <w:tab/>
        <w:t>:</w:t>
      </w:r>
      <w:r>
        <w:rPr>
          <w:rFonts w:ascii="Angsana New" w:hAnsi="Angsana New" w:cs="Angsana New"/>
          <w:lang w:val="en-US"/>
        </w:rPr>
        <w:tab/>
      </w:r>
      <w:r w:rsidR="005C69AA">
        <w:rPr>
          <w:rFonts w:ascii="Angsana New" w:hAnsi="Angsana New" w:cs="Angsana New"/>
          <w:lang w:val="en-US"/>
        </w:rPr>
        <w:t>129</w:t>
      </w:r>
      <w:r w:rsidR="00030124" w:rsidRPr="005C69AA">
        <w:rPr>
          <w:rFonts w:ascii="Angsana New" w:hAnsi="Angsana New" w:cs="Angsana New"/>
          <w:cs/>
          <w:lang w:val="en-US"/>
        </w:rPr>
        <w:t xml:space="preserve"> หมู่ที่ </w:t>
      </w:r>
      <w:r w:rsidR="005C69AA">
        <w:rPr>
          <w:rFonts w:ascii="Angsana New" w:hAnsi="Angsana New" w:cs="Angsana New"/>
          <w:lang w:val="en-US"/>
        </w:rPr>
        <w:t>2</w:t>
      </w:r>
      <w:r w:rsidR="00030124" w:rsidRPr="005C69AA">
        <w:rPr>
          <w:rFonts w:ascii="Angsana New" w:hAnsi="Angsana New" w:cs="Angsana New"/>
          <w:cs/>
          <w:lang w:val="en-US"/>
        </w:rPr>
        <w:t xml:space="preserve"> ถนน</w:t>
      </w:r>
      <w:r w:rsidR="00030124" w:rsidRPr="00B77A9D">
        <w:rPr>
          <w:rFonts w:ascii="Angsana New" w:hAnsi="Angsana New" w:cs="Angsana New"/>
          <w:cs/>
        </w:rPr>
        <w:t>บางนา-ตราด</w:t>
      </w:r>
      <w:r w:rsidR="00030124" w:rsidRPr="002E4A0A">
        <w:rPr>
          <w:rFonts w:ascii="Angsana New" w:hAnsi="Angsana New" w:cs="Angsana New"/>
          <w:cs/>
        </w:rPr>
        <w:t xml:space="preserve"> ตำบลบางโฉลง อำเภอบางพลี จังหวัดสมุทรปราการ</w:t>
      </w:r>
      <w:r w:rsidR="00234D9E" w:rsidRPr="002E4A0A">
        <w:rPr>
          <w:rFonts w:ascii="Angsana New" w:hAnsi="Angsana New" w:cs="Angsana New"/>
          <w:lang w:val="en-US"/>
        </w:rPr>
        <w:t xml:space="preserve"> 10540</w:t>
      </w:r>
    </w:p>
    <w:p w14:paraId="104953C5" w14:textId="77777777" w:rsidR="00030124" w:rsidRDefault="00030124" w:rsidP="008553B7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681F6CEE" w14:textId="38DCCD18" w:rsidR="00276C68" w:rsidRDefault="00276C68" w:rsidP="00276C68">
      <w:pPr>
        <w:pStyle w:val="a"/>
        <w:tabs>
          <w:tab w:val="clear" w:pos="1080"/>
          <w:tab w:val="left" w:pos="1980"/>
          <w:tab w:val="left" w:pos="2340"/>
        </w:tabs>
        <w:ind w:left="54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>สาขา</w:t>
      </w:r>
      <w:r>
        <w:rPr>
          <w:rFonts w:ascii="Angsana New" w:hAnsi="Angsana New" w:cs="Angsana New"/>
          <w:lang w:val="en-US"/>
        </w:rPr>
        <w:tab/>
        <w:t>:</w:t>
      </w:r>
      <w:r>
        <w:rPr>
          <w:rFonts w:ascii="Angsana New" w:hAnsi="Angsana New" w:cs="Angsana New"/>
          <w:lang w:val="en-US"/>
        </w:rPr>
        <w:tab/>
      </w:r>
      <w:r w:rsidR="005C69AA">
        <w:rPr>
          <w:rFonts w:ascii="Angsana New" w:hAnsi="Angsana New" w:cs="Angsana New"/>
          <w:lang w:val="en-US"/>
        </w:rPr>
        <w:t>300/10</w:t>
      </w:r>
      <w:r w:rsidRPr="005C69AA">
        <w:rPr>
          <w:rFonts w:ascii="Angsana New" w:hAnsi="Angsana New" w:cs="Angsana New"/>
          <w:cs/>
          <w:lang w:val="en-US"/>
        </w:rPr>
        <w:t xml:space="preserve"> หมู่ที่</w:t>
      </w:r>
      <w:r w:rsidRPr="002E4A0A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  <w:lang w:val="en-US"/>
        </w:rPr>
        <w:t>1</w:t>
      </w:r>
      <w:r w:rsidRPr="002E4A0A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  <w:cs/>
        </w:rPr>
        <w:t>ตำบล</w:t>
      </w:r>
      <w:r>
        <w:rPr>
          <w:rFonts w:ascii="Angsana New" w:hAnsi="Angsana New" w:cs="Angsana New" w:hint="cs"/>
          <w:cs/>
        </w:rPr>
        <w:t>ตาสิทธิ์</w:t>
      </w:r>
      <w:r w:rsidRPr="002E4A0A">
        <w:rPr>
          <w:rFonts w:ascii="Angsana New" w:hAnsi="Angsana New" w:cs="Angsana New"/>
          <w:cs/>
        </w:rPr>
        <w:t xml:space="preserve"> อำเภอ</w:t>
      </w:r>
      <w:r>
        <w:rPr>
          <w:rFonts w:ascii="Angsana New" w:hAnsi="Angsana New" w:cs="Angsana New" w:hint="cs"/>
          <w:cs/>
        </w:rPr>
        <w:t>ปลวกแดง</w:t>
      </w:r>
      <w:r w:rsidRPr="002E4A0A">
        <w:rPr>
          <w:rFonts w:ascii="Angsana New" w:hAnsi="Angsana New" w:cs="Angsana New"/>
          <w:cs/>
        </w:rPr>
        <w:t xml:space="preserve"> จังหวัดร</w:t>
      </w:r>
      <w:r>
        <w:rPr>
          <w:rFonts w:ascii="Angsana New" w:hAnsi="Angsana New" w:cs="Angsana New" w:hint="cs"/>
          <w:cs/>
        </w:rPr>
        <w:t>ะยอง</w:t>
      </w:r>
      <w:r>
        <w:rPr>
          <w:rFonts w:ascii="Angsana New" w:hAnsi="Angsana New" w:cs="Angsana New"/>
          <w:lang w:val="en-US"/>
        </w:rPr>
        <w:t xml:space="preserve"> </w:t>
      </w:r>
      <w:r w:rsidR="00166692">
        <w:rPr>
          <w:rFonts w:ascii="Angsana New" w:hAnsi="Angsana New" w:cs="Angsana New"/>
          <w:lang w:val="en-US"/>
        </w:rPr>
        <w:t>21140</w:t>
      </w:r>
    </w:p>
    <w:p w14:paraId="18A2CCEE" w14:textId="77777777" w:rsidR="00276C68" w:rsidRPr="002E4A0A" w:rsidRDefault="00276C68" w:rsidP="00276C68">
      <w:pPr>
        <w:pStyle w:val="a"/>
        <w:tabs>
          <w:tab w:val="clear" w:pos="1080"/>
          <w:tab w:val="left" w:pos="1980"/>
          <w:tab w:val="left" w:pos="234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</w:p>
    <w:p w14:paraId="389C75D1" w14:textId="77777777" w:rsidR="000A1E5A" w:rsidRDefault="003578AC" w:rsidP="000A1E5A">
      <w:pPr>
        <w:pStyle w:val="a"/>
        <w:tabs>
          <w:tab w:val="clear" w:pos="1080"/>
          <w:tab w:val="left" w:pos="1658"/>
          <w:tab w:val="left" w:pos="1980"/>
          <w:tab w:val="left" w:pos="2340"/>
        </w:tabs>
        <w:ind w:left="54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>สาขา</w:t>
      </w:r>
      <w:r w:rsidR="00276C68">
        <w:rPr>
          <w:rFonts w:ascii="Angsana New" w:hAnsi="Angsana New" w:cs="Angsana New" w:hint="cs"/>
          <w:cs/>
          <w:lang w:val="en-US"/>
        </w:rPr>
        <w:tab/>
      </w:r>
      <w:r w:rsidR="00276C68">
        <w:rPr>
          <w:rFonts w:ascii="Angsana New" w:hAnsi="Angsana New" w:cs="Angsana New" w:hint="cs"/>
          <w:cs/>
          <w:lang w:val="en-US"/>
        </w:rPr>
        <w:tab/>
      </w:r>
      <w:r w:rsidR="00276C68">
        <w:rPr>
          <w:rFonts w:ascii="Angsana New" w:hAnsi="Angsana New" w:cs="Angsana New"/>
          <w:lang w:val="en-US"/>
        </w:rPr>
        <w:t>:</w:t>
      </w:r>
      <w:r w:rsidR="00276C68">
        <w:rPr>
          <w:rFonts w:ascii="Angsana New" w:hAnsi="Angsana New" w:cs="Angsana New"/>
          <w:lang w:val="en-US"/>
        </w:rPr>
        <w:tab/>
        <w:t>7</w:t>
      </w:r>
      <w:r w:rsidR="00276C68">
        <w:rPr>
          <w:rFonts w:ascii="Angsana New" w:hAnsi="Angsana New" w:cs="Angsana New" w:hint="cs"/>
          <w:cs/>
        </w:rPr>
        <w:t>/</w:t>
      </w:r>
      <w:r w:rsidR="00276C68">
        <w:rPr>
          <w:rFonts w:ascii="Angsana New" w:hAnsi="Angsana New" w:cs="Angsana New"/>
          <w:lang w:val="en-US"/>
        </w:rPr>
        <w:t>389</w:t>
      </w:r>
      <w:r w:rsidR="00276C68" w:rsidRPr="002E4A0A">
        <w:rPr>
          <w:rFonts w:ascii="Angsana New" w:hAnsi="Angsana New" w:cs="Angsana New"/>
          <w:cs/>
        </w:rPr>
        <w:t xml:space="preserve"> หมู่ที่ </w:t>
      </w:r>
      <w:r w:rsidR="00276C68">
        <w:rPr>
          <w:rFonts w:ascii="Angsana New" w:hAnsi="Angsana New" w:cs="Angsana New"/>
          <w:lang w:val="en-US"/>
        </w:rPr>
        <w:t>6</w:t>
      </w:r>
      <w:r w:rsidR="00276C68" w:rsidRPr="002E4A0A">
        <w:rPr>
          <w:rFonts w:ascii="Angsana New" w:hAnsi="Angsana New" w:cs="Angsana New"/>
          <w:cs/>
        </w:rPr>
        <w:t xml:space="preserve"> </w:t>
      </w:r>
      <w:r w:rsidR="00276C68">
        <w:rPr>
          <w:rFonts w:ascii="Angsana New" w:hAnsi="Angsana New" w:cs="Angsana New"/>
          <w:cs/>
        </w:rPr>
        <w:t>ตำบล</w:t>
      </w:r>
      <w:r w:rsidR="00276C68">
        <w:rPr>
          <w:rFonts w:ascii="Angsana New" w:hAnsi="Angsana New" w:cs="Angsana New" w:hint="cs"/>
          <w:cs/>
          <w:lang w:val="en-US"/>
        </w:rPr>
        <w:t>มาบยางพร</w:t>
      </w:r>
      <w:r w:rsidR="00276C68" w:rsidRPr="002E4A0A">
        <w:rPr>
          <w:rFonts w:ascii="Angsana New" w:hAnsi="Angsana New" w:cs="Angsana New"/>
          <w:cs/>
        </w:rPr>
        <w:t xml:space="preserve"> อำเภอ</w:t>
      </w:r>
      <w:r w:rsidR="00276C68">
        <w:rPr>
          <w:rFonts w:ascii="Angsana New" w:hAnsi="Angsana New" w:cs="Angsana New" w:hint="cs"/>
          <w:cs/>
        </w:rPr>
        <w:t>ปลวกแดง</w:t>
      </w:r>
      <w:r w:rsidR="00276C68" w:rsidRPr="002E4A0A">
        <w:rPr>
          <w:rFonts w:ascii="Angsana New" w:hAnsi="Angsana New" w:cs="Angsana New"/>
          <w:cs/>
        </w:rPr>
        <w:t xml:space="preserve"> จังหวัดร</w:t>
      </w:r>
      <w:r w:rsidR="00276C68">
        <w:rPr>
          <w:rFonts w:ascii="Angsana New" w:hAnsi="Angsana New" w:cs="Angsana New" w:hint="cs"/>
          <w:cs/>
        </w:rPr>
        <w:t>ะยอง</w:t>
      </w:r>
      <w:r w:rsidR="00276C68">
        <w:rPr>
          <w:rFonts w:ascii="Angsana New" w:hAnsi="Angsana New" w:cs="Angsana New"/>
          <w:lang w:val="en-US"/>
        </w:rPr>
        <w:t xml:space="preserve"> </w:t>
      </w:r>
      <w:r w:rsidR="00276C68">
        <w:rPr>
          <w:rFonts w:ascii="Angsana New" w:hAnsi="Angsana New" w:cs="Angsana New" w:hint="cs"/>
          <w:cs/>
          <w:lang w:val="en-US"/>
        </w:rPr>
        <w:t>211</w:t>
      </w:r>
      <w:r w:rsidR="00276C68" w:rsidRPr="002E4A0A">
        <w:rPr>
          <w:rFonts w:ascii="Angsana New" w:hAnsi="Angsana New" w:cs="Angsana New"/>
          <w:lang w:val="en-US"/>
        </w:rPr>
        <w:t>40</w:t>
      </w:r>
    </w:p>
    <w:p w14:paraId="6560A4F8" w14:textId="77777777" w:rsidR="00030124" w:rsidRPr="00850FB5" w:rsidRDefault="00030124" w:rsidP="00850FB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47A5BA53" w14:textId="10A2576D" w:rsidR="00030124" w:rsidRPr="002B7C8E" w:rsidRDefault="00030124" w:rsidP="008553B7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2E4A0A">
        <w:rPr>
          <w:rFonts w:ascii="Angsana New" w:hAnsi="Angsana New" w:cs="Angsana New"/>
          <w:cs/>
          <w:lang w:val="en-US"/>
        </w:rPr>
        <w:t>ผู้ถือหุ้นรายใหญ่ในระหว่างปีได้แ</w:t>
      </w:r>
      <w:r w:rsidRPr="00BB3330">
        <w:rPr>
          <w:rFonts w:ascii="Angsana New" w:hAnsi="Angsana New" w:cs="Angsana New"/>
          <w:cs/>
          <w:lang w:val="en-US"/>
        </w:rPr>
        <w:t>ก่ บริษัท ส</w:t>
      </w:r>
      <w:r w:rsidRPr="00BB3330">
        <w:rPr>
          <w:rFonts w:ascii="Angsana New" w:hAnsi="Angsana New" w:cs="Angsana New"/>
          <w:cs/>
        </w:rPr>
        <w:t>มบูรณ์ โฮลด</w:t>
      </w:r>
      <w:proofErr w:type="spellStart"/>
      <w:r w:rsidRPr="00BB3330">
        <w:rPr>
          <w:rFonts w:ascii="Angsana New" w:hAnsi="Angsana New" w:cs="Angsana New"/>
          <w:cs/>
        </w:rPr>
        <w:t>ิ้ง</w:t>
      </w:r>
      <w:proofErr w:type="spellEnd"/>
      <w:r w:rsidRPr="00BB3330">
        <w:rPr>
          <w:rFonts w:ascii="Angsana New" w:hAnsi="Angsana New" w:cs="Angsana New"/>
          <w:cs/>
        </w:rPr>
        <w:t xml:space="preserve"> จำกัด (ถือหุ้น</w:t>
      </w:r>
      <w:r w:rsidRPr="00856EA0">
        <w:rPr>
          <w:rFonts w:ascii="Angsana New" w:hAnsi="Angsana New" w:cs="Angsana New"/>
          <w:cs/>
        </w:rPr>
        <w:t xml:space="preserve">ร้อยละ </w:t>
      </w:r>
      <w:r w:rsidR="000A41AB">
        <w:rPr>
          <w:rFonts w:ascii="Angsana New" w:hAnsi="Angsana New" w:cs="Angsana New"/>
          <w:lang w:val="en-US"/>
        </w:rPr>
        <w:t>30.0</w:t>
      </w:r>
      <w:r w:rsidRPr="00BB3330">
        <w:rPr>
          <w:rFonts w:ascii="Angsana New" w:hAnsi="Angsana New" w:cs="Angsana New"/>
          <w:cs/>
          <w:lang w:val="en-US"/>
        </w:rPr>
        <w:t xml:space="preserve">) </w:t>
      </w:r>
      <w:r w:rsidRPr="00BB3330">
        <w:rPr>
          <w:rFonts w:ascii="Angsana New" w:hAnsi="Angsana New" w:cs="Angsana New"/>
          <w:cs/>
        </w:rPr>
        <w:t xml:space="preserve">ซึ่งเป็นนิติบุคคลที่จัดตั้งขึ้นในประเทศไทย </w:t>
      </w:r>
      <w:r w:rsidRPr="00BB3330">
        <w:rPr>
          <w:rFonts w:ascii="Angsana New" w:hAnsi="Angsana New" w:cs="Angsana New"/>
          <w:cs/>
          <w:lang w:val="en-US"/>
        </w:rPr>
        <w:t>และกลุ่มตระกูล</w:t>
      </w:r>
      <w:proofErr w:type="spellStart"/>
      <w:r w:rsidRPr="00BB3330">
        <w:rPr>
          <w:rFonts w:ascii="Angsana New" w:hAnsi="Angsana New" w:cs="Angsana New"/>
          <w:cs/>
          <w:lang w:val="en-US"/>
        </w:rPr>
        <w:t>กิ</w:t>
      </w:r>
      <w:proofErr w:type="spellEnd"/>
      <w:r w:rsidRPr="00BB3330">
        <w:rPr>
          <w:rFonts w:ascii="Angsana New" w:hAnsi="Angsana New" w:cs="Angsana New"/>
          <w:cs/>
          <w:lang w:val="en-US"/>
        </w:rPr>
        <w:t>ตะพาณิชย์ (ถือหุ้น</w:t>
      </w:r>
      <w:r w:rsidRPr="00C35CAB">
        <w:rPr>
          <w:rFonts w:ascii="Angsana New" w:hAnsi="Angsana New" w:cs="Angsana New"/>
          <w:cs/>
          <w:lang w:val="en-US"/>
        </w:rPr>
        <w:t xml:space="preserve">ร้อยละ </w:t>
      </w:r>
      <w:r w:rsidR="00166692">
        <w:rPr>
          <w:rFonts w:ascii="Angsana New" w:hAnsi="Angsana New" w:cs="Angsana New"/>
          <w:lang w:val="en-US"/>
        </w:rPr>
        <w:t>13.</w:t>
      </w:r>
      <w:r w:rsidR="000A41AB">
        <w:rPr>
          <w:rFonts w:ascii="Angsana New" w:hAnsi="Angsana New" w:cs="Angsana New"/>
          <w:lang w:val="en-US"/>
        </w:rPr>
        <w:t>7</w:t>
      </w:r>
      <w:r w:rsidRPr="00BB3330">
        <w:rPr>
          <w:rFonts w:ascii="Angsana New" w:hAnsi="Angsana New" w:cs="Angsana New"/>
          <w:cs/>
          <w:lang w:val="en-US"/>
        </w:rPr>
        <w:t>)</w:t>
      </w:r>
    </w:p>
    <w:p w14:paraId="3BE9E223" w14:textId="77777777" w:rsidR="00030124" w:rsidRPr="002E4A0A" w:rsidRDefault="00030124" w:rsidP="008553B7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p w14:paraId="16952658" w14:textId="5D1D9EDF" w:rsidR="00DD5773" w:rsidRPr="002D382C" w:rsidRDefault="00030124" w:rsidP="00DD5773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pacing w:val="4"/>
          <w:lang w:val="en-US"/>
        </w:rPr>
      </w:pPr>
      <w:r w:rsidRPr="002D382C">
        <w:rPr>
          <w:rFonts w:ascii="Angsana New" w:hAnsi="Angsana New" w:cs="Angsana New"/>
          <w:spacing w:val="4"/>
          <w:cs/>
        </w:rPr>
        <w:t xml:space="preserve">บริษัทดำเนินธุรกิจหลักเกี่ยวกับการผลิตเพลารถกระบะและที่รองแหนบรถบรรทุก รายละเอียดของบริษัทย่อย ณ </w:t>
      </w:r>
      <w:r w:rsidRPr="002D382C">
        <w:rPr>
          <w:rFonts w:ascii="Angsana New" w:hAnsi="Angsana New" w:cs="Angsana New"/>
          <w:cs/>
          <w:lang w:val="en-US"/>
        </w:rPr>
        <w:t xml:space="preserve">วันที่ </w:t>
      </w:r>
      <w:r w:rsidR="002D382C">
        <w:rPr>
          <w:rFonts w:ascii="Angsana New" w:hAnsi="Angsana New" w:cs="Angsana New"/>
          <w:lang w:val="en-US"/>
        </w:rPr>
        <w:t>31</w:t>
      </w:r>
      <w:r w:rsidRPr="002D382C">
        <w:rPr>
          <w:rFonts w:ascii="Angsana New" w:hAnsi="Angsana New" w:cs="Angsana New"/>
          <w:cs/>
          <w:lang w:val="en-US"/>
        </w:rPr>
        <w:t xml:space="preserve"> ธันวาคม </w:t>
      </w:r>
      <w:r w:rsidR="002D382C">
        <w:rPr>
          <w:rFonts w:ascii="Angsana New" w:hAnsi="Angsana New" w:cs="Angsana New"/>
          <w:lang w:val="en-US"/>
        </w:rPr>
        <w:t>2563</w:t>
      </w:r>
      <w:r w:rsidR="006B1190" w:rsidRPr="002D382C">
        <w:rPr>
          <w:rFonts w:ascii="Angsana New" w:hAnsi="Angsana New" w:cs="Angsana New"/>
          <w:cs/>
          <w:lang w:val="en-US"/>
        </w:rPr>
        <w:t xml:space="preserve"> และ </w:t>
      </w:r>
      <w:r w:rsidR="002D382C">
        <w:rPr>
          <w:rFonts w:ascii="Angsana New" w:hAnsi="Angsana New" w:cs="Angsana New"/>
          <w:lang w:val="en-US"/>
        </w:rPr>
        <w:t>2562</w:t>
      </w:r>
      <w:r w:rsidR="00BC03AA" w:rsidRPr="002D382C">
        <w:rPr>
          <w:rFonts w:ascii="Angsana New" w:hAnsi="Angsana New" w:cs="Angsana New"/>
          <w:lang w:val="en-US"/>
        </w:rPr>
        <w:t xml:space="preserve"> </w:t>
      </w:r>
      <w:r w:rsidR="00F56FE3" w:rsidRPr="002D382C">
        <w:rPr>
          <w:rFonts w:ascii="Angsana New" w:hAnsi="Angsana New" w:cs="Angsana New"/>
          <w:cs/>
          <w:lang w:val="en-US"/>
        </w:rPr>
        <w:t>ได้</w:t>
      </w:r>
      <w:r w:rsidR="00F56FE3" w:rsidRPr="002D382C">
        <w:rPr>
          <w:rFonts w:ascii="Angsana New" w:hAnsi="Angsana New" w:cs="Angsana New"/>
          <w:spacing w:val="4"/>
          <w:cs/>
        </w:rPr>
        <w:t>เปิดเผยไว้ในหมายเหตุประกอบงบการเงินข้</w:t>
      </w:r>
      <w:r w:rsidR="00F56FE3" w:rsidRPr="00840BB8">
        <w:rPr>
          <w:rFonts w:ascii="Angsana New" w:hAnsi="Angsana New" w:cs="Angsana New"/>
          <w:cs/>
          <w:lang w:val="en-US"/>
        </w:rPr>
        <w:t xml:space="preserve">อ </w:t>
      </w:r>
      <w:r w:rsidR="00840BB8" w:rsidRPr="00840BB8">
        <w:rPr>
          <w:rFonts w:ascii="Angsana New" w:hAnsi="Angsana New" w:cs="Angsana New"/>
          <w:lang w:val="en-US"/>
        </w:rPr>
        <w:t>1</w:t>
      </w:r>
      <w:r w:rsidR="00A9104B">
        <w:rPr>
          <w:rFonts w:ascii="Angsana New" w:hAnsi="Angsana New" w:cs="Angsana New"/>
          <w:lang w:val="en-US"/>
        </w:rPr>
        <w:t>0</w:t>
      </w:r>
    </w:p>
    <w:p w14:paraId="72ECB856" w14:textId="77777777" w:rsidR="00C71904" w:rsidRPr="0075591B" w:rsidRDefault="00C71904" w:rsidP="00DD5773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E68A82F" w14:textId="77777777" w:rsidR="00030124" w:rsidRPr="0075591B" w:rsidRDefault="00030124" w:rsidP="00DD5773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75591B">
        <w:rPr>
          <w:rFonts w:ascii="Angsana New" w:hAnsi="Angsana New" w:cs="Angsana New"/>
          <w:sz w:val="30"/>
          <w:szCs w:val="30"/>
          <w:cs/>
          <w:lang w:val="th-TH"/>
        </w:rPr>
        <w:t>2</w:t>
      </w:r>
      <w:r w:rsidRPr="0075591B">
        <w:rPr>
          <w:rFonts w:ascii="Angsana New" w:hAnsi="Angsana New" w:cs="Angsana New"/>
          <w:sz w:val="30"/>
          <w:szCs w:val="30"/>
          <w:cs/>
          <w:lang w:val="th-TH"/>
        </w:rPr>
        <w:tab/>
        <w:t xml:space="preserve">เกณฑ์การจัดทำงบการเงิน </w:t>
      </w:r>
    </w:p>
    <w:p w14:paraId="186DDFD2" w14:textId="77777777" w:rsidR="00923345" w:rsidRPr="0075591B" w:rsidRDefault="00923345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47D6554C" w14:textId="77777777" w:rsidR="00424B2E" w:rsidRPr="0075591B" w:rsidRDefault="00424B2E" w:rsidP="008767A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5591B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  <w:r w:rsidRPr="0075591B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0493245F" w14:textId="77777777" w:rsidR="00424B2E" w:rsidRPr="0075591B" w:rsidRDefault="00424B2E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BE7093C" w14:textId="77777777" w:rsidR="00A35482" w:rsidRPr="0075591B" w:rsidRDefault="00A35482" w:rsidP="008D0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AE7434" w:rsidRPr="0075591B">
        <w:rPr>
          <w:rFonts w:ascii="Angsana New" w:hAnsi="Angsana New" w:hint="cs"/>
          <w:sz w:val="30"/>
          <w:szCs w:val="30"/>
          <w:cs/>
        </w:rPr>
        <w:t xml:space="preserve">       </w:t>
      </w:r>
      <w:r w:rsidRPr="0075591B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</w:t>
      </w:r>
      <w:r w:rsidR="0077751B" w:rsidRPr="0075591B">
        <w:rPr>
          <w:rFonts w:ascii="Angsana New" w:hAnsi="Angsana New"/>
          <w:sz w:val="30"/>
          <w:szCs w:val="30"/>
          <w:cs/>
        </w:rPr>
        <w:t>ักทรัพย์และ</w:t>
      </w:r>
      <w:r w:rsidRPr="0075591B">
        <w:rPr>
          <w:rFonts w:ascii="Angsana New" w:hAnsi="Angsana New"/>
          <w:sz w:val="30"/>
          <w:szCs w:val="30"/>
          <w:cs/>
        </w:rPr>
        <w:t xml:space="preserve">ตลาดหลักทรัพย์ที่เกี่ยวข้อง </w:t>
      </w:r>
    </w:p>
    <w:p w14:paraId="3F2B04EF" w14:textId="77777777" w:rsidR="00981347" w:rsidRDefault="00BB6040" w:rsidP="00981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</w:rPr>
        <w:br w:type="page"/>
      </w:r>
      <w:r w:rsidR="00981347" w:rsidRPr="00A83979">
        <w:rPr>
          <w:rFonts w:ascii="Angsana New" w:hAnsi="Angsana New"/>
          <w:sz w:val="30"/>
          <w:szCs w:val="30"/>
          <w:cs/>
        </w:rPr>
        <w:lastRenderedPageBreak/>
        <w:t>มาตรฐานการรายงาน</w:t>
      </w:r>
      <w:r w:rsidR="00981347" w:rsidRPr="00E0552B">
        <w:rPr>
          <w:rFonts w:ascii="Angsana New" w:hAnsi="Angsana New"/>
          <w:sz w:val="30"/>
          <w:szCs w:val="30"/>
          <w:cs/>
        </w:rPr>
        <w:t>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981347" w:rsidRPr="00E0552B">
        <w:rPr>
          <w:rFonts w:ascii="Angsana New" w:hAnsi="Angsana New"/>
          <w:sz w:val="30"/>
          <w:szCs w:val="30"/>
          <w:rtl/>
          <w:cs/>
        </w:rPr>
        <w:t xml:space="preserve">1 </w:t>
      </w:r>
      <w:r w:rsidR="00981347" w:rsidRPr="00E0552B">
        <w:rPr>
          <w:rFonts w:ascii="Angsana New" w:hAnsi="Angsana New"/>
          <w:sz w:val="30"/>
          <w:szCs w:val="30"/>
        </w:rPr>
        <w:t xml:space="preserve"> </w:t>
      </w:r>
      <w:r w:rsidR="00981347" w:rsidRPr="00E0552B">
        <w:rPr>
          <w:rFonts w:ascii="Angsana New" w:hAnsi="Angsana New"/>
          <w:sz w:val="30"/>
          <w:szCs w:val="30"/>
          <w:cs/>
        </w:rPr>
        <w:t xml:space="preserve">มกราคม </w:t>
      </w:r>
      <w:r w:rsidR="00981347" w:rsidRPr="00E0552B">
        <w:rPr>
          <w:rFonts w:ascii="Angsana New" w:hAnsi="Angsana New"/>
          <w:sz w:val="30"/>
          <w:szCs w:val="30"/>
        </w:rPr>
        <w:t>256</w:t>
      </w:r>
      <w:r w:rsidR="00981347">
        <w:rPr>
          <w:rFonts w:ascii="Angsana New" w:hAnsi="Angsana New"/>
          <w:sz w:val="30"/>
          <w:szCs w:val="30"/>
        </w:rPr>
        <w:t>3</w:t>
      </w:r>
      <w:r w:rsidR="00981347" w:rsidRPr="00E0552B">
        <w:rPr>
          <w:rFonts w:ascii="Angsana New" w:hAnsi="Angsana New"/>
          <w:sz w:val="30"/>
          <w:szCs w:val="30"/>
          <w:cs/>
        </w:rPr>
        <w:t xml:space="preserve"> 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="00981347" w:rsidRPr="00E0552B">
        <w:rPr>
          <w:rFonts w:ascii="Angsana New" w:hAnsi="Angsana New"/>
          <w:sz w:val="30"/>
          <w:szCs w:val="30"/>
        </w:rPr>
        <w:t xml:space="preserve"> </w:t>
      </w:r>
    </w:p>
    <w:p w14:paraId="706919CA" w14:textId="77777777" w:rsidR="00981347" w:rsidRDefault="00981347" w:rsidP="00981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B0F59D7" w14:textId="76512927" w:rsidR="00981347" w:rsidRPr="00DF36A0" w:rsidRDefault="00981347" w:rsidP="00981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F36A0">
        <w:rPr>
          <w:rFonts w:ascii="Angsana New" w:hAnsi="Angsana New" w:hint="cs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Pr="00DF36A0">
        <w:rPr>
          <w:rFonts w:ascii="Angsana New" w:hAnsi="Angsana New" w:hint="cs"/>
          <w:sz w:val="30"/>
          <w:szCs w:val="30"/>
        </w:rPr>
        <w:t xml:space="preserve">9 </w:t>
      </w:r>
      <w:r w:rsidRPr="00DF36A0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DF36A0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  <w:r w:rsidRPr="00DF36A0">
        <w:rPr>
          <w:rFonts w:ascii="Angsana New" w:hAnsi="Angsana New" w:hint="cs"/>
          <w:sz w:val="30"/>
          <w:szCs w:val="30"/>
          <w:cs/>
        </w:rPr>
        <w:t xml:space="preserve"> (</w:t>
      </w:r>
      <w:r w:rsidRPr="00DF36A0">
        <w:rPr>
          <w:rFonts w:ascii="Angsana New" w:hAnsi="Angsana New" w:hint="cs"/>
          <w:sz w:val="30"/>
          <w:szCs w:val="30"/>
        </w:rPr>
        <w:t xml:space="preserve">TFRS 9) </w:t>
      </w:r>
      <w:r w:rsidRPr="00DF36A0">
        <w:rPr>
          <w:rFonts w:ascii="Angsana New" w:hAnsi="Angsana New" w:hint="cs"/>
          <w:sz w:val="30"/>
          <w:szCs w:val="30"/>
          <w:cs/>
        </w:rPr>
        <w:t xml:space="preserve">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Pr="00DF36A0">
        <w:rPr>
          <w:rFonts w:ascii="Angsana New" w:hAnsi="Angsana New" w:hint="cs"/>
          <w:sz w:val="30"/>
          <w:szCs w:val="30"/>
        </w:rPr>
        <w:t xml:space="preserve">16 </w:t>
      </w:r>
      <w:r w:rsidRPr="00DF36A0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DF36A0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DF36A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DF36A0">
        <w:rPr>
          <w:rFonts w:ascii="Angsana New" w:hAnsi="Angsana New" w:hint="cs"/>
          <w:sz w:val="30"/>
          <w:szCs w:val="30"/>
          <w:cs/>
        </w:rPr>
        <w:t>(</w:t>
      </w:r>
      <w:r w:rsidRPr="00DF36A0">
        <w:rPr>
          <w:rFonts w:ascii="Angsana New" w:hAnsi="Angsana New" w:hint="cs"/>
          <w:sz w:val="30"/>
          <w:szCs w:val="30"/>
        </w:rPr>
        <w:t>TFRS 16</w:t>
      </w:r>
      <w:r w:rsidRPr="00DF36A0">
        <w:rPr>
          <w:rFonts w:ascii="Angsana New" w:hAnsi="Angsana New" w:hint="cs"/>
          <w:sz w:val="30"/>
          <w:szCs w:val="30"/>
          <w:cs/>
        </w:rPr>
        <w:t>)</w:t>
      </w:r>
      <w:r w:rsidRPr="00DF36A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DF36A0">
        <w:rPr>
          <w:rFonts w:ascii="Angsana New" w:hAnsi="Angsana New" w:hint="cs"/>
          <w:sz w:val="30"/>
          <w:szCs w:val="30"/>
          <w:cs/>
        </w:rPr>
        <w:t>เป็นครั้งแรกซึ่ง</w:t>
      </w:r>
      <w:r w:rsidRPr="001A3B81">
        <w:rPr>
          <w:rFonts w:ascii="Angsana New" w:hAnsi="Angsana New" w:hint="cs"/>
          <w:sz w:val="30"/>
          <w:szCs w:val="30"/>
          <w:cs/>
        </w:rPr>
        <w:t>ไม่มีผลกระทบต่องบการเงินอย่างมีสาระสำคัญ</w:t>
      </w:r>
    </w:p>
    <w:p w14:paraId="5E2C6BDD" w14:textId="77777777" w:rsidR="00A83979" w:rsidRPr="00E0552B" w:rsidRDefault="00A83979" w:rsidP="00F43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932E5BC" w14:textId="62F13139" w:rsidR="00BD30F9" w:rsidRPr="00BD30F9" w:rsidRDefault="00C7041A" w:rsidP="00E05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C7041A">
        <w:rPr>
          <w:rFonts w:ascii="Angsana New" w:hAnsi="Angsana New" w:hint="cs"/>
          <w:sz w:val="30"/>
          <w:szCs w:val="30"/>
          <w:cs/>
        </w:rPr>
        <w:t>นอกจากนี้</w:t>
      </w:r>
      <w:r w:rsidRPr="00C7041A">
        <w:rPr>
          <w:rFonts w:ascii="Angsana New" w:hAnsi="Angsana New"/>
          <w:sz w:val="30"/>
          <w:szCs w:val="30"/>
          <w:cs/>
        </w:rPr>
        <w:t xml:space="preserve"> </w:t>
      </w:r>
      <w:r w:rsidRPr="00C7041A">
        <w:rPr>
          <w:rFonts w:ascii="Angsana New" w:hAnsi="Angsana New" w:hint="cs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C7041A">
        <w:rPr>
          <w:rFonts w:ascii="Angsana New" w:hAnsi="Angsana New"/>
          <w:sz w:val="30"/>
          <w:szCs w:val="30"/>
          <w:cs/>
        </w:rPr>
        <w:t xml:space="preserve"> </w:t>
      </w:r>
      <w:r w:rsidRPr="00C7041A">
        <w:rPr>
          <w:rFonts w:ascii="Angsana New" w:hAnsi="Angsana New" w:hint="cs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Pr="00C7041A">
        <w:rPr>
          <w:rFonts w:ascii="Angsana New" w:hAnsi="Angsana New"/>
          <w:sz w:val="30"/>
          <w:szCs w:val="30"/>
          <w:cs/>
        </w:rPr>
        <w:t xml:space="preserve"> </w:t>
      </w:r>
      <w:r w:rsidRPr="00C7041A">
        <w:rPr>
          <w:rFonts w:ascii="Angsana New" w:hAnsi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60A43F14" w14:textId="77777777" w:rsidR="00E0552B" w:rsidRDefault="00E0552B" w:rsidP="00E05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14BDAE" w14:textId="52555CD7" w:rsidR="000A1E5A" w:rsidRPr="000A1E5A" w:rsidRDefault="000A1E5A" w:rsidP="002A647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A1E5A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</w:t>
      </w:r>
      <w:r w:rsidR="001C2038">
        <w:rPr>
          <w:rFonts w:ascii="Angsana New" w:hAnsi="Angsana New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Pr="000A1E5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6EBD86C3" w14:textId="77777777" w:rsidR="00A35482" w:rsidRPr="0075591B" w:rsidRDefault="00A35482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E7DCC6" w14:textId="70D29DAC" w:rsidR="00460B36" w:rsidRDefault="00A35482" w:rsidP="00DA6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งบการเงินนี้</w:t>
      </w:r>
      <w:r w:rsidR="000B25D8">
        <w:rPr>
          <w:rFonts w:ascii="Angsana New" w:hAnsi="Angsana New" w:hint="cs"/>
          <w:sz w:val="30"/>
          <w:szCs w:val="30"/>
          <w:cs/>
        </w:rPr>
        <w:t>นำเสนอ</w:t>
      </w:r>
      <w:r w:rsidRPr="0075591B">
        <w:rPr>
          <w:rFonts w:ascii="Angsana New" w:hAnsi="Angsana New"/>
          <w:sz w:val="30"/>
          <w:szCs w:val="30"/>
          <w:cs/>
        </w:rPr>
        <w:t>เป็นเงินบาท</w:t>
      </w:r>
      <w:r w:rsidR="0098488E" w:rsidRPr="0098488E">
        <w:rPr>
          <w:rFonts w:ascii="Angsana New" w:hAnsi="Angsana New" w:hint="cs"/>
          <w:sz w:val="30"/>
          <w:szCs w:val="30"/>
          <w:cs/>
        </w:rPr>
        <w:t>ซึ่งเป็นสกุล</w:t>
      </w:r>
      <w:r w:rsidR="004659E8">
        <w:rPr>
          <w:rFonts w:ascii="Angsana New" w:hAnsi="Angsana New" w:hint="cs"/>
          <w:sz w:val="30"/>
          <w:szCs w:val="30"/>
          <w:cs/>
        </w:rPr>
        <w:t>เงินที่ใช้ในการดำเนินงานของ</w:t>
      </w:r>
      <w:r w:rsidR="00337D9D">
        <w:rPr>
          <w:rFonts w:ascii="Angsana New" w:hAnsi="Angsana New" w:hint="cs"/>
          <w:sz w:val="30"/>
          <w:szCs w:val="30"/>
          <w:cs/>
        </w:rPr>
        <w:t>กลุ่ม</w:t>
      </w:r>
      <w:r w:rsidR="002B7C8E" w:rsidRPr="00A32D4B">
        <w:rPr>
          <w:rFonts w:ascii="Angsana New" w:hAnsi="Angsana New"/>
          <w:sz w:val="30"/>
          <w:szCs w:val="30"/>
          <w:cs/>
        </w:rPr>
        <w:t>บริษัท</w:t>
      </w:r>
      <w:r w:rsidRPr="0075591B">
        <w:rPr>
          <w:rFonts w:ascii="Angsana New" w:hAnsi="Angsana New"/>
          <w:sz w:val="30"/>
          <w:szCs w:val="30"/>
          <w:cs/>
        </w:rPr>
        <w:t xml:space="preserve"> </w:t>
      </w:r>
    </w:p>
    <w:p w14:paraId="150D948A" w14:textId="77777777" w:rsidR="004063E3" w:rsidRPr="009E7A0A" w:rsidRDefault="004063E3" w:rsidP="00A848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4508284E" w14:textId="77777777" w:rsidR="00A35482" w:rsidRPr="00B34E75" w:rsidRDefault="00A35482" w:rsidP="00A848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75591B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E0552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="00522B11" w:rsidRPr="0075591B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522B11" w:rsidRPr="0075591B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  <w:r w:rsidR="003B626A" w:rsidRPr="003B626A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64FF1EB0" w14:textId="77777777" w:rsidR="00A35482" w:rsidRPr="00B34E75" w:rsidRDefault="00A35482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</w:p>
    <w:p w14:paraId="2A49246C" w14:textId="46274C00" w:rsidR="00BD30F9" w:rsidRPr="007E11E0" w:rsidRDefault="00A35482" w:rsidP="00BD3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11E0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</w:t>
      </w:r>
      <w:r w:rsidR="00A434B8" w:rsidRPr="007E11E0">
        <w:rPr>
          <w:rFonts w:ascii="Angsana New" w:hAnsi="Angsana New"/>
          <w:sz w:val="30"/>
          <w:szCs w:val="30"/>
          <w:cs/>
        </w:rPr>
        <w:t>ิจารณญาณ การประมาณ</w:t>
      </w:r>
      <w:r w:rsidR="00E0552B" w:rsidRPr="007E11E0">
        <w:rPr>
          <w:rFonts w:ascii="Angsana New" w:hAnsi="Angsana New"/>
          <w:sz w:val="30"/>
          <w:szCs w:val="30"/>
          <w:cs/>
        </w:rPr>
        <w:t>การ</w:t>
      </w:r>
      <w:r w:rsidR="00A434B8" w:rsidRPr="007E11E0">
        <w:rPr>
          <w:rFonts w:ascii="Angsana New" w:hAnsi="Angsana New"/>
          <w:sz w:val="30"/>
          <w:szCs w:val="30"/>
          <w:cs/>
        </w:rPr>
        <w:t>และข้อสมมติ</w:t>
      </w:r>
      <w:r w:rsidRPr="007E11E0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</w:t>
      </w:r>
      <w:r w:rsidR="00516C76" w:rsidRPr="007E11E0">
        <w:rPr>
          <w:rFonts w:ascii="Angsana New" w:hAnsi="Angsana New"/>
          <w:sz w:val="30"/>
          <w:szCs w:val="30"/>
          <w:cs/>
        </w:rPr>
        <w:t>ปฏิบัติตาม</w:t>
      </w:r>
      <w:r w:rsidRPr="007E11E0">
        <w:rPr>
          <w:rFonts w:ascii="Angsana New" w:hAnsi="Angsana New"/>
          <w:sz w:val="30"/>
          <w:szCs w:val="30"/>
          <w:cs/>
        </w:rPr>
        <w:t>นโยบายการบัญชี</w:t>
      </w:r>
      <w:r w:rsidR="00AF0F05" w:rsidRPr="007E11E0">
        <w:rPr>
          <w:rFonts w:ascii="Angsana New" w:hAnsi="Angsana New"/>
          <w:sz w:val="30"/>
          <w:szCs w:val="30"/>
          <w:cs/>
        </w:rPr>
        <w:t xml:space="preserve">ของกลุ่มบริษัท ทั้งนี้ ผลที่เกิดขึ้นจริงอาจแตกต่างจากที่ประมาณการไว้ </w:t>
      </w:r>
      <w:r w:rsidR="00C01B9E" w:rsidRPr="007E11E0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DC72FA" w:rsidRPr="007E11E0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ที่ใช้ในการจัดทำงบการเงินจะได้รับการทบทวนอย่างต่อเนื่อง</w:t>
      </w:r>
      <w:r w:rsidR="00F5506B" w:rsidRPr="007E11E0">
        <w:rPr>
          <w:rFonts w:ascii="Angsana New" w:hAnsi="Angsana New"/>
          <w:sz w:val="30"/>
          <w:szCs w:val="30"/>
          <w:cs/>
        </w:rPr>
        <w:t xml:space="preserve"> </w:t>
      </w:r>
      <w:r w:rsidR="00DC72FA" w:rsidRPr="007E11E0">
        <w:rPr>
          <w:rFonts w:ascii="Angsana New" w:hAnsi="Angsana New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6C9B6D5F" w14:textId="77777777" w:rsidR="00840BB8" w:rsidRPr="007E11E0" w:rsidRDefault="00840BB8" w:rsidP="00BD3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EE6D91" w14:textId="489CF57D" w:rsidR="00840BB8" w:rsidRPr="007E11E0" w:rsidRDefault="00840BB8" w:rsidP="00840BB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E11E0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</w:t>
      </w:r>
      <w:r w:rsidR="007F7BCC">
        <w:rPr>
          <w:rFonts w:ascii="Angsana New" w:hAnsi="Angsana New"/>
          <w:sz w:val="30"/>
          <w:szCs w:val="30"/>
        </w:rPr>
        <w:t xml:space="preserve"> </w:t>
      </w:r>
      <w:r w:rsidR="007F7BCC">
        <w:rPr>
          <w:rFonts w:ascii="Angsana New" w:hAnsi="Angsana New" w:hint="cs"/>
          <w:sz w:val="30"/>
          <w:szCs w:val="30"/>
          <w:cs/>
        </w:rPr>
        <w:t xml:space="preserve">ข้อสมมติฐานและความไม่แน่นอนของการประมาณการ ณ วันที่ </w:t>
      </w:r>
      <w:r w:rsidR="007F7BCC">
        <w:rPr>
          <w:rFonts w:ascii="Angsana New" w:hAnsi="Angsana New"/>
          <w:sz w:val="30"/>
          <w:szCs w:val="30"/>
        </w:rPr>
        <w:t xml:space="preserve">31 </w:t>
      </w:r>
      <w:r w:rsidR="007F7BC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F7BCC">
        <w:rPr>
          <w:rFonts w:ascii="Angsana New" w:hAnsi="Angsana New"/>
          <w:sz w:val="30"/>
          <w:szCs w:val="30"/>
        </w:rPr>
        <w:t xml:space="preserve">2563 </w:t>
      </w:r>
      <w:r w:rsidRPr="007E11E0">
        <w:rPr>
          <w:rFonts w:ascii="Angsana New" w:hAnsi="Angsana New"/>
          <w:sz w:val="30"/>
          <w:szCs w:val="30"/>
          <w:cs/>
        </w:rPr>
        <w:t>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ประกอบด้วยหมายเหตุต่อไปนี้</w:t>
      </w:r>
    </w:p>
    <w:p w14:paraId="53EE220D" w14:textId="77777777" w:rsidR="00840BB8" w:rsidRPr="004A4B0F" w:rsidRDefault="00840BB8" w:rsidP="00840BB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92" w:type="dxa"/>
        <w:tblInd w:w="468" w:type="dxa"/>
        <w:tblLook w:val="04A0" w:firstRow="1" w:lastRow="0" w:firstColumn="1" w:lastColumn="0" w:noHBand="0" w:noVBand="1"/>
      </w:tblPr>
      <w:tblGrid>
        <w:gridCol w:w="3942"/>
        <w:gridCol w:w="5250"/>
      </w:tblGrid>
      <w:tr w:rsidR="00840BB8" w:rsidRPr="00C664CA" w14:paraId="48935028" w14:textId="77777777" w:rsidTr="007F7BCC">
        <w:tc>
          <w:tcPr>
            <w:tcW w:w="3942" w:type="dxa"/>
          </w:tcPr>
          <w:p w14:paraId="719D2669" w14:textId="02EBD474" w:rsidR="00840BB8" w:rsidRPr="00C664CA" w:rsidRDefault="00840BB8" w:rsidP="00B8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8F74AE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250" w:type="dxa"/>
          </w:tcPr>
          <w:p w14:paraId="34D7743E" w14:textId="77777777" w:rsidR="00840BB8" w:rsidRPr="00C664CA" w:rsidRDefault="00840BB8" w:rsidP="00B8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firstLine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sz w:val="30"/>
                <w:szCs w:val="30"/>
                <w:cs/>
              </w:rPr>
              <w:t>ภาษีเงินได้</w:t>
            </w:r>
            <w:r w:rsidRPr="00C664CA">
              <w:rPr>
                <w:rFonts w:hint="cs"/>
                <w:sz w:val="30"/>
                <w:szCs w:val="30"/>
                <w:cs/>
              </w:rPr>
              <w:t>ของงวด</w:t>
            </w:r>
            <w:r w:rsidRPr="00C664CA">
              <w:rPr>
                <w:sz w:val="30"/>
                <w:szCs w:val="30"/>
                <w:cs/>
              </w:rPr>
              <w:t>ปัจจุบันและภาษีเงินได้รอการตัดบัญชี</w:t>
            </w:r>
          </w:p>
        </w:tc>
      </w:tr>
      <w:tr w:rsidR="00FA72F6" w:rsidRPr="00C664CA" w14:paraId="041914C9" w14:textId="77777777" w:rsidTr="007F7BCC">
        <w:tc>
          <w:tcPr>
            <w:tcW w:w="3942" w:type="dxa"/>
          </w:tcPr>
          <w:p w14:paraId="0021CC56" w14:textId="1FE2A19E" w:rsidR="00FA72F6" w:rsidRDefault="00FA72F6" w:rsidP="00F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>
              <w:rPr>
                <w:rFonts w:ascii="Angsana New" w:hAnsi="Angsana New"/>
                <w:sz w:val="30"/>
                <w:szCs w:val="30"/>
              </w:rPr>
              <w:t>3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5250" w:type="dxa"/>
          </w:tcPr>
          <w:p w14:paraId="2BA8C1A1" w14:textId="545EEBE3" w:rsidR="00FA72F6" w:rsidRPr="00C664CA" w:rsidRDefault="00FA72F6" w:rsidP="00F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firstLine="36"/>
              <w:jc w:val="thaiDistribute"/>
              <w:rPr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FA72F6" w:rsidRPr="00C664CA" w14:paraId="1637CB5C" w14:textId="77777777" w:rsidTr="007F7BCC">
        <w:tc>
          <w:tcPr>
            <w:tcW w:w="3942" w:type="dxa"/>
          </w:tcPr>
          <w:p w14:paraId="53D3B6D7" w14:textId="31573810" w:rsidR="00FA72F6" w:rsidRDefault="00FA72F6" w:rsidP="00F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หมายเหตุประกอบงบการเงินข้อ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5250" w:type="dxa"/>
          </w:tcPr>
          <w:p w14:paraId="7C1A40E0" w14:textId="7A0E98C6" w:rsidR="00FA72F6" w:rsidRPr="00C664CA" w:rsidRDefault="00FA72F6" w:rsidP="00F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firstLine="36"/>
              <w:jc w:val="thaiDistribute"/>
              <w:rPr>
                <w:sz w:val="30"/>
                <w:szCs w:val="30"/>
                <w:cs/>
              </w:rPr>
            </w:pPr>
            <w:r w:rsidRPr="007F7BCC">
              <w:rPr>
                <w:rFonts w:ascii="Angsana New" w:hAnsi="Angsana New"/>
                <w:sz w:val="30"/>
                <w:szCs w:val="30"/>
                <w:cs/>
              </w:rPr>
              <w:t>ผลกระทบจากการแพร่ระบาดของโรคติดเชื้อ</w:t>
            </w:r>
            <w:r w:rsidRPr="007F7BCC">
              <w:rPr>
                <w:rFonts w:ascii="Angsana New" w:hAnsi="Angsana New" w:hint="cs"/>
                <w:sz w:val="30"/>
                <w:szCs w:val="30"/>
                <w:cs/>
              </w:rPr>
              <w:t>ไวรัส</w:t>
            </w:r>
            <w:r w:rsidRPr="007F7BCC">
              <w:rPr>
                <w:rFonts w:ascii="Angsana New" w:hAnsi="Angsana New"/>
                <w:sz w:val="30"/>
                <w:szCs w:val="30"/>
                <w:cs/>
              </w:rPr>
              <w:t>โค</w:t>
            </w:r>
            <w:proofErr w:type="spellStart"/>
            <w:r w:rsidRPr="007F7BCC">
              <w:rPr>
                <w:rFonts w:ascii="Angsana New" w:hAnsi="Angsana New"/>
                <w:sz w:val="30"/>
                <w:szCs w:val="30"/>
                <w:cs/>
              </w:rPr>
              <w:t>โร</w:t>
            </w:r>
            <w:proofErr w:type="spellEnd"/>
            <w:r w:rsidRPr="007F7BCC">
              <w:rPr>
                <w:rFonts w:ascii="Angsana New" w:hAnsi="Angsana New"/>
                <w:sz w:val="30"/>
                <w:szCs w:val="30"/>
                <w:cs/>
              </w:rPr>
              <w:t>นา</w:t>
            </w:r>
            <w:r w:rsidRPr="007F7BCC">
              <w:rPr>
                <w:rFonts w:ascii="Angsana New" w:hAnsi="Angsana New"/>
                <w:sz w:val="30"/>
                <w:szCs w:val="30"/>
              </w:rPr>
              <w:t xml:space="preserve"> 2019 (Covid-19)</w:t>
            </w:r>
          </w:p>
        </w:tc>
      </w:tr>
      <w:tr w:rsidR="00FA72F6" w:rsidRPr="00C664CA" w14:paraId="03571522" w14:textId="77777777" w:rsidTr="007F7BCC">
        <w:tc>
          <w:tcPr>
            <w:tcW w:w="3942" w:type="dxa"/>
          </w:tcPr>
          <w:p w14:paraId="0476CD01" w14:textId="598BD7AD" w:rsidR="00FA72F6" w:rsidRDefault="00FA72F6" w:rsidP="00F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5250" w:type="dxa"/>
          </w:tcPr>
          <w:p w14:paraId="5CA36498" w14:textId="64DDEE6C" w:rsidR="00FA72F6" w:rsidRDefault="00FA72F6" w:rsidP="00F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firstLine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การวัดมูลค่าของภาระผูกพันของโครงการผลประโยชน์</w:t>
            </w:r>
          </w:p>
        </w:tc>
      </w:tr>
    </w:tbl>
    <w:p w14:paraId="53071EF2" w14:textId="1265BBDB" w:rsidR="00CB29F0" w:rsidRPr="006D5D90" w:rsidRDefault="00CB29F0" w:rsidP="00CB29F0">
      <w:pPr>
        <w:tabs>
          <w:tab w:val="clear" w:pos="227"/>
          <w:tab w:val="clear" w:pos="454"/>
          <w:tab w:val="clear" w:pos="680"/>
          <w:tab w:val="left" w:pos="720"/>
        </w:tabs>
        <w:spacing w:line="260" w:lineRule="exact"/>
        <w:jc w:val="thaiDistribute"/>
        <w:rPr>
          <w:rFonts w:ascii="Angsana New" w:hAnsi="Angsana New"/>
          <w:sz w:val="22"/>
          <w:szCs w:val="22"/>
        </w:rPr>
      </w:pPr>
    </w:p>
    <w:p w14:paraId="43CC6548" w14:textId="084041B3" w:rsidR="00030124" w:rsidRDefault="00450E13" w:rsidP="000F1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5591B">
        <w:rPr>
          <w:rFonts w:ascii="Angsana New" w:hAnsi="Angsana New"/>
          <w:b/>
          <w:bCs/>
          <w:sz w:val="30"/>
          <w:szCs w:val="30"/>
        </w:rPr>
        <w:t>3</w:t>
      </w:r>
      <w:r w:rsidR="008E2B70" w:rsidRPr="0075591B">
        <w:rPr>
          <w:rFonts w:ascii="Angsana New" w:hAnsi="Angsana New"/>
          <w:b/>
          <w:bCs/>
          <w:sz w:val="30"/>
          <w:szCs w:val="30"/>
        </w:rPr>
        <w:tab/>
      </w:r>
      <w:r w:rsidR="00030124" w:rsidRPr="0075591B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69F347C8" w14:textId="77777777" w:rsidR="00BB0454" w:rsidRPr="006D5D90" w:rsidRDefault="00BB0454" w:rsidP="000F1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271E785" w14:textId="6B47C741" w:rsidR="00392422" w:rsidRPr="005B1653" w:rsidRDefault="00292A11" w:rsidP="005B1653">
      <w:pPr>
        <w:pStyle w:val="AccPolicyalternative"/>
      </w:pPr>
      <w:r w:rsidRPr="00722EA0">
        <w:tab/>
      </w:r>
      <w:r w:rsidR="00392422" w:rsidRPr="005B1653">
        <w:rPr>
          <w:rFonts w:hint="cs"/>
          <w:cs/>
        </w:rPr>
        <w:t>นโยบายการบัญชีที่นำเสนอดังต่อไปนี้ได้ถือปฏิบัติโดยสม่ำเสมอสำหรับ</w:t>
      </w:r>
      <w:r w:rsidR="00C215DC" w:rsidRPr="005B1653">
        <w:rPr>
          <w:rFonts w:hint="cs"/>
          <w:cs/>
        </w:rPr>
        <w:t>งบการเงินทุกรอบระยะเวลาที่รายงา</w:t>
      </w:r>
      <w:r w:rsidR="00722EA0" w:rsidRPr="005B1653">
        <w:rPr>
          <w:rFonts w:hint="cs"/>
          <w:cs/>
        </w:rPr>
        <w:t>น</w:t>
      </w:r>
      <w:r w:rsidR="006D5D90">
        <w:rPr>
          <w:rFonts w:hint="cs"/>
          <w:cs/>
        </w:rPr>
        <w:t xml:space="preserve"> </w:t>
      </w:r>
      <w:r w:rsidR="006D5D90" w:rsidRPr="006D5D90">
        <w:rPr>
          <w:cs/>
        </w:rPr>
        <w:t>ยกเว้นที่ได้กล่าวไว้ในหมายเหตุข้อ</w:t>
      </w:r>
      <w:r w:rsidR="006D5D90" w:rsidRPr="00CC155E">
        <w:rPr>
          <w:b w:val="0"/>
          <w:bCs/>
          <w:cs/>
        </w:rPr>
        <w:t xml:space="preserve"> </w:t>
      </w:r>
      <w:r w:rsidR="006D5D90" w:rsidRPr="00CC155E">
        <w:rPr>
          <w:b w:val="0"/>
          <w:bCs/>
        </w:rPr>
        <w:t>2</w:t>
      </w:r>
    </w:p>
    <w:p w14:paraId="16CBDA0C" w14:textId="77777777" w:rsidR="007B3C08" w:rsidRPr="006D5D90" w:rsidRDefault="007B3C08" w:rsidP="006D5D90">
      <w:pPr>
        <w:pStyle w:val="AccPolicyalternative"/>
        <w:rPr>
          <w:sz w:val="24"/>
          <w:szCs w:val="24"/>
          <w:cs/>
        </w:rPr>
      </w:pPr>
    </w:p>
    <w:p w14:paraId="2578B43C" w14:textId="77777777" w:rsidR="00030124" w:rsidRPr="0075591B" w:rsidRDefault="00030124" w:rsidP="008767A5">
      <w:pPr>
        <w:pStyle w:val="BodyText2"/>
        <w:numPr>
          <w:ilvl w:val="1"/>
          <w:numId w:val="16"/>
        </w:numPr>
        <w:tabs>
          <w:tab w:val="clear" w:pos="518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5591B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2A72C47" w14:textId="77777777" w:rsidR="00030124" w:rsidRPr="006D5D90" w:rsidRDefault="00030124" w:rsidP="00A84880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24"/>
          <w:szCs w:val="24"/>
        </w:rPr>
      </w:pPr>
    </w:p>
    <w:p w14:paraId="025A6867" w14:textId="77777777" w:rsidR="00030124" w:rsidRDefault="00030124" w:rsidP="00A84880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75591B">
        <w:rPr>
          <w:rFonts w:ascii="Angsana New" w:hAnsi="Angsana New"/>
          <w:sz w:val="30"/>
          <w:szCs w:val="30"/>
        </w:rPr>
        <w:t>“</w:t>
      </w:r>
      <w:r w:rsidRPr="0075591B">
        <w:rPr>
          <w:rFonts w:ascii="Angsana New" w:hAnsi="Angsana New"/>
          <w:sz w:val="30"/>
          <w:szCs w:val="30"/>
          <w:cs/>
        </w:rPr>
        <w:t>กลุ่มบริษัท</w:t>
      </w:r>
      <w:r w:rsidRPr="0075591B">
        <w:rPr>
          <w:rFonts w:ascii="Angsana New" w:hAnsi="Angsana New"/>
          <w:sz w:val="30"/>
          <w:szCs w:val="30"/>
        </w:rPr>
        <w:t>”</w:t>
      </w:r>
      <w:r w:rsidRPr="0075591B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และส่วนได้เสียของกลุ่มบริษัทในบริษัทร่วม</w:t>
      </w:r>
      <w:r w:rsidR="0014633F" w:rsidRPr="00F91607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6163EB44" w14:textId="77777777" w:rsidR="00C20BC1" w:rsidRPr="006D5D90" w:rsidRDefault="00C20BC1" w:rsidP="00A84880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51458438" w14:textId="77777777" w:rsidR="00C20BC1" w:rsidRPr="002C1869" w:rsidRDefault="00C20BC1" w:rsidP="00C20BC1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C1869">
        <w:rPr>
          <w:rFonts w:ascii="Angsana New" w:hAnsi="Angsana New"/>
          <w:i/>
          <w:iCs/>
          <w:sz w:val="30"/>
          <w:szCs w:val="30"/>
          <w:cs/>
        </w:rPr>
        <w:t>การรวมธุรกิจ</w:t>
      </w:r>
      <w:r w:rsidRPr="002C1869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2EE3421" w14:textId="77777777" w:rsidR="00C20BC1" w:rsidRPr="006D5D90" w:rsidRDefault="00C20BC1" w:rsidP="00C2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3752C362" w14:textId="77777777" w:rsidR="00C20BC1" w:rsidRPr="002C1869" w:rsidRDefault="00C20BC1" w:rsidP="00C20BC1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2C1869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</w:t>
      </w:r>
      <w:r w:rsidR="006D6A24">
        <w:rPr>
          <w:rFonts w:ascii="Angsana New" w:hAnsi="Angsana New" w:hint="cs"/>
          <w:sz w:val="30"/>
          <w:szCs w:val="30"/>
          <w:cs/>
        </w:rPr>
        <w:t>มา</w:t>
      </w:r>
      <w:r w:rsidRPr="002C1869">
        <w:rPr>
          <w:rFonts w:ascii="Angsana New" w:hAnsi="Angsana New"/>
          <w:sz w:val="30"/>
          <w:szCs w:val="30"/>
          <w:cs/>
        </w:rPr>
        <w:t>ยังกลุ่มบริษัท ยกเว้นในกรณีที่เป็นการรวมธุรกิจภายใต้การควบคุมเดียวกัน</w:t>
      </w:r>
    </w:p>
    <w:p w14:paraId="7D1E67EE" w14:textId="3B0CC942" w:rsidR="00C20BC1" w:rsidRPr="006D5D90" w:rsidRDefault="00C20BC1" w:rsidP="00C20BC1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4"/>
          <w:szCs w:val="24"/>
        </w:rPr>
      </w:pPr>
    </w:p>
    <w:p w14:paraId="15872DA3" w14:textId="77777777" w:rsidR="00BB0454" w:rsidRPr="00BB0454" w:rsidRDefault="00BB0454" w:rsidP="00BB0454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B0454">
        <w:rPr>
          <w:rFonts w:ascii="Angsana New" w:hAnsi="Angsana New"/>
          <w:sz w:val="30"/>
          <w:szCs w:val="30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3CB20FD0" w14:textId="77777777" w:rsidR="00C20BC1" w:rsidRPr="006D5D90" w:rsidRDefault="00C20BC1" w:rsidP="00C15EA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161579D4" w14:textId="06289B08" w:rsidR="00C20BC1" w:rsidRPr="002C1869" w:rsidRDefault="00023308" w:rsidP="00C15EA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15EA2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50EF76A2" w14:textId="77777777" w:rsidR="00C20BC1" w:rsidRPr="006D5D90" w:rsidRDefault="00C20BC1" w:rsidP="00C15EA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DA6FCAC" w14:textId="77777777" w:rsidR="00C20BC1" w:rsidRPr="002C1869" w:rsidRDefault="00C20BC1" w:rsidP="00C15EA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2C1869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 หนี้สินที่กลุ่มบริษัทก่อขึ้นเพื่อจ่ายชำระ</w:t>
      </w:r>
      <w:r w:rsidR="002C1869">
        <w:rPr>
          <w:rFonts w:ascii="Angsana New" w:hAnsi="Angsana New" w:hint="cs"/>
          <w:sz w:val="30"/>
          <w:szCs w:val="30"/>
          <w:cs/>
        </w:rPr>
        <w:t>ใ</w:t>
      </w:r>
      <w:r w:rsidRPr="002C1869">
        <w:rPr>
          <w:rFonts w:ascii="Angsana New" w:hAnsi="Angsana New"/>
          <w:sz w:val="30"/>
          <w:szCs w:val="30"/>
          <w:cs/>
        </w:rPr>
        <w:t>ห้แก่เจ้าของเดิม และส่วนได้เสียในส่วนของเจ้าของที่ออกโดยกลุ่มบริษัท</w:t>
      </w:r>
      <w:r w:rsidRPr="002C1869">
        <w:rPr>
          <w:rFonts w:ascii="Angsana New" w:hAnsi="Angsana New"/>
          <w:sz w:val="30"/>
          <w:szCs w:val="30"/>
        </w:rPr>
        <w:t xml:space="preserve"> </w:t>
      </w:r>
      <w:r w:rsidRPr="002C1869">
        <w:rPr>
          <w:rFonts w:ascii="Angsana New" w:hAnsi="Angsana New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</w:p>
    <w:p w14:paraId="5A380177" w14:textId="77777777" w:rsidR="00C20BC1" w:rsidRPr="006D5D90" w:rsidRDefault="00C20BC1" w:rsidP="00C2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i/>
          <w:iCs/>
          <w:color w:val="0000FF"/>
          <w:sz w:val="24"/>
          <w:szCs w:val="24"/>
          <w:shd w:val="clear" w:color="auto" w:fill="D9D9D9"/>
        </w:rPr>
      </w:pPr>
    </w:p>
    <w:p w14:paraId="319D07CD" w14:textId="77777777" w:rsidR="00C20BC1" w:rsidRPr="002C1869" w:rsidRDefault="00C20BC1" w:rsidP="00C2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2C1869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</w:t>
      </w:r>
      <w:r w:rsidRPr="002C1869">
        <w:rPr>
          <w:rFonts w:ascii="Angsana New" w:hAnsi="Angsana New" w:hint="cs"/>
          <w:sz w:val="30"/>
          <w:szCs w:val="30"/>
          <w:cs/>
        </w:rPr>
        <w:t>มูลค่า</w:t>
      </w:r>
      <w:r w:rsidRPr="002C1869">
        <w:rPr>
          <w:rFonts w:ascii="Angsana New" w:hAnsi="Angsana New"/>
          <w:sz w:val="30"/>
          <w:szCs w:val="30"/>
          <w:cs/>
        </w:rPr>
        <w:t>ด้วยมูลค่ายุติธรรม ณ วันซื้อ</w:t>
      </w:r>
      <w:r w:rsidRPr="002C1869">
        <w:rPr>
          <w:rFonts w:ascii="Angsana New" w:hAnsi="Angsana New" w:hint="cs"/>
          <w:sz w:val="30"/>
          <w:szCs w:val="30"/>
          <w:cs/>
        </w:rPr>
        <w:t>ธุรกิจ และวัดมูลค่าภายหลังด้วยมูลค่ายุติธรรม</w:t>
      </w:r>
      <w:r w:rsidRPr="002C1869">
        <w:rPr>
          <w:rFonts w:ascii="Angsana New" w:hAnsi="Angsana New"/>
          <w:sz w:val="30"/>
          <w:szCs w:val="30"/>
          <w:cs/>
        </w:rPr>
        <w:t xml:space="preserve"> </w:t>
      </w:r>
      <w:r w:rsidRPr="002C1869">
        <w:rPr>
          <w:rFonts w:ascii="Angsana New" w:hAnsi="Angsana New" w:hint="cs"/>
          <w:sz w:val="30"/>
          <w:szCs w:val="30"/>
          <w:cs/>
        </w:rPr>
        <w:t xml:space="preserve">           ณ</w:t>
      </w:r>
      <w:r w:rsidRPr="002C1869">
        <w:rPr>
          <w:rFonts w:ascii="Angsana New" w:hAnsi="Angsana New"/>
          <w:sz w:val="30"/>
          <w:szCs w:val="30"/>
          <w:cs/>
        </w:rPr>
        <w:t xml:space="preserve"> </w:t>
      </w:r>
      <w:r w:rsidRPr="002C1869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2C1869">
        <w:rPr>
          <w:rFonts w:ascii="Angsana New" w:hAnsi="Angsana New"/>
          <w:sz w:val="30"/>
          <w:szCs w:val="30"/>
          <w:cs/>
        </w:rPr>
        <w:t xml:space="preserve"> </w:t>
      </w:r>
      <w:r w:rsidRPr="002C1869">
        <w:rPr>
          <w:rFonts w:ascii="Angsana New" w:hAnsi="Angsana New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70410794" w14:textId="77777777" w:rsidR="00C20BC1" w:rsidRPr="006D5D90" w:rsidRDefault="00C20BC1" w:rsidP="00C2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09CCBD3E" w14:textId="77777777" w:rsidR="00C20BC1" w:rsidRPr="002C1869" w:rsidRDefault="00C20BC1" w:rsidP="00C20BC1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C1869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2D6735D" w14:textId="6BA7B5FD" w:rsidR="00C20BC1" w:rsidRDefault="00C20BC1" w:rsidP="00C20BC1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C1869">
        <w:rPr>
          <w:rFonts w:ascii="Angsana New" w:hAnsi="Angsana New"/>
          <w:sz w:val="30"/>
          <w:szCs w:val="30"/>
          <w:cs/>
        </w:rPr>
        <w:lastRenderedPageBreak/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</w:t>
      </w:r>
      <w:proofErr w:type="spellStart"/>
      <w:r w:rsidRPr="002C1869">
        <w:rPr>
          <w:rFonts w:ascii="Angsana New" w:hAnsi="Angsana New"/>
          <w:sz w:val="30"/>
          <w:szCs w:val="30"/>
          <w:cs/>
        </w:rPr>
        <w:t>อื่นๆ</w:t>
      </w:r>
      <w:proofErr w:type="spellEnd"/>
      <w:r w:rsidRPr="002C1869">
        <w:rPr>
          <w:rFonts w:ascii="Angsana New" w:hAnsi="Angsana New"/>
          <w:sz w:val="30"/>
          <w:szCs w:val="30"/>
          <w:cs/>
        </w:rPr>
        <w:t xml:space="preserve"> ถือเป็นค่าใช้จ่ายเมื่อเกิดขึ้น</w:t>
      </w:r>
    </w:p>
    <w:p w14:paraId="1BFDA9EB" w14:textId="77777777" w:rsidR="00087771" w:rsidRPr="002C1869" w:rsidRDefault="00087771" w:rsidP="00C20BC1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B30D33" w14:textId="77777777" w:rsidR="00C20BC1" w:rsidRPr="002C1869" w:rsidRDefault="00C20BC1" w:rsidP="00C20BC1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C1869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</w:t>
      </w:r>
      <w:proofErr w:type="spellStart"/>
      <w:r w:rsidRPr="002C1869">
        <w:rPr>
          <w:rFonts w:ascii="Angsana New" w:hAnsi="Angsana New"/>
          <w:sz w:val="30"/>
          <w:szCs w:val="30"/>
          <w:cs/>
        </w:rPr>
        <w:t>ต่างๆ</w:t>
      </w:r>
      <w:proofErr w:type="spellEnd"/>
      <w:r w:rsidRPr="002C1869">
        <w:rPr>
          <w:rFonts w:ascii="Angsana New" w:hAnsi="Angsana New"/>
          <w:sz w:val="30"/>
          <w:szCs w:val="30"/>
          <w:cs/>
        </w:rPr>
        <w:t xml:space="preserve"> ที่เคยรับรู้ไว้ ณ วันที่ซื้อ</w:t>
      </w:r>
    </w:p>
    <w:p w14:paraId="170E3845" w14:textId="77777777" w:rsidR="00C20BC1" w:rsidRPr="002C1869" w:rsidRDefault="00C20BC1" w:rsidP="00C2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17916145" w14:textId="77777777" w:rsidR="00030124" w:rsidRPr="0075591B" w:rsidRDefault="00030124" w:rsidP="00A84880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5591B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3F4D625E" w14:textId="77777777" w:rsidR="00030124" w:rsidRPr="0075591B" w:rsidRDefault="00030124" w:rsidP="00A84880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16C382DF" w14:textId="77777777" w:rsidR="008C3637" w:rsidRDefault="00DC72FA" w:rsidP="008C3637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DC72FA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DC72F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C72FA">
        <w:rPr>
          <w:rFonts w:ascii="Angsana New" w:hAnsi="Angsana New"/>
          <w:sz w:val="30"/>
          <w:szCs w:val="30"/>
          <w:cs/>
        </w:rPr>
        <w:t xml:space="preserve">  การควบคุมเกิดขึ้นเมื่อ</w:t>
      </w:r>
      <w:r w:rsidRPr="00DC72FA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DC72FA">
        <w:rPr>
          <w:rFonts w:ascii="Angsana New" w:hAnsi="Angsana New"/>
          <w:sz w:val="30"/>
          <w:szCs w:val="30"/>
          <w:cs/>
        </w:rPr>
        <w:t xml:space="preserve">  งบการเงินของบริษัทย่อยได้รวมอยู่ในงบการเงินรวม </w:t>
      </w:r>
      <w:r w:rsidR="00C626DB">
        <w:rPr>
          <w:rFonts w:ascii="Angsana New" w:hAnsi="Angsana New" w:hint="cs"/>
          <w:sz w:val="30"/>
          <w:szCs w:val="30"/>
          <w:cs/>
        </w:rPr>
        <w:t xml:space="preserve"> </w:t>
      </w:r>
      <w:r w:rsidRPr="00DC72FA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r w:rsidRPr="006A32D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5806CDE" w14:textId="77777777" w:rsidR="008C3637" w:rsidRDefault="008C3637" w:rsidP="008C3637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0ADD61E9" w14:textId="77777777" w:rsidR="008C3637" w:rsidRPr="00856EA0" w:rsidRDefault="008C3637" w:rsidP="008C363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856EA0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6A01D247" w14:textId="77777777" w:rsidR="008C3637" w:rsidRPr="00856EA0" w:rsidRDefault="008C3637" w:rsidP="008C363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62ECD531" w14:textId="77777777" w:rsidR="008C3637" w:rsidRPr="00856EA0" w:rsidRDefault="008C3637" w:rsidP="008C3637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6EA0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32BBAC1E" w14:textId="77777777" w:rsidR="008C3637" w:rsidRPr="00856EA0" w:rsidRDefault="008C3637" w:rsidP="008C363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64C6C347" w14:textId="6A899512" w:rsidR="008C3637" w:rsidRDefault="008C3637" w:rsidP="008C363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856EA0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3B28C103" w14:textId="77777777" w:rsidR="00801A5C" w:rsidRDefault="00801A5C" w:rsidP="008C363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4CEDBDBE" w14:textId="77777777" w:rsidR="008C3637" w:rsidRPr="00856EA0" w:rsidRDefault="008C3637" w:rsidP="008C3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856EA0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Pr="00856EA0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856EA0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14:paraId="57950C0C" w14:textId="77777777" w:rsidR="008C3637" w:rsidRPr="00856EA0" w:rsidRDefault="008C3637" w:rsidP="008C3637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0BFC0307" w14:textId="77777777" w:rsidR="008C3637" w:rsidRDefault="008C3637" w:rsidP="008C3637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856EA0">
        <w:rPr>
          <w:rFonts w:ascii="Angsana New" w:hAnsi="Angsana New"/>
          <w:sz w:val="30"/>
          <w:szCs w:val="30"/>
          <w:cs/>
        </w:rPr>
        <w:t>เมื่อ</w:t>
      </w:r>
      <w:r w:rsidRPr="00856EA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56EA0">
        <w:rPr>
          <w:rFonts w:ascii="Angsana New" w:hAnsi="Angsana New"/>
          <w:sz w:val="30"/>
          <w:szCs w:val="30"/>
          <w:cs/>
        </w:rPr>
        <w:t>สูญเสีย</w:t>
      </w:r>
      <w:r w:rsidRPr="00856EA0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856EA0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856EA0">
        <w:rPr>
          <w:rFonts w:ascii="Angsana New" w:hAnsi="Angsana New" w:hint="cs"/>
          <w:sz w:val="30"/>
          <w:szCs w:val="30"/>
          <w:cs/>
        </w:rPr>
        <w:t>นั้นออก</w:t>
      </w:r>
      <w:r w:rsidRPr="00856EA0">
        <w:rPr>
          <w:rFonts w:ascii="Angsana New" w:hAnsi="Angsana New"/>
          <w:sz w:val="30"/>
          <w:szCs w:val="30"/>
          <w:cs/>
        </w:rPr>
        <w:t xml:space="preserve"> </w:t>
      </w:r>
      <w:r w:rsidRPr="00856EA0">
        <w:rPr>
          <w:rFonts w:ascii="Angsana New" w:hAnsi="Angsana New" w:hint="cs"/>
          <w:sz w:val="30"/>
          <w:szCs w:val="30"/>
          <w:cs/>
        </w:rPr>
        <w:t>รวมถึง</w:t>
      </w:r>
      <w:r w:rsidRPr="00856EA0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</w:t>
      </w:r>
      <w:r w:rsidRPr="00856EA0">
        <w:rPr>
          <w:rFonts w:ascii="Angsana New" w:hAnsi="Angsana New" w:hint="cs"/>
          <w:sz w:val="30"/>
          <w:szCs w:val="30"/>
          <w:cs/>
        </w:rPr>
        <w:t>การ</w:t>
      </w:r>
      <w:r w:rsidRPr="00856EA0">
        <w:rPr>
          <w:rFonts w:ascii="Angsana New" w:hAnsi="Angsana New"/>
          <w:sz w:val="30"/>
          <w:szCs w:val="30"/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856EA0">
        <w:rPr>
          <w:rFonts w:ascii="Angsana New" w:hAnsi="Angsana New" w:hint="cs"/>
          <w:sz w:val="30"/>
          <w:szCs w:val="30"/>
          <w:cs/>
        </w:rPr>
        <w:t>การ</w:t>
      </w:r>
      <w:r w:rsidRPr="00856EA0">
        <w:rPr>
          <w:rFonts w:ascii="Angsana New" w:hAnsi="Angsana New"/>
          <w:sz w:val="30"/>
          <w:szCs w:val="30"/>
          <w:cs/>
        </w:rPr>
        <w:t>ควบคุม</w:t>
      </w:r>
    </w:p>
    <w:p w14:paraId="5E0CCEC6" w14:textId="25815207" w:rsidR="00801A5C" w:rsidRDefault="00801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C657AB7" w14:textId="39D64747" w:rsidR="00306E76" w:rsidRPr="00866987" w:rsidRDefault="00306E76" w:rsidP="00D16EF0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66987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ส่วนได้เสียในเงินลงทุนที่บันทึกตามวิธีส่วนได้เสีย </w:t>
      </w:r>
    </w:p>
    <w:p w14:paraId="4C2190D4" w14:textId="77777777" w:rsidR="00306E76" w:rsidRPr="00306E76" w:rsidRDefault="00306E76" w:rsidP="00306E76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30"/>
          <w:szCs w:val="30"/>
        </w:rPr>
      </w:pPr>
    </w:p>
    <w:p w14:paraId="3EBDE065" w14:textId="74DDB5F6" w:rsidR="00306E76" w:rsidRPr="00866987" w:rsidRDefault="00306E76" w:rsidP="00306E7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ส่วนได้เสีย</w:t>
      </w:r>
      <w:r w:rsidRPr="00866987">
        <w:rPr>
          <w:rFonts w:ascii="Angsana New" w:hAnsi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866987">
        <w:rPr>
          <w:rFonts w:ascii="Angsana New" w:hAnsi="Angsana New"/>
          <w:sz w:val="30"/>
          <w:szCs w:val="30"/>
          <w:cs/>
        </w:rPr>
        <w:t xml:space="preserve"> ประกอบด้วยส่วนได้เสียในบริษัทร่วมและ</w:t>
      </w:r>
      <w:r w:rsidR="00774B4C">
        <w:rPr>
          <w:rFonts w:ascii="Angsana New" w:hAnsi="Angsana New"/>
          <w:sz w:val="30"/>
          <w:szCs w:val="30"/>
        </w:rPr>
        <w:t xml:space="preserve">           </w:t>
      </w:r>
      <w:r w:rsidRPr="00866987">
        <w:rPr>
          <w:rFonts w:ascii="Angsana New" w:hAnsi="Angsana New"/>
          <w:sz w:val="30"/>
          <w:szCs w:val="30"/>
          <w:cs/>
        </w:rPr>
        <w:t>การร่วมค้า</w:t>
      </w:r>
    </w:p>
    <w:p w14:paraId="15565231" w14:textId="77777777" w:rsidR="00306E76" w:rsidRPr="00751839" w:rsidRDefault="00306E76" w:rsidP="00306E76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32"/>
          <w:szCs w:val="32"/>
        </w:rPr>
      </w:pPr>
    </w:p>
    <w:p w14:paraId="2B9BF0ED" w14:textId="77777777" w:rsidR="00306E76" w:rsidRPr="00866987" w:rsidRDefault="00306E76" w:rsidP="00306E7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บริษัทร่วมเป็นกิจการที่</w:t>
      </w:r>
      <w:r w:rsidRPr="008669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66987">
        <w:rPr>
          <w:rFonts w:ascii="Angsana New" w:hAnsi="Angsana New"/>
          <w:sz w:val="30"/>
          <w:szCs w:val="30"/>
          <w:cs/>
        </w:rPr>
        <w:t>มีอิทธิพลอย่าง</w:t>
      </w:r>
      <w:r w:rsidRPr="00866987">
        <w:rPr>
          <w:rFonts w:ascii="Angsana New" w:hAnsi="Angsana New" w:hint="cs"/>
          <w:sz w:val="30"/>
          <w:szCs w:val="30"/>
          <w:cs/>
        </w:rPr>
        <w:t>มีนัย</w:t>
      </w:r>
      <w:r w:rsidRPr="00866987">
        <w:rPr>
          <w:rFonts w:ascii="Angsana New" w:hAnsi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866987">
        <w:rPr>
          <w:rFonts w:ascii="Angsana New" w:hAnsi="Angsana New" w:hint="cs"/>
          <w:sz w:val="30"/>
          <w:szCs w:val="30"/>
          <w:cs/>
        </w:rPr>
        <w:t>จ</w:t>
      </w:r>
      <w:r w:rsidRPr="00866987">
        <w:rPr>
          <w:rFonts w:ascii="Angsana New" w:hAnsi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866987">
        <w:rPr>
          <w:rFonts w:ascii="Angsana New" w:hAnsi="Angsana New" w:hint="cs"/>
          <w:sz w:val="30"/>
          <w:szCs w:val="30"/>
          <w:cs/>
        </w:rPr>
        <w:t>หรือควบคุมร่วมใน</w:t>
      </w:r>
      <w:r w:rsidRPr="00866987">
        <w:rPr>
          <w:rFonts w:ascii="Angsana New" w:hAnsi="Angsana New"/>
          <w:sz w:val="30"/>
          <w:szCs w:val="30"/>
          <w:cs/>
        </w:rPr>
        <w:t>นโยบายดังกล่าว</w:t>
      </w:r>
      <w:r w:rsidRPr="00866987">
        <w:rPr>
          <w:rFonts w:ascii="Angsana New" w:hAnsi="Angsana New" w:hint="cs"/>
          <w:sz w:val="30"/>
          <w:szCs w:val="30"/>
          <w:cs/>
        </w:rPr>
        <w:t xml:space="preserve">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87686BF" w14:textId="77777777" w:rsidR="00306E76" w:rsidRPr="00866987" w:rsidRDefault="00306E76" w:rsidP="00306E76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14:paraId="161C0E47" w14:textId="77777777" w:rsidR="00D364F8" w:rsidRDefault="00306E76" w:rsidP="00306E76">
      <w:pPr>
        <w:pStyle w:val="BodyText"/>
        <w:spacing w:after="0"/>
        <w:ind w:left="540"/>
        <w:jc w:val="thaiDistribute"/>
        <w:rPr>
          <w:szCs w:val="22"/>
        </w:rPr>
      </w:pPr>
      <w:r w:rsidRPr="00866987">
        <w:rPr>
          <w:rFonts w:ascii="Angsana New" w:hAnsi="Angsana New"/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866987">
        <w:rPr>
          <w:rFonts w:ascii="Angsana New" w:hAnsi="Angsana New"/>
          <w:sz w:val="30"/>
          <w:szCs w:val="30"/>
        </w:rPr>
        <w:t xml:space="preserve"> </w:t>
      </w:r>
      <w:r w:rsidRPr="00866987">
        <w:rPr>
          <w:rFonts w:ascii="Angsana New" w:hAnsi="Angsana New" w:hint="cs"/>
          <w:sz w:val="30"/>
          <w:szCs w:val="30"/>
          <w:cs/>
        </w:rPr>
        <w:t>โดย</w:t>
      </w:r>
      <w:r w:rsidRPr="00866987">
        <w:rPr>
          <w:rFonts w:ascii="Angsana New" w:hAnsi="Angsana New"/>
          <w:sz w:val="30"/>
          <w:szCs w:val="30"/>
          <w:cs/>
        </w:rPr>
        <w:t>รับรู้รายการ</w:t>
      </w:r>
      <w:r w:rsidRPr="00866987">
        <w:rPr>
          <w:rFonts w:ascii="Angsana New" w:hAnsi="Angsana New" w:hint="cs"/>
          <w:sz w:val="30"/>
          <w:szCs w:val="30"/>
          <w:cs/>
        </w:rPr>
        <w:t>เมื่อ</w:t>
      </w:r>
      <w:r w:rsidRPr="00866987">
        <w:rPr>
          <w:rFonts w:ascii="Angsana New" w:hAnsi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</w:t>
      </w:r>
      <w:r w:rsidRPr="00866987">
        <w:rPr>
          <w:rFonts w:ascii="Angsana New" w:hAnsi="Angsana New" w:hint="cs"/>
          <w:sz w:val="30"/>
          <w:szCs w:val="30"/>
          <w:cs/>
        </w:rPr>
        <w:t>ขาดทุน</w:t>
      </w:r>
      <w:r w:rsidRPr="00866987">
        <w:rPr>
          <w:rFonts w:ascii="Angsana New" w:hAnsi="Angsana New"/>
          <w:sz w:val="30"/>
          <w:szCs w:val="30"/>
          <w:cs/>
        </w:rPr>
        <w:t>เบ็ดเสร็จอื่น</w:t>
      </w:r>
      <w:r w:rsidRPr="00866987">
        <w:rPr>
          <w:rFonts w:ascii="Angsana New" w:hAnsi="Angsana New"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866987">
        <w:rPr>
          <w:rFonts w:ascii="Angsana New" w:hAnsi="Angsana New"/>
          <w:sz w:val="30"/>
          <w:szCs w:val="30"/>
          <w:cs/>
        </w:rPr>
        <w:t xml:space="preserve"> </w:t>
      </w:r>
      <w:r w:rsidRPr="00866987">
        <w:rPr>
          <w:rFonts w:ascii="Angsana New" w:hAnsi="Angsana New" w:hint="cs"/>
          <w:sz w:val="30"/>
          <w:szCs w:val="30"/>
          <w:cs/>
        </w:rPr>
        <w:t>จะถูกบันทึกใน</w:t>
      </w:r>
      <w:r w:rsidRPr="00866987">
        <w:rPr>
          <w:rFonts w:ascii="Angsana New" w:hAnsi="Angsana New"/>
          <w:sz w:val="30"/>
          <w:szCs w:val="30"/>
          <w:cs/>
        </w:rPr>
        <w:t>งบการเงินรวมจนถึงวันที่</w:t>
      </w:r>
      <w:r w:rsidRPr="008669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66987">
        <w:rPr>
          <w:rFonts w:ascii="Angsana New" w:hAnsi="Angsana New"/>
          <w:sz w:val="30"/>
          <w:szCs w:val="30"/>
          <w:cs/>
        </w:rPr>
        <w:t>สูญเสียความมีอิทธิพลอย่างมีนัยสำคัญ หรือการควบคุมร่วม</w:t>
      </w:r>
      <w:r w:rsidR="00D364F8" w:rsidRPr="00866987">
        <w:t xml:space="preserve"> </w:t>
      </w:r>
    </w:p>
    <w:p w14:paraId="4D5C78CF" w14:textId="77777777" w:rsidR="00D006E8" w:rsidRPr="00751839" w:rsidRDefault="00D006E8" w:rsidP="000A1E5A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F936DD2" w14:textId="77777777" w:rsidR="000A1E5A" w:rsidRPr="0075591B" w:rsidRDefault="00030124" w:rsidP="000A1E5A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5591B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05E8FC37" w14:textId="77777777" w:rsidR="00030124" w:rsidRPr="00751839" w:rsidRDefault="00030124" w:rsidP="00A84880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620853F" w14:textId="77777777" w:rsidR="00886DB2" w:rsidRPr="0075591B" w:rsidRDefault="00886DB2" w:rsidP="00886DB2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</w:t>
      </w:r>
      <w:r w:rsidRPr="0075591B">
        <w:rPr>
          <w:rFonts w:ascii="Angsana New" w:hAnsi="Angsana New" w:hint="cs"/>
          <w:sz w:val="30"/>
          <w:szCs w:val="30"/>
          <w:cs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หรือค่าใช้จ่ายที่ยังไม่เกิดขึ้นจริงซึ่งเป็นผล</w:t>
      </w:r>
      <w:r w:rsidRPr="0075591B">
        <w:rPr>
          <w:rFonts w:ascii="Angsana New" w:hAnsi="Angsana New" w:hint="cs"/>
          <w:sz w:val="30"/>
          <w:szCs w:val="30"/>
          <w:cs/>
        </w:rPr>
        <w:t xml:space="preserve">       </w:t>
      </w:r>
      <w:r w:rsidRPr="0075591B">
        <w:rPr>
          <w:rFonts w:ascii="Angsana New" w:hAnsi="Angsana New"/>
          <w:sz w:val="30"/>
          <w:szCs w:val="30"/>
          <w:cs/>
        </w:rPr>
        <w:t>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</w:t>
      </w:r>
      <w:r w:rsidRPr="0075591B">
        <w:rPr>
          <w:rFonts w:ascii="Angsana New" w:hAnsi="Angsana New" w:hint="cs"/>
          <w:sz w:val="30"/>
          <w:szCs w:val="30"/>
          <w:cs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มาจากรายการกับบริษัทร่วม</w:t>
      </w:r>
      <w:r w:rsidR="00537E44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75591B">
        <w:rPr>
          <w:rFonts w:ascii="Angsana New" w:hAnsi="Angsana New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8A4B5BA" w14:textId="1303B3E5" w:rsidR="005B6902" w:rsidRDefault="005B6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12EA6CF" w14:textId="2E6896B4" w:rsidR="00783E20" w:rsidRDefault="00783E20" w:rsidP="00783E20">
      <w:pPr>
        <w:pStyle w:val="BodyText2"/>
        <w:numPr>
          <w:ilvl w:val="1"/>
          <w:numId w:val="16"/>
        </w:numPr>
        <w:tabs>
          <w:tab w:val="clear" w:pos="518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783E20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เงินลงทุนในบริษัท</w:t>
      </w:r>
      <w:r w:rsidRPr="00783E20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ย่อย</w:t>
      </w:r>
      <w:r w:rsidRPr="00783E20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และการร่วมค้า</w:t>
      </w:r>
    </w:p>
    <w:p w14:paraId="58F9DE1F" w14:textId="28C35857" w:rsidR="00783E20" w:rsidRDefault="00783E20" w:rsidP="00783E20">
      <w:pPr>
        <w:pStyle w:val="BodyText2"/>
        <w:ind w:left="518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14:paraId="2AD7A9E0" w14:textId="7D6A4756" w:rsidR="00F84E25" w:rsidRPr="00F84E25" w:rsidRDefault="00F84E25" w:rsidP="00F84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84E25">
        <w:rPr>
          <w:rFonts w:ascii="Angsana New" w:hAnsi="Angsana New"/>
          <w:sz w:val="30"/>
          <w:szCs w:val="30"/>
          <w:cs/>
        </w:rPr>
        <w:t>เงินลงทุนในบริษัทย่อย และการร่วมค้า ในงบการเงินเฉพาะกิจการของบริษัทวัดมูลค่าด้วยราคาทุนหักค่าเผื่อการด้อยค่า</w:t>
      </w:r>
      <w:r w:rsidRPr="00F84E25">
        <w:rPr>
          <w:rFonts w:ascii="Angsana New" w:hAnsi="Angsana New"/>
          <w:sz w:val="30"/>
          <w:szCs w:val="30"/>
        </w:rPr>
        <w:t xml:space="preserve"> </w:t>
      </w:r>
    </w:p>
    <w:p w14:paraId="17EEDA90" w14:textId="77777777" w:rsidR="005C3AA6" w:rsidRDefault="005C3AA6" w:rsidP="00F84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4DF9A020" w14:textId="7A9DEF36" w:rsidR="00F84E25" w:rsidRPr="00F84E25" w:rsidRDefault="00F84E25" w:rsidP="00F84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973DDA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7C80D678" w14:textId="77777777" w:rsidR="00F84E25" w:rsidRPr="00F84E25" w:rsidRDefault="00F84E25" w:rsidP="00F84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4CB2F79" w14:textId="41E90D7C" w:rsidR="007828A0" w:rsidRDefault="00F84E25" w:rsidP="00782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84E25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จะถูกบันทึกในกำไรหรือขาดทุน</w:t>
      </w:r>
      <w:r w:rsidR="007828A0">
        <w:rPr>
          <w:rFonts w:ascii="Angsana New" w:hAnsi="Angsana New"/>
          <w:sz w:val="30"/>
          <w:szCs w:val="30"/>
          <w:cs/>
        </w:rPr>
        <w:br w:type="page"/>
      </w:r>
    </w:p>
    <w:p w14:paraId="20B90CE6" w14:textId="7CB95311" w:rsidR="00F84E25" w:rsidRPr="00F84E25" w:rsidRDefault="00F84E25" w:rsidP="00F84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84E25">
        <w:rPr>
          <w:rFonts w:ascii="Angsana New" w:hAnsi="Angsana New"/>
          <w:sz w:val="30"/>
          <w:szCs w:val="30"/>
          <w:cs/>
        </w:rPr>
        <w:lastRenderedPageBreak/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</w:t>
      </w:r>
      <w:r w:rsidRPr="00973DDA">
        <w:rPr>
          <w:rFonts w:ascii="Angsana New" w:hAnsi="Angsana New"/>
          <w:sz w:val="30"/>
          <w:szCs w:val="30"/>
          <w:cs/>
        </w:rPr>
        <w:t>ถัวเฉลี่ยถ่วงน้ำหนัก</w:t>
      </w:r>
      <w:r w:rsidRPr="00F84E25">
        <w:rPr>
          <w:rFonts w:ascii="Angsana New" w:hAnsi="Angsana New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7371AFB5" w14:textId="77777777" w:rsidR="00783E20" w:rsidRPr="00783E20" w:rsidRDefault="00783E20" w:rsidP="00783E20">
      <w:pPr>
        <w:pStyle w:val="BodyText2"/>
        <w:ind w:left="518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14:paraId="74521CD9" w14:textId="77777777" w:rsidR="00783E20" w:rsidRDefault="00030124" w:rsidP="00783E20">
      <w:pPr>
        <w:pStyle w:val="BodyText2"/>
        <w:numPr>
          <w:ilvl w:val="1"/>
          <w:numId w:val="16"/>
        </w:numPr>
        <w:tabs>
          <w:tab w:val="clear" w:pos="518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75591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</w:t>
      </w:r>
      <w:r w:rsidR="00783E20" w:rsidRPr="0075591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เงินตราต่างประเทศ</w:t>
      </w:r>
    </w:p>
    <w:p w14:paraId="2142ABFA" w14:textId="77777777" w:rsidR="00030124" w:rsidRPr="0075591B" w:rsidRDefault="00030124" w:rsidP="00A8488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trike/>
          <w:sz w:val="30"/>
          <w:szCs w:val="30"/>
        </w:rPr>
      </w:pPr>
    </w:p>
    <w:p w14:paraId="15CC4C99" w14:textId="77777777" w:rsidR="003665DD" w:rsidRPr="0075591B" w:rsidRDefault="003665DD" w:rsidP="003665DD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5591B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59A33497" w14:textId="77777777" w:rsidR="003665DD" w:rsidRPr="0075591B" w:rsidRDefault="003665DD" w:rsidP="003665DD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strike/>
          <w:sz w:val="30"/>
          <w:szCs w:val="30"/>
        </w:rPr>
      </w:pPr>
    </w:p>
    <w:p w14:paraId="652568BC" w14:textId="77777777" w:rsidR="003665DD" w:rsidRDefault="003665DD" w:rsidP="003665D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</w:t>
      </w:r>
      <w:r w:rsidRPr="00E775F9">
        <w:rPr>
          <w:rFonts w:ascii="Angsana New" w:hAnsi="Angsana New"/>
          <w:sz w:val="30"/>
          <w:szCs w:val="30"/>
          <w:cs/>
        </w:rPr>
        <w:t>เป็น</w:t>
      </w:r>
      <w:r w:rsidRPr="00E775F9">
        <w:rPr>
          <w:rFonts w:ascii="Angsana New" w:hAnsi="Angsana New" w:hint="cs"/>
          <w:sz w:val="30"/>
          <w:szCs w:val="30"/>
          <w:cs/>
        </w:rPr>
        <w:t>สกุล</w:t>
      </w:r>
      <w:r w:rsidRPr="00E775F9">
        <w:rPr>
          <w:rFonts w:ascii="Angsana New" w:hAnsi="Angsana New"/>
          <w:sz w:val="30"/>
          <w:szCs w:val="30"/>
          <w:cs/>
        </w:rPr>
        <w:t>เงิน</w:t>
      </w:r>
      <w:r w:rsidRPr="00E775F9">
        <w:rPr>
          <w:rFonts w:ascii="Angsana New" w:hAnsi="Angsana New" w:hint="cs"/>
          <w:sz w:val="30"/>
          <w:szCs w:val="30"/>
          <w:cs/>
        </w:rPr>
        <w:t>ที่ใช้ในการดำเนินงาน</w:t>
      </w:r>
      <w:r>
        <w:rPr>
          <w:rFonts w:ascii="Angsana New" w:hAnsi="Angsana New" w:hint="cs"/>
          <w:sz w:val="30"/>
          <w:szCs w:val="30"/>
          <w:cs/>
        </w:rPr>
        <w:t>ของแต่ละบริษัทในกลุ่มบริษัท</w:t>
      </w:r>
      <w:r w:rsidRPr="00E775F9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672FD301" w14:textId="77777777" w:rsidR="003665DD" w:rsidRDefault="003665DD" w:rsidP="003665D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0BEBDFB" w14:textId="6D786382" w:rsidR="003665DD" w:rsidRDefault="003665DD" w:rsidP="003665D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775F9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E775F9">
        <w:rPr>
          <w:rFonts w:ascii="Angsana New" w:hAnsi="Angsana New" w:hint="cs"/>
          <w:sz w:val="30"/>
          <w:szCs w:val="30"/>
          <w:cs/>
        </w:rPr>
        <w:t>รายงาน</w:t>
      </w:r>
      <w:r w:rsidRPr="00E775F9">
        <w:rPr>
          <w:rFonts w:ascii="Angsana New" w:hAnsi="Angsana New"/>
          <w:sz w:val="30"/>
          <w:szCs w:val="30"/>
          <w:cs/>
        </w:rPr>
        <w:t xml:space="preserve"> แปลงค่าเป็น</w:t>
      </w:r>
      <w:r w:rsidRPr="00E775F9">
        <w:rPr>
          <w:rFonts w:ascii="Angsana New" w:hAnsi="Angsana New" w:hint="cs"/>
          <w:sz w:val="30"/>
          <w:szCs w:val="30"/>
          <w:cs/>
        </w:rPr>
        <w:t>สกุลเงินที่ใช้ใน</w:t>
      </w:r>
      <w:r>
        <w:rPr>
          <w:rFonts w:ascii="Angsana New" w:hAnsi="Angsana New" w:hint="cs"/>
          <w:sz w:val="30"/>
          <w:szCs w:val="30"/>
          <w:cs/>
        </w:rPr>
        <w:t xml:space="preserve">          </w:t>
      </w:r>
      <w:r w:rsidRPr="00E775F9">
        <w:rPr>
          <w:rFonts w:ascii="Angsana New" w:hAnsi="Angsana New" w:hint="cs"/>
          <w:sz w:val="30"/>
          <w:szCs w:val="30"/>
          <w:cs/>
        </w:rPr>
        <w:t>การดำเนินงาน</w:t>
      </w:r>
      <w:r w:rsidRPr="00E775F9">
        <w:rPr>
          <w:rFonts w:ascii="Angsana New" w:hAnsi="Angsana New"/>
          <w:sz w:val="30"/>
          <w:szCs w:val="30"/>
          <w:cs/>
        </w:rPr>
        <w:t>โดยใช้อัตราแลกเปลี่ยน ณ วันนั้น</w:t>
      </w:r>
    </w:p>
    <w:p w14:paraId="3E8E5E0C" w14:textId="77777777" w:rsidR="005C173B" w:rsidRDefault="005C173B" w:rsidP="003665D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08B2040" w14:textId="1D079E07" w:rsidR="003665DD" w:rsidRDefault="003665DD" w:rsidP="00D16EF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775F9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E775F9">
        <w:rPr>
          <w:rFonts w:ascii="Angsana New" w:hAnsi="Angsana New" w:hint="cs"/>
          <w:sz w:val="30"/>
          <w:szCs w:val="30"/>
          <w:cs/>
        </w:rPr>
        <w:t>ซึ่ง</w:t>
      </w:r>
      <w:r w:rsidRPr="00E775F9">
        <w:rPr>
          <w:rFonts w:ascii="Angsana New" w:hAnsi="Angsana New"/>
          <w:sz w:val="30"/>
          <w:szCs w:val="30"/>
          <w:cs/>
        </w:rPr>
        <w:t>บันทึกตามเกณฑ์ราคาทุนเดิม แปลงค่าเป็น</w:t>
      </w:r>
      <w:r w:rsidRPr="00E775F9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E775F9">
        <w:rPr>
          <w:rFonts w:ascii="Angsana New" w:hAnsi="Angsana New"/>
          <w:sz w:val="30"/>
          <w:szCs w:val="30"/>
          <w:cs/>
        </w:rPr>
        <w:t>โดยใช้อัตรา</w:t>
      </w:r>
      <w:r w:rsidRPr="002E2783">
        <w:rPr>
          <w:rFonts w:ascii="Angsana New" w:hAnsi="Angsana New"/>
          <w:sz w:val="30"/>
          <w:szCs w:val="30"/>
          <w:cs/>
        </w:rPr>
        <w:t xml:space="preserve">แลกเปลี่ยน ณ วันที่เกิดรายการ </w:t>
      </w:r>
    </w:p>
    <w:p w14:paraId="48462A84" w14:textId="46D9D7BB" w:rsidR="007A4DA2" w:rsidRDefault="007A4DA2" w:rsidP="00D16EF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E35E93E" w14:textId="6D6C4B59" w:rsidR="007A4DA2" w:rsidRDefault="007A4DA2" w:rsidP="00D16EF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7A4DA2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60C07C53" w14:textId="77777777" w:rsidR="006412E7" w:rsidRDefault="006412E7" w:rsidP="007B3C08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i/>
          <w:iCs/>
          <w:sz w:val="30"/>
          <w:szCs w:val="30"/>
        </w:rPr>
      </w:pPr>
    </w:p>
    <w:p w14:paraId="4B84B866" w14:textId="77777777" w:rsidR="00CE3B10" w:rsidRPr="005168BF" w:rsidRDefault="00CE3B10" w:rsidP="00CE3B10">
      <w:pPr>
        <w:pStyle w:val="Heading8"/>
        <w:numPr>
          <w:ilvl w:val="1"/>
          <w:numId w:val="16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168B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เครื่องมือทางการเงิน</w:t>
      </w:r>
    </w:p>
    <w:p w14:paraId="3DA2FCB1" w14:textId="77777777" w:rsidR="00CE3B10" w:rsidRPr="005168BF" w:rsidRDefault="00CE3B10" w:rsidP="00CE3B1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29C76" w14:textId="77777777" w:rsidR="00CE3B10" w:rsidRPr="005168BF" w:rsidRDefault="00CE3B10" w:rsidP="00CE3B10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5168B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5168B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5168B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5168B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5CB96316" w14:textId="77777777" w:rsidR="00CE3B10" w:rsidRPr="005168BF" w:rsidRDefault="00CE3B10" w:rsidP="00CE3B1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1B2586" w14:textId="05E20FE2" w:rsidR="00CE3B10" w:rsidRPr="005168BF" w:rsidRDefault="00CE3B10" w:rsidP="00CE3B1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168BF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7C277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5168B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5168B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5F7B5A0C" w14:textId="77777777" w:rsidR="00CE3B10" w:rsidRPr="005168BF" w:rsidRDefault="00CE3B10" w:rsidP="00CE3B10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3A6C6F" w14:textId="0C6DE1D3" w:rsidR="00CE3B10" w:rsidRPr="005168BF" w:rsidRDefault="00CE3B10" w:rsidP="00F52D3A">
      <w:pPr>
        <w:pStyle w:val="BodyText"/>
        <w:shd w:val="clear" w:color="auto" w:fill="FFFFFF"/>
        <w:tabs>
          <w:tab w:val="clear" w:pos="907"/>
          <w:tab w:val="left" w:pos="990"/>
        </w:tabs>
        <w:spacing w:after="0" w:line="240" w:lineRule="auto"/>
        <w:ind w:left="990"/>
        <w:jc w:val="thaiDistribute"/>
        <w:rPr>
          <w:sz w:val="30"/>
          <w:szCs w:val="30"/>
        </w:rPr>
      </w:pPr>
      <w:r w:rsidRPr="005168BF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</w:t>
      </w:r>
      <w:r w:rsidRPr="005168B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5168BF">
        <w:rPr>
          <w:rFonts w:asciiTheme="majorBidi" w:hAnsiTheme="majorBidi" w:cstheme="majorBidi"/>
          <w:color w:val="000000"/>
          <w:sz w:val="30"/>
          <w:szCs w:val="30"/>
          <w:cs/>
        </w:rPr>
        <w:t>และเจ้าหนี้การค้ารับรู้รายการเมื่อเริ่มแรกเมื่อ</w:t>
      </w:r>
      <w:r w:rsidRPr="005168BF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5168BF">
        <w:rPr>
          <w:rFonts w:asciiTheme="majorBidi" w:hAnsiTheme="majorBidi" w:cstheme="majorBidi"/>
          <w:color w:val="000000"/>
          <w:sz w:val="30"/>
          <w:szCs w:val="30"/>
          <w:cs/>
        </w:rPr>
        <w:t>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</w:t>
      </w:r>
      <w:r w:rsidRPr="005168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เป็น</w:t>
      </w:r>
      <w:r w:rsidRPr="005168BF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คู่</w:t>
      </w:r>
      <w:r w:rsidRPr="005168B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en-GB"/>
        </w:rPr>
        <w:t>สัญญา</w:t>
      </w:r>
      <w:r w:rsidRPr="005168BF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ตามข้อกำหนดของเครื่องมือทางการเงิน</w:t>
      </w:r>
      <w:r w:rsidRPr="005168B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en-GB"/>
        </w:rPr>
        <w:t>นั้น</w:t>
      </w:r>
      <w:r w:rsidRPr="005168B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E5E8B48" w14:textId="77777777" w:rsidR="00CE3B10" w:rsidRPr="005168BF" w:rsidRDefault="00CE3B10" w:rsidP="00CE3B10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6BF8D9" w14:textId="77777777" w:rsidR="005C173B" w:rsidRDefault="005C1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1C122266" w14:textId="76BADAE2" w:rsidR="00CE3B10" w:rsidRPr="00F52D3A" w:rsidRDefault="00CE3B10" w:rsidP="00F52D3A">
      <w:pPr>
        <w:pStyle w:val="BodyText"/>
        <w:shd w:val="clear" w:color="auto" w:fill="FFFFFF"/>
        <w:tabs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5168BF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สินทรัพย์ทางการเงิน</w:t>
      </w:r>
      <w:r w:rsidRPr="005168BF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</w:t>
      </w:r>
      <w:r w:rsidRPr="005168B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168BF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5168BF">
        <w:rPr>
          <w:rFonts w:asciiTheme="majorBidi" w:hAnsiTheme="majorBidi" w:cstheme="majorBidi" w:hint="cs"/>
          <w:color w:val="000000"/>
          <w:sz w:val="30"/>
          <w:szCs w:val="30"/>
          <w:cs/>
        </w:rPr>
        <w:t>นอกเหนือจาก</w:t>
      </w:r>
      <w:r w:rsidRPr="005168BF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5168B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5168BF">
        <w:rPr>
          <w:rFonts w:asciiTheme="majorBidi" w:hAnsiTheme="majorBidi" w:cstheme="majorBidi"/>
          <w:color w:val="000000"/>
          <w:sz w:val="30"/>
          <w:szCs w:val="30"/>
          <w:cs/>
        </w:rPr>
        <w:t>หรือวัด</w:t>
      </w:r>
      <w:r w:rsidRPr="005168BF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5168BF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5168BF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5168B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จะ</w:t>
      </w:r>
      <w:r w:rsidRPr="005168BF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5168BF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และหนี้สินทางการเงินที่</w:t>
      </w:r>
      <w:r w:rsidRPr="005168BF">
        <w:rPr>
          <w:rFonts w:asciiTheme="majorBidi" w:hAnsiTheme="majorBidi" w:cstheme="majorBidi"/>
          <w:color w:val="000000"/>
          <w:sz w:val="30"/>
          <w:szCs w:val="30"/>
          <w:cs/>
        </w:rPr>
        <w:t>วัด</w:t>
      </w:r>
      <w:r w:rsidRPr="005168BF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5168BF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5168B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168BF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7EBE6357" w14:textId="77777777" w:rsidR="00CE3B10" w:rsidRPr="005168BF" w:rsidRDefault="00CE3B10" w:rsidP="00CE3B10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F5FAF6" w14:textId="5F82BB69" w:rsidR="00CE3B10" w:rsidRPr="005168BF" w:rsidRDefault="00CE3B10" w:rsidP="00CE3B10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5168BF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7C277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5168B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5168B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3FA9A109" w14:textId="77777777" w:rsidR="00CE3B10" w:rsidRPr="00CB32C9" w:rsidRDefault="00CE3B10" w:rsidP="00CE3B1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939ECC" w14:textId="77777777" w:rsidR="00CE3B10" w:rsidRPr="005168BF" w:rsidRDefault="00CE3B10" w:rsidP="00F52D3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168BF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5168BF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5168BF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5F3FF1B7" w14:textId="77777777" w:rsidR="00CE3B10" w:rsidRPr="005168BF" w:rsidRDefault="00CE3B10" w:rsidP="00CE3B10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28F21E" w14:textId="7CAF58F3" w:rsidR="00CE3B10" w:rsidRPr="00F52D3A" w:rsidRDefault="00CE3B10" w:rsidP="00F52D3A">
      <w:pPr>
        <w:tabs>
          <w:tab w:val="clear" w:pos="907"/>
          <w:tab w:val="left" w:pos="99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52D3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</w:t>
      </w:r>
    </w:p>
    <w:p w14:paraId="44DD2D4F" w14:textId="77777777" w:rsidR="00CE3B10" w:rsidRPr="00CB32C9" w:rsidRDefault="00CE3B10" w:rsidP="00CE3B10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200351" w14:textId="42F4DA48" w:rsidR="00CE3B10" w:rsidRPr="00AF3928" w:rsidRDefault="00CE3B10" w:rsidP="00622A22">
      <w:pPr>
        <w:tabs>
          <w:tab w:val="clear" w:pos="454"/>
          <w:tab w:val="clear" w:pos="680"/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168BF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0920D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168BF">
        <w:rPr>
          <w:rFonts w:asciiTheme="majorBidi" w:hAnsiTheme="majorBidi" w:cstheme="majorBidi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5168BF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5168BF">
        <w:rPr>
          <w:rFonts w:asciiTheme="majorBidi" w:hAnsiTheme="majorBidi" w:cstheme="majorBidi"/>
          <w:sz w:val="30"/>
          <w:szCs w:val="30"/>
          <w:cs/>
        </w:rPr>
        <w:t>วั</w:t>
      </w:r>
      <w:r w:rsidRPr="005168BF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</w:t>
      </w:r>
      <w:r w:rsidRPr="00AF3928">
        <w:rPr>
          <w:rFonts w:asciiTheme="majorBidi" w:hAnsiTheme="majorBidi" w:cstheme="majorBidi" w:hint="cs"/>
          <w:sz w:val="30"/>
          <w:szCs w:val="30"/>
          <w:cs/>
        </w:rPr>
        <w:t>ประเภท</w:t>
      </w:r>
      <w:r w:rsidRPr="00AF392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666DC24" w14:textId="73181EB3" w:rsidR="00AF3928" w:rsidRPr="00AF3928" w:rsidRDefault="00AF3928" w:rsidP="00622A22">
      <w:pPr>
        <w:tabs>
          <w:tab w:val="clear" w:pos="454"/>
          <w:tab w:val="clear" w:pos="680"/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FD5248" w14:textId="600287B2" w:rsidR="00AF3928" w:rsidRPr="00AF3928" w:rsidRDefault="00AF3928" w:rsidP="00A1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F3928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AF3928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AF3928">
        <w:rPr>
          <w:rFonts w:asciiTheme="majorBidi" w:hAnsiTheme="majorBidi" w:cstheme="majorBidi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414A7916" w14:textId="77777777" w:rsidR="00AF3928" w:rsidRPr="00AF3928" w:rsidRDefault="00AF3928" w:rsidP="00592F72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AF3928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61140E3E" w14:textId="77777777" w:rsidR="00AF3928" w:rsidRPr="00AF3928" w:rsidRDefault="00AF3928" w:rsidP="00592F72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AF3928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624F66C" w14:textId="77777777" w:rsidR="005D3490" w:rsidRDefault="005D3490" w:rsidP="00AF3928">
      <w:pPr>
        <w:pStyle w:val="BodyText"/>
        <w:tabs>
          <w:tab w:val="clear" w:pos="680"/>
          <w:tab w:val="clear" w:pos="907"/>
          <w:tab w:val="left" w:pos="99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8B0CC28" w14:textId="0A8AB3EB" w:rsidR="00CE3B10" w:rsidRPr="00F52D3A" w:rsidRDefault="00CE3B10" w:rsidP="00622A22">
      <w:pPr>
        <w:pStyle w:val="BodyText"/>
        <w:tabs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52D3A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</w:t>
      </w:r>
      <w:r w:rsidRPr="00F52D3A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F52D3A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เงินลงทุนในตราสารทุนที่ไม่ได้ถือไว้เพื่อค้า กลุ่มบริษัท</w:t>
      </w:r>
      <w:r w:rsidRPr="00F52D3A">
        <w:rPr>
          <w:rFonts w:asciiTheme="majorBidi" w:hAnsiTheme="majorBidi" w:cstheme="majorBidi" w:hint="cs"/>
          <w:sz w:val="30"/>
          <w:szCs w:val="30"/>
          <w:cs/>
        </w:rPr>
        <w:t>อาจ</w:t>
      </w:r>
      <w:r w:rsidRPr="00F52D3A">
        <w:rPr>
          <w:rFonts w:asciiTheme="majorBidi" w:hAnsiTheme="majorBidi" w:cstheme="majorBidi"/>
          <w:sz w:val="30"/>
          <w:szCs w:val="30"/>
          <w:cs/>
        </w:rPr>
        <w:t>เลือก</w:t>
      </w:r>
      <w:r w:rsidRPr="00F52D3A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F52D3A">
        <w:rPr>
          <w:rFonts w:asciiTheme="majorBidi" w:hAnsiTheme="majorBidi" w:cstheme="majorBidi"/>
          <w:sz w:val="30"/>
          <w:szCs w:val="30"/>
        </w:rPr>
        <w:t xml:space="preserve"> </w:t>
      </w:r>
      <w:r w:rsidRPr="00F52D3A">
        <w:rPr>
          <w:rFonts w:asciiTheme="majorBidi" w:hAnsiTheme="majorBidi" w:cstheme="majorBidi" w:hint="cs"/>
          <w:sz w:val="30"/>
          <w:szCs w:val="30"/>
          <w:cs/>
        </w:rPr>
        <w:t>เงินลงทุนดังกล่าวแสดงกา</w:t>
      </w:r>
      <w:r w:rsidRPr="00F52D3A">
        <w:rPr>
          <w:rFonts w:asciiTheme="majorBidi" w:hAnsiTheme="majorBidi" w:cstheme="majorBidi"/>
          <w:sz w:val="30"/>
          <w:szCs w:val="30"/>
          <w:cs/>
        </w:rPr>
        <w:t>รเปลี่ยนแปลงในมูลค่ายุติธรรมในภายหลังในกำไรขาดทุนเบ็ดเสร็จอื่น</w:t>
      </w:r>
      <w:r w:rsidRPr="00F52D3A">
        <w:rPr>
          <w:rFonts w:asciiTheme="majorBidi" w:hAnsiTheme="majorBidi" w:cstheme="majorBidi" w:hint="cs"/>
          <w:sz w:val="30"/>
          <w:szCs w:val="30"/>
          <w:cs/>
        </w:rPr>
        <w:t xml:space="preserve"> ซึ่งการเลือกนี้สามารถเลือกได้เป็นรายเงินลงทุนและเมื่อเลือกแล้วไม่สามารถ</w:t>
      </w:r>
      <w:r w:rsidRPr="00F52D3A">
        <w:rPr>
          <w:rFonts w:asciiTheme="majorBidi" w:hAnsiTheme="majorBidi" w:cstheme="majorBidi"/>
          <w:sz w:val="30"/>
          <w:szCs w:val="30"/>
          <w:cs/>
        </w:rPr>
        <w:t xml:space="preserve">แล้วไม่สามารถยกเลิกได้ </w:t>
      </w:r>
    </w:p>
    <w:p w14:paraId="2421B78E" w14:textId="051E3A63" w:rsidR="00067C89" w:rsidRDefault="00067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br w:type="page"/>
      </w:r>
    </w:p>
    <w:p w14:paraId="1185D84E" w14:textId="77777777" w:rsidR="00A14960" w:rsidRPr="00054B86" w:rsidRDefault="00A14960" w:rsidP="00A1496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54B8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 xml:space="preserve">สินทรัพย์ทางการเงิน </w:t>
      </w:r>
      <w:r w:rsidRPr="00054B86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054B8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การประเมินโมเดลธุรกิจ</w:t>
      </w:r>
      <w:r w:rsidRPr="00054B86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56C7DE35" w14:textId="77777777" w:rsidR="00A14960" w:rsidRPr="00724B57" w:rsidRDefault="00A14960" w:rsidP="00A1496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CA48818" w14:textId="77777777" w:rsidR="00A14960" w:rsidRPr="00724B57" w:rsidRDefault="00A14960" w:rsidP="00A1496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24B5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</w:t>
      </w:r>
      <w:proofErr w:type="spellStart"/>
      <w:r w:rsidRPr="00724B57">
        <w:rPr>
          <w:rFonts w:asciiTheme="majorBidi" w:hAnsiTheme="majorBidi" w:cstheme="majorBidi"/>
          <w:color w:val="000000"/>
          <w:sz w:val="30"/>
          <w:szCs w:val="30"/>
          <w:cs/>
        </w:rPr>
        <w:t>โฟ</w:t>
      </w:r>
      <w:proofErr w:type="spellEnd"/>
      <w:r w:rsidRPr="00724B57">
        <w:rPr>
          <w:rFonts w:asciiTheme="majorBidi" w:hAnsiTheme="majorBidi" w:cstheme="majorBidi"/>
          <w:color w:val="000000"/>
          <w:sz w:val="30"/>
          <w:szCs w:val="30"/>
          <w:cs/>
        </w:rPr>
        <w:t>ลิโอ</w:t>
      </w:r>
      <w:r w:rsidRPr="00724B5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724B57">
        <w:rPr>
          <w:rFonts w:asciiTheme="majorBidi" w:hAnsiTheme="majorBidi" w:cstheme="majorBidi"/>
          <w:color w:val="000000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724B5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5F05EFB0" w14:textId="77777777" w:rsidR="00A14960" w:rsidRPr="00054B86" w:rsidRDefault="00A14960" w:rsidP="00A14960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C90D28" w14:textId="35A84F92" w:rsidR="00A14960" w:rsidRPr="00054B86" w:rsidRDefault="00A14960" w:rsidP="00592F72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54B86">
        <w:rPr>
          <w:rFonts w:asciiTheme="majorBidi" w:hAnsiTheme="majorBidi" w:cstheme="majorBidi"/>
          <w:sz w:val="30"/>
          <w:szCs w:val="30"/>
          <w:cs/>
        </w:rPr>
        <w:t>นโยบายและวัตถุประสงค์ของพอร์ต</w:t>
      </w:r>
      <w:proofErr w:type="spellStart"/>
      <w:r w:rsidRPr="00054B86">
        <w:rPr>
          <w:rFonts w:asciiTheme="majorBidi" w:hAnsiTheme="majorBidi" w:cstheme="majorBidi"/>
          <w:sz w:val="30"/>
          <w:szCs w:val="30"/>
          <w:cs/>
        </w:rPr>
        <w:t>โฟ</w:t>
      </w:r>
      <w:proofErr w:type="spellEnd"/>
      <w:r w:rsidRPr="00054B86">
        <w:rPr>
          <w:rFonts w:asciiTheme="majorBidi" w:hAnsiTheme="majorBidi" w:cstheme="majorBidi"/>
          <w:sz w:val="30"/>
          <w:szCs w:val="30"/>
          <w:cs/>
        </w:rPr>
        <w:t>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หรือกระแสเงินสดออกที่คาดการณ์หรือรับรู้กระแสเงินสดผ่านการขายสินทรัพย์ทางการเงิน</w:t>
      </w:r>
    </w:p>
    <w:p w14:paraId="190A5F52" w14:textId="77777777" w:rsidR="00A14960" w:rsidRPr="00054B86" w:rsidRDefault="00A14960" w:rsidP="00592F72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54B86">
        <w:rPr>
          <w:rFonts w:asciiTheme="majorBidi" w:hAnsiTheme="majorBidi" w:cstheme="majorBidi"/>
          <w:sz w:val="30"/>
          <w:szCs w:val="30"/>
          <w:cs/>
        </w:rPr>
        <w:t>วิธีการประเมินผลการดำเนินงานของพอร์ต</w:t>
      </w:r>
      <w:proofErr w:type="spellStart"/>
      <w:r w:rsidRPr="00054B86">
        <w:rPr>
          <w:rFonts w:asciiTheme="majorBidi" w:hAnsiTheme="majorBidi" w:cstheme="majorBidi"/>
          <w:sz w:val="30"/>
          <w:szCs w:val="30"/>
          <w:cs/>
        </w:rPr>
        <w:t>โฟ</w:t>
      </w:r>
      <w:proofErr w:type="spellEnd"/>
      <w:r w:rsidRPr="00054B86">
        <w:rPr>
          <w:rFonts w:asciiTheme="majorBidi" w:hAnsiTheme="majorBidi" w:cstheme="majorBidi"/>
          <w:sz w:val="30"/>
          <w:szCs w:val="30"/>
          <w:cs/>
        </w:rPr>
        <w:t>ลิโอและการรายงานให้ผู้บริหารของ</w:t>
      </w:r>
      <w:r w:rsidRPr="00054B8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3DF79193" w14:textId="77777777" w:rsidR="00A14960" w:rsidRPr="00054B86" w:rsidRDefault="00A14960" w:rsidP="00592F72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54B86">
        <w:rPr>
          <w:rFonts w:asciiTheme="majorBidi" w:hAnsiTheme="majorBidi" w:cstheme="majorBidi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5D989B81" w14:textId="77777777" w:rsidR="00A14960" w:rsidRPr="00054B86" w:rsidRDefault="00A14960" w:rsidP="00592F72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54B86">
        <w:rPr>
          <w:rFonts w:asciiTheme="majorBidi" w:hAnsiTheme="majorBidi" w:cstheme="majorBidi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42927B4E" w14:textId="77777777" w:rsidR="00A14960" w:rsidRDefault="00A14960" w:rsidP="00592F72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54B86">
        <w:rPr>
          <w:rFonts w:asciiTheme="majorBidi" w:hAnsiTheme="majorBidi" w:cstheme="majorBidi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08913834" w14:textId="77777777" w:rsidR="00A14960" w:rsidRPr="00724B57" w:rsidRDefault="00A14960" w:rsidP="00A1496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4625E6B3" w14:textId="77777777" w:rsidR="00A14960" w:rsidRPr="00054B86" w:rsidRDefault="00A14960" w:rsidP="00A1496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54B86">
        <w:rPr>
          <w:rFonts w:asciiTheme="majorBidi" w:hAnsiTheme="majorBidi" w:cstheme="majorBidi"/>
          <w:color w:val="000000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</w:t>
      </w:r>
      <w:r w:rsidRPr="00054B86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</w:p>
    <w:p w14:paraId="371049A1" w14:textId="77777777" w:rsidR="00A14960" w:rsidRPr="00054B86" w:rsidRDefault="00A14960" w:rsidP="00A14960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2F89E2" w14:textId="77777777" w:rsidR="00A14960" w:rsidRDefault="00A14960" w:rsidP="00A1496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54B86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สินทรัพย์ทางการเงินที่ถือไว้เพื่อค้า</w:t>
      </w:r>
      <w:r w:rsidRPr="00054B86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หรือใช้ในการบริหาร</w:t>
      </w:r>
      <w:r w:rsidRPr="00054B86">
        <w:rPr>
          <w:rFonts w:asciiTheme="majorBidi" w:hAnsiTheme="majorBidi" w:cstheme="majorBidi"/>
          <w:color w:val="000000"/>
          <w:sz w:val="30"/>
          <w:szCs w:val="30"/>
          <w:cs/>
        </w:rPr>
        <w:t>และประเมินผลงานด้วยมูลค่ายุติธรรม</w:t>
      </w:r>
      <w:r w:rsidRPr="00054B86">
        <w:rPr>
          <w:rFonts w:asciiTheme="majorBidi" w:hAnsiTheme="majorBidi" w:cstheme="majorBidi" w:hint="cs"/>
          <w:color w:val="000000"/>
          <w:sz w:val="30"/>
          <w:szCs w:val="30"/>
          <w:cs/>
        </w:rPr>
        <w:t>จะ</w:t>
      </w:r>
      <w:r w:rsidRPr="00054B86">
        <w:rPr>
          <w:rFonts w:asciiTheme="majorBidi" w:hAnsiTheme="majorBidi" w:cstheme="majorBidi"/>
          <w:color w:val="000000"/>
          <w:sz w:val="30"/>
          <w:szCs w:val="30"/>
          <w:cs/>
        </w:rPr>
        <w:t>ถูกวัดมูลค่าด้วยมูลค่ายุติธรรมผ่านกำไรหรือขาดทุน</w:t>
      </w:r>
    </w:p>
    <w:p w14:paraId="5A32F918" w14:textId="77777777" w:rsidR="00A14960" w:rsidRDefault="00A14960" w:rsidP="00A1496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3DE0130" w14:textId="50C96BA2" w:rsidR="00CE3B10" w:rsidRPr="0074189B" w:rsidRDefault="00CE3B10" w:rsidP="00A1496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4189B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74189B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74189B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74189B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46E04343" w14:textId="77777777" w:rsidR="00CE3B10" w:rsidRPr="004E3071" w:rsidRDefault="00CE3B10" w:rsidP="004E3071">
      <w:pPr>
        <w:pStyle w:val="BodyText"/>
        <w:tabs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13D5B" w14:textId="77777777" w:rsidR="00CE3B10" w:rsidRPr="004E3071" w:rsidRDefault="00CE3B10" w:rsidP="004E3071">
      <w:pPr>
        <w:pStyle w:val="BodyText"/>
        <w:tabs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E3071">
        <w:rPr>
          <w:rFonts w:asciiTheme="majorBidi" w:hAnsiTheme="majorBidi" w:cstheme="majorBidi"/>
          <w:sz w:val="30"/>
          <w:szCs w:val="30"/>
          <w:cs/>
        </w:rPr>
        <w:t>สำหรับวัตถุประสงค์ของการประเมินนี้</w:t>
      </w:r>
    </w:p>
    <w:p w14:paraId="0D1B81A3" w14:textId="77777777" w:rsidR="00CE3B10" w:rsidRPr="004E3071" w:rsidRDefault="00CE3B10" w:rsidP="004E3071">
      <w:pPr>
        <w:pStyle w:val="BodyText"/>
        <w:tabs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E3071">
        <w:rPr>
          <w:rFonts w:asciiTheme="majorBidi" w:hAnsiTheme="majorBidi" w:cstheme="majorBidi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7348F8D1" w14:textId="2F7C06E4" w:rsidR="00CE3B10" w:rsidRPr="0074189B" w:rsidRDefault="00CE3B10" w:rsidP="004E3071">
      <w:pPr>
        <w:pStyle w:val="BodyText"/>
        <w:tabs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sz w:val="30"/>
          <w:szCs w:val="30"/>
        </w:rPr>
      </w:pPr>
      <w:r w:rsidRPr="004E3071">
        <w:rPr>
          <w:rFonts w:asciiTheme="majorBidi" w:hAnsiTheme="majorBidi" w:cstheme="majorBidi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</w:t>
      </w:r>
      <w:r w:rsidRPr="0074189B">
        <w:rPr>
          <w:rFonts w:asciiTheme="majorBidi" w:hAnsiTheme="majorBidi" w:cstheme="majorBidi"/>
          <w:color w:val="000000"/>
          <w:sz w:val="30"/>
          <w:szCs w:val="30"/>
          <w:cs/>
        </w:rPr>
        <w:t>ในการบริหาร) รวมถึงอัตรากำไรขั้นต้น</w:t>
      </w:r>
      <w:r w:rsidRPr="0074189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517E6961" w14:textId="77777777" w:rsidR="00CE3B10" w:rsidRPr="0074189B" w:rsidRDefault="00CE3B10" w:rsidP="001C438B">
      <w:pPr>
        <w:pStyle w:val="BodyText2"/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9D8706" w14:textId="5132B141" w:rsidR="00CE3B10" w:rsidRPr="004E3071" w:rsidRDefault="00CE3B10" w:rsidP="004E3071">
      <w:pPr>
        <w:pStyle w:val="BodyText"/>
        <w:tabs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E3071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4E307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E3071">
        <w:rPr>
          <w:rFonts w:asciiTheme="majorBidi" w:hAnsiTheme="majorBidi" w:cstheme="majorBidi"/>
          <w:sz w:val="30"/>
          <w:szCs w:val="30"/>
          <w:cs/>
        </w:rPr>
        <w:t xml:space="preserve"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</w:t>
      </w:r>
      <w:r w:rsidRPr="004E307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E3071">
        <w:rPr>
          <w:rFonts w:asciiTheme="majorBidi" w:hAnsiTheme="majorBidi" w:cstheme="majorBidi"/>
          <w:sz w:val="30"/>
          <w:szCs w:val="30"/>
          <w:cs/>
        </w:rPr>
        <w:t>พิจารณาถึง</w:t>
      </w:r>
      <w:r w:rsidRPr="004E3071">
        <w:rPr>
          <w:rFonts w:asciiTheme="majorBidi" w:hAnsiTheme="majorBidi" w:cstheme="majorBidi"/>
          <w:sz w:val="30"/>
          <w:szCs w:val="30"/>
        </w:rPr>
        <w:t xml:space="preserve"> </w:t>
      </w:r>
    </w:p>
    <w:p w14:paraId="2B51FAC0" w14:textId="77777777" w:rsidR="00CE3B10" w:rsidRPr="00423D27" w:rsidRDefault="00CE3B10" w:rsidP="004E3071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23D27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030D5E1D" w14:textId="77777777" w:rsidR="00CE3B10" w:rsidRPr="00423D27" w:rsidRDefault="00CE3B10" w:rsidP="004E3071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23D27">
        <w:rPr>
          <w:rFonts w:asciiTheme="majorBidi" w:hAnsiTheme="majorBidi" w:cstheme="majorBidi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32E02127" w14:textId="46B00F9D" w:rsidR="00CE3B10" w:rsidRPr="00423D27" w:rsidRDefault="00CE3B10" w:rsidP="004E3071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23D27">
        <w:rPr>
          <w:rFonts w:asciiTheme="majorBidi" w:hAnsiTheme="majorBidi" w:cstheme="majorBidi"/>
          <w:sz w:val="30"/>
          <w:szCs w:val="30"/>
          <w:cs/>
        </w:rPr>
        <w:t>เงื่อนไขเมื่อสิทธิเรียกร้องของ</w:t>
      </w:r>
      <w:r w:rsidRPr="00423D2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23D27">
        <w:rPr>
          <w:rFonts w:asciiTheme="majorBidi" w:hAnsiTheme="majorBidi" w:cstheme="majorBidi"/>
          <w:sz w:val="30"/>
          <w:szCs w:val="30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423D27">
        <w:rPr>
          <w:rFonts w:asciiTheme="majorBidi" w:hAnsiTheme="majorBidi" w:cstheme="majorBidi"/>
          <w:sz w:val="30"/>
          <w:szCs w:val="30"/>
        </w:rPr>
        <w:t xml:space="preserve"> </w:t>
      </w:r>
    </w:p>
    <w:p w14:paraId="2B43BD9C" w14:textId="77777777" w:rsidR="00054B86" w:rsidRPr="00B31C67" w:rsidRDefault="00054B86" w:rsidP="001E1F0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jc w:val="thaiDistribute"/>
        <w:rPr>
          <w:rFonts w:ascii="Angsana New" w:hAnsi="Angsana New"/>
          <w:i/>
          <w:iCs/>
        </w:rPr>
      </w:pPr>
    </w:p>
    <w:p w14:paraId="40220DD5" w14:textId="555D4215" w:rsidR="00CE3B10" w:rsidRPr="00423D27" w:rsidRDefault="00CE3B10" w:rsidP="006B26E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23D27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</w:t>
      </w:r>
      <w:r w:rsidRPr="00423D27">
        <w:rPr>
          <w:rFonts w:ascii="Angsana New" w:hAnsi="Angsana New"/>
          <w:i/>
          <w:iCs/>
          <w:sz w:val="30"/>
          <w:szCs w:val="30"/>
        </w:rPr>
        <w:t xml:space="preserve">- </w:t>
      </w:r>
      <w:r w:rsidRPr="00423D27">
        <w:rPr>
          <w:rFonts w:ascii="Angsana New" w:hAnsi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423D27">
        <w:rPr>
          <w:rFonts w:ascii="Angsana New" w:hAnsi="Angsana New"/>
          <w:sz w:val="30"/>
          <w:szCs w:val="30"/>
          <w:cs/>
        </w:rPr>
        <w:t xml:space="preserve"> </w:t>
      </w:r>
    </w:p>
    <w:p w14:paraId="75798855" w14:textId="77777777" w:rsidR="00CE3B10" w:rsidRPr="00B31C67" w:rsidRDefault="00CE3B10" w:rsidP="00CE3B1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Style w:val="TableGrid"/>
        <w:tblW w:w="909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604"/>
      </w:tblGrid>
      <w:tr w:rsidR="00CE3B10" w:rsidRPr="00423D27" w14:paraId="0AD08780" w14:textId="77777777" w:rsidTr="000070FA">
        <w:tc>
          <w:tcPr>
            <w:tcW w:w="2250" w:type="dxa"/>
          </w:tcPr>
          <w:p w14:paraId="52700A8E" w14:textId="77777777" w:rsidR="00CE3B10" w:rsidRPr="00423D27" w:rsidRDefault="00CE3B10" w:rsidP="00CE3B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sz w:val="30"/>
                <w:szCs w:val="30"/>
              </w:rPr>
            </w:pPr>
            <w:r w:rsidRPr="00423D2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423D2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423D27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2F51D629" w14:textId="77777777" w:rsidR="00CE3B10" w:rsidRPr="00423D27" w:rsidRDefault="00CE3B10" w:rsidP="00CE3B10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604" w:type="dxa"/>
          </w:tcPr>
          <w:p w14:paraId="7A64DF1E" w14:textId="3C8B8DAA" w:rsidR="00CE3B10" w:rsidRPr="00423D27" w:rsidRDefault="00CE3B10" w:rsidP="00423D27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423D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</w:tc>
      </w:tr>
      <w:tr w:rsidR="00751839" w:rsidRPr="003F57C6" w14:paraId="3C38481E" w14:textId="77777777" w:rsidTr="000070FA">
        <w:tc>
          <w:tcPr>
            <w:tcW w:w="2250" w:type="dxa"/>
          </w:tcPr>
          <w:p w14:paraId="58DCE0C8" w14:textId="77777777" w:rsidR="00751839" w:rsidRPr="00B31C67" w:rsidRDefault="00751839" w:rsidP="00CE3B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CA84D8C" w14:textId="77777777" w:rsidR="00751839" w:rsidRPr="00B31C67" w:rsidRDefault="00751839" w:rsidP="00CE3B10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16"/>
                <w:szCs w:val="16"/>
              </w:rPr>
            </w:pPr>
          </w:p>
        </w:tc>
        <w:tc>
          <w:tcPr>
            <w:tcW w:w="6604" w:type="dxa"/>
          </w:tcPr>
          <w:p w14:paraId="4FB3B51F" w14:textId="77777777" w:rsidR="00751839" w:rsidRPr="00B31C67" w:rsidRDefault="00751839" w:rsidP="00423D27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17707" w:rsidRPr="00423D27" w14:paraId="0C5EFB9D" w14:textId="77777777" w:rsidTr="000070FA">
        <w:tc>
          <w:tcPr>
            <w:tcW w:w="2250" w:type="dxa"/>
          </w:tcPr>
          <w:p w14:paraId="6D865E71" w14:textId="7FDA6F26" w:rsidR="00717707" w:rsidRPr="00423D27" w:rsidRDefault="00717707" w:rsidP="00CE3B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2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</w:t>
            </w:r>
            <w:r w:rsidRPr="00423D2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423D27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56E1FB54" w14:textId="77777777" w:rsidR="00717707" w:rsidRPr="00423D27" w:rsidRDefault="00717707" w:rsidP="00CE3B10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604" w:type="dxa"/>
          </w:tcPr>
          <w:p w14:paraId="36739D1C" w14:textId="3D8990D0" w:rsidR="00717707" w:rsidRPr="00423D27" w:rsidRDefault="00717707" w:rsidP="00423D27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2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  <w:tr w:rsidR="00717707" w:rsidRPr="003F57C6" w14:paraId="627B65DE" w14:textId="77777777" w:rsidTr="000070FA">
        <w:tc>
          <w:tcPr>
            <w:tcW w:w="2250" w:type="dxa"/>
          </w:tcPr>
          <w:p w14:paraId="2CF8AEF4" w14:textId="77777777" w:rsidR="00717707" w:rsidRPr="00B31C67" w:rsidRDefault="00717707" w:rsidP="00CE3B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B5C7E9C" w14:textId="77777777" w:rsidR="00717707" w:rsidRPr="00B31C67" w:rsidRDefault="00717707" w:rsidP="00CE3B10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16"/>
                <w:szCs w:val="16"/>
              </w:rPr>
            </w:pPr>
          </w:p>
        </w:tc>
        <w:tc>
          <w:tcPr>
            <w:tcW w:w="6604" w:type="dxa"/>
          </w:tcPr>
          <w:p w14:paraId="06721AD1" w14:textId="43E312A1" w:rsidR="003F57C6" w:rsidRPr="00B31C67" w:rsidRDefault="003F57C6" w:rsidP="000070FA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E3B10" w:rsidRPr="00423D27" w14:paraId="478BFB7D" w14:textId="77777777" w:rsidTr="000070FA">
        <w:tc>
          <w:tcPr>
            <w:tcW w:w="2250" w:type="dxa"/>
          </w:tcPr>
          <w:p w14:paraId="7CEAE7E1" w14:textId="3771C017" w:rsidR="00CE3B10" w:rsidRPr="00423D27" w:rsidRDefault="00717707" w:rsidP="00CE3B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717707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</w:t>
            </w:r>
            <w:r w:rsidR="00F80FD6">
              <w:rPr>
                <w:rFonts w:asciiTheme="majorBidi" w:hAnsiTheme="majorBidi" w:hint="cs"/>
                <w:sz w:val="30"/>
                <w:szCs w:val="30"/>
                <w:cs/>
              </w:rPr>
              <w:t>ในตราสารทุน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  <w:r w:rsidR="005A1D1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5ACE8D49" w14:textId="77777777" w:rsidR="00CE3B10" w:rsidRPr="00423D27" w:rsidRDefault="00CE3B10" w:rsidP="00CE3B10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604" w:type="dxa"/>
          </w:tcPr>
          <w:p w14:paraId="79B59E6F" w14:textId="73A3D60A" w:rsidR="00CE3B10" w:rsidRPr="00AD3184" w:rsidRDefault="00717707" w:rsidP="00AD3184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7707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</w:t>
            </w:r>
            <w:r w:rsidRPr="0071770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17707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เงินปันผลรับรู้เป็นรายได้ในกำไรหรือขาดทุนเว้นแต่เงินปันผลดังกล่าวเป็นการคืนทุนของเงินลงทุน</w:t>
            </w:r>
            <w:r w:rsidRPr="0071770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17707">
              <w:rPr>
                <w:rFonts w:asciiTheme="majorBidi" w:hAnsiTheme="majorBidi" w:hint="cs"/>
                <w:sz w:val="30"/>
                <w:szCs w:val="30"/>
                <w:cs/>
              </w:rPr>
              <w:t>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06CF2FFA" w14:textId="69EF2099" w:rsidR="00C0497E" w:rsidRPr="00B31C67" w:rsidRDefault="00C0497E" w:rsidP="00B31C6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/>
        <w:jc w:val="thaiDistribute"/>
        <w:rPr>
          <w:rFonts w:ascii="Angsana New" w:hAnsi="Angsana New"/>
          <w:i/>
          <w:iCs/>
        </w:rPr>
      </w:pPr>
    </w:p>
    <w:p w14:paraId="5E820658" w14:textId="77777777" w:rsidR="00B31C67" w:rsidRPr="00B31C67" w:rsidRDefault="00B31C67" w:rsidP="00B31C6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/>
        <w:jc w:val="thaiDistribute"/>
        <w:rPr>
          <w:rFonts w:ascii="Angsana New" w:hAnsi="Angsana New"/>
          <w:i/>
          <w:iCs/>
          <w:spacing w:val="-8"/>
          <w:sz w:val="30"/>
          <w:szCs w:val="30"/>
        </w:rPr>
      </w:pPr>
      <w:r w:rsidRPr="00B31C67">
        <w:rPr>
          <w:rFonts w:ascii="Angsana New" w:hAnsi="Angsana New"/>
          <w:i/>
          <w:iCs/>
          <w:spacing w:val="-8"/>
          <w:sz w:val="30"/>
          <w:szCs w:val="30"/>
          <w:cs/>
        </w:rPr>
        <w:t xml:space="preserve">หนี้สินทางการเงิน </w:t>
      </w:r>
      <w:r w:rsidRPr="00B31C67">
        <w:rPr>
          <w:rFonts w:ascii="Angsana New" w:hAnsi="Angsana New"/>
          <w:i/>
          <w:iCs/>
          <w:spacing w:val="-8"/>
          <w:sz w:val="30"/>
          <w:szCs w:val="30"/>
        </w:rPr>
        <w:t xml:space="preserve">- </w:t>
      </w:r>
      <w:r w:rsidRPr="00B31C67">
        <w:rPr>
          <w:rFonts w:ascii="Angsana New" w:hAnsi="Angsana New"/>
          <w:i/>
          <w:iCs/>
          <w:spacing w:val="-8"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B31C67">
        <w:rPr>
          <w:rFonts w:ascii="Angsana New" w:hAnsi="Angsana New"/>
          <w:i/>
          <w:iCs/>
          <w:spacing w:val="-8"/>
          <w:sz w:val="30"/>
          <w:szCs w:val="30"/>
        </w:rPr>
        <w:t xml:space="preserve"> </w:t>
      </w:r>
    </w:p>
    <w:p w14:paraId="3D3A45F8" w14:textId="77777777" w:rsidR="00B31C67" w:rsidRPr="00B31C67" w:rsidRDefault="00B31C67" w:rsidP="00B31C67">
      <w:pPr>
        <w:pStyle w:val="BodyText"/>
        <w:tabs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8"/>
        </w:rPr>
      </w:pPr>
    </w:p>
    <w:p w14:paraId="1518E874" w14:textId="7715C4ED" w:rsidR="00C0497E" w:rsidRPr="00D5620C" w:rsidRDefault="00B31C67" w:rsidP="00D068B7">
      <w:pPr>
        <w:pStyle w:val="BodyText"/>
        <w:tabs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5620C">
        <w:rPr>
          <w:rFonts w:asciiTheme="majorBidi" w:hAnsiTheme="majorBidi" w:cstheme="majorBidi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D5620C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C0497E" w:rsidRPr="00D5620C">
        <w:rPr>
          <w:rFonts w:asciiTheme="majorBidi" w:eastAsia="EucrosiaUPCBold" w:hAnsiTheme="majorBidi" w:cstheme="majorBidi"/>
          <w:i/>
          <w:iCs/>
          <w:sz w:val="28"/>
          <w:szCs w:val="28"/>
        </w:rPr>
        <w:br w:type="page"/>
      </w:r>
    </w:p>
    <w:p w14:paraId="52D7E5AE" w14:textId="3CD061E7" w:rsidR="00CE3B10" w:rsidRPr="00F37676" w:rsidRDefault="00CE3B10" w:rsidP="003F57C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37676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="007C277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F3767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F3767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3F932D09" w14:textId="77777777" w:rsidR="00CE3B10" w:rsidRPr="00C42246" w:rsidRDefault="00CE3B10" w:rsidP="00CE3B1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339088" w14:textId="77777777" w:rsidR="00CE3B10" w:rsidRPr="00F37676" w:rsidRDefault="00CE3B10" w:rsidP="003F57C6">
      <w:pPr>
        <w:pStyle w:val="BodyText"/>
        <w:spacing w:after="0" w:line="240" w:lineRule="auto"/>
        <w:ind w:left="126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F37676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313C7837" w14:textId="77777777" w:rsidR="00CE3B10" w:rsidRPr="00C42246" w:rsidRDefault="00CE3B10" w:rsidP="00CE3B10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DCA267" w14:textId="0614E65F" w:rsidR="00CE3B10" w:rsidRPr="00F37676" w:rsidRDefault="00CE3B10" w:rsidP="003F57C6">
      <w:pPr>
        <w:tabs>
          <w:tab w:val="clear" w:pos="907"/>
          <w:tab w:val="left" w:pos="99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pacing w:val="10"/>
          <w:sz w:val="30"/>
          <w:szCs w:val="30"/>
        </w:rPr>
      </w:pPr>
      <w:r w:rsidRPr="00F37676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664F541C" w14:textId="77777777" w:rsidR="00CE3B10" w:rsidRPr="00C42246" w:rsidRDefault="00CE3B10" w:rsidP="00CE3B10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5A9868" w14:textId="33B53A80" w:rsidR="00CE3B10" w:rsidRPr="003F57C6" w:rsidRDefault="00CE3B10" w:rsidP="003F57C6">
      <w:pPr>
        <w:pStyle w:val="BodyText"/>
        <w:tabs>
          <w:tab w:val="clear" w:pos="907"/>
          <w:tab w:val="left" w:pos="126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pacing w:val="10"/>
          <w:sz w:val="30"/>
          <w:szCs w:val="30"/>
        </w:rPr>
      </w:pPr>
      <w:r w:rsidRPr="003F57C6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</w:t>
      </w:r>
      <w:r w:rsidRPr="003F57C6">
        <w:rPr>
          <w:rFonts w:asciiTheme="majorBidi" w:hAnsiTheme="majorBidi" w:cstheme="majorBidi" w:hint="cs"/>
          <w:color w:val="000000"/>
          <w:spacing w:val="10"/>
          <w:sz w:val="30"/>
          <w:szCs w:val="30"/>
          <w:cs/>
        </w:rPr>
        <w:t>จะไม่ถูก</w:t>
      </w:r>
      <w:r w:rsidRPr="003F57C6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>ตัดรายการออกจากบัญชี</w:t>
      </w:r>
      <w:r w:rsidRPr="003F57C6">
        <w:rPr>
          <w:rFonts w:asciiTheme="majorBidi" w:hAnsiTheme="majorBidi" w:cstheme="majorBidi"/>
          <w:color w:val="000000"/>
          <w:spacing w:val="10"/>
          <w:sz w:val="30"/>
          <w:szCs w:val="30"/>
        </w:rPr>
        <w:t xml:space="preserve"> </w:t>
      </w:r>
    </w:p>
    <w:p w14:paraId="3C628E41" w14:textId="2049F4B9" w:rsidR="00FC7878" w:rsidRDefault="00FC7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67C6C37" w14:textId="77777777" w:rsidR="002F5488" w:rsidRPr="002F5488" w:rsidRDefault="002F5488" w:rsidP="002F5488">
      <w:pPr>
        <w:pStyle w:val="BodyText"/>
        <w:spacing w:after="0" w:line="240" w:lineRule="auto"/>
        <w:ind w:left="126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2F5488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7E505384" w14:textId="77777777" w:rsidR="002F5488" w:rsidRPr="002F5488" w:rsidRDefault="002F5488" w:rsidP="002F5488">
      <w:pPr>
        <w:pStyle w:val="BodyText"/>
        <w:tabs>
          <w:tab w:val="clear" w:pos="907"/>
          <w:tab w:val="left" w:pos="126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pacing w:val="10"/>
          <w:sz w:val="30"/>
          <w:szCs w:val="30"/>
        </w:rPr>
      </w:pPr>
    </w:p>
    <w:p w14:paraId="6AA0F17A" w14:textId="5198CE48" w:rsidR="002F5488" w:rsidRDefault="002F5488" w:rsidP="002F5488">
      <w:pPr>
        <w:pStyle w:val="BodyText"/>
        <w:tabs>
          <w:tab w:val="clear" w:pos="907"/>
          <w:tab w:val="left" w:pos="126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pacing w:val="10"/>
          <w:sz w:val="30"/>
          <w:szCs w:val="30"/>
        </w:rPr>
      </w:pPr>
      <w:r w:rsidRPr="002F5488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Pr="002F5488">
        <w:rPr>
          <w:rFonts w:asciiTheme="majorBidi" w:hAnsiTheme="majorBidi" w:cstheme="majorBidi" w:hint="cs"/>
          <w:color w:val="000000"/>
          <w:spacing w:val="10"/>
          <w:sz w:val="30"/>
          <w:szCs w:val="30"/>
          <w:cs/>
        </w:rPr>
        <w:t>ออกจากบัญชี</w:t>
      </w:r>
      <w:r w:rsidRPr="002F5488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>หากมีการเปลี่ยนแปลง</w:t>
      </w:r>
      <w:r w:rsidRPr="002F5488">
        <w:rPr>
          <w:rFonts w:asciiTheme="majorBidi" w:hAnsiTheme="majorBidi" w:cstheme="majorBidi" w:hint="cs"/>
          <w:color w:val="000000"/>
          <w:spacing w:val="10"/>
          <w:sz w:val="30"/>
          <w:szCs w:val="30"/>
          <w:cs/>
        </w:rPr>
        <w:t>เงื่อนไข</w:t>
      </w:r>
      <w:r w:rsidRPr="002F5488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>และกระแส</w:t>
      </w:r>
      <w:r w:rsidRPr="002F5488">
        <w:rPr>
          <w:rFonts w:asciiTheme="majorBidi" w:hAnsiTheme="majorBidi" w:cstheme="majorBidi"/>
          <w:color w:val="000000"/>
          <w:spacing w:val="10"/>
          <w:sz w:val="30"/>
          <w:szCs w:val="30"/>
        </w:rPr>
        <w:t xml:space="preserve">  </w:t>
      </w:r>
      <w:r w:rsidRPr="002F5488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>เงินสด</w:t>
      </w:r>
      <w:r w:rsidRPr="002F5488">
        <w:rPr>
          <w:rFonts w:asciiTheme="majorBidi" w:hAnsiTheme="majorBidi" w:cstheme="majorBidi" w:hint="cs"/>
          <w:color w:val="000000"/>
          <w:spacing w:val="10"/>
          <w:sz w:val="30"/>
          <w:szCs w:val="30"/>
          <w:cs/>
        </w:rPr>
        <w:t>จากการเปลี่ยนแปลง</w:t>
      </w:r>
      <w:r w:rsidRPr="002F5488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>หนี้สิน</w:t>
      </w:r>
      <w:r w:rsidRPr="002F5488">
        <w:rPr>
          <w:rFonts w:asciiTheme="majorBidi" w:hAnsiTheme="majorBidi" w:cstheme="majorBidi" w:hint="cs"/>
          <w:color w:val="000000"/>
          <w:spacing w:val="10"/>
          <w:sz w:val="30"/>
          <w:szCs w:val="30"/>
          <w:cs/>
        </w:rPr>
        <w:t>มีความ</w:t>
      </w:r>
      <w:r w:rsidRPr="002F5488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>แตกต่างอย่างมีนัยสำคัญ โดย</w:t>
      </w:r>
      <w:r w:rsidRPr="002F5488">
        <w:rPr>
          <w:rFonts w:asciiTheme="majorBidi" w:hAnsiTheme="majorBidi" w:cstheme="majorBidi" w:hint="cs"/>
          <w:color w:val="000000"/>
          <w:spacing w:val="10"/>
          <w:sz w:val="30"/>
          <w:szCs w:val="30"/>
          <w:cs/>
        </w:rPr>
        <w:t>รับรู้</w:t>
      </w:r>
      <w:r w:rsidRPr="002F5488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>หนี้สินทางการเงินใหม่</w:t>
      </w:r>
      <w:r w:rsidRPr="002F5488">
        <w:rPr>
          <w:rFonts w:asciiTheme="majorBidi" w:hAnsiTheme="majorBidi" w:cstheme="majorBidi" w:hint="cs"/>
          <w:color w:val="000000"/>
          <w:spacing w:val="10"/>
          <w:sz w:val="30"/>
          <w:szCs w:val="30"/>
          <w:cs/>
        </w:rPr>
        <w:t>ด้วย</w:t>
      </w:r>
      <w:r w:rsidRPr="002F5488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>มูลค่า</w:t>
      </w:r>
      <w:r w:rsidRPr="002F5488">
        <w:rPr>
          <w:rFonts w:asciiTheme="majorBidi" w:hAnsiTheme="majorBidi" w:cstheme="majorBidi" w:hint="cs"/>
          <w:color w:val="000000"/>
          <w:spacing w:val="10"/>
          <w:sz w:val="30"/>
          <w:szCs w:val="30"/>
          <w:cs/>
        </w:rPr>
        <w:t>ยุติ</w:t>
      </w:r>
      <w:r w:rsidRPr="002F5488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>ธรรม</w:t>
      </w:r>
      <w:r w:rsidRPr="002F5488">
        <w:rPr>
          <w:rFonts w:asciiTheme="majorBidi" w:hAnsiTheme="majorBidi" w:cstheme="majorBidi" w:hint="cs"/>
          <w:color w:val="000000"/>
          <w:spacing w:val="10"/>
          <w:sz w:val="30"/>
          <w:szCs w:val="30"/>
          <w:cs/>
        </w:rPr>
        <w:t>ที่สะท้อน</w:t>
      </w:r>
      <w:r w:rsidRPr="002F5488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>เงื่อนไขที่เปลี่ยนแปลงแล้ว</w:t>
      </w:r>
      <w:r w:rsidRPr="002F5488">
        <w:rPr>
          <w:rFonts w:asciiTheme="majorBidi" w:hAnsiTheme="majorBidi" w:cstheme="majorBidi"/>
          <w:color w:val="000000"/>
          <w:spacing w:val="10"/>
          <w:sz w:val="30"/>
          <w:szCs w:val="30"/>
        </w:rPr>
        <w:t xml:space="preserve"> </w:t>
      </w:r>
    </w:p>
    <w:p w14:paraId="6E2E8096" w14:textId="77777777" w:rsidR="00433C5A" w:rsidRPr="002F5488" w:rsidRDefault="00433C5A" w:rsidP="002F5488">
      <w:pPr>
        <w:pStyle w:val="BodyText"/>
        <w:tabs>
          <w:tab w:val="clear" w:pos="907"/>
          <w:tab w:val="left" w:pos="126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pacing w:val="10"/>
          <w:sz w:val="30"/>
          <w:szCs w:val="30"/>
        </w:rPr>
      </w:pPr>
    </w:p>
    <w:p w14:paraId="65B7C7E4" w14:textId="79A57162" w:rsidR="002F5488" w:rsidRPr="002F5488" w:rsidRDefault="002F5488" w:rsidP="002F5488">
      <w:pPr>
        <w:pStyle w:val="BodyText"/>
        <w:tabs>
          <w:tab w:val="clear" w:pos="907"/>
          <w:tab w:val="left" w:pos="126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pacing w:val="10"/>
          <w:sz w:val="30"/>
          <w:szCs w:val="30"/>
        </w:rPr>
      </w:pPr>
      <w:r w:rsidRPr="002F5488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2F5488">
        <w:rPr>
          <w:rFonts w:asciiTheme="majorBidi" w:hAnsiTheme="majorBidi" w:cstheme="majorBidi" w:hint="cs"/>
          <w:color w:val="000000"/>
          <w:spacing w:val="10"/>
          <w:sz w:val="30"/>
          <w:szCs w:val="30"/>
          <w:cs/>
        </w:rPr>
        <w:t>สิ่ง</w:t>
      </w:r>
      <w:r w:rsidRPr="002F5488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>ตอบแทนที่ต้องจ่าย (รวมถึงสินทรัพย์ที่ไม่ใช่</w:t>
      </w:r>
      <w:r w:rsidRPr="002F5488">
        <w:rPr>
          <w:rFonts w:asciiTheme="majorBidi" w:hAnsiTheme="majorBidi" w:cstheme="majorBidi" w:hint="cs"/>
          <w:color w:val="000000"/>
          <w:spacing w:val="10"/>
          <w:sz w:val="30"/>
          <w:szCs w:val="30"/>
          <w:cs/>
        </w:rPr>
        <w:t>เงินสดที่ได้</w:t>
      </w:r>
      <w:r w:rsidRPr="002F5488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>โอนไปหรือหนี้สินที่</w:t>
      </w:r>
      <w:r w:rsidRPr="002F5488">
        <w:rPr>
          <w:rFonts w:asciiTheme="majorBidi" w:hAnsiTheme="majorBidi" w:cstheme="majorBidi" w:hint="cs"/>
          <w:color w:val="000000"/>
          <w:spacing w:val="10"/>
          <w:sz w:val="30"/>
          <w:szCs w:val="30"/>
          <w:cs/>
        </w:rPr>
        <w:t>รับมา</w:t>
      </w:r>
      <w:r w:rsidRPr="002F5488">
        <w:rPr>
          <w:rFonts w:asciiTheme="majorBidi" w:hAnsiTheme="majorBidi" w:cstheme="majorBidi"/>
          <w:color w:val="000000"/>
          <w:spacing w:val="10"/>
          <w:sz w:val="30"/>
          <w:szCs w:val="30"/>
          <w:cs/>
        </w:rPr>
        <w:t>) รับรู้ในกำไรหรือขาดทุน</w:t>
      </w:r>
    </w:p>
    <w:p w14:paraId="5E3917A4" w14:textId="77777777" w:rsidR="002F5488" w:rsidRPr="002F5488" w:rsidRDefault="002F5488" w:rsidP="002F5488">
      <w:pPr>
        <w:pStyle w:val="BodyText"/>
        <w:tabs>
          <w:tab w:val="clear" w:pos="907"/>
          <w:tab w:val="left" w:pos="126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pacing w:val="10"/>
          <w:sz w:val="30"/>
          <w:szCs w:val="30"/>
        </w:rPr>
      </w:pPr>
    </w:p>
    <w:p w14:paraId="333167AB" w14:textId="7F33F229" w:rsidR="00CE3B10" w:rsidRPr="00F37676" w:rsidRDefault="00CE3B10" w:rsidP="00CE3B10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37676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7C277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F3767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F3767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14:paraId="0962E364" w14:textId="77777777" w:rsidR="00CE3B10" w:rsidRPr="00F535DA" w:rsidRDefault="00CE3B10" w:rsidP="00CE3B10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1BA25C2" w14:textId="326003B5" w:rsidR="00CE3B10" w:rsidRPr="00F37676" w:rsidRDefault="00CE3B10" w:rsidP="003F57C6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37676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F37676">
        <w:rPr>
          <w:rFonts w:asciiTheme="majorBidi" w:hAnsiTheme="majorBidi" w:cstheme="majorBidi"/>
          <w:sz w:val="30"/>
          <w:szCs w:val="30"/>
        </w:rPr>
        <w:t xml:space="preserve"> </w:t>
      </w:r>
      <w:r w:rsidRPr="00F37676">
        <w:rPr>
          <w:rFonts w:asciiTheme="majorBidi" w:hAnsiTheme="majorBidi" w:cstheme="majorBidi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F37676">
        <w:rPr>
          <w:rFonts w:asciiTheme="majorBidi" w:hAnsiTheme="majorBidi" w:cstheme="majorBidi"/>
          <w:sz w:val="30"/>
          <w:szCs w:val="30"/>
        </w:rPr>
        <w:t xml:space="preserve"> </w:t>
      </w:r>
    </w:p>
    <w:p w14:paraId="4D474051" w14:textId="3DC179D6" w:rsidR="006A1F91" w:rsidRDefault="006A1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417B5026" w14:textId="0E6395F0" w:rsidR="00CE3B10" w:rsidRPr="00F37676" w:rsidRDefault="00CE3B10" w:rsidP="00CE3B10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37676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="007C277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F3767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.5) </w:t>
      </w:r>
      <w:r w:rsidRPr="00F3767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32BE8AC9" w14:textId="77777777" w:rsidR="00CE3B10" w:rsidRPr="00F535DA" w:rsidRDefault="00CE3B10" w:rsidP="00CE3B10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2DF17B6" w14:textId="49E7ED26" w:rsidR="00CE3B10" w:rsidRPr="00F37676" w:rsidRDefault="00CE3B10" w:rsidP="003F57C6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37676">
        <w:rPr>
          <w:rFonts w:asciiTheme="majorBidi" w:hAnsi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F37676">
        <w:rPr>
          <w:rFonts w:asciiTheme="majorBidi" w:hAnsiTheme="majorBidi" w:hint="cs"/>
          <w:sz w:val="30"/>
          <w:szCs w:val="30"/>
          <w:cs/>
        </w:rPr>
        <w:t>ทุ</w:t>
      </w:r>
      <w:r w:rsidRPr="00F37676">
        <w:rPr>
          <w:rFonts w:asciiTheme="majorBidi" w:hAnsiTheme="majorBidi"/>
          <w:sz w:val="30"/>
          <w:szCs w:val="30"/>
          <w:cs/>
        </w:rPr>
        <w:t xml:space="preserve"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24F765B3" w14:textId="77777777" w:rsidR="002F5488" w:rsidRDefault="002F5488" w:rsidP="00CE3B10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A42DDDE" w14:textId="4805E38D" w:rsidR="00CE3B10" w:rsidRPr="000920D1" w:rsidRDefault="00CE3B10" w:rsidP="00CE3B10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20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0920D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0920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0920D1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36EEE125" w14:textId="77777777" w:rsidR="009D4552" w:rsidRDefault="009D4552" w:rsidP="002F6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7A77291" w14:textId="7741EB5A" w:rsidR="002F6633" w:rsidRPr="0075591B" w:rsidRDefault="002F6633" w:rsidP="002F6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5591B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14:paraId="2DE2FC58" w14:textId="77777777" w:rsidR="002F6633" w:rsidRPr="0075591B" w:rsidRDefault="002F6633" w:rsidP="002F6633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77F7835F" w14:textId="77777777" w:rsidR="002F6633" w:rsidRPr="0075591B" w:rsidRDefault="002F6633" w:rsidP="002F6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75591B">
        <w:rPr>
          <w:rFonts w:ascii="Angsana New" w:hAnsi="Angsana New"/>
          <w:sz w:val="30"/>
          <w:szCs w:val="30"/>
          <w:cs/>
        </w:rPr>
        <w:t>ขาดทุน</w:t>
      </w:r>
    </w:p>
    <w:p w14:paraId="6D77D7AF" w14:textId="77777777" w:rsidR="002F6633" w:rsidRPr="0075591B" w:rsidRDefault="002F6633" w:rsidP="002F6633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467D3FDF" w14:textId="7AB2A145" w:rsidR="001E2EDE" w:rsidRDefault="002F6633" w:rsidP="00787E51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ตราสารหนี้ซึ่งกลุ่มบริษัท</w:t>
      </w:r>
      <w:r w:rsidRPr="0075591B">
        <w:rPr>
          <w:rFonts w:ascii="Angsana New" w:hAnsi="Angsana New" w:hint="cs"/>
          <w:sz w:val="30"/>
          <w:szCs w:val="30"/>
          <w:cs/>
        </w:rPr>
        <w:t>ตั้งใจและสามารถถือจนครบกำหนดจัดประเภทเป็นเงินลงทุนที่ถือจนครบกำหนด        เงินลงทุนที่ถือจนครบกำหนดแสดงในราคาทุนตัดจำหน่ายหักด้วยขาดทุนจากการด้อยค่าของเงินลงทุน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31E1D04C" w14:textId="77777777" w:rsidR="00E83BCB" w:rsidRDefault="00E83BCB" w:rsidP="00787E51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598FD0CA" w14:textId="7E98C9A8" w:rsidR="002F6633" w:rsidRPr="0075591B" w:rsidRDefault="002F6633" w:rsidP="002F6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 เมื่อมีการจำหน่ายเงินลงทุน จะรับรู้ผลกำไรหรือขาดทุนที่เคยบันทึกในส่วนของผู้ถือหุ้นโดยตรงเข้ากำไรหรือขาดทุน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7D49C88B" w14:textId="77777777" w:rsidR="002F6633" w:rsidRPr="0075591B" w:rsidRDefault="002F6633" w:rsidP="002F6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B106806" w14:textId="3973F134" w:rsidR="00717707" w:rsidRDefault="002F6633" w:rsidP="003F5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2FF91F9A" w14:textId="77777777" w:rsidR="003F57C6" w:rsidRDefault="003F57C6" w:rsidP="003F5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C3F1440" w14:textId="755DC76C" w:rsidR="002F6633" w:rsidRPr="0075591B" w:rsidRDefault="001C438B" w:rsidP="002F6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2F6633" w:rsidRPr="0075591B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2AF8A5F5" w14:textId="77777777" w:rsidR="002F6633" w:rsidRPr="0075591B" w:rsidRDefault="002F6633" w:rsidP="002F6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0035F27" w14:textId="77777777" w:rsidR="002F6633" w:rsidRPr="0075591B" w:rsidRDefault="002F6633" w:rsidP="002F6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3C662905" w14:textId="77777777" w:rsidR="002F6633" w:rsidRPr="0075591B" w:rsidRDefault="002F6633" w:rsidP="002F6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407417" w14:textId="77777777" w:rsidR="002F6633" w:rsidRPr="0075591B" w:rsidRDefault="002F6633" w:rsidP="002F6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13CC4779" w14:textId="77777777" w:rsidR="00CB32C9" w:rsidRPr="003954CC" w:rsidRDefault="00CB32C9" w:rsidP="00CE3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4F730BD7" w14:textId="4E2E5B8D" w:rsidR="00F90855" w:rsidRPr="00F90855" w:rsidRDefault="00CE3B10" w:rsidP="00F9085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D51C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อนุพันธ์</w:t>
      </w:r>
    </w:p>
    <w:p w14:paraId="0B9A119F" w14:textId="77777777" w:rsidR="00F90855" w:rsidRPr="0075591B" w:rsidRDefault="00F90855" w:rsidP="00F90855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0A2C46C" w14:textId="77777777" w:rsidR="00F90855" w:rsidRDefault="00F90855" w:rsidP="00F90855">
      <w:pPr>
        <w:pStyle w:val="BodyText2"/>
        <w:tabs>
          <w:tab w:val="left" w:pos="540"/>
        </w:tabs>
        <w:ind w:left="547" w:right="43" w:firstLine="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 xml:space="preserve"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 และอัตราดอกเบี้ยที่เกิดจากกิจกรรมดำเนินงาน กิจกรรมจัดหาเงิน และกิจกรรมลงทุน อนุพันธ์ไม่ได้มีไว้เพื่อค้า </w:t>
      </w:r>
    </w:p>
    <w:p w14:paraId="6F563DE5" w14:textId="77777777" w:rsidR="00F90855" w:rsidRDefault="00F90855" w:rsidP="00F90855">
      <w:pPr>
        <w:pStyle w:val="BodyText2"/>
        <w:tabs>
          <w:tab w:val="left" w:pos="540"/>
        </w:tabs>
        <w:ind w:left="547" w:right="43" w:firstLine="0"/>
        <w:jc w:val="thaiDistribute"/>
        <w:rPr>
          <w:rFonts w:ascii="Angsana New" w:hAnsi="Angsana New"/>
          <w:sz w:val="30"/>
          <w:szCs w:val="30"/>
        </w:rPr>
      </w:pPr>
    </w:p>
    <w:p w14:paraId="5A917226" w14:textId="77777777" w:rsidR="00F90855" w:rsidRPr="0075591B" w:rsidRDefault="00F90855" w:rsidP="00F90855">
      <w:pPr>
        <w:pStyle w:val="BodyText2"/>
        <w:tabs>
          <w:tab w:val="left" w:pos="540"/>
        </w:tabs>
        <w:ind w:left="547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A0445A">
        <w:rPr>
          <w:rFonts w:ascii="Angsana New" w:hAnsi="Angsana New"/>
          <w:sz w:val="30"/>
          <w:szCs w:val="30"/>
          <w:cs/>
        </w:rPr>
        <w:t>กลุ่มบริษัทได้ใช้เครื่องมือทางการเงินเพื่อลดความเสี่ยงจากการผันผวนของอัตราแลกเปลี่ยนเงินตราต่างประเทศ ซึ่งประกอบด้วยสัญญาซื้อขายเงินตราต่างประเทศล่วงหน้า</w:t>
      </w:r>
      <w:r w:rsidRPr="00A0445A">
        <w:rPr>
          <w:rFonts w:ascii="Angsana New" w:hAnsi="Angsana New"/>
          <w:color w:val="0070C0"/>
          <w:sz w:val="30"/>
          <w:szCs w:val="30"/>
          <w:cs/>
        </w:rPr>
        <w:t xml:space="preserve"> </w:t>
      </w:r>
      <w:r w:rsidRPr="00A0445A">
        <w:rPr>
          <w:rFonts w:ascii="Angsana New" w:hAnsi="Angsana New"/>
          <w:sz w:val="30"/>
          <w:szCs w:val="30"/>
          <w:cs/>
        </w:rPr>
        <w:t>ซึ่งไม่ได้มีการรับรู้ในงบการเงิน ณ วันที่ทำสัญญา</w:t>
      </w:r>
      <w:r w:rsidRPr="00A0445A">
        <w:rPr>
          <w:rFonts w:ascii="Angsana New" w:hAnsi="Angsana New"/>
          <w:sz w:val="30"/>
          <w:szCs w:val="30"/>
        </w:rPr>
        <w:t xml:space="preserve"> </w:t>
      </w:r>
      <w:r w:rsidRPr="00A0445A">
        <w:rPr>
          <w:rFonts w:ascii="Angsana New" w:hAnsi="Angsana New" w:hint="cs"/>
          <w:sz w:val="30"/>
          <w:szCs w:val="30"/>
          <w:cs/>
        </w:rPr>
        <w:t>แต่จะบันทึกรายการตามเกณฑ์การชำระจริง</w:t>
      </w:r>
    </w:p>
    <w:p w14:paraId="5365ED08" w14:textId="77777777" w:rsidR="00AD72EC" w:rsidRPr="00CB32C9" w:rsidRDefault="00AD72EC" w:rsidP="00A84880">
      <w:pPr>
        <w:pStyle w:val="BodyText2"/>
        <w:tabs>
          <w:tab w:val="left" w:pos="540"/>
        </w:tabs>
        <w:ind w:left="547" w:right="43" w:firstLine="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08432A65" w14:textId="77777777" w:rsidR="00030124" w:rsidRPr="0075591B" w:rsidRDefault="00030124" w:rsidP="00DC72FA">
      <w:pPr>
        <w:pStyle w:val="Heading8"/>
        <w:numPr>
          <w:ilvl w:val="1"/>
          <w:numId w:val="16"/>
        </w:numPr>
        <w:tabs>
          <w:tab w:val="clear" w:pos="518"/>
          <w:tab w:val="left" w:pos="540"/>
        </w:tabs>
        <w:spacing w:line="240" w:lineRule="auto"/>
        <w:ind w:left="0" w:right="47" w:firstLine="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5591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3BE1A0B" w14:textId="77777777" w:rsidR="00DC72FA" w:rsidRPr="0075591B" w:rsidRDefault="00DC72FA" w:rsidP="00DC72FA">
      <w:pPr>
        <w:rPr>
          <w:rFonts w:ascii="Angsana New" w:hAnsi="Angsana New"/>
          <w:sz w:val="30"/>
          <w:szCs w:val="30"/>
          <w:cs/>
          <w:lang w:val="th-TH"/>
        </w:rPr>
      </w:pPr>
    </w:p>
    <w:p w14:paraId="7EF9D80E" w14:textId="77777777" w:rsidR="00E239CE" w:rsidRPr="0075591B" w:rsidRDefault="00030124" w:rsidP="00DC7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</w:rPr>
        <w:tab/>
      </w:r>
      <w:r w:rsidRPr="0075591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445BD3" w:rsidRPr="0075591B">
        <w:rPr>
          <w:rFonts w:ascii="Angsana New" w:hAnsi="Angsana New"/>
          <w:sz w:val="30"/>
          <w:szCs w:val="30"/>
          <w:cs/>
        </w:rPr>
        <w:t>ในงบกระแสเงินสด</w:t>
      </w:r>
      <w:r w:rsidRPr="0075591B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</w:t>
      </w:r>
      <w:r w:rsidR="00346044" w:rsidRPr="0075591B">
        <w:rPr>
          <w:rFonts w:ascii="Angsana New" w:hAnsi="Angsana New" w:hint="cs"/>
          <w:sz w:val="30"/>
          <w:szCs w:val="30"/>
          <w:cs/>
        </w:rPr>
        <w:t xml:space="preserve">      </w:t>
      </w:r>
      <w:r w:rsidRPr="0075591B">
        <w:rPr>
          <w:rFonts w:ascii="Angsana New" w:hAnsi="Angsana New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</w:t>
      </w:r>
      <w:r w:rsidR="00346044" w:rsidRPr="0075591B">
        <w:rPr>
          <w:rFonts w:ascii="Angsana New" w:hAnsi="Angsana New"/>
          <w:sz w:val="30"/>
          <w:szCs w:val="30"/>
          <w:cs/>
        </w:rPr>
        <w:t>งจะต้องชำระคืนเมื่อทวงถามถือเป็น</w:t>
      </w:r>
      <w:r w:rsidRPr="0075591B">
        <w:rPr>
          <w:rFonts w:ascii="Angsana New" w:hAnsi="Angsana New"/>
          <w:sz w:val="30"/>
          <w:szCs w:val="30"/>
          <w:cs/>
        </w:rPr>
        <w:t>ส่วนหนึ่งของกิจกรรมจัดหาเงินในงบกระแสเงินสด</w:t>
      </w:r>
    </w:p>
    <w:p w14:paraId="51E29CE7" w14:textId="77777777" w:rsidR="00E14DDA" w:rsidRPr="0075591B" w:rsidRDefault="00E14DDA" w:rsidP="00DC7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DAA21A8" w14:textId="033E1AE9" w:rsidR="00D75094" w:rsidRPr="00D75094" w:rsidRDefault="00030124" w:rsidP="00D75094">
      <w:pPr>
        <w:pStyle w:val="BodyText2"/>
        <w:numPr>
          <w:ilvl w:val="1"/>
          <w:numId w:val="16"/>
        </w:numPr>
        <w:tabs>
          <w:tab w:val="clear" w:pos="518"/>
        </w:tabs>
        <w:spacing w:line="240" w:lineRule="atLeast"/>
        <w:ind w:right="47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ลูกหนี้การค้</w:t>
      </w:r>
      <w:r w:rsidR="00725852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า</w:t>
      </w:r>
      <w:r w:rsidR="00D75094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และ</w:t>
      </w:r>
      <w:r w:rsidRPr="0075591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ลูกหนี้อื่น</w:t>
      </w:r>
    </w:p>
    <w:p w14:paraId="02DA1EC6" w14:textId="77777777" w:rsidR="00030124" w:rsidRPr="0075591B" w:rsidRDefault="00D75094" w:rsidP="00D75094">
      <w:pPr>
        <w:pStyle w:val="BodyText2"/>
        <w:spacing w:line="240" w:lineRule="atLeast"/>
        <w:ind w:left="518" w:right="47" w:firstLine="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</w:rPr>
        <w:t xml:space="preserve"> </w:t>
      </w:r>
    </w:p>
    <w:p w14:paraId="04DB4569" w14:textId="77777777" w:rsidR="00725852" w:rsidRPr="00D75094" w:rsidRDefault="00725852" w:rsidP="0072585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75094">
        <w:rPr>
          <w:rFonts w:ascii="Angsana New" w:hAnsi="Angsana New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</w:p>
    <w:p w14:paraId="6B027874" w14:textId="77777777" w:rsidR="00725852" w:rsidRPr="001A522B" w:rsidRDefault="00725852" w:rsidP="0072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A2DC350" w14:textId="2619B857" w:rsidR="005B6902" w:rsidRDefault="00A948B1" w:rsidP="00A948B1">
      <w:pPr>
        <w:pStyle w:val="ListParagraph"/>
        <w:ind w:left="518"/>
        <w:jc w:val="thaiDistribute"/>
        <w:rPr>
          <w:rFonts w:ascii="Angsana New" w:hAnsi="Angsana New"/>
          <w:sz w:val="30"/>
          <w:szCs w:val="30"/>
        </w:rPr>
      </w:pPr>
      <w:r w:rsidRPr="00A948B1">
        <w:rPr>
          <w:rFonts w:ascii="Angsana New" w:hAnsi="Angsana New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Pr="00A948B1">
        <w:rPr>
          <w:rFonts w:ascii="Angsana New" w:hAnsi="Angsana New"/>
          <w:i/>
          <w:iCs/>
          <w:sz w:val="30"/>
          <w:szCs w:val="30"/>
        </w:rPr>
        <w:t xml:space="preserve">(2562: </w:t>
      </w:r>
      <w:r w:rsidRPr="00A948B1">
        <w:rPr>
          <w:rFonts w:ascii="Angsana New" w:hAnsi="Angsana New"/>
          <w:i/>
          <w:iCs/>
          <w:sz w:val="30"/>
          <w:szCs w:val="30"/>
          <w:cs/>
        </w:rPr>
        <w:t>ค่าเผื่อหนี้สงสัยจะสูญ)</w:t>
      </w:r>
      <w:r w:rsidRPr="00A948B1">
        <w:rPr>
          <w:rFonts w:ascii="Angsana New" w:hAnsi="Angsana New"/>
          <w:sz w:val="30"/>
          <w:szCs w:val="30"/>
          <w:cs/>
        </w:rPr>
        <w:t xml:space="preserve">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43C1ABEF" w14:textId="5653779E" w:rsidR="00A66BCD" w:rsidRDefault="00A6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F50A695" w14:textId="758180B8" w:rsidR="00030124" w:rsidRPr="0075591B" w:rsidRDefault="00030124" w:rsidP="00ED7479">
      <w:pPr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5591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สินค้าคงเหลือ</w:t>
      </w:r>
    </w:p>
    <w:p w14:paraId="64137D17" w14:textId="77777777" w:rsidR="006C2638" w:rsidRPr="0075591B" w:rsidRDefault="006C2638" w:rsidP="00DC7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B2C8D3" w14:textId="77777777" w:rsidR="00030124" w:rsidRPr="0075591B" w:rsidRDefault="00030124" w:rsidP="00DC7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75591B">
        <w:rPr>
          <w:rFonts w:ascii="Angsana New" w:hAnsi="Angsana New"/>
          <w:i/>
          <w:iCs/>
          <w:sz w:val="30"/>
          <w:szCs w:val="30"/>
        </w:rPr>
        <w:tab/>
      </w:r>
      <w:r w:rsidRPr="0075591B">
        <w:rPr>
          <w:rFonts w:ascii="Angsana New" w:hAnsi="Angsana New"/>
          <w:sz w:val="30"/>
          <w:szCs w:val="30"/>
          <w:cs/>
        </w:rPr>
        <w:t>สินค้าคงเหลือ</w:t>
      </w:r>
      <w:r w:rsidR="00B63F95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75591B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17CF2EF5" w14:textId="77777777" w:rsidR="00030124" w:rsidRPr="0075591B" w:rsidRDefault="00030124" w:rsidP="00DC72FA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02491A7D" w14:textId="77777777" w:rsidR="00030124" w:rsidRDefault="00030124" w:rsidP="00DC7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</w:rPr>
        <w:tab/>
      </w:r>
      <w:r w:rsidRPr="0075591B">
        <w:rPr>
          <w:rFonts w:ascii="Angsana New" w:hAnsi="Angsana New"/>
          <w:sz w:val="30"/>
          <w:szCs w:val="30"/>
          <w:cs/>
        </w:rPr>
        <w:t>ต้นทุนของสินค้าสำเร็จรูปและงานระหว่างผลิตคำนวณโดยใช้วิธี</w:t>
      </w:r>
      <w:r w:rsidR="00DE0942" w:rsidRPr="0075591B">
        <w:rPr>
          <w:rFonts w:ascii="Angsana New" w:hAnsi="Angsana New"/>
          <w:sz w:val="30"/>
          <w:szCs w:val="30"/>
          <w:cs/>
        </w:rPr>
        <w:t>ถัวเฉลี่ย สำหรับวัตถุดิบ</w:t>
      </w:r>
      <w:r w:rsidR="00A66352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วัสดุโรงงาน</w:t>
      </w:r>
      <w:r w:rsidR="00A66352">
        <w:rPr>
          <w:rFonts w:ascii="Angsana New" w:hAnsi="Angsana New" w:hint="cs"/>
          <w:sz w:val="30"/>
          <w:szCs w:val="30"/>
          <w:cs/>
        </w:rPr>
        <w:t>และอะไหล่เครื่องจักร</w:t>
      </w:r>
      <w:r w:rsidRPr="0075591B">
        <w:rPr>
          <w:rFonts w:ascii="Angsana New" w:hAnsi="Angsana New"/>
          <w:sz w:val="30"/>
          <w:szCs w:val="30"/>
          <w:cs/>
        </w:rPr>
        <w:t>คำนวณโดยใช้วิธีเข้าก่อนออกก่อน ต้นทุน</w:t>
      </w:r>
      <w:r w:rsidR="00F26213" w:rsidRPr="0075591B">
        <w:rPr>
          <w:rFonts w:ascii="Angsana New" w:hAnsi="Angsana New"/>
          <w:sz w:val="30"/>
          <w:szCs w:val="30"/>
          <w:cs/>
        </w:rPr>
        <w:t>ของ</w:t>
      </w:r>
      <w:r w:rsidRPr="0075591B">
        <w:rPr>
          <w:rFonts w:ascii="Angsana New" w:hAnsi="Angsana New"/>
          <w:sz w:val="30"/>
          <w:szCs w:val="30"/>
          <w:cs/>
        </w:rPr>
        <w:t>สินค้า</w:t>
      </w:r>
      <w:r w:rsidR="00F26213" w:rsidRPr="0075591B">
        <w:rPr>
          <w:rFonts w:ascii="Angsana New" w:hAnsi="Angsana New"/>
          <w:sz w:val="30"/>
          <w:szCs w:val="30"/>
          <w:cs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ประกอบด้วย</w:t>
      </w:r>
      <w:r w:rsidR="00F26213" w:rsidRPr="0075591B">
        <w:rPr>
          <w:rFonts w:ascii="Angsana New" w:hAnsi="Angsana New"/>
          <w:sz w:val="30"/>
          <w:szCs w:val="30"/>
          <w:cs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 xml:space="preserve">ต้นทุนที่ซื้อ </w:t>
      </w:r>
      <w:r w:rsidR="00B02A77" w:rsidRPr="0075591B">
        <w:rPr>
          <w:rFonts w:ascii="Angsana New" w:hAnsi="Angsana New"/>
          <w:sz w:val="30"/>
          <w:szCs w:val="30"/>
          <w:cs/>
        </w:rPr>
        <w:t>ต้นทุนแปลงสภาพ</w:t>
      </w:r>
      <w:r w:rsidRPr="0075591B">
        <w:rPr>
          <w:rFonts w:ascii="Angsana New" w:hAnsi="Angsana New"/>
          <w:sz w:val="30"/>
          <w:szCs w:val="30"/>
          <w:cs/>
        </w:rPr>
        <w:t xml:space="preserve"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</w:t>
      </w:r>
      <w:r w:rsidR="008E62F8">
        <w:rPr>
          <w:rFonts w:ascii="Angsana New" w:hAnsi="Angsana New" w:hint="cs"/>
          <w:sz w:val="30"/>
          <w:szCs w:val="30"/>
          <w:cs/>
        </w:rPr>
        <w:t xml:space="preserve">คำนวณโดยการใช้ต้นทุนมาตรฐานซึ่งได้รับการปรับปรุงให้ใกล้เคียงกับราคาทุนถัวเฉลี่ย </w:t>
      </w:r>
      <w:r w:rsidRPr="0075591B">
        <w:rPr>
          <w:rFonts w:ascii="Angsana New" w:hAnsi="Angsana New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4AFDC532" w14:textId="1DC7FB97" w:rsidR="004C1719" w:rsidRDefault="00030124" w:rsidP="00E83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</w:rPr>
        <w:lastRenderedPageBreak/>
        <w:tab/>
      </w:r>
      <w:r w:rsidRPr="0075591B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9B6AE2" w:rsidRPr="0075591B">
        <w:rPr>
          <w:rFonts w:ascii="Angsana New" w:hAnsi="Angsana New"/>
          <w:sz w:val="30"/>
          <w:szCs w:val="30"/>
          <w:cs/>
        </w:rPr>
        <w:t>โดยประมาณ</w:t>
      </w:r>
      <w:r w:rsidRPr="0075591B">
        <w:rPr>
          <w:rFonts w:ascii="Angsana New" w:hAnsi="Angsana New"/>
          <w:sz w:val="30"/>
          <w:szCs w:val="30"/>
          <w:cs/>
        </w:rPr>
        <w:t xml:space="preserve">ในการขาย </w:t>
      </w:r>
    </w:p>
    <w:p w14:paraId="0482FCCA" w14:textId="77777777" w:rsidR="004C1719" w:rsidRPr="0075591B" w:rsidRDefault="004C1719" w:rsidP="004C1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7EEFFDD8" w14:textId="77777777" w:rsidR="00A459F1" w:rsidRPr="0075591B" w:rsidRDefault="005F1481" w:rsidP="00ED7479">
      <w:pPr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75591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57EA5468" w14:textId="77777777" w:rsidR="00396BF0" w:rsidRPr="0075591B" w:rsidRDefault="00396BF0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3B50D3F" w14:textId="77777777" w:rsidR="00396BF0" w:rsidRPr="0075591B" w:rsidRDefault="00396BF0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63CA0034" w14:textId="77777777" w:rsidR="00E14DDA" w:rsidRDefault="00E14DDA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76AE52" w14:textId="77777777" w:rsidR="00803E69" w:rsidRPr="00856EA0" w:rsidRDefault="00803E69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อสังหาริมทรัพย์เพื่อการ</w:t>
      </w:r>
      <w:r w:rsidRPr="00856EA0">
        <w:rPr>
          <w:rFonts w:ascii="Angsana New" w:hAnsi="Angsana New"/>
          <w:sz w:val="30"/>
          <w:szCs w:val="30"/>
          <w:cs/>
        </w:rPr>
        <w:t>ลงทุน</w:t>
      </w:r>
      <w:r w:rsidR="00696967" w:rsidRPr="00856EA0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856EA0">
        <w:rPr>
          <w:rFonts w:ascii="Angsana New" w:hAnsi="Angsana New"/>
          <w:sz w:val="30"/>
          <w:szCs w:val="30"/>
          <w:cs/>
        </w:rPr>
        <w:t>ราคาทุน</w:t>
      </w:r>
      <w:r w:rsidR="007B741B" w:rsidRPr="00856EA0">
        <w:rPr>
          <w:rFonts w:ascii="Angsana New" w:hAnsi="Angsana New"/>
          <w:sz w:val="30"/>
          <w:szCs w:val="30"/>
          <w:cs/>
        </w:rPr>
        <w:t>และขาดทุนจากการด้อยค่า</w:t>
      </w:r>
    </w:p>
    <w:p w14:paraId="7F0A5B0C" w14:textId="77777777" w:rsidR="005C432F" w:rsidRPr="00856EA0" w:rsidRDefault="005C432F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53E4B4" w14:textId="1A212EBE" w:rsidR="00B60A0A" w:rsidRDefault="00C74C74" w:rsidP="00B60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6EA0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  <w:r w:rsidR="00D84F46" w:rsidRPr="00856EA0">
        <w:rPr>
          <w:rFonts w:ascii="Angsana New" w:hAnsi="Angsana New"/>
          <w:sz w:val="30"/>
          <w:szCs w:val="30"/>
        </w:rPr>
        <w:t xml:space="preserve"> </w:t>
      </w:r>
    </w:p>
    <w:p w14:paraId="060AFA41" w14:textId="77777777" w:rsidR="004852BE" w:rsidRDefault="004852BE" w:rsidP="00B60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25AA8E" w14:textId="2E225073" w:rsidR="00014104" w:rsidRPr="00856EA0" w:rsidRDefault="00014104" w:rsidP="00B60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14104">
        <w:rPr>
          <w:rFonts w:ascii="Angsana New" w:hAnsi="Angsana New"/>
          <w:sz w:val="30"/>
          <w:szCs w:val="30"/>
          <w:cs/>
        </w:rPr>
        <w:t>กำไร</w:t>
      </w:r>
      <w:r w:rsidRPr="00014104">
        <w:rPr>
          <w:rFonts w:ascii="Angsana New" w:hAnsi="Angsana New" w:hint="cs"/>
          <w:sz w:val="30"/>
          <w:szCs w:val="30"/>
          <w:cs/>
        </w:rPr>
        <w:t>หรือ</w:t>
      </w:r>
      <w:r w:rsidRPr="00014104">
        <w:rPr>
          <w:rFonts w:ascii="Angsana New" w:hAnsi="Angsana New"/>
          <w:sz w:val="30"/>
          <w:szCs w:val="30"/>
          <w:cs/>
        </w:rPr>
        <w:t>ขาดทุนจากการจำหน่ายอสังหาริมทรัพย์เพื่อการลงทุน</w:t>
      </w:r>
      <w:r w:rsidRPr="00014104">
        <w:rPr>
          <w:rFonts w:ascii="Angsana New" w:hAnsi="Angsana New" w:hint="cs"/>
          <w:sz w:val="30"/>
          <w:szCs w:val="30"/>
          <w:cs/>
        </w:rPr>
        <w:t>คือผลต่าง</w:t>
      </w:r>
      <w:r w:rsidRPr="00014104">
        <w:rPr>
          <w:rFonts w:ascii="Angsana New" w:hAnsi="Angsana New"/>
          <w:sz w:val="30"/>
          <w:szCs w:val="30"/>
          <w:cs/>
        </w:rPr>
        <w:t>ระหว่าง</w:t>
      </w:r>
      <w:r w:rsidRPr="00014104">
        <w:rPr>
          <w:rFonts w:ascii="Angsana New" w:hAnsi="Angsana New" w:hint="cs"/>
          <w:sz w:val="30"/>
          <w:szCs w:val="30"/>
          <w:cs/>
        </w:rPr>
        <w:t>สิ่งตอบแทนสุทธิที่</w:t>
      </w:r>
      <w:r w:rsidRPr="00014104">
        <w:rPr>
          <w:rFonts w:ascii="Angsana New" w:hAnsi="Angsana New"/>
          <w:sz w:val="30"/>
          <w:szCs w:val="30"/>
          <w:cs/>
        </w:rPr>
        <w:t>ได้รับจากการ</w:t>
      </w:r>
      <w:r w:rsidRPr="00014104">
        <w:rPr>
          <w:rFonts w:ascii="Angsana New" w:hAnsi="Angsana New" w:hint="cs"/>
          <w:sz w:val="30"/>
          <w:szCs w:val="30"/>
          <w:cs/>
        </w:rPr>
        <w:t>จำหน่าย</w:t>
      </w:r>
      <w:r w:rsidRPr="00014104">
        <w:rPr>
          <w:rFonts w:ascii="Angsana New" w:hAnsi="Angsana New"/>
          <w:sz w:val="30"/>
          <w:szCs w:val="30"/>
          <w:cs/>
        </w:rPr>
        <w:t>กับมูลค่าตามบัญชีของอสังหาริมทรัพย์เพื่อการลงทุน</w:t>
      </w:r>
      <w:r w:rsidRPr="00014104">
        <w:rPr>
          <w:rFonts w:ascii="Angsana New" w:hAnsi="Angsana New" w:hint="cs"/>
          <w:sz w:val="30"/>
          <w:szCs w:val="30"/>
          <w:cs/>
        </w:rPr>
        <w:t>โดยรับรู้ในกำไรหรือขาดทุน</w:t>
      </w:r>
    </w:p>
    <w:p w14:paraId="6C79A547" w14:textId="7F41215B" w:rsidR="00AA2C94" w:rsidRDefault="00AA2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C69779" w14:textId="4D05EA77" w:rsidR="00E239CE" w:rsidRPr="00856EA0" w:rsidRDefault="00E239CE" w:rsidP="00ED7479">
      <w:pPr>
        <w:pStyle w:val="a4"/>
        <w:numPr>
          <w:ilvl w:val="1"/>
          <w:numId w:val="16"/>
        </w:numPr>
        <w:tabs>
          <w:tab w:val="clear" w:pos="518"/>
          <w:tab w:val="clear" w:pos="108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56EA0">
        <w:rPr>
          <w:rFonts w:ascii="Angsana New" w:hAnsi="Angsana New" w:cs="Angsana New" w:hint="cs"/>
          <w:b/>
          <w:bCs/>
          <w:i/>
          <w:iCs/>
          <w:cs/>
        </w:rPr>
        <w:t xml:space="preserve">ที่ดิน </w:t>
      </w:r>
      <w:r w:rsidRPr="00856EA0">
        <w:rPr>
          <w:rFonts w:ascii="Angsana New" w:hAnsi="Angsana New" w:cs="Angsana New" w:hint="cs"/>
          <w:b/>
          <w:bCs/>
          <w:i/>
          <w:iCs/>
          <w:cs/>
          <w:lang w:val="en-US"/>
        </w:rPr>
        <w:t>อาคารและอุปกรณ์</w:t>
      </w:r>
    </w:p>
    <w:p w14:paraId="0AADA80B" w14:textId="77777777" w:rsidR="000A1E5A" w:rsidRPr="00856EA0" w:rsidRDefault="000A1E5A" w:rsidP="000A1E5A">
      <w:pPr>
        <w:pStyle w:val="a4"/>
        <w:tabs>
          <w:tab w:val="clear" w:pos="1080"/>
        </w:tabs>
        <w:spacing w:line="240" w:lineRule="atLeast"/>
        <w:ind w:left="518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4314727B" w14:textId="77777777" w:rsidR="00D94BAC" w:rsidRPr="00856EA0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56EA0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0278B347" w14:textId="77777777" w:rsidR="00D94BAC" w:rsidRPr="00856EA0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6B824F0E" w14:textId="77777777" w:rsidR="00D94BAC" w:rsidRPr="00856EA0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56EA0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11FC8FF" w14:textId="77777777" w:rsidR="00D94BAC" w:rsidRPr="00856EA0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3B6EA140" w14:textId="77777777" w:rsidR="00D94BAC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6EA0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F227F9" w:rsidRPr="00856EA0">
        <w:rPr>
          <w:rFonts w:ascii="Angsana New" w:hAnsi="Angsana New" w:hint="cs"/>
          <w:sz w:val="30"/>
          <w:szCs w:val="30"/>
          <w:cs/>
        </w:rPr>
        <w:t>วัดมูลค่า</w:t>
      </w:r>
      <w:r w:rsidRPr="00856EA0">
        <w:rPr>
          <w:rFonts w:ascii="Angsana New" w:hAnsi="Angsana New"/>
          <w:sz w:val="30"/>
          <w:szCs w:val="30"/>
          <w:cs/>
        </w:rPr>
        <w:t>ด้วยราคา</w:t>
      </w:r>
      <w:r w:rsidRPr="0075591B">
        <w:rPr>
          <w:rFonts w:ascii="Angsana New" w:hAnsi="Angsana New"/>
          <w:sz w:val="30"/>
          <w:szCs w:val="30"/>
          <w:cs/>
        </w:rPr>
        <w:t xml:space="preserve">ทุนหักค่าเสื่อมราคาสะสมและขาดทุนจากการด้อยค่า </w:t>
      </w:r>
    </w:p>
    <w:p w14:paraId="1E2CDA16" w14:textId="77777777" w:rsidR="0044437F" w:rsidRPr="0075591B" w:rsidRDefault="0044437F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B74806" w14:textId="77777777" w:rsidR="00D94BAC" w:rsidRPr="0075591B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แรงงานทางตรง และต้นทุนทางตรง</w:t>
      </w:r>
      <w:proofErr w:type="spellStart"/>
      <w:r w:rsidRPr="0075591B">
        <w:rPr>
          <w:rFonts w:ascii="Angsana New" w:hAnsi="Angsana New"/>
          <w:sz w:val="30"/>
          <w:szCs w:val="30"/>
          <w:cs/>
        </w:rPr>
        <w:t>อื่นๆ</w:t>
      </w:r>
      <w:proofErr w:type="spellEnd"/>
      <w:r w:rsidRPr="0075591B">
        <w:rPr>
          <w:rFonts w:ascii="Angsana New" w:hAnsi="Angsana New"/>
          <w:sz w:val="30"/>
          <w:szCs w:val="30"/>
          <w:cs/>
        </w:rPr>
        <w:t xml:space="preserve">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การขนย้าย</w:t>
      </w:r>
      <w:r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</w:t>
      </w:r>
      <w:r w:rsidR="005040C4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</w:t>
      </w:r>
      <w:r w:rsidRPr="0075591B">
        <w:rPr>
          <w:rFonts w:ascii="Angsana New" w:hAnsi="Angsana New" w:hint="cs"/>
          <w:sz w:val="30"/>
          <w:szCs w:val="30"/>
          <w:cs/>
        </w:rPr>
        <w:t>ิ์</w:t>
      </w:r>
      <w:r w:rsidRPr="0075591B">
        <w:rPr>
          <w:rFonts w:ascii="Angsana New" w:hAnsi="Angsana New"/>
          <w:sz w:val="30"/>
          <w:szCs w:val="30"/>
          <w:cs/>
        </w:rPr>
        <w:t>ซอฟ</w:t>
      </w:r>
      <w:r w:rsidRPr="0075591B">
        <w:rPr>
          <w:rFonts w:ascii="Angsana New" w:hAnsi="Angsana New" w:hint="cs"/>
          <w:sz w:val="30"/>
          <w:szCs w:val="30"/>
          <w:cs/>
        </w:rPr>
        <w:t>ต์</w:t>
      </w:r>
      <w:r w:rsidRPr="0075591B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</w:t>
      </w:r>
      <w:r w:rsidRPr="0075591B">
        <w:rPr>
          <w:rFonts w:ascii="Angsana New" w:hAnsi="Angsana New" w:hint="cs"/>
          <w:sz w:val="30"/>
          <w:szCs w:val="30"/>
          <w:cs/>
        </w:rPr>
        <w:t>ิ์</w:t>
      </w:r>
      <w:r w:rsidRPr="0075591B">
        <w:rPr>
          <w:rFonts w:ascii="Angsana New" w:hAnsi="Angsana New"/>
          <w:sz w:val="30"/>
          <w:szCs w:val="30"/>
          <w:cs/>
        </w:rPr>
        <w:t>ซอฟ</w:t>
      </w:r>
      <w:r w:rsidRPr="0075591B">
        <w:rPr>
          <w:rFonts w:ascii="Angsana New" w:hAnsi="Angsana New" w:hint="cs"/>
          <w:sz w:val="30"/>
          <w:szCs w:val="30"/>
          <w:cs/>
        </w:rPr>
        <w:t>ต์</w:t>
      </w:r>
      <w:r w:rsidRPr="0075591B">
        <w:rPr>
          <w:rFonts w:ascii="Angsana New" w:hAnsi="Angsana New"/>
          <w:sz w:val="30"/>
          <w:szCs w:val="30"/>
          <w:cs/>
        </w:rPr>
        <w:t>แวร์นั้นให้ถือว่า ลิขสิทธ</w:t>
      </w:r>
      <w:r w:rsidRPr="0075591B">
        <w:rPr>
          <w:rFonts w:ascii="Angsana New" w:hAnsi="Angsana New" w:hint="cs"/>
          <w:sz w:val="30"/>
          <w:szCs w:val="30"/>
          <w:cs/>
        </w:rPr>
        <w:t>ิ์</w:t>
      </w:r>
      <w:r w:rsidRPr="0075591B">
        <w:rPr>
          <w:rFonts w:ascii="Angsana New" w:hAnsi="Angsana New"/>
          <w:sz w:val="30"/>
          <w:szCs w:val="30"/>
          <w:cs/>
        </w:rPr>
        <w:t>ซอฟ</w:t>
      </w:r>
      <w:r w:rsidRPr="0075591B">
        <w:rPr>
          <w:rFonts w:ascii="Angsana New" w:hAnsi="Angsana New" w:hint="cs"/>
          <w:sz w:val="30"/>
          <w:szCs w:val="30"/>
          <w:cs/>
        </w:rPr>
        <w:t>ต์</w:t>
      </w:r>
      <w:r w:rsidRPr="0075591B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  <w:r w:rsidRPr="0075591B">
        <w:rPr>
          <w:rFonts w:ascii="Angsana New" w:hAnsi="Angsana New"/>
          <w:sz w:val="30"/>
          <w:szCs w:val="30"/>
        </w:rPr>
        <w:t xml:space="preserve"> </w:t>
      </w:r>
    </w:p>
    <w:p w14:paraId="4752D357" w14:textId="77777777" w:rsidR="00D94BAC" w:rsidRPr="0075591B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4F827D2E" w14:textId="77777777" w:rsidR="00D94BAC" w:rsidRPr="00F27D0E" w:rsidRDefault="00D94BAC" w:rsidP="00F2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7D0E">
        <w:rPr>
          <w:rFonts w:ascii="Angsana New" w:hAnsi="Angsana New"/>
          <w:sz w:val="30"/>
          <w:szCs w:val="30"/>
          <w:cs/>
        </w:rPr>
        <w:lastRenderedPageBreak/>
        <w:t>ส่วนประกอบของรายการที่ดิน</w:t>
      </w:r>
      <w:r w:rsidRPr="00F27D0E">
        <w:rPr>
          <w:rFonts w:ascii="Angsana New" w:hAnsi="Angsana New"/>
          <w:sz w:val="30"/>
          <w:szCs w:val="30"/>
        </w:rPr>
        <w:t xml:space="preserve"> </w:t>
      </w:r>
      <w:r w:rsidRPr="00F27D0E">
        <w:rPr>
          <w:rFonts w:ascii="Angsana New" w:hAnsi="Angsana New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F27D0E">
        <w:rPr>
          <w:rFonts w:ascii="Angsana New" w:hAnsi="Angsana New"/>
          <w:sz w:val="30"/>
          <w:szCs w:val="30"/>
        </w:rPr>
        <w:t xml:space="preserve"> </w:t>
      </w:r>
    </w:p>
    <w:p w14:paraId="5C093FFA" w14:textId="77777777" w:rsidR="00C71904" w:rsidRDefault="00C71904" w:rsidP="000A1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E833BB" w14:textId="77777777" w:rsidR="000A1E5A" w:rsidRDefault="00D94BAC" w:rsidP="000A1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B25A1">
        <w:rPr>
          <w:rFonts w:ascii="Angsana New" w:hAnsi="Angsana New" w:hint="cs"/>
          <w:sz w:val="30"/>
          <w:szCs w:val="30"/>
          <w:cs/>
        </w:rPr>
        <w:t>กำไรหรือ</w:t>
      </w:r>
      <w:r>
        <w:rPr>
          <w:rFonts w:ascii="Angsana New" w:hAnsi="Angsana New" w:hint="cs"/>
          <w:sz w:val="30"/>
          <w:szCs w:val="30"/>
          <w:cs/>
        </w:rPr>
        <w:t>ขาดทุนจากการจำหน่ายที่ดิน อาคาร</w:t>
      </w:r>
      <w:r w:rsidRPr="00EB25A1">
        <w:rPr>
          <w:rFonts w:ascii="Angsana New" w:hAnsi="Angsana New" w:hint="cs"/>
          <w:sz w:val="30"/>
          <w:szCs w:val="30"/>
          <w:cs/>
        </w:rPr>
        <w:t>และอุปกรณ์ คือผลต่างระหว่างสิ่งตอบแทนสุทธิที่ได้รับจาก</w:t>
      </w:r>
      <w:r w:rsidR="00DF2973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EB25A1">
        <w:rPr>
          <w:rFonts w:ascii="Angsana New" w:hAnsi="Angsana New" w:hint="cs"/>
          <w:sz w:val="30"/>
          <w:szCs w:val="30"/>
          <w:cs/>
        </w:rPr>
        <w:t>การจำหน่ายก</w:t>
      </w:r>
      <w:r>
        <w:rPr>
          <w:rFonts w:ascii="Angsana New" w:hAnsi="Angsana New" w:hint="cs"/>
          <w:sz w:val="30"/>
          <w:szCs w:val="30"/>
          <w:cs/>
        </w:rPr>
        <w:t>ับมูลค่าตามบัญชีของที่ดิน อาคาร</w:t>
      </w:r>
      <w:r w:rsidRPr="00EB25A1">
        <w:rPr>
          <w:rFonts w:ascii="Angsana New" w:hAnsi="Angsana New" w:hint="cs"/>
          <w:sz w:val="30"/>
          <w:szCs w:val="30"/>
          <w:cs/>
        </w:rPr>
        <w:t xml:space="preserve">และอุปกรณ์ </w:t>
      </w:r>
      <w:r w:rsidRPr="00856EA0">
        <w:rPr>
          <w:rFonts w:ascii="Angsana New" w:hAnsi="Angsana New" w:hint="cs"/>
          <w:sz w:val="30"/>
          <w:szCs w:val="30"/>
          <w:cs/>
        </w:rPr>
        <w:t>โดย</w:t>
      </w:r>
      <w:r w:rsidR="00696967" w:rsidRPr="00856EA0">
        <w:rPr>
          <w:rFonts w:ascii="Angsana New" w:hAnsi="Angsana New" w:hint="cs"/>
          <w:sz w:val="30"/>
          <w:szCs w:val="30"/>
          <w:cs/>
        </w:rPr>
        <w:t>รับรู้ในกำไรหรือขาดทุน</w:t>
      </w:r>
      <w:r w:rsidRPr="00EB25A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D88275E" w14:textId="0441B8FD" w:rsidR="001F608F" w:rsidRDefault="001F6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B5B23E8" w14:textId="7700C556" w:rsidR="00D94BAC" w:rsidRPr="0075591B" w:rsidRDefault="00D94BAC" w:rsidP="00E14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75591B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27D3E31" w14:textId="77777777" w:rsidR="00D94BAC" w:rsidRPr="0075591B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9C7BF81" w14:textId="77777777" w:rsidR="00D94BAC" w:rsidRDefault="00D94BAC" w:rsidP="00D94BAC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75591B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75591B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75591B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75591B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75591B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</w:t>
      </w:r>
      <w:r w:rsidRPr="0075591B">
        <w:rPr>
          <w:rFonts w:ascii="Angsana New" w:hAnsi="Angsana New" w:cs="Angsana New"/>
          <w:sz w:val="30"/>
          <w:szCs w:val="30"/>
          <w:cs/>
        </w:rPr>
        <w:t>กำไร</w:t>
      </w:r>
      <w:r w:rsidRPr="0075591B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75591B">
        <w:rPr>
          <w:rFonts w:ascii="Angsana New" w:hAnsi="Angsana New" w:cs="Angsana New"/>
          <w:sz w:val="30"/>
          <w:szCs w:val="30"/>
          <w:cs/>
        </w:rPr>
        <w:t>ขาดทุน</w:t>
      </w:r>
      <w:r w:rsidRPr="0075591B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เมื่อเกิดขึ้น</w:t>
      </w:r>
    </w:p>
    <w:p w14:paraId="7F0AB2AB" w14:textId="77777777" w:rsidR="00853DFD" w:rsidRPr="0075591B" w:rsidRDefault="00853DFD" w:rsidP="00D94BAC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58753F3C" w14:textId="00A9AC7A" w:rsidR="00D94BAC" w:rsidRPr="0075591B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5591B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2507B70B" w14:textId="77777777" w:rsidR="00D94BAC" w:rsidRPr="0075591B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3405D718" w14:textId="77777777" w:rsidR="00D94BAC" w:rsidRPr="0075591B" w:rsidRDefault="00D94BAC" w:rsidP="00D94BAC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5591B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75591B">
        <w:rPr>
          <w:rFonts w:ascii="Angsana New" w:hAnsi="Angsana New" w:cs="Angsana New"/>
          <w:sz w:val="30"/>
          <w:szCs w:val="30"/>
        </w:rPr>
        <w:t xml:space="preserve"> </w:t>
      </w:r>
      <w:r w:rsidRPr="0075591B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5F19931A" w14:textId="77777777" w:rsidR="002C45F6" w:rsidRPr="0075591B" w:rsidRDefault="002C45F6" w:rsidP="00D94BAC">
      <w:pPr>
        <w:pStyle w:val="Default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732D2F0C" w14:textId="77777777" w:rsidR="00D94BAC" w:rsidRPr="0075591B" w:rsidRDefault="00D94BAC" w:rsidP="00F2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75591B">
        <w:rPr>
          <w:rFonts w:ascii="Angsana New" w:hAnsi="Angsana New" w:hint="cs"/>
          <w:sz w:val="30"/>
          <w:szCs w:val="30"/>
          <w:cs/>
        </w:rPr>
        <w:t>หรือ</w:t>
      </w:r>
      <w:r w:rsidRPr="0075591B">
        <w:rPr>
          <w:rFonts w:ascii="Angsana New" w:hAnsi="Angsana New"/>
          <w:sz w:val="30"/>
          <w:szCs w:val="30"/>
          <w:cs/>
        </w:rPr>
        <w:t>ขาดทุนคำนวณโดยวิธีเส้นตรงตามเกณฑ์</w:t>
      </w:r>
      <w:r w:rsidRPr="0021055A">
        <w:rPr>
          <w:rFonts w:ascii="Angsana New" w:hAnsi="Angsana New"/>
          <w:sz w:val="30"/>
          <w:szCs w:val="30"/>
          <w:cs/>
        </w:rPr>
        <w:t>อายุการให้ประโยชน์</w:t>
      </w:r>
      <w:r w:rsidRPr="0075591B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ประมาณการ</w:t>
      </w:r>
      <w:r w:rsidRPr="0021055A">
        <w:rPr>
          <w:rFonts w:ascii="Angsana New" w:hAnsi="Angsana New"/>
          <w:sz w:val="30"/>
          <w:szCs w:val="30"/>
          <w:cs/>
        </w:rPr>
        <w:t>อายุการให้ประโยชน์</w:t>
      </w:r>
      <w:r w:rsidRPr="0075591B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2772E110" w14:textId="77777777" w:rsidR="003F48CC" w:rsidRPr="0021055A" w:rsidRDefault="003F48CC">
      <w:pPr>
        <w:rPr>
          <w:sz w:val="22"/>
          <w:szCs w:val="22"/>
        </w:rPr>
      </w:pPr>
    </w:p>
    <w:tbl>
      <w:tblPr>
        <w:tblpPr w:leftFromText="180" w:rightFromText="180" w:vertAnchor="text" w:horzAnchor="page" w:tblpX="1531" w:tblpY="-14"/>
        <w:tblOverlap w:val="never"/>
        <w:tblW w:w="7242" w:type="dxa"/>
        <w:tblLook w:val="0000" w:firstRow="0" w:lastRow="0" w:firstColumn="0" w:lastColumn="0" w:noHBand="0" w:noVBand="0"/>
      </w:tblPr>
      <w:tblGrid>
        <w:gridCol w:w="5372"/>
        <w:gridCol w:w="1195"/>
        <w:gridCol w:w="675"/>
      </w:tblGrid>
      <w:tr w:rsidR="00D94BAC" w:rsidRPr="00C664CA" w14:paraId="4EF2A695" w14:textId="77777777" w:rsidTr="00212C38">
        <w:tc>
          <w:tcPr>
            <w:tcW w:w="5372" w:type="dxa"/>
            <w:vAlign w:val="bottom"/>
          </w:tcPr>
          <w:p w14:paraId="7D30E678" w14:textId="77777777" w:rsidR="00D94BAC" w:rsidRPr="00D72FA7" w:rsidRDefault="00D94BAC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72FA7">
              <w:rPr>
                <w:rFonts w:ascii="Angsana New" w:hAnsi="Angsana New"/>
                <w:sz w:val="30"/>
                <w:szCs w:val="30"/>
                <w:cs/>
              </w:rPr>
              <w:br w:type="page"/>
              <w:t>อาคารและสิ่งปลูกสร้างอื่น</w:t>
            </w:r>
            <w:r w:rsidR="00D75094" w:rsidRPr="00D72F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5" w:type="dxa"/>
          </w:tcPr>
          <w:p w14:paraId="58068A9E" w14:textId="77777777" w:rsidR="00D94BAC" w:rsidRPr="00D72FA7" w:rsidRDefault="00D94BAC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99"/>
                <w:tab w:val="right" w:pos="97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72FA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72FA7">
              <w:rPr>
                <w:rFonts w:ascii="Angsana New" w:hAnsi="Angsana New"/>
                <w:sz w:val="30"/>
                <w:szCs w:val="30"/>
                <w:cs/>
              </w:rPr>
              <w:tab/>
              <w:t>5</w:t>
            </w:r>
            <w:r w:rsidRPr="00D72F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72FA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72FA7">
              <w:rPr>
                <w:rFonts w:ascii="Angsana New" w:hAnsi="Angsana New"/>
                <w:sz w:val="30"/>
                <w:szCs w:val="30"/>
              </w:rPr>
              <w:t xml:space="preserve"> 40</w:t>
            </w:r>
          </w:p>
        </w:tc>
        <w:tc>
          <w:tcPr>
            <w:tcW w:w="675" w:type="dxa"/>
          </w:tcPr>
          <w:p w14:paraId="0E00C783" w14:textId="77777777" w:rsidR="00D94BAC" w:rsidRPr="00D72FA7" w:rsidRDefault="00D94BAC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72FA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94BAC" w:rsidRPr="00C664CA" w14:paraId="161904AF" w14:textId="77777777" w:rsidTr="00212C38">
        <w:tc>
          <w:tcPr>
            <w:tcW w:w="5372" w:type="dxa"/>
            <w:vAlign w:val="bottom"/>
          </w:tcPr>
          <w:p w14:paraId="4DED9299" w14:textId="77777777" w:rsidR="00D94BAC" w:rsidRPr="00D72FA7" w:rsidRDefault="00D94BAC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86"/>
              <w:rPr>
                <w:rFonts w:ascii="Angsana New" w:hAnsi="Angsana New"/>
                <w:sz w:val="30"/>
                <w:szCs w:val="30"/>
              </w:rPr>
            </w:pPr>
            <w:r w:rsidRPr="00D72FA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="00A446C6" w:rsidRPr="00D72FA7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1195" w:type="dxa"/>
          </w:tcPr>
          <w:p w14:paraId="2E1DC3B6" w14:textId="77777777" w:rsidR="00D94BAC" w:rsidRPr="00D72FA7" w:rsidRDefault="00D94BAC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99"/>
                <w:tab w:val="right" w:pos="97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72FA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72FA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5A15ED">
              <w:rPr>
                <w:rFonts w:ascii="Angsana New" w:hAnsi="Angsana New"/>
                <w:sz w:val="30"/>
                <w:szCs w:val="30"/>
              </w:rPr>
              <w:t>2</w:t>
            </w:r>
            <w:r w:rsidRPr="00D72FA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72FA7">
              <w:rPr>
                <w:rFonts w:ascii="Angsana New" w:hAnsi="Angsana New"/>
                <w:sz w:val="30"/>
                <w:szCs w:val="30"/>
              </w:rPr>
              <w:t>-</w:t>
            </w:r>
            <w:r w:rsidRPr="00D72FA7">
              <w:rPr>
                <w:rFonts w:ascii="Angsana New" w:hAnsi="Angsana New"/>
                <w:sz w:val="30"/>
                <w:szCs w:val="30"/>
                <w:cs/>
              </w:rPr>
              <w:t xml:space="preserve"> 30</w:t>
            </w:r>
          </w:p>
        </w:tc>
        <w:tc>
          <w:tcPr>
            <w:tcW w:w="675" w:type="dxa"/>
          </w:tcPr>
          <w:p w14:paraId="46E9E593" w14:textId="77777777" w:rsidR="00D94BAC" w:rsidRPr="00D72FA7" w:rsidRDefault="00D94BAC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72FA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94BAC" w:rsidRPr="00C664CA" w14:paraId="482ADF87" w14:textId="77777777" w:rsidTr="00212C38">
        <w:tc>
          <w:tcPr>
            <w:tcW w:w="5372" w:type="dxa"/>
            <w:vAlign w:val="bottom"/>
          </w:tcPr>
          <w:p w14:paraId="58D55D9A" w14:textId="77777777" w:rsidR="00D94BAC" w:rsidRPr="00D72FA7" w:rsidRDefault="00D94BAC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86"/>
              <w:rPr>
                <w:rFonts w:ascii="Angsana New" w:hAnsi="Angsana New"/>
                <w:sz w:val="30"/>
                <w:szCs w:val="30"/>
              </w:rPr>
            </w:pPr>
            <w:r w:rsidRPr="00D72FA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0C74C759" w14:textId="77777777" w:rsidR="00D94BAC" w:rsidRPr="00D72FA7" w:rsidRDefault="00D94BAC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99"/>
                <w:tab w:val="right" w:pos="97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72FA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72FA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72FA7">
              <w:rPr>
                <w:rFonts w:ascii="Angsana New" w:hAnsi="Angsana New"/>
                <w:sz w:val="30"/>
                <w:szCs w:val="30"/>
              </w:rPr>
              <w:t xml:space="preserve">3 - </w:t>
            </w:r>
            <w:r w:rsidR="00850FB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710521B" w14:textId="77777777" w:rsidR="00D94BAC" w:rsidRPr="00D72FA7" w:rsidRDefault="00D94BAC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72FA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94BAC" w:rsidRPr="00C664CA" w14:paraId="21ABB46B" w14:textId="77777777" w:rsidTr="00212C38">
        <w:tc>
          <w:tcPr>
            <w:tcW w:w="5372" w:type="dxa"/>
            <w:vAlign w:val="bottom"/>
          </w:tcPr>
          <w:p w14:paraId="2FCE127D" w14:textId="77777777" w:rsidR="00D94BAC" w:rsidRPr="00D72FA7" w:rsidRDefault="00D94BAC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86"/>
              <w:rPr>
                <w:rFonts w:ascii="Angsana New" w:hAnsi="Angsana New"/>
                <w:sz w:val="30"/>
                <w:szCs w:val="30"/>
              </w:rPr>
            </w:pPr>
            <w:r w:rsidRPr="00D72FA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0FA81417" w14:textId="0BF746B1" w:rsidR="00D94BAC" w:rsidRPr="00D72FA7" w:rsidRDefault="00D94BAC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99"/>
                <w:tab w:val="right" w:pos="97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72FA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72FA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72FA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3E175F31" w14:textId="77777777" w:rsidR="00D94BAC" w:rsidRPr="00D72FA7" w:rsidRDefault="00D94BAC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72FA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21F1F" w:rsidRPr="00C664CA" w14:paraId="1B0A6215" w14:textId="77777777" w:rsidTr="00212C38">
        <w:tc>
          <w:tcPr>
            <w:tcW w:w="5372" w:type="dxa"/>
            <w:vAlign w:val="bottom"/>
          </w:tcPr>
          <w:p w14:paraId="67D58933" w14:textId="78618708" w:rsidR="00821F1F" w:rsidRPr="00D72FA7" w:rsidRDefault="00821F1F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E421F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95" w:type="dxa"/>
          </w:tcPr>
          <w:p w14:paraId="05FD5906" w14:textId="017FE465" w:rsidR="00821F1F" w:rsidRPr="00D72FA7" w:rsidRDefault="00821F1F" w:rsidP="0082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33"/>
                <w:tab w:val="right" w:pos="97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>
              <w:rPr>
                <w:rFonts w:ascii="Angsana New" w:hAnsi="Angsana New"/>
                <w:sz w:val="30"/>
                <w:szCs w:val="30"/>
              </w:rPr>
              <w:t>2 -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75" w:type="dxa"/>
          </w:tcPr>
          <w:p w14:paraId="634CF971" w14:textId="4F73DEF8" w:rsidR="00821F1F" w:rsidRPr="00D72FA7" w:rsidRDefault="00821F1F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533529A3" w14:textId="77777777" w:rsidR="00741460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</w:rPr>
        <w:br w:type="textWrapping" w:clear="all"/>
      </w:r>
    </w:p>
    <w:p w14:paraId="398B37F8" w14:textId="77777777" w:rsidR="00D94BAC" w:rsidRPr="008E62F8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8E62F8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</w:t>
      </w:r>
      <w:r w:rsidR="00A446C6" w:rsidRPr="008E62F8">
        <w:rPr>
          <w:rFonts w:ascii="Angsana New" w:hAnsi="Angsana New" w:hint="cs"/>
          <w:sz w:val="30"/>
          <w:szCs w:val="30"/>
          <w:cs/>
        </w:rPr>
        <w:t xml:space="preserve"> </w:t>
      </w:r>
      <w:r w:rsidRPr="008E62F8">
        <w:rPr>
          <w:rFonts w:ascii="Angsana New" w:hAnsi="Angsana New"/>
          <w:sz w:val="30"/>
          <w:szCs w:val="30"/>
          <w:cs/>
        </w:rPr>
        <w:t>สินทรัพย์ที่อยู่ระหว่างการก่อสร้าง</w:t>
      </w:r>
      <w:r w:rsidR="007933DA">
        <w:rPr>
          <w:rFonts w:ascii="Angsana New" w:hAnsi="Angsana New" w:hint="cs"/>
          <w:sz w:val="30"/>
          <w:szCs w:val="30"/>
          <w:cs/>
        </w:rPr>
        <w:t>และอะไหล่เครื่องจักร</w:t>
      </w:r>
    </w:p>
    <w:p w14:paraId="2CEEF232" w14:textId="77777777" w:rsidR="00D94BAC" w:rsidRPr="008E62F8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5CE3E7B" w14:textId="77777777" w:rsidR="00D94BAC" w:rsidRDefault="00D94BAC" w:rsidP="00A44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62F8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Pr="008E62F8">
        <w:rPr>
          <w:rFonts w:ascii="Angsana New" w:hAnsi="Angsana New" w:hint="cs"/>
          <w:sz w:val="30"/>
          <w:szCs w:val="30"/>
          <w:cs/>
        </w:rPr>
        <w:t>สิ้น</w:t>
      </w:r>
      <w:r w:rsidR="003667D7" w:rsidRPr="008E62F8">
        <w:rPr>
          <w:rFonts w:ascii="Angsana New" w:hAnsi="Angsana New" w:hint="cs"/>
          <w:sz w:val="30"/>
          <w:szCs w:val="30"/>
          <w:cs/>
        </w:rPr>
        <w:t xml:space="preserve">   </w:t>
      </w:r>
      <w:r w:rsidRPr="008E62F8">
        <w:rPr>
          <w:rFonts w:ascii="Angsana New" w:hAnsi="Angsana New"/>
          <w:sz w:val="30"/>
          <w:szCs w:val="30"/>
          <w:cs/>
        </w:rPr>
        <w:t>รอบปีบัญชีและปรับปรุงตามความเหมาะสม</w:t>
      </w:r>
    </w:p>
    <w:p w14:paraId="1052ABCD" w14:textId="77777777" w:rsidR="00D94BAC" w:rsidRPr="008E62F8" w:rsidRDefault="00D94BAC" w:rsidP="00ED7479">
      <w:pPr>
        <w:pStyle w:val="a4"/>
        <w:numPr>
          <w:ilvl w:val="1"/>
          <w:numId w:val="16"/>
        </w:numPr>
        <w:tabs>
          <w:tab w:val="clear" w:pos="518"/>
          <w:tab w:val="clear" w:pos="108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E62F8">
        <w:rPr>
          <w:rFonts w:ascii="Angsana New" w:hAnsi="Angsana New" w:cs="Angsana New" w:hint="cs"/>
          <w:b/>
          <w:bCs/>
          <w:i/>
          <w:iCs/>
          <w:cs/>
        </w:rPr>
        <w:lastRenderedPageBreak/>
        <w:t>สินทรัพย์ไม่มีตัวตน</w:t>
      </w:r>
    </w:p>
    <w:p w14:paraId="4E959417" w14:textId="77777777" w:rsidR="000A1E5A" w:rsidRPr="008E62F8" w:rsidRDefault="000A1E5A" w:rsidP="000A1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B5F0E2C" w14:textId="77777777" w:rsidR="00030124" w:rsidRPr="008E62F8" w:rsidRDefault="00030124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E62F8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68AF8353" w14:textId="77777777" w:rsidR="00030124" w:rsidRPr="008E62F8" w:rsidRDefault="0003012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04E0316" w14:textId="423AA3F3" w:rsidR="00265576" w:rsidRDefault="0097761A" w:rsidP="00265576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E62F8">
        <w:rPr>
          <w:rFonts w:ascii="Angsana New" w:hAnsi="Angsana New"/>
          <w:sz w:val="30"/>
          <w:szCs w:val="30"/>
          <w:cs/>
        </w:rPr>
        <w:t xml:space="preserve">ค่าความนิยม </w:t>
      </w:r>
      <w:r w:rsidR="00A90AB3" w:rsidRPr="008E62F8">
        <w:rPr>
          <w:rFonts w:ascii="Angsana New" w:hAnsi="Angsana New"/>
          <w:sz w:val="30"/>
          <w:szCs w:val="30"/>
          <w:cs/>
        </w:rPr>
        <w:t>ถูกวัดมูลค่า ณ วันที่ซื้อ โดยวัดจากต้นทุนการได้มาของสินทรัพย์สุทธิที่ระบุได้ส่วนที่เกินกว่ามูลค่ายุติธรรมของสินทรัพย์สุทธินั้น</w:t>
      </w:r>
    </w:p>
    <w:p w14:paraId="5EB06E14" w14:textId="77777777" w:rsidR="0054283F" w:rsidRDefault="0054283F" w:rsidP="00265576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BD9271A" w14:textId="56D196D5" w:rsidR="009C64FC" w:rsidRPr="008E62F8" w:rsidRDefault="00A90AB3" w:rsidP="00265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E62F8">
        <w:rPr>
          <w:rFonts w:ascii="Angsana New" w:hAnsi="Angsana New"/>
          <w:sz w:val="30"/>
          <w:szCs w:val="30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ภายหลังจากการรับรู้เริ่มแรก </w:t>
      </w:r>
      <w:r w:rsidR="00FA464F" w:rsidRPr="008E62F8">
        <w:rPr>
          <w:rFonts w:ascii="Angsana New" w:hAnsi="Angsana New" w:hint="cs"/>
          <w:sz w:val="30"/>
          <w:szCs w:val="30"/>
          <w:cs/>
        </w:rPr>
        <w:t xml:space="preserve">         </w:t>
      </w:r>
      <w:r w:rsidRPr="008E62F8">
        <w:rPr>
          <w:rFonts w:ascii="Angsana New" w:hAnsi="Angsana New"/>
          <w:sz w:val="30"/>
          <w:szCs w:val="30"/>
          <w:cs/>
        </w:rPr>
        <w:t>ค่าความนิยมจะถูกวัดมูลค่าด้วยวิธีราคาทุนหักผลขาดทุนจากการด้อยค่าสะสม ค่าความนิยมได้ถูกทดสอบ</w:t>
      </w:r>
      <w:r w:rsidR="00FA464F" w:rsidRPr="008E62F8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8E62F8">
        <w:rPr>
          <w:rFonts w:ascii="Angsana New" w:hAnsi="Angsana New"/>
          <w:sz w:val="30"/>
          <w:szCs w:val="30"/>
          <w:cs/>
        </w:rPr>
        <w:t>การด้อยค่าตามที่อธิบายในหมายเหตุประกอบงบ</w:t>
      </w:r>
      <w:r w:rsidRPr="00741460">
        <w:rPr>
          <w:rFonts w:ascii="Angsana New" w:hAnsi="Angsana New"/>
          <w:sz w:val="30"/>
          <w:szCs w:val="30"/>
          <w:cs/>
        </w:rPr>
        <w:t xml:space="preserve">การเงินข้อ </w:t>
      </w:r>
      <w:r w:rsidRPr="00741460">
        <w:rPr>
          <w:rFonts w:ascii="Angsana New" w:hAnsi="Angsana New"/>
          <w:sz w:val="30"/>
          <w:szCs w:val="30"/>
        </w:rPr>
        <w:t>3</w:t>
      </w:r>
      <w:r w:rsidR="00825318">
        <w:rPr>
          <w:rFonts w:ascii="Angsana New" w:hAnsi="Angsana New" w:hint="cs"/>
          <w:sz w:val="30"/>
          <w:szCs w:val="30"/>
          <w:cs/>
        </w:rPr>
        <w:t xml:space="preserve"> (ฏ)</w:t>
      </w:r>
      <w:r w:rsidR="007371D2" w:rsidRPr="00741460">
        <w:rPr>
          <w:rFonts w:ascii="Angsana New" w:hAnsi="Angsana New"/>
          <w:sz w:val="30"/>
          <w:szCs w:val="30"/>
          <w:cs/>
        </w:rPr>
        <w:t xml:space="preserve"> ค่าความ</w:t>
      </w:r>
      <w:r w:rsidR="007371D2">
        <w:rPr>
          <w:rFonts w:ascii="Angsana New" w:hAnsi="Angsana New"/>
          <w:sz w:val="30"/>
          <w:szCs w:val="30"/>
          <w:cs/>
        </w:rPr>
        <w:t>นิยมติดลบรับรู้ทันทีใน</w:t>
      </w:r>
      <w:r w:rsidR="0097761A" w:rsidRPr="008E62F8">
        <w:rPr>
          <w:rFonts w:ascii="Angsana New" w:hAnsi="Angsana New"/>
          <w:sz w:val="30"/>
          <w:szCs w:val="30"/>
          <w:cs/>
        </w:rPr>
        <w:t>กำไร</w:t>
      </w:r>
      <w:r w:rsidR="007371D2">
        <w:rPr>
          <w:rFonts w:ascii="Angsana New" w:hAnsi="Angsana New" w:hint="cs"/>
          <w:sz w:val="30"/>
          <w:szCs w:val="30"/>
          <w:cs/>
        </w:rPr>
        <w:t>หรือ</w:t>
      </w:r>
      <w:r w:rsidR="0097761A" w:rsidRPr="008E62F8">
        <w:rPr>
          <w:rFonts w:ascii="Angsana New" w:hAnsi="Angsana New"/>
          <w:sz w:val="30"/>
          <w:szCs w:val="30"/>
          <w:cs/>
        </w:rPr>
        <w:t>ขาดทุน</w:t>
      </w:r>
    </w:p>
    <w:p w14:paraId="14BDEE8F" w14:textId="77777777" w:rsidR="004C1719" w:rsidRDefault="004C1719" w:rsidP="00A45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55759CD2" w14:textId="317BD613" w:rsidR="00A459F1" w:rsidRPr="008E62F8" w:rsidRDefault="00030124" w:rsidP="00A45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E62F8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</w:t>
      </w:r>
      <w:proofErr w:type="spellStart"/>
      <w:r w:rsidRPr="008E62F8">
        <w:rPr>
          <w:rFonts w:ascii="Angsana New" w:hAnsi="Angsana New"/>
          <w:i/>
          <w:iCs/>
          <w:sz w:val="30"/>
          <w:szCs w:val="30"/>
          <w:cs/>
        </w:rPr>
        <w:t>อื่นๆ</w:t>
      </w:r>
      <w:proofErr w:type="spellEnd"/>
    </w:p>
    <w:p w14:paraId="1C0DF8F6" w14:textId="77777777" w:rsidR="00030124" w:rsidRPr="008E62F8" w:rsidRDefault="0003012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5F14B295" w14:textId="78E07C8B" w:rsidR="00B629FF" w:rsidRDefault="00030124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62F8">
        <w:rPr>
          <w:rFonts w:ascii="Angsana New" w:hAnsi="Angsana New"/>
          <w:sz w:val="30"/>
          <w:szCs w:val="30"/>
          <w:cs/>
        </w:rPr>
        <w:t>สินทรัพย์ไม่มีตัวตน</w:t>
      </w:r>
      <w:proofErr w:type="spellStart"/>
      <w:r w:rsidRPr="008E62F8">
        <w:rPr>
          <w:rFonts w:ascii="Angsana New" w:hAnsi="Angsana New"/>
          <w:sz w:val="30"/>
          <w:szCs w:val="30"/>
          <w:cs/>
        </w:rPr>
        <w:t>อื่นๆ</w:t>
      </w:r>
      <w:proofErr w:type="spellEnd"/>
      <w:r w:rsidRPr="008E62F8">
        <w:rPr>
          <w:rFonts w:ascii="Angsana New" w:hAnsi="Angsana New"/>
          <w:sz w:val="30"/>
          <w:szCs w:val="30"/>
          <w:cs/>
        </w:rPr>
        <w:t xml:space="preserve"> ที่กลุ่มบริษัทซื้อมาและมีอายุการใช้งานจำกัด แสดงในราคาทุนหักค่าตัดจำหน่ายสะสมและ</w:t>
      </w:r>
      <w:r w:rsidR="003A5B17" w:rsidRPr="008E62F8">
        <w:rPr>
          <w:rFonts w:ascii="Angsana New" w:hAnsi="Angsana New" w:hint="cs"/>
          <w:sz w:val="30"/>
          <w:szCs w:val="30"/>
          <w:cs/>
        </w:rPr>
        <w:t>ผล</w:t>
      </w:r>
      <w:r w:rsidRPr="008E62F8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FF1258" w:rsidRPr="008E62F8">
        <w:rPr>
          <w:rFonts w:ascii="Angsana New" w:hAnsi="Angsana New"/>
          <w:sz w:val="30"/>
          <w:szCs w:val="30"/>
          <w:cs/>
        </w:rPr>
        <w:t>สะสม</w:t>
      </w:r>
    </w:p>
    <w:p w14:paraId="5716C918" w14:textId="77777777" w:rsidR="00D56355" w:rsidRPr="008E62F8" w:rsidRDefault="00D56355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9E5C40" w14:textId="519FBFE7" w:rsidR="00C74C74" w:rsidRPr="008E62F8" w:rsidRDefault="00C74C74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62F8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4C46022E" w14:textId="77777777" w:rsidR="0072370B" w:rsidRPr="008E62F8" w:rsidRDefault="0072370B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4CE6D29" w14:textId="77777777" w:rsidR="00C74C74" w:rsidRPr="008E62F8" w:rsidRDefault="00C74C7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E62F8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6E3E9E8D" w14:textId="77777777" w:rsidR="00BA3857" w:rsidRPr="008E62F8" w:rsidRDefault="00BA3857" w:rsidP="001C2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3556D32" w14:textId="77777777" w:rsidR="00FF1258" w:rsidRPr="008E62F8" w:rsidRDefault="00FF1258" w:rsidP="001C2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62F8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2F4B1F9C" w14:textId="77777777" w:rsidR="00FF1258" w:rsidRPr="008E62F8" w:rsidRDefault="00FF1258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00874AB" w14:textId="77777777" w:rsidR="006617BC" w:rsidRPr="008E62F8" w:rsidRDefault="00FF1258" w:rsidP="00A84880">
      <w:pPr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8E62F8">
        <w:rPr>
          <w:rFonts w:ascii="Angsana New" w:hAnsi="Angsana New"/>
          <w:sz w:val="30"/>
          <w:szCs w:val="30"/>
          <w:cs/>
        </w:rPr>
        <w:t>ค่าตัดจำหน่ายคำนวณ</w:t>
      </w:r>
      <w:r w:rsidR="003A5B17" w:rsidRPr="008E62F8">
        <w:rPr>
          <w:rFonts w:ascii="Angsana New" w:hAnsi="Angsana New" w:hint="cs"/>
          <w:sz w:val="30"/>
          <w:szCs w:val="30"/>
          <w:cs/>
        </w:rPr>
        <w:t>จาก</w:t>
      </w:r>
      <w:r w:rsidRPr="008E62F8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  <w:r w:rsidR="00EC564D" w:rsidRPr="008E62F8">
        <w:rPr>
          <w:rFonts w:ascii="Angsana New" w:eastAsia="Calibri" w:hAnsi="Angsana New"/>
          <w:sz w:val="30"/>
          <w:szCs w:val="30"/>
        </w:rPr>
        <w:t xml:space="preserve"> </w:t>
      </w:r>
    </w:p>
    <w:p w14:paraId="0F70AB87" w14:textId="77F6B318" w:rsidR="002A2984" w:rsidRDefault="002A2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br w:type="page"/>
      </w:r>
    </w:p>
    <w:p w14:paraId="707100A1" w14:textId="77777777" w:rsidR="00FF1258" w:rsidRPr="0075591B" w:rsidRDefault="00FF1258" w:rsidP="006617BC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lastRenderedPageBreak/>
        <w:t>ค่าตัดจำหน่ายรับรู้</w:t>
      </w:r>
      <w:r w:rsidR="00EC564D" w:rsidRPr="0075591B">
        <w:rPr>
          <w:rFonts w:ascii="Angsana New" w:hAnsi="Angsana New"/>
          <w:sz w:val="30"/>
          <w:szCs w:val="30"/>
          <w:cs/>
        </w:rPr>
        <w:t>ในกำไร</w:t>
      </w:r>
      <w:r w:rsidR="008C3398" w:rsidRPr="0075591B">
        <w:rPr>
          <w:rFonts w:ascii="Angsana New" w:hAnsi="Angsana New" w:hint="cs"/>
          <w:sz w:val="30"/>
          <w:szCs w:val="30"/>
          <w:cs/>
        </w:rPr>
        <w:t>หรือ</w:t>
      </w:r>
      <w:r w:rsidR="00EC564D" w:rsidRPr="0075591B">
        <w:rPr>
          <w:rFonts w:ascii="Angsana New" w:hAnsi="Angsana New"/>
          <w:sz w:val="30"/>
          <w:szCs w:val="30"/>
          <w:cs/>
        </w:rPr>
        <w:t>ขาดทุน</w:t>
      </w:r>
      <w:r w:rsidRPr="0075591B">
        <w:rPr>
          <w:rFonts w:ascii="Angsana New" w:hAnsi="Angsana New"/>
          <w:sz w:val="30"/>
          <w:szCs w:val="30"/>
          <w:cs/>
        </w:rPr>
        <w:t>โดยวิธีเส้นตรงซึ่งโดยส่วนใหญ่จะสะท้อนรูปแบบที่คาดว่าจะได้รับประโยชน์</w:t>
      </w:r>
      <w:r w:rsidR="00BC1D03" w:rsidRPr="0075591B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75591B">
        <w:rPr>
          <w:rFonts w:ascii="Angsana New" w:hAnsi="Angsana New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3A320F3C" w14:textId="77777777" w:rsidR="00FF1258" w:rsidRPr="0075591B" w:rsidRDefault="00FF1258" w:rsidP="009B3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90"/>
        <w:gridCol w:w="2070"/>
        <w:gridCol w:w="2313"/>
      </w:tblGrid>
      <w:tr w:rsidR="00030124" w:rsidRPr="00C664CA" w14:paraId="533CD1A1" w14:textId="77777777" w:rsidTr="00537F0E">
        <w:tc>
          <w:tcPr>
            <w:tcW w:w="4590" w:type="dxa"/>
          </w:tcPr>
          <w:p w14:paraId="2D7F3642" w14:textId="77777777" w:rsidR="00030124" w:rsidRPr="00C664CA" w:rsidRDefault="00030124" w:rsidP="00E7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</w:t>
            </w:r>
            <w:r w:rsidR="00E775F9" w:rsidRPr="00C664CA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070" w:type="dxa"/>
          </w:tcPr>
          <w:p w14:paraId="04514411" w14:textId="77777777" w:rsidR="00030124" w:rsidRPr="00C664CA" w:rsidRDefault="0097761A" w:rsidP="00DA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3 -</w:t>
            </w:r>
            <w:r w:rsidR="00D72F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50FB5">
              <w:rPr>
                <w:rFonts w:ascii="Angsana New" w:hAnsi="Angsana New"/>
                <w:sz w:val="30"/>
                <w:szCs w:val="30"/>
              </w:rPr>
              <w:t>1</w:t>
            </w:r>
            <w:r w:rsidRPr="00C664C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13" w:type="dxa"/>
          </w:tcPr>
          <w:p w14:paraId="3CACFB98" w14:textId="77777777" w:rsidR="00030124" w:rsidRPr="00C664CA" w:rsidRDefault="00A90AB3" w:rsidP="00A8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C0DED5B" w14:textId="77777777" w:rsidR="00DB5542" w:rsidRDefault="00DB5542" w:rsidP="00014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D857AB" w14:textId="1F4C455E" w:rsidR="007C3C6E" w:rsidRDefault="00C74C74" w:rsidP="00014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วิธีการตัดจำหน่าย ระยะเว</w:t>
      </w:r>
      <w:r w:rsidR="00E775F9" w:rsidRPr="0075591B">
        <w:rPr>
          <w:rFonts w:ascii="Angsana New" w:hAnsi="Angsana New"/>
          <w:sz w:val="30"/>
          <w:szCs w:val="30"/>
          <w:cs/>
        </w:rPr>
        <w:t>ลาที่คาดว่าจะได้รับประโยชน์ และมูลค่าคงเหลือ</w:t>
      </w:r>
      <w:r w:rsidRPr="0075591B">
        <w:rPr>
          <w:rFonts w:ascii="Angsana New" w:hAnsi="Angsana New"/>
          <w:sz w:val="30"/>
          <w:szCs w:val="30"/>
          <w:cs/>
        </w:rPr>
        <w:t>จะได้รับการทบทวนทุกสิ้นรอบปีบัญชีและปรั</w:t>
      </w:r>
      <w:r w:rsidRPr="00696967">
        <w:rPr>
          <w:rFonts w:ascii="Angsana New" w:hAnsi="Angsana New"/>
          <w:sz w:val="30"/>
          <w:szCs w:val="30"/>
          <w:cs/>
        </w:rPr>
        <w:t>บปรุงตามความเหมาะสม</w:t>
      </w:r>
      <w:r w:rsidRPr="00696967" w:rsidDel="00E44C55">
        <w:rPr>
          <w:rFonts w:ascii="Angsana New" w:hAnsi="Angsana New"/>
          <w:sz w:val="30"/>
          <w:szCs w:val="30"/>
        </w:rPr>
        <w:t xml:space="preserve"> </w:t>
      </w:r>
    </w:p>
    <w:p w14:paraId="2A3697E5" w14:textId="77777777" w:rsidR="00014363" w:rsidRDefault="00014363" w:rsidP="00014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DDEB490" w14:textId="77777777" w:rsidR="001538FD" w:rsidRPr="007C3C6E" w:rsidRDefault="001538FD" w:rsidP="001538FD">
      <w:pPr>
        <w:pStyle w:val="Heading8"/>
        <w:numPr>
          <w:ilvl w:val="1"/>
          <w:numId w:val="16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7C3C6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สัญญาเช่า</w:t>
      </w:r>
    </w:p>
    <w:p w14:paraId="644714D4" w14:textId="77777777" w:rsidR="001538FD" w:rsidRPr="007C3C6E" w:rsidRDefault="001538FD" w:rsidP="00153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F70733" w14:textId="126A78DD" w:rsidR="001538FD" w:rsidRPr="007C3C6E" w:rsidRDefault="001538FD" w:rsidP="001538FD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C3C6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7C3C6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7C3C6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7C3C6E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7C3C6E">
        <w:rPr>
          <w:b/>
          <w:color w:val="0000FF"/>
          <w:sz w:val="30"/>
          <w:szCs w:val="30"/>
        </w:rPr>
        <w:t xml:space="preserve"> </w:t>
      </w:r>
    </w:p>
    <w:p w14:paraId="40DBDE82" w14:textId="77777777" w:rsidR="001538FD" w:rsidRPr="007C3C6E" w:rsidRDefault="001538FD" w:rsidP="001538FD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1227696A" w14:textId="27F4CCBF" w:rsidR="00014363" w:rsidRDefault="001538FD" w:rsidP="008D1CB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7C3C6E">
        <w:rPr>
          <w:rFonts w:ascii="Angsana New" w:hAnsi="Angsana New"/>
          <w:sz w:val="30"/>
          <w:szCs w:val="30"/>
          <w:cs/>
        </w:rPr>
        <w:t xml:space="preserve">ณ วันเริ่มต้นของสัญญา </w:t>
      </w:r>
      <w:r w:rsidRPr="007A7749">
        <w:rPr>
          <w:rFonts w:ascii="Angsana New" w:hAnsi="Angsana New"/>
          <w:sz w:val="30"/>
          <w:szCs w:val="30"/>
          <w:cs/>
        </w:rPr>
        <w:t>กลุ่มบริษัท</w:t>
      </w:r>
      <w:r w:rsidRPr="007C3C6E">
        <w:rPr>
          <w:rFonts w:ascii="Angsana New" w:hAnsi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</w:t>
      </w:r>
      <w:r w:rsidRPr="007C3C6E">
        <w:rPr>
          <w:rFonts w:ascii="Angsana New" w:hAnsi="Angsana New" w:hint="cs"/>
          <w:sz w:val="30"/>
          <w:szCs w:val="30"/>
          <w:cs/>
        </w:rPr>
        <w:t xml:space="preserve"> </w:t>
      </w:r>
      <w:r w:rsidRPr="007A7749">
        <w:rPr>
          <w:rFonts w:ascii="Angsana New" w:hAnsi="Angsana New"/>
          <w:sz w:val="30"/>
          <w:szCs w:val="30"/>
          <w:cs/>
        </w:rPr>
        <w:t>กลุ่มบริษัท</w:t>
      </w:r>
      <w:r w:rsidRPr="007C3C6E">
        <w:rPr>
          <w:rFonts w:ascii="Angsana New" w:hAnsi="Angsana New"/>
          <w:sz w:val="30"/>
          <w:szCs w:val="30"/>
          <w:cs/>
        </w:rPr>
        <w:t xml:space="preserve">นำคำนิยามของสัญญาเช่าตาม </w:t>
      </w:r>
      <w:r w:rsidRPr="007C3C6E">
        <w:rPr>
          <w:rFonts w:ascii="Angsana New" w:hAnsi="Angsana New"/>
          <w:sz w:val="30"/>
          <w:szCs w:val="30"/>
        </w:rPr>
        <w:t>TFRS 16</w:t>
      </w:r>
      <w:r w:rsidRPr="007C3C6E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  <w:r w:rsidRPr="007C3C6E" w:rsidDel="005868E9">
        <w:rPr>
          <w:rFonts w:ascii="Angsana New" w:hAnsi="Angsana New"/>
          <w:sz w:val="30"/>
          <w:szCs w:val="30"/>
          <w:shd w:val="clear" w:color="auto" w:fill="CCCCCC"/>
        </w:rPr>
        <w:t xml:space="preserve"> </w:t>
      </w:r>
    </w:p>
    <w:p w14:paraId="755F72C1" w14:textId="77777777" w:rsidR="00515329" w:rsidRPr="008D1CB8" w:rsidRDefault="00515329" w:rsidP="008D1CB8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43C1A674" w14:textId="0B6DE644" w:rsidR="001538FD" w:rsidRPr="007C3C6E" w:rsidRDefault="001538FD" w:rsidP="001538FD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C3C6E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771B8F5F" w14:textId="77777777" w:rsidR="001538FD" w:rsidRPr="007C3C6E" w:rsidRDefault="001538FD" w:rsidP="001538F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582A8A" w14:textId="327E2820" w:rsidR="001538FD" w:rsidRPr="007C3C6E" w:rsidRDefault="001538FD" w:rsidP="001538F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C3C6E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Pr="003157B0">
        <w:rPr>
          <w:rFonts w:ascii="Angsana New" w:hAnsi="Angsana New"/>
          <w:sz w:val="30"/>
          <w:szCs w:val="30"/>
          <w:cs/>
        </w:rPr>
        <w:t>กลุ่มบริษัท</w:t>
      </w:r>
      <w:r w:rsidRPr="007C3C6E">
        <w:rPr>
          <w:rFonts w:ascii="Angsana New" w:hAnsi="Angsana New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</w:t>
      </w:r>
      <w:r w:rsidRPr="003157B0">
        <w:rPr>
          <w:rFonts w:ascii="Angsana New" w:hAnsi="Angsana New"/>
          <w:sz w:val="30"/>
          <w:szCs w:val="30"/>
          <w:cs/>
        </w:rPr>
        <w:t>กลุ่มบริษัท</w:t>
      </w:r>
      <w:r w:rsidRPr="007C3C6E">
        <w:rPr>
          <w:rFonts w:ascii="Angsana New" w:hAnsi="Angsana New"/>
          <w:sz w:val="30"/>
          <w:szCs w:val="30"/>
          <w:cs/>
        </w:rPr>
        <w:t xml:space="preserve"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0C64FA3B" w14:textId="77777777" w:rsidR="001538FD" w:rsidRPr="007C3C6E" w:rsidRDefault="001538FD" w:rsidP="00153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</w:p>
    <w:p w14:paraId="18E053EC" w14:textId="1049CB7D" w:rsidR="001538FD" w:rsidRPr="003157B0" w:rsidRDefault="001538FD" w:rsidP="001538F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157B0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3157B0">
        <w:rPr>
          <w:rFonts w:asciiTheme="majorBidi" w:hAnsiTheme="majorBidi" w:cstheme="majorBidi"/>
          <w:b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10037D5" w14:textId="77777777" w:rsidR="001538FD" w:rsidRPr="007C3C6E" w:rsidRDefault="001538FD" w:rsidP="001538F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540BD2A" w14:textId="77777777" w:rsidR="00DB5542" w:rsidRDefault="00DB5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306AE1F0" w14:textId="4D579D77" w:rsidR="001538FD" w:rsidRPr="007C3C6E" w:rsidRDefault="001538FD" w:rsidP="001538F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7C3C6E">
        <w:rPr>
          <w:rFonts w:asciiTheme="majorBidi" w:hAnsiTheme="majorBidi" w:cstheme="majorBidi"/>
          <w:b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7C3C6E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>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7C3C6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</w:t>
      </w:r>
      <w:r w:rsidRPr="007C3C6E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</w:t>
      </w:r>
      <w:r w:rsidRPr="001B5221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1B5221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7C3C6E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0F6A7BE6" w14:textId="111A1847" w:rsidR="001538FD" w:rsidRDefault="001538FD" w:rsidP="001538FD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031FD384" w14:textId="496A1390" w:rsidR="001538FD" w:rsidRPr="007C3C6E" w:rsidRDefault="001538FD" w:rsidP="001538FD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7C3C6E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7C3C6E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>เช่าที่ยังไม่ได้จ่ายชำระ ณ วันที่สัญญาเช่าเริ่มมีผล คิดลดด้วย</w:t>
      </w:r>
      <w:r w:rsidRPr="0075081E">
        <w:rPr>
          <w:rFonts w:asciiTheme="majorBidi" w:hAnsiTheme="majorBidi" w:cstheme="majorBidi"/>
          <w:b/>
          <w:sz w:val="30"/>
          <w:szCs w:val="30"/>
          <w:cs/>
        </w:rPr>
        <w:t>อัตราดอกเบี้ยตามนัยของสัญญาเช่า เว้นแต่อัตรานั้นไม่สามารถกำหนดได้</w:t>
      </w:r>
      <w:r w:rsidRPr="0075081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5081E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>ใช้อัตราดอกเบี้ยเงินกู้ยืมส่วนเพิ่มของ</w:t>
      </w:r>
      <w:r w:rsidRPr="0075081E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6B7077">
        <w:rPr>
          <w:rFonts w:asciiTheme="majorBidi" w:hAnsiTheme="majorBidi" w:cstheme="majorBidi" w:hint="cs"/>
          <w:b/>
          <w:sz w:val="30"/>
          <w:szCs w:val="30"/>
          <w:cs/>
        </w:rPr>
        <w:t>และบริษัท</w:t>
      </w:r>
      <w:r w:rsidR="00F922C1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7C3C6E">
        <w:rPr>
          <w:rFonts w:asciiTheme="majorBidi" w:hAnsiTheme="majorBidi" w:cstheme="majorBidi" w:hint="cs"/>
          <w:b/>
          <w:sz w:val="30"/>
          <w:szCs w:val="30"/>
          <w:cs/>
        </w:rPr>
        <w:t>ค่าเช่ารวมถึงค่าเช่า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>คงที่หักสิ่งจูงใจตามสัญญาเช่าค้างรับ</w:t>
      </w:r>
      <w:r w:rsidRPr="0075081E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>จำนวนเงิน</w:t>
      </w:r>
      <w:r w:rsidRPr="007C3C6E">
        <w:rPr>
          <w:rFonts w:asciiTheme="majorBidi" w:hAnsiTheme="majorBidi" w:cstheme="majorBidi" w:hint="cs"/>
          <w:b/>
          <w:sz w:val="30"/>
          <w:szCs w:val="30"/>
          <w:cs/>
        </w:rPr>
        <w:t>ที่ต้องจ่าย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>ตาม</w:t>
      </w:r>
      <w:r w:rsidRPr="0075081E">
        <w:rPr>
          <w:rFonts w:asciiTheme="majorBidi" w:hAnsiTheme="majorBidi" w:cstheme="majorBidi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 xml:space="preserve"> หาก</w:t>
      </w:r>
      <w:r w:rsidRPr="0075081E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Pr="007C3C6E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 xml:space="preserve">รับรู้เป็นค่าใช้จ่ายในรอบระยะเวลาบัญชีที่เกิดรายการ </w:t>
      </w:r>
    </w:p>
    <w:p w14:paraId="770221D4" w14:textId="77777777" w:rsidR="001538FD" w:rsidRPr="007C3C6E" w:rsidRDefault="001538FD" w:rsidP="001538FD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7D8A8AC" w14:textId="25D77DAD" w:rsidR="001538FD" w:rsidRPr="007C3C6E" w:rsidRDefault="001538FD" w:rsidP="001538F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02CE0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DCB9332" w14:textId="77777777" w:rsidR="001538FD" w:rsidRPr="007C3C6E" w:rsidRDefault="001538FD" w:rsidP="001538FD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5DAAE4B" w14:textId="0D03CF84" w:rsidR="001538FD" w:rsidRPr="007C3C6E" w:rsidRDefault="001538FD" w:rsidP="001538F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3C6E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7C3C6E">
        <w:rPr>
          <w:rFonts w:asciiTheme="majorBidi" w:hAnsiTheme="majorBidi" w:cstheme="majorBidi" w:hint="cs"/>
          <w:b/>
          <w:sz w:val="30"/>
          <w:szCs w:val="30"/>
          <w:cs/>
        </w:rPr>
        <w:t xml:space="preserve">จะถูก          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7C3C6E">
        <w:rPr>
          <w:rFonts w:asciiTheme="majorBidi" w:hAnsiTheme="majorBidi" w:cstheme="majorBidi" w:hint="cs"/>
          <w:b/>
          <w:sz w:val="30"/>
          <w:szCs w:val="30"/>
          <w:cs/>
        </w:rPr>
        <w:t xml:space="preserve"> ค่า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7C3C6E">
        <w:rPr>
          <w:rFonts w:asciiTheme="majorBidi" w:hAnsiTheme="majorBidi" w:cstheme="majorBidi" w:hint="cs"/>
          <w:b/>
          <w:sz w:val="30"/>
          <w:szCs w:val="30"/>
          <w:cs/>
        </w:rPr>
        <w:t>การใช้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7C3C6E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7C3C6E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 xml:space="preserve">ลงจนเป็นศูนย์แล้ว </w:t>
      </w:r>
    </w:p>
    <w:p w14:paraId="715D57DF" w14:textId="77777777" w:rsidR="001538FD" w:rsidRPr="007954AE" w:rsidRDefault="001538FD" w:rsidP="001538F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2501040B" w14:textId="37FE7E52" w:rsidR="001538FD" w:rsidRPr="00202CE0" w:rsidRDefault="001538FD" w:rsidP="001538F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02CE0">
        <w:rPr>
          <w:rFonts w:asciiTheme="majorBidi" w:hAnsiTheme="majorBidi" w:cstheme="majorBidi"/>
          <w:b/>
          <w:sz w:val="30"/>
          <w:szCs w:val="30"/>
          <w:cs/>
        </w:rPr>
        <w:t>กลุ่มบริษัทแสดงสินทรัพย์สิทธิการใช้ที่ไม่เป็นไปตามคำนิยามของอสังหาริมทรัพย์เพื่อการลงทุนเป็นที่ดิน อาคารและอุปกรณ์และแสดงรายการหนี้สินตามสัญญาเช่าเป็นเงินกู้ยืมระยะยาวในงบแสดงฐานะการเงิน</w:t>
      </w:r>
    </w:p>
    <w:p w14:paraId="3304E18E" w14:textId="77777777" w:rsidR="001538FD" w:rsidRPr="007954AE" w:rsidRDefault="001538FD" w:rsidP="001538F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497C2DDC" w14:textId="77777777" w:rsidR="007D11DE" w:rsidRDefault="007D1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i/>
          <w:iCs/>
          <w:sz w:val="30"/>
          <w:szCs w:val="30"/>
          <w:cs/>
        </w:rPr>
        <w:br w:type="page"/>
      </w:r>
    </w:p>
    <w:p w14:paraId="5D4DC9F8" w14:textId="2FCF9462" w:rsidR="001538FD" w:rsidRPr="007C3C6E" w:rsidRDefault="001538FD" w:rsidP="001538F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7C3C6E">
        <w:rPr>
          <w:rFonts w:asciiTheme="majorBidi" w:hAnsiTheme="majorBidi" w:cstheme="majorBidi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0C4A1094" w14:textId="77777777" w:rsidR="001538FD" w:rsidRPr="007954AE" w:rsidRDefault="001538FD" w:rsidP="001538F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106ABD4F" w14:textId="7BE9B634" w:rsidR="001538FD" w:rsidRPr="007C3C6E" w:rsidRDefault="001538FD" w:rsidP="001538F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C3C6E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</w:t>
      </w:r>
      <w:r w:rsidRPr="00202CE0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>จะปันส่วนสิ่งตอบแทนที่จะได้รับตามสัญญาให้กับ</w:t>
      </w:r>
      <w:r w:rsidRPr="007C3C6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 xml:space="preserve">แต่ละส่วนประกอบตามเกณฑ์ราคาขายที่เป็นเอกเทศ </w:t>
      </w:r>
    </w:p>
    <w:p w14:paraId="69ED345F" w14:textId="77777777" w:rsidR="001538FD" w:rsidRPr="007954AE" w:rsidRDefault="001538FD" w:rsidP="001538F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4BFF14F3" w14:textId="07B9ED72" w:rsidR="001538FD" w:rsidRPr="007C3C6E" w:rsidRDefault="001538FD" w:rsidP="001538FD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C3C6E">
        <w:rPr>
          <w:rFonts w:asciiTheme="majorBidi" w:hAnsiTheme="majorBidi" w:cstheme="majorBidi"/>
          <w:b/>
          <w:sz w:val="30"/>
          <w:szCs w:val="30"/>
          <w:cs/>
        </w:rPr>
        <w:t>เมื่อ</w:t>
      </w:r>
      <w:r w:rsidRPr="00202CE0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 xml:space="preserve">เป็นผู้ให้เช่า </w:t>
      </w:r>
      <w:r w:rsidRPr="00202CE0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>จะพิจารณา ณ วันเริ่มต้นของสัญญาเช่าว่า</w:t>
      </w:r>
      <w:r w:rsidRPr="007C3C6E">
        <w:rPr>
          <w:rFonts w:asciiTheme="majorBidi" w:hAnsiTheme="majorBidi" w:cstheme="majorBidi" w:hint="cs"/>
          <w:b/>
          <w:sz w:val="30"/>
          <w:szCs w:val="30"/>
          <w:cs/>
        </w:rPr>
        <w:t>ได้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>โอนความเสี่ยงและผลตอบแทน</w:t>
      </w:r>
      <w:r w:rsidRPr="007C3C6E">
        <w:rPr>
          <w:rFonts w:asciiTheme="majorBidi" w:hAnsiTheme="majorBidi" w:cstheme="majorBidi" w:hint="cs"/>
          <w:b/>
          <w:sz w:val="30"/>
          <w:szCs w:val="30"/>
          <w:cs/>
        </w:rPr>
        <w:t>ทั้งหมดหรือเกือบ</w:t>
      </w:r>
      <w:r w:rsidRPr="007C3C6E">
        <w:rPr>
          <w:rFonts w:asciiTheme="majorBidi" w:hAnsiTheme="majorBidi" w:cstheme="majorBidi"/>
          <w:b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13D39276" w14:textId="1466534E" w:rsidR="001538FD" w:rsidRPr="007954AE" w:rsidRDefault="001538FD" w:rsidP="001538FD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2"/>
        </w:rPr>
      </w:pPr>
    </w:p>
    <w:p w14:paraId="5B83902B" w14:textId="0E01E31E" w:rsidR="001538FD" w:rsidRPr="00FE4AEA" w:rsidRDefault="001538FD" w:rsidP="001538F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E4AEA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และแสดงเป็นส่วนหนึ่งของรายได้อื่น</w:t>
      </w:r>
      <w:r w:rsidR="00FE4AEA" w:rsidRPr="00FE4AE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E4AEA">
        <w:rPr>
          <w:rFonts w:asciiTheme="majorBidi" w:hAnsiTheme="majorBidi" w:cstheme="majorBidi"/>
          <w:b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FE4AE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E4AEA">
        <w:rPr>
          <w:rFonts w:asciiTheme="majorBidi" w:hAnsiTheme="majorBidi" w:cstheme="majorBidi"/>
          <w:b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14BED142" w14:textId="77777777" w:rsidR="001538FD" w:rsidRPr="007954AE" w:rsidRDefault="001538FD" w:rsidP="001538F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24"/>
          <w:szCs w:val="24"/>
        </w:rPr>
      </w:pPr>
    </w:p>
    <w:p w14:paraId="776E8F8A" w14:textId="18B34462" w:rsidR="001538FD" w:rsidRPr="007C3C6E" w:rsidRDefault="001538FD" w:rsidP="001538F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7C3C6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7C3C6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7C3C6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7C3C6E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7C3C6E">
        <w:rPr>
          <w:rFonts w:asciiTheme="majorBidi" w:hAnsiTheme="majorBidi" w:cstheme="majorBidi"/>
          <w:b/>
          <w:color w:val="0000FF"/>
          <w:sz w:val="30"/>
          <w:szCs w:val="30"/>
        </w:rPr>
        <w:t xml:space="preserve"> </w:t>
      </w:r>
    </w:p>
    <w:p w14:paraId="678594AC" w14:textId="77777777" w:rsidR="001538FD" w:rsidRPr="007954AE" w:rsidRDefault="001538FD" w:rsidP="001538F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24"/>
          <w:szCs w:val="24"/>
        </w:rPr>
      </w:pPr>
    </w:p>
    <w:p w14:paraId="7D03DF21" w14:textId="501E7AEA" w:rsidR="00D6135A" w:rsidRDefault="001538FD" w:rsidP="00D61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C3C6E">
        <w:rPr>
          <w:rFonts w:asciiTheme="majorBidi" w:hAnsiTheme="majorBidi" w:cstheme="majorBidi"/>
          <w:b/>
          <w:sz w:val="30"/>
          <w:szCs w:val="30"/>
          <w:cs/>
        </w:rPr>
        <w:t xml:space="preserve">ในฐานะผู้เช่า </w:t>
      </w:r>
      <w:r w:rsidR="00D6135A" w:rsidRPr="0075591B">
        <w:rPr>
          <w:rFonts w:ascii="Angsana New" w:hAnsi="Angsana New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</w:t>
      </w:r>
      <w:proofErr w:type="spellStart"/>
      <w:r w:rsidR="00D6135A" w:rsidRPr="0075591B">
        <w:rPr>
          <w:rFonts w:ascii="Angsana New" w:hAnsi="Angsana New"/>
          <w:sz w:val="30"/>
          <w:szCs w:val="30"/>
          <w:cs/>
        </w:rPr>
        <w:t>นั้นๆ</w:t>
      </w:r>
      <w:proofErr w:type="spellEnd"/>
      <w:r w:rsidR="00D6135A" w:rsidRPr="0075591B">
        <w:rPr>
          <w:rFonts w:ascii="Angsana New" w:hAnsi="Angsana New"/>
          <w:sz w:val="30"/>
          <w:szCs w:val="30"/>
          <w:cs/>
        </w:rPr>
        <w:t xml:space="preserve"> ให้จัดประเภทเป็นสัญญาเช่าการเงิน </w:t>
      </w:r>
      <w:r w:rsidR="00D6135A" w:rsidRPr="0075591B">
        <w:rPr>
          <w:rFonts w:ascii="Angsana New" w:hAnsi="Angsana New" w:hint="cs"/>
          <w:sz w:val="30"/>
          <w:szCs w:val="30"/>
          <w:cs/>
        </w:rPr>
        <w:t>ส่วน</w:t>
      </w:r>
      <w:r w:rsidR="00D6135A" w:rsidRPr="0075591B">
        <w:rPr>
          <w:rFonts w:ascii="Angsana New" w:hAnsi="Angsana New"/>
          <w:sz w:val="30"/>
          <w:szCs w:val="30"/>
          <w:cs/>
        </w:rPr>
        <w:t>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</w:t>
      </w:r>
      <w:r w:rsidR="00D6135A" w:rsidRPr="002E2783">
        <w:rPr>
          <w:rFonts w:ascii="Angsana New" w:hAnsi="Angsana New"/>
          <w:sz w:val="30"/>
          <w:szCs w:val="30"/>
          <w:cs/>
        </w:rPr>
        <w:t>กำไร</w:t>
      </w:r>
      <w:r w:rsidR="00D6135A">
        <w:rPr>
          <w:rFonts w:ascii="Angsana New" w:hAnsi="Angsana New" w:hint="cs"/>
          <w:sz w:val="30"/>
          <w:szCs w:val="30"/>
          <w:cs/>
        </w:rPr>
        <w:t>หรือ</w:t>
      </w:r>
      <w:r w:rsidR="00D6135A" w:rsidRPr="002E2783">
        <w:rPr>
          <w:rFonts w:ascii="Angsana New" w:hAnsi="Angsana New"/>
          <w:sz w:val="30"/>
          <w:szCs w:val="30"/>
          <w:cs/>
        </w:rPr>
        <w:t>ขาดทุน</w:t>
      </w:r>
    </w:p>
    <w:p w14:paraId="3C5E35F4" w14:textId="77777777" w:rsidR="00826F3D" w:rsidRPr="0075591B" w:rsidRDefault="00826F3D" w:rsidP="00D61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72E273CA" w14:textId="58195A62" w:rsidR="001538FD" w:rsidRPr="007C3C6E" w:rsidRDefault="001538FD" w:rsidP="001538FD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C3C6E">
        <w:rPr>
          <w:rFonts w:asciiTheme="majorBidi" w:hAnsiTheme="majorBidi" w:cstheme="majorBidi"/>
          <w:b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7C3C6E">
        <w:rPr>
          <w:rFonts w:asciiTheme="majorBidi" w:hAnsiTheme="majorBidi" w:cstheme="majorBidi" w:hint="cs"/>
          <w:b/>
          <w:sz w:val="30"/>
          <w:szCs w:val="30"/>
          <w:cs/>
        </w:rPr>
        <w:t>ค่าเช่าจ่าย</w:t>
      </w:r>
      <w:r w:rsidRPr="007C3C6E">
        <w:rPr>
          <w:rFonts w:asciiTheme="majorBidi" w:eastAsia="Calibri" w:hAnsiTheme="majorBidi" w:cstheme="majorBidi"/>
          <w:sz w:val="30"/>
          <w:szCs w:val="30"/>
          <w:cs/>
        </w:rPr>
        <w:t>บันทึกในกำไรหรือขาดทุนโดยวิธีเส้นตรงตลอดอายุสัญญาเช่า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  <w:r w:rsidRPr="007C3C6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</w:p>
    <w:p w14:paraId="748112F3" w14:textId="77777777" w:rsidR="001538FD" w:rsidRPr="007C3C6E" w:rsidRDefault="001538FD" w:rsidP="001538FD">
      <w:pPr>
        <w:ind w:left="540"/>
        <w:rPr>
          <w:rFonts w:asciiTheme="majorBidi" w:eastAsia="Calibri" w:hAnsiTheme="majorBidi" w:cstheme="majorBidi"/>
          <w:sz w:val="30"/>
          <w:szCs w:val="30"/>
        </w:rPr>
      </w:pPr>
    </w:p>
    <w:p w14:paraId="386961EE" w14:textId="56389427" w:rsidR="00733F31" w:rsidRDefault="001538FD" w:rsidP="00864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3C6E">
        <w:rPr>
          <w:rFonts w:asciiTheme="majorBidi" w:hAnsiTheme="majorBidi" w:cstheme="majorBidi"/>
          <w:sz w:val="30"/>
          <w:szCs w:val="30"/>
          <w:cs/>
        </w:rPr>
        <w:t>ในฐานะผู้ให้เช่า</w:t>
      </w:r>
      <w:r w:rsidRPr="007C3C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C3C6E">
        <w:rPr>
          <w:rFonts w:asciiTheme="majorBidi" w:hAnsiTheme="majorBidi" w:cstheme="majorBidi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</w:t>
      </w:r>
      <w:r w:rsidRPr="007C3C6E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r w:rsidRPr="007C3C6E">
        <w:rPr>
          <w:rFonts w:asciiTheme="majorBidi" w:hAnsiTheme="majorBidi" w:cstheme="majorBidi"/>
          <w:sz w:val="30"/>
          <w:szCs w:val="30"/>
          <w:cs/>
        </w:rPr>
        <w:t>ค่าเช่าทั้งสิ้นตามสัญญา</w:t>
      </w:r>
      <w:r w:rsidRPr="007C3C6E">
        <w:rPr>
          <w:rFonts w:asciiTheme="majorBidi" w:hAnsiTheme="majorBidi" w:cstheme="majorBidi"/>
          <w:sz w:val="30"/>
          <w:szCs w:val="30"/>
        </w:rPr>
        <w:t xml:space="preserve">  </w:t>
      </w:r>
      <w:r w:rsidRPr="007C3C6E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53988DFC" w14:textId="77777777" w:rsidR="00864537" w:rsidRDefault="00864537" w:rsidP="00864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</w:p>
    <w:p w14:paraId="3E4FF153" w14:textId="77777777" w:rsidR="007138A8" w:rsidRPr="007138A8" w:rsidRDefault="007138A8" w:rsidP="007138A8">
      <w:pPr>
        <w:pStyle w:val="Heading8"/>
        <w:numPr>
          <w:ilvl w:val="1"/>
          <w:numId w:val="1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138A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การด้อยค่า</w:t>
      </w:r>
      <w:r w:rsidRPr="007138A8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สินทรัพย์ทางการเงิน</w:t>
      </w:r>
    </w:p>
    <w:p w14:paraId="1BE9D0A0" w14:textId="77777777" w:rsidR="007138A8" w:rsidRPr="00826F3D" w:rsidRDefault="007138A8" w:rsidP="007138A8">
      <w:pPr>
        <w:ind w:left="540"/>
        <w:jc w:val="thaiDistribute"/>
        <w:rPr>
          <w:rFonts w:asciiTheme="majorBidi" w:hAnsiTheme="majorBidi" w:cstheme="majorBidi"/>
        </w:rPr>
      </w:pPr>
    </w:p>
    <w:p w14:paraId="73F54AEF" w14:textId="77777777" w:rsidR="007138A8" w:rsidRPr="00733F31" w:rsidRDefault="007138A8" w:rsidP="00713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3F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733F3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733F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733F31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2448B799" w14:textId="77777777" w:rsidR="007138A8" w:rsidRPr="00826F3D" w:rsidRDefault="007138A8" w:rsidP="007138A8">
      <w:pPr>
        <w:ind w:left="540"/>
        <w:jc w:val="thaiDistribute"/>
        <w:rPr>
          <w:rFonts w:asciiTheme="majorBidi" w:hAnsiTheme="majorBidi" w:cstheme="majorBidi"/>
        </w:rPr>
      </w:pPr>
    </w:p>
    <w:p w14:paraId="14B83D54" w14:textId="4F2B0E85" w:rsidR="007138A8" w:rsidRPr="00733F31" w:rsidRDefault="007138A8" w:rsidP="007138A8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733F31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733F31">
        <w:rPr>
          <w:rFonts w:asciiTheme="majorBidi" w:hAnsiTheme="majorBidi" w:cstheme="majorBidi"/>
          <w:color w:val="000000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733F3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(รวมถึง เงินสดและรายการเทียบเท่าเงินสด ลูกหนี้การค้าและลูกหนี้อื่น</w:t>
      </w:r>
      <w:r w:rsidRPr="00733F3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33F31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รวมถึงเงินให้กู้ยืมแก่กิจการที่เกี่ยวข้องกัน)</w:t>
      </w:r>
      <w:r w:rsidRPr="00733F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7B1583B2" w14:textId="77777777" w:rsidR="007138A8" w:rsidRPr="00826F3D" w:rsidRDefault="007138A8" w:rsidP="007138A8">
      <w:pPr>
        <w:ind w:left="540"/>
        <w:jc w:val="thaiDistribute"/>
        <w:rPr>
          <w:rFonts w:asciiTheme="majorBidi" w:hAnsiTheme="majorBidi" w:cstheme="majorBidi"/>
        </w:rPr>
      </w:pPr>
    </w:p>
    <w:p w14:paraId="036A4F1C" w14:textId="77777777" w:rsidR="007138A8" w:rsidRPr="00733F31" w:rsidRDefault="007138A8" w:rsidP="007138A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733F31">
        <w:rPr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20699A00" w14:textId="77777777" w:rsidR="007138A8" w:rsidRPr="00826F3D" w:rsidRDefault="007138A8" w:rsidP="007138A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E45A7A7" w14:textId="7F9D2638" w:rsidR="007138A8" w:rsidRPr="007138A8" w:rsidRDefault="007138A8" w:rsidP="007138A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b/>
          <w:bCs/>
          <w:sz w:val="30"/>
          <w:szCs w:val="30"/>
        </w:rPr>
      </w:pPr>
      <w:r w:rsidRPr="00733F31">
        <w:rPr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</w:t>
      </w:r>
      <w:r w:rsidRPr="00733F31">
        <w:rPr>
          <w:rFonts w:hint="cs"/>
          <w:color w:val="000000"/>
          <w:sz w:val="30"/>
          <w:szCs w:val="30"/>
          <w:cs/>
        </w:rPr>
        <w:t>คาดว่าจะ</w:t>
      </w:r>
      <w:r w:rsidRPr="00733F31">
        <w:rPr>
          <w:color w:val="000000"/>
          <w:sz w:val="30"/>
          <w:szCs w:val="30"/>
          <w:cs/>
        </w:rPr>
        <w:t>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</w:t>
      </w:r>
      <w:r w:rsidRPr="00733F31">
        <w:rPr>
          <w:rFonts w:asciiTheme="majorBidi" w:hAnsiTheme="majorBidi" w:cstheme="majorBidi"/>
          <w:color w:val="000000"/>
          <w:sz w:val="30"/>
          <w:szCs w:val="30"/>
          <w:cs/>
        </w:rPr>
        <w:t>าดว่าจะได้รับ)</w:t>
      </w:r>
      <w:r w:rsidRPr="00733F3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733F31">
        <w:rPr>
          <w:rFonts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 </w:t>
      </w:r>
      <w:r w:rsidRPr="00733F31">
        <w:rPr>
          <w:color w:val="000000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  <w:r w:rsidRPr="007138A8">
        <w:rPr>
          <w:rFonts w:hint="cs"/>
          <w:color w:val="000000"/>
          <w:sz w:val="30"/>
          <w:szCs w:val="30"/>
          <w:cs/>
        </w:rPr>
        <w:t xml:space="preserve"> </w:t>
      </w:r>
    </w:p>
    <w:p w14:paraId="213D673E" w14:textId="2EEE62F8" w:rsidR="004E1659" w:rsidRPr="00826F3D" w:rsidRDefault="004E1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4BAE8A7E" w14:textId="77777777" w:rsidR="007138A8" w:rsidRPr="00677D42" w:rsidRDefault="007138A8" w:rsidP="007138A8">
      <w:pPr>
        <w:ind w:left="540"/>
        <w:jc w:val="thaiDistribute"/>
        <w:rPr>
          <w:color w:val="000000"/>
          <w:sz w:val="30"/>
          <w:szCs w:val="30"/>
        </w:rPr>
      </w:pPr>
      <w:r w:rsidRPr="00677D42">
        <w:rPr>
          <w:rFonts w:asciiTheme="majorBidi" w:hAnsiTheme="majorBidi" w:cstheme="majorBidi"/>
          <w:color w:val="000000"/>
          <w:sz w:val="30"/>
          <w:szCs w:val="30"/>
          <w:cs/>
        </w:rPr>
        <w:t>การ</w:t>
      </w:r>
      <w:r w:rsidRPr="00677D42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</w:t>
      </w:r>
      <w:r w:rsidRPr="00677D42">
        <w:rPr>
          <w:color w:val="000000"/>
          <w:sz w:val="30"/>
          <w:szCs w:val="30"/>
          <w:cs/>
        </w:rPr>
        <w:t>ผลขาดทุนด้านเครดิต</w:t>
      </w:r>
      <w:r w:rsidRPr="00677D42">
        <w:rPr>
          <w:rFonts w:hint="cs"/>
          <w:color w:val="000000"/>
          <w:sz w:val="30"/>
          <w:szCs w:val="30"/>
          <w:cs/>
        </w:rPr>
        <w:t>นั้นคำนวณดังต่อไปนี้</w:t>
      </w:r>
    </w:p>
    <w:p w14:paraId="0203DCDE" w14:textId="77777777" w:rsidR="007138A8" w:rsidRPr="00677D42" w:rsidRDefault="007138A8" w:rsidP="007138A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77D4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677D42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677D4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677D42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677D42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677D4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77D42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</w:p>
    <w:p w14:paraId="693CE300" w14:textId="77777777" w:rsidR="007138A8" w:rsidRPr="00677D42" w:rsidRDefault="007138A8" w:rsidP="007138A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77D42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5FDD533D" w14:textId="77777777" w:rsidR="007138A8" w:rsidRPr="00826F3D" w:rsidRDefault="007138A8" w:rsidP="007138A8">
      <w:pPr>
        <w:ind w:left="540"/>
        <w:jc w:val="thaiDistribute"/>
        <w:rPr>
          <w:rFonts w:asciiTheme="majorBidi" w:hAnsiTheme="majorBidi" w:cstheme="majorBidi"/>
        </w:rPr>
      </w:pPr>
    </w:p>
    <w:p w14:paraId="48CF2CA4" w14:textId="7EE12FF5" w:rsidR="007138A8" w:rsidRPr="00677D42" w:rsidRDefault="007138A8" w:rsidP="007138A8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77D42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</w:t>
      </w:r>
      <w:r w:rsidRPr="00677D42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สำหรับลูกหนี้การค้าวัดมูลค่าผลขาดทุนด้วยผลขาดทุนด้านเครดิตที่คาดว่าจะเกิดขึ้นตลอดอายุของสัญญา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7A6552B" w14:textId="13B474B0" w:rsidR="00EC354B" w:rsidRPr="00826F3D" w:rsidRDefault="00EC354B" w:rsidP="002418D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Cs w:val="18"/>
        </w:rPr>
      </w:pPr>
    </w:p>
    <w:p w14:paraId="0CED4235" w14:textId="3B4EC501" w:rsidR="002418D3" w:rsidRPr="002418D3" w:rsidRDefault="002418D3" w:rsidP="002418D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418D3">
        <w:rPr>
          <w:rFonts w:asciiTheme="majorBidi" w:hAnsiTheme="majorBidi" w:cstheme="majorBidi" w:hint="cs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2418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418D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กลุ่มบริษัทรับรู้ผล</w:t>
      </w:r>
      <w:r w:rsidRPr="002418D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2418D3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2418D3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2418D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สินทรัพย์ทางการเงินที่มีการด้อยค่า</w:t>
      </w:r>
      <w:r w:rsidRPr="002418D3">
        <w:rPr>
          <w:rFonts w:asciiTheme="majorBidi" w:hAnsiTheme="majorBidi" w:cstheme="majorBidi"/>
          <w:color w:val="000000"/>
          <w:sz w:val="30"/>
          <w:szCs w:val="30"/>
        </w:rPr>
        <w:t xml:space="preserve">         </w:t>
      </w:r>
      <w:r w:rsidRPr="002418D3">
        <w:rPr>
          <w:rFonts w:asciiTheme="majorBidi" w:hAnsiTheme="majorBidi" w:cstheme="majorBidi"/>
          <w:color w:val="000000"/>
          <w:sz w:val="30"/>
          <w:szCs w:val="30"/>
          <w:cs/>
        </w:rPr>
        <w:t>ด้านเครดิต</w:t>
      </w:r>
      <w:r w:rsidRPr="002418D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0577A50" w14:textId="77777777" w:rsidR="00826F3D" w:rsidRPr="00826F3D" w:rsidRDefault="00826F3D" w:rsidP="007138A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35EF08C8" w14:textId="1274AF84" w:rsidR="00D9081F" w:rsidRPr="001D661C" w:rsidRDefault="007138A8" w:rsidP="001D661C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FF7326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  <w:r w:rsidRPr="00FF732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D9081F"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2E30BCF8" w14:textId="752B0B74" w:rsidR="007138A8" w:rsidRPr="00FF7326" w:rsidRDefault="007138A8" w:rsidP="007138A8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E32B5F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>กลุ่มบริษัท</w:t>
      </w:r>
      <w:r w:rsidRPr="00FF73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FF7326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FF7326">
        <w:rPr>
          <w:rFonts w:asciiTheme="majorBidi" w:hAnsiTheme="majorBidi" w:cstheme="majorBidi"/>
          <w:color w:val="000000"/>
          <w:sz w:val="30"/>
          <w:szCs w:val="30"/>
          <w:cs/>
        </w:rPr>
        <w:t>วัน มีการเปลี่ยนแปลงของ</w:t>
      </w:r>
      <w:r w:rsidRPr="00E32B5F">
        <w:rPr>
          <w:rFonts w:asciiTheme="majorBidi" w:hAnsiTheme="majorBidi" w:cstheme="majorBidi" w:hint="cs"/>
          <w:color w:val="000000"/>
          <w:sz w:val="30"/>
          <w:szCs w:val="30"/>
          <w:cs/>
        </w:rPr>
        <w:t>อันดับ</w:t>
      </w:r>
      <w:r w:rsidRPr="00E32B5F">
        <w:rPr>
          <w:rFonts w:asciiTheme="majorBidi" w:hAnsiTheme="majorBidi" w:cstheme="majorBidi"/>
          <w:color w:val="000000"/>
          <w:sz w:val="30"/>
          <w:szCs w:val="30"/>
          <w:cs/>
        </w:rPr>
        <w:t>ความน่าเชื่อถือ</w:t>
      </w:r>
      <w:r w:rsidRPr="00FF7326">
        <w:rPr>
          <w:rFonts w:asciiTheme="majorBidi" w:hAnsiTheme="majorBidi" w:cstheme="majorBidi"/>
          <w:color w:val="000000"/>
          <w:sz w:val="30"/>
          <w:szCs w:val="30"/>
          <w:cs/>
        </w:rPr>
        <w:t>ที่</w:t>
      </w:r>
      <w:r w:rsidRPr="00FF7326">
        <w:rPr>
          <w:rFonts w:asciiTheme="majorBidi" w:hAnsiTheme="majorBidi" w:cstheme="majorBidi" w:hint="cs"/>
          <w:color w:val="000000"/>
          <w:sz w:val="30"/>
          <w:szCs w:val="30"/>
          <w:cs/>
        </w:rPr>
        <w:t>ลดระดับลง</w:t>
      </w:r>
      <w:r w:rsidRPr="00FF7326">
        <w:rPr>
          <w:rFonts w:asciiTheme="majorBidi" w:hAnsiTheme="majorBidi" w:cstheme="majorBidi"/>
          <w:color w:val="000000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FF7326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หรือคาดการณ์การเปลี่ยนแปลง</w:t>
      </w:r>
      <w:r w:rsidRPr="00FF7326">
        <w:rPr>
          <w:rFonts w:asciiTheme="majorBidi" w:hAnsiTheme="majorBidi" w:cstheme="majorBidi"/>
          <w:color w:val="000000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E32B5F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</w:p>
    <w:p w14:paraId="1ECE478B" w14:textId="77777777" w:rsidR="007138A8" w:rsidRPr="00FF7326" w:rsidRDefault="007138A8" w:rsidP="007138A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9B63FA" w14:textId="2D8E9F65" w:rsidR="007138A8" w:rsidRPr="00FF7326" w:rsidRDefault="007138A8" w:rsidP="007138A8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32B5F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FF7326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</w:t>
      </w:r>
      <w:r w:rsidRPr="00FF7326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Pr="00FF7326">
        <w:rPr>
          <w:rFonts w:asciiTheme="majorBidi" w:hAnsiTheme="majorBidi" w:cstheme="majorBidi"/>
          <w:color w:val="000000"/>
          <w:sz w:val="30"/>
          <w:szCs w:val="30"/>
          <w:cs/>
        </w:rPr>
        <w:t>ผิด</w:t>
      </w:r>
      <w:r w:rsidRPr="00FF7326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FF7326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FF732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66576EC5" w14:textId="6F470FDC" w:rsidR="007138A8" w:rsidRPr="00FF7326" w:rsidRDefault="007138A8" w:rsidP="007138A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F7326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</w:t>
      </w:r>
      <w:r w:rsidRPr="00FF7326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Pr="00E32B5F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FF7326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</w:t>
      </w:r>
      <w:r w:rsidRPr="00FF732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อีกทั้ง</w:t>
      </w:r>
      <w:r w:rsidRPr="00E32B5F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FF7326">
        <w:rPr>
          <w:rFonts w:asciiTheme="majorBidi" w:hAnsiTheme="majorBidi" w:cstheme="majorBidi" w:hint="cs"/>
          <w:color w:val="000000"/>
          <w:sz w:val="30"/>
          <w:szCs w:val="30"/>
          <w:cs/>
        </w:rPr>
        <w:t>ไม่มี</w:t>
      </w:r>
      <w:r w:rsidRPr="00FF7326">
        <w:rPr>
          <w:rFonts w:asciiTheme="majorBidi" w:hAnsiTheme="majorBidi" w:cstheme="majorBidi"/>
          <w:color w:val="000000"/>
          <w:sz w:val="30"/>
          <w:szCs w:val="30"/>
          <w:cs/>
        </w:rPr>
        <w:t>สิทธิในการไล่เบี้ย เช่น การ</w:t>
      </w:r>
      <w:r w:rsidRPr="00FF7326">
        <w:rPr>
          <w:rFonts w:asciiTheme="majorBidi" w:hAnsiTheme="majorBidi" w:cstheme="majorBidi" w:hint="cs"/>
          <w:color w:val="000000"/>
          <w:sz w:val="30"/>
          <w:szCs w:val="30"/>
          <w:cs/>
        </w:rPr>
        <w:t>ยึด</w:t>
      </w:r>
      <w:r w:rsidRPr="00FF7326">
        <w:rPr>
          <w:rFonts w:asciiTheme="majorBidi" w:hAnsiTheme="majorBidi" w:cstheme="majorBidi"/>
          <w:color w:val="000000"/>
          <w:sz w:val="30"/>
          <w:szCs w:val="30"/>
          <w:cs/>
        </w:rPr>
        <w:t>หลักประกัน (</w:t>
      </w:r>
      <w:r w:rsidRPr="00FF7326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FF7326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FF732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FF73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 </w:t>
      </w:r>
    </w:p>
    <w:p w14:paraId="43416C8F" w14:textId="77777777" w:rsidR="007138A8" w:rsidRPr="00FF7326" w:rsidRDefault="007138A8" w:rsidP="007138A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i/>
          <w:iCs/>
          <w:color w:val="000000"/>
          <w:sz w:val="30"/>
          <w:szCs w:val="30"/>
        </w:rPr>
      </w:pPr>
      <w:r w:rsidRPr="00FF73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FF7326">
        <w:rPr>
          <w:rFonts w:asciiTheme="majorBidi" w:hAnsiTheme="majorBidi" w:cstheme="majorBidi"/>
          <w:color w:val="000000"/>
          <w:sz w:val="30"/>
          <w:szCs w:val="30"/>
        </w:rPr>
        <w:t xml:space="preserve">90 </w:t>
      </w:r>
      <w:r w:rsidRPr="00FF7326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3FEE807E" w14:textId="77777777" w:rsidR="007138A8" w:rsidRPr="00FF7326" w:rsidRDefault="007138A8" w:rsidP="007138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C433BF" w14:textId="4F310D50" w:rsidR="007138A8" w:rsidRPr="00C91088" w:rsidRDefault="007138A8" w:rsidP="007138A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9108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C91088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หากการประเมินความเสี่ยงเป็นการประเมินแบบกลุ่มต้องมีการ</w:t>
      </w:r>
      <w:r w:rsidRPr="00C91088">
        <w:rPr>
          <w:rFonts w:asciiTheme="majorBidi" w:hAnsiTheme="majorBidi" w:cstheme="majorBidi"/>
          <w:color w:val="000000"/>
          <w:sz w:val="30"/>
          <w:szCs w:val="3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C91088">
        <w:rPr>
          <w:rFonts w:asciiTheme="majorBidi" w:hAnsiTheme="majorBidi" w:cstheme="majorBidi" w:hint="cs"/>
          <w:color w:val="000000"/>
          <w:sz w:val="30"/>
          <w:szCs w:val="30"/>
          <w:cs/>
        </w:rPr>
        <w:t>อันดับ</w:t>
      </w:r>
      <w:r w:rsidRPr="00C91088">
        <w:rPr>
          <w:rFonts w:asciiTheme="majorBidi" w:hAnsiTheme="majorBidi" w:cstheme="majorBidi"/>
          <w:color w:val="000000"/>
          <w:sz w:val="30"/>
          <w:szCs w:val="30"/>
          <w:cs/>
        </w:rPr>
        <w:t>ความน่าเชื่อถือ</w:t>
      </w:r>
    </w:p>
    <w:p w14:paraId="7101F549" w14:textId="6099873A" w:rsidR="00C91088" w:rsidRDefault="00C91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  <w:cs/>
        </w:rPr>
      </w:pPr>
    </w:p>
    <w:p w14:paraId="732BD59F" w14:textId="5CA742FF" w:rsidR="007138A8" w:rsidRPr="00C91088" w:rsidRDefault="007138A8" w:rsidP="007138A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color w:val="000000"/>
          <w:sz w:val="30"/>
          <w:szCs w:val="30"/>
          <w:cs/>
        </w:rPr>
      </w:pPr>
      <w:r w:rsidRPr="00C91088">
        <w:rPr>
          <w:rFonts w:asciiTheme="majorBidi" w:hAnsiTheme="majorBidi" w:cstheme="majorBidi" w:hint="cs"/>
          <w:color w:val="000000"/>
          <w:sz w:val="30"/>
          <w:szCs w:val="30"/>
          <w:cs/>
        </w:rPr>
        <w:t>ผล</w:t>
      </w:r>
      <w:r w:rsidRPr="00C91088">
        <w:rPr>
          <w:rFonts w:asciiTheme="majorBidi" w:hAnsiTheme="majorBidi" w:cstheme="majorBidi"/>
          <w:color w:val="000000"/>
          <w:sz w:val="30"/>
          <w:szCs w:val="30"/>
          <w:cs/>
        </w:rPr>
        <w:t>ขาดทุนด้านเครดิต</w:t>
      </w:r>
      <w:r w:rsidRPr="00C91088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ที่คาดว่าจะเกิดขึ้น</w:t>
      </w:r>
      <w:r w:rsidRPr="00C91088">
        <w:rPr>
          <w:rFonts w:asciiTheme="majorBidi" w:hAnsiTheme="majorBidi" w:cstheme="majorBidi"/>
          <w:color w:val="000000"/>
          <w:sz w:val="30"/>
          <w:szCs w:val="30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C91088">
        <w:rPr>
          <w:rFonts w:asciiTheme="majorBidi" w:hAnsiTheme="majorBidi" w:cstheme="majorBidi" w:hint="cs"/>
          <w:color w:val="000000"/>
          <w:sz w:val="30"/>
          <w:szCs w:val="30"/>
          <w:cs/>
        </w:rPr>
        <w:t>ของเครื่องมือทางการเงิน</w:t>
      </w:r>
      <w:r w:rsidRPr="00C91088">
        <w:rPr>
          <w:rFonts w:asciiTheme="majorBidi" w:hAnsiTheme="majorBidi" w:cstheme="majorBidi"/>
          <w:color w:val="000000"/>
          <w:sz w:val="30"/>
          <w:szCs w:val="30"/>
          <w:cs/>
        </w:rPr>
        <w:t>นับจากวันที่</w:t>
      </w:r>
      <w:r w:rsidRPr="00C91088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รับรู้รายการเมื่อเริ่มแรก</w:t>
      </w:r>
      <w:r w:rsidRPr="00C91088">
        <w:rPr>
          <w:rFonts w:asciiTheme="majorBidi" w:hAnsiTheme="majorBidi" w:cstheme="majorBidi" w:hint="cs"/>
          <w:color w:val="000000"/>
          <w:sz w:val="30"/>
          <w:szCs w:val="30"/>
        </w:rPr>
        <w:t xml:space="preserve"> </w:t>
      </w:r>
      <w:r w:rsidRPr="00C91088">
        <w:rPr>
          <w:rFonts w:asciiTheme="majorBidi" w:hAnsiTheme="majorBidi" w:cstheme="majorBidi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C9108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C91088">
        <w:rPr>
          <w:rFonts w:asciiTheme="majorBidi" w:hAnsiTheme="majorBidi" w:cstheme="majorBidi"/>
          <w:color w:val="000000"/>
          <w:sz w:val="30"/>
          <w:szCs w:val="30"/>
          <w:cs/>
        </w:rPr>
        <w:t>ค่า</w:t>
      </w:r>
      <w:r w:rsidRPr="00C91088">
        <w:rPr>
          <w:rFonts w:asciiTheme="majorBidi" w:hAnsiTheme="majorBidi" w:cstheme="majorBidi" w:hint="cs"/>
          <w:color w:val="000000"/>
          <w:sz w:val="30"/>
          <w:szCs w:val="30"/>
          <w:cs/>
        </w:rPr>
        <w:t>เ</w:t>
      </w:r>
      <w:r w:rsidRPr="00C91088">
        <w:rPr>
          <w:rFonts w:asciiTheme="majorBidi" w:hAnsiTheme="majorBidi" w:cstheme="majorBidi"/>
          <w:color w:val="000000"/>
          <w:sz w:val="30"/>
          <w:szCs w:val="30"/>
          <w:cs/>
        </w:rPr>
        <w:t>ผื่อ</w:t>
      </w:r>
      <w:r w:rsidRPr="00C91088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</w:t>
      </w:r>
      <w:r w:rsidRPr="00C9108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แสดงเป็นรายการหักออกจากมูลค่าตามบัญชีขั้นต้นของสินทรัพย์ทางการเงิน </w:t>
      </w:r>
    </w:p>
    <w:p w14:paraId="73AF2860" w14:textId="77777777" w:rsidR="007138A8" w:rsidRPr="00C91088" w:rsidRDefault="007138A8" w:rsidP="007138A8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1ACCF35" w14:textId="653E27E8" w:rsidR="007138A8" w:rsidRPr="00C91088" w:rsidRDefault="007138A8" w:rsidP="007138A8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9108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7D95E01E" w14:textId="77777777" w:rsidR="007138A8" w:rsidRPr="00C91088" w:rsidRDefault="007138A8" w:rsidP="007138A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3E41E" w14:textId="506D4F58" w:rsidR="007138A8" w:rsidRPr="00C91088" w:rsidRDefault="007138A8" w:rsidP="007138A8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91088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C9108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91088">
        <w:rPr>
          <w:rFonts w:asciiTheme="majorBidi" w:hAnsiTheme="majorBidi" w:cstheme="majorBidi"/>
          <w:sz w:val="30"/>
          <w:szCs w:val="30"/>
          <w:cs/>
        </w:rPr>
        <w:t>กลุ่มบริษัทประเมินว่าสินทรัพย์ทางการเงินที่วัดมูลค่าด้วยราคาทุนตัดจำหน่าย</w:t>
      </w:r>
      <w:r w:rsidR="00057B8B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C91088">
        <w:rPr>
          <w:rFonts w:asciiTheme="majorBidi" w:hAnsiTheme="majorBidi" w:cstheme="majorBidi" w:hint="cs"/>
          <w:sz w:val="30"/>
          <w:szCs w:val="30"/>
          <w:cs/>
        </w:rPr>
        <w:t>กิด</w:t>
      </w:r>
      <w:r w:rsidRPr="00C91088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C91088">
        <w:rPr>
          <w:rFonts w:asciiTheme="majorBidi" w:hAnsiTheme="majorBidi" w:cstheme="majorBidi" w:hint="cs"/>
          <w:sz w:val="30"/>
          <w:szCs w:val="30"/>
          <w:cs/>
        </w:rPr>
        <w:t>หนึ่งเหตุการณ์</w:t>
      </w:r>
      <w:r w:rsidRPr="00C91088">
        <w:rPr>
          <w:rFonts w:asciiTheme="majorBidi" w:hAnsiTheme="majorBidi" w:cstheme="majorBidi"/>
          <w:sz w:val="30"/>
          <w:szCs w:val="30"/>
          <w:cs/>
        </w:rPr>
        <w:t>ซึ่งส่งผลกระทบ</w:t>
      </w:r>
      <w:r w:rsidRPr="00C91088">
        <w:rPr>
          <w:rFonts w:asciiTheme="majorBidi" w:hAnsiTheme="majorBidi" w:cstheme="majorBidi" w:hint="cs"/>
          <w:sz w:val="30"/>
          <w:szCs w:val="30"/>
          <w:cs/>
        </w:rPr>
        <w:t>เชิงลบ</w:t>
      </w:r>
      <w:r w:rsidRPr="00C91088">
        <w:rPr>
          <w:rFonts w:asciiTheme="majorBidi" w:hAnsiTheme="majorBidi" w:cstheme="majorBidi"/>
          <w:sz w:val="30"/>
          <w:szCs w:val="30"/>
          <w:cs/>
        </w:rPr>
        <w:t>ต่อกระแสเงินสด</w:t>
      </w:r>
      <w:r w:rsidRPr="00C91088">
        <w:rPr>
          <w:rFonts w:asciiTheme="majorBidi" w:hAnsiTheme="majorBidi" w:cstheme="majorBidi" w:hint="cs"/>
          <w:sz w:val="30"/>
          <w:szCs w:val="30"/>
          <w:cs/>
        </w:rPr>
        <w:t>ที่คาดว่าจะ</w:t>
      </w:r>
      <w:r w:rsidRPr="00C91088">
        <w:rPr>
          <w:rFonts w:asciiTheme="majorBidi" w:hAnsiTheme="majorBidi" w:cstheme="majorBidi"/>
          <w:sz w:val="30"/>
          <w:szCs w:val="30"/>
          <w:cs/>
        </w:rPr>
        <w:t>เกิดขึ้นในอนาคตของสินทรัพย์ทางการเงิน</w:t>
      </w:r>
      <w:r w:rsidRPr="00C91088">
        <w:rPr>
          <w:rFonts w:asciiTheme="majorBidi" w:hAnsiTheme="majorBidi" w:cstheme="majorBidi"/>
          <w:sz w:val="30"/>
          <w:szCs w:val="30"/>
        </w:rPr>
        <w:t xml:space="preserve"> </w:t>
      </w:r>
      <w:r w:rsidRPr="00C91088">
        <w:rPr>
          <w:rFonts w:asciiTheme="majorBidi" w:hAnsiTheme="majorBidi" w:cstheme="majorBidi" w:hint="cs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C91088">
        <w:rPr>
          <w:rFonts w:asciiTheme="majorBidi" w:hAnsiTheme="majorBidi" w:cstheme="majorBidi"/>
          <w:sz w:val="30"/>
          <w:szCs w:val="30"/>
          <w:cs/>
        </w:rPr>
        <w:t xml:space="preserve">ด้อยค่าด้านเครดิตรวมถึง </w:t>
      </w:r>
      <w:r w:rsidRPr="00C91088">
        <w:rPr>
          <w:rFonts w:asciiTheme="majorBidi" w:hAnsiTheme="majorBidi" w:cstheme="majorBidi" w:hint="cs"/>
          <w:sz w:val="30"/>
          <w:szCs w:val="30"/>
          <w:cs/>
        </w:rPr>
        <w:t>การที่</w:t>
      </w:r>
      <w:r w:rsidRPr="00C91088">
        <w:rPr>
          <w:rFonts w:asciiTheme="majorBidi" w:hAnsiTheme="majorBidi" w:cstheme="majorBidi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C91088">
        <w:rPr>
          <w:rFonts w:asciiTheme="majorBidi" w:hAnsiTheme="majorBidi" w:cstheme="majorBidi" w:hint="cs"/>
          <w:sz w:val="30"/>
          <w:szCs w:val="30"/>
          <w:cs/>
        </w:rPr>
        <w:t xml:space="preserve"> เช่น </w:t>
      </w:r>
      <w:r w:rsidRPr="00C91088">
        <w:rPr>
          <w:rFonts w:asciiTheme="majorBidi" w:hAnsiTheme="majorBidi" w:cstheme="majorBidi"/>
          <w:sz w:val="30"/>
          <w:szCs w:val="30"/>
          <w:cs/>
        </w:rPr>
        <w:t xml:space="preserve">การค้างชำระเกินกว่า </w:t>
      </w:r>
      <w:r w:rsidRPr="00C91088">
        <w:rPr>
          <w:rFonts w:asciiTheme="majorBidi" w:hAnsiTheme="majorBidi" w:cstheme="majorBidi"/>
          <w:sz w:val="30"/>
          <w:szCs w:val="30"/>
        </w:rPr>
        <w:t xml:space="preserve">90 </w:t>
      </w:r>
      <w:r w:rsidRPr="00C91088">
        <w:rPr>
          <w:rFonts w:asciiTheme="majorBidi" w:hAnsiTheme="majorBidi" w:cstheme="majorBidi"/>
          <w:sz w:val="30"/>
          <w:szCs w:val="30"/>
          <w:cs/>
        </w:rPr>
        <w:t xml:space="preserve">วัน </w:t>
      </w:r>
      <w:r w:rsidRPr="00C91088">
        <w:rPr>
          <w:rFonts w:asciiTheme="majorBidi" w:hAnsiTheme="majorBidi" w:cstheme="majorBidi" w:hint="cs"/>
          <w:sz w:val="30"/>
          <w:szCs w:val="30"/>
          <w:cs/>
        </w:rPr>
        <w:t>มีความเป็นไปได้ที่ลูกหนี้จะเข้าสู่</w:t>
      </w:r>
      <w:r w:rsidRPr="00C91088">
        <w:rPr>
          <w:rFonts w:asciiTheme="majorBidi" w:hAnsiTheme="majorBidi" w:cstheme="majorBidi"/>
          <w:sz w:val="30"/>
          <w:szCs w:val="30"/>
          <w:cs/>
        </w:rPr>
        <w:t>การล้มละลาย</w:t>
      </w:r>
      <w:r w:rsidRPr="00C9108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91088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6B13519A" w14:textId="13AC5EE6" w:rsidR="00D750BC" w:rsidRDefault="00D750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F2E60C7" w14:textId="0AA260A9" w:rsidR="007138A8" w:rsidRPr="00C91088" w:rsidRDefault="007138A8" w:rsidP="007138A8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C9108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การตัดจำหน่าย</w:t>
      </w:r>
      <w:r w:rsidRPr="00C9108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1143986C" w14:textId="77777777" w:rsidR="007138A8" w:rsidRPr="00C91088" w:rsidRDefault="007138A8" w:rsidP="007138A8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93B30D0" w14:textId="4A786B2E" w:rsidR="007138A8" w:rsidRPr="00C91088" w:rsidRDefault="007138A8" w:rsidP="007138A8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color w:val="000000"/>
          <w:sz w:val="30"/>
          <w:szCs w:val="30"/>
        </w:rPr>
      </w:pPr>
      <w:r w:rsidRPr="00C91088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มูลค่าตามบัญชีขั้นต้นของ</w:t>
      </w:r>
      <w:r w:rsidRPr="00C91088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สินทรัพย์ทางการเงินจะถูกตัดจำหน่ายเมื่อ</w:t>
      </w:r>
      <w:r w:rsidRPr="00C91088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</w:t>
      </w:r>
      <w:r w:rsidRPr="00C91088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</w:t>
      </w:r>
      <w:r w:rsidRPr="00C9108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9108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C91088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1ECC83A4" w14:textId="77777777" w:rsidR="007138A8" w:rsidRPr="00C91088" w:rsidRDefault="007138A8" w:rsidP="007138A8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1088" w:rsidDel="00DE5E64"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26E2E985" w14:textId="77777777" w:rsidR="007138A8" w:rsidRPr="007138A8" w:rsidRDefault="007138A8" w:rsidP="00713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108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นโยบายการบัญชีที่ถือปฏิบั</w:t>
      </w:r>
      <w:r w:rsidRPr="00C910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Pr="00C9108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C910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C91088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6A255CF8" w14:textId="16A7D63C" w:rsidR="007138A8" w:rsidRDefault="007138A8" w:rsidP="007138A8">
      <w:pPr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452E51" w14:textId="2E24248B" w:rsidR="000D618E" w:rsidRDefault="00C91088" w:rsidP="00CE3B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6967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696967">
        <w:rPr>
          <w:rFonts w:ascii="Angsana New" w:hAnsi="Angsana New"/>
          <w:sz w:val="30"/>
          <w:szCs w:val="30"/>
        </w:rPr>
        <w:t xml:space="preserve"> </w:t>
      </w:r>
      <w:r w:rsidRPr="00696967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 </w:t>
      </w:r>
    </w:p>
    <w:p w14:paraId="2371A0AC" w14:textId="77777777" w:rsidR="00CE3BC9" w:rsidRDefault="00CE3BC9" w:rsidP="00CE3B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50EC5B3" w14:textId="77777777" w:rsidR="00C91088" w:rsidRPr="00696967" w:rsidRDefault="00C91088" w:rsidP="00C910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96967">
        <w:rPr>
          <w:rFonts w:ascii="Angsana New" w:hAnsi="Angsana New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</w:t>
      </w:r>
    </w:p>
    <w:p w14:paraId="72C3298F" w14:textId="77777777" w:rsidR="00C91088" w:rsidRPr="0035228D" w:rsidRDefault="00C91088" w:rsidP="0035228D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1E425E" w14:textId="358D0899" w:rsidR="00C91088" w:rsidRDefault="00C91088" w:rsidP="00C910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เมื่อมี</w:t>
      </w:r>
      <w:r w:rsidRPr="00696967">
        <w:rPr>
          <w:rFonts w:ascii="Angsana New" w:hAnsi="Angsana New"/>
          <w:sz w:val="30"/>
          <w:szCs w:val="30"/>
          <w:cs/>
        </w:rPr>
        <w:t>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ยอดขาดทุนที่บันทึกในงบกำไร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</w:t>
      </w:r>
      <w:proofErr w:type="spellStart"/>
      <w:r w:rsidRPr="00696967">
        <w:rPr>
          <w:rFonts w:ascii="Angsana New" w:hAnsi="Angsana New"/>
          <w:sz w:val="30"/>
          <w:szCs w:val="30"/>
          <w:cs/>
        </w:rPr>
        <w:t>นั้นๆ</w:t>
      </w:r>
      <w:proofErr w:type="spellEnd"/>
      <w:r w:rsidRPr="00696967">
        <w:rPr>
          <w:rFonts w:ascii="Angsana New" w:hAnsi="Angsana New"/>
          <w:sz w:val="30"/>
          <w:szCs w:val="30"/>
          <w:cs/>
        </w:rPr>
        <w:t xml:space="preserve"> ซึ่งเคยรับรู้แล้วในกำไรหรือขาดทุน</w:t>
      </w:r>
    </w:p>
    <w:p w14:paraId="7E8FA2AE" w14:textId="77777777" w:rsidR="0035228D" w:rsidRPr="0035228D" w:rsidRDefault="0035228D" w:rsidP="0035228D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86D9DC" w14:textId="77777777" w:rsidR="00C91088" w:rsidRPr="00696967" w:rsidRDefault="00C91088" w:rsidP="00C910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696967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44608FD5" w14:textId="77777777" w:rsidR="00C91088" w:rsidRPr="001D7D1B" w:rsidRDefault="00C91088" w:rsidP="001D7D1B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7AC016" w14:textId="4B48A2C4" w:rsidR="00C91088" w:rsidRPr="0075591B" w:rsidRDefault="00C91088" w:rsidP="00C910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4B27E070" w14:textId="77777777" w:rsidR="00C91088" w:rsidRPr="001D7D1B" w:rsidRDefault="00C91088" w:rsidP="001D7D1B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9B9228" w14:textId="592DB8E7" w:rsidR="00C91088" w:rsidRPr="0075591B" w:rsidRDefault="00C91088" w:rsidP="00C910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75591B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49431206" w14:textId="77777777" w:rsidR="00C91088" w:rsidRPr="001D7D1B" w:rsidRDefault="00C91088" w:rsidP="001D7D1B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175602" w14:textId="77777777" w:rsidR="00C91088" w:rsidRPr="0075591B" w:rsidRDefault="00C91088" w:rsidP="00C910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</w:t>
      </w:r>
      <w:r w:rsidRPr="0075591B">
        <w:rPr>
          <w:rFonts w:ascii="Angsana New" w:hAnsi="Angsana New" w:hint="cs"/>
          <w:sz w:val="30"/>
          <w:szCs w:val="30"/>
          <w:cs/>
        </w:rPr>
        <w:t xml:space="preserve">   </w:t>
      </w:r>
      <w:r w:rsidRPr="0075591B">
        <w:rPr>
          <w:rFonts w:ascii="Angsana New" w:hAnsi="Angsana New"/>
          <w:sz w:val="30"/>
          <w:szCs w:val="30"/>
          <w:cs/>
        </w:rPr>
        <w:t>การกลับรายการจะถูกรับรู้โดยตรงในกำไรขาดทุนเบ็ดเสร็จอื่น</w:t>
      </w:r>
    </w:p>
    <w:p w14:paraId="3FD28AB2" w14:textId="50FDF533" w:rsidR="00D750BC" w:rsidRDefault="00D750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22A9609" w14:textId="77777777" w:rsidR="007138A8" w:rsidRPr="007138A8" w:rsidRDefault="007138A8" w:rsidP="007138A8">
      <w:pPr>
        <w:pStyle w:val="Heading8"/>
        <w:numPr>
          <w:ilvl w:val="1"/>
          <w:numId w:val="16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7138A8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lastRenderedPageBreak/>
        <w:t>การด้อยค่า</w:t>
      </w:r>
      <w:r w:rsidRPr="007138A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สินทรัพย์ที่ไม่ใช่สินทรัพย์ทางการเงิน</w:t>
      </w:r>
    </w:p>
    <w:p w14:paraId="56CA9024" w14:textId="77777777" w:rsidR="007138A8" w:rsidRPr="007138A8" w:rsidRDefault="007138A8" w:rsidP="007138A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889C0" w14:textId="212565D0" w:rsidR="007138A8" w:rsidRPr="007138A8" w:rsidRDefault="007138A8" w:rsidP="00713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38A8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</w:t>
      </w:r>
      <w:r w:rsidRPr="0076206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138A8">
        <w:rPr>
          <w:rFonts w:asciiTheme="majorBidi" w:hAnsiTheme="majorBidi" w:cstheme="majorBidi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Pr="007138A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138A8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469947F7" w14:textId="77777777" w:rsidR="007138A8" w:rsidRPr="007138A8" w:rsidRDefault="007138A8" w:rsidP="00713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AB7EF" w14:textId="628A4C89" w:rsidR="007138A8" w:rsidRPr="007138A8" w:rsidRDefault="007138A8" w:rsidP="00713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38A8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761F0032" w14:textId="77777777" w:rsidR="007138A8" w:rsidRPr="007138A8" w:rsidRDefault="007138A8" w:rsidP="00713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sz w:val="30"/>
          <w:szCs w:val="30"/>
          <w:cs/>
        </w:rPr>
      </w:pPr>
    </w:p>
    <w:p w14:paraId="1E577D19" w14:textId="196FE1DE" w:rsidR="007138A8" w:rsidRPr="007138A8" w:rsidRDefault="007138A8" w:rsidP="00713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138A8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  <w:r w:rsidRPr="007138A8">
        <w:rPr>
          <w:rFonts w:asciiTheme="majorBidi" w:hAnsiTheme="majorBidi" w:cstheme="majorBidi" w:hint="cs"/>
          <w:iCs/>
          <w:sz w:val="30"/>
          <w:szCs w:val="30"/>
          <w:cs/>
        </w:rPr>
        <w:t xml:space="preserve"> </w:t>
      </w:r>
    </w:p>
    <w:p w14:paraId="1D66DB8F" w14:textId="77777777" w:rsidR="007138A8" w:rsidRPr="007138A8" w:rsidRDefault="007138A8" w:rsidP="00713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0E01CEA0" w14:textId="77777777" w:rsidR="007138A8" w:rsidRPr="007138A8" w:rsidRDefault="007138A8" w:rsidP="00713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38A8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6608326" w14:textId="77777777" w:rsidR="007138A8" w:rsidRPr="007138A8" w:rsidRDefault="007138A8" w:rsidP="00713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943D64" w14:textId="0003684B" w:rsidR="007138A8" w:rsidRPr="007138A8" w:rsidRDefault="007138A8" w:rsidP="00713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138A8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  <w:r w:rsidRPr="007138A8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25041772" w14:textId="77777777" w:rsidR="007138A8" w:rsidRPr="00206397" w:rsidRDefault="007138A8" w:rsidP="00713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F0913ED" w14:textId="03A6F110" w:rsidR="004E1659" w:rsidRDefault="007138A8" w:rsidP="00CE3B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38A8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</w:t>
      </w:r>
      <w:r w:rsidR="00DF1E21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7138A8">
        <w:rPr>
          <w:rFonts w:asciiTheme="majorBidi" w:hAnsiTheme="majorBidi" w:cstheme="majorBidi"/>
          <w:sz w:val="30"/>
          <w:szCs w:val="30"/>
          <w:cs/>
        </w:rPr>
        <w:t>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7138A8">
        <w:rPr>
          <w:rFonts w:asciiTheme="majorBidi" w:hAnsiTheme="majorBidi" w:cstheme="majorBidi"/>
          <w:sz w:val="30"/>
          <w:szCs w:val="30"/>
        </w:rPr>
        <w:t xml:space="preserve"> </w:t>
      </w:r>
    </w:p>
    <w:p w14:paraId="367AB1D4" w14:textId="29971862" w:rsidR="00ED0598" w:rsidRDefault="00ED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76300F4" w14:textId="77777777" w:rsidR="000A1E5A" w:rsidRDefault="001C2038" w:rsidP="008E62F8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5591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 xml:space="preserve">ผลประโยชน์ของพนักงาน  </w:t>
      </w:r>
    </w:p>
    <w:p w14:paraId="7C2836B3" w14:textId="77777777" w:rsidR="009862F8" w:rsidRPr="00206397" w:rsidRDefault="009862F8" w:rsidP="00986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DC77BB9" w14:textId="77777777" w:rsidR="00317192" w:rsidRPr="0075591B" w:rsidRDefault="00317192" w:rsidP="007D7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75591B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58E22413" w14:textId="77777777" w:rsidR="00317192" w:rsidRPr="00206397" w:rsidRDefault="00317192" w:rsidP="00B25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68ECBC2" w14:textId="77777777" w:rsidR="001B09B0" w:rsidRDefault="001B09B0" w:rsidP="00853DF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5F2BD007" w14:textId="77777777" w:rsidR="00E14DDA" w:rsidRPr="00206397" w:rsidRDefault="00E14DDA" w:rsidP="00853DF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ED894CE" w14:textId="61C79479" w:rsidR="00317192" w:rsidRPr="0075591B" w:rsidRDefault="00317192" w:rsidP="00A8488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75591B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45D16AC4" w14:textId="77777777" w:rsidR="00317192" w:rsidRPr="00206397" w:rsidRDefault="00317192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0DF9C96F" w14:textId="77777777" w:rsidR="001C2FB2" w:rsidRPr="0075591B" w:rsidRDefault="001B09B0" w:rsidP="00B25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75591B">
        <w:rPr>
          <w:rFonts w:ascii="Angsana New" w:hAnsi="Angsana New" w:hint="cs"/>
          <w:sz w:val="30"/>
          <w:szCs w:val="30"/>
          <w:cs/>
        </w:rPr>
        <w:t>งวด</w:t>
      </w:r>
      <w:r w:rsidRPr="0075591B">
        <w:rPr>
          <w:rFonts w:ascii="Angsana New" w:hAnsi="Angsana New"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75591B">
        <w:rPr>
          <w:rFonts w:ascii="Angsana New" w:hAnsi="Angsana New" w:hint="cs"/>
          <w:sz w:val="30"/>
          <w:szCs w:val="30"/>
          <w:cs/>
        </w:rPr>
        <w:t>ส</w:t>
      </w:r>
      <w:r w:rsidRPr="0075591B">
        <w:rPr>
          <w:rFonts w:ascii="Angsana New" w:hAnsi="Angsana New"/>
          <w:sz w:val="30"/>
          <w:szCs w:val="30"/>
          <w:cs/>
        </w:rPr>
        <w:t>ดเพื่อให้เป็นมูลค่าปัจจุบัน</w:t>
      </w:r>
    </w:p>
    <w:p w14:paraId="42B14DD6" w14:textId="77777777" w:rsidR="004C1719" w:rsidRPr="00206397" w:rsidRDefault="004C1719" w:rsidP="00B25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703F285" w14:textId="606AF850" w:rsidR="005938E5" w:rsidRPr="0075591B" w:rsidRDefault="001B09B0" w:rsidP="00B25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5591B">
        <w:rPr>
          <w:rFonts w:ascii="Angsana New" w:hAnsi="Angsana New"/>
          <w:sz w:val="30"/>
          <w:szCs w:val="30"/>
          <w:cs/>
        </w:rPr>
        <w:t>การคำนวณ</w:t>
      </w:r>
      <w:r w:rsidRPr="0075591B">
        <w:rPr>
          <w:rFonts w:ascii="Angsana New" w:hAnsi="Angsana New" w:hint="cs"/>
          <w:sz w:val="30"/>
          <w:szCs w:val="30"/>
          <w:cs/>
        </w:rPr>
        <w:t>ภาระผูกพันของโครงการผลประโยชน์ที่กำหนดไว้</w:t>
      </w:r>
      <w:r w:rsidRPr="0075591B">
        <w:rPr>
          <w:rFonts w:ascii="Angsana New" w:hAnsi="Angsana New"/>
          <w:sz w:val="30"/>
          <w:szCs w:val="30"/>
          <w:cs/>
        </w:rPr>
        <w:t>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Pr="0075591B">
        <w:rPr>
          <w:rFonts w:ascii="Angsana New" w:hAnsi="Angsana New" w:hint="cs"/>
          <w:sz w:val="30"/>
          <w:szCs w:val="30"/>
          <w:cs/>
        </w:rPr>
        <w:t xml:space="preserve">  ผลจาก</w:t>
      </w:r>
      <w:r w:rsidRPr="0075591B">
        <w:rPr>
          <w:rFonts w:ascii="Angsana New" w:hAnsi="Angsana New"/>
          <w:sz w:val="30"/>
          <w:szCs w:val="30"/>
          <w:cs/>
        </w:rPr>
        <w:t>การคำนวณ</w:t>
      </w:r>
      <w:r w:rsidRPr="0075591B">
        <w:rPr>
          <w:rFonts w:ascii="Angsana New" w:hAnsi="Angsana New" w:hint="cs"/>
          <w:sz w:val="30"/>
          <w:szCs w:val="30"/>
          <w:cs/>
        </w:rPr>
        <w:t>อาจทำให้</w:t>
      </w:r>
      <w:r w:rsidRPr="0075591B">
        <w:rPr>
          <w:rFonts w:ascii="Angsana New" w:hAnsi="Angsana New"/>
          <w:sz w:val="30"/>
          <w:szCs w:val="30"/>
          <w:cs/>
        </w:rPr>
        <w:t>กลุ่มบริษัทมี</w:t>
      </w:r>
      <w:r w:rsidRPr="0075591B">
        <w:rPr>
          <w:rFonts w:ascii="Angsana New" w:hAnsi="Angsana New" w:hint="cs"/>
          <w:sz w:val="30"/>
          <w:szCs w:val="30"/>
          <w:cs/>
        </w:rPr>
        <w:t>สินทรัพย์เกิดขึ้น</w:t>
      </w:r>
      <w:r w:rsidRPr="0075591B">
        <w:rPr>
          <w:rFonts w:ascii="Angsana New" w:hAnsi="Angsana New"/>
          <w:sz w:val="30"/>
          <w:szCs w:val="30"/>
          <w:cs/>
        </w:rPr>
        <w:t xml:space="preserve"> ซึ่งการรับรู้เป็นสินทรัพย์</w:t>
      </w:r>
      <w:r w:rsidRPr="0075591B">
        <w:rPr>
          <w:rFonts w:ascii="Angsana New" w:hAnsi="Angsana New" w:hint="cs"/>
          <w:sz w:val="30"/>
          <w:szCs w:val="30"/>
          <w:cs/>
        </w:rPr>
        <w:t>จะใช้</w:t>
      </w:r>
      <w:r w:rsidRPr="0075591B">
        <w:rPr>
          <w:rFonts w:ascii="Angsana New" w:hAnsi="Angsana New"/>
          <w:sz w:val="30"/>
          <w:szCs w:val="30"/>
          <w:cs/>
        </w:rPr>
        <w:t>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</w:t>
      </w:r>
      <w:r w:rsidRPr="0075591B">
        <w:rPr>
          <w:rFonts w:ascii="Angsana New" w:hAnsi="Angsana New" w:hint="cs"/>
          <w:sz w:val="30"/>
          <w:szCs w:val="30"/>
          <w:cs/>
        </w:rPr>
        <w:t>ต</w:t>
      </w:r>
      <w:r w:rsidRPr="0075591B">
        <w:rPr>
          <w:rFonts w:ascii="Angsana New" w:hAnsi="Angsana New"/>
          <w:sz w:val="30"/>
          <w:szCs w:val="30"/>
          <w:cs/>
        </w:rPr>
        <w:t xml:space="preserve"> ในการคำนวณมูลค่าปัจจุบันของประโยชน์เชิงเศรษฐกิจ</w:t>
      </w:r>
      <w:r w:rsidRPr="0075591B">
        <w:rPr>
          <w:rFonts w:ascii="Angsana New" w:hAnsi="Angsana New" w:hint="cs"/>
          <w:sz w:val="30"/>
          <w:szCs w:val="30"/>
          <w:cs/>
        </w:rPr>
        <w:t>ได้</w:t>
      </w:r>
      <w:r w:rsidRPr="0075591B">
        <w:rPr>
          <w:rFonts w:ascii="Angsana New" w:hAnsi="Angsana New"/>
          <w:sz w:val="30"/>
          <w:szCs w:val="30"/>
          <w:cs/>
        </w:rPr>
        <w:t>มีการพิจารณาถึงความต้องการ</w:t>
      </w:r>
      <w:r w:rsidR="005C133C">
        <w:rPr>
          <w:rFonts w:ascii="Angsana New" w:hAnsi="Angsana New"/>
          <w:sz w:val="30"/>
          <w:szCs w:val="30"/>
          <w:cs/>
        </w:rPr>
        <w:t>เงินทุนขั้นต่ำสำหรับโครงการ</w:t>
      </w:r>
      <w:proofErr w:type="spellStart"/>
      <w:r w:rsidR="005C133C">
        <w:rPr>
          <w:rFonts w:ascii="Angsana New" w:hAnsi="Angsana New"/>
          <w:sz w:val="30"/>
          <w:szCs w:val="30"/>
          <w:cs/>
        </w:rPr>
        <w:t>ต่าง</w:t>
      </w:r>
      <w:r w:rsidRPr="0075591B">
        <w:rPr>
          <w:rFonts w:ascii="Angsana New" w:hAnsi="Angsana New"/>
          <w:sz w:val="30"/>
          <w:szCs w:val="30"/>
          <w:cs/>
        </w:rPr>
        <w:t>ๆ</w:t>
      </w:r>
      <w:proofErr w:type="spellEnd"/>
      <w:r w:rsidRPr="0075591B">
        <w:rPr>
          <w:rFonts w:ascii="Angsana New" w:hAnsi="Angsana New"/>
          <w:sz w:val="30"/>
          <w:szCs w:val="30"/>
          <w:cs/>
        </w:rPr>
        <w:t xml:space="preserve"> ของกลุ่มบริษัท</w:t>
      </w:r>
      <w:r w:rsidR="005F1481" w:rsidRPr="0075591B">
        <w:rPr>
          <w:rFonts w:ascii="Angsana New" w:hAnsi="Angsana New"/>
          <w:sz w:val="30"/>
          <w:szCs w:val="30"/>
          <w:cs/>
        </w:rPr>
        <w:t xml:space="preserve"> </w:t>
      </w:r>
    </w:p>
    <w:p w14:paraId="5D7BA1BF" w14:textId="77777777" w:rsidR="00B2616A" w:rsidRPr="00206397" w:rsidRDefault="00B2616A" w:rsidP="00B25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AF8F686" w14:textId="77777777" w:rsidR="001B09B0" w:rsidRPr="0075591B" w:rsidRDefault="001B09B0" w:rsidP="004C1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 w:hint="cs"/>
          <w:sz w:val="30"/>
          <w:szCs w:val="30"/>
          <w:cs/>
        </w:rPr>
        <w:t>ใน</w:t>
      </w:r>
      <w:r w:rsidRPr="0075591B">
        <w:rPr>
          <w:rFonts w:ascii="Angsana New" w:hAnsi="Angsana New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กำไร</w:t>
      </w:r>
      <w:r w:rsidRPr="0075591B">
        <w:rPr>
          <w:rFonts w:ascii="Angsana New" w:hAnsi="Angsana New" w:hint="cs"/>
          <w:sz w:val="30"/>
          <w:szCs w:val="30"/>
          <w:cs/>
        </w:rPr>
        <w:t>หรือ</w:t>
      </w:r>
      <w:r w:rsidRPr="0075591B">
        <w:rPr>
          <w:rFonts w:ascii="Angsana New" w:hAnsi="Angsana New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75591B">
        <w:rPr>
          <w:rFonts w:ascii="Angsana New" w:hAnsi="Angsana New" w:hint="cs"/>
          <w:sz w:val="30"/>
          <w:szCs w:val="30"/>
          <w:cs/>
        </w:rPr>
        <w:t>จะถูก</w:t>
      </w:r>
      <w:r w:rsidRPr="0075591B">
        <w:rPr>
          <w:rFonts w:ascii="Angsana New" w:hAnsi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75591B">
        <w:rPr>
          <w:rFonts w:ascii="Angsana New" w:hAnsi="Angsana New" w:hint="cs"/>
          <w:sz w:val="30"/>
          <w:szCs w:val="30"/>
          <w:cs/>
        </w:rPr>
        <w:t>ทันที</w:t>
      </w:r>
      <w:r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5591B">
        <w:rPr>
          <w:rFonts w:ascii="Angsana New" w:hAnsi="Angsana New"/>
          <w:sz w:val="30"/>
          <w:szCs w:val="30"/>
          <w:cs/>
        </w:rPr>
        <w:t>กำหนดดอกเบี้ยจ่าย</w:t>
      </w:r>
      <w:r w:rsidRPr="0075591B">
        <w:rPr>
          <w:rFonts w:ascii="Angsana New" w:hAnsi="Angsana New" w:hint="cs"/>
          <w:sz w:val="30"/>
          <w:szCs w:val="30"/>
          <w:cs/>
        </w:rPr>
        <w:t>ของ</w:t>
      </w:r>
      <w:r w:rsidRPr="0075591B">
        <w:rPr>
          <w:rFonts w:ascii="Angsana New" w:hAnsi="Angsana New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</w:t>
      </w:r>
      <w:proofErr w:type="spellStart"/>
      <w:r w:rsidRPr="0075591B">
        <w:rPr>
          <w:rFonts w:ascii="Angsana New" w:hAnsi="Angsana New"/>
          <w:sz w:val="30"/>
          <w:szCs w:val="30"/>
          <w:cs/>
        </w:rPr>
        <w:t>ใดๆ</w:t>
      </w:r>
      <w:proofErr w:type="spellEnd"/>
      <w:r w:rsidRPr="0075591B">
        <w:rPr>
          <w:rFonts w:ascii="Angsana New" w:hAnsi="Angsana New" w:hint="cs"/>
          <w:sz w:val="30"/>
          <w:szCs w:val="30"/>
          <w:cs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</w:t>
      </w:r>
      <w:proofErr w:type="spellStart"/>
      <w:r w:rsidRPr="0075591B">
        <w:rPr>
          <w:rFonts w:ascii="Angsana New" w:hAnsi="Angsana New"/>
          <w:sz w:val="30"/>
          <w:szCs w:val="30"/>
          <w:cs/>
        </w:rPr>
        <w:t>อื่นๆ</w:t>
      </w:r>
      <w:proofErr w:type="spellEnd"/>
      <w:r w:rsidRPr="0075591B">
        <w:rPr>
          <w:rFonts w:ascii="Angsana New" w:hAnsi="Angsana New" w:hint="cs"/>
          <w:sz w:val="30"/>
          <w:szCs w:val="30"/>
          <w:cs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6C166039" w14:textId="77777777" w:rsidR="001B09B0" w:rsidRPr="0075591B" w:rsidRDefault="001B09B0" w:rsidP="00B25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1765A20" w14:textId="77777777" w:rsidR="003B3FA2" w:rsidRDefault="001B09B0" w:rsidP="00516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5591B">
        <w:rPr>
          <w:rFonts w:ascii="Angsana New" w:hAnsi="Angsana New"/>
          <w:sz w:val="30"/>
          <w:szCs w:val="30"/>
          <w:cs/>
        </w:rPr>
        <w:t>เมื่อมีการ</w:t>
      </w:r>
      <w:r w:rsidRPr="0075591B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75591B">
        <w:rPr>
          <w:rFonts w:ascii="Angsana New" w:hAnsi="Angsana New"/>
          <w:sz w:val="30"/>
          <w:szCs w:val="30"/>
          <w:cs/>
        </w:rPr>
        <w:t>ผลประโยชน</w:t>
      </w:r>
      <w:r w:rsidR="00516B25" w:rsidRPr="0075591B">
        <w:rPr>
          <w:rFonts w:ascii="Angsana New" w:hAnsi="Angsana New"/>
          <w:sz w:val="30"/>
          <w:szCs w:val="30"/>
          <w:cs/>
        </w:rPr>
        <w:t>์ของโครงการหรือการลดขนาดโครงการ</w:t>
      </w:r>
      <w:r w:rsidR="00516B25"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หรือกำไร</w:t>
      </w:r>
      <w:r w:rsidRPr="0075591B">
        <w:rPr>
          <w:rFonts w:ascii="Angsana New" w:hAnsi="Angsana New" w:hint="cs"/>
          <w:sz w:val="30"/>
          <w:szCs w:val="30"/>
          <w:cs/>
        </w:rPr>
        <w:t>หรือ</w:t>
      </w:r>
      <w:r w:rsidRPr="0075591B">
        <w:rPr>
          <w:rFonts w:ascii="Angsana New" w:hAnsi="Angsana New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75591B">
        <w:rPr>
          <w:rFonts w:ascii="Angsana New" w:hAnsi="Angsana New" w:hint="cs"/>
          <w:sz w:val="30"/>
          <w:szCs w:val="30"/>
          <w:cs/>
        </w:rPr>
        <w:t xml:space="preserve"> </w:t>
      </w:r>
      <w:r w:rsidR="00B25D74" w:rsidRPr="0075591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5591B">
        <w:rPr>
          <w:rFonts w:ascii="Angsana New" w:hAnsi="Angsana New" w:hint="cs"/>
          <w:sz w:val="30"/>
          <w:szCs w:val="30"/>
          <w:cs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75591B">
        <w:rPr>
          <w:rFonts w:ascii="Angsana New" w:hAnsi="Angsana New" w:hint="cs"/>
          <w:sz w:val="30"/>
          <w:szCs w:val="30"/>
          <w:cs/>
        </w:rPr>
        <w:t>พนักงาน</w:t>
      </w:r>
      <w:r w:rsidRPr="0075591B">
        <w:rPr>
          <w:rFonts w:ascii="Angsana New" w:hAnsi="Angsana New"/>
          <w:sz w:val="30"/>
          <w:szCs w:val="30"/>
          <w:cs/>
        </w:rPr>
        <w:t>เมื่อเกิดขึ้น</w:t>
      </w:r>
    </w:p>
    <w:p w14:paraId="246C5B5D" w14:textId="17FDAF39" w:rsidR="00F909BF" w:rsidRDefault="00F90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/>
          <w:iCs/>
          <w:sz w:val="30"/>
          <w:szCs w:val="30"/>
        </w:rPr>
        <w:br w:type="page"/>
      </w:r>
    </w:p>
    <w:p w14:paraId="6BF9BB2D" w14:textId="77777777" w:rsidR="005938E5" w:rsidRDefault="00631F6D" w:rsidP="003B3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7A299D">
        <w:rPr>
          <w:rFonts w:ascii="Angsana New" w:hAnsi="Angsana New"/>
          <w:iCs/>
          <w:sz w:val="30"/>
          <w:szCs w:val="30"/>
          <w:cs/>
        </w:rPr>
        <w:lastRenderedPageBreak/>
        <w:t xml:space="preserve">ผลประโยชน์ระยะยาวอื่น </w:t>
      </w:r>
    </w:p>
    <w:p w14:paraId="668E969F" w14:textId="77777777" w:rsidR="00631F6D" w:rsidRPr="0075591B" w:rsidRDefault="00631F6D" w:rsidP="00631F6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735338C" w14:textId="77777777" w:rsidR="000A1E5A" w:rsidRPr="0075591B" w:rsidRDefault="00FE5F7C" w:rsidP="00FE5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="00F85DC1" w:rsidRPr="0075591B">
        <w:rPr>
          <w:rFonts w:ascii="Angsana New" w:hAnsi="Angsana New" w:hint="cs"/>
          <w:sz w:val="30"/>
          <w:szCs w:val="30"/>
          <w:cs/>
        </w:rPr>
        <w:t xml:space="preserve">  </w:t>
      </w:r>
      <w:r w:rsidRPr="0075591B">
        <w:rPr>
          <w:rFonts w:ascii="Angsana New" w:hAnsi="Angsana New"/>
          <w:sz w:val="30"/>
          <w:szCs w:val="30"/>
          <w:cs/>
        </w:rPr>
        <w:t>การทำงาน</w:t>
      </w:r>
      <w:r w:rsidRPr="0075591B">
        <w:rPr>
          <w:rFonts w:ascii="Angsana New" w:hAnsi="Angsana New" w:hint="cs"/>
          <w:sz w:val="30"/>
          <w:szCs w:val="30"/>
          <w:cs/>
        </w:rPr>
        <w:t>ของ</w:t>
      </w:r>
      <w:r w:rsidRPr="0075591B">
        <w:rPr>
          <w:rFonts w:ascii="Angsana New" w:hAnsi="Angsana New"/>
          <w:sz w:val="30"/>
          <w:szCs w:val="30"/>
          <w:cs/>
        </w:rPr>
        <w:t>พนักงานใน</w:t>
      </w:r>
      <w:r w:rsidRPr="0075591B">
        <w:rPr>
          <w:rFonts w:ascii="Angsana New" w:hAnsi="Angsana New" w:hint="cs"/>
          <w:sz w:val="30"/>
          <w:szCs w:val="30"/>
          <w:cs/>
        </w:rPr>
        <w:t>งวด</w:t>
      </w:r>
      <w:r w:rsidRPr="0075591B">
        <w:rPr>
          <w:rFonts w:ascii="Angsana New" w:hAnsi="Angsana New"/>
          <w:sz w:val="30"/>
          <w:szCs w:val="30"/>
          <w:cs/>
        </w:rPr>
        <w:t>ปัจจุบันและงวดก่อน</w:t>
      </w:r>
      <w:r w:rsidRPr="0075591B">
        <w:rPr>
          <w:rFonts w:ascii="Angsana New" w:hAnsi="Angsana New" w:hint="cs"/>
          <w:sz w:val="30"/>
          <w:szCs w:val="30"/>
          <w:cs/>
        </w:rPr>
        <w:t>ๆ</w:t>
      </w:r>
      <w:r w:rsidRPr="0075591B">
        <w:rPr>
          <w:rFonts w:ascii="Angsana New" w:hAnsi="Angsana New"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75591B">
        <w:rPr>
          <w:rFonts w:ascii="Angsana New" w:hAnsi="Angsana New" w:hint="cs"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1F0736E9" w14:textId="77777777" w:rsidR="00DC50BD" w:rsidRDefault="00DC50BD" w:rsidP="00B25D7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72D25332" w14:textId="19E4D86E" w:rsidR="00586E1A" w:rsidRPr="007A299D" w:rsidRDefault="00586E1A" w:rsidP="00B25D7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7A299D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09CE9B1B" w14:textId="77777777" w:rsidR="00586E1A" w:rsidRPr="0075591B" w:rsidRDefault="00586E1A" w:rsidP="00586E1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6210AB0" w14:textId="77777777" w:rsidR="00036B90" w:rsidRPr="0075591B" w:rsidRDefault="003B394A" w:rsidP="0092695F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75591B">
        <w:rPr>
          <w:rFonts w:ascii="Angsana New" w:hAnsi="Angsana New"/>
          <w:sz w:val="30"/>
          <w:szCs w:val="30"/>
          <w:cs/>
        </w:rPr>
        <w:t>กลุ่มบริษัท</w:t>
      </w:r>
      <w:r w:rsidRPr="0075591B">
        <w:rPr>
          <w:rFonts w:ascii="Angsana New" w:hAnsi="Angsana New" w:hint="cs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75591B">
        <w:rPr>
          <w:rFonts w:ascii="Angsana New" w:hAnsi="Angsana New"/>
          <w:sz w:val="30"/>
          <w:szCs w:val="30"/>
          <w:cs/>
        </w:rPr>
        <w:t xml:space="preserve"> </w:t>
      </w:r>
      <w:r w:rsidRPr="0075591B">
        <w:rPr>
          <w:rFonts w:ascii="Angsana New" w:hAnsi="Angsana New" w:hint="cs"/>
          <w:sz w:val="30"/>
          <w:szCs w:val="30"/>
          <w:cs/>
        </w:rPr>
        <w:t>หรือเมื่อ</w:t>
      </w:r>
      <w:r w:rsidRPr="0075591B">
        <w:rPr>
          <w:rFonts w:ascii="Angsana New" w:hAnsi="Angsana New"/>
          <w:sz w:val="30"/>
          <w:szCs w:val="30"/>
          <w:cs/>
        </w:rPr>
        <w:t>กลุ่มบริษัท</w:t>
      </w:r>
      <w:r w:rsidRPr="0075591B">
        <w:rPr>
          <w:rFonts w:ascii="Angsana New" w:hAnsi="Angsana New" w:hint="cs"/>
          <w:sz w:val="30"/>
          <w:szCs w:val="30"/>
          <w:cs/>
        </w:rPr>
        <w:t xml:space="preserve">รับรู้ต้นทุนสำหรับการปรับโครงสร้าง </w:t>
      </w:r>
      <w:r w:rsidRPr="0075591B">
        <w:rPr>
          <w:rFonts w:ascii="Angsana New" w:hAnsi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75591B">
        <w:rPr>
          <w:rFonts w:ascii="Angsana New" w:hAnsi="Angsana New"/>
          <w:sz w:val="30"/>
          <w:szCs w:val="30"/>
        </w:rPr>
        <w:t xml:space="preserve">12 </w:t>
      </w:r>
      <w:r w:rsidRPr="0075591B">
        <w:rPr>
          <w:rFonts w:ascii="Angsana New" w:hAnsi="Angsana New"/>
          <w:sz w:val="30"/>
          <w:szCs w:val="30"/>
          <w:cs/>
        </w:rPr>
        <w:t>เดือนนับจากวัน</w:t>
      </w:r>
      <w:r w:rsidRPr="0075591B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75591B">
        <w:rPr>
          <w:rFonts w:ascii="Angsana New" w:hAnsi="Angsana New"/>
          <w:sz w:val="30"/>
          <w:szCs w:val="30"/>
          <w:cs/>
        </w:rPr>
        <w:t>รายงาน</w:t>
      </w:r>
      <w:r w:rsidRPr="0075591B">
        <w:rPr>
          <w:rFonts w:ascii="Angsana New" w:hAnsi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4CA3DE66" w14:textId="77777777" w:rsidR="003B394A" w:rsidRPr="0075591B" w:rsidRDefault="003B394A" w:rsidP="0092695F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597CE70" w14:textId="02C4FE31" w:rsidR="00586E1A" w:rsidRPr="00166692" w:rsidRDefault="00586E1A" w:rsidP="0016669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166692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6BD7814A" w14:textId="77777777" w:rsidR="00586E1A" w:rsidRPr="00166692" w:rsidRDefault="00586E1A" w:rsidP="0016669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87F595" w14:textId="77777777" w:rsidR="000A1E5A" w:rsidRPr="00166692" w:rsidRDefault="003B394A" w:rsidP="0016669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66692">
        <w:rPr>
          <w:rFonts w:ascii="Angsana New" w:hAnsi="Angsana New"/>
          <w:sz w:val="30"/>
          <w:szCs w:val="30"/>
          <w:cs/>
        </w:rPr>
        <w:t>ผลประโยชน์ระยะสั้นของพนักงาน</w:t>
      </w:r>
      <w:r w:rsidRPr="00166692">
        <w:rPr>
          <w:rFonts w:ascii="Angsana New" w:hAnsi="Angsana New" w:hint="cs"/>
          <w:sz w:val="30"/>
          <w:szCs w:val="30"/>
          <w:cs/>
        </w:rPr>
        <w:t>รับรู้</w:t>
      </w:r>
      <w:r w:rsidRPr="00166692">
        <w:rPr>
          <w:rFonts w:ascii="Angsana New" w:hAnsi="Angsana New"/>
          <w:sz w:val="30"/>
          <w:szCs w:val="30"/>
          <w:cs/>
        </w:rPr>
        <w:t>เป็นค่าใช้จ่ายเมื่อพนักงานทำงานให้</w:t>
      </w:r>
      <w:r w:rsidRPr="00166692">
        <w:rPr>
          <w:rFonts w:ascii="Angsana New" w:hAnsi="Angsana New"/>
          <w:sz w:val="30"/>
          <w:szCs w:val="30"/>
        </w:rPr>
        <w:t xml:space="preserve"> </w:t>
      </w:r>
      <w:r w:rsidRPr="00166692">
        <w:rPr>
          <w:rFonts w:ascii="Angsana New" w:hAnsi="Angsana New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B7673A" w:rsidRPr="0016669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66692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BE53F28" w14:textId="77777777" w:rsidR="00796095" w:rsidRPr="00166692" w:rsidRDefault="00796095" w:rsidP="0016669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B495D4" w14:textId="77777777" w:rsidR="00030124" w:rsidRPr="00166692" w:rsidRDefault="00030124" w:rsidP="00166692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66692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4EE4DDFA" w14:textId="77777777" w:rsidR="00030124" w:rsidRPr="00166692" w:rsidRDefault="00030124" w:rsidP="00166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D249251" w14:textId="77777777" w:rsidR="00317192" w:rsidRPr="00166692" w:rsidRDefault="00317192" w:rsidP="00166692">
      <w:pPr>
        <w:pStyle w:val="Heading8"/>
        <w:spacing w:line="240" w:lineRule="auto"/>
        <w:ind w:left="518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66692">
        <w:rPr>
          <w:rFonts w:ascii="Angsana New" w:hAnsi="Angsana New" w:cs="Angsana New"/>
          <w:b w:val="0"/>
          <w:bCs w:val="0"/>
          <w:sz w:val="30"/>
          <w:szCs w:val="30"/>
          <w:cs/>
        </w:rPr>
        <w:t>ประมาณการหนี้สินจะรับรู้ก็</w:t>
      </w:r>
      <w:r w:rsidR="00E668C9" w:rsidRPr="00166692">
        <w:rPr>
          <w:rFonts w:ascii="Angsana New" w:hAnsi="Angsana New" w:cs="Angsana New"/>
          <w:b w:val="0"/>
          <w:bCs w:val="0"/>
          <w:sz w:val="30"/>
          <w:szCs w:val="30"/>
          <w:cs/>
        </w:rPr>
        <w:t>ต่อเมื่อกลุ่มบริษัทมีภาระ</w:t>
      </w:r>
      <w:r w:rsidR="00A20909" w:rsidRPr="0016669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ผูกพัน</w:t>
      </w:r>
      <w:r w:rsidRPr="00166692">
        <w:rPr>
          <w:rFonts w:ascii="Angsana New" w:hAnsi="Angsana New" w:cs="Angsana New"/>
          <w:b w:val="0"/>
          <w:bCs w:val="0"/>
          <w:sz w:val="30"/>
          <w:szCs w:val="30"/>
          <w:cs/>
        </w:rPr>
        <w:t>ตามกฎหมาย</w:t>
      </w:r>
      <w:r w:rsidR="00A20909" w:rsidRPr="0016669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หรือภาระผูกพันจากการอนุมาน</w:t>
      </w:r>
      <w:r w:rsidRPr="00166692">
        <w:rPr>
          <w:rFonts w:ascii="Angsana New" w:hAnsi="Angsana New" w:cs="Angsana New"/>
          <w:b w:val="0"/>
          <w:bCs w:val="0"/>
          <w:sz w:val="30"/>
          <w:szCs w:val="30"/>
          <w:cs/>
        </w:rPr>
        <w:t>ที่เกิ</w:t>
      </w:r>
      <w:r w:rsidR="00A20909" w:rsidRPr="00166692">
        <w:rPr>
          <w:rFonts w:ascii="Angsana New" w:hAnsi="Angsana New" w:cs="Angsana New"/>
          <w:b w:val="0"/>
          <w:bCs w:val="0"/>
          <w:sz w:val="30"/>
          <w:szCs w:val="30"/>
          <w:cs/>
        </w:rPr>
        <w:t>ดขึ้นในปัจจุบัน</w:t>
      </w:r>
      <w:r w:rsidRPr="00166692">
        <w:rPr>
          <w:rFonts w:ascii="Angsana New" w:hAnsi="Angsana New" w:cs="Angsana New"/>
          <w:b w:val="0"/>
          <w:bCs w:val="0"/>
          <w:sz w:val="30"/>
          <w:szCs w:val="30"/>
          <w:cs/>
        </w:rPr>
        <w:t>อันเป็นผลมาจากเหตุการณ์ในอดีต</w:t>
      </w:r>
      <w:r w:rsidR="00A20909" w:rsidRPr="0016669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16669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875144" w:rsidRPr="0016669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ผูกพัน</w:t>
      </w:r>
      <w:r w:rsidRPr="00166692">
        <w:rPr>
          <w:rFonts w:ascii="Angsana New" w:hAnsi="Angsana New" w:cs="Angsana New"/>
          <w:b w:val="0"/>
          <w:bCs w:val="0"/>
          <w:sz w:val="30"/>
          <w:szCs w:val="30"/>
          <w:cs/>
        </w:rPr>
        <w:t>ดังกล่าว</w:t>
      </w:r>
      <w:r w:rsidR="000360F2" w:rsidRPr="0016669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166692">
        <w:rPr>
          <w:rFonts w:ascii="Angsana New" w:hAnsi="Angsana New" w:cs="Angsana New"/>
          <w:b w:val="0"/>
          <w:bCs w:val="0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B17294" w:rsidRPr="0016669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ถึง</w:t>
      </w:r>
      <w:r w:rsidRPr="0016669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ภาษีเงินได้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16669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</w:p>
    <w:p w14:paraId="3F0E06BE" w14:textId="70750477" w:rsidR="00F909BF" w:rsidRDefault="00F90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8256E48" w14:textId="77777777" w:rsidR="008E0E7E" w:rsidRPr="00166692" w:rsidRDefault="008E0E7E" w:rsidP="00166692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  <w:lang w:val="th-TH"/>
        </w:rPr>
      </w:pPr>
      <w:r w:rsidRPr="00166692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14:paraId="6F049007" w14:textId="77777777" w:rsidR="008E0E7E" w:rsidRPr="00166692" w:rsidRDefault="008E0E7E" w:rsidP="0016669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3621BD68" w14:textId="750D4246" w:rsidR="0019571F" w:rsidRPr="00596EB0" w:rsidRDefault="0019571F" w:rsidP="0019571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596EB0">
        <w:rPr>
          <w:rFonts w:ascii="Angsana New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596EB0">
        <w:rPr>
          <w:rFonts w:ascii="Angsana New" w:hAnsi="Angsana New"/>
          <w:sz w:val="30"/>
          <w:szCs w:val="30"/>
        </w:rPr>
        <w:t xml:space="preserve">          </w:t>
      </w:r>
      <w:r w:rsidRPr="00596EB0">
        <w:rPr>
          <w:rFonts w:ascii="Angsana New" w:hAnsi="Angsana New"/>
          <w:sz w:val="30"/>
          <w:szCs w:val="30"/>
          <w:cs/>
        </w:rPr>
        <w:t xml:space="preserve"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76C013E" w14:textId="77777777" w:rsidR="0019571F" w:rsidRPr="00596EB0" w:rsidRDefault="0019571F" w:rsidP="001957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57885C9" w14:textId="3471763E" w:rsidR="0019571F" w:rsidRPr="00596EB0" w:rsidRDefault="0019571F" w:rsidP="0019571F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596EB0">
        <w:rPr>
          <w:rFonts w:ascii="Angsana New" w:hAnsi="Angsana New"/>
          <w:sz w:val="30"/>
          <w:szCs w:val="30"/>
          <w:cs/>
        </w:rPr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4BB136D4" w14:textId="77777777" w:rsidR="0019571F" w:rsidRPr="00596EB0" w:rsidRDefault="0019571F" w:rsidP="001957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8912F71" w14:textId="6EFA9F1A" w:rsidR="0019571F" w:rsidRPr="00596EB0" w:rsidRDefault="0019571F" w:rsidP="0019571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596EB0">
        <w:rPr>
          <w:rFonts w:ascii="Angsana New" w:hAnsi="Angsana New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596EB0">
        <w:rPr>
          <w:rFonts w:ascii="Angsana New" w:hAnsi="Angsana New"/>
          <w:sz w:val="30"/>
          <w:szCs w:val="30"/>
        </w:rPr>
        <w:t>‘</w:t>
      </w:r>
      <w:r w:rsidRPr="00596EB0">
        <w:rPr>
          <w:rFonts w:ascii="Angsana New" w:hAnsi="Angsana New"/>
          <w:sz w:val="30"/>
          <w:szCs w:val="30"/>
          <w:cs/>
        </w:rPr>
        <w:t>สภาพคล่อง</w:t>
      </w:r>
      <w:r w:rsidRPr="00596EB0">
        <w:rPr>
          <w:rFonts w:ascii="Angsana New" w:hAnsi="Angsana New"/>
          <w:sz w:val="30"/>
          <w:szCs w:val="30"/>
        </w:rPr>
        <w:t xml:space="preserve">’ </w:t>
      </w:r>
      <w:r w:rsidRPr="00596EB0">
        <w:rPr>
          <w:rFonts w:ascii="Angsana New" w:hAnsi="Angsana New"/>
          <w:sz w:val="30"/>
          <w:szCs w:val="30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24D5E662" w14:textId="77777777" w:rsidR="0019571F" w:rsidRPr="00596EB0" w:rsidRDefault="0019571F" w:rsidP="001957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CF3F965" w14:textId="6ED62FFF" w:rsidR="0019571F" w:rsidRPr="00596EB0" w:rsidRDefault="0019571F" w:rsidP="0019571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6EB0">
        <w:rPr>
          <w:rFonts w:ascii="Angsana New" w:hAnsi="Angsana New"/>
          <w:sz w:val="30"/>
          <w:szCs w:val="30"/>
          <w:cs/>
        </w:rPr>
        <w:t>หากไม่มีราคาเสนอซื้อขายในตลาดที่มีสภาพคล่องกลุ่มบริษั</w:t>
      </w:r>
      <w:r w:rsidR="00345E52" w:rsidRPr="00596EB0">
        <w:rPr>
          <w:rFonts w:ascii="Angsana New" w:hAnsi="Angsana New"/>
          <w:sz w:val="30"/>
          <w:szCs w:val="30"/>
          <w:cs/>
        </w:rPr>
        <w:t xml:space="preserve">ท </w:t>
      </w:r>
      <w:r w:rsidRPr="00596EB0">
        <w:rPr>
          <w:rFonts w:ascii="Angsana New" w:hAnsi="Angsana New"/>
          <w:sz w:val="30"/>
          <w:szCs w:val="30"/>
          <w:cs/>
        </w:rPr>
        <w:t xml:space="preserve">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 </w:t>
      </w:r>
    </w:p>
    <w:p w14:paraId="76B36F94" w14:textId="77777777" w:rsidR="0019571F" w:rsidRPr="00596EB0" w:rsidRDefault="0019571F" w:rsidP="001957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5CCC8370" w14:textId="5756D393" w:rsidR="0019571F" w:rsidRPr="00596EB0" w:rsidRDefault="0019571F" w:rsidP="0019571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6EB0">
        <w:rPr>
          <w:rFonts w:ascii="Angsana New" w:hAnsi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CDB5780" w14:textId="77777777" w:rsidR="0019571F" w:rsidRPr="00596EB0" w:rsidRDefault="0019571F" w:rsidP="001957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0AB944FA" w14:textId="3DB8C898" w:rsidR="0016726B" w:rsidRPr="00596EB0" w:rsidRDefault="0019571F" w:rsidP="00345E52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96EB0">
        <w:rPr>
          <w:rFonts w:ascii="Angsana New" w:hAnsi="Angsana New"/>
          <w:color w:val="000000"/>
          <w:sz w:val="30"/>
          <w:szCs w:val="30"/>
          <w:cs/>
          <w:lang w:bidi="th-TH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0097EC76" w14:textId="77777777" w:rsidR="0016726B" w:rsidRPr="00596EB0" w:rsidRDefault="0016726B" w:rsidP="002D6C6D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2CB82BB3" w14:textId="77777777" w:rsidR="00A67E4D" w:rsidRPr="00596EB0" w:rsidRDefault="008E0E7E" w:rsidP="00DC50BD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96EB0">
        <w:rPr>
          <w:rFonts w:ascii="Angsana New" w:hAnsi="Angsana New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596EB0">
        <w:rPr>
          <w:rFonts w:ascii="Angsana New" w:hAnsi="Angsana New"/>
          <w:sz w:val="30"/>
          <w:szCs w:val="30"/>
        </w:rPr>
        <w:t xml:space="preserve"> </w:t>
      </w:r>
      <w:r w:rsidRPr="00596EB0">
        <w:rPr>
          <w:rFonts w:ascii="Angsana New" w:hAnsi="Angsana New"/>
          <w:sz w:val="30"/>
          <w:szCs w:val="30"/>
          <w:cs/>
          <w:lang w:val="en-GB"/>
        </w:rPr>
        <w:t>กลุ่มบริษัทใ</w:t>
      </w:r>
      <w:r w:rsidRPr="00596EB0">
        <w:rPr>
          <w:rFonts w:ascii="Angsana New" w:hAnsi="Angsana New"/>
          <w:sz w:val="30"/>
          <w:szCs w:val="30"/>
          <w:cs/>
        </w:rPr>
        <w:t>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96EB0">
        <w:rPr>
          <w:rFonts w:ascii="Angsana New" w:hAnsi="Angsana New"/>
          <w:sz w:val="30"/>
          <w:szCs w:val="30"/>
        </w:rPr>
        <w:t xml:space="preserve"> </w:t>
      </w:r>
      <w:r w:rsidRPr="00596EB0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30713FF4" w14:textId="77777777" w:rsidR="0016726B" w:rsidRPr="00596EB0" w:rsidRDefault="0016726B" w:rsidP="00DC50BD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AF49E3" w14:textId="037D3487" w:rsidR="008E0E7E" w:rsidRPr="00596EB0" w:rsidRDefault="007C4AE1" w:rsidP="00403557">
      <w:pPr>
        <w:pStyle w:val="block"/>
        <w:numPr>
          <w:ilvl w:val="0"/>
          <w:numId w:val="20"/>
        </w:numPr>
        <w:spacing w:after="0" w:line="240" w:lineRule="atLeast"/>
        <w:ind w:left="900" w:right="-7"/>
        <w:rPr>
          <w:rFonts w:ascii="Angsana New" w:hAnsi="Angsana New"/>
          <w:sz w:val="30"/>
          <w:szCs w:val="30"/>
          <w:lang w:bidi="th-TH"/>
        </w:rPr>
      </w:pPr>
      <w:r w:rsidRPr="00596EB0">
        <w:rPr>
          <w:rFonts w:ascii="Angsana New" w:hAnsi="Angsana New"/>
          <w:sz w:val="30"/>
          <w:szCs w:val="30"/>
          <w:lang w:bidi="th-TH"/>
        </w:rPr>
        <w:t xml:space="preserve">   </w:t>
      </w:r>
      <w:r w:rsidR="008E0E7E" w:rsidRPr="00596EB0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="008E0E7E" w:rsidRPr="00596EB0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="008E0E7E" w:rsidRPr="00596EB0">
        <w:rPr>
          <w:rFonts w:ascii="Angsana New" w:hAnsi="Angsana New"/>
          <w:sz w:val="30"/>
          <w:szCs w:val="30"/>
          <w:lang w:bidi="th-TH"/>
        </w:rPr>
        <w:t xml:space="preserve"> </w:t>
      </w:r>
      <w:r w:rsidR="00577D31">
        <w:rPr>
          <w:rFonts w:ascii="Angsana New" w:hAnsi="Angsana New"/>
          <w:sz w:val="30"/>
          <w:szCs w:val="30"/>
          <w:lang w:bidi="th-TH"/>
        </w:rPr>
        <w:t xml:space="preserve"> </w:t>
      </w:r>
      <w:r w:rsidR="008E0E7E" w:rsidRPr="00596EB0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F554C06" w14:textId="77777777" w:rsidR="002512E1" w:rsidRPr="005649BD" w:rsidRDefault="002D6C6D" w:rsidP="00C84018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="Angsana New" w:hAnsi="Angsana New"/>
          <w:spacing w:val="4"/>
          <w:sz w:val="30"/>
          <w:szCs w:val="30"/>
          <w:lang w:bidi="th-TH"/>
        </w:rPr>
      </w:pPr>
      <w:r w:rsidRPr="00596EB0">
        <w:rPr>
          <w:rFonts w:ascii="Angsana New" w:hAnsi="Angsana New"/>
          <w:sz w:val="30"/>
          <w:szCs w:val="30"/>
          <w:cs/>
          <w:lang w:bidi="th-TH"/>
        </w:rPr>
        <w:t xml:space="preserve">   </w:t>
      </w:r>
      <w:r w:rsidR="008E0E7E" w:rsidRPr="00596EB0">
        <w:rPr>
          <w:rFonts w:ascii="Angsana New" w:hAnsi="Angsana New"/>
          <w:spacing w:val="4"/>
          <w:sz w:val="30"/>
          <w:szCs w:val="30"/>
          <w:cs/>
          <w:lang w:bidi="th-TH"/>
        </w:rPr>
        <w:t>ข้อมูลระดับ</w:t>
      </w:r>
      <w:r w:rsidR="008E0E7E" w:rsidRPr="00596EB0">
        <w:rPr>
          <w:rFonts w:ascii="Angsana New" w:hAnsi="Angsana New"/>
          <w:spacing w:val="4"/>
          <w:sz w:val="30"/>
          <w:szCs w:val="30"/>
          <w:lang w:bidi="th-TH"/>
        </w:rPr>
        <w:t xml:space="preserve"> 2  </w:t>
      </w:r>
      <w:r w:rsidR="008E0E7E" w:rsidRPr="00596EB0">
        <w:rPr>
          <w:rFonts w:ascii="Angsana New" w:hAnsi="Angsana New"/>
          <w:spacing w:val="4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2512E1" w:rsidRPr="00596EB0">
        <w:rPr>
          <w:rFonts w:ascii="Angsana New" w:hAnsi="Angsana New"/>
          <w:spacing w:val="4"/>
          <w:sz w:val="30"/>
          <w:szCs w:val="30"/>
          <w:cs/>
          <w:lang w:bidi="th-TH"/>
        </w:rPr>
        <w:t>น</w:t>
      </w:r>
      <w:r w:rsidR="002512E1" w:rsidRPr="005649BD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 </w:t>
      </w:r>
    </w:p>
    <w:p w14:paraId="76B23F8F" w14:textId="52618ED6" w:rsidR="008E0E7E" w:rsidRPr="002512E1" w:rsidRDefault="002512E1" w:rsidP="002512E1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 xml:space="preserve">   </w:t>
      </w:r>
      <w:r w:rsidR="005649BD">
        <w:rPr>
          <w:rFonts w:ascii="Angsana New" w:hAnsi="Angsana New"/>
          <w:sz w:val="30"/>
          <w:szCs w:val="30"/>
          <w:lang w:bidi="th-TH"/>
        </w:rPr>
        <w:t xml:space="preserve">                         </w:t>
      </w:r>
      <w:r w:rsidR="008E0E7E" w:rsidRPr="002512E1">
        <w:rPr>
          <w:rFonts w:ascii="Angsana New" w:hAnsi="Angsana New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8E0E7E" w:rsidRPr="002512E1">
        <w:rPr>
          <w:rFonts w:ascii="Angsana New" w:hAnsi="Angsana New"/>
          <w:sz w:val="30"/>
          <w:szCs w:val="30"/>
          <w:lang w:bidi="th-TH"/>
        </w:rPr>
        <w:t>1</w:t>
      </w:r>
    </w:p>
    <w:p w14:paraId="2F3D56B3" w14:textId="7554D5AA" w:rsidR="008E0E7E" w:rsidRPr="008E0E7E" w:rsidRDefault="002D6C6D" w:rsidP="00403557">
      <w:pPr>
        <w:pStyle w:val="block"/>
        <w:numPr>
          <w:ilvl w:val="0"/>
          <w:numId w:val="20"/>
        </w:numPr>
        <w:spacing w:after="0" w:line="240" w:lineRule="atLeast"/>
        <w:ind w:left="900" w:right="-7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 xml:space="preserve">   </w:t>
      </w:r>
      <w:r w:rsidR="008E0E7E" w:rsidRPr="008E0E7E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="008E0E7E" w:rsidRPr="008E0E7E">
        <w:rPr>
          <w:rFonts w:ascii="Angsana New" w:hAnsi="Angsana New"/>
          <w:sz w:val="30"/>
          <w:szCs w:val="30"/>
          <w:lang w:bidi="th-TH"/>
        </w:rPr>
        <w:t xml:space="preserve"> 3  </w:t>
      </w:r>
      <w:r w:rsidR="00577D31">
        <w:rPr>
          <w:rFonts w:ascii="Angsana New" w:hAnsi="Angsana New"/>
          <w:sz w:val="30"/>
          <w:szCs w:val="30"/>
          <w:lang w:bidi="th-TH"/>
        </w:rPr>
        <w:t xml:space="preserve"> </w:t>
      </w:r>
      <w:r w:rsidR="008E0E7E" w:rsidRPr="008E0E7E">
        <w:rPr>
          <w:rFonts w:ascii="Angsana New" w:hAnsi="Angsana New" w:hint="cs"/>
          <w:sz w:val="30"/>
          <w:szCs w:val="30"/>
          <w:cs/>
          <w:lang w:bidi="th-TH"/>
        </w:rPr>
        <w:t>ข้อมูลที่ใช้</w:t>
      </w:r>
      <w:r w:rsidR="008E0E7E" w:rsidRPr="008E0E7E">
        <w:rPr>
          <w:rFonts w:ascii="Angsana New" w:hAnsi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5F33CD58" w14:textId="77777777" w:rsidR="008E0E7E" w:rsidRPr="008E0E7E" w:rsidRDefault="008E0E7E" w:rsidP="008E0E7E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1598B46" w14:textId="77777777" w:rsidR="008E0E7E" w:rsidRPr="008E0E7E" w:rsidRDefault="008E0E7E" w:rsidP="008E0E7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E0E7E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</w:t>
      </w:r>
      <w:proofErr w:type="spellStart"/>
      <w:r w:rsidRPr="008E0E7E">
        <w:rPr>
          <w:rFonts w:ascii="Angsana New" w:hAnsi="Angsana New"/>
          <w:sz w:val="30"/>
          <w:szCs w:val="30"/>
          <w:cs/>
        </w:rPr>
        <w:t>ต่ำสุด</w:t>
      </w:r>
      <w:proofErr w:type="spellEnd"/>
      <w:r w:rsidRPr="008E0E7E">
        <w:rPr>
          <w:rFonts w:ascii="Angsana New" w:hAnsi="Angsana New"/>
          <w:sz w:val="30"/>
          <w:szCs w:val="30"/>
          <w:cs/>
        </w:rPr>
        <w:t>ที่มีนัยสำคัญสำหรับการวัดมูลค่ายุติธรรมโดยรวม</w:t>
      </w:r>
    </w:p>
    <w:p w14:paraId="4340E242" w14:textId="77777777" w:rsidR="008E0E7E" w:rsidRPr="008E0E7E" w:rsidRDefault="008E0E7E" w:rsidP="008E0E7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34D20C" w14:textId="77777777" w:rsidR="008E0E7E" w:rsidRPr="008E0E7E" w:rsidRDefault="002D6C6D" w:rsidP="002D6C6D">
      <w:pPr>
        <w:tabs>
          <w:tab w:val="clear" w:pos="680"/>
          <w:tab w:val="left" w:pos="540"/>
        </w:tabs>
      </w:pPr>
      <w:r>
        <w:rPr>
          <w:rFonts w:ascii="Angsana New" w:hAnsi="Angsana New"/>
          <w:sz w:val="30"/>
          <w:szCs w:val="30"/>
          <w:cs/>
          <w:lang w:val="en-GB"/>
        </w:rPr>
        <w:tab/>
      </w:r>
      <w:r>
        <w:rPr>
          <w:rFonts w:ascii="Angsana New" w:hAnsi="Angsana New"/>
          <w:sz w:val="30"/>
          <w:szCs w:val="30"/>
          <w:cs/>
          <w:lang w:val="en-GB"/>
        </w:rPr>
        <w:tab/>
      </w:r>
      <w:r>
        <w:rPr>
          <w:rFonts w:ascii="Angsana New" w:hAnsi="Angsana New"/>
          <w:sz w:val="30"/>
          <w:szCs w:val="30"/>
          <w:cs/>
          <w:lang w:val="en-GB"/>
        </w:rPr>
        <w:tab/>
      </w:r>
      <w:r w:rsidR="008E0E7E" w:rsidRPr="002D6C6D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="008E0E7E" w:rsidRPr="002D6C6D">
        <w:rPr>
          <w:rFonts w:ascii="Angsana New" w:hAnsi="Angsana New"/>
          <w:sz w:val="30"/>
          <w:szCs w:val="30"/>
          <w:cs/>
        </w:rPr>
        <w:t>รับรู้</w:t>
      </w:r>
      <w:r w:rsidR="008E0E7E" w:rsidRPr="008E0E7E">
        <w:rPr>
          <w:rFonts w:ascii="Angsana New" w:hAnsi="Angsana New"/>
          <w:sz w:val="30"/>
          <w:szCs w:val="30"/>
          <w:cs/>
        </w:rPr>
        <w:t>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46AE88F" w14:textId="77777777" w:rsidR="002D6C6D" w:rsidRPr="0075591B" w:rsidRDefault="002D6C6D" w:rsidP="000A1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4687364" w14:textId="77777777" w:rsidR="00030124" w:rsidRPr="0075591B" w:rsidRDefault="00030124" w:rsidP="00ED7479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5591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</w:p>
    <w:p w14:paraId="26111DB3" w14:textId="77777777" w:rsidR="007D4F00" w:rsidRPr="007D4F00" w:rsidRDefault="007D4F00" w:rsidP="007D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9AD1FC2" w14:textId="77777777" w:rsidR="007D4F00" w:rsidRPr="002D6C6D" w:rsidRDefault="007D4F00" w:rsidP="007D4F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D6C6D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</w:t>
      </w:r>
      <w:r w:rsidRPr="007A6690">
        <w:rPr>
          <w:rFonts w:ascii="Angsana New" w:hAnsi="Angsana New"/>
          <w:sz w:val="30"/>
          <w:szCs w:val="30"/>
          <w:cs/>
        </w:rPr>
        <w:t>บริษ</w:t>
      </w:r>
      <w:r w:rsidR="007A6690">
        <w:rPr>
          <w:rFonts w:ascii="Angsana New" w:hAnsi="Angsana New" w:hint="cs"/>
          <w:sz w:val="30"/>
          <w:szCs w:val="30"/>
          <w:cs/>
        </w:rPr>
        <w:t>ัท คา</w:t>
      </w:r>
      <w:r w:rsidRPr="007A6690">
        <w:rPr>
          <w:rFonts w:ascii="Angsana New" w:hAnsi="Angsana New"/>
          <w:sz w:val="30"/>
          <w:szCs w:val="30"/>
          <w:cs/>
        </w:rPr>
        <w:t>ด</w:t>
      </w:r>
      <w:r w:rsidRPr="002D6C6D">
        <w:rPr>
          <w:rFonts w:ascii="Angsana New" w:hAnsi="Angsana New"/>
          <w:sz w:val="30"/>
          <w:szCs w:val="30"/>
          <w:cs/>
        </w:rPr>
        <w:t>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  <w:r w:rsidRPr="002D6C6D">
        <w:rPr>
          <w:rFonts w:ascii="Angsana New" w:hAnsi="Angsana New"/>
          <w:sz w:val="30"/>
          <w:szCs w:val="30"/>
        </w:rPr>
        <w:t xml:space="preserve"> </w:t>
      </w:r>
    </w:p>
    <w:p w14:paraId="01A85D7A" w14:textId="10AFB34D" w:rsidR="00345E52" w:rsidRDefault="0034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316B882" w14:textId="77777777" w:rsidR="007D4F00" w:rsidRPr="002D6C6D" w:rsidRDefault="007D4F00" w:rsidP="007D4F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D6C6D">
        <w:rPr>
          <w:rFonts w:ascii="Angsana New" w:hAnsi="Angsana New"/>
          <w:i/>
          <w:iCs/>
          <w:sz w:val="30"/>
          <w:szCs w:val="30"/>
          <w:cs/>
        </w:rPr>
        <w:t>การขายสินค้าและบริการ</w:t>
      </w:r>
    </w:p>
    <w:p w14:paraId="09B12CFF" w14:textId="77777777" w:rsidR="007D4F00" w:rsidRPr="002D6C6D" w:rsidRDefault="007D4F00" w:rsidP="007D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D17E27A" w14:textId="77777777" w:rsidR="007D4F00" w:rsidRPr="002D6C6D" w:rsidRDefault="007D4F00" w:rsidP="007D4F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2D6C6D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2D6C6D">
        <w:rPr>
          <w:rFonts w:ascii="Angsana New" w:hAnsi="Angsana New"/>
          <w:sz w:val="30"/>
          <w:szCs w:val="30"/>
        </w:rPr>
        <w:t xml:space="preserve"> </w:t>
      </w:r>
      <w:r w:rsidRPr="002D6C6D">
        <w:rPr>
          <w:rFonts w:ascii="Angsana New" w:hAnsi="Angsana New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2D6C6D">
        <w:rPr>
          <w:rFonts w:ascii="Angsana New" w:hAnsi="Angsana New"/>
          <w:sz w:val="30"/>
          <w:szCs w:val="30"/>
        </w:rPr>
        <w:t xml:space="preserve"> </w:t>
      </w:r>
    </w:p>
    <w:p w14:paraId="48584E7B" w14:textId="77777777" w:rsidR="007D4F00" w:rsidRPr="002D6C6D" w:rsidRDefault="007D4F00" w:rsidP="007D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EC792FB" w14:textId="43EF943D" w:rsidR="007D4F00" w:rsidRDefault="007D4F00" w:rsidP="007D4F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D6C6D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ขั้นความสำเร็จของงานประเมินโดยใช้วิธีการสำรวจงานที่ได้ทำแล้ว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5916B543" w14:textId="2F945C63" w:rsidR="005B6ED4" w:rsidRDefault="005B6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0694BF" w14:textId="77777777" w:rsidR="00BB25E0" w:rsidRDefault="00BB2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F74D5CB" w14:textId="37DE5F9B" w:rsidR="005B67A9" w:rsidRPr="0018670A" w:rsidRDefault="005B67A9" w:rsidP="005B67A9">
      <w:pPr>
        <w:pStyle w:val="Heading8"/>
        <w:numPr>
          <w:ilvl w:val="1"/>
          <w:numId w:val="16"/>
        </w:num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8670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รายได้อื่น</w:t>
      </w:r>
    </w:p>
    <w:p w14:paraId="403AC90D" w14:textId="77777777" w:rsidR="005B67A9" w:rsidRPr="0018670A" w:rsidRDefault="005B67A9" w:rsidP="005B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A3FDEC0" w14:textId="60F99ACC" w:rsidR="005B67A9" w:rsidRPr="006C63D5" w:rsidRDefault="005B67A9" w:rsidP="005B67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C63D5">
        <w:rPr>
          <w:rFonts w:asciiTheme="majorBidi" w:hAnsiTheme="majorBidi" w:cstheme="majorBidi"/>
          <w:i/>
          <w:sz w:val="30"/>
          <w:szCs w:val="30"/>
          <w:cs/>
        </w:rPr>
        <w:t>รายได้</w:t>
      </w:r>
      <w:r w:rsidRPr="006C63D5">
        <w:rPr>
          <w:rFonts w:asciiTheme="majorBidi" w:hAnsiTheme="majorBidi" w:cstheme="majorBidi" w:hint="cs"/>
          <w:i/>
          <w:sz w:val="30"/>
          <w:szCs w:val="30"/>
          <w:cs/>
        </w:rPr>
        <w:t>อื่น</w:t>
      </w:r>
      <w:r w:rsidRPr="006C63D5">
        <w:rPr>
          <w:rFonts w:asciiTheme="majorBidi" w:hAnsiTheme="majorBidi" w:cstheme="majorBidi"/>
          <w:i/>
          <w:sz w:val="30"/>
          <w:szCs w:val="30"/>
          <w:cs/>
        </w:rPr>
        <w:t>ประกอบด้วยเงินปันผล</w:t>
      </w:r>
      <w:r w:rsidRPr="006C63D5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6C63D5">
        <w:rPr>
          <w:rFonts w:asciiTheme="majorBidi" w:hAnsiTheme="majorBidi" w:cstheme="majorBidi"/>
          <w:i/>
          <w:sz w:val="30"/>
          <w:szCs w:val="30"/>
          <w:cs/>
        </w:rPr>
        <w:t>ดอกเบี้ยรับและ</w:t>
      </w:r>
      <w:proofErr w:type="spellStart"/>
      <w:r w:rsidRPr="006C63D5">
        <w:rPr>
          <w:rFonts w:asciiTheme="majorBidi" w:hAnsiTheme="majorBidi" w:cstheme="majorBidi"/>
          <w:i/>
          <w:sz w:val="30"/>
          <w:szCs w:val="30"/>
          <w:cs/>
        </w:rPr>
        <w:t>อื่นๆ</w:t>
      </w:r>
      <w:proofErr w:type="spellEnd"/>
      <w:r w:rsidRPr="006C63D5">
        <w:rPr>
          <w:rFonts w:asciiTheme="majorBidi" w:hAnsiTheme="majorBidi" w:cstheme="majorBidi"/>
          <w:i/>
          <w:sz w:val="30"/>
          <w:szCs w:val="30"/>
          <w:cs/>
        </w:rPr>
        <w:t xml:space="preserve"> โดยเงินปันผลรับบันทึกในกำไรหรือขาดทุนในวันที่กลุ่มบริษัทมีสิทธิได้รับเงินปันผล </w:t>
      </w:r>
    </w:p>
    <w:p w14:paraId="6E8856BF" w14:textId="434D1AEA" w:rsidR="005B67A9" w:rsidRPr="0018670A" w:rsidRDefault="005B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</w:rPr>
      </w:pPr>
    </w:p>
    <w:p w14:paraId="23212EC6" w14:textId="69A91043" w:rsidR="005B67A9" w:rsidRPr="005B4701" w:rsidRDefault="005B67A9" w:rsidP="005B67A9">
      <w:pPr>
        <w:pStyle w:val="Heading8"/>
        <w:numPr>
          <w:ilvl w:val="1"/>
          <w:numId w:val="16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B470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ดอกเบี้ย</w:t>
      </w:r>
    </w:p>
    <w:p w14:paraId="4B0C2F7B" w14:textId="77777777" w:rsidR="005B67A9" w:rsidRPr="005B4701" w:rsidRDefault="005B67A9" w:rsidP="005B67A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D865B73" w14:textId="77777777" w:rsidR="005B67A9" w:rsidRPr="005B4701" w:rsidRDefault="005B67A9" w:rsidP="005B67A9">
      <w:pPr>
        <w:pStyle w:val="Pa18"/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5B470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5B4701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1 </w:t>
      </w:r>
      <w:r w:rsidRPr="005B470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5B4701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2563 </w:t>
      </w:r>
    </w:p>
    <w:p w14:paraId="166F157C" w14:textId="77777777" w:rsidR="005B67A9" w:rsidRPr="005B4701" w:rsidRDefault="005B67A9" w:rsidP="005B67A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E97ED32" w14:textId="32281881" w:rsidR="005B67A9" w:rsidRPr="005B4701" w:rsidRDefault="005B67A9" w:rsidP="005B67A9">
      <w:pPr>
        <w:pStyle w:val="Pa18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B4701">
        <w:rPr>
          <w:rFonts w:ascii="Angsana New" w:hAnsi="Angsana New" w:cs="Angsana New"/>
          <w:i/>
          <w:iCs/>
          <w:sz w:val="30"/>
          <w:szCs w:val="30"/>
          <w:cs/>
        </w:rPr>
        <w:t>อัตราดอกเบี้ยที่แท้จริง</w:t>
      </w:r>
      <w:r w:rsidRPr="005B4701">
        <w:rPr>
          <w:rFonts w:ascii="Angsana New" w:hAnsi="Angsana New" w:cs="Angsana New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65736503" w14:textId="77777777" w:rsidR="005B67A9" w:rsidRPr="005B4701" w:rsidRDefault="005B67A9" w:rsidP="005B67A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6F719BB" w14:textId="77777777" w:rsidR="005B67A9" w:rsidRPr="005B4701" w:rsidRDefault="005B67A9" w:rsidP="005B67A9">
      <w:pPr>
        <w:pStyle w:val="NoSpacing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B4701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20A2D528" w14:textId="77777777" w:rsidR="005B67A9" w:rsidRPr="005B4701" w:rsidRDefault="005B67A9" w:rsidP="005B67A9">
      <w:pPr>
        <w:pStyle w:val="NoSpacing"/>
        <w:numPr>
          <w:ilvl w:val="0"/>
          <w:numId w:val="34"/>
        </w:numPr>
        <w:tabs>
          <w:tab w:val="clear" w:pos="454"/>
          <w:tab w:val="clear" w:pos="680"/>
          <w:tab w:val="left" w:pos="810"/>
        </w:tabs>
        <w:jc w:val="thaiDistribute"/>
        <w:rPr>
          <w:rFonts w:ascii="Angsana New" w:hAnsi="Angsana New"/>
          <w:sz w:val="30"/>
          <w:szCs w:val="30"/>
        </w:rPr>
      </w:pPr>
      <w:r w:rsidRPr="005B4701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21D8182E" w14:textId="77777777" w:rsidR="005B67A9" w:rsidRPr="005B4701" w:rsidRDefault="005B67A9" w:rsidP="005B67A9">
      <w:pPr>
        <w:pStyle w:val="NoSpacing"/>
        <w:numPr>
          <w:ilvl w:val="0"/>
          <w:numId w:val="34"/>
        </w:numPr>
        <w:tabs>
          <w:tab w:val="clear" w:pos="454"/>
          <w:tab w:val="clear" w:pos="680"/>
          <w:tab w:val="left" w:pos="810"/>
        </w:tabs>
        <w:jc w:val="thaiDistribute"/>
        <w:rPr>
          <w:rFonts w:ascii="Angsana New" w:hAnsi="Angsana New"/>
          <w:sz w:val="30"/>
          <w:szCs w:val="30"/>
        </w:rPr>
      </w:pPr>
      <w:r w:rsidRPr="005B4701">
        <w:rPr>
          <w:rFonts w:ascii="Angsana New" w:hAnsi="Angsana New"/>
          <w:sz w:val="30"/>
          <w:szCs w:val="30"/>
          <w:cs/>
        </w:rPr>
        <w:t>ราคาทุนตัดจำหน่ายของหนี้สินทางการเงิน</w:t>
      </w:r>
    </w:p>
    <w:p w14:paraId="7476C8C7" w14:textId="77E092AC" w:rsidR="005B67A9" w:rsidRDefault="005B67A9" w:rsidP="00901AA4">
      <w:pPr>
        <w:pStyle w:val="NoSpacing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F6AE7F8" w14:textId="77777777" w:rsidR="00901AA4" w:rsidRPr="00901AA4" w:rsidRDefault="00901AA4" w:rsidP="00901AA4">
      <w:pPr>
        <w:pStyle w:val="NoSpacing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01AA4">
        <w:rPr>
          <w:rFonts w:ascii="Angsana New" w:hAnsi="Angsana New"/>
          <w:sz w:val="30"/>
          <w:szCs w:val="30"/>
          <w:cs/>
        </w:rPr>
        <w:t>ในการคำนวณดอกเบี้ย</w:t>
      </w:r>
      <w:r w:rsidRPr="00901AA4">
        <w:rPr>
          <w:rFonts w:ascii="Angsana New" w:hAnsi="Angsana New" w:hint="cs"/>
          <w:sz w:val="30"/>
          <w:szCs w:val="30"/>
          <w:cs/>
        </w:rPr>
        <w:t>รับและดอกเบี้ยจ่าย</w:t>
      </w:r>
      <w:r w:rsidRPr="00901AA4">
        <w:rPr>
          <w:rFonts w:ascii="Angsana New" w:hAnsi="Angsana New"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901AA4">
        <w:rPr>
          <w:rFonts w:ascii="Angsana New" w:hAnsi="Angsana New" w:hint="cs"/>
          <w:sz w:val="30"/>
          <w:szCs w:val="30"/>
          <w:cs/>
        </w:rPr>
        <w:t xml:space="preserve"> หรือราคาทุนตัดจำหน่ายของหนี้สิน</w:t>
      </w:r>
      <w:r w:rsidRPr="00901AA4">
        <w:rPr>
          <w:rFonts w:ascii="Angsana New" w:hAnsi="Angsana New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F093336" w14:textId="77777777" w:rsidR="00901AA4" w:rsidRPr="005B4701" w:rsidRDefault="00901AA4" w:rsidP="00901AA4">
      <w:pPr>
        <w:pStyle w:val="NoSpacing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C016D89" w14:textId="1FB60787" w:rsidR="005B67A9" w:rsidRPr="005B4701" w:rsidRDefault="005B67A9" w:rsidP="005B67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5B470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5B4701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5B470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5B4701">
        <w:rPr>
          <w:rFonts w:ascii="Angsana New" w:hAnsi="Angsana New"/>
          <w:b/>
          <w:bCs/>
          <w:i/>
          <w:iCs/>
          <w:sz w:val="30"/>
          <w:szCs w:val="30"/>
        </w:rPr>
        <w:t xml:space="preserve">2563 </w:t>
      </w:r>
    </w:p>
    <w:p w14:paraId="2DD3E255" w14:textId="77777777" w:rsidR="005B67A9" w:rsidRPr="005B4701" w:rsidRDefault="005B67A9" w:rsidP="005B67A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49EAE3F" w14:textId="77777777" w:rsidR="005B67A9" w:rsidRPr="005B4701" w:rsidRDefault="005B67A9" w:rsidP="005B67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B4701">
        <w:rPr>
          <w:rFonts w:ascii="Angsana New" w:hAnsi="Angsana New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14:paraId="468F78C9" w14:textId="77777777" w:rsidR="005B67A9" w:rsidRPr="005B4701" w:rsidRDefault="005B67A9" w:rsidP="005B67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9197EF4" w14:textId="565638CB" w:rsidR="005B67A9" w:rsidRPr="005B4701" w:rsidRDefault="005B67A9" w:rsidP="005B67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B4701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  <w:r w:rsidR="001162C7">
        <w:rPr>
          <w:rFonts w:ascii="Angsana New" w:hAnsi="Angsana New" w:hint="cs"/>
          <w:sz w:val="30"/>
          <w:szCs w:val="30"/>
          <w:cs/>
        </w:rPr>
        <w:t xml:space="preserve"> </w:t>
      </w:r>
      <w:r w:rsidR="001162C7" w:rsidRPr="00696967">
        <w:rPr>
          <w:rFonts w:ascii="Angsana New" w:hAnsi="Angsana New"/>
          <w:sz w:val="30"/>
          <w:szCs w:val="30"/>
          <w:cs/>
        </w:rPr>
        <w:t>ดอกเบี้ยซึ่งเป็นส่วนหนึ่งของค่างวดตามสัญญาเช่าการเงินบันทึกในกำไรหรือขาดทุนโดยใช้วิธีอัตราดอกเบี้ยที่แท้จริง</w:t>
      </w:r>
    </w:p>
    <w:p w14:paraId="31825225" w14:textId="77777777" w:rsidR="000A1E5A" w:rsidRPr="0075591B" w:rsidRDefault="000A1E5A" w:rsidP="000A1E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1DF768" w14:textId="77777777" w:rsidR="00030124" w:rsidRPr="0075591B" w:rsidRDefault="00030124" w:rsidP="00ED7479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5591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ภาษีเงินได้</w:t>
      </w:r>
    </w:p>
    <w:p w14:paraId="24A950E9" w14:textId="77777777" w:rsidR="000A1E5A" w:rsidRPr="0075591B" w:rsidRDefault="000A1E5A" w:rsidP="000A1E5A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E91C580" w14:textId="77777777" w:rsidR="00883F90" w:rsidRPr="00CC202B" w:rsidRDefault="00883F90" w:rsidP="00883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A249C">
        <w:rPr>
          <w:rFonts w:hint="cs"/>
          <w:sz w:val="30"/>
          <w:szCs w:val="30"/>
          <w:cs/>
        </w:rPr>
        <w:t>ค่าใช้จ่าย</w:t>
      </w:r>
      <w:r w:rsidRPr="00BA249C">
        <w:rPr>
          <w:sz w:val="30"/>
          <w:szCs w:val="30"/>
          <w:cs/>
        </w:rPr>
        <w:t>ภาษีเงินได้สำห</w:t>
      </w:r>
      <w:r w:rsidRPr="00CC202B">
        <w:rPr>
          <w:sz w:val="30"/>
          <w:szCs w:val="30"/>
          <w:cs/>
        </w:rPr>
        <w:t>รับปีประกอบด้วยภาษีเงินได้</w:t>
      </w:r>
      <w:r w:rsidRPr="00CC202B">
        <w:rPr>
          <w:rFonts w:hint="cs"/>
          <w:sz w:val="30"/>
          <w:szCs w:val="30"/>
          <w:cs/>
        </w:rPr>
        <w:t>ของงวด</w:t>
      </w:r>
      <w:r w:rsidRPr="00CC202B">
        <w:rPr>
          <w:sz w:val="30"/>
          <w:szCs w:val="30"/>
          <w:cs/>
        </w:rPr>
        <w:t>ปัจจุบันและภาษีเงินได้รอ</w:t>
      </w:r>
      <w:r w:rsidRPr="001B131A">
        <w:rPr>
          <w:rFonts w:ascii="Angsana New" w:hAnsi="Angsana New"/>
          <w:sz w:val="30"/>
          <w:szCs w:val="30"/>
          <w:cs/>
        </w:rPr>
        <w:t>การตัดบัญชี</w:t>
      </w:r>
      <w:r w:rsidR="007933DA">
        <w:rPr>
          <w:rFonts w:ascii="Angsana New" w:hAnsi="Angsana New" w:hint="cs"/>
          <w:sz w:val="30"/>
          <w:szCs w:val="30"/>
          <w:cs/>
        </w:rPr>
        <w:t xml:space="preserve"> </w:t>
      </w:r>
      <w:r w:rsidRPr="001B131A">
        <w:rPr>
          <w:rFonts w:ascii="Angsana New" w:hAnsi="Angsana New"/>
          <w:sz w:val="30"/>
          <w:szCs w:val="30"/>
          <w:cs/>
        </w:rPr>
        <w:t>ภาษี</w:t>
      </w:r>
      <w:r w:rsidRPr="00CC202B">
        <w:rPr>
          <w:sz w:val="30"/>
          <w:szCs w:val="30"/>
          <w:cs/>
        </w:rPr>
        <w:t>เงินได้</w:t>
      </w:r>
      <w:r w:rsidRPr="00CC202B">
        <w:rPr>
          <w:rFonts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CC202B">
        <w:rPr>
          <w:sz w:val="30"/>
          <w:szCs w:val="30"/>
          <w:cs/>
        </w:rPr>
        <w:t>รับรู้ในกำไร</w:t>
      </w:r>
      <w:r w:rsidRPr="00CC202B">
        <w:rPr>
          <w:rFonts w:hint="cs"/>
          <w:sz w:val="30"/>
          <w:szCs w:val="30"/>
          <w:cs/>
        </w:rPr>
        <w:t>หรือ</w:t>
      </w:r>
      <w:r w:rsidRPr="00CC202B">
        <w:rPr>
          <w:sz w:val="30"/>
          <w:szCs w:val="30"/>
          <w:cs/>
        </w:rPr>
        <w:t>ขาดทุนเว้นแต่ในส่วนที่เกี่ยวกับรายการ</w:t>
      </w:r>
      <w:r w:rsidRPr="00CC202B">
        <w:rPr>
          <w:rFonts w:hint="cs"/>
          <w:sz w:val="30"/>
          <w:szCs w:val="30"/>
          <w:cs/>
        </w:rPr>
        <w:t>ท</w:t>
      </w:r>
      <w:r w:rsidR="00FA3737">
        <w:rPr>
          <w:rFonts w:hint="cs"/>
          <w:sz w:val="30"/>
          <w:szCs w:val="30"/>
          <w:cs/>
        </w:rPr>
        <w:t>ี่เกี่ยวข้องในการรวมธุรกิจ หรือ</w:t>
      </w:r>
      <w:r w:rsidRPr="00CC202B">
        <w:rPr>
          <w:rFonts w:hint="cs"/>
          <w:sz w:val="30"/>
          <w:szCs w:val="30"/>
          <w:cs/>
        </w:rPr>
        <w:t>รายการ</w:t>
      </w:r>
      <w:r w:rsidRPr="00CC202B">
        <w:rPr>
          <w:sz w:val="30"/>
          <w:szCs w:val="30"/>
          <w:cs/>
        </w:rPr>
        <w:t>ที่</w:t>
      </w:r>
      <w:r w:rsidRPr="00CC202B">
        <w:rPr>
          <w:rFonts w:hint="cs"/>
          <w:sz w:val="30"/>
          <w:szCs w:val="30"/>
          <w:cs/>
        </w:rPr>
        <w:t>รับรู้โดยตรง</w:t>
      </w:r>
      <w:r w:rsidRPr="00CC202B">
        <w:rPr>
          <w:sz w:val="30"/>
          <w:szCs w:val="30"/>
          <w:cs/>
        </w:rPr>
        <w:t>ในส่วนของผู้ถือหุ้น</w:t>
      </w:r>
      <w:r w:rsidRPr="00CC202B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09528496" w14:textId="77777777" w:rsidR="00857344" w:rsidRDefault="00857344" w:rsidP="00F27D0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B5341A" w14:textId="77777777" w:rsidR="0096526A" w:rsidRPr="00F27D0E" w:rsidRDefault="00883F90" w:rsidP="00F27D0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202B">
        <w:rPr>
          <w:rFonts w:ascii="Angsana New" w:hAnsi="Angsana New" w:hint="cs"/>
          <w:sz w:val="30"/>
          <w:szCs w:val="30"/>
          <w:cs/>
        </w:rPr>
        <w:t>ภาษีเงินได้ของงวดปัจจุบั</w:t>
      </w:r>
      <w:r w:rsidRPr="00BA249C">
        <w:rPr>
          <w:rFonts w:ascii="Angsana New" w:hAnsi="Angsana New" w:hint="cs"/>
          <w:sz w:val="30"/>
          <w:szCs w:val="30"/>
          <w:cs/>
        </w:rPr>
        <w:t>นได้แก่ภาษีที่คาดว่าจะจ่ายชำระหรือได้รับชำระ โดยคำนวณจากกำไรหรือขาดทุนประจำปี</w:t>
      </w:r>
      <w:r w:rsidRPr="002146F5">
        <w:rPr>
          <w:rFonts w:ascii="Angsana New" w:hAnsi="Angsana New" w:hint="cs"/>
          <w:sz w:val="30"/>
          <w:szCs w:val="30"/>
          <w:cs/>
        </w:rPr>
        <w:t>ที่ต้องเสียภาษี</w:t>
      </w:r>
      <w:r w:rsidRPr="00F27D0E">
        <w:rPr>
          <w:rFonts w:ascii="Angsana New" w:hAnsi="Angsana New" w:hint="cs"/>
          <w:sz w:val="30"/>
          <w:szCs w:val="30"/>
          <w:cs/>
        </w:rPr>
        <w:t xml:space="preserve"> </w:t>
      </w:r>
      <w:r w:rsidRPr="00AB7269">
        <w:rPr>
          <w:rFonts w:ascii="Angsana New" w:hAnsi="Angsana New" w:hint="cs"/>
          <w:sz w:val="30"/>
          <w:szCs w:val="30"/>
          <w:cs/>
        </w:rPr>
        <w:t>โดยใช้อัตราภาษี</w:t>
      </w:r>
      <w:r w:rsidRPr="00CA5DD8">
        <w:rPr>
          <w:rFonts w:ascii="Angsana New" w:hAnsi="Angsana New" w:hint="cs"/>
          <w:sz w:val="30"/>
          <w:szCs w:val="30"/>
          <w:cs/>
        </w:rPr>
        <w:t>ที่ประกาศใช้</w:t>
      </w:r>
      <w:r w:rsidRPr="006432AD">
        <w:rPr>
          <w:rFonts w:ascii="Angsana New" w:hAnsi="Angsana New" w:hint="cs"/>
          <w:sz w:val="30"/>
          <w:szCs w:val="30"/>
          <w:cs/>
        </w:rPr>
        <w:t xml:space="preserve"> ณ วันที่รายงาน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202E8">
        <w:rPr>
          <w:rFonts w:ascii="Angsana New" w:hAnsi="Angsana New" w:hint="cs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  <w:r w:rsidRPr="00F27D0E">
        <w:rPr>
          <w:rFonts w:ascii="Angsana New" w:hAnsi="Angsana New"/>
          <w:sz w:val="30"/>
          <w:szCs w:val="30"/>
        </w:rPr>
        <w:t xml:space="preserve"> </w:t>
      </w:r>
    </w:p>
    <w:p w14:paraId="6B9C9977" w14:textId="77777777" w:rsidR="000A1E5A" w:rsidRPr="000A1E5A" w:rsidRDefault="000A1E5A" w:rsidP="000A1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ACC7697" w14:textId="77777777" w:rsidR="005938E5" w:rsidRDefault="00883F9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432AD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6432AD">
        <w:rPr>
          <w:rFonts w:ascii="Angsana New" w:hAnsi="Angsana New"/>
          <w:sz w:val="30"/>
          <w:szCs w:val="30"/>
          <w:cs/>
        </w:rPr>
        <w:t>บันทึกโ</w:t>
      </w:r>
      <w:r w:rsidRPr="006432AD">
        <w:rPr>
          <w:rFonts w:ascii="Angsana New" w:hAnsi="Angsana New" w:hint="cs"/>
          <w:sz w:val="30"/>
          <w:szCs w:val="30"/>
          <w:cs/>
        </w:rPr>
        <w:t>ดย</w:t>
      </w:r>
      <w:r w:rsidRPr="006432AD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Pr="006432AD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6432AD">
        <w:rPr>
          <w:rFonts w:ascii="Angsana New" w:hAnsi="Angsana New"/>
          <w:sz w:val="30"/>
          <w:szCs w:val="30"/>
          <w:cs/>
        </w:rPr>
        <w:t>ไม่</w:t>
      </w:r>
      <w:r w:rsidRPr="006432AD">
        <w:rPr>
          <w:rFonts w:ascii="Angsana New" w:hAnsi="Angsana New" w:hint="cs"/>
          <w:sz w:val="30"/>
          <w:szCs w:val="30"/>
          <w:cs/>
        </w:rPr>
        <w:t>ถูกรับรู้เมื่อเกิดจาก</w:t>
      </w:r>
      <w:r w:rsidR="00E03D6A">
        <w:rPr>
          <w:rFonts w:ascii="Angsana New" w:hAnsi="Angsana New"/>
          <w:sz w:val="30"/>
          <w:szCs w:val="30"/>
        </w:rPr>
        <w:t xml:space="preserve"> </w:t>
      </w:r>
      <w:r w:rsidR="00026F8B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6432AD">
        <w:rPr>
          <w:rFonts w:ascii="Angsana New" w:hAnsi="Angsana New" w:hint="cs"/>
          <w:sz w:val="30"/>
          <w:szCs w:val="30"/>
          <w:cs/>
        </w:rPr>
        <w:t>ผลแตก</w:t>
      </w:r>
      <w:r w:rsidRPr="006432AD">
        <w:rPr>
          <w:rFonts w:ascii="Angsana New" w:hAnsi="Angsana New"/>
          <w:sz w:val="30"/>
          <w:szCs w:val="30"/>
          <w:cs/>
        </w:rPr>
        <w:t xml:space="preserve">ต่างชั่วคราวต่อไปนี้ </w:t>
      </w:r>
      <w:r w:rsidRPr="006432AD">
        <w:rPr>
          <w:rFonts w:ascii="Angsana New" w:hAnsi="Angsana New" w:hint="cs"/>
          <w:sz w:val="30"/>
          <w:szCs w:val="30"/>
          <w:cs/>
        </w:rPr>
        <w:t>การรับรู้</w:t>
      </w:r>
      <w:r w:rsidRPr="006432AD">
        <w:rPr>
          <w:rFonts w:ascii="Angsana New" w:hAnsi="Angsana New"/>
          <w:sz w:val="30"/>
          <w:szCs w:val="30"/>
          <w:cs/>
        </w:rPr>
        <w:t>ค่าความนิยม</w:t>
      </w:r>
      <w:r w:rsidRPr="006432AD">
        <w:rPr>
          <w:rFonts w:ascii="Angsana New" w:hAnsi="Angsana New" w:hint="cs"/>
          <w:sz w:val="30"/>
          <w:szCs w:val="30"/>
          <w:cs/>
        </w:rPr>
        <w:t>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</w:t>
      </w:r>
      <w:r w:rsidRPr="00BA249C">
        <w:rPr>
          <w:rFonts w:ascii="Angsana New" w:hAnsi="Angsana New" w:hint="cs"/>
          <w:sz w:val="30"/>
          <w:szCs w:val="30"/>
          <w:cs/>
        </w:rPr>
        <w:t>ต่อกำไรขาดทุนทางบัญชี</w:t>
      </w:r>
      <w:r w:rsidRPr="006432AD">
        <w:rPr>
          <w:rFonts w:ascii="Angsana New" w:hAnsi="Angsana New" w:hint="cs"/>
          <w:sz w:val="30"/>
          <w:szCs w:val="30"/>
          <w:cs/>
        </w:rPr>
        <w:t>หรือทางภาษี และผลแตกต่างที่เกี่ยวข้องกับเงินล</w:t>
      </w:r>
      <w:r w:rsidR="00E02D7F">
        <w:rPr>
          <w:rFonts w:ascii="Angsana New" w:hAnsi="Angsana New" w:hint="cs"/>
          <w:sz w:val="30"/>
          <w:szCs w:val="30"/>
          <w:cs/>
        </w:rPr>
        <w:t>งทุนในบริษัทย่อย</w:t>
      </w:r>
      <w:r w:rsidRPr="006432AD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6432AD">
        <w:rPr>
          <w:rFonts w:ascii="Angsana New" w:hAnsi="Angsana New" w:hint="cs"/>
          <w:sz w:val="30"/>
          <w:szCs w:val="30"/>
          <w:cs/>
        </w:rPr>
        <w:t>อนาคต</w:t>
      </w:r>
      <w:r w:rsidRPr="006432AD">
        <w:rPr>
          <w:rFonts w:ascii="Angsana New" w:hAnsi="Angsana New"/>
          <w:sz w:val="30"/>
          <w:szCs w:val="30"/>
          <w:cs/>
        </w:rPr>
        <w:t>อันใกล้</w:t>
      </w:r>
      <w:r w:rsidRPr="006432AD">
        <w:rPr>
          <w:rFonts w:ascii="Angsana New" w:hAnsi="Angsana New" w:hint="cs"/>
          <w:sz w:val="30"/>
          <w:szCs w:val="30"/>
          <w:cs/>
        </w:rPr>
        <w:t xml:space="preserve"> </w:t>
      </w:r>
      <w:r w:rsidRPr="006432AD">
        <w:rPr>
          <w:rFonts w:ascii="Angsana New" w:hAnsi="Angsana New"/>
          <w:sz w:val="30"/>
          <w:szCs w:val="30"/>
          <w:cs/>
        </w:rPr>
        <w:t xml:space="preserve"> </w:t>
      </w:r>
      <w:r w:rsidRPr="006432A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0EE4969" w14:textId="77777777" w:rsidR="00883F90" w:rsidRPr="006618A0" w:rsidRDefault="00883F90" w:rsidP="00883F90">
      <w:pPr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708310B7" w14:textId="77777777" w:rsidR="00883F90" w:rsidRDefault="00883F90" w:rsidP="00883F90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883F90">
        <w:rPr>
          <w:rFonts w:ascii="Angsana New" w:hAnsi="Angsana New"/>
          <w:sz w:val="30"/>
          <w:szCs w:val="30"/>
          <w:cs/>
        </w:rPr>
        <w:t>การวัด</w:t>
      </w:r>
      <w:r w:rsidR="004128DD">
        <w:rPr>
          <w:rFonts w:ascii="Angsana New" w:hAnsi="Angsana New" w:hint="cs"/>
          <w:sz w:val="30"/>
          <w:szCs w:val="30"/>
          <w:cs/>
        </w:rPr>
        <w:t>มู</w:t>
      </w:r>
      <w:r w:rsidRPr="00883F90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</w:t>
      </w:r>
      <w:r w:rsidR="00B2119F">
        <w:rPr>
          <w:rFonts w:ascii="Angsana New" w:hAnsi="Angsana New"/>
          <w:sz w:val="30"/>
          <w:szCs w:val="30"/>
          <w:cs/>
        </w:rPr>
        <w:t>กษณะวิธีการที่</w:t>
      </w:r>
      <w:r w:rsidR="0068469C">
        <w:rPr>
          <w:rFonts w:ascii="Angsana New" w:hAnsi="Angsana New" w:hint="cs"/>
          <w:sz w:val="30"/>
          <w:szCs w:val="30"/>
          <w:cs/>
        </w:rPr>
        <w:t xml:space="preserve">          </w:t>
      </w:r>
      <w:r w:rsidR="00B2119F">
        <w:rPr>
          <w:rFonts w:ascii="Angsana New" w:hAnsi="Angsana New"/>
          <w:sz w:val="30"/>
          <w:szCs w:val="30"/>
          <w:cs/>
        </w:rPr>
        <w:t>กลุ่มบริษัท</w:t>
      </w:r>
      <w:r w:rsidRPr="00883F90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5C5251">
        <w:rPr>
          <w:rFonts w:ascii="Angsana New" w:hAnsi="Angsana New"/>
          <w:b/>
          <w:sz w:val="30"/>
          <w:szCs w:val="30"/>
        </w:rPr>
        <w:t xml:space="preserve"> </w:t>
      </w:r>
    </w:p>
    <w:p w14:paraId="6F2538EF" w14:textId="77777777" w:rsidR="00883F90" w:rsidRPr="0075591B" w:rsidRDefault="00883F90" w:rsidP="00883F90">
      <w:pPr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02061DCB" w14:textId="77777777" w:rsidR="00883F90" w:rsidRPr="006432AD" w:rsidRDefault="00883F90" w:rsidP="00883F90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6432AD">
        <w:rPr>
          <w:rFonts w:ascii="Angsana New" w:hAnsi="Angsana New"/>
          <w:sz w:val="30"/>
          <w:szCs w:val="30"/>
          <w:cs/>
        </w:rPr>
        <w:t>ภาษีเงิน</w:t>
      </w:r>
      <w:r w:rsidRPr="00BA249C">
        <w:rPr>
          <w:rFonts w:ascii="Angsana New" w:hAnsi="Angsana New"/>
          <w:sz w:val="30"/>
          <w:szCs w:val="30"/>
          <w:cs/>
        </w:rPr>
        <w:t>ได้รอการตัดบัญชี</w:t>
      </w:r>
      <w:r w:rsidRPr="00BA249C">
        <w:rPr>
          <w:rFonts w:ascii="Angsana New" w:hAnsi="Angsana New" w:hint="cs"/>
          <w:sz w:val="30"/>
          <w:szCs w:val="30"/>
          <w:cs/>
        </w:rPr>
        <w:t>วัดมูลค่าโดย</w:t>
      </w:r>
      <w:r w:rsidRPr="00BA249C">
        <w:rPr>
          <w:rFonts w:ascii="Angsana New" w:hAnsi="Angsana New"/>
          <w:sz w:val="30"/>
          <w:szCs w:val="30"/>
          <w:cs/>
        </w:rPr>
        <w:t>ใช้อัตราภาษี</w:t>
      </w:r>
      <w:r w:rsidRPr="00BA249C">
        <w:rPr>
          <w:rFonts w:ascii="Angsana New" w:hAnsi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ที่คาดว่าจะใช้กับผลแตกต่างชั่วคราวเมื่อมีการกลับรายการโดยใช้อัตราภาษีที่ประกาศใช้หรือ</w:t>
      </w:r>
      <w:r w:rsidRPr="006432AD">
        <w:rPr>
          <w:rFonts w:ascii="Angsana New" w:hAnsi="Angsana New" w:hint="cs"/>
          <w:sz w:val="30"/>
          <w:szCs w:val="30"/>
          <w:cs/>
        </w:rPr>
        <w:t>ที่คาดว่ามีผลบังคับใช้ ณ วันที่รายงาน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3FB196B0" w14:textId="77777777" w:rsidR="00883F90" w:rsidRDefault="00883F90" w:rsidP="00883F90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AEEC2A5" w14:textId="77777777" w:rsidR="00883F90" w:rsidRDefault="00883F90" w:rsidP="0021055A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BA249C">
        <w:rPr>
          <w:rFonts w:ascii="Angsana New" w:hAnsi="Angsana New" w:hint="cs"/>
          <w:sz w:val="30"/>
          <w:szCs w:val="30"/>
          <w:cs/>
        </w:rPr>
        <w:t>ในการกำหนดมูล</w:t>
      </w:r>
      <w:r w:rsidRPr="00CC202B">
        <w:rPr>
          <w:rFonts w:ascii="Angsana New" w:hAnsi="Angsana New" w:hint="cs"/>
          <w:sz w:val="30"/>
          <w:szCs w:val="30"/>
          <w:cs/>
        </w:rPr>
        <w:t>ค่าของภาษีเงินได้ของงวดปัจจุบัน</w:t>
      </w:r>
      <w:r w:rsidRPr="00BA249C">
        <w:rPr>
          <w:rFonts w:ascii="Angsana New" w:hAnsi="Angsana New" w:hint="cs"/>
          <w:sz w:val="30"/>
          <w:szCs w:val="30"/>
          <w:cs/>
        </w:rPr>
        <w:t>และภาษีเงินได้รอการ</w:t>
      </w:r>
      <w:r w:rsidRPr="00883F90">
        <w:rPr>
          <w:rFonts w:ascii="Angsana New" w:hAnsi="Angsana New" w:hint="cs"/>
          <w:sz w:val="30"/>
          <w:szCs w:val="30"/>
          <w:cs/>
        </w:rPr>
        <w:t>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</w:t>
      </w:r>
      <w:r w:rsidR="00604857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883F90">
        <w:rPr>
          <w:rFonts w:ascii="Angsana New" w:hAnsi="Angsana New" w:hint="cs"/>
          <w:sz w:val="30"/>
          <w:szCs w:val="30"/>
          <w:cs/>
        </w:rPr>
        <w:t>การประ</w:t>
      </w:r>
      <w:r w:rsidR="00604857">
        <w:rPr>
          <w:rFonts w:ascii="Angsana New" w:hAnsi="Angsana New" w:hint="cs"/>
          <w:sz w:val="30"/>
          <w:szCs w:val="30"/>
          <w:cs/>
        </w:rPr>
        <w:t>เมินผลกระทบจากหลายปัจจัย รวมถึง</w:t>
      </w:r>
      <w:r w:rsidRPr="00883F90">
        <w:rPr>
          <w:rFonts w:ascii="Angsana New" w:hAnsi="Angsana New" w:hint="cs"/>
          <w:sz w:val="30"/>
          <w:szCs w:val="30"/>
          <w:cs/>
        </w:rPr>
        <w:t>การตีความทาง</w:t>
      </w:r>
      <w:proofErr w:type="spellStart"/>
      <w:r w:rsidRPr="00883F90">
        <w:rPr>
          <w:rFonts w:ascii="Angsana New" w:hAnsi="Angsana New" w:hint="cs"/>
          <w:sz w:val="30"/>
          <w:szCs w:val="30"/>
          <w:cs/>
        </w:rPr>
        <w:t>กฏหมาย</w:t>
      </w:r>
      <w:proofErr w:type="spellEnd"/>
      <w:r w:rsidRPr="00883F90">
        <w:rPr>
          <w:rFonts w:ascii="Angsana New" w:hAnsi="Angsana New" w:hint="cs"/>
          <w:sz w:val="30"/>
          <w:szCs w:val="30"/>
          <w:cs/>
        </w:rPr>
        <w:t xml:space="preserve">ภาษี และจากประสบการณ์ในอดีต </w:t>
      </w:r>
      <w:r w:rsidR="00604857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883F90">
        <w:rPr>
          <w:rFonts w:ascii="Angsana New" w:hAnsi="Angsana New" w:hint="cs"/>
          <w:sz w:val="30"/>
          <w:szCs w:val="30"/>
          <w:cs/>
        </w:rPr>
        <w:t>การประเมินนี้อยู่บนพื้นฐานการประมาณการแ</w:t>
      </w:r>
      <w:r w:rsidRPr="00AD1FEC">
        <w:rPr>
          <w:rFonts w:ascii="Angsana New" w:hAnsi="Angsana New" w:hint="cs"/>
          <w:sz w:val="30"/>
          <w:szCs w:val="30"/>
          <w:cs/>
        </w:rPr>
        <w:t>ละข้</w:t>
      </w:r>
      <w:r w:rsidR="00CA29E7" w:rsidRPr="00AD1FEC">
        <w:rPr>
          <w:rFonts w:ascii="Angsana New" w:hAnsi="Angsana New" w:hint="cs"/>
          <w:sz w:val="30"/>
          <w:szCs w:val="30"/>
          <w:cs/>
        </w:rPr>
        <w:t>อสมมติ</w:t>
      </w:r>
      <w:r w:rsidRPr="00AD1FEC">
        <w:rPr>
          <w:rFonts w:ascii="Angsana New" w:hAnsi="Angsana New" w:hint="cs"/>
          <w:sz w:val="30"/>
          <w:szCs w:val="30"/>
          <w:cs/>
        </w:rPr>
        <w:t xml:space="preserve"> และอาจจะเกี่</w:t>
      </w:r>
      <w:r w:rsidRPr="00883F90">
        <w:rPr>
          <w:rFonts w:ascii="Angsana New" w:hAnsi="Angsana New" w:hint="cs"/>
          <w:sz w:val="30"/>
          <w:szCs w:val="30"/>
          <w:cs/>
        </w:rPr>
        <w:t>ยวข้องกับการตัดสินใจเกี่ยวกับเหตุการณ์ในอนาคต ข้อมูลใหม่ๆอาจจะทำให้กลุ่มบริษัทเปลี่ยนการตัดสินใจโดยขึ้นอยู่</w:t>
      </w:r>
      <w:r w:rsidRPr="00BA249C">
        <w:rPr>
          <w:rFonts w:ascii="Angsana New" w:hAnsi="Angsana New" w:hint="cs"/>
          <w:sz w:val="30"/>
          <w:szCs w:val="30"/>
          <w:cs/>
        </w:rPr>
        <w:t>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4AE0337" w14:textId="77777777" w:rsidR="0021055A" w:rsidRPr="00BA249C" w:rsidRDefault="0021055A" w:rsidP="0021055A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</w:p>
    <w:p w14:paraId="32BE3590" w14:textId="77777777" w:rsidR="000A1E5A" w:rsidRPr="000A1E5A" w:rsidRDefault="00883F90" w:rsidP="0021055A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BA249C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</w:t>
      </w:r>
      <w:r w:rsidRPr="00BA249C">
        <w:rPr>
          <w:rFonts w:ascii="Angsana New" w:hAnsi="Angsana New" w:hint="cs"/>
          <w:sz w:val="30"/>
          <w:szCs w:val="30"/>
          <w:cs/>
        </w:rPr>
        <w:t>การ</w:t>
      </w:r>
      <w:r w:rsidRPr="00BA249C">
        <w:rPr>
          <w:rFonts w:ascii="Angsana New" w:hAnsi="Angsana New"/>
          <w:sz w:val="30"/>
          <w:szCs w:val="30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="000A1E5A" w:rsidRPr="000A1E5A">
        <w:rPr>
          <w:rFonts w:ascii="Angsana New" w:hAnsi="Angsana New"/>
          <w:sz w:val="30"/>
          <w:szCs w:val="30"/>
        </w:rPr>
        <w:t xml:space="preserve"> </w:t>
      </w:r>
    </w:p>
    <w:p w14:paraId="4619B452" w14:textId="77777777" w:rsidR="000A1E5A" w:rsidRPr="00974628" w:rsidRDefault="000A1E5A" w:rsidP="0021055A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006267F4" w14:textId="4F8DD9C2" w:rsidR="0096526A" w:rsidRDefault="00883F90" w:rsidP="00883F90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A11D60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</w:t>
      </w:r>
      <w:r w:rsidR="002358FE">
        <w:rPr>
          <w:rFonts w:ascii="Angsana New" w:hAnsi="Angsana New"/>
          <w:sz w:val="30"/>
          <w:szCs w:val="30"/>
          <w:cs/>
        </w:rPr>
        <w:t>ปได้ค่อนข้างแน่</w:t>
      </w:r>
      <w:r w:rsidRPr="00A11D60">
        <w:rPr>
          <w:rFonts w:ascii="Angsana New" w:hAnsi="Angsana New"/>
          <w:sz w:val="30"/>
          <w:szCs w:val="30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2358FE" w:rsidRPr="002358FE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</w:t>
      </w:r>
      <w:r w:rsidR="002358FE" w:rsidRPr="002358FE">
        <w:rPr>
          <w:rFonts w:ascii="Angsana New" w:hAnsi="Angsana New"/>
          <w:sz w:val="30"/>
          <w:szCs w:val="30"/>
          <w:cs/>
        </w:rPr>
        <w:t xml:space="preserve"> </w:t>
      </w:r>
      <w:r w:rsidR="002358FE" w:rsidRPr="002358FE">
        <w:rPr>
          <w:rFonts w:ascii="Angsana New" w:hAnsi="Angsana New" w:hint="cs"/>
          <w:sz w:val="30"/>
          <w:szCs w:val="30"/>
          <w:cs/>
        </w:rPr>
        <w:t>ดังนั้น</w:t>
      </w:r>
      <w:r w:rsidR="002358FE" w:rsidRPr="002358FE">
        <w:rPr>
          <w:rFonts w:ascii="Angsana New" w:hAnsi="Angsana New"/>
          <w:sz w:val="30"/>
          <w:szCs w:val="30"/>
          <w:cs/>
        </w:rPr>
        <w:t xml:space="preserve"> </w:t>
      </w:r>
      <w:r w:rsidR="002358FE" w:rsidRPr="002358FE">
        <w:rPr>
          <w:rFonts w:ascii="Angsana New" w:hAnsi="Angsana New" w:hint="cs"/>
          <w:sz w:val="30"/>
          <w:szCs w:val="30"/>
          <w:cs/>
        </w:rPr>
        <w:t>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="002358FE">
        <w:rPr>
          <w:rFonts w:ascii="Angsana New" w:hAnsi="Angsana New" w:hint="cs"/>
          <w:sz w:val="30"/>
          <w:szCs w:val="30"/>
          <w:cs/>
        </w:rPr>
        <w:t xml:space="preserve"> </w:t>
      </w:r>
      <w:r w:rsidRPr="00A11D60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>
        <w:rPr>
          <w:rFonts w:ascii="Angsana New" w:hAnsi="Angsana New"/>
          <w:sz w:val="30"/>
          <w:szCs w:val="30"/>
        </w:rPr>
        <w:t xml:space="preserve"> </w:t>
      </w:r>
    </w:p>
    <w:p w14:paraId="0FE7BB53" w14:textId="480A1C72" w:rsidR="00B816E4" w:rsidRDefault="00B816E4" w:rsidP="00883F90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4EA539F6" w14:textId="77777777" w:rsidR="00B816E4" w:rsidRDefault="00B816E4" w:rsidP="00B816E4">
      <w:pPr>
        <w:pStyle w:val="Heading8"/>
        <w:numPr>
          <w:ilvl w:val="1"/>
          <w:numId w:val="16"/>
        </w:numPr>
        <w:tabs>
          <w:tab w:val="clear" w:pos="518"/>
        </w:tabs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กำไรต่อหุ้น</w:t>
      </w:r>
    </w:p>
    <w:p w14:paraId="33AD6B4F" w14:textId="77777777" w:rsidR="00B816E4" w:rsidRPr="0075591B" w:rsidRDefault="00B816E4" w:rsidP="00B816E4">
      <w:pPr>
        <w:rPr>
          <w:rFonts w:ascii="Angsana New" w:hAnsi="Angsana New"/>
          <w:sz w:val="30"/>
          <w:szCs w:val="30"/>
          <w:cs/>
          <w:lang w:val="th-TH"/>
        </w:rPr>
      </w:pPr>
    </w:p>
    <w:p w14:paraId="1EFA807B" w14:textId="77777777" w:rsidR="00B816E4" w:rsidRDefault="00B816E4" w:rsidP="00B816E4">
      <w:pPr>
        <w:ind w:left="540"/>
        <w:jc w:val="thaiDistribute"/>
        <w:rPr>
          <w:b/>
          <w:sz w:val="30"/>
          <w:szCs w:val="30"/>
        </w:rPr>
      </w:pPr>
      <w:r>
        <w:rPr>
          <w:rFonts w:hint="cs"/>
          <w:b/>
          <w:sz w:val="30"/>
          <w:szCs w:val="30"/>
          <w:cs/>
        </w:rPr>
        <w:t>กลุ่มบริษัท</w:t>
      </w:r>
      <w:r w:rsidRPr="00883F90">
        <w:rPr>
          <w:rFonts w:hint="cs"/>
          <w:b/>
          <w:sz w:val="30"/>
          <w:szCs w:val="30"/>
          <w:cs/>
        </w:rPr>
        <w:t>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5A3ABD5A" w14:textId="77777777" w:rsidR="00E173B2" w:rsidRDefault="00E173B2" w:rsidP="00883F90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1A7F0B01" w14:textId="77777777" w:rsidR="00E173B2" w:rsidRPr="00B3761F" w:rsidRDefault="00E173B2" w:rsidP="00E173B2">
      <w:pPr>
        <w:pStyle w:val="Heading8"/>
        <w:numPr>
          <w:ilvl w:val="1"/>
          <w:numId w:val="16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B3761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6D5D70B" w14:textId="77777777" w:rsidR="00E173B2" w:rsidRPr="00B3761F" w:rsidRDefault="00E173B2" w:rsidP="00E17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4A784E2" w14:textId="77777777" w:rsidR="00E173B2" w:rsidRPr="00B3761F" w:rsidRDefault="00E173B2" w:rsidP="00E173B2">
      <w:pPr>
        <w:spacing w:line="240" w:lineRule="auto"/>
        <w:ind w:left="540" w:right="-108"/>
        <w:jc w:val="thaiDistribute"/>
        <w:rPr>
          <w:rFonts w:ascii="Angsana New" w:hAnsi="Angsana New"/>
          <w:bCs/>
          <w:sz w:val="30"/>
          <w:szCs w:val="30"/>
          <w:shd w:val="clear" w:color="auto" w:fill="D9D9D9"/>
        </w:rPr>
      </w:pPr>
      <w:r w:rsidRPr="00B3761F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</w:t>
      </w:r>
      <w:r w:rsidR="002D6C6D" w:rsidRPr="00B3761F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B3761F">
        <w:rPr>
          <w:rFonts w:ascii="Angsana New" w:hAnsi="Angsana New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8A4E18A" w14:textId="77777777" w:rsidR="00DC7F8D" w:rsidRDefault="00DC7F8D" w:rsidP="00DC7F8D">
      <w:pPr>
        <w:ind w:left="540"/>
        <w:jc w:val="thaiDistribute"/>
        <w:rPr>
          <w:b/>
          <w:sz w:val="30"/>
          <w:szCs w:val="30"/>
        </w:rPr>
      </w:pPr>
    </w:p>
    <w:p w14:paraId="086D19E4" w14:textId="77777777" w:rsidR="00B02A77" w:rsidRPr="00883F90" w:rsidRDefault="00B02A77" w:rsidP="00DC7F8D">
      <w:pPr>
        <w:pStyle w:val="Heading8"/>
        <w:numPr>
          <w:ilvl w:val="1"/>
          <w:numId w:val="16"/>
        </w:numPr>
        <w:tabs>
          <w:tab w:val="clear" w:pos="518"/>
        </w:tabs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83F9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5C87007D" w14:textId="77777777" w:rsidR="00B02A77" w:rsidRPr="0075591B" w:rsidRDefault="00B02A77" w:rsidP="00B02A77">
      <w:pPr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</w:p>
    <w:p w14:paraId="1B157766" w14:textId="02F0F43D" w:rsidR="00A6140F" w:rsidRDefault="00B02A77" w:rsidP="008C5ED3">
      <w:pPr>
        <w:spacing w:line="240" w:lineRule="auto"/>
        <w:ind w:left="518"/>
        <w:jc w:val="thaiDistribute"/>
        <w:rPr>
          <w:sz w:val="30"/>
          <w:szCs w:val="30"/>
          <w:cs/>
        </w:rPr>
      </w:pPr>
      <w:r w:rsidRPr="00B02A77">
        <w:rPr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  <w:r w:rsidRPr="00ED4EC3">
        <w:rPr>
          <w:sz w:val="30"/>
          <w:szCs w:val="30"/>
          <w:cs/>
        </w:rPr>
        <w:t>รายการที่ไม่สามารถปันส่วนได้ส่วนใหญ่เป็นรายการ</w:t>
      </w:r>
      <w:r w:rsidR="00ED4EC3" w:rsidRPr="00ED4EC3">
        <w:rPr>
          <w:sz w:val="30"/>
          <w:szCs w:val="30"/>
          <w:cs/>
        </w:rPr>
        <w:t>ทรัพย์สินองค์กร</w:t>
      </w:r>
      <w:r w:rsidR="008C344D">
        <w:rPr>
          <w:sz w:val="30"/>
          <w:szCs w:val="30"/>
        </w:rPr>
        <w:t xml:space="preserve"> </w:t>
      </w:r>
      <w:r w:rsidR="00ED4EC3" w:rsidRPr="00ED4EC3">
        <w:rPr>
          <w:sz w:val="30"/>
          <w:szCs w:val="30"/>
          <w:cs/>
        </w:rPr>
        <w:t>(ทรัพย์สินที่สำนักงานใหญ่) ค่าใช้จ่ายสำนักงานใหญ่ และสินทรัพย์หรือหนี้สินภาษีเงินได้</w:t>
      </w:r>
      <w:r w:rsidR="00A6140F">
        <w:rPr>
          <w:sz w:val="30"/>
          <w:szCs w:val="30"/>
          <w:cs/>
        </w:rPr>
        <w:br w:type="page"/>
      </w:r>
    </w:p>
    <w:p w14:paraId="5D7B68C3" w14:textId="55D8C8D6" w:rsidR="00B816E4" w:rsidRPr="00B816E4" w:rsidRDefault="00B816E4" w:rsidP="00B81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5865"/>
        </w:tabs>
        <w:ind w:left="540" w:hanging="540"/>
        <w:rPr>
          <w:rFonts w:ascii="Angsana New" w:hAnsi="Angsana New"/>
          <w:b/>
          <w:bCs/>
          <w:color w:val="000000" w:themeColor="text1"/>
          <w:sz w:val="30"/>
          <w:szCs w:val="30"/>
          <w:cs/>
        </w:rPr>
      </w:pPr>
      <w:r w:rsidRPr="00B816E4">
        <w:rPr>
          <w:rFonts w:ascii="Angsana New" w:hAnsi="Angsana New"/>
          <w:b/>
          <w:bCs/>
          <w:color w:val="000000" w:themeColor="text1"/>
          <w:sz w:val="30"/>
          <w:szCs w:val="30"/>
        </w:rPr>
        <w:lastRenderedPageBreak/>
        <w:t xml:space="preserve">4 </w:t>
      </w:r>
      <w:r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="005D3B54" w:rsidRPr="005D3B5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ผลกระทบจากการแพร่ระบาดของ</w:t>
      </w:r>
      <w:r w:rsidR="005D3B54" w:rsidRPr="005D3B54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>โรคติดเชื้อไวรัสโค</w:t>
      </w:r>
      <w:proofErr w:type="spellStart"/>
      <w:r w:rsidR="005D3B54" w:rsidRPr="005D3B54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>โร</w:t>
      </w:r>
      <w:proofErr w:type="spellEnd"/>
      <w:r w:rsidR="005D3B54" w:rsidRPr="005D3B54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 xml:space="preserve">นา 2019 </w:t>
      </w:r>
      <w:r w:rsidR="005D3B54" w:rsidRPr="005D3B54">
        <w:rPr>
          <w:rFonts w:ascii="Angsana New" w:hAnsi="Angsana New" w:hint="cs"/>
          <w:b/>
          <w:bCs/>
          <w:color w:val="000000" w:themeColor="text1"/>
          <w:sz w:val="30"/>
          <w:szCs w:val="30"/>
        </w:rPr>
        <w:t>(Covid-19)</w:t>
      </w:r>
    </w:p>
    <w:p w14:paraId="626EF427" w14:textId="77777777" w:rsidR="00B816E4" w:rsidRPr="00083AC7" w:rsidRDefault="00B816E4" w:rsidP="00B816E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2A3AD84C" w14:textId="6F49A9D8" w:rsidR="008448D7" w:rsidRPr="00083AC7" w:rsidRDefault="008448D7" w:rsidP="00341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83AC7">
        <w:rPr>
          <w:rFonts w:asciiTheme="majorBidi" w:hAnsiTheme="majorBidi" w:cstheme="majorBidi"/>
          <w:spacing w:val="6"/>
          <w:sz w:val="30"/>
          <w:szCs w:val="30"/>
          <w:cs/>
        </w:rPr>
        <w:t xml:space="preserve">ในระหว่างปี </w:t>
      </w:r>
      <w:r w:rsidRPr="00083AC7">
        <w:rPr>
          <w:rFonts w:asciiTheme="majorBidi" w:hAnsiTheme="majorBidi" w:cstheme="majorBidi"/>
          <w:spacing w:val="6"/>
          <w:sz w:val="30"/>
          <w:szCs w:val="30"/>
        </w:rPr>
        <w:t xml:space="preserve">2563 </w:t>
      </w:r>
      <w:r w:rsidRPr="00083AC7">
        <w:rPr>
          <w:rFonts w:asciiTheme="majorBidi" w:hAnsiTheme="majorBidi" w:cstheme="majorBidi"/>
          <w:spacing w:val="6"/>
          <w:sz w:val="30"/>
          <w:szCs w:val="30"/>
          <w:cs/>
        </w:rPr>
        <w:t>การดำเนินธุรกิจของกลุ่มบริษัทได้รับผลกระทบจากการแพร่ระบาดของโรคติดเชื้อไวรัสโค</w:t>
      </w:r>
      <w:proofErr w:type="spellStart"/>
      <w:r w:rsidRPr="00083AC7">
        <w:rPr>
          <w:rFonts w:asciiTheme="majorBidi" w:hAnsiTheme="majorBidi" w:cstheme="majorBidi"/>
          <w:spacing w:val="6"/>
          <w:sz w:val="30"/>
          <w:szCs w:val="30"/>
          <w:cs/>
        </w:rPr>
        <w:t>โร</w:t>
      </w:r>
      <w:proofErr w:type="spellEnd"/>
      <w:r w:rsidRPr="00083AC7">
        <w:rPr>
          <w:rFonts w:asciiTheme="majorBidi" w:hAnsiTheme="majorBidi" w:cstheme="majorBidi"/>
          <w:sz w:val="30"/>
          <w:szCs w:val="30"/>
          <w:cs/>
        </w:rPr>
        <w:t xml:space="preserve">นา </w:t>
      </w:r>
      <w:r w:rsidRPr="00083AC7">
        <w:rPr>
          <w:rFonts w:asciiTheme="majorBidi" w:hAnsiTheme="majorBidi" w:cstheme="majorBidi"/>
          <w:sz w:val="30"/>
          <w:szCs w:val="30"/>
        </w:rPr>
        <w:t xml:space="preserve">2019 </w:t>
      </w:r>
      <w:r w:rsidRPr="00083AC7">
        <w:rPr>
          <w:rFonts w:asciiTheme="majorBidi" w:hAnsiTheme="majorBidi" w:cstheme="majorBidi"/>
          <w:sz w:val="30"/>
          <w:szCs w:val="30"/>
          <w:cs/>
        </w:rPr>
        <w:t>(</w:t>
      </w:r>
      <w:proofErr w:type="spellStart"/>
      <w:r w:rsidRPr="00083AC7">
        <w:rPr>
          <w:rFonts w:asciiTheme="majorBidi" w:hAnsiTheme="majorBidi" w:cstheme="majorBidi"/>
          <w:sz w:val="30"/>
          <w:szCs w:val="30"/>
        </w:rPr>
        <w:t>C</w:t>
      </w:r>
      <w:r w:rsidR="0036057D">
        <w:rPr>
          <w:rFonts w:asciiTheme="majorBidi" w:hAnsiTheme="majorBidi" w:cstheme="majorBidi"/>
          <w:sz w:val="30"/>
          <w:szCs w:val="30"/>
        </w:rPr>
        <w:t>ovid</w:t>
      </w:r>
      <w:proofErr w:type="spellEnd"/>
      <w:r w:rsidRPr="00083AC7">
        <w:rPr>
          <w:rFonts w:asciiTheme="majorBidi" w:hAnsiTheme="majorBidi" w:cstheme="majorBidi"/>
          <w:sz w:val="30"/>
          <w:szCs w:val="30"/>
        </w:rPr>
        <w:t>-</w:t>
      </w:r>
      <w:r w:rsidRPr="00083AC7">
        <w:rPr>
          <w:rFonts w:asciiTheme="majorBidi" w:hAnsiTheme="majorBidi" w:cstheme="majorBidi"/>
          <w:sz w:val="30"/>
          <w:szCs w:val="30"/>
          <w:cs/>
        </w:rPr>
        <w:t>19</w:t>
      </w:r>
      <w:r w:rsidRPr="00CC3E01">
        <w:rPr>
          <w:rFonts w:asciiTheme="majorBidi" w:hAnsiTheme="majorBidi" w:cstheme="majorBidi"/>
          <w:sz w:val="30"/>
          <w:szCs w:val="30"/>
          <w:cs/>
        </w:rPr>
        <w:t>)</w:t>
      </w:r>
      <w:r w:rsidRPr="00CC3E01">
        <w:rPr>
          <w:rFonts w:asciiTheme="majorBidi" w:hAnsiTheme="majorBidi" w:cstheme="majorBidi"/>
          <w:sz w:val="30"/>
          <w:szCs w:val="30"/>
        </w:rPr>
        <w:t xml:space="preserve">  </w:t>
      </w:r>
      <w:r w:rsidR="00CC3E01" w:rsidRPr="00CC3E01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CD1DBB">
        <w:rPr>
          <w:rFonts w:asciiTheme="majorBidi" w:hAnsiTheme="majorBidi" w:cstheme="majorBidi" w:hint="cs"/>
          <w:sz w:val="30"/>
          <w:szCs w:val="30"/>
          <w:cs/>
        </w:rPr>
        <w:t>เ</w:t>
      </w:r>
      <w:r w:rsidR="00CC3E01" w:rsidRPr="00CC3E01">
        <w:rPr>
          <w:rFonts w:asciiTheme="majorBidi" w:hAnsiTheme="majorBidi" w:cstheme="majorBidi" w:hint="cs"/>
          <w:sz w:val="30"/>
          <w:szCs w:val="30"/>
          <w:cs/>
        </w:rPr>
        <w:t xml:space="preserve">ศรษฐกิจและอุตสาหกรรมชิ้นส่วนรถยนต์ในภาพรวม </w:t>
      </w:r>
      <w:r w:rsidRPr="00CC3E01">
        <w:rPr>
          <w:rFonts w:asciiTheme="majorBidi" w:hAnsiTheme="majorBidi" w:cstheme="majorBidi"/>
          <w:sz w:val="30"/>
          <w:szCs w:val="30"/>
          <w:cs/>
        </w:rPr>
        <w:t>ซึ่ง</w:t>
      </w:r>
      <w:r w:rsidRPr="00083AC7">
        <w:rPr>
          <w:rFonts w:asciiTheme="majorBidi" w:hAnsiTheme="majorBidi" w:cstheme="majorBidi"/>
          <w:sz w:val="30"/>
          <w:szCs w:val="30"/>
          <w:cs/>
        </w:rPr>
        <w:t xml:space="preserve">ทำให้ยอดขายลดลงมีนัยสำคัญ </w:t>
      </w:r>
    </w:p>
    <w:p w14:paraId="2E889F92" w14:textId="77777777" w:rsidR="008448D7" w:rsidRPr="00083AC7" w:rsidRDefault="008448D7" w:rsidP="00844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5E7436" w14:textId="1646B69F" w:rsidR="008448D7" w:rsidRPr="00083AC7" w:rsidRDefault="008448D7" w:rsidP="008C5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83AC7">
        <w:rPr>
          <w:rFonts w:asciiTheme="majorBidi" w:hAnsiTheme="majorBidi" w:cstheme="majorBidi"/>
          <w:sz w:val="30"/>
          <w:szCs w:val="30"/>
          <w:cs/>
        </w:rPr>
        <w:t xml:space="preserve">ทั้งนี้ ณ วันที่ </w:t>
      </w:r>
      <w:r w:rsidRPr="00083AC7">
        <w:rPr>
          <w:rFonts w:asciiTheme="majorBidi" w:hAnsiTheme="majorBidi" w:cstheme="majorBidi"/>
          <w:sz w:val="30"/>
          <w:szCs w:val="30"/>
        </w:rPr>
        <w:t xml:space="preserve">31 </w:t>
      </w:r>
      <w:r w:rsidRPr="00083AC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83AC7">
        <w:rPr>
          <w:rFonts w:asciiTheme="majorBidi" w:hAnsiTheme="majorBidi" w:cstheme="majorBidi"/>
          <w:sz w:val="30"/>
          <w:szCs w:val="30"/>
        </w:rPr>
        <w:t xml:space="preserve">2563 </w:t>
      </w:r>
      <w:r w:rsidRPr="00083AC7">
        <w:rPr>
          <w:rFonts w:asciiTheme="majorBidi" w:hAnsiTheme="majorBidi" w:cstheme="majorBidi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</w:t>
      </w:r>
      <w:r w:rsidRPr="00083AC7">
        <w:rPr>
          <w:rFonts w:asciiTheme="majorBidi" w:hAnsiTheme="majorBidi" w:cstheme="majorBidi"/>
          <w:sz w:val="30"/>
          <w:szCs w:val="30"/>
        </w:rPr>
        <w:t xml:space="preserve"> </w:t>
      </w:r>
      <w:r w:rsidRPr="00083AC7">
        <w:rPr>
          <w:rFonts w:asciiTheme="majorBidi" w:hAnsiTheme="majorBidi" w:cstheme="majorBidi"/>
          <w:sz w:val="30"/>
          <w:szCs w:val="30"/>
          <w:cs/>
        </w:rPr>
        <w:t>กลุ่มบริษัทจึงเลือกปฏิบัติตามแนวปฏิบัติทางการบัญชี เรื่อง มาตรการ     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</w:t>
      </w:r>
      <w:proofErr w:type="spellStart"/>
      <w:r w:rsidRPr="00083AC7">
        <w:rPr>
          <w:rFonts w:asciiTheme="majorBidi" w:hAnsiTheme="majorBidi" w:cstheme="majorBidi"/>
          <w:sz w:val="30"/>
          <w:szCs w:val="30"/>
          <w:cs/>
        </w:rPr>
        <w:t>โร</w:t>
      </w:r>
      <w:proofErr w:type="spellEnd"/>
      <w:r w:rsidRPr="00083AC7">
        <w:rPr>
          <w:rFonts w:asciiTheme="majorBidi" w:hAnsiTheme="majorBidi" w:cstheme="majorBidi"/>
          <w:sz w:val="30"/>
          <w:szCs w:val="30"/>
          <w:cs/>
        </w:rPr>
        <w:t xml:space="preserve">นา </w:t>
      </w:r>
      <w:r w:rsidRPr="00083AC7">
        <w:rPr>
          <w:rFonts w:asciiTheme="majorBidi" w:hAnsiTheme="majorBidi" w:cstheme="majorBidi"/>
          <w:sz w:val="30"/>
          <w:szCs w:val="30"/>
        </w:rPr>
        <w:t>2019</w:t>
      </w:r>
      <w:r w:rsidRPr="00083AC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6057D" w:rsidRPr="00083AC7">
        <w:rPr>
          <w:rFonts w:asciiTheme="majorBidi" w:hAnsiTheme="majorBidi" w:cstheme="majorBidi"/>
          <w:sz w:val="30"/>
          <w:szCs w:val="30"/>
        </w:rPr>
        <w:t>C</w:t>
      </w:r>
      <w:r w:rsidR="0036057D">
        <w:rPr>
          <w:rFonts w:asciiTheme="majorBidi" w:hAnsiTheme="majorBidi" w:cstheme="majorBidi"/>
          <w:sz w:val="30"/>
          <w:szCs w:val="30"/>
        </w:rPr>
        <w:t>ovid</w:t>
      </w:r>
      <w:r w:rsidRPr="00083AC7">
        <w:rPr>
          <w:rFonts w:asciiTheme="majorBidi" w:hAnsiTheme="majorBidi" w:cstheme="majorBidi"/>
          <w:sz w:val="30"/>
          <w:szCs w:val="30"/>
        </w:rPr>
        <w:t>-19</w:t>
      </w:r>
      <w:r w:rsidRPr="00083AC7">
        <w:rPr>
          <w:rFonts w:asciiTheme="majorBidi" w:hAnsiTheme="majorBidi" w:cstheme="majorBidi"/>
          <w:sz w:val="30"/>
          <w:szCs w:val="30"/>
          <w:cs/>
        </w:rPr>
        <w:t>) ในเรื่องดังต่อไปนี้</w:t>
      </w:r>
    </w:p>
    <w:p w14:paraId="249D2318" w14:textId="77777777" w:rsidR="008448D7" w:rsidRPr="00083AC7" w:rsidRDefault="008448D7" w:rsidP="00844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823A4" w14:textId="77777777" w:rsidR="008448D7" w:rsidRPr="00083AC7" w:rsidRDefault="008448D7" w:rsidP="008448D7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083AC7">
        <w:rPr>
          <w:rFonts w:ascii="Angsana New" w:hAnsi="Angsana New" w:hint="cs"/>
          <w:i/>
          <w:iCs/>
          <w:sz w:val="30"/>
          <w:szCs w:val="30"/>
          <w:cs/>
        </w:rPr>
        <w:t xml:space="preserve"> การด้อยค่าของสินทรัพย์</w:t>
      </w:r>
    </w:p>
    <w:p w14:paraId="3F5C0ED7" w14:textId="77777777" w:rsidR="008448D7" w:rsidRPr="00083AC7" w:rsidRDefault="008448D7" w:rsidP="008448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9B213CA" w14:textId="77777777" w:rsidR="008448D7" w:rsidRPr="00083AC7" w:rsidRDefault="008448D7" w:rsidP="008448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83AC7">
        <w:rPr>
          <w:rFonts w:ascii="Angsana New" w:hAnsi="Angsana New"/>
          <w:color w:val="000000"/>
          <w:sz w:val="30"/>
          <w:szCs w:val="30"/>
          <w:cs/>
        </w:rPr>
        <w:t>กลุ่มบริษัทพิจารณาการด้อยค่าของลูกหนี้การค้าตามตารางการตั้งสำรอง โดยใช้ข้อมูลผลขาดทุนด้านเครดิตในอดีตมาพิจารณาอัตราการสูญเสีย (</w:t>
      </w:r>
      <w:r w:rsidRPr="00083AC7">
        <w:rPr>
          <w:rFonts w:ascii="Angsana New" w:hAnsi="Angsana New"/>
          <w:color w:val="000000"/>
          <w:sz w:val="30"/>
          <w:szCs w:val="30"/>
        </w:rPr>
        <w:t>loss rate)</w:t>
      </w:r>
      <w:r w:rsidRPr="00083AC7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Pr="00083AC7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083AC7">
        <w:rPr>
          <w:rFonts w:ascii="Angsana New" w:hAnsi="Angsana New"/>
          <w:sz w:val="30"/>
          <w:szCs w:val="30"/>
        </w:rPr>
        <w:t xml:space="preserve">(Forward-looking information) </w:t>
      </w:r>
      <w:r w:rsidRPr="00083AC7">
        <w:rPr>
          <w:rFonts w:ascii="Angsana New" w:hAnsi="Angsana New"/>
          <w:sz w:val="30"/>
          <w:szCs w:val="30"/>
          <w:cs/>
        </w:rPr>
        <w:t>มาพิจารณา</w:t>
      </w:r>
    </w:p>
    <w:p w14:paraId="4FAE0360" w14:textId="77777777" w:rsidR="008448D7" w:rsidRPr="00083AC7" w:rsidRDefault="008448D7" w:rsidP="008448D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1C44F4B" w14:textId="31D8A10B" w:rsidR="008448D7" w:rsidRPr="00083AC7" w:rsidRDefault="008448D7" w:rsidP="008448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71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083AC7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กลุ่มบริษัทเลือกไม่นำสถานการณ์ </w:t>
      </w:r>
      <w:r w:rsidR="0036057D" w:rsidRPr="00083AC7">
        <w:rPr>
          <w:rFonts w:asciiTheme="majorBidi" w:hAnsiTheme="majorBidi" w:cstheme="majorBidi"/>
          <w:sz w:val="30"/>
          <w:szCs w:val="30"/>
        </w:rPr>
        <w:t>C</w:t>
      </w:r>
      <w:r w:rsidR="0036057D">
        <w:rPr>
          <w:rFonts w:asciiTheme="majorBidi" w:hAnsiTheme="majorBidi" w:cstheme="majorBidi"/>
          <w:sz w:val="30"/>
          <w:szCs w:val="30"/>
        </w:rPr>
        <w:t>ovid</w:t>
      </w:r>
      <w:r w:rsidRPr="00083AC7">
        <w:rPr>
          <w:rFonts w:ascii="Angsana New" w:hAnsi="Angsana New"/>
          <w:color w:val="000000"/>
          <w:sz w:val="30"/>
          <w:szCs w:val="30"/>
        </w:rPr>
        <w:t xml:space="preserve">-19 </w:t>
      </w:r>
      <w:r w:rsidRPr="00083AC7">
        <w:rPr>
          <w:rFonts w:ascii="Angsana New" w:hAnsi="Angsana New"/>
          <w:color w:val="000000"/>
          <w:sz w:val="30"/>
          <w:szCs w:val="30"/>
          <w:cs/>
        </w:rPr>
        <w:t>ที่อาจจะกระทบต่อการพยากรณ์ทางการเงินในอนาคตมาใช้ประกอบการทดสอบการด้อยค่าของ</w:t>
      </w:r>
      <w:r w:rsidRPr="00083AC7">
        <w:rPr>
          <w:rFonts w:ascii="Angsana New" w:hAnsi="Angsana New" w:hint="cs"/>
          <w:color w:val="000000"/>
          <w:sz w:val="30"/>
          <w:szCs w:val="30"/>
          <w:cs/>
        </w:rPr>
        <w:t>ค่าความนิยม</w:t>
      </w:r>
    </w:p>
    <w:p w14:paraId="4322CCC8" w14:textId="77777777" w:rsidR="008448D7" w:rsidRPr="00083AC7" w:rsidRDefault="008448D7" w:rsidP="008448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916FB03" w14:textId="77777777" w:rsidR="008448D7" w:rsidRPr="00083AC7" w:rsidRDefault="008448D7" w:rsidP="008448D7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083AC7">
        <w:rPr>
          <w:rFonts w:ascii="Angsana New" w:hAnsi="Angsana New" w:hint="cs"/>
          <w:i/>
          <w:iCs/>
          <w:sz w:val="30"/>
          <w:szCs w:val="30"/>
          <w:cs/>
        </w:rPr>
        <w:t>การวัดมูลค่ายุติธรรม</w:t>
      </w:r>
    </w:p>
    <w:p w14:paraId="71A85A35" w14:textId="77777777" w:rsidR="008448D7" w:rsidRPr="00083AC7" w:rsidRDefault="008448D7" w:rsidP="008448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299A554" w14:textId="77777777" w:rsidR="008448D7" w:rsidRPr="00083AC7" w:rsidRDefault="008448D7" w:rsidP="008448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83AC7">
        <w:rPr>
          <w:rFonts w:ascii="Angsana New" w:hAnsi="Angsana New" w:hint="cs"/>
          <w:sz w:val="30"/>
          <w:szCs w:val="30"/>
          <w:cs/>
        </w:rPr>
        <w:t>กลุ่มบริษัทเลือกวัดมูลค่ายุติธรรมของเงินลงทุนในตราสารทุนที่ไม่อยู่ในความต้องการของตลาด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 w:hint="cs"/>
          <w:sz w:val="30"/>
          <w:szCs w:val="30"/>
          <w:cs/>
        </w:rPr>
        <w:t>ณ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 w:hint="cs"/>
          <w:sz w:val="30"/>
          <w:szCs w:val="30"/>
          <w:cs/>
        </w:rPr>
        <w:t>วันที่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/>
          <w:sz w:val="30"/>
          <w:szCs w:val="30"/>
        </w:rPr>
        <w:br/>
        <w:t xml:space="preserve">31 </w:t>
      </w:r>
      <w:r w:rsidRPr="00083AC7">
        <w:rPr>
          <w:rFonts w:ascii="Angsana New" w:hAnsi="Angsana New" w:hint="cs"/>
          <w:sz w:val="30"/>
          <w:szCs w:val="30"/>
          <w:cs/>
        </w:rPr>
        <w:t>ธันวาคม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/>
          <w:sz w:val="30"/>
          <w:szCs w:val="30"/>
        </w:rPr>
        <w:t xml:space="preserve">2563 </w:t>
      </w:r>
      <w:r w:rsidRPr="00083AC7">
        <w:rPr>
          <w:rFonts w:ascii="Angsana New" w:hAnsi="Angsana New" w:hint="cs"/>
          <w:sz w:val="30"/>
          <w:szCs w:val="30"/>
          <w:cs/>
        </w:rPr>
        <w:t>ด้วยมูลค่ายุติธรรม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 w:hint="cs"/>
          <w:sz w:val="30"/>
          <w:szCs w:val="30"/>
          <w:cs/>
        </w:rPr>
        <w:t>ณ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 w:hint="cs"/>
          <w:sz w:val="30"/>
          <w:szCs w:val="30"/>
          <w:cs/>
        </w:rPr>
        <w:t>วันที่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/>
          <w:sz w:val="30"/>
          <w:szCs w:val="30"/>
        </w:rPr>
        <w:t xml:space="preserve">1 </w:t>
      </w:r>
      <w:r w:rsidRPr="00083AC7">
        <w:rPr>
          <w:rFonts w:ascii="Angsana New" w:hAnsi="Angsana New" w:hint="cs"/>
          <w:sz w:val="30"/>
          <w:szCs w:val="30"/>
          <w:cs/>
        </w:rPr>
        <w:t>มกราคม</w:t>
      </w:r>
      <w:r w:rsidRPr="00083AC7">
        <w:rPr>
          <w:rFonts w:ascii="Angsana New" w:hAnsi="Angsana New"/>
          <w:sz w:val="30"/>
          <w:szCs w:val="30"/>
          <w:cs/>
        </w:rPr>
        <w:t xml:space="preserve"> </w:t>
      </w:r>
      <w:r w:rsidRPr="00083AC7">
        <w:rPr>
          <w:rFonts w:ascii="Angsana New" w:hAnsi="Angsana New"/>
          <w:sz w:val="30"/>
          <w:szCs w:val="30"/>
        </w:rPr>
        <w:t>2563</w:t>
      </w:r>
    </w:p>
    <w:p w14:paraId="3B686DF1" w14:textId="77777777" w:rsidR="008448D7" w:rsidRPr="00083AC7" w:rsidRDefault="008448D7" w:rsidP="008448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04E9C01" w14:textId="77777777" w:rsidR="008448D7" w:rsidRPr="00083AC7" w:rsidRDefault="008448D7" w:rsidP="008448D7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83AC7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52C3A9F4" w14:textId="77777777" w:rsidR="008448D7" w:rsidRPr="00083AC7" w:rsidRDefault="008448D7" w:rsidP="00844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75BDC71" w14:textId="079FA3D7" w:rsidR="008448D7" w:rsidRPr="00083AC7" w:rsidRDefault="008448D7" w:rsidP="008448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083AC7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083AC7">
        <w:rPr>
          <w:rFonts w:ascii="Angsana New" w:hAnsi="Angsana New" w:hint="cs"/>
          <w:spacing w:val="-2"/>
          <w:sz w:val="30"/>
          <w:szCs w:val="30"/>
          <w:cs/>
        </w:rPr>
        <w:t>เลือกไม่นำข้อมูลสถานการณ์</w:t>
      </w:r>
      <w:r w:rsidRPr="00083AC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6057D" w:rsidRPr="00083AC7">
        <w:rPr>
          <w:rFonts w:asciiTheme="majorBidi" w:hAnsiTheme="majorBidi" w:cstheme="majorBidi"/>
          <w:sz w:val="30"/>
          <w:szCs w:val="30"/>
        </w:rPr>
        <w:t>C</w:t>
      </w:r>
      <w:r w:rsidR="0036057D">
        <w:rPr>
          <w:rFonts w:asciiTheme="majorBidi" w:hAnsiTheme="majorBidi" w:cstheme="majorBidi"/>
          <w:sz w:val="30"/>
          <w:szCs w:val="30"/>
        </w:rPr>
        <w:t>ovid</w:t>
      </w:r>
      <w:r w:rsidRPr="00083AC7">
        <w:rPr>
          <w:rFonts w:ascii="Angsana New" w:hAnsi="Angsana New"/>
          <w:spacing w:val="-2"/>
          <w:sz w:val="30"/>
          <w:szCs w:val="30"/>
        </w:rPr>
        <w:t xml:space="preserve">-19 </w:t>
      </w:r>
      <w:r w:rsidRPr="00083AC7">
        <w:rPr>
          <w:rFonts w:ascii="Angsana New" w:hAnsi="Angsana New" w:hint="cs"/>
          <w:spacing w:val="-2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083AC7">
        <w:rPr>
          <w:rFonts w:ascii="Angsana New" w:hAnsi="Angsana New"/>
          <w:spacing w:val="-2"/>
          <w:sz w:val="30"/>
          <w:szCs w:val="30"/>
        </w:rPr>
        <w:t xml:space="preserve">31 </w:t>
      </w:r>
      <w:r w:rsidRPr="00083AC7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083AC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83AC7">
        <w:rPr>
          <w:rFonts w:ascii="Angsana New" w:hAnsi="Angsana New"/>
          <w:spacing w:val="-2"/>
          <w:sz w:val="30"/>
          <w:szCs w:val="30"/>
        </w:rPr>
        <w:t>2563</w:t>
      </w:r>
    </w:p>
    <w:p w14:paraId="7B04F7DF" w14:textId="35619138" w:rsidR="005B6ED4" w:rsidRPr="00083AC7" w:rsidRDefault="00B816E4" w:rsidP="00083AC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083AC7">
        <w:rPr>
          <w:rFonts w:ascii="Angsana New" w:hAnsi="Angsana New"/>
          <w:sz w:val="30"/>
          <w:szCs w:val="30"/>
        </w:rPr>
        <w:t xml:space="preserve"> </w:t>
      </w:r>
    </w:p>
    <w:p w14:paraId="0E042351" w14:textId="77777777" w:rsidR="00004EAE" w:rsidRPr="006B45FA" w:rsidRDefault="00004EAE" w:rsidP="00004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</w:p>
    <w:p w14:paraId="4D39FBFD" w14:textId="77777777" w:rsidR="00A63EC2" w:rsidRDefault="00A63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15885B3" w14:textId="7CC1FDD4" w:rsidR="00004EAE" w:rsidRPr="00D02517" w:rsidRDefault="00004EAE" w:rsidP="00004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B45FA">
        <w:rPr>
          <w:rFonts w:ascii="Angsana New" w:hAnsi="Angsana New" w:hint="cs"/>
          <w:sz w:val="30"/>
          <w:szCs w:val="30"/>
          <w:cs/>
        </w:rPr>
        <w:lastRenderedPageBreak/>
        <w:t xml:space="preserve">แนวปฏิบัติดังกล่าวสิ้นสุดการมีผลบังคับใช้ ณ วันที่ </w:t>
      </w:r>
      <w:r w:rsidRPr="006B45FA">
        <w:rPr>
          <w:rFonts w:ascii="Angsana New" w:hAnsi="Angsana New"/>
          <w:sz w:val="30"/>
          <w:szCs w:val="30"/>
        </w:rPr>
        <w:t xml:space="preserve">31 </w:t>
      </w:r>
      <w:r w:rsidRPr="006B45F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B45FA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ทั้งนี้</w:t>
      </w:r>
      <w:r w:rsidRPr="00D02517">
        <w:rPr>
          <w:rFonts w:ascii="Angsana New" w:hAnsi="Angsana New" w:hint="cs"/>
          <w:sz w:val="30"/>
          <w:szCs w:val="30"/>
          <w:cs/>
        </w:rPr>
        <w:t xml:space="preserve">การแพร่ระบาดของโรคโควิด </w:t>
      </w:r>
      <w:r w:rsidRPr="00D02517">
        <w:rPr>
          <w:rFonts w:ascii="Angsana New" w:hAnsi="Angsana New"/>
          <w:sz w:val="30"/>
          <w:szCs w:val="30"/>
        </w:rPr>
        <w:t xml:space="preserve">19 </w:t>
      </w:r>
      <w:r w:rsidRPr="00D02517">
        <w:rPr>
          <w:rFonts w:ascii="Angsana New" w:hAnsi="Angsana New" w:hint="cs"/>
          <w:sz w:val="30"/>
          <w:szCs w:val="30"/>
          <w:cs/>
        </w:rPr>
        <w:t>ยังคงดำเนินอยู่ภายหลังจากที่แนวปฏิบัติดังกล่าวได้สิ้นสุดการมีผลบังคับใช้ โดยมีการตรวจพบผู้ติดเชื้อเป็นจำนวนเพิ่มขึ้นอย่างต่อเนื่องและมีการแพร่ระบาดไปทั่วประเทศไทย เพื่อเป็นการตอบสนองต่อสถานการณ์ดังกล่าว ประเทศไทยได้มีการออกมาตรการ</w:t>
      </w:r>
      <w:proofErr w:type="spellStart"/>
      <w:r w:rsidRPr="00D02517">
        <w:rPr>
          <w:rFonts w:ascii="Angsana New" w:hAnsi="Angsana New" w:hint="cs"/>
          <w:sz w:val="30"/>
          <w:szCs w:val="30"/>
          <w:cs/>
        </w:rPr>
        <w:t>ต่างๆ</w:t>
      </w:r>
      <w:proofErr w:type="spellEnd"/>
      <w:r>
        <w:rPr>
          <w:rFonts w:ascii="Angsana New" w:hAnsi="Angsana New"/>
          <w:sz w:val="30"/>
          <w:szCs w:val="30"/>
        </w:rPr>
        <w:t xml:space="preserve"> </w:t>
      </w:r>
      <w:r w:rsidRPr="00D02517">
        <w:rPr>
          <w:rFonts w:ascii="Angsana New" w:hAnsi="Angsana New" w:hint="cs"/>
          <w:sz w:val="30"/>
          <w:szCs w:val="30"/>
          <w:cs/>
        </w:rPr>
        <w:t xml:space="preserve">เพื่อเฝ้าระวังและควบคุมการแพร่ระบาด </w:t>
      </w:r>
      <w:r w:rsidR="0078016D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D02517">
        <w:rPr>
          <w:rFonts w:ascii="Angsana New" w:hAnsi="Angsana New" w:hint="cs"/>
          <w:sz w:val="30"/>
          <w:szCs w:val="30"/>
          <w:cs/>
        </w:rPr>
        <w:t xml:space="preserve">ยังไม่สามารถคาดการณ์ได้ว่าการแพร่ระบาดจะสิ้นสุดลงเมื่อใด </w:t>
      </w:r>
    </w:p>
    <w:p w14:paraId="6C0E2414" w14:textId="77777777" w:rsidR="00004EAE" w:rsidRPr="00D02517" w:rsidRDefault="00004EAE" w:rsidP="00004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A72EC28" w14:textId="0239B954" w:rsidR="00A63EC2" w:rsidRDefault="00004EAE" w:rsidP="00780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02517">
        <w:rPr>
          <w:rFonts w:ascii="Angsana New" w:hAnsi="Angsana New" w:hint="cs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</w:t>
      </w:r>
      <w:r w:rsidR="00647E65">
        <w:rPr>
          <w:rFonts w:ascii="Angsana New" w:hAnsi="Angsana New" w:hint="cs"/>
          <w:sz w:val="30"/>
          <w:szCs w:val="30"/>
          <w:cs/>
        </w:rPr>
        <w:t>และ</w:t>
      </w:r>
      <w:r w:rsidRPr="00D02517">
        <w:rPr>
          <w:rFonts w:ascii="Angsana New" w:hAnsi="Angsana New" w:hint="cs"/>
          <w:sz w:val="30"/>
          <w:szCs w:val="30"/>
          <w:cs/>
        </w:rPr>
        <w:t>มาตรการ</w:t>
      </w:r>
      <w:proofErr w:type="spellStart"/>
      <w:r w:rsidRPr="00D02517">
        <w:rPr>
          <w:rFonts w:ascii="Angsana New" w:hAnsi="Angsana New" w:hint="cs"/>
          <w:sz w:val="30"/>
          <w:szCs w:val="30"/>
          <w:cs/>
        </w:rPr>
        <w:t>ต่างๆ</w:t>
      </w:r>
      <w:proofErr w:type="spellEnd"/>
      <w:r w:rsidRPr="00D02517">
        <w:rPr>
          <w:rFonts w:ascii="Angsana New" w:hAnsi="Angsana New" w:hint="cs"/>
          <w:sz w:val="30"/>
          <w:szCs w:val="30"/>
          <w:cs/>
        </w:rPr>
        <w:t xml:space="preserve"> ของรัฐบาลที่อาจมีต่อธุรกิจของ</w:t>
      </w:r>
      <w:r w:rsidRPr="00D02517">
        <w:rPr>
          <w:rFonts w:ascii="Angsana New" w:hAnsi="Angsana New"/>
          <w:sz w:val="30"/>
          <w:szCs w:val="30"/>
          <w:cs/>
        </w:rPr>
        <w:t>กลุ่มบริษัท</w:t>
      </w:r>
      <w:r w:rsidRPr="00D02517">
        <w:rPr>
          <w:rFonts w:ascii="Angsana New" w:hAnsi="Angsana New" w:hint="cs"/>
          <w:sz w:val="30"/>
          <w:szCs w:val="30"/>
          <w:cs/>
        </w:rPr>
        <w:t xml:space="preserve"> </w:t>
      </w:r>
      <w:r w:rsidR="00A63EC2" w:rsidRPr="00A63EC2">
        <w:rPr>
          <w:rFonts w:ascii="Angsana New" w:hAnsi="Angsana New"/>
          <w:sz w:val="30"/>
          <w:szCs w:val="30"/>
          <w:cs/>
        </w:rPr>
        <w:t>อย่างไรก็ตาม ผู้บริหารจะยังคงสนับสนุนทางการค้ากับลูกค้าอย่างต่อเนื่องและพยายามอย่างยิ่งยวดเพื่อลดผลกระทบดังกล่าว รวมทั้งการปรับขั้นตอนการดำเนินงาน การปรับลดค่าใช้จ่ายและต้นทุน</w:t>
      </w:r>
      <w:proofErr w:type="spellStart"/>
      <w:r w:rsidR="00A63EC2" w:rsidRPr="00A63EC2">
        <w:rPr>
          <w:rFonts w:ascii="Angsana New" w:hAnsi="Angsana New"/>
          <w:sz w:val="30"/>
          <w:szCs w:val="30"/>
          <w:cs/>
        </w:rPr>
        <w:t>อื่นๆ</w:t>
      </w:r>
      <w:proofErr w:type="spellEnd"/>
    </w:p>
    <w:p w14:paraId="1810702E" w14:textId="77777777" w:rsidR="00A63EC2" w:rsidRPr="00A63EC2" w:rsidRDefault="00A63EC2" w:rsidP="00A63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A106BC2" w14:textId="7B0CF0CD" w:rsidR="00030124" w:rsidRPr="00D41D8A" w:rsidRDefault="001303D7" w:rsidP="005B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5865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color w:val="000000" w:themeColor="text1"/>
          <w:sz w:val="30"/>
          <w:szCs w:val="30"/>
        </w:rPr>
        <w:t>5</w:t>
      </w:r>
      <w:r w:rsidR="00D92AB4" w:rsidRPr="00D41D8A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="00030124" w:rsidRPr="00D41D8A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1302EAB7" w14:textId="77777777" w:rsidR="00030124" w:rsidRPr="00D41D8A" w:rsidRDefault="0003012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F31DE8" w14:textId="1ADA7D2E" w:rsidR="004521AD" w:rsidRPr="00D41D8A" w:rsidRDefault="00D117C6" w:rsidP="00D41D8A">
      <w:pPr>
        <w:tabs>
          <w:tab w:val="clear" w:pos="227"/>
          <w:tab w:val="clear" w:pos="454"/>
        </w:tabs>
        <w:spacing w:line="240" w:lineRule="auto"/>
        <w:ind w:left="540" w:right="-108"/>
        <w:jc w:val="thaiDistribute"/>
        <w:rPr>
          <w:rFonts w:ascii="Angsana New" w:hAnsi="Angsana New"/>
          <w:b/>
          <w:sz w:val="30"/>
          <w:szCs w:val="30"/>
        </w:rPr>
      </w:pPr>
      <w:r w:rsidRPr="00D41D8A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Pr="00D41D8A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BF1E3D" w:rsidRPr="00D41D8A">
        <w:rPr>
          <w:rFonts w:ascii="Angsana New" w:hAnsi="Angsana New" w:hint="cs"/>
          <w:b/>
          <w:sz w:val="30"/>
          <w:szCs w:val="30"/>
          <w:cs/>
        </w:rPr>
        <w:t>ย่อย</w:t>
      </w:r>
      <w:r w:rsidR="00B23E20" w:rsidRPr="00D41D8A">
        <w:rPr>
          <w:rFonts w:ascii="Angsana New" w:hAnsi="Angsana New"/>
          <w:b/>
          <w:sz w:val="30"/>
          <w:szCs w:val="30"/>
        </w:rPr>
        <w:t xml:space="preserve"> </w:t>
      </w:r>
      <w:r w:rsidR="00BF1E3D" w:rsidRPr="00D41D8A">
        <w:rPr>
          <w:rFonts w:ascii="Angsana New" w:hAnsi="Angsana New" w:hint="cs"/>
          <w:b/>
          <w:sz w:val="30"/>
          <w:szCs w:val="30"/>
          <w:cs/>
        </w:rPr>
        <w:t>บริษัทร่วมและการร่วมค้าได้</w:t>
      </w:r>
      <w:r w:rsidR="008E62F8" w:rsidRPr="00D41D8A">
        <w:rPr>
          <w:rFonts w:ascii="Angsana New" w:hAnsi="Angsana New" w:hint="cs"/>
          <w:b/>
          <w:sz w:val="30"/>
          <w:szCs w:val="30"/>
          <w:cs/>
        </w:rPr>
        <w:t>เปิดเผ</w:t>
      </w:r>
      <w:r w:rsidR="0034649A" w:rsidRPr="00D41D8A">
        <w:rPr>
          <w:rFonts w:ascii="Angsana New" w:hAnsi="Angsana New" w:hint="cs"/>
          <w:b/>
          <w:sz w:val="30"/>
          <w:szCs w:val="30"/>
          <w:cs/>
        </w:rPr>
        <w:t xml:space="preserve">ยในหมายเหตุประกอบงบการเงินข้อ </w:t>
      </w:r>
      <w:r w:rsidR="001474F0">
        <w:rPr>
          <w:rFonts w:ascii="Angsana New" w:hAnsi="Angsana New"/>
          <w:bCs/>
          <w:sz w:val="30"/>
          <w:szCs w:val="30"/>
        </w:rPr>
        <w:t>9</w:t>
      </w:r>
      <w:r w:rsidR="008E62F8" w:rsidRPr="00D41D8A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8E62F8" w:rsidRPr="00D41D8A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172DE5" w:rsidRPr="00172DE5">
        <w:rPr>
          <w:rFonts w:ascii="Angsana New" w:hAnsi="Angsana New"/>
          <w:bCs/>
          <w:sz w:val="30"/>
          <w:szCs w:val="30"/>
        </w:rPr>
        <w:t>1</w:t>
      </w:r>
      <w:r w:rsidR="001474F0">
        <w:rPr>
          <w:rFonts w:ascii="Angsana New" w:hAnsi="Angsana New"/>
          <w:bCs/>
          <w:sz w:val="30"/>
          <w:szCs w:val="30"/>
        </w:rPr>
        <w:t>0</w:t>
      </w:r>
      <w:r w:rsidR="008E62F8" w:rsidRPr="00D41D8A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BF1E3D" w:rsidRPr="00D41D8A">
        <w:rPr>
          <w:rFonts w:ascii="Angsana New" w:hAnsi="Angsana New"/>
          <w:b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p w14:paraId="16CF4CAA" w14:textId="77777777" w:rsidR="004521AD" w:rsidRPr="00D41D8A" w:rsidRDefault="004521AD" w:rsidP="00B02A77">
      <w:pPr>
        <w:spacing w:line="240" w:lineRule="auto"/>
        <w:ind w:left="540" w:right="-108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710"/>
        <w:gridCol w:w="4050"/>
      </w:tblGrid>
      <w:tr w:rsidR="00030124" w:rsidRPr="00D41D8A" w14:paraId="6C5633DF" w14:textId="77777777" w:rsidTr="00D41D8A">
        <w:tc>
          <w:tcPr>
            <w:tcW w:w="3510" w:type="dxa"/>
          </w:tcPr>
          <w:p w14:paraId="29BCC125" w14:textId="77777777" w:rsidR="000A1E5A" w:rsidRPr="00D41D8A" w:rsidRDefault="000A1E5A" w:rsidP="000A1E5A">
            <w:pPr>
              <w:tabs>
                <w:tab w:val="clear" w:pos="907"/>
                <w:tab w:val="left" w:pos="1422"/>
              </w:tabs>
              <w:spacing w:line="240" w:lineRule="auto"/>
              <w:ind w:left="522" w:right="-108" w:hanging="52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494A6270" w14:textId="77777777" w:rsidR="00D70A53" w:rsidRPr="00D41D8A" w:rsidRDefault="008251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D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</w:t>
            </w:r>
            <w:r w:rsidRPr="00D41D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ี่</w:t>
            </w:r>
            <w:r w:rsidRPr="00D41D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จัดตั้ง</w:t>
            </w:r>
          </w:p>
        </w:tc>
        <w:tc>
          <w:tcPr>
            <w:tcW w:w="4050" w:type="dxa"/>
          </w:tcPr>
          <w:p w14:paraId="45AF2CCB" w14:textId="77777777" w:rsidR="000A1E5A" w:rsidRPr="00D41D8A" w:rsidRDefault="000A1E5A" w:rsidP="000A1E5A">
            <w:pPr>
              <w:tabs>
                <w:tab w:val="clear" w:pos="227"/>
              </w:tabs>
              <w:spacing w:line="240" w:lineRule="auto"/>
              <w:ind w:left="252" w:right="-18" w:firstLine="7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2511D" w:rsidRPr="00D41D8A" w14:paraId="062FA987" w14:textId="77777777" w:rsidTr="00D41D8A">
        <w:tc>
          <w:tcPr>
            <w:tcW w:w="3510" w:type="dxa"/>
          </w:tcPr>
          <w:p w14:paraId="4210E0D5" w14:textId="77777777" w:rsidR="0082511D" w:rsidRPr="00D41D8A" w:rsidRDefault="0082511D" w:rsidP="0082511D">
            <w:pPr>
              <w:tabs>
                <w:tab w:val="clear" w:pos="907"/>
                <w:tab w:val="left" w:pos="1422"/>
              </w:tabs>
              <w:spacing w:line="240" w:lineRule="auto"/>
              <w:ind w:left="522" w:right="-108" w:hanging="52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41D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</w:tcPr>
          <w:p w14:paraId="1C8E17BC" w14:textId="77777777" w:rsidR="0082511D" w:rsidRPr="00D41D8A" w:rsidRDefault="0082511D" w:rsidP="008251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D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</w:tcPr>
          <w:p w14:paraId="12313E4C" w14:textId="77777777" w:rsidR="0082511D" w:rsidRPr="00D41D8A" w:rsidRDefault="0082511D" w:rsidP="0082511D">
            <w:pPr>
              <w:tabs>
                <w:tab w:val="clear" w:pos="227"/>
              </w:tabs>
              <w:spacing w:line="240" w:lineRule="auto"/>
              <w:ind w:left="252" w:right="-18" w:firstLine="7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41D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2511D" w:rsidRPr="00D41D8A" w14:paraId="5F75EEDB" w14:textId="77777777" w:rsidTr="00D41D8A">
        <w:tc>
          <w:tcPr>
            <w:tcW w:w="3510" w:type="dxa"/>
          </w:tcPr>
          <w:p w14:paraId="6D875132" w14:textId="77777777" w:rsidR="0082511D" w:rsidRPr="00D41D8A" w:rsidRDefault="0082511D" w:rsidP="0082511D">
            <w:pPr>
              <w:tabs>
                <w:tab w:val="clear" w:pos="227"/>
                <w:tab w:val="left" w:pos="1440"/>
              </w:tabs>
              <w:spacing w:line="240" w:lineRule="auto"/>
              <w:ind w:left="162" w:right="-10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1D8A">
              <w:rPr>
                <w:rFonts w:ascii="Angsana New" w:hAnsi="Angsana New" w:hint="cs"/>
                <w:sz w:val="30"/>
                <w:szCs w:val="30"/>
                <w:cs/>
              </w:rPr>
              <w:t>บริษัท สมบูรณ์ โฮลด</w:t>
            </w:r>
            <w:proofErr w:type="spellStart"/>
            <w:r w:rsidRPr="00D41D8A">
              <w:rPr>
                <w:rFonts w:ascii="Angsana New" w:hAnsi="Angsana New" w:hint="cs"/>
                <w:sz w:val="30"/>
                <w:szCs w:val="30"/>
                <w:cs/>
              </w:rPr>
              <w:t>ิ้ง</w:t>
            </w:r>
            <w:proofErr w:type="spellEnd"/>
            <w:r w:rsidRPr="00D41D8A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</w:tcPr>
          <w:p w14:paraId="7B42CAFE" w14:textId="77777777" w:rsidR="0082511D" w:rsidRPr="00D41D8A" w:rsidRDefault="0082511D" w:rsidP="0082511D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D8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C727EC3" w14:textId="17925A04" w:rsidR="0082511D" w:rsidRPr="00D41D8A" w:rsidRDefault="0082511D" w:rsidP="0082511D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1D8A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D41D8A">
              <w:rPr>
                <w:rFonts w:ascii="Angsana New" w:hAnsi="Angsana New" w:hint="cs"/>
                <w:sz w:val="30"/>
                <w:szCs w:val="30"/>
                <w:cs/>
              </w:rPr>
              <w:t>ที่ถือหุ้น</w:t>
            </w:r>
            <w:r w:rsidRPr="00D41D8A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8A1D5E">
              <w:rPr>
                <w:rFonts w:ascii="Angsana New" w:hAnsi="Angsana New"/>
                <w:sz w:val="30"/>
                <w:szCs w:val="30"/>
              </w:rPr>
              <w:t>30.0</w:t>
            </w:r>
            <w:r w:rsidR="00376782" w:rsidRPr="00D41D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41D8A">
              <w:rPr>
                <w:rFonts w:ascii="Angsana New" w:hAnsi="Angsana New" w:hint="cs"/>
                <w:sz w:val="30"/>
                <w:szCs w:val="30"/>
                <w:cs/>
              </w:rPr>
              <w:t>ในบริษัท</w:t>
            </w:r>
          </w:p>
        </w:tc>
      </w:tr>
      <w:tr w:rsidR="006D3930" w:rsidRPr="00D41D8A" w14:paraId="60713BF9" w14:textId="77777777" w:rsidTr="00D41D8A">
        <w:tc>
          <w:tcPr>
            <w:tcW w:w="3510" w:type="dxa"/>
          </w:tcPr>
          <w:p w14:paraId="4A59369A" w14:textId="77777777" w:rsidR="006D3930" w:rsidRPr="00D41D8A" w:rsidRDefault="006D3930" w:rsidP="006D3930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41D8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41D8A">
              <w:rPr>
                <w:rFonts w:ascii="Angsana New" w:hAnsi="Angsana New" w:hint="cs"/>
                <w:sz w:val="30"/>
                <w:szCs w:val="30"/>
                <w:cs/>
              </w:rPr>
              <w:t>ย่ง</w:t>
            </w:r>
            <w:proofErr w:type="spellEnd"/>
            <w:r w:rsidRPr="00D41D8A">
              <w:rPr>
                <w:rFonts w:ascii="Angsana New" w:hAnsi="Angsana New" w:hint="cs"/>
                <w:sz w:val="30"/>
                <w:szCs w:val="30"/>
                <w:cs/>
              </w:rPr>
              <w:t>กี่  จำกัด</w:t>
            </w:r>
          </w:p>
        </w:tc>
        <w:tc>
          <w:tcPr>
            <w:tcW w:w="1710" w:type="dxa"/>
          </w:tcPr>
          <w:p w14:paraId="5B909320" w14:textId="77777777" w:rsidR="006D3930" w:rsidRPr="00D41D8A" w:rsidRDefault="006D3930" w:rsidP="006D3930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D8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4692304" w14:textId="77777777" w:rsidR="006D3930" w:rsidRPr="00D41D8A" w:rsidRDefault="006D3930" w:rsidP="006D3930">
            <w:pPr>
              <w:tabs>
                <w:tab w:val="clear" w:pos="227"/>
                <w:tab w:val="clear" w:pos="3742"/>
              </w:tabs>
              <w:spacing w:line="240" w:lineRule="auto"/>
              <w:ind w:righ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1D8A">
              <w:rPr>
                <w:rFonts w:ascii="Angsana New" w:hAnsi="Angsana New" w:hint="cs"/>
                <w:sz w:val="30"/>
                <w:szCs w:val="30"/>
                <w:cs/>
              </w:rPr>
              <w:t>เป</w:t>
            </w:r>
            <w:r w:rsidR="00FD69A4" w:rsidRPr="00D41D8A">
              <w:rPr>
                <w:rFonts w:ascii="Angsana New" w:hAnsi="Angsana New" w:hint="cs"/>
                <w:sz w:val="30"/>
                <w:szCs w:val="30"/>
                <w:cs/>
              </w:rPr>
              <w:t>็น</w:t>
            </w:r>
            <w:r w:rsidRPr="00D41D8A">
              <w:rPr>
                <w:rFonts w:ascii="Angsana New" w:hAnsi="Angsana New" w:hint="cs"/>
                <w:sz w:val="30"/>
                <w:szCs w:val="30"/>
                <w:cs/>
              </w:rPr>
              <w:t>บริษัทที่มีผู้ถือหุ้นรายใหญ่ร่วมกัน</w:t>
            </w:r>
          </w:p>
        </w:tc>
      </w:tr>
    </w:tbl>
    <w:p w14:paraId="7316B265" w14:textId="77777777" w:rsidR="00554CC6" w:rsidRPr="00D41D8A" w:rsidRDefault="00554CC6" w:rsidP="00974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11C1F3" w14:textId="77777777" w:rsidR="003D1107" w:rsidRDefault="003D1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8C6BEF5" w14:textId="1A48EF51" w:rsidR="00030124" w:rsidRPr="0075591B" w:rsidRDefault="00030124" w:rsidP="00974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75591B">
        <w:rPr>
          <w:rFonts w:ascii="Angsana New" w:hAnsi="Angsana New"/>
          <w:sz w:val="30"/>
          <w:szCs w:val="30"/>
        </w:rPr>
        <w:t xml:space="preserve">31 </w:t>
      </w:r>
      <w:r w:rsidRPr="0075591B">
        <w:rPr>
          <w:rFonts w:ascii="Angsana New" w:hAnsi="Angsana New"/>
          <w:sz w:val="30"/>
          <w:szCs w:val="30"/>
          <w:cs/>
        </w:rPr>
        <w:t>ธันวาคม</w:t>
      </w:r>
      <w:r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0B9896FF" w14:textId="77777777" w:rsidR="00CD6279" w:rsidRDefault="00CD6279">
      <w:pPr>
        <w:rPr>
          <w:rFonts w:ascii="Angsana New" w:hAnsi="Angsana New"/>
          <w:sz w:val="10"/>
          <w:szCs w:val="10"/>
        </w:rPr>
      </w:pPr>
    </w:p>
    <w:tbl>
      <w:tblPr>
        <w:tblW w:w="917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8"/>
        <w:gridCol w:w="2147"/>
        <w:gridCol w:w="8"/>
        <w:gridCol w:w="2234"/>
        <w:gridCol w:w="8"/>
        <w:gridCol w:w="990"/>
        <w:gridCol w:w="60"/>
        <w:gridCol w:w="269"/>
        <w:gridCol w:w="27"/>
        <w:gridCol w:w="947"/>
        <w:gridCol w:w="43"/>
        <w:gridCol w:w="270"/>
        <w:gridCol w:w="990"/>
        <w:gridCol w:w="270"/>
        <w:gridCol w:w="900"/>
      </w:tblGrid>
      <w:tr w:rsidR="00554CC6" w:rsidRPr="00C664CA" w14:paraId="3FF713DA" w14:textId="77777777" w:rsidTr="00083AC7">
        <w:trPr>
          <w:gridBefore w:val="1"/>
          <w:wBefore w:w="8" w:type="dxa"/>
          <w:trHeight w:val="87"/>
          <w:tblHeader/>
        </w:trPr>
        <w:tc>
          <w:tcPr>
            <w:tcW w:w="2155" w:type="dxa"/>
            <w:gridSpan w:val="2"/>
          </w:tcPr>
          <w:p w14:paraId="77E56DE1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234" w:type="dxa"/>
          </w:tcPr>
          <w:p w14:paraId="37B54840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  <w:tc>
          <w:tcPr>
            <w:tcW w:w="2301" w:type="dxa"/>
            <w:gridSpan w:val="6"/>
          </w:tcPr>
          <w:p w14:paraId="40A18E4D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3" w:type="dxa"/>
            <w:gridSpan w:val="2"/>
          </w:tcPr>
          <w:p w14:paraId="10DCEBA7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06492AAE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4CC6" w:rsidRPr="00C664CA" w14:paraId="5F97B8F0" w14:textId="77777777" w:rsidTr="00083AC7">
        <w:trPr>
          <w:gridBefore w:val="1"/>
          <w:wBefore w:w="8" w:type="dxa"/>
          <w:tblHeader/>
        </w:trPr>
        <w:tc>
          <w:tcPr>
            <w:tcW w:w="2155" w:type="dxa"/>
            <w:gridSpan w:val="2"/>
          </w:tcPr>
          <w:p w14:paraId="04C16658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234" w:type="dxa"/>
          </w:tcPr>
          <w:p w14:paraId="0A7FF0C6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gridSpan w:val="3"/>
          </w:tcPr>
          <w:p w14:paraId="6944953F" w14:textId="3AA019BD" w:rsidR="00554CC6" w:rsidRPr="00C664CA" w:rsidRDefault="00D41D8A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071E905F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3A953101" w14:textId="22520BDF" w:rsidR="00554CC6" w:rsidRPr="00C664CA" w:rsidRDefault="00D41D8A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13" w:type="dxa"/>
            <w:gridSpan w:val="2"/>
          </w:tcPr>
          <w:p w14:paraId="0885B873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01D964" w14:textId="4E0E4FC4" w:rsidR="00554CC6" w:rsidRPr="00C664CA" w:rsidRDefault="00D41D8A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AFD7AFE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641574" w14:textId="6AB364C9" w:rsidR="00554CC6" w:rsidRPr="00C664CA" w:rsidRDefault="00D41D8A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54CC6" w:rsidRPr="00C664CA" w14:paraId="75E40C20" w14:textId="77777777" w:rsidTr="00083AC7">
        <w:trPr>
          <w:gridBefore w:val="1"/>
          <w:wBefore w:w="8" w:type="dxa"/>
          <w:tblHeader/>
        </w:trPr>
        <w:tc>
          <w:tcPr>
            <w:tcW w:w="2155" w:type="dxa"/>
            <w:gridSpan w:val="2"/>
          </w:tcPr>
          <w:p w14:paraId="5A9EB90F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4" w:type="dxa"/>
          </w:tcPr>
          <w:p w14:paraId="162E678B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4" w:type="dxa"/>
            <w:gridSpan w:val="11"/>
          </w:tcPr>
          <w:p w14:paraId="0D46F2FA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54CC6" w:rsidRPr="00C664CA" w14:paraId="7F13C222" w14:textId="77777777" w:rsidTr="00C801B1">
        <w:trPr>
          <w:gridBefore w:val="1"/>
          <w:wBefore w:w="8" w:type="dxa"/>
        </w:trPr>
        <w:tc>
          <w:tcPr>
            <w:tcW w:w="2155" w:type="dxa"/>
            <w:gridSpan w:val="2"/>
          </w:tcPr>
          <w:p w14:paraId="48B22761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34" w:type="dxa"/>
          </w:tcPr>
          <w:p w14:paraId="759D8289" w14:textId="77777777" w:rsidR="00554CC6" w:rsidRPr="00C664CA" w:rsidRDefault="00554CC6" w:rsidP="00273A72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58" w:type="dxa"/>
            <w:gridSpan w:val="3"/>
          </w:tcPr>
          <w:p w14:paraId="36A5BADB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EFE2B6B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47D462C4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gridSpan w:val="2"/>
          </w:tcPr>
          <w:p w14:paraId="39DDCA34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A2EDEF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E9069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46FAE4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21D2" w:rsidRPr="00C664CA" w14:paraId="0E1D644B" w14:textId="77777777" w:rsidTr="00C801B1">
        <w:trPr>
          <w:gridBefore w:val="1"/>
          <w:wBefore w:w="8" w:type="dxa"/>
        </w:trPr>
        <w:tc>
          <w:tcPr>
            <w:tcW w:w="2155" w:type="dxa"/>
            <w:gridSpan w:val="2"/>
          </w:tcPr>
          <w:p w14:paraId="340B933B" w14:textId="77777777" w:rsidR="003D21D2" w:rsidRPr="00C664CA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34" w:type="dxa"/>
          </w:tcPr>
          <w:p w14:paraId="3B1C0218" w14:textId="77777777" w:rsidR="003D21D2" w:rsidRPr="00C664CA" w:rsidRDefault="003D21D2" w:rsidP="003D21D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58" w:type="dxa"/>
            <w:gridSpan w:val="3"/>
          </w:tcPr>
          <w:p w14:paraId="3C892D62" w14:textId="455F2288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59EDA32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6A25A8F2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3" w:type="dxa"/>
            <w:gridSpan w:val="2"/>
          </w:tcPr>
          <w:p w14:paraId="41CF44A0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887981" w14:textId="16A0D307" w:rsidR="003D21D2" w:rsidRPr="004D2139" w:rsidRDefault="00D442B1" w:rsidP="003D2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70" w:type="dxa"/>
          </w:tcPr>
          <w:p w14:paraId="59AA195C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9BD3E8" w14:textId="5EAB7B08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148</w:t>
            </w:r>
          </w:p>
        </w:tc>
      </w:tr>
      <w:tr w:rsidR="003D21D2" w:rsidRPr="00C664CA" w14:paraId="008E20FE" w14:textId="77777777" w:rsidTr="00C801B1">
        <w:trPr>
          <w:gridBefore w:val="1"/>
          <w:wBefore w:w="8" w:type="dxa"/>
        </w:trPr>
        <w:tc>
          <w:tcPr>
            <w:tcW w:w="2155" w:type="dxa"/>
            <w:gridSpan w:val="2"/>
          </w:tcPr>
          <w:p w14:paraId="189D5236" w14:textId="77777777" w:rsidR="003D21D2" w:rsidRPr="00C664CA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234" w:type="dxa"/>
          </w:tcPr>
          <w:p w14:paraId="6667A799" w14:textId="77777777" w:rsidR="003D21D2" w:rsidRPr="00C664CA" w:rsidRDefault="003D21D2" w:rsidP="003D21D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ตามสิทธิได้รับ</w:t>
            </w:r>
          </w:p>
        </w:tc>
        <w:tc>
          <w:tcPr>
            <w:tcW w:w="1058" w:type="dxa"/>
            <w:gridSpan w:val="3"/>
          </w:tcPr>
          <w:p w14:paraId="31958B73" w14:textId="6DBC8AC1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1137FB6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74174726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3" w:type="dxa"/>
            <w:gridSpan w:val="2"/>
          </w:tcPr>
          <w:p w14:paraId="3C117B6F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B92A45" w14:textId="082F52D2" w:rsidR="003D21D2" w:rsidRPr="004D2139" w:rsidRDefault="00D442B1" w:rsidP="003D2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270" w:type="dxa"/>
          </w:tcPr>
          <w:p w14:paraId="2B973D7C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1E7C29" w14:textId="3B3EA060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199</w:t>
            </w:r>
          </w:p>
        </w:tc>
      </w:tr>
      <w:tr w:rsidR="003D21D2" w:rsidRPr="00C664CA" w14:paraId="05A6C202" w14:textId="77777777" w:rsidTr="00C801B1">
        <w:trPr>
          <w:gridBefore w:val="1"/>
          <w:wBefore w:w="8" w:type="dxa"/>
        </w:trPr>
        <w:tc>
          <w:tcPr>
            <w:tcW w:w="2155" w:type="dxa"/>
            <w:gridSpan w:val="2"/>
          </w:tcPr>
          <w:p w14:paraId="6794598F" w14:textId="77777777" w:rsidR="003D21D2" w:rsidRPr="00C664CA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34" w:type="dxa"/>
          </w:tcPr>
          <w:p w14:paraId="413CA003" w14:textId="77777777" w:rsidR="003D21D2" w:rsidRPr="00C664CA" w:rsidRDefault="003D21D2" w:rsidP="003D21D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อัตรา</w:t>
            </w: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1058" w:type="dxa"/>
            <w:gridSpan w:val="3"/>
          </w:tcPr>
          <w:p w14:paraId="4DD368F5" w14:textId="7523F5A9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26E5EFD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1F3EDD8A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3" w:type="dxa"/>
            <w:gridSpan w:val="2"/>
          </w:tcPr>
          <w:p w14:paraId="49C5B180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376872" w14:textId="1A890581" w:rsidR="003D21D2" w:rsidRPr="004D2139" w:rsidRDefault="00D442B1" w:rsidP="003D2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8AEBB4D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54434D" w14:textId="1D5DBFE2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D21D2" w:rsidRPr="00C664CA" w14:paraId="1E385982" w14:textId="77777777" w:rsidTr="00C801B1">
        <w:trPr>
          <w:gridBefore w:val="1"/>
          <w:wBefore w:w="8" w:type="dxa"/>
        </w:trPr>
        <w:tc>
          <w:tcPr>
            <w:tcW w:w="2155" w:type="dxa"/>
            <w:gridSpan w:val="2"/>
          </w:tcPr>
          <w:p w14:paraId="696D82D1" w14:textId="77777777" w:rsidR="003D21D2" w:rsidRPr="00C664CA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14:paraId="29407FB1" w14:textId="77777777" w:rsidR="003D21D2" w:rsidRPr="00C664CA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34" w:type="dxa"/>
          </w:tcPr>
          <w:p w14:paraId="2A6F7521" w14:textId="77777777" w:rsidR="003D21D2" w:rsidRPr="00C664CA" w:rsidRDefault="003D21D2" w:rsidP="003D21D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10ED45F0" w14:textId="77777777" w:rsidR="003D21D2" w:rsidRPr="00C664CA" w:rsidRDefault="003D21D2" w:rsidP="003D21D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58" w:type="dxa"/>
            <w:gridSpan w:val="3"/>
          </w:tcPr>
          <w:p w14:paraId="7F9455CB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6BC5563" w14:textId="78AC4142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224892A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6EAECDB2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431623C5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3" w:type="dxa"/>
            <w:gridSpan w:val="2"/>
          </w:tcPr>
          <w:p w14:paraId="43670B04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1E791C" w14:textId="6FCE14CD" w:rsidR="003D21D2" w:rsidRPr="004D2139" w:rsidRDefault="00D442B1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23190D27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3019184" w14:textId="2A6B20DA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3D21D2" w:rsidRPr="00C664CA" w14:paraId="65EA66AA" w14:textId="77777777" w:rsidTr="00C801B1">
        <w:trPr>
          <w:gridBefore w:val="1"/>
          <w:wBefore w:w="8" w:type="dxa"/>
        </w:trPr>
        <w:tc>
          <w:tcPr>
            <w:tcW w:w="2155" w:type="dxa"/>
            <w:gridSpan w:val="2"/>
          </w:tcPr>
          <w:p w14:paraId="72CEA112" w14:textId="77777777" w:rsidR="003D21D2" w:rsidRPr="00C664CA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ค่าสาธารณูปโภครับ</w:t>
            </w:r>
          </w:p>
        </w:tc>
        <w:tc>
          <w:tcPr>
            <w:tcW w:w="2234" w:type="dxa"/>
          </w:tcPr>
          <w:p w14:paraId="7C062F5D" w14:textId="77777777" w:rsidR="003D21D2" w:rsidRPr="00C664CA" w:rsidRDefault="003D21D2" w:rsidP="003D21D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1058" w:type="dxa"/>
            <w:gridSpan w:val="3"/>
          </w:tcPr>
          <w:p w14:paraId="1453FE7F" w14:textId="03506C34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556FD6A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2544BCF4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3" w:type="dxa"/>
            <w:gridSpan w:val="2"/>
          </w:tcPr>
          <w:p w14:paraId="5911906A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DE200E" w14:textId="5000F302" w:rsidR="003D21D2" w:rsidRPr="004D2139" w:rsidRDefault="00D442B1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18081FF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07BD00" w14:textId="0025E68D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D21D2" w:rsidRPr="00C664CA" w14:paraId="5C51FCA2" w14:textId="77777777" w:rsidTr="00C801B1">
        <w:trPr>
          <w:gridBefore w:val="1"/>
          <w:wBefore w:w="8" w:type="dxa"/>
        </w:trPr>
        <w:tc>
          <w:tcPr>
            <w:tcW w:w="2155" w:type="dxa"/>
            <w:gridSpan w:val="2"/>
          </w:tcPr>
          <w:p w14:paraId="6C717467" w14:textId="77777777" w:rsidR="003D21D2" w:rsidRPr="00C664CA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34" w:type="dxa"/>
          </w:tcPr>
          <w:p w14:paraId="578B7BCB" w14:textId="77777777" w:rsidR="003D21D2" w:rsidRPr="00C664CA" w:rsidRDefault="003D21D2" w:rsidP="003D21D2">
            <w:pPr>
              <w:pStyle w:val="Heading6"/>
              <w:tabs>
                <w:tab w:val="left" w:pos="75"/>
                <w:tab w:val="center" w:pos="1009"/>
              </w:tabs>
              <w:spacing w:line="240" w:lineRule="auto"/>
              <w:ind w:left="-10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ab/>
            </w: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ab/>
              <w:t>ราคาที่ตกลงตามสัญญา</w:t>
            </w:r>
          </w:p>
        </w:tc>
        <w:tc>
          <w:tcPr>
            <w:tcW w:w="1058" w:type="dxa"/>
            <w:gridSpan w:val="3"/>
          </w:tcPr>
          <w:p w14:paraId="1D18F5A3" w14:textId="3F53B7AB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1942E5A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0CC31F1F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3" w:type="dxa"/>
            <w:gridSpan w:val="2"/>
          </w:tcPr>
          <w:p w14:paraId="348D955F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A81E53" w14:textId="4F777B5A" w:rsidR="003D21D2" w:rsidRPr="004D2139" w:rsidRDefault="00D442B1" w:rsidP="003D2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AA0348F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0D4D0F" w14:textId="2D4E4C2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D21D2" w:rsidRPr="00C664CA" w14:paraId="22A1A56B" w14:textId="77777777" w:rsidTr="00C801B1">
        <w:trPr>
          <w:gridBefore w:val="1"/>
          <w:wBefore w:w="8" w:type="dxa"/>
        </w:trPr>
        <w:tc>
          <w:tcPr>
            <w:tcW w:w="2155" w:type="dxa"/>
            <w:gridSpan w:val="2"/>
          </w:tcPr>
          <w:p w14:paraId="5055B7EE" w14:textId="77777777" w:rsidR="003D21D2" w:rsidRPr="00C664CA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ขายเศษจากการผลิต</w:t>
            </w:r>
          </w:p>
        </w:tc>
        <w:tc>
          <w:tcPr>
            <w:tcW w:w="2234" w:type="dxa"/>
          </w:tcPr>
          <w:p w14:paraId="037E0094" w14:textId="77777777" w:rsidR="003D21D2" w:rsidRPr="00C664CA" w:rsidRDefault="003D21D2" w:rsidP="003D21D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58" w:type="dxa"/>
            <w:gridSpan w:val="3"/>
          </w:tcPr>
          <w:p w14:paraId="13E8DC73" w14:textId="09B9FE7B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75DE178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179FB38E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3" w:type="dxa"/>
            <w:gridSpan w:val="2"/>
          </w:tcPr>
          <w:p w14:paraId="64B804D5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9E4CB4" w14:textId="35C40D8D" w:rsidR="003D21D2" w:rsidRPr="004D2139" w:rsidRDefault="00D442B1" w:rsidP="003D2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DF14965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995D6A" w14:textId="492D532D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D21D2" w:rsidRPr="00C664CA" w14:paraId="5C031271" w14:textId="77777777" w:rsidTr="00C801B1">
        <w:trPr>
          <w:gridBefore w:val="1"/>
          <w:wBefore w:w="8" w:type="dxa"/>
        </w:trPr>
        <w:tc>
          <w:tcPr>
            <w:tcW w:w="2155" w:type="dxa"/>
            <w:gridSpan w:val="2"/>
          </w:tcPr>
          <w:p w14:paraId="2E53C1BB" w14:textId="77777777" w:rsidR="003D21D2" w:rsidRPr="00C664CA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รายได้อื่น</w:t>
            </w:r>
          </w:p>
        </w:tc>
        <w:tc>
          <w:tcPr>
            <w:tcW w:w="2234" w:type="dxa"/>
          </w:tcPr>
          <w:p w14:paraId="5E3BDDD3" w14:textId="77777777" w:rsidR="003D21D2" w:rsidRPr="00C664CA" w:rsidRDefault="003D21D2" w:rsidP="003D21D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58" w:type="dxa"/>
            <w:gridSpan w:val="3"/>
          </w:tcPr>
          <w:p w14:paraId="39B9DF04" w14:textId="3F64799E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AAD5D7E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57E877B9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3" w:type="dxa"/>
            <w:gridSpan w:val="2"/>
          </w:tcPr>
          <w:p w14:paraId="0C45E2F4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206FF2" w14:textId="3D48BC9B" w:rsidR="003D21D2" w:rsidRPr="004D2139" w:rsidRDefault="00D442B1" w:rsidP="003D2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77397CB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930A69" w14:textId="34CFC162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146A6" w:rsidRPr="00C664CA" w14:paraId="68A10BC0" w14:textId="77777777" w:rsidTr="00C801B1">
        <w:trPr>
          <w:gridBefore w:val="1"/>
          <w:wBefore w:w="8" w:type="dxa"/>
        </w:trPr>
        <w:tc>
          <w:tcPr>
            <w:tcW w:w="2155" w:type="dxa"/>
            <w:gridSpan w:val="2"/>
          </w:tcPr>
          <w:p w14:paraId="6CCFBAE1" w14:textId="1C719F29" w:rsidR="00A146A6" w:rsidRDefault="00A146A6" w:rsidP="00A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093B12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234" w:type="dxa"/>
          </w:tcPr>
          <w:p w14:paraId="78414C13" w14:textId="4DF3A483" w:rsidR="00A146A6" w:rsidRPr="00C664CA" w:rsidRDefault="00A146A6" w:rsidP="00A146A6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58" w:type="dxa"/>
            <w:gridSpan w:val="3"/>
          </w:tcPr>
          <w:p w14:paraId="7C106092" w14:textId="16FB0D69" w:rsidR="00A146A6" w:rsidRPr="004D2139" w:rsidRDefault="00A146A6" w:rsidP="00A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B55C1FE" w14:textId="77777777" w:rsidR="00A146A6" w:rsidRPr="004D2139" w:rsidRDefault="00A146A6" w:rsidP="00A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43FFF7FA" w14:textId="383E2420" w:rsidR="00A146A6" w:rsidRPr="004D2139" w:rsidRDefault="00A146A6" w:rsidP="00A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3" w:type="dxa"/>
            <w:gridSpan w:val="2"/>
          </w:tcPr>
          <w:p w14:paraId="4DD90F55" w14:textId="77777777" w:rsidR="00A146A6" w:rsidRPr="004D2139" w:rsidRDefault="00A146A6" w:rsidP="00A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2DFDBB" w14:textId="42FCB531" w:rsidR="00A146A6" w:rsidRPr="004D2139" w:rsidRDefault="00A146A6" w:rsidP="00A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E6BBE35" w14:textId="77777777" w:rsidR="00A146A6" w:rsidRPr="004D2139" w:rsidRDefault="00A146A6" w:rsidP="00A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6CD7D7" w14:textId="73C00345" w:rsidR="00A146A6" w:rsidRPr="004D2139" w:rsidRDefault="00A146A6" w:rsidP="00A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1D2" w:rsidRPr="00C664CA" w14:paraId="523C451E" w14:textId="77777777" w:rsidTr="00C801B1">
        <w:trPr>
          <w:gridBefore w:val="1"/>
          <w:wBefore w:w="8" w:type="dxa"/>
        </w:trPr>
        <w:tc>
          <w:tcPr>
            <w:tcW w:w="2155" w:type="dxa"/>
            <w:gridSpan w:val="2"/>
          </w:tcPr>
          <w:p w14:paraId="7CE77102" w14:textId="77777777" w:rsidR="003D21D2" w:rsidRPr="00C664CA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234" w:type="dxa"/>
          </w:tcPr>
          <w:p w14:paraId="55E75283" w14:textId="77777777" w:rsidR="003D21D2" w:rsidRPr="00C664CA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58" w:type="dxa"/>
            <w:gridSpan w:val="3"/>
          </w:tcPr>
          <w:p w14:paraId="26553DF0" w14:textId="0C9A8070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F35EB91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429AE92D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3" w:type="dxa"/>
            <w:gridSpan w:val="2"/>
          </w:tcPr>
          <w:p w14:paraId="4BF03279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CD1E9A" w14:textId="2A784CBE" w:rsidR="003D21D2" w:rsidRPr="004D2139" w:rsidRDefault="00D442B1" w:rsidP="003D2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01BE132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9B208A" w14:textId="5F1930DD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D21D2" w:rsidRPr="00C664CA" w14:paraId="133EA434" w14:textId="77777777" w:rsidTr="00C801B1">
        <w:trPr>
          <w:gridBefore w:val="1"/>
          <w:wBefore w:w="8" w:type="dxa"/>
        </w:trPr>
        <w:tc>
          <w:tcPr>
            <w:tcW w:w="2155" w:type="dxa"/>
            <w:gridSpan w:val="2"/>
          </w:tcPr>
          <w:p w14:paraId="6D347AD2" w14:textId="77777777" w:rsidR="003D21D2" w:rsidRPr="00C664CA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234" w:type="dxa"/>
          </w:tcPr>
          <w:p w14:paraId="1158ABD9" w14:textId="77777777" w:rsidR="003D21D2" w:rsidRPr="00C664CA" w:rsidRDefault="003D21D2" w:rsidP="003D21D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1058" w:type="dxa"/>
            <w:gridSpan w:val="3"/>
          </w:tcPr>
          <w:p w14:paraId="11C56A7E" w14:textId="1E3DFA98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D932243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709650E9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3" w:type="dxa"/>
            <w:gridSpan w:val="2"/>
          </w:tcPr>
          <w:p w14:paraId="51AADC0D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C8BDA9" w14:textId="6424E4F8" w:rsidR="003D21D2" w:rsidRPr="004D2139" w:rsidRDefault="00D442B1" w:rsidP="003D2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A20B532" w14:textId="77777777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D3E681" w14:textId="62CB0E46" w:rsidR="003D21D2" w:rsidRPr="004D2139" w:rsidRDefault="003D21D2" w:rsidP="003D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626A7" w:rsidRPr="00C664CA" w14:paraId="7967B306" w14:textId="77777777" w:rsidTr="00C801B1">
        <w:trPr>
          <w:gridBefore w:val="1"/>
          <w:wBefore w:w="8" w:type="dxa"/>
        </w:trPr>
        <w:tc>
          <w:tcPr>
            <w:tcW w:w="2155" w:type="dxa"/>
            <w:gridSpan w:val="2"/>
          </w:tcPr>
          <w:p w14:paraId="652E215A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234" w:type="dxa"/>
          </w:tcPr>
          <w:p w14:paraId="35C257F5" w14:textId="77777777" w:rsidR="007626A7" w:rsidRPr="00C664CA" w:rsidRDefault="007626A7" w:rsidP="007626A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58" w:type="dxa"/>
            <w:gridSpan w:val="3"/>
          </w:tcPr>
          <w:p w14:paraId="7BB518CF" w14:textId="4AC34BA5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D85AFFD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3CBD613D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3" w:type="dxa"/>
            <w:gridSpan w:val="2"/>
          </w:tcPr>
          <w:p w14:paraId="48484364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4E3231" w14:textId="7670F706" w:rsidR="007626A7" w:rsidRPr="004D2139" w:rsidRDefault="007626A7" w:rsidP="0076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DE833A1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11794F" w14:textId="5B3C0851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626A7" w:rsidRPr="00C664CA" w14:paraId="089A6FBB" w14:textId="77777777" w:rsidTr="00C801B1">
        <w:trPr>
          <w:gridBefore w:val="1"/>
          <w:wBefore w:w="8" w:type="dxa"/>
        </w:trPr>
        <w:tc>
          <w:tcPr>
            <w:tcW w:w="2155" w:type="dxa"/>
            <w:gridSpan w:val="2"/>
          </w:tcPr>
          <w:p w14:paraId="688CAFD2" w14:textId="77777777" w:rsidR="007626A7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4" w:type="dxa"/>
          </w:tcPr>
          <w:p w14:paraId="78420A97" w14:textId="77777777" w:rsidR="007626A7" w:rsidRPr="00C664CA" w:rsidRDefault="007626A7" w:rsidP="007626A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3"/>
          </w:tcPr>
          <w:p w14:paraId="189D3400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1E0A243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01BDE260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gridSpan w:val="2"/>
          </w:tcPr>
          <w:p w14:paraId="6CA21DEA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629E30" w14:textId="77777777" w:rsidR="007626A7" w:rsidRPr="004D2139" w:rsidRDefault="007626A7" w:rsidP="0076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5B4B83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6CC3A6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26A7" w:rsidRPr="00C664CA" w14:paraId="46E6F1D9" w14:textId="77777777" w:rsidTr="00C801B1">
        <w:trPr>
          <w:gridBefore w:val="1"/>
          <w:wBefore w:w="8" w:type="dxa"/>
        </w:trPr>
        <w:tc>
          <w:tcPr>
            <w:tcW w:w="2155" w:type="dxa"/>
            <w:gridSpan w:val="2"/>
          </w:tcPr>
          <w:p w14:paraId="51A001D8" w14:textId="3FBF8604" w:rsidR="007626A7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234" w:type="dxa"/>
          </w:tcPr>
          <w:p w14:paraId="02738C3F" w14:textId="77777777" w:rsidR="007626A7" w:rsidRPr="00C664CA" w:rsidRDefault="007626A7" w:rsidP="007626A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3"/>
          </w:tcPr>
          <w:p w14:paraId="25D7F905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9790E22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64200C9C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gridSpan w:val="2"/>
          </w:tcPr>
          <w:p w14:paraId="3C90A9D8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08FE6" w14:textId="77777777" w:rsidR="007626A7" w:rsidRPr="004D2139" w:rsidRDefault="007626A7" w:rsidP="0076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2D2886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F785878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26A7" w:rsidRPr="00C664CA" w14:paraId="66D0E858" w14:textId="77777777" w:rsidTr="00C801B1">
        <w:trPr>
          <w:gridBefore w:val="1"/>
          <w:wBefore w:w="8" w:type="dxa"/>
        </w:trPr>
        <w:tc>
          <w:tcPr>
            <w:tcW w:w="2155" w:type="dxa"/>
            <w:gridSpan w:val="2"/>
          </w:tcPr>
          <w:p w14:paraId="3A3A390D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34" w:type="dxa"/>
          </w:tcPr>
          <w:p w14:paraId="66AB82E9" w14:textId="77777777" w:rsidR="007626A7" w:rsidRPr="00C664CA" w:rsidRDefault="007626A7" w:rsidP="007626A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58" w:type="dxa"/>
            <w:gridSpan w:val="3"/>
          </w:tcPr>
          <w:p w14:paraId="5CCA00A8" w14:textId="3D7761D1" w:rsidR="007626A7" w:rsidRPr="004D2139" w:rsidRDefault="007626A7" w:rsidP="0076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C8808F8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19CCE711" w14:textId="36065509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13" w:type="dxa"/>
            <w:gridSpan w:val="2"/>
          </w:tcPr>
          <w:p w14:paraId="64C929E6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595BA3" w14:textId="7C527C19" w:rsidR="007626A7" w:rsidRPr="004D2139" w:rsidRDefault="007626A7" w:rsidP="0076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1D3217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1766D5" w14:textId="1393B90B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26A7" w:rsidRPr="00C664CA" w14:paraId="28D470BE" w14:textId="77777777" w:rsidTr="00C801B1">
        <w:trPr>
          <w:gridBefore w:val="1"/>
          <w:wBefore w:w="8" w:type="dxa"/>
        </w:trPr>
        <w:tc>
          <w:tcPr>
            <w:tcW w:w="2155" w:type="dxa"/>
            <w:gridSpan w:val="2"/>
          </w:tcPr>
          <w:p w14:paraId="40A8668C" w14:textId="4C5753AF" w:rsidR="007626A7" w:rsidRDefault="007626A7" w:rsidP="007626A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34" w:type="dxa"/>
          </w:tcPr>
          <w:p w14:paraId="1772D6F0" w14:textId="4D324B32" w:rsidR="007626A7" w:rsidRPr="00C664CA" w:rsidRDefault="007626A7" w:rsidP="007626A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58" w:type="dxa"/>
            <w:gridSpan w:val="3"/>
          </w:tcPr>
          <w:p w14:paraId="2BAC7301" w14:textId="1D7BA937" w:rsidR="007626A7" w:rsidRPr="004D2139" w:rsidRDefault="007626A7" w:rsidP="0076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69" w:type="dxa"/>
          </w:tcPr>
          <w:p w14:paraId="11C4C196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44435143" w14:textId="2C17539C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313" w:type="dxa"/>
            <w:gridSpan w:val="2"/>
          </w:tcPr>
          <w:p w14:paraId="659152E6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264069" w14:textId="15EF5D18" w:rsidR="007626A7" w:rsidRPr="004D2139" w:rsidRDefault="007626A7" w:rsidP="0076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D81C37A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34F62A" w14:textId="1AD317E5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626A7" w:rsidRPr="00C664CA" w14:paraId="153E8C43" w14:textId="77777777" w:rsidTr="00C801B1">
        <w:trPr>
          <w:gridBefore w:val="1"/>
          <w:wBefore w:w="8" w:type="dxa"/>
        </w:trPr>
        <w:tc>
          <w:tcPr>
            <w:tcW w:w="2155" w:type="dxa"/>
            <w:gridSpan w:val="2"/>
          </w:tcPr>
          <w:p w14:paraId="6581806E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14:paraId="5E15193E" w14:textId="3428E2C3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34" w:type="dxa"/>
          </w:tcPr>
          <w:p w14:paraId="1F9034C6" w14:textId="77777777" w:rsidR="007626A7" w:rsidRPr="00C664CA" w:rsidRDefault="007626A7" w:rsidP="007626A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6A764234" w14:textId="7A4552EA" w:rsidR="007626A7" w:rsidRPr="00C664CA" w:rsidRDefault="007626A7" w:rsidP="007626A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58" w:type="dxa"/>
            <w:gridSpan w:val="3"/>
            <w:vAlign w:val="bottom"/>
          </w:tcPr>
          <w:p w14:paraId="55D6A732" w14:textId="508AC3AF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26D90EFE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7020FA57" w14:textId="7681E0F8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313" w:type="dxa"/>
            <w:gridSpan w:val="2"/>
          </w:tcPr>
          <w:p w14:paraId="3C30D42A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483323" w14:textId="6FA08679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4DEA46D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C56B3DA" w14:textId="7C53BDE0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7626A7" w:rsidRPr="00C664CA" w14:paraId="4C606D70" w14:textId="77777777" w:rsidTr="00C801B1">
        <w:trPr>
          <w:gridBefore w:val="1"/>
          <w:wBefore w:w="8" w:type="dxa"/>
        </w:trPr>
        <w:tc>
          <w:tcPr>
            <w:tcW w:w="2155" w:type="dxa"/>
            <w:gridSpan w:val="2"/>
          </w:tcPr>
          <w:p w14:paraId="06986FB8" w14:textId="77777777" w:rsidR="007626A7" w:rsidRPr="00C664CA" w:rsidRDefault="007626A7" w:rsidP="007626A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34" w:type="dxa"/>
          </w:tcPr>
          <w:p w14:paraId="2102A157" w14:textId="77777777" w:rsidR="007626A7" w:rsidRPr="00C664CA" w:rsidRDefault="007626A7" w:rsidP="007626A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64C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อัตรา</w:t>
            </w: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1058" w:type="dxa"/>
            <w:gridSpan w:val="3"/>
          </w:tcPr>
          <w:p w14:paraId="7CF4429F" w14:textId="22694690" w:rsidR="007626A7" w:rsidRPr="004D2139" w:rsidRDefault="007626A7" w:rsidP="0076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41ACBA8F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1A7DCFE6" w14:textId="66E6D715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13" w:type="dxa"/>
            <w:gridSpan w:val="2"/>
          </w:tcPr>
          <w:p w14:paraId="679D7D20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D614E9" w14:textId="6669434C" w:rsidR="007626A7" w:rsidRPr="004D2139" w:rsidRDefault="007626A7" w:rsidP="0076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2ECF1C7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0455E9" w14:textId="05051E82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626A7" w:rsidRPr="00C664CA" w14:paraId="4C401E4E" w14:textId="77777777" w:rsidTr="00C801B1">
        <w:trPr>
          <w:gridBefore w:val="1"/>
          <w:wBefore w:w="8" w:type="dxa"/>
        </w:trPr>
        <w:tc>
          <w:tcPr>
            <w:tcW w:w="2155" w:type="dxa"/>
            <w:gridSpan w:val="2"/>
          </w:tcPr>
          <w:p w14:paraId="2A533875" w14:textId="77777777" w:rsidR="007626A7" w:rsidRDefault="007626A7" w:rsidP="007626A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รายได้อื่น</w:t>
            </w:r>
          </w:p>
        </w:tc>
        <w:tc>
          <w:tcPr>
            <w:tcW w:w="2234" w:type="dxa"/>
          </w:tcPr>
          <w:p w14:paraId="55A9A104" w14:textId="77777777" w:rsidR="007626A7" w:rsidRPr="00C664CA" w:rsidRDefault="007626A7" w:rsidP="007626A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58" w:type="dxa"/>
            <w:gridSpan w:val="3"/>
          </w:tcPr>
          <w:p w14:paraId="6792FF5A" w14:textId="152D0313" w:rsidR="007626A7" w:rsidRPr="004D2139" w:rsidRDefault="00D7640A" w:rsidP="00D76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D5B04ED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77D8BAC8" w14:textId="744BB686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13" w:type="dxa"/>
            <w:gridSpan w:val="2"/>
          </w:tcPr>
          <w:p w14:paraId="50827DD2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21C22C" w14:textId="2AEB30DC" w:rsidR="007626A7" w:rsidRPr="004D2139" w:rsidRDefault="007626A7" w:rsidP="0076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22E680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F1B881" w14:textId="57BD04B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26A7" w:rsidRPr="00C664CA" w14:paraId="4E0937D0" w14:textId="77777777" w:rsidTr="00C801B1">
        <w:trPr>
          <w:gridBefore w:val="1"/>
          <w:wBefore w:w="8" w:type="dxa"/>
        </w:trPr>
        <w:tc>
          <w:tcPr>
            <w:tcW w:w="2155" w:type="dxa"/>
            <w:gridSpan w:val="2"/>
          </w:tcPr>
          <w:p w14:paraId="52D77053" w14:textId="6B67333A" w:rsidR="007626A7" w:rsidRPr="00C664CA" w:rsidRDefault="007626A7" w:rsidP="007626A7">
            <w:pPr>
              <w:tabs>
                <w:tab w:val="clear" w:pos="227"/>
                <w:tab w:val="left" w:pos="1440"/>
              </w:tabs>
              <w:spacing w:line="2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4" w:type="dxa"/>
          </w:tcPr>
          <w:p w14:paraId="2DFCFFC3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3"/>
          </w:tcPr>
          <w:p w14:paraId="5DECACFC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BB534E2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51BAAD2C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gridSpan w:val="2"/>
          </w:tcPr>
          <w:p w14:paraId="0192607B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8C0CF2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99DF3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8D1FC8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26A7" w:rsidRPr="00C664CA" w14:paraId="2CA01BB1" w14:textId="77777777" w:rsidTr="00C801B1">
        <w:trPr>
          <w:gridBefore w:val="1"/>
          <w:wBefore w:w="8" w:type="dxa"/>
        </w:trPr>
        <w:tc>
          <w:tcPr>
            <w:tcW w:w="4389" w:type="dxa"/>
            <w:gridSpan w:val="3"/>
          </w:tcPr>
          <w:p w14:paraId="52AF1694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58" w:type="dxa"/>
            <w:gridSpan w:val="3"/>
          </w:tcPr>
          <w:p w14:paraId="22021AD0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5CB5862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250A71A2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gridSpan w:val="2"/>
          </w:tcPr>
          <w:p w14:paraId="1CB61903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EA54AB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EF007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0AF019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26A7" w:rsidRPr="00C664CA" w14:paraId="4CC253D5" w14:textId="77777777" w:rsidTr="00C801B1">
        <w:trPr>
          <w:gridBefore w:val="1"/>
          <w:wBefore w:w="8" w:type="dxa"/>
        </w:trPr>
        <w:tc>
          <w:tcPr>
            <w:tcW w:w="2155" w:type="dxa"/>
            <w:gridSpan w:val="2"/>
          </w:tcPr>
          <w:p w14:paraId="155323E7" w14:textId="77777777" w:rsidR="007626A7" w:rsidRPr="00C664CA" w:rsidRDefault="007626A7" w:rsidP="007626A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234" w:type="dxa"/>
          </w:tcPr>
          <w:p w14:paraId="31951D26" w14:textId="77777777" w:rsidR="007626A7" w:rsidRPr="00C664CA" w:rsidRDefault="007626A7" w:rsidP="007626A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58" w:type="dxa"/>
            <w:gridSpan w:val="3"/>
          </w:tcPr>
          <w:p w14:paraId="408C188A" w14:textId="083A7455" w:rsidR="007626A7" w:rsidRPr="004D2139" w:rsidRDefault="007626A7" w:rsidP="0076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69" w:type="dxa"/>
          </w:tcPr>
          <w:p w14:paraId="599648E3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757715BC" w14:textId="5ED82FD0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313" w:type="dxa"/>
            <w:gridSpan w:val="2"/>
          </w:tcPr>
          <w:p w14:paraId="7489D55D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B4B97" w14:textId="1CC81D73" w:rsidR="007626A7" w:rsidRPr="004D2139" w:rsidRDefault="007626A7" w:rsidP="0076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1FD4F8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3A0444" w14:textId="60BF5356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26A7" w:rsidRPr="005A5791" w14:paraId="73674E87" w14:textId="77777777" w:rsidTr="00C801B1">
        <w:trPr>
          <w:gridBefore w:val="1"/>
          <w:wBefore w:w="8" w:type="dxa"/>
          <w:trHeight w:val="425"/>
        </w:trPr>
        <w:tc>
          <w:tcPr>
            <w:tcW w:w="2155" w:type="dxa"/>
            <w:gridSpan w:val="2"/>
            <w:vAlign w:val="center"/>
          </w:tcPr>
          <w:p w14:paraId="5616F5E2" w14:textId="77777777" w:rsidR="007626A7" w:rsidRPr="00C664CA" w:rsidRDefault="007626A7" w:rsidP="007626A7">
            <w:pPr>
              <w:tabs>
                <w:tab w:val="clear" w:pos="227"/>
                <w:tab w:val="left" w:pos="1440"/>
              </w:tabs>
              <w:spacing w:line="2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234" w:type="dxa"/>
            <w:vAlign w:val="center"/>
          </w:tcPr>
          <w:p w14:paraId="49E3CFB8" w14:textId="77777777" w:rsidR="007626A7" w:rsidRPr="00C664CA" w:rsidRDefault="007626A7" w:rsidP="007626A7">
            <w:pPr>
              <w:tabs>
                <w:tab w:val="clear" w:pos="227"/>
                <w:tab w:val="left" w:pos="1440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0FD8">
              <w:rPr>
                <w:rFonts w:ascii="Angsana New" w:hAnsi="Angsana New" w:hint="cs"/>
                <w:sz w:val="30"/>
                <w:szCs w:val="30"/>
                <w:cs/>
              </w:rPr>
              <w:t>ตามสิทธิได้รับ</w:t>
            </w:r>
          </w:p>
        </w:tc>
        <w:tc>
          <w:tcPr>
            <w:tcW w:w="1058" w:type="dxa"/>
            <w:gridSpan w:val="3"/>
          </w:tcPr>
          <w:p w14:paraId="43A49FE8" w14:textId="3C506AD1" w:rsidR="007626A7" w:rsidRPr="004D2139" w:rsidRDefault="00D7640A" w:rsidP="0076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69" w:type="dxa"/>
            <w:vAlign w:val="center"/>
          </w:tcPr>
          <w:p w14:paraId="1D976DDC" w14:textId="77777777" w:rsidR="007626A7" w:rsidRPr="004D2139" w:rsidRDefault="007626A7" w:rsidP="007626A7">
            <w:pPr>
              <w:tabs>
                <w:tab w:val="clear" w:pos="227"/>
                <w:tab w:val="left" w:pos="1440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555E5DF2" w14:textId="1C973F77" w:rsidR="007626A7" w:rsidRPr="004D2139" w:rsidRDefault="003F6BC4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313" w:type="dxa"/>
            <w:gridSpan w:val="2"/>
          </w:tcPr>
          <w:p w14:paraId="204702A1" w14:textId="77777777" w:rsidR="007626A7" w:rsidRPr="004D2139" w:rsidRDefault="007626A7" w:rsidP="007626A7">
            <w:pPr>
              <w:tabs>
                <w:tab w:val="clear" w:pos="227"/>
                <w:tab w:val="left" w:pos="1440"/>
              </w:tabs>
              <w:spacing w:line="2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3C9BAD" w14:textId="441E8C42" w:rsidR="007626A7" w:rsidRPr="004D2139" w:rsidRDefault="007626A7" w:rsidP="0076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2D16BD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CE10CC" w14:textId="6AA03829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26A7" w:rsidRPr="005A5791" w14:paraId="5DC56382" w14:textId="77777777" w:rsidTr="00C801B1">
        <w:trPr>
          <w:gridBefore w:val="1"/>
          <w:wBefore w:w="8" w:type="dxa"/>
          <w:trHeight w:val="425"/>
        </w:trPr>
        <w:tc>
          <w:tcPr>
            <w:tcW w:w="2155" w:type="dxa"/>
            <w:gridSpan w:val="2"/>
            <w:vAlign w:val="center"/>
          </w:tcPr>
          <w:p w14:paraId="70A385FE" w14:textId="77777777" w:rsidR="007626A7" w:rsidRDefault="007626A7" w:rsidP="007626A7">
            <w:pPr>
              <w:tabs>
                <w:tab w:val="clear" w:pos="227"/>
                <w:tab w:val="left" w:pos="1440"/>
              </w:tabs>
              <w:spacing w:line="2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4" w:type="dxa"/>
            <w:vAlign w:val="center"/>
          </w:tcPr>
          <w:p w14:paraId="4C585C75" w14:textId="77777777" w:rsidR="007626A7" w:rsidRPr="00260FD8" w:rsidRDefault="007626A7" w:rsidP="007626A7">
            <w:pPr>
              <w:tabs>
                <w:tab w:val="clear" w:pos="227"/>
                <w:tab w:val="left" w:pos="1440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3"/>
          </w:tcPr>
          <w:p w14:paraId="74DFBFA7" w14:textId="77777777" w:rsidR="007626A7" w:rsidRPr="004D2139" w:rsidRDefault="007626A7" w:rsidP="0076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center"/>
          </w:tcPr>
          <w:p w14:paraId="46C870FD" w14:textId="77777777" w:rsidR="007626A7" w:rsidRPr="004D2139" w:rsidRDefault="007626A7" w:rsidP="007626A7">
            <w:pPr>
              <w:tabs>
                <w:tab w:val="clear" w:pos="227"/>
                <w:tab w:val="left" w:pos="1440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12A3758D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gridSpan w:val="2"/>
          </w:tcPr>
          <w:p w14:paraId="23E15B52" w14:textId="77777777" w:rsidR="007626A7" w:rsidRPr="004D2139" w:rsidRDefault="007626A7" w:rsidP="007626A7">
            <w:pPr>
              <w:tabs>
                <w:tab w:val="clear" w:pos="227"/>
                <w:tab w:val="left" w:pos="1440"/>
              </w:tabs>
              <w:spacing w:line="2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791C01" w14:textId="77777777" w:rsidR="007626A7" w:rsidRPr="004D2139" w:rsidRDefault="007626A7" w:rsidP="0076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40338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6C3F4F" w14:textId="77777777" w:rsidR="007626A7" w:rsidRPr="004D2139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26A7" w:rsidRPr="00C664CA" w14:paraId="3D774384" w14:textId="77777777" w:rsidTr="00C801B1">
        <w:tc>
          <w:tcPr>
            <w:tcW w:w="4405" w:type="dxa"/>
            <w:gridSpan w:val="5"/>
          </w:tcPr>
          <w:p w14:paraId="3E2D679D" w14:textId="77777777" w:rsidR="007626A7" w:rsidRPr="00A75D32" w:rsidRDefault="007626A7" w:rsidP="007626A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5D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990" w:type="dxa"/>
          </w:tcPr>
          <w:p w14:paraId="6EECC5A7" w14:textId="77777777" w:rsidR="007626A7" w:rsidRPr="00A75D32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dxa"/>
            <w:gridSpan w:val="3"/>
          </w:tcPr>
          <w:p w14:paraId="0C678CC9" w14:textId="77777777" w:rsidR="007626A7" w:rsidRPr="00A75D32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B90AAE5" w14:textId="77777777" w:rsidR="007626A7" w:rsidRPr="00A75D32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91603" w14:textId="77777777" w:rsidR="007626A7" w:rsidRPr="00A75D32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CE76FD" w14:textId="77777777" w:rsidR="007626A7" w:rsidRPr="00A75D32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79229" w14:textId="77777777" w:rsidR="007626A7" w:rsidRPr="00A75D32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6F2F52" w14:textId="77777777" w:rsidR="007626A7" w:rsidRPr="00A75D32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26A7" w:rsidRPr="00C664CA" w14:paraId="344F8C86" w14:textId="77777777" w:rsidTr="00C801B1">
        <w:trPr>
          <w:trHeight w:val="86"/>
        </w:trPr>
        <w:tc>
          <w:tcPr>
            <w:tcW w:w="4405" w:type="dxa"/>
            <w:gridSpan w:val="5"/>
          </w:tcPr>
          <w:p w14:paraId="2365F9EB" w14:textId="77777777" w:rsidR="007626A7" w:rsidRPr="00A75D32" w:rsidRDefault="007626A7" w:rsidP="007626A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5D3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1A31737B" w14:textId="77777777" w:rsidR="007626A7" w:rsidRPr="00A75D32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dxa"/>
            <w:gridSpan w:val="3"/>
          </w:tcPr>
          <w:p w14:paraId="7627F79E" w14:textId="77777777" w:rsidR="007626A7" w:rsidRPr="00A75D32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653629A" w14:textId="77777777" w:rsidR="007626A7" w:rsidRPr="00A75D32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AB809" w14:textId="77777777" w:rsidR="007626A7" w:rsidRPr="00A75D32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73287A" w14:textId="77777777" w:rsidR="007626A7" w:rsidRPr="00A75D32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E4D03A" w14:textId="77777777" w:rsidR="007626A7" w:rsidRPr="00A75D32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14F6DE" w14:textId="77777777" w:rsidR="007626A7" w:rsidRPr="00A75D32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D32" w:rsidRPr="00C821EE" w14:paraId="09112940" w14:textId="77777777" w:rsidTr="00C801B1">
        <w:tc>
          <w:tcPr>
            <w:tcW w:w="4405" w:type="dxa"/>
            <w:gridSpan w:val="5"/>
          </w:tcPr>
          <w:p w14:paraId="6ACEBD7B" w14:textId="77777777" w:rsidR="00A75D32" w:rsidRPr="00A75D32" w:rsidRDefault="00A75D32" w:rsidP="00A75D3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5D32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990" w:type="dxa"/>
          </w:tcPr>
          <w:p w14:paraId="1847F87E" w14:textId="6353BF75" w:rsidR="00A75D32" w:rsidRPr="00A75D32" w:rsidRDefault="00A75D32" w:rsidP="00A7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75D32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356" w:type="dxa"/>
            <w:gridSpan w:val="3"/>
          </w:tcPr>
          <w:p w14:paraId="1C14C754" w14:textId="77777777" w:rsidR="00A75D32" w:rsidRPr="00A75D32" w:rsidRDefault="00A75D32" w:rsidP="00A7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42F94EA" w14:textId="5C8CBAC2" w:rsidR="00A75D32" w:rsidRPr="00A75D32" w:rsidRDefault="00A75D32" w:rsidP="00A7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75D3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1070C614" w14:textId="77777777" w:rsidR="00A75D32" w:rsidRPr="00A75D32" w:rsidRDefault="00A75D32" w:rsidP="00A7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6BA46A" w14:textId="3CBDA66E" w:rsidR="00A75D32" w:rsidRPr="00A75D32" w:rsidRDefault="00A75D32" w:rsidP="00A7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75D32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298F445C" w14:textId="77777777" w:rsidR="00A75D32" w:rsidRPr="00A75D32" w:rsidRDefault="00A75D32" w:rsidP="00A7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3E4CB1" w14:textId="71224B46" w:rsidR="00A75D32" w:rsidRPr="00A75D32" w:rsidRDefault="00A75D32" w:rsidP="00A7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75D32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A75D32" w:rsidRPr="00C821EE" w14:paraId="21748D31" w14:textId="77777777" w:rsidTr="00C801B1">
        <w:tc>
          <w:tcPr>
            <w:tcW w:w="4405" w:type="dxa"/>
            <w:gridSpan w:val="5"/>
          </w:tcPr>
          <w:p w14:paraId="726834F8" w14:textId="77777777" w:rsidR="00A75D32" w:rsidRPr="00A75D32" w:rsidRDefault="00A75D32" w:rsidP="00A75D3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5D32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  <w:r w:rsidRPr="00A75D3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C4FB31" w14:textId="1EE4E4F7" w:rsidR="00A75D32" w:rsidRPr="00A75D32" w:rsidRDefault="00A75D32" w:rsidP="00A7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75D3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56" w:type="dxa"/>
            <w:gridSpan w:val="3"/>
          </w:tcPr>
          <w:p w14:paraId="79E54C42" w14:textId="77777777" w:rsidR="00A75D32" w:rsidRPr="00A75D32" w:rsidRDefault="00A75D32" w:rsidP="00A7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CAB686D" w14:textId="0AC3BD3A" w:rsidR="00A75D32" w:rsidRPr="00A75D32" w:rsidRDefault="00A75D32" w:rsidP="00A7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75D3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6D1FF88" w14:textId="77777777" w:rsidR="00A75D32" w:rsidRPr="00A75D32" w:rsidRDefault="00A75D32" w:rsidP="00A7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44C778" w14:textId="52A68D65" w:rsidR="00A75D32" w:rsidRPr="00A75D32" w:rsidRDefault="00A75D32" w:rsidP="00A7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75D3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6A50FE1" w14:textId="77777777" w:rsidR="00A75D32" w:rsidRPr="00A75D32" w:rsidRDefault="00A75D32" w:rsidP="00A7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5ED095" w14:textId="094DE730" w:rsidR="00A75D32" w:rsidRPr="00A75D32" w:rsidRDefault="00A75D32" w:rsidP="00A7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75D3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75D32" w:rsidRPr="00C821EE" w14:paraId="6D224474" w14:textId="77777777" w:rsidTr="00C801B1">
        <w:tc>
          <w:tcPr>
            <w:tcW w:w="4405" w:type="dxa"/>
            <w:gridSpan w:val="5"/>
          </w:tcPr>
          <w:p w14:paraId="0F5958F6" w14:textId="77777777" w:rsidR="00A75D32" w:rsidRPr="00A75D32" w:rsidRDefault="00A75D32" w:rsidP="00A7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B685C5" w14:textId="4E309C11" w:rsidR="00A75D32" w:rsidRPr="00A75D32" w:rsidRDefault="00A75D32" w:rsidP="00A7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32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356" w:type="dxa"/>
            <w:gridSpan w:val="3"/>
          </w:tcPr>
          <w:p w14:paraId="0236BD72" w14:textId="77777777" w:rsidR="00A75D32" w:rsidRPr="00A75D32" w:rsidRDefault="00A75D32" w:rsidP="00A7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0E8107" w14:textId="18F75A06" w:rsidR="00A75D32" w:rsidRPr="00A75D32" w:rsidRDefault="00A75D32" w:rsidP="00A7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32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0C78AF62" w14:textId="77777777" w:rsidR="00A75D32" w:rsidRPr="00A75D32" w:rsidRDefault="00A75D32" w:rsidP="00A7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ECF1CD" w14:textId="5A8B47D0" w:rsidR="00A75D32" w:rsidRPr="00A75D32" w:rsidRDefault="00A75D32" w:rsidP="00A7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32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7904FA52" w14:textId="77777777" w:rsidR="00A75D32" w:rsidRPr="00A75D32" w:rsidRDefault="00A75D32" w:rsidP="00A7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042592" w14:textId="11CBA09A" w:rsidR="00A75D32" w:rsidRPr="00A75D32" w:rsidRDefault="00A75D32" w:rsidP="00A7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D32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</w:tr>
      <w:tr w:rsidR="007626A7" w:rsidRPr="00C664CA" w14:paraId="27ECB334" w14:textId="77777777" w:rsidTr="00C801B1">
        <w:tc>
          <w:tcPr>
            <w:tcW w:w="2155" w:type="dxa"/>
            <w:gridSpan w:val="2"/>
          </w:tcPr>
          <w:p w14:paraId="3AF68684" w14:textId="0C610FDB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E93374B" w14:textId="77777777" w:rsidR="007626A7" w:rsidRPr="00C664CA" w:rsidRDefault="007626A7" w:rsidP="007626A7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CFAB6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dxa"/>
            <w:gridSpan w:val="3"/>
          </w:tcPr>
          <w:p w14:paraId="3CEAD004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73AF043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006C4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B07189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005090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1F7C34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26A7" w:rsidRPr="00C664CA" w14:paraId="061EC7B7" w14:textId="77777777" w:rsidTr="00C801B1">
        <w:tc>
          <w:tcPr>
            <w:tcW w:w="2155" w:type="dxa"/>
            <w:gridSpan w:val="2"/>
          </w:tcPr>
          <w:p w14:paraId="51234527" w14:textId="02AA0EAB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250" w:type="dxa"/>
            <w:gridSpan w:val="3"/>
          </w:tcPr>
          <w:p w14:paraId="5120B6DE" w14:textId="77777777" w:rsidR="007626A7" w:rsidRPr="00C664CA" w:rsidRDefault="007626A7" w:rsidP="007626A7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144A59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dxa"/>
            <w:gridSpan w:val="3"/>
          </w:tcPr>
          <w:p w14:paraId="78752127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085D9DE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3E77F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D4E8C6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2D484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CF8498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26A7" w:rsidRPr="00C664CA" w14:paraId="121FC1D1" w14:textId="77777777" w:rsidTr="00C801B1">
        <w:tc>
          <w:tcPr>
            <w:tcW w:w="2155" w:type="dxa"/>
            <w:gridSpan w:val="2"/>
          </w:tcPr>
          <w:p w14:paraId="3EA3A357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  <w:gridSpan w:val="3"/>
          </w:tcPr>
          <w:p w14:paraId="26BE0518" w14:textId="77777777" w:rsidR="007626A7" w:rsidRPr="00C664CA" w:rsidRDefault="007626A7" w:rsidP="007626A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90" w:type="dxa"/>
          </w:tcPr>
          <w:p w14:paraId="62D61DF1" w14:textId="33E615B2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356" w:type="dxa"/>
            <w:gridSpan w:val="3"/>
          </w:tcPr>
          <w:p w14:paraId="4B47978B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48D860B" w14:textId="76EF08B6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45BFF9B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69AC36" w14:textId="3B0385D2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7900515B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3E03AD" w14:textId="31BCEDAE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7626A7" w:rsidRPr="00C664CA" w14:paraId="0505F1BE" w14:textId="77777777" w:rsidTr="00C801B1">
        <w:tc>
          <w:tcPr>
            <w:tcW w:w="2155" w:type="dxa"/>
            <w:gridSpan w:val="2"/>
          </w:tcPr>
          <w:p w14:paraId="675B2AB7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ค่าเช่ารับ</w:t>
            </w:r>
          </w:p>
        </w:tc>
        <w:tc>
          <w:tcPr>
            <w:tcW w:w="2250" w:type="dxa"/>
            <w:gridSpan w:val="3"/>
          </w:tcPr>
          <w:p w14:paraId="2F82ACBC" w14:textId="77777777" w:rsidR="007626A7" w:rsidRPr="00C664CA" w:rsidRDefault="007626A7" w:rsidP="007626A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90" w:type="dxa"/>
          </w:tcPr>
          <w:p w14:paraId="4329849C" w14:textId="1CDB1E5D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56" w:type="dxa"/>
            <w:gridSpan w:val="3"/>
          </w:tcPr>
          <w:p w14:paraId="2AD1261F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4B037BF" w14:textId="438BEA5E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75774F9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2F6573" w14:textId="359CF992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53C352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78F2C3" w14:textId="189F0A31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26A7" w:rsidRPr="00C664CA" w14:paraId="2AF7E570" w14:textId="77777777" w:rsidTr="00C801B1">
        <w:tc>
          <w:tcPr>
            <w:tcW w:w="2155" w:type="dxa"/>
            <w:gridSpan w:val="2"/>
          </w:tcPr>
          <w:p w14:paraId="5017C3C4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ธรรมเนียมใน</w:t>
            </w:r>
          </w:p>
          <w:p w14:paraId="3ABE0374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  <w:gridSpan w:val="3"/>
          </w:tcPr>
          <w:p w14:paraId="26975D66" w14:textId="77777777" w:rsidR="007626A7" w:rsidRPr="00C664CA" w:rsidRDefault="007626A7" w:rsidP="007626A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17E6C6E2" w14:textId="77777777" w:rsidR="007626A7" w:rsidRPr="00C664CA" w:rsidRDefault="007626A7" w:rsidP="007626A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90" w:type="dxa"/>
          </w:tcPr>
          <w:p w14:paraId="3AC15780" w14:textId="77777777" w:rsidR="007626A7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3467EB0" w14:textId="7C1DD2FE" w:rsidR="007626A7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356" w:type="dxa"/>
            <w:gridSpan w:val="3"/>
          </w:tcPr>
          <w:p w14:paraId="0276FAE9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CE47629" w14:textId="77777777" w:rsidR="007626A7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1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8B1683A" w14:textId="4395E700" w:rsidR="007626A7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8F86C50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8B52C8" w14:textId="77777777" w:rsidR="007626A7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618E3C0" w14:textId="3EC6227F" w:rsidR="007626A7" w:rsidRDefault="0027308B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3E616E4" w14:textId="77777777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97DC8C" w14:textId="77777777" w:rsidR="007626A7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AEC6C00" w14:textId="70F4AE6A" w:rsidR="007626A7" w:rsidRPr="00C664CA" w:rsidRDefault="007626A7" w:rsidP="0076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</w:tbl>
    <w:p w14:paraId="2A82CC03" w14:textId="77777777" w:rsidR="000E0BC7" w:rsidRDefault="000E0BC7" w:rsidP="00243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D6F70AA" w14:textId="1C3AFF51" w:rsidR="00030124" w:rsidRPr="00243D1C" w:rsidRDefault="00030124" w:rsidP="0032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43D1C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Pr="00243D1C">
        <w:rPr>
          <w:rFonts w:ascii="Angsana New" w:hAnsi="Angsana New"/>
          <w:sz w:val="30"/>
          <w:szCs w:val="30"/>
        </w:rPr>
        <w:t xml:space="preserve">31 </w:t>
      </w:r>
      <w:r w:rsidRPr="00243D1C">
        <w:rPr>
          <w:rFonts w:ascii="Angsana New" w:hAnsi="Angsana New"/>
          <w:sz w:val="30"/>
          <w:szCs w:val="30"/>
          <w:cs/>
        </w:rPr>
        <w:t>ธันวาคม</w:t>
      </w:r>
      <w:r w:rsidR="00C01091" w:rsidRPr="00243D1C">
        <w:rPr>
          <w:rFonts w:ascii="Angsana New" w:hAnsi="Angsana New"/>
          <w:sz w:val="30"/>
          <w:szCs w:val="30"/>
        </w:rPr>
        <w:t xml:space="preserve"> </w:t>
      </w:r>
      <w:r w:rsidRPr="00243D1C">
        <w:rPr>
          <w:rFonts w:ascii="Angsana New" w:hAnsi="Angsana New"/>
          <w:sz w:val="30"/>
          <w:szCs w:val="30"/>
          <w:cs/>
        </w:rPr>
        <w:t>มีดังนี้</w:t>
      </w:r>
    </w:p>
    <w:p w14:paraId="5741F6EF" w14:textId="77777777" w:rsidR="00030124" w:rsidRPr="00A4539F" w:rsidRDefault="00030124" w:rsidP="002F2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4"/>
          <w:szCs w:val="14"/>
        </w:rPr>
      </w:pPr>
    </w:p>
    <w:tbl>
      <w:tblPr>
        <w:tblW w:w="9180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030124" w:rsidRPr="00C664CA" w14:paraId="1F9C5A55" w14:textId="77777777" w:rsidTr="00243D1C">
        <w:tc>
          <w:tcPr>
            <w:tcW w:w="4410" w:type="dxa"/>
          </w:tcPr>
          <w:p w14:paraId="18AB0C1D" w14:textId="77777777" w:rsidR="00030124" w:rsidRPr="00C664CA" w:rsidRDefault="00030124" w:rsidP="002F2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74FC6D7A" w14:textId="77777777" w:rsidR="00030124" w:rsidRPr="00C664CA" w:rsidRDefault="00030124" w:rsidP="002F2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664C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300E353" w14:textId="77777777" w:rsidR="00030124" w:rsidRPr="00C664CA" w:rsidRDefault="00030124" w:rsidP="002F2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41DA053" w14:textId="77777777" w:rsidR="00030124" w:rsidRPr="00C664CA" w:rsidRDefault="00030124" w:rsidP="002F2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664C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43D1C" w:rsidRPr="00C664CA" w14:paraId="7D1C5CA9" w14:textId="77777777" w:rsidTr="00243D1C">
        <w:tc>
          <w:tcPr>
            <w:tcW w:w="4410" w:type="dxa"/>
          </w:tcPr>
          <w:p w14:paraId="4C4241F9" w14:textId="77777777" w:rsidR="00243D1C" w:rsidRPr="00C664CA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4E9D828" w14:textId="4E3A7FDD" w:rsidR="00243D1C" w:rsidRPr="00C664CA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A16432F" w14:textId="77777777" w:rsidR="00243D1C" w:rsidRPr="00C664CA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1C34F3" w14:textId="2951174B" w:rsidR="00243D1C" w:rsidRPr="00C664CA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C27FDB4" w14:textId="77777777" w:rsidR="00243D1C" w:rsidRPr="00C664CA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53CE1C5" w14:textId="78D021FD" w:rsidR="00243D1C" w:rsidRPr="00C664CA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BAE2B65" w14:textId="77777777" w:rsidR="00243D1C" w:rsidRPr="00C664CA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C37998" w14:textId="2AD45ABC" w:rsidR="00243D1C" w:rsidRPr="00C664CA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01091" w:rsidRPr="00C664CA" w14:paraId="20FCE694" w14:textId="77777777" w:rsidTr="00243D1C">
        <w:tc>
          <w:tcPr>
            <w:tcW w:w="4410" w:type="dxa"/>
          </w:tcPr>
          <w:p w14:paraId="441BB22F" w14:textId="77777777" w:rsidR="00C01091" w:rsidRPr="00C664CA" w:rsidRDefault="00C01091" w:rsidP="00C0109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58F9966" w14:textId="77777777" w:rsidR="00C01091" w:rsidRPr="00C664CA" w:rsidRDefault="00C01091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5819" w:rsidRPr="00C664CA" w14:paraId="1BCABD2E" w14:textId="77777777" w:rsidTr="00243D1C">
        <w:tc>
          <w:tcPr>
            <w:tcW w:w="4410" w:type="dxa"/>
          </w:tcPr>
          <w:p w14:paraId="21266D72" w14:textId="77777777" w:rsidR="00235819" w:rsidRPr="00C664CA" w:rsidRDefault="00235819" w:rsidP="00C0109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770" w:type="dxa"/>
            <w:gridSpan w:val="7"/>
          </w:tcPr>
          <w:p w14:paraId="5A41724C" w14:textId="77777777" w:rsidR="00235819" w:rsidRPr="00C664CA" w:rsidRDefault="00235819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43D1C" w:rsidRPr="00C664CA" w14:paraId="03F36B98" w14:textId="77777777" w:rsidTr="00243D1C">
        <w:tc>
          <w:tcPr>
            <w:tcW w:w="4410" w:type="dxa"/>
          </w:tcPr>
          <w:p w14:paraId="4BC852F2" w14:textId="77777777" w:rsidR="00243D1C" w:rsidRPr="00BF1E3D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E3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F22E175" w14:textId="0E8904FF" w:rsidR="00243D1C" w:rsidRPr="002A4EB0" w:rsidRDefault="00AC4B3A" w:rsidP="00243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3033A6" w14:textId="77777777" w:rsidR="00243D1C" w:rsidRPr="002A4EB0" w:rsidRDefault="00243D1C" w:rsidP="00243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3A4198" w14:textId="01236E03" w:rsidR="00243D1C" w:rsidRPr="002A4EB0" w:rsidRDefault="00243D1C" w:rsidP="00243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F33956" w14:textId="77777777" w:rsidR="00243D1C" w:rsidRPr="00456226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EB7F45" w14:textId="21A1B421" w:rsidR="00243D1C" w:rsidRPr="00456226" w:rsidRDefault="00AC4B3A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26,880</w:t>
            </w:r>
          </w:p>
        </w:tc>
        <w:tc>
          <w:tcPr>
            <w:tcW w:w="270" w:type="dxa"/>
          </w:tcPr>
          <w:p w14:paraId="577E4A9D" w14:textId="77777777" w:rsidR="00243D1C" w:rsidRPr="00456226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014CFE" w14:textId="3D4CACB2" w:rsidR="00243D1C" w:rsidRPr="00456226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56226">
              <w:rPr>
                <w:rFonts w:ascii="Angsana New" w:hAnsi="Angsana New"/>
                <w:sz w:val="30"/>
                <w:szCs w:val="30"/>
              </w:rPr>
              <w:t>27,391</w:t>
            </w:r>
          </w:p>
        </w:tc>
      </w:tr>
      <w:tr w:rsidR="00243D1C" w:rsidRPr="00C664CA" w14:paraId="5D1BAB9D" w14:textId="77777777" w:rsidTr="00243D1C">
        <w:tc>
          <w:tcPr>
            <w:tcW w:w="4410" w:type="dxa"/>
          </w:tcPr>
          <w:p w14:paraId="2C7345FD" w14:textId="77777777" w:rsidR="00243D1C" w:rsidRPr="00335CCC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CCC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5D50D559" w14:textId="19C0059B" w:rsidR="00243D1C" w:rsidRPr="00456226" w:rsidRDefault="00AC4B3A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01159A64" w14:textId="77777777" w:rsidR="00243D1C" w:rsidRPr="00456226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D0A6C0" w14:textId="7F83D024" w:rsidR="00243D1C" w:rsidRPr="002A4EB0" w:rsidRDefault="00243D1C" w:rsidP="0052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270" w:type="dxa"/>
          </w:tcPr>
          <w:p w14:paraId="4399E4F9" w14:textId="77777777" w:rsidR="00243D1C" w:rsidRPr="00456226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F205E8" w14:textId="3F50BA5F" w:rsidR="00243D1C" w:rsidRPr="002A4EB0" w:rsidRDefault="00AC4B3A" w:rsidP="00243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D93E31" w14:textId="77777777" w:rsidR="00243D1C" w:rsidRPr="002A4EB0" w:rsidRDefault="00243D1C" w:rsidP="00243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33BE62" w14:textId="672459CF" w:rsidR="00243D1C" w:rsidRPr="002A4EB0" w:rsidRDefault="00243D1C" w:rsidP="00243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3D1C" w:rsidRPr="00C664CA" w14:paraId="7B91C9D3" w14:textId="77777777" w:rsidTr="00243D1C">
        <w:tc>
          <w:tcPr>
            <w:tcW w:w="4410" w:type="dxa"/>
          </w:tcPr>
          <w:p w14:paraId="0993832D" w14:textId="77777777" w:rsidR="00243D1C" w:rsidRPr="00335CCC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CCC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1C005A" w14:textId="31C02987" w:rsidR="00243D1C" w:rsidRPr="00C664CA" w:rsidRDefault="00AC4B3A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4,424</w:t>
            </w:r>
          </w:p>
        </w:tc>
        <w:tc>
          <w:tcPr>
            <w:tcW w:w="270" w:type="dxa"/>
          </w:tcPr>
          <w:p w14:paraId="7C4686EF" w14:textId="77777777" w:rsidR="00243D1C" w:rsidRPr="00C664CA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B383F9" w14:textId="4B20397C" w:rsidR="00243D1C" w:rsidRPr="00C664CA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4,408</w:t>
            </w:r>
          </w:p>
        </w:tc>
        <w:tc>
          <w:tcPr>
            <w:tcW w:w="270" w:type="dxa"/>
          </w:tcPr>
          <w:p w14:paraId="59DAB8C1" w14:textId="77777777" w:rsidR="00243D1C" w:rsidRPr="00C664CA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EEA106" w14:textId="07B8FE7A" w:rsidR="00243D1C" w:rsidRPr="00C664CA" w:rsidRDefault="00AC4B3A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4,424</w:t>
            </w:r>
          </w:p>
        </w:tc>
        <w:tc>
          <w:tcPr>
            <w:tcW w:w="270" w:type="dxa"/>
          </w:tcPr>
          <w:p w14:paraId="7BA44602" w14:textId="77777777" w:rsidR="00243D1C" w:rsidRPr="00C664CA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1EAAF8" w14:textId="37A75AAA" w:rsidR="00243D1C" w:rsidRPr="00C664CA" w:rsidRDefault="00243D1C" w:rsidP="0052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4,408</w:t>
            </w:r>
          </w:p>
        </w:tc>
      </w:tr>
      <w:tr w:rsidR="00243D1C" w:rsidRPr="00C664CA" w14:paraId="1C1BC4F2" w14:textId="77777777" w:rsidTr="00243D1C">
        <w:tc>
          <w:tcPr>
            <w:tcW w:w="4410" w:type="dxa"/>
          </w:tcPr>
          <w:p w14:paraId="22F8ACC6" w14:textId="77777777" w:rsidR="00243D1C" w:rsidRPr="00C664CA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08EAFE" w14:textId="5F7A81C6" w:rsidR="00243D1C" w:rsidRPr="00C664CA" w:rsidRDefault="00AC4B3A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4,445</w:t>
            </w:r>
          </w:p>
        </w:tc>
        <w:tc>
          <w:tcPr>
            <w:tcW w:w="270" w:type="dxa"/>
          </w:tcPr>
          <w:p w14:paraId="262BDB8E" w14:textId="77777777" w:rsidR="00243D1C" w:rsidRPr="00C664CA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92A2C9" w14:textId="6FEA6F21" w:rsidR="00243D1C" w:rsidRPr="00C664CA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4,634</w:t>
            </w:r>
          </w:p>
        </w:tc>
        <w:tc>
          <w:tcPr>
            <w:tcW w:w="270" w:type="dxa"/>
          </w:tcPr>
          <w:p w14:paraId="437BEECF" w14:textId="77777777" w:rsidR="00243D1C" w:rsidRPr="00C664CA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85435C" w14:textId="085B16EF" w:rsidR="00243D1C" w:rsidRPr="00C664CA" w:rsidRDefault="00AC4B3A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31,304</w:t>
            </w:r>
          </w:p>
        </w:tc>
        <w:tc>
          <w:tcPr>
            <w:tcW w:w="270" w:type="dxa"/>
          </w:tcPr>
          <w:p w14:paraId="0775D0D4" w14:textId="77777777" w:rsidR="00243D1C" w:rsidRPr="00C664CA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D91587" w14:textId="0D6A9992" w:rsidR="00243D1C" w:rsidRPr="00C664CA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31,799</w:t>
            </w:r>
          </w:p>
        </w:tc>
      </w:tr>
      <w:tr w:rsidR="00243D1C" w:rsidRPr="00C664CA" w14:paraId="49DA5D2A" w14:textId="77777777" w:rsidTr="00243D1C">
        <w:tc>
          <w:tcPr>
            <w:tcW w:w="4410" w:type="dxa"/>
          </w:tcPr>
          <w:p w14:paraId="1B46A69D" w14:textId="3986F619" w:rsidR="00243D1C" w:rsidRPr="00A4539F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14"/>
                <w:szCs w:val="14"/>
                <w:cs/>
              </w:rPr>
            </w:pPr>
            <w:r w:rsidRPr="00A4539F">
              <w:rPr>
                <w:sz w:val="14"/>
                <w:szCs w:val="14"/>
              </w:rPr>
              <w:br w:type="page"/>
            </w:r>
          </w:p>
        </w:tc>
        <w:tc>
          <w:tcPr>
            <w:tcW w:w="2250" w:type="dxa"/>
            <w:gridSpan w:val="3"/>
          </w:tcPr>
          <w:p w14:paraId="0072A763" w14:textId="77777777" w:rsidR="00243D1C" w:rsidRPr="00A4539F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498C25FB" w14:textId="77777777" w:rsidR="00243D1C" w:rsidRPr="00A4539F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14"/>
                <w:szCs w:val="14"/>
              </w:rPr>
            </w:pPr>
          </w:p>
        </w:tc>
        <w:tc>
          <w:tcPr>
            <w:tcW w:w="2250" w:type="dxa"/>
            <w:gridSpan w:val="3"/>
          </w:tcPr>
          <w:p w14:paraId="2099DDB0" w14:textId="77777777" w:rsidR="00243D1C" w:rsidRPr="00A4539F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14"/>
                <w:szCs w:val="14"/>
              </w:rPr>
            </w:pPr>
          </w:p>
        </w:tc>
      </w:tr>
      <w:tr w:rsidR="000C444C" w:rsidRPr="00C664CA" w14:paraId="7DB2700F" w14:textId="77777777" w:rsidTr="00243D1C">
        <w:tc>
          <w:tcPr>
            <w:tcW w:w="4410" w:type="dxa"/>
          </w:tcPr>
          <w:p w14:paraId="2D0F1B84" w14:textId="099BE8B0" w:rsidR="000C444C" w:rsidRDefault="000C444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250" w:type="dxa"/>
            <w:gridSpan w:val="3"/>
          </w:tcPr>
          <w:p w14:paraId="379F6E05" w14:textId="77777777" w:rsidR="000C444C" w:rsidRPr="00C664CA" w:rsidRDefault="000C444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4C9233" w14:textId="77777777" w:rsidR="000C444C" w:rsidRPr="00C664CA" w:rsidRDefault="000C444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691AD4E" w14:textId="77777777" w:rsidR="000C444C" w:rsidRPr="00C664CA" w:rsidRDefault="000C444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43D1C" w:rsidRPr="004751D4" w14:paraId="2D406130" w14:textId="77777777" w:rsidTr="00243D1C">
        <w:tc>
          <w:tcPr>
            <w:tcW w:w="4410" w:type="dxa"/>
          </w:tcPr>
          <w:p w14:paraId="5934DEE3" w14:textId="77777777" w:rsidR="00243D1C" w:rsidRPr="009D64E9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64E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C578101" w14:textId="52E6B818" w:rsidR="00243D1C" w:rsidRPr="002A4EB0" w:rsidRDefault="009D77DE" w:rsidP="00243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FCFBB3" w14:textId="77777777" w:rsidR="00243D1C" w:rsidRPr="002A4EB0" w:rsidRDefault="00243D1C" w:rsidP="00243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50D0ED" w14:textId="0EDC5B3C" w:rsidR="00243D1C" w:rsidRPr="002A4EB0" w:rsidRDefault="00243D1C" w:rsidP="00243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6BF834" w14:textId="77777777" w:rsidR="00243D1C" w:rsidRPr="009D64E9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DB025" w14:textId="09169C3A" w:rsidR="00243D1C" w:rsidRPr="009D64E9" w:rsidRDefault="009D77DE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38,569</w:t>
            </w:r>
          </w:p>
        </w:tc>
        <w:tc>
          <w:tcPr>
            <w:tcW w:w="270" w:type="dxa"/>
          </w:tcPr>
          <w:p w14:paraId="68FB3954" w14:textId="77777777" w:rsidR="00243D1C" w:rsidRPr="009D64E9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D34D12" w14:textId="052ADDDF" w:rsidR="00243D1C" w:rsidRPr="009D64E9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49,177</w:t>
            </w:r>
          </w:p>
        </w:tc>
      </w:tr>
      <w:tr w:rsidR="00243D1C" w:rsidRPr="004751D4" w14:paraId="4E55939E" w14:textId="77777777" w:rsidTr="00243D1C">
        <w:tc>
          <w:tcPr>
            <w:tcW w:w="4410" w:type="dxa"/>
          </w:tcPr>
          <w:p w14:paraId="19DD4A61" w14:textId="77777777" w:rsidR="00243D1C" w:rsidRPr="009D64E9" w:rsidRDefault="00243D1C" w:rsidP="00243D1C">
            <w:pPr>
              <w:tabs>
                <w:tab w:val="left" w:pos="34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64E9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597B19D8" w14:textId="67EF5D6C" w:rsidR="00243D1C" w:rsidRPr="009D64E9" w:rsidRDefault="00980BD8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8,246</w:t>
            </w:r>
          </w:p>
        </w:tc>
        <w:tc>
          <w:tcPr>
            <w:tcW w:w="270" w:type="dxa"/>
          </w:tcPr>
          <w:p w14:paraId="629B4C8F" w14:textId="77777777" w:rsidR="00243D1C" w:rsidRPr="009D64E9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D4E2A9" w14:textId="68F574A9" w:rsidR="00243D1C" w:rsidRPr="009D64E9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6,977</w:t>
            </w:r>
          </w:p>
        </w:tc>
        <w:tc>
          <w:tcPr>
            <w:tcW w:w="270" w:type="dxa"/>
          </w:tcPr>
          <w:p w14:paraId="54086FFE" w14:textId="77777777" w:rsidR="00243D1C" w:rsidRPr="009D64E9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BD5430" w14:textId="7230AF17" w:rsidR="00243D1C" w:rsidRPr="004751D4" w:rsidRDefault="009D77DE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3,386</w:t>
            </w:r>
          </w:p>
        </w:tc>
        <w:tc>
          <w:tcPr>
            <w:tcW w:w="270" w:type="dxa"/>
          </w:tcPr>
          <w:p w14:paraId="1453AB61" w14:textId="77777777" w:rsidR="00243D1C" w:rsidRPr="009D64E9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E257F7" w14:textId="6AEE2F07" w:rsidR="00243D1C" w:rsidRPr="004751D4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7"/>
              <w:rPr>
                <w:rFonts w:ascii="Angsana New" w:hAnsi="Angsana New"/>
                <w:sz w:val="30"/>
                <w:szCs w:val="30"/>
                <w:cs/>
              </w:rPr>
            </w:pPr>
            <w:r w:rsidRPr="004751D4">
              <w:rPr>
                <w:rFonts w:ascii="Angsana New" w:hAnsi="Angsana New"/>
                <w:sz w:val="30"/>
                <w:szCs w:val="30"/>
              </w:rPr>
              <w:t>3,210</w:t>
            </w:r>
          </w:p>
        </w:tc>
      </w:tr>
      <w:tr w:rsidR="00243D1C" w:rsidRPr="009D64E9" w14:paraId="50AE69D6" w14:textId="77777777" w:rsidTr="00243D1C">
        <w:tc>
          <w:tcPr>
            <w:tcW w:w="4410" w:type="dxa"/>
          </w:tcPr>
          <w:p w14:paraId="440CFC06" w14:textId="77777777" w:rsidR="00243D1C" w:rsidRPr="009D64E9" w:rsidRDefault="00243D1C" w:rsidP="00243D1C">
            <w:pPr>
              <w:tabs>
                <w:tab w:val="left" w:pos="3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64E9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412D5409" w14:textId="1ADD97BC" w:rsidR="00243D1C" w:rsidRPr="009D64E9" w:rsidRDefault="00980BD8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270" w:type="dxa"/>
          </w:tcPr>
          <w:p w14:paraId="02FDBFA8" w14:textId="77777777" w:rsidR="00243D1C" w:rsidRPr="009D64E9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AE3019" w14:textId="517C343F" w:rsidR="00243D1C" w:rsidRPr="009D64E9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44782565" w14:textId="77777777" w:rsidR="00243D1C" w:rsidRPr="009D64E9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3F7D44" w14:textId="50B9E81C" w:rsidR="00243D1C" w:rsidRPr="004751D4" w:rsidRDefault="009D77DE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EB570EC" w14:textId="77777777" w:rsidR="00243D1C" w:rsidRPr="009D64E9" w:rsidRDefault="00243D1C" w:rsidP="0024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B9D1B3" w14:textId="60B3D74F" w:rsidR="00243D1C" w:rsidRPr="002A4EB0" w:rsidRDefault="00243D1C" w:rsidP="0052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7"/>
              <w:rPr>
                <w:rFonts w:ascii="Angsana New" w:hAnsi="Angsana New"/>
                <w:sz w:val="28"/>
                <w:szCs w:val="28"/>
              </w:rPr>
            </w:pPr>
            <w:r w:rsidRPr="004751D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23F79" w:rsidRPr="00C664CA" w14:paraId="6A36A8BA" w14:textId="77777777" w:rsidTr="00243D1C">
        <w:tc>
          <w:tcPr>
            <w:tcW w:w="4410" w:type="dxa"/>
          </w:tcPr>
          <w:p w14:paraId="4E1F1E38" w14:textId="77777777" w:rsidR="00523F79" w:rsidRPr="00C664CA" w:rsidRDefault="00523F79" w:rsidP="00523F79">
            <w:pPr>
              <w:tabs>
                <w:tab w:val="left" w:pos="34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D73545" w14:textId="78F5D9AD" w:rsidR="00523F79" w:rsidRPr="004751D4" w:rsidRDefault="00980BD8" w:rsidP="0052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8,731</w:t>
            </w:r>
          </w:p>
        </w:tc>
        <w:tc>
          <w:tcPr>
            <w:tcW w:w="270" w:type="dxa"/>
          </w:tcPr>
          <w:p w14:paraId="4D235342" w14:textId="77777777" w:rsidR="00523F79" w:rsidRPr="004751D4" w:rsidRDefault="00523F79" w:rsidP="0052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3DF7D9" w14:textId="79F1C898" w:rsidR="00523F79" w:rsidRPr="004751D4" w:rsidRDefault="00523F79" w:rsidP="0052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1D4">
              <w:rPr>
                <w:rFonts w:ascii="Angsana New" w:hAnsi="Angsana New"/>
                <w:b/>
                <w:bCs/>
                <w:sz w:val="30"/>
                <w:szCs w:val="30"/>
              </w:rPr>
              <w:t>7,290</w:t>
            </w:r>
          </w:p>
        </w:tc>
        <w:tc>
          <w:tcPr>
            <w:tcW w:w="270" w:type="dxa"/>
          </w:tcPr>
          <w:p w14:paraId="675A16BF" w14:textId="77777777" w:rsidR="00523F79" w:rsidRPr="00C664CA" w:rsidRDefault="00523F79" w:rsidP="0052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279234" w14:textId="76329F4D" w:rsidR="00523F79" w:rsidRPr="004751D4" w:rsidRDefault="009D77DE" w:rsidP="0052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41,962</w:t>
            </w:r>
          </w:p>
        </w:tc>
        <w:tc>
          <w:tcPr>
            <w:tcW w:w="270" w:type="dxa"/>
          </w:tcPr>
          <w:p w14:paraId="37208F30" w14:textId="77777777" w:rsidR="00523F79" w:rsidRPr="00C664CA" w:rsidRDefault="00523F79" w:rsidP="0052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21E40C" w14:textId="08AEFEDB" w:rsidR="00523F79" w:rsidRPr="00C664CA" w:rsidRDefault="00523F79" w:rsidP="0052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4751D4">
              <w:rPr>
                <w:rFonts w:ascii="Angsana New" w:hAnsi="Angsana New"/>
                <w:b/>
                <w:bCs/>
                <w:sz w:val="30"/>
                <w:szCs w:val="30"/>
              </w:rPr>
              <w:t>52,394</w:t>
            </w:r>
          </w:p>
        </w:tc>
      </w:tr>
    </w:tbl>
    <w:p w14:paraId="4DF3D7E3" w14:textId="77777777" w:rsidR="008E3A4F" w:rsidRPr="00A4539F" w:rsidRDefault="008E3A4F" w:rsidP="002F2A9E">
      <w:pPr>
        <w:rPr>
          <w:rFonts w:ascii="Angsana New" w:hAnsi="Angsana New"/>
          <w:sz w:val="14"/>
          <w:szCs w:val="14"/>
        </w:rPr>
      </w:pPr>
    </w:p>
    <w:p w14:paraId="2DE97EA6" w14:textId="77777777" w:rsidR="00F07757" w:rsidRDefault="00F07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EAE0405" w14:textId="0F5E40D2" w:rsidR="0044698B" w:rsidRPr="00A51514" w:rsidRDefault="0044698B" w:rsidP="004469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contextualSpacing/>
        <w:jc w:val="both"/>
        <w:rPr>
          <w:rFonts w:ascii="Angsana New" w:hAnsi="Angsana New"/>
          <w:sz w:val="30"/>
          <w:szCs w:val="30"/>
        </w:rPr>
      </w:pPr>
      <w:r w:rsidRPr="00A675C5">
        <w:rPr>
          <w:rFonts w:ascii="Angsana New" w:hAnsi="Angsana New"/>
          <w:sz w:val="30"/>
          <w:szCs w:val="30"/>
          <w:cs/>
        </w:rPr>
        <w:lastRenderedPageBreak/>
        <w:t>รายการเคลื่อน</w:t>
      </w:r>
      <w:r>
        <w:rPr>
          <w:rFonts w:ascii="Angsana New" w:hAnsi="Angsana New"/>
          <w:sz w:val="30"/>
          <w:szCs w:val="30"/>
          <w:cs/>
        </w:rPr>
        <w:t>ไหวของเงินให้กู้ยืมแก่บริษัท</w:t>
      </w:r>
      <w:r>
        <w:rPr>
          <w:rFonts w:ascii="Angsana New" w:hAnsi="Angsana New" w:hint="cs"/>
          <w:sz w:val="30"/>
          <w:szCs w:val="30"/>
          <w:cs/>
          <w:lang w:eastAsia="ja-JP"/>
        </w:rPr>
        <w:t>ที่เกี่ยวข้องกัน</w:t>
      </w:r>
      <w:r w:rsidRPr="00A675C5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A675C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A5151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4DD0484" w14:textId="77777777" w:rsidR="0044698B" w:rsidRPr="00A4539F" w:rsidRDefault="0044698B" w:rsidP="004469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contextualSpacing/>
        <w:rPr>
          <w:rFonts w:ascii="Angsana New" w:hAnsi="Angsana New"/>
          <w:sz w:val="14"/>
          <w:szCs w:val="14"/>
        </w:rPr>
      </w:pPr>
    </w:p>
    <w:tbl>
      <w:tblPr>
        <w:tblW w:w="9180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70"/>
        <w:gridCol w:w="972"/>
        <w:gridCol w:w="270"/>
        <w:gridCol w:w="990"/>
        <w:gridCol w:w="270"/>
        <w:gridCol w:w="990"/>
      </w:tblGrid>
      <w:tr w:rsidR="0044698B" w:rsidRPr="00BE68CC" w14:paraId="00438739" w14:textId="77777777" w:rsidTr="002E455D">
        <w:tc>
          <w:tcPr>
            <w:tcW w:w="4410" w:type="dxa"/>
          </w:tcPr>
          <w:p w14:paraId="7E03077A" w14:textId="77777777" w:rsidR="0044698B" w:rsidRPr="00BE68CC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0" w:name="_Hlk14962937"/>
          </w:p>
        </w:tc>
        <w:tc>
          <w:tcPr>
            <w:tcW w:w="4770" w:type="dxa"/>
            <w:gridSpan w:val="7"/>
          </w:tcPr>
          <w:p w14:paraId="5542D71E" w14:textId="77777777" w:rsidR="0044698B" w:rsidRPr="00BE68CC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1A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4698B" w:rsidRPr="009566C2" w14:paraId="31B3B46B" w14:textId="77777777" w:rsidTr="002E455D">
        <w:tc>
          <w:tcPr>
            <w:tcW w:w="4410" w:type="dxa"/>
          </w:tcPr>
          <w:p w14:paraId="39A749B5" w14:textId="77777777" w:rsidR="0044698B" w:rsidRPr="00BE68CC" w:rsidRDefault="0044698B" w:rsidP="002E455D">
            <w:pPr>
              <w:tabs>
                <w:tab w:val="left" w:pos="34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61C380D7" w14:textId="77777777" w:rsidR="0044698B" w:rsidRPr="00201AAE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432A966" w14:textId="77777777" w:rsidR="0044698B" w:rsidRPr="000564C9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1AA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6997A1B" w14:textId="77777777" w:rsidR="0044698B" w:rsidRPr="000564C9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8EE45AA" w14:textId="77777777" w:rsidR="0044698B" w:rsidRPr="000564C9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7F334CB" w14:textId="77777777" w:rsidR="0044698B" w:rsidRPr="000564C9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3D25C4" w14:textId="77777777" w:rsidR="0044698B" w:rsidRPr="000564C9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CDE97C3" w14:textId="77777777" w:rsidR="0044698B" w:rsidRPr="000564C9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70D938" w14:textId="77777777" w:rsidR="0044698B" w:rsidRPr="00201AAE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E4A4130" w14:textId="77777777" w:rsidR="0044698B" w:rsidRPr="000564C9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A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1AAE">
              <w:rPr>
                <w:rFonts w:ascii="Angsana New" w:hAnsi="Angsana New"/>
                <w:sz w:val="30"/>
                <w:szCs w:val="30"/>
                <w:cs/>
              </w:rPr>
              <w:t>ธันวาค</w:t>
            </w:r>
            <w:r w:rsidR="00E4059A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</w:tr>
      <w:tr w:rsidR="0044698B" w:rsidRPr="009566C2" w14:paraId="2782F229" w14:textId="77777777" w:rsidTr="002E455D">
        <w:tc>
          <w:tcPr>
            <w:tcW w:w="4410" w:type="dxa"/>
          </w:tcPr>
          <w:p w14:paraId="561D2897" w14:textId="77777777" w:rsidR="0044698B" w:rsidRPr="00BE68CC" w:rsidRDefault="0044698B" w:rsidP="002E455D">
            <w:pPr>
              <w:tabs>
                <w:tab w:val="left" w:pos="34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37AAF9C7" w14:textId="5CC70609" w:rsidR="0044698B" w:rsidRPr="000564C9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353D27BA" w14:textId="77777777" w:rsidR="0044698B" w:rsidRPr="000564C9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629DBA6" w14:textId="77777777" w:rsidR="0044698B" w:rsidRPr="000564C9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4C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EDC10F3" w14:textId="77777777" w:rsidR="0044698B" w:rsidRPr="000564C9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83031C" w14:textId="77777777" w:rsidR="0044698B" w:rsidRPr="000564C9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4C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C1B11ED" w14:textId="77777777" w:rsidR="0044698B" w:rsidRPr="000564C9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8B9940" w14:textId="36E9C6DC" w:rsidR="0044698B" w:rsidRPr="000564C9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4698B" w:rsidRPr="009566C2" w14:paraId="2427FC1E" w14:textId="77777777" w:rsidTr="002E455D">
        <w:tc>
          <w:tcPr>
            <w:tcW w:w="4410" w:type="dxa"/>
          </w:tcPr>
          <w:p w14:paraId="6590D46D" w14:textId="77777777" w:rsidR="0044698B" w:rsidRPr="00BE68CC" w:rsidRDefault="0044698B" w:rsidP="002E455D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00324905" w14:textId="77777777" w:rsidR="0044698B" w:rsidRPr="009566C2" w:rsidRDefault="0044698B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08CB" w:rsidRPr="00EE464F" w14:paraId="1B5FD6FC" w14:textId="77777777" w:rsidTr="002E455D">
        <w:tc>
          <w:tcPr>
            <w:tcW w:w="4410" w:type="dxa"/>
          </w:tcPr>
          <w:p w14:paraId="2CFFC053" w14:textId="77777777" w:rsidR="00E008CB" w:rsidRPr="00FC21AB" w:rsidRDefault="00E008CB" w:rsidP="00E008CB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21A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</w:tcPr>
          <w:p w14:paraId="6A820591" w14:textId="77777777" w:rsidR="00E008CB" w:rsidRPr="0020069D" w:rsidRDefault="00E008CB" w:rsidP="00E00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191C8E94" w14:textId="77777777" w:rsidR="00E008CB" w:rsidRPr="0020069D" w:rsidRDefault="00E008CB" w:rsidP="00E00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79683C0" w14:textId="093D0E50" w:rsidR="00E008CB" w:rsidRPr="00335CCC" w:rsidRDefault="00E008CB" w:rsidP="00E00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496199" w14:textId="77777777" w:rsidR="00E008CB" w:rsidRPr="009566C2" w:rsidRDefault="00E008CB" w:rsidP="00E00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32065E" w14:textId="5A319D36" w:rsidR="00E008CB" w:rsidRPr="00335CCC" w:rsidRDefault="00E008CB" w:rsidP="00E00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2B318C" w14:textId="77777777" w:rsidR="00E008CB" w:rsidRPr="009566C2" w:rsidRDefault="00E008CB" w:rsidP="00E00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1882D3" w14:textId="69292173" w:rsidR="00E008CB" w:rsidRPr="009566C2" w:rsidRDefault="00E008CB" w:rsidP="00E00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E008CB" w:rsidRPr="00FF2134" w14:paraId="3D6D46AA" w14:textId="77777777" w:rsidTr="002E455D">
        <w:trPr>
          <w:trHeight w:val="119"/>
        </w:trPr>
        <w:tc>
          <w:tcPr>
            <w:tcW w:w="4410" w:type="dxa"/>
          </w:tcPr>
          <w:p w14:paraId="46C73E77" w14:textId="77777777" w:rsidR="00E008CB" w:rsidRPr="00BE68CC" w:rsidRDefault="00E008CB" w:rsidP="00E00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4B4288E" w14:textId="77777777" w:rsidR="00E008CB" w:rsidRPr="00FF2134" w:rsidRDefault="00E008CB" w:rsidP="00E00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6E84BACE" w14:textId="77777777" w:rsidR="00E008CB" w:rsidRPr="00FF2134" w:rsidRDefault="00E008CB" w:rsidP="00E00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4FF6E43" w14:textId="7B457ADD" w:rsidR="00E008CB" w:rsidRPr="00E008CB" w:rsidRDefault="00E008CB" w:rsidP="00E00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C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36033E" w14:textId="77777777" w:rsidR="00E008CB" w:rsidRPr="00FF2134" w:rsidRDefault="00E008CB" w:rsidP="00E00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272196" w14:textId="33875F7B" w:rsidR="00E008CB" w:rsidRPr="00E008CB" w:rsidRDefault="00E008CB" w:rsidP="00E00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C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405CF2" w14:textId="77777777" w:rsidR="00E008CB" w:rsidRPr="00FF2134" w:rsidRDefault="00E008CB" w:rsidP="00E00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13A8782" w14:textId="69F530F6" w:rsidR="00E008CB" w:rsidRPr="00FF2134" w:rsidRDefault="00E008CB" w:rsidP="00E00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</w:tr>
    </w:tbl>
    <w:p w14:paraId="243CC9B1" w14:textId="2E610A2F" w:rsidR="00976BAC" w:rsidRPr="000E0BC7" w:rsidRDefault="00976BAC" w:rsidP="00446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2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70"/>
        <w:gridCol w:w="972"/>
        <w:gridCol w:w="270"/>
        <w:gridCol w:w="1062"/>
        <w:gridCol w:w="270"/>
        <w:gridCol w:w="992"/>
      </w:tblGrid>
      <w:tr w:rsidR="0044698B" w:rsidRPr="00BE68CC" w14:paraId="43E9B67C" w14:textId="77777777" w:rsidTr="00273A72">
        <w:tc>
          <w:tcPr>
            <w:tcW w:w="4410" w:type="dxa"/>
          </w:tcPr>
          <w:p w14:paraId="1A09FB69" w14:textId="77777777" w:rsidR="0044698B" w:rsidRPr="00BE68CC" w:rsidRDefault="004B60E3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br w:type="page"/>
            </w:r>
            <w:r w:rsidR="0044698B">
              <w:br w:type="page"/>
            </w:r>
            <w:r w:rsidR="0044698B">
              <w:br w:type="page"/>
            </w:r>
            <w:r w:rsidR="0044698B">
              <w:br w:type="page"/>
            </w:r>
            <w:r w:rsidR="0044698B">
              <w:rPr>
                <w:rFonts w:ascii="Angsana New" w:hAnsi="Angsana New"/>
                <w:sz w:val="16"/>
                <w:szCs w:val="16"/>
              </w:rPr>
              <w:br w:type="page"/>
            </w:r>
            <w:r w:rsidR="0044698B">
              <w:rPr>
                <w:rFonts w:ascii="Angsana New" w:hAnsi="Angsana New"/>
                <w:sz w:val="16"/>
                <w:szCs w:val="16"/>
              </w:rPr>
              <w:br w:type="page"/>
            </w:r>
          </w:p>
        </w:tc>
        <w:tc>
          <w:tcPr>
            <w:tcW w:w="4844" w:type="dxa"/>
            <w:gridSpan w:val="7"/>
          </w:tcPr>
          <w:p w14:paraId="0BFEAAC3" w14:textId="77777777" w:rsidR="0044698B" w:rsidRPr="00BE68CC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1A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98B" w:rsidRPr="00201AAE" w14:paraId="0B14E625" w14:textId="77777777" w:rsidTr="00273A72">
        <w:tc>
          <w:tcPr>
            <w:tcW w:w="4410" w:type="dxa"/>
          </w:tcPr>
          <w:p w14:paraId="780A7CFF" w14:textId="77777777" w:rsidR="0044698B" w:rsidRPr="00BE68CC" w:rsidRDefault="0044698B" w:rsidP="002E455D">
            <w:pPr>
              <w:tabs>
                <w:tab w:val="left" w:pos="34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456A4D8E" w14:textId="77777777" w:rsidR="0044698B" w:rsidRPr="00201AAE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A2E1170" w14:textId="77777777" w:rsidR="0044698B" w:rsidRPr="00201AAE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1AA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45FA8C9" w14:textId="77777777" w:rsidR="0044698B" w:rsidRPr="00201AAE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14DB2294" w14:textId="77777777" w:rsidR="0044698B" w:rsidRPr="00201AAE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5CA4F79" w14:textId="77777777" w:rsidR="0044698B" w:rsidRPr="00201AAE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D57A847" w14:textId="77777777" w:rsidR="0044698B" w:rsidRPr="00201AAE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6DF8509" w14:textId="77777777" w:rsidR="0044698B" w:rsidRPr="00201AAE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7FF6A90" w14:textId="77777777" w:rsidR="00672513" w:rsidRPr="00201AAE" w:rsidRDefault="00672513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CA7C3F2" w14:textId="77777777" w:rsidR="0044698B" w:rsidRPr="00201AAE" w:rsidRDefault="00672513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A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1AA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4698B" w:rsidRPr="00201AAE" w14:paraId="464D8E14" w14:textId="77777777" w:rsidTr="00273A72">
        <w:tc>
          <w:tcPr>
            <w:tcW w:w="4410" w:type="dxa"/>
          </w:tcPr>
          <w:p w14:paraId="3BCDDB01" w14:textId="77777777" w:rsidR="0044698B" w:rsidRPr="00BE68CC" w:rsidRDefault="0044698B" w:rsidP="002E455D">
            <w:pPr>
              <w:tabs>
                <w:tab w:val="left" w:pos="34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63578CBA" w14:textId="1CBA43DA" w:rsidR="0044698B" w:rsidRPr="00201AAE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30BEB3D5" w14:textId="77777777" w:rsidR="0044698B" w:rsidRPr="00201AAE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1F05BA50" w14:textId="77777777" w:rsidR="0044698B" w:rsidRPr="00201AAE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9C950ED" w14:textId="77777777" w:rsidR="0044698B" w:rsidRPr="00201AAE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B3260F9" w14:textId="77777777" w:rsidR="0044698B" w:rsidRPr="00201AAE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6BF183B" w14:textId="77777777" w:rsidR="0044698B" w:rsidRPr="00201AAE" w:rsidRDefault="0044698B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C117F4C" w14:textId="28573614" w:rsidR="0044698B" w:rsidRPr="00201AAE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4698B" w:rsidRPr="009566C2" w14:paraId="645DC154" w14:textId="77777777" w:rsidTr="002E455D">
        <w:trPr>
          <w:trHeight w:val="60"/>
        </w:trPr>
        <w:tc>
          <w:tcPr>
            <w:tcW w:w="4410" w:type="dxa"/>
          </w:tcPr>
          <w:p w14:paraId="28507EB1" w14:textId="77777777" w:rsidR="0044698B" w:rsidRPr="00BE68CC" w:rsidRDefault="0044698B" w:rsidP="002E455D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4" w:type="dxa"/>
            <w:gridSpan w:val="7"/>
          </w:tcPr>
          <w:p w14:paraId="33191595" w14:textId="77777777" w:rsidR="0044698B" w:rsidRPr="009566C2" w:rsidRDefault="0044698B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0E7B" w:rsidRPr="009566C2" w14:paraId="438AB423" w14:textId="77777777" w:rsidTr="00273A72">
        <w:tc>
          <w:tcPr>
            <w:tcW w:w="4410" w:type="dxa"/>
          </w:tcPr>
          <w:p w14:paraId="7BCEA94D" w14:textId="77777777" w:rsidR="00B50E7B" w:rsidRPr="00335CCC" w:rsidRDefault="00B50E7B" w:rsidP="00B50E7B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CCC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4241DD7E" w14:textId="29EDCDAE" w:rsidR="00B50E7B" w:rsidRPr="0020069D" w:rsidRDefault="00B50E7B" w:rsidP="00B5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  <w:tc>
          <w:tcPr>
            <w:tcW w:w="270" w:type="dxa"/>
          </w:tcPr>
          <w:p w14:paraId="73DB019D" w14:textId="77777777" w:rsidR="00B50E7B" w:rsidRPr="0020069D" w:rsidRDefault="00B50E7B" w:rsidP="00B5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3D9D1E2" w14:textId="4D4E6AE5" w:rsidR="00B50E7B" w:rsidRPr="0020069D" w:rsidRDefault="00B50E7B" w:rsidP="00B5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880,000</w:t>
            </w:r>
          </w:p>
        </w:tc>
        <w:tc>
          <w:tcPr>
            <w:tcW w:w="270" w:type="dxa"/>
          </w:tcPr>
          <w:p w14:paraId="465589AB" w14:textId="77777777" w:rsidR="00B50E7B" w:rsidRPr="009566C2" w:rsidRDefault="00B50E7B" w:rsidP="00B5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A8F324C" w14:textId="24E39900" w:rsidR="00B50E7B" w:rsidRPr="009566C2" w:rsidRDefault="00B50E7B" w:rsidP="00B5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(880,000)</w:t>
            </w:r>
          </w:p>
        </w:tc>
        <w:tc>
          <w:tcPr>
            <w:tcW w:w="270" w:type="dxa"/>
          </w:tcPr>
          <w:p w14:paraId="42896AE5" w14:textId="77777777" w:rsidR="00B50E7B" w:rsidRPr="009566C2" w:rsidRDefault="00B50E7B" w:rsidP="00B5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D6B280" w14:textId="39DCC00E" w:rsidR="00B50E7B" w:rsidRPr="009566C2" w:rsidRDefault="00B50E7B" w:rsidP="00B5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</w:tr>
      <w:tr w:rsidR="00B50E7B" w:rsidRPr="009566C2" w14:paraId="29533C91" w14:textId="77777777" w:rsidTr="00273A72">
        <w:tc>
          <w:tcPr>
            <w:tcW w:w="4410" w:type="dxa"/>
          </w:tcPr>
          <w:p w14:paraId="3B2D822D" w14:textId="77777777" w:rsidR="00B50E7B" w:rsidRPr="00335CCC" w:rsidRDefault="00B50E7B" w:rsidP="00B50E7B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CCC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</w:tcPr>
          <w:p w14:paraId="5BE7BB8F" w14:textId="2B25984A" w:rsidR="00B50E7B" w:rsidRPr="0020069D" w:rsidRDefault="00B50E7B" w:rsidP="00B5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6413342A" w14:textId="77777777" w:rsidR="00B50E7B" w:rsidRPr="0020069D" w:rsidRDefault="00B50E7B" w:rsidP="00B5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FC51995" w14:textId="4A577EBE" w:rsidR="00B50E7B" w:rsidRPr="00335CCC" w:rsidRDefault="00B50E7B" w:rsidP="00B5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73394D" w14:textId="77777777" w:rsidR="00B50E7B" w:rsidRPr="009566C2" w:rsidRDefault="00B50E7B" w:rsidP="00B5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6A2672" w14:textId="19A60AA1" w:rsidR="00B50E7B" w:rsidRPr="00335CCC" w:rsidRDefault="00B50E7B" w:rsidP="00B5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51DDB2" w14:textId="77777777" w:rsidR="00B50E7B" w:rsidRPr="009566C2" w:rsidRDefault="00B50E7B" w:rsidP="00B5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0B2E04A" w14:textId="2799ECD9" w:rsidR="00B50E7B" w:rsidRPr="009566C2" w:rsidRDefault="00B50E7B" w:rsidP="00B5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B50E7B" w:rsidRPr="00FF2134" w14:paraId="66BC49CE" w14:textId="77777777" w:rsidTr="00273A72">
        <w:trPr>
          <w:trHeight w:val="119"/>
        </w:trPr>
        <w:tc>
          <w:tcPr>
            <w:tcW w:w="4410" w:type="dxa"/>
          </w:tcPr>
          <w:p w14:paraId="79475DAA" w14:textId="77777777" w:rsidR="00B50E7B" w:rsidRPr="00BE68CC" w:rsidRDefault="00B50E7B" w:rsidP="00B5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1E13E8A" w14:textId="07209673" w:rsidR="00B50E7B" w:rsidRPr="00FF2134" w:rsidRDefault="00B50E7B" w:rsidP="00B5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420,000</w:t>
            </w:r>
          </w:p>
        </w:tc>
        <w:tc>
          <w:tcPr>
            <w:tcW w:w="270" w:type="dxa"/>
          </w:tcPr>
          <w:p w14:paraId="792910AB" w14:textId="77777777" w:rsidR="00B50E7B" w:rsidRPr="00FF2134" w:rsidRDefault="00B50E7B" w:rsidP="00B5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37715679" w14:textId="12217461" w:rsidR="00B50E7B" w:rsidRPr="00B50E7B" w:rsidRDefault="00B50E7B" w:rsidP="00B5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E7B">
              <w:rPr>
                <w:rFonts w:ascii="Angsana New" w:hAnsi="Angsana New"/>
                <w:b/>
                <w:bCs/>
                <w:sz w:val="30"/>
                <w:szCs w:val="30"/>
              </w:rPr>
              <w:t>880,000</w:t>
            </w:r>
          </w:p>
        </w:tc>
        <w:tc>
          <w:tcPr>
            <w:tcW w:w="270" w:type="dxa"/>
          </w:tcPr>
          <w:p w14:paraId="120F3E98" w14:textId="77777777" w:rsidR="00B50E7B" w:rsidRPr="00B50E7B" w:rsidRDefault="00B50E7B" w:rsidP="00B5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DE11080" w14:textId="287A7A44" w:rsidR="00B50E7B" w:rsidRPr="00B50E7B" w:rsidRDefault="00B50E7B" w:rsidP="00B5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E7B">
              <w:rPr>
                <w:rFonts w:ascii="Angsana New" w:hAnsi="Angsana New"/>
                <w:b/>
                <w:bCs/>
                <w:sz w:val="30"/>
                <w:szCs w:val="30"/>
              </w:rPr>
              <w:t>(880,000)</w:t>
            </w:r>
          </w:p>
        </w:tc>
        <w:tc>
          <w:tcPr>
            <w:tcW w:w="270" w:type="dxa"/>
          </w:tcPr>
          <w:p w14:paraId="6E43030C" w14:textId="77777777" w:rsidR="00B50E7B" w:rsidRPr="00FF2134" w:rsidRDefault="00B50E7B" w:rsidP="00B5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BD8C9A4" w14:textId="57CB85AB" w:rsidR="00B50E7B" w:rsidRPr="00FF2134" w:rsidRDefault="00B50E7B" w:rsidP="00B5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420,000</w:t>
            </w:r>
          </w:p>
        </w:tc>
      </w:tr>
      <w:bookmarkEnd w:id="0"/>
    </w:tbl>
    <w:p w14:paraId="7F361A35" w14:textId="77777777" w:rsidR="00F07757" w:rsidRPr="00F07757" w:rsidRDefault="00F07757" w:rsidP="002E45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="Angsana New" w:hAnsi="Angsana New"/>
          <w:cs/>
          <w:lang w:val="th-TH"/>
        </w:rPr>
      </w:pPr>
    </w:p>
    <w:p w14:paraId="1C043126" w14:textId="71AC6F48" w:rsidR="00984571" w:rsidRDefault="0044698B" w:rsidP="002E45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="Angsana New" w:hAnsi="Angsana New"/>
          <w:sz w:val="30"/>
          <w:szCs w:val="30"/>
          <w:cs/>
          <w:lang w:val="th-TH"/>
        </w:rPr>
      </w:pPr>
      <w:r w:rsidRPr="0062178F">
        <w:rPr>
          <w:rFonts w:ascii="Angsana New" w:hAnsi="Angsana New"/>
          <w:sz w:val="30"/>
          <w:szCs w:val="30"/>
          <w:cs/>
          <w:lang w:val="th-TH"/>
        </w:rPr>
        <w:t>เงินให้กู้ย</w:t>
      </w:r>
      <w:r>
        <w:rPr>
          <w:rFonts w:ascii="Angsana New" w:hAnsi="Angsana New"/>
          <w:sz w:val="30"/>
          <w:szCs w:val="30"/>
          <w:cs/>
          <w:lang w:val="th-TH"/>
        </w:rPr>
        <w:t>ืมระยะสั้นแก่บริษัทที่เกี่ยวข้อง</w:t>
      </w:r>
      <w:r w:rsidRPr="0062178F">
        <w:rPr>
          <w:rFonts w:ascii="Angsana New" w:hAnsi="Angsana New"/>
          <w:sz w:val="30"/>
          <w:szCs w:val="30"/>
          <w:cs/>
          <w:lang w:val="th-TH"/>
        </w:rPr>
        <w:t xml:space="preserve"> คิดดอกเบี้ยในอัตราร้อยละ MMR</w:t>
      </w:r>
      <w:r w:rsidRPr="0062178F">
        <w:rPr>
          <w:rFonts w:ascii="Angsana New" w:hAnsi="Angsana New"/>
          <w:sz w:val="30"/>
          <w:szCs w:val="30"/>
        </w:rPr>
        <w:t xml:space="preserve"> (Money Market Rate)</w:t>
      </w:r>
      <w:r w:rsidRPr="0062178F">
        <w:rPr>
          <w:rFonts w:ascii="Angsana New" w:hAnsi="Angsana New"/>
          <w:sz w:val="30"/>
          <w:szCs w:val="30"/>
          <w:cs/>
          <w:lang w:val="th-TH"/>
        </w:rPr>
        <w:t xml:space="preserve"> ต่อปี</w:t>
      </w:r>
    </w:p>
    <w:p w14:paraId="67DE41CA" w14:textId="77777777" w:rsidR="001E3328" w:rsidRPr="005227BD" w:rsidRDefault="001E3328" w:rsidP="00D563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contextualSpacing/>
        <w:rPr>
          <w:rFonts w:ascii="Angsana New" w:hAnsi="Angsana New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18"/>
        <w:gridCol w:w="252"/>
        <w:gridCol w:w="990"/>
        <w:gridCol w:w="270"/>
        <w:gridCol w:w="990"/>
        <w:gridCol w:w="252"/>
        <w:gridCol w:w="1008"/>
      </w:tblGrid>
      <w:tr w:rsidR="001D5689" w:rsidRPr="009566C2" w14:paraId="329D7B72" w14:textId="77777777" w:rsidTr="00672513">
        <w:tc>
          <w:tcPr>
            <w:tcW w:w="4410" w:type="dxa"/>
          </w:tcPr>
          <w:p w14:paraId="548ECB0F" w14:textId="77777777" w:rsidR="001D5689" w:rsidRPr="001E3328" w:rsidRDefault="001E3328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br w:type="page"/>
            </w:r>
            <w:r w:rsidR="001D5689">
              <w:br w:type="page"/>
            </w:r>
            <w:r w:rsidR="001D5689">
              <w:br w:type="page"/>
            </w:r>
            <w:r w:rsidR="001D5689"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 w:rsidR="001D5689"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 w:rsidR="001D5689"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 w:rsidR="001D5689"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 w:rsidR="001D5689"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 w:rsidR="001D5689"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gridSpan w:val="4"/>
          </w:tcPr>
          <w:p w14:paraId="0510CEC7" w14:textId="77777777" w:rsidR="001D5689" w:rsidRPr="009566C2" w:rsidRDefault="001D5689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D950FA" w14:textId="77777777" w:rsidR="001D5689" w:rsidRPr="009566C2" w:rsidRDefault="001D5689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C0478DC" w14:textId="77777777" w:rsidR="001D5689" w:rsidRPr="009566C2" w:rsidRDefault="001D5689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5689" w:rsidRPr="009566C2" w14:paraId="214EAAFB" w14:textId="77777777" w:rsidTr="002E455D">
        <w:tc>
          <w:tcPr>
            <w:tcW w:w="4410" w:type="dxa"/>
          </w:tcPr>
          <w:p w14:paraId="5E9590FD" w14:textId="77777777" w:rsidR="001D5689" w:rsidRPr="009566C2" w:rsidRDefault="001D5689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2AE82C2D" w14:textId="6732958E" w:rsidR="001D5689" w:rsidRPr="009566C2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27F39443" w14:textId="77777777" w:rsidR="001D5689" w:rsidRPr="009566C2" w:rsidRDefault="001D5689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8BA6FB" w14:textId="42FF08B1" w:rsidR="001D5689" w:rsidRPr="009566C2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691C073" w14:textId="77777777" w:rsidR="001D5689" w:rsidRPr="009566C2" w:rsidRDefault="001D5689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090F0BD" w14:textId="2A5B35B4" w:rsidR="001D5689" w:rsidRPr="009566C2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63707154" w14:textId="77777777" w:rsidR="001D5689" w:rsidRPr="009566C2" w:rsidRDefault="001D5689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BB88838" w14:textId="2690C6C9" w:rsidR="001D5689" w:rsidRPr="009566C2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D5689" w:rsidRPr="009566C2" w14:paraId="5CA2A962" w14:textId="77777777" w:rsidTr="00672513">
        <w:tc>
          <w:tcPr>
            <w:tcW w:w="4410" w:type="dxa"/>
          </w:tcPr>
          <w:p w14:paraId="6202228B" w14:textId="77777777" w:rsidR="001D5689" w:rsidRPr="009566C2" w:rsidRDefault="001D5689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8"/>
          </w:tcPr>
          <w:p w14:paraId="06F413A7" w14:textId="77777777" w:rsidR="001D5689" w:rsidRPr="009566C2" w:rsidRDefault="001D5689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011D" w:rsidRPr="009566C2" w14:paraId="2B88BFA1" w14:textId="77777777" w:rsidTr="00672513">
        <w:tc>
          <w:tcPr>
            <w:tcW w:w="4410" w:type="dxa"/>
          </w:tcPr>
          <w:p w14:paraId="67490BE3" w14:textId="77777777" w:rsidR="00D4011D" w:rsidRPr="009566C2" w:rsidRDefault="00D4011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70" w:type="dxa"/>
            <w:gridSpan w:val="8"/>
          </w:tcPr>
          <w:p w14:paraId="7859E3E5" w14:textId="77777777" w:rsidR="00D4011D" w:rsidRPr="009566C2" w:rsidRDefault="00D4011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E455D" w:rsidRPr="009566C2" w14:paraId="35D0319E" w14:textId="77777777" w:rsidTr="002E455D">
        <w:tc>
          <w:tcPr>
            <w:tcW w:w="4410" w:type="dxa"/>
          </w:tcPr>
          <w:p w14:paraId="382C4BA5" w14:textId="77777777" w:rsidR="002E455D" w:rsidRPr="00C3462B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397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  <w:gridSpan w:val="2"/>
          </w:tcPr>
          <w:p w14:paraId="165ECFB6" w14:textId="673503DA" w:rsidR="002E455D" w:rsidRPr="009566C2" w:rsidRDefault="00A76448" w:rsidP="00A7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F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E5339A1" w14:textId="77777777" w:rsidR="002E455D" w:rsidRPr="009566C2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D6BE63" w14:textId="3BA74369" w:rsidR="002E455D" w:rsidRPr="00FB7F38" w:rsidRDefault="002E455D" w:rsidP="002E455D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FB7F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52C131" w14:textId="77777777" w:rsidR="002E455D" w:rsidRPr="009566C2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CA5DD9" w14:textId="426C7722" w:rsidR="002E455D" w:rsidRPr="00553296" w:rsidRDefault="0060204C" w:rsidP="002E455D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6,972</w:t>
            </w:r>
          </w:p>
        </w:tc>
        <w:tc>
          <w:tcPr>
            <w:tcW w:w="252" w:type="dxa"/>
          </w:tcPr>
          <w:p w14:paraId="297F4126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1F31743" w14:textId="3C20A928" w:rsidR="002E455D" w:rsidRPr="00C664CA" w:rsidRDefault="002E455D" w:rsidP="002E455D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8,060</w:t>
            </w:r>
          </w:p>
        </w:tc>
      </w:tr>
      <w:tr w:rsidR="002E455D" w:rsidRPr="009566C2" w14:paraId="27F0EB08" w14:textId="77777777" w:rsidTr="002E455D">
        <w:tc>
          <w:tcPr>
            <w:tcW w:w="4410" w:type="dxa"/>
          </w:tcPr>
          <w:p w14:paraId="0F0C50CB" w14:textId="77777777" w:rsidR="002E455D" w:rsidRPr="00C3462B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462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8" w:type="dxa"/>
            <w:gridSpan w:val="2"/>
          </w:tcPr>
          <w:p w14:paraId="66843FC7" w14:textId="4E469643" w:rsidR="002E455D" w:rsidRPr="00A76448" w:rsidRDefault="00A76448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A76448">
              <w:rPr>
                <w:rFonts w:ascii="Angsana New" w:hAnsi="Angsana New"/>
                <w:sz w:val="30"/>
                <w:szCs w:val="30"/>
              </w:rPr>
              <w:t>11,088</w:t>
            </w:r>
          </w:p>
        </w:tc>
        <w:tc>
          <w:tcPr>
            <w:tcW w:w="252" w:type="dxa"/>
          </w:tcPr>
          <w:p w14:paraId="7A8FB2CB" w14:textId="77777777" w:rsidR="002E455D" w:rsidRPr="009566C2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5CB1F76" w14:textId="00162CE6" w:rsidR="002E455D" w:rsidRPr="006E5DBF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10,258</w:t>
            </w:r>
          </w:p>
        </w:tc>
        <w:tc>
          <w:tcPr>
            <w:tcW w:w="270" w:type="dxa"/>
          </w:tcPr>
          <w:p w14:paraId="0C82ECAE" w14:textId="77777777" w:rsidR="002E455D" w:rsidRPr="009566C2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BE779A" w14:textId="357B5C5D" w:rsidR="002E455D" w:rsidRPr="00C664CA" w:rsidRDefault="00AF57EC" w:rsidP="00AF57EC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6FEFEC0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F7FE13E" w14:textId="242E510D" w:rsidR="002E455D" w:rsidRPr="00C664CA" w:rsidRDefault="002E455D" w:rsidP="002E455D">
            <w:pPr>
              <w:pStyle w:val="acctfourfigures"/>
              <w:tabs>
                <w:tab w:val="clear" w:pos="765"/>
                <w:tab w:val="decimal" w:pos="563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455D" w:rsidRPr="009566C2" w14:paraId="337EE217" w14:textId="77777777" w:rsidTr="002E455D">
        <w:tc>
          <w:tcPr>
            <w:tcW w:w="4410" w:type="dxa"/>
          </w:tcPr>
          <w:p w14:paraId="60754DC6" w14:textId="77777777" w:rsidR="002E455D" w:rsidRPr="00E71FE0" w:rsidRDefault="002E455D" w:rsidP="002E455D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3583CB" w14:textId="1D16C368" w:rsidR="002E455D" w:rsidRPr="00A76448" w:rsidRDefault="00A76448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6448">
              <w:rPr>
                <w:rFonts w:ascii="Angsana New" w:hAnsi="Angsana New"/>
                <w:b/>
                <w:bCs/>
                <w:sz w:val="30"/>
                <w:szCs w:val="30"/>
              </w:rPr>
              <w:t>11,088</w:t>
            </w:r>
          </w:p>
        </w:tc>
        <w:tc>
          <w:tcPr>
            <w:tcW w:w="252" w:type="dxa"/>
            <w:vAlign w:val="bottom"/>
          </w:tcPr>
          <w:p w14:paraId="130DB494" w14:textId="77777777" w:rsidR="002E455D" w:rsidRPr="00E71FE0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53D3A" w14:textId="3F54B122" w:rsidR="002E455D" w:rsidRPr="00E71FE0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E35">
              <w:rPr>
                <w:rFonts w:ascii="Angsana New" w:hAnsi="Angsana New"/>
                <w:b/>
                <w:bCs/>
                <w:sz w:val="30"/>
                <w:szCs w:val="30"/>
              </w:rPr>
              <w:t>10,258</w:t>
            </w:r>
          </w:p>
        </w:tc>
        <w:tc>
          <w:tcPr>
            <w:tcW w:w="270" w:type="dxa"/>
            <w:vAlign w:val="bottom"/>
          </w:tcPr>
          <w:p w14:paraId="029A9B0A" w14:textId="77777777" w:rsidR="002E455D" w:rsidRPr="00B0588D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A6E42" w14:textId="61D10A46" w:rsidR="002E455D" w:rsidRPr="003C7656" w:rsidRDefault="0060204C" w:rsidP="002E455D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6,972</w:t>
            </w:r>
          </w:p>
        </w:tc>
        <w:tc>
          <w:tcPr>
            <w:tcW w:w="252" w:type="dxa"/>
            <w:vAlign w:val="bottom"/>
          </w:tcPr>
          <w:p w14:paraId="5CA4801E" w14:textId="77777777" w:rsidR="002E455D" w:rsidRPr="0026157C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3DAD5" w14:textId="27ECFDE7" w:rsidR="002E455D" w:rsidRPr="00672513" w:rsidRDefault="002E455D" w:rsidP="002E455D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8,060</w:t>
            </w:r>
          </w:p>
        </w:tc>
      </w:tr>
      <w:tr w:rsidR="0061210E" w:rsidRPr="002E455D" w14:paraId="2B6708A5" w14:textId="77777777" w:rsidTr="002E455D">
        <w:tc>
          <w:tcPr>
            <w:tcW w:w="4410" w:type="dxa"/>
          </w:tcPr>
          <w:p w14:paraId="266040B0" w14:textId="1FA86EEC" w:rsidR="0061210E" w:rsidRPr="002E455D" w:rsidRDefault="0061210E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559E5BA8" w14:textId="46A4ADDF" w:rsidR="0061210E" w:rsidRPr="002E455D" w:rsidRDefault="0061210E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00" w:lineRule="exact"/>
              <w:ind w:left="-13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372F0CF4" w14:textId="77777777" w:rsidR="0061210E" w:rsidRPr="002E455D" w:rsidRDefault="0061210E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00" w:lineRule="exact"/>
              <w:ind w:left="-130" w:right="-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2310CD13" w14:textId="280AEFF7" w:rsidR="0061210E" w:rsidRPr="002E455D" w:rsidRDefault="0061210E" w:rsidP="002E455D">
            <w:pPr>
              <w:pStyle w:val="acctfourfigures"/>
              <w:tabs>
                <w:tab w:val="clear" w:pos="765"/>
                <w:tab w:val="decimal" w:pos="770"/>
              </w:tabs>
              <w:spacing w:line="300" w:lineRule="exact"/>
              <w:ind w:left="-13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69822F9" w14:textId="77777777" w:rsidR="0061210E" w:rsidRPr="002E455D" w:rsidRDefault="0061210E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00" w:lineRule="exact"/>
              <w:ind w:left="-130" w:right="-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258298D4" w14:textId="7E308FD6" w:rsidR="0061210E" w:rsidRPr="002E455D" w:rsidRDefault="0061210E" w:rsidP="002E455D">
            <w:pPr>
              <w:pStyle w:val="acctfourfigures"/>
              <w:tabs>
                <w:tab w:val="clear" w:pos="765"/>
                <w:tab w:val="decimal" w:pos="770"/>
              </w:tabs>
              <w:spacing w:line="300" w:lineRule="exact"/>
              <w:ind w:left="-130" w:right="-18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52" w:type="dxa"/>
          </w:tcPr>
          <w:p w14:paraId="1E2DC5D9" w14:textId="77777777" w:rsidR="0061210E" w:rsidRPr="002E455D" w:rsidRDefault="0061210E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00" w:lineRule="exact"/>
              <w:ind w:left="-130" w:right="-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</w:tcPr>
          <w:p w14:paraId="5D0BDE96" w14:textId="2E473E5F" w:rsidR="0061210E" w:rsidRPr="002E455D" w:rsidRDefault="0061210E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00" w:lineRule="exact"/>
              <w:ind w:left="-130" w:right="-18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E455D" w:rsidRPr="00C664CA" w14:paraId="23F49EDB" w14:textId="77777777" w:rsidTr="002E455D">
        <w:tc>
          <w:tcPr>
            <w:tcW w:w="4410" w:type="dxa"/>
          </w:tcPr>
          <w:p w14:paraId="25661E33" w14:textId="5E091CA3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59A16291" w14:textId="77777777" w:rsidR="002E455D" w:rsidRPr="00E07E35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F4F3EED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2DD34E" w14:textId="77777777" w:rsidR="002E455D" w:rsidRPr="00C664CA" w:rsidRDefault="002E455D" w:rsidP="002E455D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01C91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824E096" w14:textId="77777777" w:rsidR="002E455D" w:rsidRPr="0061210E" w:rsidRDefault="002E455D" w:rsidP="002E455D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29C8A25A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1091198" w14:textId="77777777" w:rsidR="002E455D" w:rsidRPr="006E5DBF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55D" w:rsidRPr="00C664CA" w14:paraId="18C9B8A0" w14:textId="77777777" w:rsidTr="002E455D">
        <w:tc>
          <w:tcPr>
            <w:tcW w:w="4410" w:type="dxa"/>
          </w:tcPr>
          <w:p w14:paraId="7FA493B3" w14:textId="264DE0F2" w:rsidR="002E455D" w:rsidRPr="004B397E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397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7C32852" w14:textId="56F977D9" w:rsidR="002E455D" w:rsidRPr="00E07E35" w:rsidRDefault="00E57FA8" w:rsidP="00E57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4EEBA04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62F855" w14:textId="330DA1E0" w:rsidR="002E455D" w:rsidRPr="00C664CA" w:rsidRDefault="002E455D" w:rsidP="002E455D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DD964B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FDB84AE" w14:textId="401A6912" w:rsidR="002E455D" w:rsidRPr="00AA7B6D" w:rsidRDefault="000D21E9" w:rsidP="002E455D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0D21E9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21E9">
              <w:rPr>
                <w:rFonts w:ascii="Angsana New" w:hAnsi="Angsana New"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252" w:type="dxa"/>
          </w:tcPr>
          <w:p w14:paraId="437DBAFD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97B4317" w14:textId="3AD53364" w:rsidR="002E455D" w:rsidRPr="006E5DBF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61210E">
              <w:rPr>
                <w:rFonts w:ascii="Angsana New" w:hAnsi="Angsana New"/>
                <w:sz w:val="30"/>
                <w:szCs w:val="30"/>
              </w:rPr>
              <w:t>5,6</w:t>
            </w: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2E455D" w:rsidRPr="00C664CA" w14:paraId="336D9722" w14:textId="77777777" w:rsidTr="002E455D">
        <w:tc>
          <w:tcPr>
            <w:tcW w:w="4410" w:type="dxa"/>
          </w:tcPr>
          <w:p w14:paraId="2AC367DA" w14:textId="77777777" w:rsidR="002E455D" w:rsidRPr="004B397E" w:rsidRDefault="002E455D" w:rsidP="002E455D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397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2573DBBB" w14:textId="03B7B88E" w:rsidR="002E455D" w:rsidRPr="00E07E35" w:rsidRDefault="00E57FA8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70" w:type="dxa"/>
            <w:gridSpan w:val="2"/>
          </w:tcPr>
          <w:p w14:paraId="68C15DFD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D3F9092" w14:textId="229560F7" w:rsidR="002E455D" w:rsidRPr="006E5DBF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7,539</w:t>
            </w:r>
          </w:p>
        </w:tc>
        <w:tc>
          <w:tcPr>
            <w:tcW w:w="270" w:type="dxa"/>
          </w:tcPr>
          <w:p w14:paraId="6A9A0CD3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EAE80C" w14:textId="11EDE0C7" w:rsidR="002E455D" w:rsidRPr="000D21E9" w:rsidRDefault="00E57FA8" w:rsidP="002E455D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0D21E9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52" w:type="dxa"/>
          </w:tcPr>
          <w:p w14:paraId="78D4F5B0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CE25F45" w14:textId="186E8C6C" w:rsidR="002E455D" w:rsidRPr="00C664CA" w:rsidRDefault="002E455D" w:rsidP="002E455D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455D" w:rsidRPr="00C664CA" w14:paraId="6E858743" w14:textId="77777777" w:rsidTr="002E455D">
        <w:tc>
          <w:tcPr>
            <w:tcW w:w="4410" w:type="dxa"/>
          </w:tcPr>
          <w:p w14:paraId="0E4BCE9E" w14:textId="77777777" w:rsidR="002E455D" w:rsidRPr="004B397E" w:rsidRDefault="002E455D" w:rsidP="002E455D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397E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0D424005" w14:textId="55E064AD" w:rsidR="002E455D" w:rsidRPr="00E07E35" w:rsidRDefault="00E57FA8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  <w:gridSpan w:val="2"/>
          </w:tcPr>
          <w:p w14:paraId="419EB145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003796A" w14:textId="709E2E13" w:rsidR="002E455D" w:rsidRPr="006E5DBF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05586B7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1DDE98" w14:textId="1E27C4F6" w:rsidR="002E455D" w:rsidRPr="000D21E9" w:rsidRDefault="00E57FA8" w:rsidP="00AF57EC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0D21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0F132C9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0364F1A" w14:textId="00F7DFA9" w:rsidR="002E455D" w:rsidRPr="00C664CA" w:rsidRDefault="002E455D" w:rsidP="002E455D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455D" w:rsidRPr="009566C2" w14:paraId="6EA637F7" w14:textId="77777777" w:rsidTr="002E455D">
        <w:tc>
          <w:tcPr>
            <w:tcW w:w="4410" w:type="dxa"/>
          </w:tcPr>
          <w:p w14:paraId="13A3080F" w14:textId="77777777" w:rsidR="002E455D" w:rsidRPr="004B397E" w:rsidRDefault="002E455D" w:rsidP="002E455D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4B397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078DE85" w14:textId="5330B949" w:rsidR="002E455D" w:rsidRPr="00E07E35" w:rsidRDefault="00E57FA8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1,326</w:t>
            </w:r>
          </w:p>
        </w:tc>
        <w:tc>
          <w:tcPr>
            <w:tcW w:w="270" w:type="dxa"/>
            <w:gridSpan w:val="2"/>
          </w:tcPr>
          <w:p w14:paraId="67FD818F" w14:textId="77777777" w:rsidR="002E455D" w:rsidRPr="009566C2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6044DD" w14:textId="4BD582BC" w:rsidR="002E455D" w:rsidRPr="009566C2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270" w:type="dxa"/>
          </w:tcPr>
          <w:p w14:paraId="1F3E73B5" w14:textId="77777777" w:rsidR="002E455D" w:rsidRPr="009566C2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9E99AAE" w14:textId="3DA79A3A" w:rsidR="002E455D" w:rsidRPr="000D21E9" w:rsidRDefault="00E57FA8" w:rsidP="002E455D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21E9">
              <w:rPr>
                <w:rFonts w:ascii="Angsana New" w:hAnsi="Angsana New"/>
                <w:sz w:val="30"/>
                <w:szCs w:val="30"/>
                <w:lang w:val="en-US" w:bidi="th-TH"/>
              </w:rPr>
              <w:t>1,304</w:t>
            </w:r>
          </w:p>
        </w:tc>
        <w:tc>
          <w:tcPr>
            <w:tcW w:w="252" w:type="dxa"/>
          </w:tcPr>
          <w:p w14:paraId="51DFDA54" w14:textId="77777777" w:rsidR="002E455D" w:rsidRPr="009566C2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3C7AF8C" w14:textId="50F372A3" w:rsidR="002E455D" w:rsidRPr="009566C2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61210E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</w:tr>
      <w:tr w:rsidR="002E455D" w:rsidRPr="00C664CA" w14:paraId="286CF144" w14:textId="77777777" w:rsidTr="002E455D">
        <w:trPr>
          <w:trHeight w:val="70"/>
        </w:trPr>
        <w:tc>
          <w:tcPr>
            <w:tcW w:w="4410" w:type="dxa"/>
          </w:tcPr>
          <w:p w14:paraId="79BE0214" w14:textId="77777777" w:rsidR="002E455D" w:rsidRPr="00C664CA" w:rsidRDefault="002E455D" w:rsidP="002E455D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62A325" w14:textId="6E53AE92" w:rsidR="002E455D" w:rsidRPr="00E07E35" w:rsidRDefault="00E57FA8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1,697</w:t>
            </w:r>
          </w:p>
        </w:tc>
        <w:tc>
          <w:tcPr>
            <w:tcW w:w="270" w:type="dxa"/>
            <w:gridSpan w:val="2"/>
          </w:tcPr>
          <w:p w14:paraId="281968E2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D9608B" w14:textId="7B7B6E33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E35">
              <w:rPr>
                <w:rFonts w:ascii="Angsana New" w:hAnsi="Angsana New"/>
                <w:b/>
                <w:bCs/>
                <w:sz w:val="30"/>
                <w:szCs w:val="30"/>
              </w:rPr>
              <w:t>9,3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3B59A869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9E9DFB" w14:textId="3A279A29" w:rsidR="002E455D" w:rsidRPr="0061210E" w:rsidRDefault="00AA7B6D" w:rsidP="002E455D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7B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7B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252" w:type="dxa"/>
          </w:tcPr>
          <w:p w14:paraId="551F9E38" w14:textId="77777777" w:rsidR="002E455D" w:rsidRPr="0061210E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905A3E2" w14:textId="5884481C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210E">
              <w:rPr>
                <w:rFonts w:ascii="Angsana New" w:hAnsi="Angsana New"/>
                <w:b/>
                <w:bCs/>
                <w:sz w:val="30"/>
                <w:szCs w:val="30"/>
              </w:rPr>
              <w:t>7,410</w:t>
            </w:r>
          </w:p>
        </w:tc>
      </w:tr>
    </w:tbl>
    <w:p w14:paraId="3A11B498" w14:textId="77777777" w:rsidR="008F1626" w:rsidRDefault="008F1626" w:rsidP="008F16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900"/>
        <w:rPr>
          <w:rFonts w:ascii="Angsana New" w:hAnsi="Angsana New"/>
          <w:i/>
          <w:iCs/>
          <w:sz w:val="30"/>
          <w:szCs w:val="30"/>
        </w:rPr>
      </w:pPr>
    </w:p>
    <w:p w14:paraId="5519E7B5" w14:textId="6B190640" w:rsidR="005135AD" w:rsidRPr="00AF57EC" w:rsidRDefault="005135AD" w:rsidP="00AF57EC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i/>
          <w:iCs/>
          <w:sz w:val="30"/>
          <w:szCs w:val="30"/>
        </w:rPr>
      </w:pPr>
      <w:r w:rsidRPr="00AF57EC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สัญญาเช่าที่ดิน และอาคาร</w:t>
      </w:r>
    </w:p>
    <w:p w14:paraId="5DDAE497" w14:textId="77777777" w:rsidR="005135AD" w:rsidRPr="002E455D" w:rsidRDefault="005135AD" w:rsidP="0051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b/>
          <w:bCs/>
          <w:sz w:val="30"/>
          <w:szCs w:val="30"/>
        </w:rPr>
      </w:pPr>
    </w:p>
    <w:p w14:paraId="7E7B544C" w14:textId="77777777" w:rsidR="00E551CF" w:rsidRPr="002E455D" w:rsidRDefault="005135AD" w:rsidP="00E55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E455D">
        <w:rPr>
          <w:rFonts w:ascii="Angsana New" w:hAnsi="Angsana New"/>
          <w:sz w:val="30"/>
          <w:szCs w:val="30"/>
          <w:cs/>
        </w:rPr>
        <w:t>บริษัทย่อยแห่งหนึ่ง</w:t>
      </w:r>
      <w:r w:rsidR="00E73240" w:rsidRPr="002E455D">
        <w:rPr>
          <w:rFonts w:ascii="Angsana New" w:hAnsi="Angsana New" w:hint="cs"/>
          <w:sz w:val="30"/>
          <w:szCs w:val="30"/>
          <w:cs/>
        </w:rPr>
        <w:t>มี</w:t>
      </w:r>
      <w:r w:rsidRPr="002E455D">
        <w:rPr>
          <w:rFonts w:ascii="Angsana New" w:hAnsi="Angsana New"/>
          <w:sz w:val="30"/>
          <w:szCs w:val="30"/>
          <w:cs/>
        </w:rPr>
        <w:t>สัญญาเช่าที่ดินและ</w:t>
      </w:r>
      <w:r w:rsidR="00E73240" w:rsidRPr="002E455D">
        <w:rPr>
          <w:rFonts w:ascii="Angsana New" w:hAnsi="Angsana New" w:hint="cs"/>
          <w:sz w:val="30"/>
          <w:szCs w:val="30"/>
          <w:cs/>
        </w:rPr>
        <w:t>อาคาร</w:t>
      </w:r>
      <w:r w:rsidRPr="002E455D">
        <w:rPr>
          <w:rFonts w:ascii="Angsana New" w:hAnsi="Angsana New"/>
          <w:sz w:val="30"/>
          <w:szCs w:val="30"/>
          <w:cs/>
        </w:rPr>
        <w:t xml:space="preserve">กับการร่วมค้าเป็นระยะเวลา </w:t>
      </w:r>
      <w:r w:rsidR="00E15191">
        <w:rPr>
          <w:rFonts w:ascii="Angsana New" w:hAnsi="Angsana New"/>
          <w:sz w:val="30"/>
          <w:szCs w:val="30"/>
        </w:rPr>
        <w:t>1</w:t>
      </w:r>
      <w:r w:rsidRPr="002E455D">
        <w:rPr>
          <w:rFonts w:ascii="Angsana New" w:hAnsi="Angsana New"/>
          <w:sz w:val="30"/>
          <w:szCs w:val="30"/>
          <w:cs/>
        </w:rPr>
        <w:t xml:space="preserve"> ปี โดยเริ่มมีผลตั้งแต่วันที่</w:t>
      </w:r>
      <w:r w:rsidR="00E15191" w:rsidRPr="00E15191">
        <w:rPr>
          <w:rFonts w:ascii="Angsana New" w:hAnsi="Angsana New"/>
          <w:sz w:val="30"/>
          <w:szCs w:val="30"/>
          <w:cs/>
        </w:rPr>
        <w:t xml:space="preserve"> </w:t>
      </w:r>
      <w:r w:rsidR="00E15191" w:rsidRPr="00E15191">
        <w:rPr>
          <w:rFonts w:ascii="Angsana New" w:hAnsi="Angsana New"/>
          <w:sz w:val="30"/>
          <w:szCs w:val="30"/>
        </w:rPr>
        <w:t xml:space="preserve">1 </w:t>
      </w:r>
      <w:r w:rsidR="00E15191" w:rsidRPr="00E15191">
        <w:rPr>
          <w:rFonts w:ascii="Angsana New" w:hAnsi="Angsana New"/>
          <w:sz w:val="30"/>
          <w:szCs w:val="30"/>
          <w:cs/>
        </w:rPr>
        <w:t xml:space="preserve">มกราคม </w:t>
      </w:r>
      <w:r w:rsidR="00E15191" w:rsidRPr="00E15191">
        <w:rPr>
          <w:rFonts w:ascii="Angsana New" w:hAnsi="Angsana New"/>
          <w:sz w:val="30"/>
          <w:szCs w:val="30"/>
        </w:rPr>
        <w:t>256</w:t>
      </w:r>
      <w:r w:rsidR="00E551CF">
        <w:rPr>
          <w:rFonts w:ascii="Angsana New" w:hAnsi="Angsana New"/>
          <w:sz w:val="30"/>
          <w:szCs w:val="30"/>
        </w:rPr>
        <w:t>3</w:t>
      </w:r>
      <w:r w:rsidR="00E15191" w:rsidRPr="00E15191">
        <w:rPr>
          <w:rFonts w:ascii="Angsana New" w:hAnsi="Angsana New"/>
          <w:sz w:val="30"/>
          <w:szCs w:val="30"/>
        </w:rPr>
        <w:t xml:space="preserve"> </w:t>
      </w:r>
      <w:r w:rsidR="00E15191" w:rsidRPr="00E15191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E15191" w:rsidRPr="00E15191">
        <w:rPr>
          <w:rFonts w:ascii="Angsana New" w:hAnsi="Angsana New"/>
          <w:sz w:val="30"/>
          <w:szCs w:val="30"/>
        </w:rPr>
        <w:t xml:space="preserve">31 </w:t>
      </w:r>
      <w:r w:rsidR="00E15191" w:rsidRPr="00E15191">
        <w:rPr>
          <w:rFonts w:ascii="Angsana New" w:hAnsi="Angsana New"/>
          <w:sz w:val="30"/>
          <w:szCs w:val="30"/>
          <w:cs/>
        </w:rPr>
        <w:t xml:space="preserve">ธันวาคม </w:t>
      </w:r>
      <w:r w:rsidR="00E15191" w:rsidRPr="00E15191">
        <w:rPr>
          <w:rFonts w:ascii="Angsana New" w:hAnsi="Angsana New"/>
          <w:sz w:val="30"/>
          <w:szCs w:val="30"/>
        </w:rPr>
        <w:t>256</w:t>
      </w:r>
      <w:r w:rsidR="00E551CF">
        <w:rPr>
          <w:rFonts w:ascii="Angsana New" w:hAnsi="Angsana New"/>
          <w:sz w:val="30"/>
          <w:szCs w:val="30"/>
        </w:rPr>
        <w:t>3</w:t>
      </w:r>
      <w:r w:rsidRPr="002E455D">
        <w:rPr>
          <w:rFonts w:ascii="Angsana New" w:hAnsi="Angsana New"/>
          <w:sz w:val="30"/>
          <w:szCs w:val="30"/>
          <w:cs/>
        </w:rPr>
        <w:t>โดยบริษัทย่อยจะได้รับค่าเช่าที่ดิน</w:t>
      </w:r>
      <w:r w:rsidRPr="0041716D">
        <w:rPr>
          <w:rFonts w:ascii="Angsana New" w:hAnsi="Angsana New"/>
          <w:sz w:val="30"/>
          <w:szCs w:val="30"/>
          <w:cs/>
        </w:rPr>
        <w:t>และอาคา</w:t>
      </w:r>
      <w:r w:rsidR="00532037" w:rsidRPr="0041716D">
        <w:rPr>
          <w:rFonts w:ascii="Angsana New" w:hAnsi="Angsana New" w:hint="cs"/>
          <w:sz w:val="30"/>
          <w:szCs w:val="30"/>
          <w:cs/>
        </w:rPr>
        <w:t>รตามที่ระบุในสัญญา</w:t>
      </w:r>
      <w:r w:rsidR="00E551CF" w:rsidRPr="0041716D">
        <w:rPr>
          <w:rFonts w:ascii="Angsana New" w:hAnsi="Angsana New"/>
          <w:sz w:val="30"/>
          <w:szCs w:val="30"/>
        </w:rPr>
        <w:t xml:space="preserve"> </w:t>
      </w:r>
      <w:r w:rsidR="00E551CF" w:rsidRPr="0041716D">
        <w:rPr>
          <w:rFonts w:ascii="Angsana New" w:hAnsi="Angsana New" w:hint="cs"/>
          <w:sz w:val="30"/>
          <w:szCs w:val="30"/>
          <w:cs/>
        </w:rPr>
        <w:t>อย่างไรก็ตามสัญญาฉบับใหม่อยู่ระหว่างการพิจารณาเงื่อนไขและการจัดทำโดยคู่สัญญา</w:t>
      </w:r>
    </w:p>
    <w:p w14:paraId="26DE4038" w14:textId="4D281BC7" w:rsidR="00976BAC" w:rsidRDefault="00976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10216CA" w14:textId="13A17310" w:rsidR="005135AD" w:rsidRPr="00AF57EC" w:rsidRDefault="005135AD" w:rsidP="00AF57EC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i/>
          <w:iCs/>
          <w:sz w:val="30"/>
          <w:szCs w:val="30"/>
        </w:rPr>
      </w:pPr>
      <w:r w:rsidRPr="00AF57EC">
        <w:rPr>
          <w:rFonts w:ascii="Angsana New" w:hAnsi="Angsana New"/>
          <w:i/>
          <w:iCs/>
          <w:sz w:val="30"/>
          <w:szCs w:val="30"/>
          <w:cs/>
        </w:rPr>
        <w:t>สัญญาบริการด้านการบริหาร</w:t>
      </w:r>
      <w:r w:rsidR="006E2580" w:rsidRPr="00AF57EC">
        <w:rPr>
          <w:rFonts w:ascii="Angsana New" w:hAnsi="Angsana New" w:hint="cs"/>
          <w:i/>
          <w:iCs/>
          <w:sz w:val="30"/>
          <w:szCs w:val="30"/>
          <w:cs/>
        </w:rPr>
        <w:t>กับการร่วมค้า</w:t>
      </w:r>
    </w:p>
    <w:p w14:paraId="783135B8" w14:textId="77777777" w:rsidR="005135AD" w:rsidRPr="002E455D" w:rsidRDefault="005135AD" w:rsidP="0051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b/>
          <w:bCs/>
          <w:sz w:val="30"/>
          <w:szCs w:val="30"/>
        </w:rPr>
      </w:pPr>
    </w:p>
    <w:p w14:paraId="12E6DB3E" w14:textId="7A696611" w:rsidR="005135AD" w:rsidRPr="002E455D" w:rsidRDefault="005135AD" w:rsidP="0051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E455D">
        <w:rPr>
          <w:rFonts w:ascii="Angsana New" w:hAnsi="Angsana New"/>
          <w:sz w:val="30"/>
          <w:szCs w:val="30"/>
          <w:cs/>
        </w:rPr>
        <w:t>บริษัท</w:t>
      </w:r>
      <w:r w:rsidR="00E95DF5" w:rsidRPr="002E455D">
        <w:rPr>
          <w:rFonts w:ascii="Angsana New" w:hAnsi="Angsana New" w:hint="cs"/>
          <w:sz w:val="30"/>
          <w:szCs w:val="30"/>
          <w:cs/>
        </w:rPr>
        <w:t>มี</w:t>
      </w:r>
      <w:r w:rsidRPr="002E455D">
        <w:rPr>
          <w:rFonts w:ascii="Angsana New" w:hAnsi="Angsana New"/>
          <w:sz w:val="30"/>
          <w:szCs w:val="30"/>
          <w:cs/>
        </w:rPr>
        <w:t>สัญญาบริการด</w:t>
      </w:r>
      <w:r w:rsidR="00E95DF5" w:rsidRPr="002E455D">
        <w:rPr>
          <w:rFonts w:ascii="Angsana New" w:hAnsi="Angsana New"/>
          <w:sz w:val="30"/>
          <w:szCs w:val="30"/>
          <w:cs/>
        </w:rPr>
        <w:t>้านการบริหารกับการร่วมค้า</w:t>
      </w:r>
      <w:r w:rsidR="0013496F" w:rsidRPr="002E455D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="0013496F">
        <w:rPr>
          <w:rFonts w:ascii="Angsana New" w:hAnsi="Angsana New"/>
          <w:sz w:val="30"/>
          <w:szCs w:val="30"/>
        </w:rPr>
        <w:t>1</w:t>
      </w:r>
      <w:r w:rsidR="0013496F" w:rsidRPr="002E455D">
        <w:rPr>
          <w:rFonts w:ascii="Angsana New" w:hAnsi="Angsana New"/>
          <w:sz w:val="30"/>
          <w:szCs w:val="30"/>
          <w:cs/>
        </w:rPr>
        <w:t xml:space="preserve"> ปี โดยเริ่มมีผลตั้งแต่วันที่</w:t>
      </w:r>
      <w:r w:rsidR="0013496F" w:rsidRPr="00E15191">
        <w:rPr>
          <w:rFonts w:ascii="Angsana New" w:hAnsi="Angsana New"/>
          <w:sz w:val="30"/>
          <w:szCs w:val="30"/>
          <w:cs/>
        </w:rPr>
        <w:t xml:space="preserve"> </w:t>
      </w:r>
      <w:r w:rsidR="0013496F" w:rsidRPr="00E15191">
        <w:rPr>
          <w:rFonts w:ascii="Angsana New" w:hAnsi="Angsana New"/>
          <w:sz w:val="30"/>
          <w:szCs w:val="30"/>
        </w:rPr>
        <w:t xml:space="preserve">1 </w:t>
      </w:r>
      <w:r w:rsidR="0013496F" w:rsidRPr="00E15191">
        <w:rPr>
          <w:rFonts w:ascii="Angsana New" w:hAnsi="Angsana New"/>
          <w:sz w:val="30"/>
          <w:szCs w:val="30"/>
          <w:cs/>
        </w:rPr>
        <w:t xml:space="preserve">มกราคม </w:t>
      </w:r>
      <w:r w:rsidR="0013496F" w:rsidRPr="00E15191">
        <w:rPr>
          <w:rFonts w:ascii="Angsana New" w:hAnsi="Angsana New"/>
          <w:sz w:val="30"/>
          <w:szCs w:val="30"/>
        </w:rPr>
        <w:t>256</w:t>
      </w:r>
      <w:r w:rsidR="0013496F">
        <w:rPr>
          <w:rFonts w:ascii="Angsana New" w:hAnsi="Angsana New"/>
          <w:sz w:val="30"/>
          <w:szCs w:val="30"/>
        </w:rPr>
        <w:t>3</w:t>
      </w:r>
      <w:r w:rsidR="0013496F" w:rsidRPr="00E15191">
        <w:rPr>
          <w:rFonts w:ascii="Angsana New" w:hAnsi="Angsana New"/>
          <w:sz w:val="30"/>
          <w:szCs w:val="30"/>
        </w:rPr>
        <w:t xml:space="preserve"> </w:t>
      </w:r>
      <w:r w:rsidR="0013496F" w:rsidRPr="00E15191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13496F" w:rsidRPr="00E15191">
        <w:rPr>
          <w:rFonts w:ascii="Angsana New" w:hAnsi="Angsana New"/>
          <w:sz w:val="30"/>
          <w:szCs w:val="30"/>
        </w:rPr>
        <w:t xml:space="preserve">31 </w:t>
      </w:r>
      <w:r w:rsidR="0013496F" w:rsidRPr="00E15191">
        <w:rPr>
          <w:rFonts w:ascii="Angsana New" w:hAnsi="Angsana New"/>
          <w:sz w:val="30"/>
          <w:szCs w:val="30"/>
          <w:cs/>
        </w:rPr>
        <w:t xml:space="preserve">ธันวาคม </w:t>
      </w:r>
      <w:r w:rsidR="0013496F" w:rsidRPr="00E15191">
        <w:rPr>
          <w:rFonts w:ascii="Angsana New" w:hAnsi="Angsana New"/>
          <w:sz w:val="30"/>
          <w:szCs w:val="30"/>
        </w:rPr>
        <w:t>256</w:t>
      </w:r>
      <w:r w:rsidR="0013496F">
        <w:rPr>
          <w:rFonts w:ascii="Angsana New" w:hAnsi="Angsana New"/>
          <w:sz w:val="30"/>
          <w:szCs w:val="30"/>
        </w:rPr>
        <w:t>3</w:t>
      </w:r>
      <w:r w:rsidR="0013496F">
        <w:rPr>
          <w:rFonts w:ascii="Angsana New" w:hAnsi="Angsana New" w:hint="cs"/>
          <w:sz w:val="30"/>
          <w:szCs w:val="30"/>
          <w:cs/>
        </w:rPr>
        <w:t xml:space="preserve"> </w:t>
      </w:r>
      <w:r w:rsidRPr="0013496F">
        <w:rPr>
          <w:rFonts w:ascii="Angsana New" w:hAnsi="Angsana New"/>
          <w:sz w:val="30"/>
          <w:szCs w:val="30"/>
          <w:cs/>
        </w:rPr>
        <w:t>ภายใต้เงื่อนไขของสัญญาบริษัทจะให้ความช่วยเหลือเกี่ยวกับการบริหารจัดการ โดยบริษัทจะได้รับค่าบริการ</w:t>
      </w:r>
      <w:r w:rsidR="00532037" w:rsidRPr="0013496F">
        <w:rPr>
          <w:rFonts w:ascii="Angsana New" w:hAnsi="Angsana New" w:hint="cs"/>
          <w:sz w:val="30"/>
          <w:szCs w:val="30"/>
          <w:cs/>
        </w:rPr>
        <w:t>ตามที่ระบุในสัญญา</w:t>
      </w:r>
      <w:r w:rsidR="004C4947" w:rsidRPr="0013496F">
        <w:rPr>
          <w:rFonts w:ascii="Angsana New" w:hAnsi="Angsana New" w:hint="cs"/>
          <w:sz w:val="30"/>
          <w:szCs w:val="30"/>
          <w:cs/>
        </w:rPr>
        <w:t xml:space="preserve"> อย่างไรก็ตาม</w:t>
      </w:r>
      <w:r w:rsidR="00270A3F" w:rsidRPr="0013496F">
        <w:rPr>
          <w:rFonts w:ascii="Angsana New" w:hAnsi="Angsana New" w:hint="cs"/>
          <w:sz w:val="30"/>
          <w:szCs w:val="30"/>
          <w:cs/>
        </w:rPr>
        <w:t>สัญญาฉบับใหม</w:t>
      </w:r>
      <w:r w:rsidR="00AC0AD4" w:rsidRPr="0013496F">
        <w:rPr>
          <w:rFonts w:ascii="Angsana New" w:hAnsi="Angsana New" w:hint="cs"/>
          <w:sz w:val="30"/>
          <w:szCs w:val="30"/>
          <w:cs/>
        </w:rPr>
        <w:t>่อยู่ระหว่างการพิจารณาเงื่อนไขและการจัดทำโดยคู่สัญญา</w:t>
      </w:r>
    </w:p>
    <w:p w14:paraId="3D7595B1" w14:textId="757180E6" w:rsidR="00AD1073" w:rsidRDefault="00AD1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2FC7BAB" w14:textId="0B2E796E" w:rsidR="00E605C7" w:rsidRPr="00AF57EC" w:rsidRDefault="00E605C7" w:rsidP="00AF57EC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F57EC">
        <w:rPr>
          <w:rFonts w:ascii="Angsana New" w:hAnsi="Angsana New"/>
          <w:i/>
          <w:iCs/>
          <w:sz w:val="30"/>
          <w:szCs w:val="30"/>
          <w:cs/>
        </w:rPr>
        <w:t>สัญญาบริการด้านการบริหาร</w:t>
      </w:r>
      <w:r w:rsidRPr="00AF57EC">
        <w:rPr>
          <w:rFonts w:ascii="Angsana New" w:hAnsi="Angsana New" w:hint="cs"/>
          <w:i/>
          <w:iCs/>
          <w:sz w:val="30"/>
          <w:szCs w:val="30"/>
          <w:cs/>
        </w:rPr>
        <w:t>กับกิจการที่เกี่ยวข้องกัน</w:t>
      </w:r>
    </w:p>
    <w:p w14:paraId="0B213D32" w14:textId="77777777" w:rsidR="00E605C7" w:rsidRPr="00A6140F" w:rsidRDefault="00E605C7" w:rsidP="00E60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b/>
          <w:bCs/>
          <w:sz w:val="30"/>
          <w:szCs w:val="30"/>
        </w:rPr>
      </w:pPr>
    </w:p>
    <w:p w14:paraId="15355420" w14:textId="72B0F8BE" w:rsidR="00984571" w:rsidRPr="002E455D" w:rsidRDefault="00E605C7" w:rsidP="00867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455D">
        <w:rPr>
          <w:rFonts w:ascii="Angsana New" w:hAnsi="Angsana New"/>
          <w:sz w:val="30"/>
          <w:szCs w:val="30"/>
          <w:cs/>
        </w:rPr>
        <w:t>บริษัทได้ทำสัญญาบริการด้านการบริหารกับบริษัทที่เกี่ยวข้องกันแห่งหนึ่ง</w:t>
      </w:r>
      <w:r w:rsidRPr="002E455D">
        <w:rPr>
          <w:rFonts w:ascii="Angsana New" w:hAnsi="Angsana New"/>
          <w:sz w:val="30"/>
          <w:szCs w:val="30"/>
        </w:rPr>
        <w:t xml:space="preserve"> </w:t>
      </w:r>
      <w:r w:rsidRPr="002E455D">
        <w:rPr>
          <w:rFonts w:ascii="Angsana New" w:hAnsi="Angsana New"/>
          <w:sz w:val="30"/>
          <w:szCs w:val="30"/>
          <w:cs/>
        </w:rPr>
        <w:t>โดยบริษัทที่เกี่ยวข้องกันจะให้บริการงานที่ปรึกษาตามที่ระบุในสัญญา</w:t>
      </w:r>
      <w:r w:rsidR="00F74863" w:rsidRPr="002E455D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2E455D">
        <w:rPr>
          <w:rFonts w:ascii="Angsana New" w:hAnsi="Angsana New" w:hint="cs"/>
          <w:sz w:val="30"/>
          <w:szCs w:val="30"/>
          <w:cs/>
        </w:rPr>
        <w:t xml:space="preserve">บริษัทตกลงจ่ายค่าบริการปีละ </w:t>
      </w:r>
      <w:r w:rsidR="005365B5" w:rsidRPr="005365B5">
        <w:rPr>
          <w:rFonts w:ascii="Angsana New" w:hAnsi="Angsana New"/>
          <w:sz w:val="30"/>
          <w:szCs w:val="30"/>
        </w:rPr>
        <w:t>1</w:t>
      </w:r>
      <w:r w:rsidR="009937AE">
        <w:rPr>
          <w:rFonts w:ascii="Angsana New" w:hAnsi="Angsana New"/>
          <w:sz w:val="30"/>
          <w:szCs w:val="30"/>
        </w:rPr>
        <w:t>9.5</w:t>
      </w:r>
      <w:r w:rsidRPr="005365B5">
        <w:rPr>
          <w:rFonts w:ascii="Angsana New" w:hAnsi="Angsana New"/>
          <w:sz w:val="30"/>
          <w:szCs w:val="30"/>
        </w:rPr>
        <w:t xml:space="preserve"> </w:t>
      </w:r>
      <w:r w:rsidRPr="005365B5">
        <w:rPr>
          <w:rFonts w:ascii="Angsana New" w:hAnsi="Angsana New" w:hint="cs"/>
          <w:sz w:val="30"/>
          <w:szCs w:val="30"/>
          <w:cs/>
        </w:rPr>
        <w:t>ล้านบาท</w:t>
      </w:r>
      <w:r w:rsidRPr="002E455D">
        <w:rPr>
          <w:rFonts w:ascii="Angsana New" w:hAnsi="Angsana New"/>
          <w:sz w:val="30"/>
          <w:szCs w:val="30"/>
          <w:cs/>
        </w:rPr>
        <w:t xml:space="preserve"> </w:t>
      </w:r>
      <w:r w:rsidRPr="002E455D">
        <w:rPr>
          <w:rFonts w:ascii="Angsana New" w:hAnsi="Angsana New" w:hint="cs"/>
          <w:sz w:val="30"/>
          <w:szCs w:val="30"/>
          <w:cs/>
        </w:rPr>
        <w:t>สัญญาดังกล่าว</w:t>
      </w:r>
      <w:r w:rsidR="005C2538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5C2538">
        <w:rPr>
          <w:rFonts w:ascii="Angsana New" w:hAnsi="Angsana New"/>
          <w:sz w:val="30"/>
          <w:szCs w:val="30"/>
        </w:rPr>
        <w:t xml:space="preserve">31 </w:t>
      </w:r>
      <w:r w:rsidR="005C253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C2538">
        <w:rPr>
          <w:rFonts w:ascii="Angsana New" w:hAnsi="Angsana New"/>
          <w:sz w:val="30"/>
          <w:szCs w:val="30"/>
        </w:rPr>
        <w:t xml:space="preserve">2563 </w:t>
      </w:r>
      <w:r w:rsidR="005C2538">
        <w:rPr>
          <w:rFonts w:ascii="Angsana New" w:hAnsi="Angsana New" w:hint="cs"/>
          <w:sz w:val="30"/>
          <w:szCs w:val="30"/>
          <w:cs/>
        </w:rPr>
        <w:t>และมีการทำสัญญาฉบับใหม่โดย</w:t>
      </w:r>
      <w:r w:rsidR="009937AE" w:rsidRPr="002E455D">
        <w:rPr>
          <w:rFonts w:ascii="Angsana New" w:hAnsi="Angsana New" w:hint="cs"/>
          <w:sz w:val="30"/>
          <w:szCs w:val="30"/>
          <w:cs/>
        </w:rPr>
        <w:t xml:space="preserve">บริษัทตกลงจ่ายค่าบริการปีละ </w:t>
      </w:r>
      <w:r w:rsidR="009937AE" w:rsidRPr="005365B5">
        <w:rPr>
          <w:rFonts w:ascii="Angsana New" w:hAnsi="Angsana New"/>
          <w:sz w:val="30"/>
          <w:szCs w:val="30"/>
        </w:rPr>
        <w:t>1</w:t>
      </w:r>
      <w:r w:rsidR="009937AE">
        <w:rPr>
          <w:rFonts w:ascii="Angsana New" w:hAnsi="Angsana New"/>
          <w:sz w:val="30"/>
          <w:szCs w:val="30"/>
        </w:rPr>
        <w:t>5.0</w:t>
      </w:r>
      <w:r w:rsidR="009937AE" w:rsidRPr="005365B5">
        <w:rPr>
          <w:rFonts w:ascii="Angsana New" w:hAnsi="Angsana New"/>
          <w:sz w:val="30"/>
          <w:szCs w:val="30"/>
        </w:rPr>
        <w:t xml:space="preserve"> </w:t>
      </w:r>
      <w:r w:rsidR="009937AE" w:rsidRPr="005365B5">
        <w:rPr>
          <w:rFonts w:ascii="Angsana New" w:hAnsi="Angsana New" w:hint="cs"/>
          <w:sz w:val="30"/>
          <w:szCs w:val="30"/>
          <w:cs/>
        </w:rPr>
        <w:t>ล้านบาท</w:t>
      </w:r>
      <w:r w:rsidR="009937AE" w:rsidRPr="002E455D">
        <w:rPr>
          <w:rFonts w:ascii="Angsana New" w:hAnsi="Angsana New"/>
          <w:sz w:val="30"/>
          <w:szCs w:val="30"/>
          <w:cs/>
        </w:rPr>
        <w:t xml:space="preserve"> </w:t>
      </w:r>
      <w:r w:rsidR="009937AE" w:rsidRPr="002E455D">
        <w:rPr>
          <w:rFonts w:ascii="Angsana New" w:hAnsi="Angsana New" w:hint="cs"/>
          <w:sz w:val="30"/>
          <w:szCs w:val="30"/>
          <w:cs/>
        </w:rPr>
        <w:t>สัญญา</w:t>
      </w:r>
      <w:r w:rsidR="009937AE">
        <w:rPr>
          <w:rFonts w:ascii="Angsana New" w:hAnsi="Angsana New" w:hint="cs"/>
          <w:sz w:val="30"/>
          <w:szCs w:val="30"/>
          <w:cs/>
        </w:rPr>
        <w:t>ฉบับใหม่</w:t>
      </w:r>
      <w:r w:rsidRPr="002E455D">
        <w:rPr>
          <w:rFonts w:ascii="Angsana New" w:hAnsi="Angsana New" w:hint="cs"/>
          <w:sz w:val="30"/>
          <w:szCs w:val="30"/>
          <w:cs/>
        </w:rPr>
        <w:t>มีผลตั้</w:t>
      </w:r>
      <w:r w:rsidRPr="002E455D">
        <w:rPr>
          <w:rFonts w:ascii="Angsana New" w:hAnsi="Angsana New"/>
          <w:sz w:val="30"/>
          <w:szCs w:val="30"/>
          <w:cs/>
        </w:rPr>
        <w:t>งแต่</w:t>
      </w:r>
      <w:r w:rsidRPr="005365B5">
        <w:rPr>
          <w:rFonts w:ascii="Angsana New" w:hAnsi="Angsana New"/>
          <w:sz w:val="30"/>
          <w:szCs w:val="30"/>
          <w:cs/>
        </w:rPr>
        <w:t xml:space="preserve">วันที่ </w:t>
      </w:r>
      <w:r w:rsidRPr="005365B5">
        <w:rPr>
          <w:rFonts w:ascii="Angsana New" w:hAnsi="Angsana New"/>
          <w:sz w:val="30"/>
          <w:szCs w:val="30"/>
        </w:rPr>
        <w:t xml:space="preserve">1 </w:t>
      </w:r>
      <w:r w:rsidRPr="005365B5">
        <w:rPr>
          <w:rFonts w:ascii="Angsana New" w:hAnsi="Angsana New"/>
          <w:sz w:val="30"/>
          <w:szCs w:val="30"/>
          <w:cs/>
        </w:rPr>
        <w:t xml:space="preserve">มกราคม </w:t>
      </w:r>
      <w:r w:rsidRPr="005365B5">
        <w:rPr>
          <w:rFonts w:ascii="Angsana New" w:hAnsi="Angsana New"/>
          <w:sz w:val="30"/>
          <w:szCs w:val="30"/>
        </w:rPr>
        <w:t>256</w:t>
      </w:r>
      <w:r w:rsidR="005365B5" w:rsidRPr="005365B5">
        <w:rPr>
          <w:rFonts w:ascii="Angsana New" w:hAnsi="Angsana New"/>
          <w:sz w:val="30"/>
          <w:szCs w:val="30"/>
        </w:rPr>
        <w:t>4</w:t>
      </w:r>
      <w:r w:rsidRPr="005365B5">
        <w:rPr>
          <w:rFonts w:ascii="Angsana New" w:hAnsi="Angsana New"/>
          <w:sz w:val="30"/>
          <w:szCs w:val="30"/>
        </w:rPr>
        <w:t xml:space="preserve"> </w:t>
      </w:r>
      <w:r w:rsidRPr="005365B5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5365B5">
        <w:rPr>
          <w:rFonts w:ascii="Angsana New" w:hAnsi="Angsana New"/>
          <w:sz w:val="30"/>
          <w:szCs w:val="30"/>
        </w:rPr>
        <w:t xml:space="preserve">31 </w:t>
      </w:r>
      <w:r w:rsidRPr="005365B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365B5">
        <w:rPr>
          <w:rFonts w:ascii="Angsana New" w:hAnsi="Angsana New"/>
          <w:sz w:val="30"/>
          <w:szCs w:val="30"/>
        </w:rPr>
        <w:t>256</w:t>
      </w:r>
      <w:r w:rsidR="005365B5">
        <w:rPr>
          <w:rFonts w:ascii="Angsana New" w:hAnsi="Angsana New"/>
          <w:sz w:val="30"/>
          <w:szCs w:val="30"/>
        </w:rPr>
        <w:t>6</w:t>
      </w:r>
    </w:p>
    <w:p w14:paraId="39E90281" w14:textId="77777777" w:rsidR="00A57D58" w:rsidRPr="00717707" w:rsidRDefault="00A57D58" w:rsidP="00867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11CF27" w14:textId="4C6F5B11" w:rsidR="00030124" w:rsidRPr="002E455D" w:rsidRDefault="00924383" w:rsidP="002E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030124" w:rsidRPr="002E455D">
        <w:rPr>
          <w:rFonts w:ascii="Angsana New" w:hAnsi="Angsana New"/>
          <w:b/>
          <w:bCs/>
          <w:sz w:val="30"/>
          <w:szCs w:val="30"/>
          <w:cs/>
        </w:rPr>
        <w:tab/>
        <w:t>เงินสดและรายการเทียบเท่าเงินสด</w:t>
      </w:r>
    </w:p>
    <w:p w14:paraId="3544DF2A" w14:textId="77777777" w:rsidR="006C09BF" w:rsidRPr="00717707" w:rsidRDefault="006C09BF" w:rsidP="00D24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1080"/>
      </w:tblGrid>
      <w:tr w:rsidR="00030124" w:rsidRPr="00C664CA" w14:paraId="60850D27" w14:textId="77777777" w:rsidTr="00791685">
        <w:tc>
          <w:tcPr>
            <w:tcW w:w="4410" w:type="dxa"/>
          </w:tcPr>
          <w:p w14:paraId="2E32197D" w14:textId="77777777" w:rsidR="00030124" w:rsidRPr="00C664CA" w:rsidRDefault="00030124" w:rsidP="00A2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30891F9" w14:textId="77777777" w:rsidR="00030124" w:rsidRPr="00C664CA" w:rsidRDefault="00030124" w:rsidP="00A2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D4D4D4" w14:textId="77777777" w:rsidR="00030124" w:rsidRPr="00C664CA" w:rsidRDefault="00030124" w:rsidP="00A2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1F5748D" w14:textId="77777777" w:rsidR="00030124" w:rsidRPr="00C664CA" w:rsidRDefault="00030124" w:rsidP="00A2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1091" w:rsidRPr="00C664CA" w14:paraId="32C9883B" w14:textId="77777777" w:rsidTr="00791685">
        <w:tc>
          <w:tcPr>
            <w:tcW w:w="4410" w:type="dxa"/>
          </w:tcPr>
          <w:p w14:paraId="6B567964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F7BE491" w14:textId="75EB84EB" w:rsidR="00C01091" w:rsidRPr="00C664CA" w:rsidRDefault="002E455D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EFC7699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5EC963" w14:textId="10FDBF20" w:rsidR="00C01091" w:rsidRPr="00C664CA" w:rsidRDefault="002E455D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D60B3E7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1E29610" w14:textId="1712AE16" w:rsidR="00C01091" w:rsidRPr="00C664CA" w:rsidRDefault="002E455D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CA3A214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8DB0EF" w14:textId="408996BC" w:rsidR="00C01091" w:rsidRPr="00C664CA" w:rsidRDefault="002E455D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01091" w:rsidRPr="00C664CA" w14:paraId="1BBAFF1E" w14:textId="77777777" w:rsidTr="00791685">
        <w:tc>
          <w:tcPr>
            <w:tcW w:w="4410" w:type="dxa"/>
          </w:tcPr>
          <w:p w14:paraId="787C1D3E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4C7ABD3F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455D" w:rsidRPr="00C664CA" w14:paraId="2D31EEEA" w14:textId="77777777" w:rsidTr="00791685">
        <w:tc>
          <w:tcPr>
            <w:tcW w:w="4410" w:type="dxa"/>
          </w:tcPr>
          <w:p w14:paraId="6FD9E495" w14:textId="77777777" w:rsidR="002E455D" w:rsidRPr="00C664CA" w:rsidRDefault="002E455D" w:rsidP="002E455D">
            <w:pPr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90" w:type="dxa"/>
          </w:tcPr>
          <w:p w14:paraId="15231B4C" w14:textId="366D4C21" w:rsidR="002E455D" w:rsidRPr="00405146" w:rsidRDefault="004437F0" w:rsidP="002E455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445</w:t>
            </w:r>
          </w:p>
        </w:tc>
        <w:tc>
          <w:tcPr>
            <w:tcW w:w="270" w:type="dxa"/>
          </w:tcPr>
          <w:p w14:paraId="7EDAED20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FC7DF82" w14:textId="71DC2CBF" w:rsidR="002E455D" w:rsidRPr="00C664CA" w:rsidRDefault="002E455D" w:rsidP="002E455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5146">
              <w:rPr>
                <w:rFonts w:ascii="Angsana New" w:hAnsi="Angsana New"/>
                <w:sz w:val="30"/>
                <w:szCs w:val="30"/>
                <w:lang w:bidi="th-TH"/>
              </w:rPr>
              <w:t>435</w:t>
            </w:r>
          </w:p>
        </w:tc>
        <w:tc>
          <w:tcPr>
            <w:tcW w:w="270" w:type="dxa"/>
          </w:tcPr>
          <w:p w14:paraId="21D653DF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5C5D17" w14:textId="3686B81E" w:rsidR="002E455D" w:rsidRPr="00C664CA" w:rsidRDefault="004437F0" w:rsidP="002E455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</w:tcPr>
          <w:p w14:paraId="106C1559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7BB094" w14:textId="51A9061F" w:rsidR="002E455D" w:rsidRPr="00C664CA" w:rsidRDefault="002E455D" w:rsidP="002E455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2E455D" w:rsidRPr="00C664CA" w14:paraId="3C04A79C" w14:textId="77777777" w:rsidTr="00791685">
        <w:trPr>
          <w:trHeight w:val="371"/>
        </w:trPr>
        <w:tc>
          <w:tcPr>
            <w:tcW w:w="4410" w:type="dxa"/>
            <w:vAlign w:val="center"/>
          </w:tcPr>
          <w:p w14:paraId="6FA755FB" w14:textId="77777777" w:rsidR="002E455D" w:rsidRPr="00C664CA" w:rsidRDefault="002E455D" w:rsidP="002E455D">
            <w:pPr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3"/>
              </w:tabs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</w:tcPr>
          <w:p w14:paraId="019A6943" w14:textId="7FB11A1A" w:rsidR="002E455D" w:rsidRPr="00405146" w:rsidRDefault="004437F0" w:rsidP="002E455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31,333</w:t>
            </w:r>
          </w:p>
        </w:tc>
        <w:tc>
          <w:tcPr>
            <w:tcW w:w="270" w:type="dxa"/>
          </w:tcPr>
          <w:p w14:paraId="1BC4D22F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8C01A4F" w14:textId="6C004F91" w:rsidR="002E455D" w:rsidRPr="00C664CA" w:rsidRDefault="002E455D" w:rsidP="002E455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14,864</w:t>
            </w:r>
          </w:p>
        </w:tc>
        <w:tc>
          <w:tcPr>
            <w:tcW w:w="270" w:type="dxa"/>
          </w:tcPr>
          <w:p w14:paraId="2CBE27BF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07A0DB" w14:textId="79A80115" w:rsidR="002E455D" w:rsidRPr="00C664CA" w:rsidRDefault="004437F0" w:rsidP="002E455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3,362</w:t>
            </w:r>
          </w:p>
        </w:tc>
        <w:tc>
          <w:tcPr>
            <w:tcW w:w="270" w:type="dxa"/>
          </w:tcPr>
          <w:p w14:paraId="3DB2BC90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F8B356" w14:textId="6C2CDBD0" w:rsidR="002E455D" w:rsidRPr="00C664CA" w:rsidRDefault="002E455D" w:rsidP="002E455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10,013</w:t>
            </w:r>
          </w:p>
        </w:tc>
      </w:tr>
      <w:tr w:rsidR="002E455D" w:rsidRPr="00C664CA" w14:paraId="46E2DDA5" w14:textId="77777777" w:rsidTr="00791685">
        <w:tc>
          <w:tcPr>
            <w:tcW w:w="4410" w:type="dxa"/>
          </w:tcPr>
          <w:p w14:paraId="199EDC72" w14:textId="77777777" w:rsidR="002E455D" w:rsidRPr="00C664CA" w:rsidRDefault="002E455D" w:rsidP="002E455D">
            <w:pPr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90" w:type="dxa"/>
          </w:tcPr>
          <w:p w14:paraId="7E7BD3E8" w14:textId="5DE03C3E" w:rsidR="002E455D" w:rsidRPr="00405146" w:rsidRDefault="004437F0" w:rsidP="002E455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1,748,735</w:t>
            </w:r>
          </w:p>
        </w:tc>
        <w:tc>
          <w:tcPr>
            <w:tcW w:w="270" w:type="dxa"/>
          </w:tcPr>
          <w:p w14:paraId="6F7D6AF5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97D26A0" w14:textId="14A8D1B2" w:rsidR="002E455D" w:rsidRPr="00C664CA" w:rsidRDefault="002E455D" w:rsidP="002E455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1,333,227</w:t>
            </w:r>
          </w:p>
        </w:tc>
        <w:tc>
          <w:tcPr>
            <w:tcW w:w="270" w:type="dxa"/>
          </w:tcPr>
          <w:p w14:paraId="113F9814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B9E379" w14:textId="03B38294" w:rsidR="002E455D" w:rsidRPr="00C664CA" w:rsidRDefault="004437F0" w:rsidP="002E455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419,327</w:t>
            </w:r>
          </w:p>
        </w:tc>
        <w:tc>
          <w:tcPr>
            <w:tcW w:w="270" w:type="dxa"/>
          </w:tcPr>
          <w:p w14:paraId="2958793E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3002A9" w14:textId="75741D17" w:rsidR="002E455D" w:rsidRPr="00C664CA" w:rsidRDefault="002E455D" w:rsidP="002E455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353,935</w:t>
            </w:r>
          </w:p>
        </w:tc>
      </w:tr>
      <w:tr w:rsidR="002E455D" w:rsidRPr="00C664CA" w14:paraId="4EE2A01F" w14:textId="77777777" w:rsidTr="00791685">
        <w:tc>
          <w:tcPr>
            <w:tcW w:w="4410" w:type="dxa"/>
          </w:tcPr>
          <w:p w14:paraId="085DCB07" w14:textId="77777777" w:rsidR="002E455D" w:rsidRPr="00C664CA" w:rsidRDefault="002E455D" w:rsidP="002E455D">
            <w:pPr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เงินลงทุนระยะสั้นที่มีสภาพคล่องสูง</w:t>
            </w:r>
          </w:p>
        </w:tc>
        <w:tc>
          <w:tcPr>
            <w:tcW w:w="990" w:type="dxa"/>
          </w:tcPr>
          <w:p w14:paraId="114274FB" w14:textId="7386CA91" w:rsidR="002E455D" w:rsidRPr="00405146" w:rsidRDefault="004437F0" w:rsidP="002E455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200,000</w:t>
            </w:r>
          </w:p>
        </w:tc>
        <w:tc>
          <w:tcPr>
            <w:tcW w:w="270" w:type="dxa"/>
          </w:tcPr>
          <w:p w14:paraId="3D8E85D2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FB08B74" w14:textId="1A03550E" w:rsidR="002E455D" w:rsidRDefault="002E455D" w:rsidP="002E455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5146">
              <w:rPr>
                <w:rFonts w:ascii="Angsana New" w:hAnsi="Angsana New"/>
                <w:sz w:val="30"/>
                <w:szCs w:val="30"/>
                <w:lang w:bidi="th-TH"/>
              </w:rPr>
              <w:t>354,208</w:t>
            </w:r>
          </w:p>
        </w:tc>
        <w:tc>
          <w:tcPr>
            <w:tcW w:w="270" w:type="dxa"/>
          </w:tcPr>
          <w:p w14:paraId="52E2A387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A84955" w14:textId="4A874AED" w:rsidR="002E455D" w:rsidRPr="00C664CA" w:rsidRDefault="004437F0" w:rsidP="004437F0">
            <w:pPr>
              <w:pStyle w:val="acctfourfigures"/>
              <w:tabs>
                <w:tab w:val="clear" w:pos="765"/>
              </w:tabs>
              <w:spacing w:line="240" w:lineRule="atLeast"/>
              <w:ind w:right="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-</w:t>
            </w:r>
          </w:p>
        </w:tc>
        <w:tc>
          <w:tcPr>
            <w:tcW w:w="270" w:type="dxa"/>
          </w:tcPr>
          <w:p w14:paraId="6212332B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1EB09" w14:textId="73372A51" w:rsidR="002E455D" w:rsidRPr="00C664CA" w:rsidRDefault="002E455D" w:rsidP="00A3186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51,052</w:t>
            </w:r>
          </w:p>
        </w:tc>
      </w:tr>
      <w:tr w:rsidR="002E455D" w:rsidRPr="00C664CA" w14:paraId="3748C50C" w14:textId="77777777" w:rsidTr="00791685">
        <w:tc>
          <w:tcPr>
            <w:tcW w:w="4410" w:type="dxa"/>
          </w:tcPr>
          <w:p w14:paraId="672595CF" w14:textId="77777777" w:rsidR="002E455D" w:rsidRPr="00C664CA" w:rsidRDefault="002E455D" w:rsidP="002E455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F10A28" w14:textId="33E23D84" w:rsidR="002E455D" w:rsidRPr="00405146" w:rsidRDefault="004437F0" w:rsidP="004437F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1,980,513</w:t>
            </w:r>
          </w:p>
        </w:tc>
        <w:tc>
          <w:tcPr>
            <w:tcW w:w="270" w:type="dxa"/>
          </w:tcPr>
          <w:p w14:paraId="651F5FD8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ACCDF6" w14:textId="716B04FD" w:rsidR="002E455D" w:rsidRPr="00C664CA" w:rsidRDefault="002E455D" w:rsidP="002E455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1,702,734</w:t>
            </w:r>
          </w:p>
        </w:tc>
        <w:tc>
          <w:tcPr>
            <w:tcW w:w="270" w:type="dxa"/>
          </w:tcPr>
          <w:p w14:paraId="2366572C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2AEFC1" w14:textId="609A8BFD" w:rsidR="002E455D" w:rsidRPr="00C664CA" w:rsidRDefault="004437F0" w:rsidP="004437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422,779</w:t>
            </w:r>
          </w:p>
        </w:tc>
        <w:tc>
          <w:tcPr>
            <w:tcW w:w="270" w:type="dxa"/>
          </w:tcPr>
          <w:p w14:paraId="123C7E81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CDE7F7" w14:textId="30610D10" w:rsidR="002E455D" w:rsidRPr="00C664CA" w:rsidRDefault="002E455D" w:rsidP="002E455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415,090</w:t>
            </w:r>
          </w:p>
        </w:tc>
      </w:tr>
    </w:tbl>
    <w:p w14:paraId="09B34663" w14:textId="50A6EA88" w:rsidR="001D434C" w:rsidRDefault="00C02A1D" w:rsidP="00BF0DBE">
      <w:pPr>
        <w:pStyle w:val="BodyText"/>
        <w:tabs>
          <w:tab w:val="clear" w:pos="227"/>
          <w:tab w:val="clear" w:pos="454"/>
          <w:tab w:val="left" w:pos="540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  <w:r w:rsidRPr="00C02A1D">
        <w:rPr>
          <w:rFonts w:ascii="Angsana New" w:hAnsi="Angsana New"/>
          <w:sz w:val="30"/>
          <w:szCs w:val="30"/>
          <w:cs/>
        </w:rPr>
        <w:t xml:space="preserve"> </w:t>
      </w:r>
    </w:p>
    <w:p w14:paraId="7FC3CFA3" w14:textId="77777777" w:rsidR="00F07757" w:rsidRDefault="00F07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90E64C6" w14:textId="471806A5" w:rsidR="007D64C5" w:rsidRPr="00976BAC" w:rsidRDefault="002750A9" w:rsidP="00976BAC">
      <w:pPr>
        <w:pStyle w:val="BodyText"/>
        <w:tabs>
          <w:tab w:val="clear" w:pos="227"/>
          <w:tab w:val="clear" w:pos="454"/>
          <w:tab w:val="left" w:pos="531"/>
        </w:tabs>
        <w:spacing w:after="0"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030124" w:rsidRPr="002E455D">
        <w:rPr>
          <w:rFonts w:ascii="Angsana New" w:hAnsi="Angsana New"/>
          <w:b/>
          <w:bCs/>
          <w:sz w:val="30"/>
          <w:szCs w:val="30"/>
        </w:rPr>
        <w:tab/>
      </w:r>
      <w:r w:rsidR="007D64C5" w:rsidRPr="0075591B">
        <w:rPr>
          <w:rFonts w:ascii="Angsana New" w:hAnsi="Angsana New" w:hint="cs"/>
          <w:bCs/>
          <w:sz w:val="30"/>
          <w:szCs w:val="30"/>
          <w:cs/>
        </w:rPr>
        <w:t>ลูกหนี้อื่น</w:t>
      </w:r>
    </w:p>
    <w:p w14:paraId="683CE169" w14:textId="77777777" w:rsidR="006D57B7" w:rsidRPr="009846BC" w:rsidRDefault="006D57B7" w:rsidP="009050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63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59"/>
        <w:gridCol w:w="810"/>
        <w:gridCol w:w="271"/>
        <w:gridCol w:w="1255"/>
        <w:gridCol w:w="273"/>
        <w:gridCol w:w="1172"/>
        <w:gridCol w:w="273"/>
        <w:gridCol w:w="1255"/>
        <w:gridCol w:w="273"/>
        <w:gridCol w:w="1229"/>
      </w:tblGrid>
      <w:tr w:rsidR="00764EB7" w:rsidRPr="00C664CA" w14:paraId="7A67C9EA" w14:textId="77777777" w:rsidTr="00791685">
        <w:tc>
          <w:tcPr>
            <w:tcW w:w="1327" w:type="pct"/>
          </w:tcPr>
          <w:p w14:paraId="02A05F0D" w14:textId="77777777" w:rsidR="007D64C5" w:rsidRPr="00C664CA" w:rsidRDefault="00F41D7A" w:rsidP="00C24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2"/>
                <w:szCs w:val="2"/>
              </w:rPr>
              <w:t>\</w:t>
            </w:r>
          </w:p>
        </w:tc>
        <w:tc>
          <w:tcPr>
            <w:tcW w:w="437" w:type="pct"/>
          </w:tcPr>
          <w:p w14:paraId="5D6B2A65" w14:textId="77777777" w:rsidR="007D64C5" w:rsidRPr="00C664CA" w:rsidRDefault="007D64C5" w:rsidP="00C24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3465921" w14:textId="77777777" w:rsidR="007D64C5" w:rsidRPr="00C664CA" w:rsidRDefault="007D64C5" w:rsidP="00C24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6" w:type="pct"/>
            <w:gridSpan w:val="3"/>
          </w:tcPr>
          <w:p w14:paraId="6CD6422B" w14:textId="77777777" w:rsidR="007D64C5" w:rsidRPr="00C664CA" w:rsidRDefault="007D64C5" w:rsidP="00C24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72B55D22" w14:textId="77777777" w:rsidR="007D64C5" w:rsidRPr="00C664CA" w:rsidRDefault="007D64C5" w:rsidP="00C24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pct"/>
            <w:gridSpan w:val="3"/>
          </w:tcPr>
          <w:p w14:paraId="32C2E8C0" w14:textId="77777777" w:rsidR="007D64C5" w:rsidRPr="00C664CA" w:rsidRDefault="007D64C5" w:rsidP="00C24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764EB7" w:rsidRPr="00C664CA" w14:paraId="528EA628" w14:textId="77777777" w:rsidTr="00791685">
        <w:tc>
          <w:tcPr>
            <w:tcW w:w="1327" w:type="pct"/>
          </w:tcPr>
          <w:p w14:paraId="7ABA10BD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4F2110E1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7"/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6" w:type="pct"/>
          </w:tcPr>
          <w:p w14:paraId="42916912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</w:tcPr>
          <w:p w14:paraId="5F78AF81" w14:textId="3DFF8C7E" w:rsidR="00C01091" w:rsidRPr="00C664CA" w:rsidRDefault="002E455D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33F1CB25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E0B17C4" w14:textId="5EB3D7FF" w:rsidR="00C01091" w:rsidRPr="00C664CA" w:rsidRDefault="002E455D" w:rsidP="007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6A9BA56C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7" w:type="pct"/>
          </w:tcPr>
          <w:p w14:paraId="70261DA9" w14:textId="794BD056" w:rsidR="00C01091" w:rsidRPr="00C664CA" w:rsidRDefault="002E455D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014CDF26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7D1966EE" w14:textId="43ECE24F" w:rsidR="00C01091" w:rsidRPr="00C664CA" w:rsidRDefault="002E455D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64EB7" w:rsidRPr="00C664CA" w14:paraId="6ABCC352" w14:textId="77777777" w:rsidTr="00791685">
        <w:tc>
          <w:tcPr>
            <w:tcW w:w="1327" w:type="pct"/>
          </w:tcPr>
          <w:p w14:paraId="45892EE9" w14:textId="77777777" w:rsidR="00C01091" w:rsidRPr="00C664CA" w:rsidRDefault="00C01091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3AD98D71" w14:textId="77777777" w:rsidR="00C01091" w:rsidRPr="00C664CA" w:rsidRDefault="00C01091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713F800" w14:textId="77777777" w:rsidR="00C01091" w:rsidRPr="00C664CA" w:rsidRDefault="00C01091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90" w:type="pct"/>
            <w:gridSpan w:val="7"/>
          </w:tcPr>
          <w:p w14:paraId="641DEA92" w14:textId="77777777" w:rsidR="00C01091" w:rsidRPr="00C664CA" w:rsidRDefault="00C01091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455D" w:rsidRPr="00C664CA" w14:paraId="4FD99428" w14:textId="77777777" w:rsidTr="00791685">
        <w:tc>
          <w:tcPr>
            <w:tcW w:w="1327" w:type="pct"/>
          </w:tcPr>
          <w:p w14:paraId="669E0A49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14:paraId="57FD8921" w14:textId="77777777" w:rsidR="002E455D" w:rsidRPr="00E0450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450A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3482A56F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13116320" w14:textId="1FECA5B4" w:rsidR="002E455D" w:rsidRPr="00C664CA" w:rsidRDefault="00BF19F6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8,731</w:t>
            </w:r>
          </w:p>
        </w:tc>
        <w:tc>
          <w:tcPr>
            <w:tcW w:w="147" w:type="pct"/>
          </w:tcPr>
          <w:p w14:paraId="1D148743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795D781" w14:textId="7977EA33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7,290</w:t>
            </w:r>
          </w:p>
        </w:tc>
        <w:tc>
          <w:tcPr>
            <w:tcW w:w="147" w:type="pct"/>
          </w:tcPr>
          <w:p w14:paraId="0A793241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6689988A" w14:textId="17974005" w:rsidR="002E455D" w:rsidRPr="00C664CA" w:rsidRDefault="00BF19F6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41,96</w:t>
            </w:r>
            <w:r w:rsidR="0044368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47ADD76D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732E3CA6" w14:textId="26292A43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52,394</w:t>
            </w:r>
          </w:p>
        </w:tc>
      </w:tr>
      <w:tr w:rsidR="002E455D" w:rsidRPr="00C664CA" w14:paraId="2A58B840" w14:textId="77777777" w:rsidTr="00791685">
        <w:tc>
          <w:tcPr>
            <w:tcW w:w="1327" w:type="pct"/>
            <w:vAlign w:val="bottom"/>
          </w:tcPr>
          <w:p w14:paraId="69159314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proofErr w:type="spellStart"/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437" w:type="pct"/>
          </w:tcPr>
          <w:p w14:paraId="7BB84A37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8042C05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0319A864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decimal" w:pos="82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A5DBF60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9837E73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decimal" w:pos="82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496D191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38F28364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A75364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103708C9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55D" w:rsidRPr="00C664CA" w14:paraId="7B1AA714" w14:textId="77777777" w:rsidTr="00791685">
        <w:tc>
          <w:tcPr>
            <w:tcW w:w="1327" w:type="pct"/>
          </w:tcPr>
          <w:p w14:paraId="28A12FB1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437" w:type="pct"/>
          </w:tcPr>
          <w:p w14:paraId="4AAF54DE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357B1FF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16546C50" w14:textId="3493443D" w:rsidR="002E455D" w:rsidRPr="00C664CA" w:rsidRDefault="007A0D34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82,040</w:t>
            </w:r>
          </w:p>
        </w:tc>
        <w:tc>
          <w:tcPr>
            <w:tcW w:w="147" w:type="pct"/>
          </w:tcPr>
          <w:p w14:paraId="3FCC0963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vAlign w:val="bottom"/>
          </w:tcPr>
          <w:p w14:paraId="1190EA04" w14:textId="7EA9E886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57,004</w:t>
            </w:r>
          </w:p>
        </w:tc>
        <w:tc>
          <w:tcPr>
            <w:tcW w:w="147" w:type="pct"/>
          </w:tcPr>
          <w:p w14:paraId="7F6E6721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4977485C" w14:textId="75193649" w:rsidR="002E455D" w:rsidRPr="00C664CA" w:rsidRDefault="00126213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21,986</w:t>
            </w:r>
          </w:p>
        </w:tc>
        <w:tc>
          <w:tcPr>
            <w:tcW w:w="147" w:type="pct"/>
          </w:tcPr>
          <w:p w14:paraId="001FD681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6074C79C" w14:textId="089C03DF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13,598</w:t>
            </w:r>
          </w:p>
        </w:tc>
      </w:tr>
      <w:tr w:rsidR="002E455D" w:rsidRPr="00C664CA" w14:paraId="47737ECD" w14:textId="77777777" w:rsidTr="00791685">
        <w:tc>
          <w:tcPr>
            <w:tcW w:w="1327" w:type="pct"/>
            <w:vAlign w:val="bottom"/>
          </w:tcPr>
          <w:p w14:paraId="488898B6" w14:textId="77777777" w:rsidR="002E455D" w:rsidRPr="00C664CA" w:rsidDel="00D60FB5" w:rsidRDefault="002E455D" w:rsidP="002E455D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437" w:type="pct"/>
          </w:tcPr>
          <w:p w14:paraId="3B574E11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F5AB4C0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5D4E3AB" w14:textId="174143C7" w:rsidR="002E455D" w:rsidRPr="00C664CA" w:rsidRDefault="001A60BC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11,404</w:t>
            </w:r>
          </w:p>
        </w:tc>
        <w:tc>
          <w:tcPr>
            <w:tcW w:w="147" w:type="pct"/>
          </w:tcPr>
          <w:p w14:paraId="032F00A0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D37A403" w14:textId="582B1AAE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14,718</w:t>
            </w:r>
          </w:p>
        </w:tc>
        <w:tc>
          <w:tcPr>
            <w:tcW w:w="147" w:type="pct"/>
          </w:tcPr>
          <w:p w14:paraId="1A9BCF2D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6667B1C9" w14:textId="3CDB7758" w:rsidR="002E455D" w:rsidRPr="00C664CA" w:rsidRDefault="001A60BC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2,137</w:t>
            </w:r>
          </w:p>
        </w:tc>
        <w:tc>
          <w:tcPr>
            <w:tcW w:w="147" w:type="pct"/>
          </w:tcPr>
          <w:p w14:paraId="331C4DF4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5FE74CA0" w14:textId="7E802B4E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2,574</w:t>
            </w:r>
          </w:p>
        </w:tc>
      </w:tr>
      <w:tr w:rsidR="002E455D" w:rsidRPr="00C664CA" w14:paraId="32DF95A2" w14:textId="77777777" w:rsidTr="00791685">
        <w:tc>
          <w:tcPr>
            <w:tcW w:w="1327" w:type="pct"/>
          </w:tcPr>
          <w:p w14:paraId="34D44ECC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437" w:type="pct"/>
          </w:tcPr>
          <w:p w14:paraId="4FDFB728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826B92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2A65AB6A" w14:textId="442E185F" w:rsidR="002E455D" w:rsidRPr="00C664CA" w:rsidRDefault="001A60BC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1,181</w:t>
            </w:r>
          </w:p>
        </w:tc>
        <w:tc>
          <w:tcPr>
            <w:tcW w:w="147" w:type="pct"/>
          </w:tcPr>
          <w:p w14:paraId="196DC027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27145F4" w14:textId="3538BB8E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4,165</w:t>
            </w:r>
          </w:p>
        </w:tc>
        <w:tc>
          <w:tcPr>
            <w:tcW w:w="147" w:type="pct"/>
          </w:tcPr>
          <w:p w14:paraId="6E955471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71D552BB" w14:textId="43119C35" w:rsidR="002E455D" w:rsidRPr="00C664CA" w:rsidRDefault="001A60BC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147" w:type="pct"/>
          </w:tcPr>
          <w:p w14:paraId="1FD3CE7D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1BA5634F" w14:textId="2621214B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2,407</w:t>
            </w:r>
          </w:p>
        </w:tc>
      </w:tr>
      <w:tr w:rsidR="002E455D" w:rsidRPr="00C664CA" w14:paraId="432A4DBF" w14:textId="77777777" w:rsidTr="00791685">
        <w:tc>
          <w:tcPr>
            <w:tcW w:w="1327" w:type="pct"/>
          </w:tcPr>
          <w:p w14:paraId="467C29B7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  <w:proofErr w:type="spellEnd"/>
            <w:r w:rsidRPr="00C664C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37" w:type="pct"/>
          </w:tcPr>
          <w:p w14:paraId="24591E5C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EE70D7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B8B2D" w14:textId="7835BA77" w:rsidR="002E455D" w:rsidRPr="00C664CA" w:rsidRDefault="007A0D34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1,578</w:t>
            </w:r>
          </w:p>
        </w:tc>
        <w:tc>
          <w:tcPr>
            <w:tcW w:w="147" w:type="pct"/>
          </w:tcPr>
          <w:p w14:paraId="07C6F120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761D1FCE" w14:textId="358D7398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5,649</w:t>
            </w:r>
          </w:p>
        </w:tc>
        <w:tc>
          <w:tcPr>
            <w:tcW w:w="147" w:type="pct"/>
          </w:tcPr>
          <w:p w14:paraId="565A111A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584F089B" w14:textId="6F6BD631" w:rsidR="002E455D" w:rsidRPr="00C664CA" w:rsidRDefault="001A60BC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272206"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147" w:type="pct"/>
          </w:tcPr>
          <w:p w14:paraId="6B0A0D4E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7BAD51DC" w14:textId="08139EC4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4,290</w:t>
            </w:r>
          </w:p>
        </w:tc>
      </w:tr>
      <w:tr w:rsidR="002E455D" w:rsidRPr="00C664CA" w14:paraId="40815F32" w14:textId="77777777" w:rsidTr="00791685">
        <w:tc>
          <w:tcPr>
            <w:tcW w:w="1327" w:type="pct"/>
          </w:tcPr>
          <w:p w14:paraId="48F576B9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0BD864FC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7A6DFDB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692E7" w14:textId="69E3176C" w:rsidR="002E455D" w:rsidRPr="00405146" w:rsidRDefault="001A60BC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104,</w:t>
            </w:r>
            <w:r w:rsidR="0047557C">
              <w:rPr>
                <w:rFonts w:ascii="Angsana New" w:hAnsi="Angsana New"/>
                <w:b/>
                <w:bCs/>
                <w:sz w:val="30"/>
                <w:szCs w:val="30"/>
              </w:rPr>
              <w:t>934</w:t>
            </w:r>
          </w:p>
        </w:tc>
        <w:tc>
          <w:tcPr>
            <w:tcW w:w="147" w:type="pct"/>
          </w:tcPr>
          <w:p w14:paraId="539E6030" w14:textId="77777777" w:rsidR="002E455D" w:rsidRPr="00405146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CFB15" w14:textId="05111954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8,826</w:t>
            </w:r>
          </w:p>
        </w:tc>
        <w:tc>
          <w:tcPr>
            <w:tcW w:w="147" w:type="pct"/>
          </w:tcPr>
          <w:p w14:paraId="2199592E" w14:textId="77777777" w:rsidR="002E455D" w:rsidRPr="00C664CA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12FEF9A1" w14:textId="48258770" w:rsidR="002E455D" w:rsidRPr="00764EB7" w:rsidRDefault="001A60BC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</w:t>
            </w:r>
            <w:r w:rsidR="00272206">
              <w:rPr>
                <w:rFonts w:ascii="Angsana New" w:hAnsi="Angsana New"/>
                <w:b/>
                <w:bCs/>
                <w:sz w:val="30"/>
                <w:szCs w:val="30"/>
              </w:rPr>
              <w:t>473</w:t>
            </w:r>
          </w:p>
        </w:tc>
        <w:tc>
          <w:tcPr>
            <w:tcW w:w="147" w:type="pct"/>
          </w:tcPr>
          <w:p w14:paraId="5ABB46A4" w14:textId="77777777" w:rsidR="002E455D" w:rsidRPr="00764EB7" w:rsidRDefault="002E455D" w:rsidP="002E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14:paraId="5D91E169" w14:textId="6E115268" w:rsidR="002E455D" w:rsidRPr="00764EB7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4EB7">
              <w:rPr>
                <w:rFonts w:ascii="Angsana New" w:hAnsi="Angsana New"/>
                <w:b/>
                <w:bCs/>
                <w:sz w:val="30"/>
                <w:szCs w:val="30"/>
              </w:rPr>
              <w:t>75,263</w:t>
            </w:r>
          </w:p>
        </w:tc>
      </w:tr>
    </w:tbl>
    <w:p w14:paraId="78FDFAA9" w14:textId="1601AF68" w:rsidR="008A7E4F" w:rsidRDefault="008A7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27C2CEA" w14:textId="7F4E46C5" w:rsidR="00030124" w:rsidRPr="0075591B" w:rsidRDefault="002750A9" w:rsidP="002E45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030124" w:rsidRPr="0075591B">
        <w:rPr>
          <w:rFonts w:ascii="Angsana New" w:hAnsi="Angsana New"/>
          <w:b/>
          <w:bCs/>
          <w:sz w:val="30"/>
          <w:szCs w:val="30"/>
        </w:rPr>
        <w:tab/>
      </w:r>
      <w:r w:rsidR="00030124" w:rsidRPr="0075591B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p w14:paraId="70D3CB92" w14:textId="77777777" w:rsidR="002F2A9E" w:rsidRPr="008250AD" w:rsidRDefault="002F2A9E" w:rsidP="002F2A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2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37"/>
        <w:gridCol w:w="269"/>
        <w:gridCol w:w="1231"/>
        <w:gridCol w:w="269"/>
        <w:gridCol w:w="1237"/>
        <w:gridCol w:w="269"/>
        <w:gridCol w:w="7"/>
        <w:gridCol w:w="1224"/>
      </w:tblGrid>
      <w:tr w:rsidR="00033A69" w:rsidRPr="00C664CA" w14:paraId="75F76467" w14:textId="77777777" w:rsidTr="00E0450A">
        <w:tc>
          <w:tcPr>
            <w:tcW w:w="3510" w:type="dxa"/>
          </w:tcPr>
          <w:p w14:paraId="08359396" w14:textId="77777777" w:rsidR="00030124" w:rsidRPr="00C664CA" w:rsidRDefault="00030124" w:rsidP="00A8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37" w:type="dxa"/>
            <w:gridSpan w:val="3"/>
          </w:tcPr>
          <w:p w14:paraId="0A6B8922" w14:textId="77777777" w:rsidR="00030124" w:rsidRPr="00C664CA" w:rsidRDefault="00030124" w:rsidP="00A8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A789433" w14:textId="77777777" w:rsidR="00030124" w:rsidRPr="00C664CA" w:rsidRDefault="00030124" w:rsidP="00A8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37" w:type="dxa"/>
            <w:gridSpan w:val="4"/>
          </w:tcPr>
          <w:p w14:paraId="5EDA40DE" w14:textId="77777777" w:rsidR="00030124" w:rsidRPr="00C664CA" w:rsidRDefault="00030124" w:rsidP="00A8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664C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C01091" w:rsidRPr="00C664CA" w14:paraId="46047631" w14:textId="77777777" w:rsidTr="00E0450A">
        <w:tc>
          <w:tcPr>
            <w:tcW w:w="3510" w:type="dxa"/>
          </w:tcPr>
          <w:p w14:paraId="2ED3C8DE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7" w:type="dxa"/>
          </w:tcPr>
          <w:p w14:paraId="0DCDB376" w14:textId="115E2553" w:rsidR="00C01091" w:rsidRPr="00C664CA" w:rsidRDefault="002E455D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276A5BEF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36559DCA" w14:textId="50BEDB57" w:rsidR="00C01091" w:rsidRPr="00C664CA" w:rsidRDefault="002E455D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0D93308B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7" w:type="dxa"/>
          </w:tcPr>
          <w:p w14:paraId="62B9F606" w14:textId="4C12A838" w:rsidR="00C01091" w:rsidRPr="00C664CA" w:rsidRDefault="002E455D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6" w:type="dxa"/>
            <w:gridSpan w:val="2"/>
          </w:tcPr>
          <w:p w14:paraId="1320207F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28B5338" w14:textId="6B4AA320" w:rsidR="00C01091" w:rsidRPr="00C664CA" w:rsidRDefault="002E455D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01091" w:rsidRPr="00C664CA" w14:paraId="29B80B8C" w14:textId="77777777" w:rsidTr="00E0450A">
        <w:tc>
          <w:tcPr>
            <w:tcW w:w="3510" w:type="dxa"/>
          </w:tcPr>
          <w:p w14:paraId="34371064" w14:textId="77777777" w:rsidR="00C01091" w:rsidRPr="00C664CA" w:rsidRDefault="00C01091" w:rsidP="00C010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43" w:type="dxa"/>
            <w:gridSpan w:val="8"/>
          </w:tcPr>
          <w:p w14:paraId="3F7C96F5" w14:textId="77777777" w:rsidR="00C01091" w:rsidRPr="00C664CA" w:rsidRDefault="00C01091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455D" w:rsidRPr="00C664CA" w14:paraId="094EAF3B" w14:textId="77777777" w:rsidTr="00E0450A">
        <w:tc>
          <w:tcPr>
            <w:tcW w:w="3510" w:type="dxa"/>
          </w:tcPr>
          <w:p w14:paraId="149FCBD5" w14:textId="77777777" w:rsidR="002E455D" w:rsidRPr="00C664CA" w:rsidRDefault="002E455D" w:rsidP="002E455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37" w:type="dxa"/>
          </w:tcPr>
          <w:p w14:paraId="515B7947" w14:textId="19CA928B" w:rsidR="002E455D" w:rsidRPr="00405146" w:rsidRDefault="002F3E6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255,203</w:t>
            </w:r>
          </w:p>
        </w:tc>
        <w:tc>
          <w:tcPr>
            <w:tcW w:w="269" w:type="dxa"/>
          </w:tcPr>
          <w:p w14:paraId="3D487CE6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</w:tcPr>
          <w:p w14:paraId="20EC50CF" w14:textId="3A7C2181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647DA">
              <w:rPr>
                <w:rFonts w:ascii="Angsana New" w:hAnsi="Angsana New"/>
                <w:sz w:val="30"/>
                <w:szCs w:val="30"/>
              </w:rPr>
              <w:t>271,</w:t>
            </w:r>
            <w:r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69" w:type="dxa"/>
          </w:tcPr>
          <w:p w14:paraId="24E4D318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7" w:type="dxa"/>
          </w:tcPr>
          <w:p w14:paraId="7982F48A" w14:textId="6D8322B1" w:rsidR="002E455D" w:rsidRPr="00C664CA" w:rsidRDefault="00F73860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76,650</w:t>
            </w:r>
          </w:p>
        </w:tc>
        <w:tc>
          <w:tcPr>
            <w:tcW w:w="269" w:type="dxa"/>
          </w:tcPr>
          <w:p w14:paraId="2FEC5482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1872DB2B" w14:textId="3FA370A6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56,240</w:t>
            </w:r>
          </w:p>
        </w:tc>
      </w:tr>
      <w:tr w:rsidR="002E455D" w:rsidRPr="00C664CA" w14:paraId="3A7F31FB" w14:textId="77777777" w:rsidTr="00E0450A">
        <w:tc>
          <w:tcPr>
            <w:tcW w:w="3510" w:type="dxa"/>
          </w:tcPr>
          <w:p w14:paraId="2AA51D29" w14:textId="77777777" w:rsidR="002E455D" w:rsidRPr="00C664CA" w:rsidRDefault="002E455D" w:rsidP="002E455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37" w:type="dxa"/>
          </w:tcPr>
          <w:p w14:paraId="1B5C869D" w14:textId="1BDBD5D7" w:rsidR="002E455D" w:rsidRPr="00405146" w:rsidRDefault="002F3E6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83,684</w:t>
            </w:r>
          </w:p>
        </w:tc>
        <w:tc>
          <w:tcPr>
            <w:tcW w:w="269" w:type="dxa"/>
          </w:tcPr>
          <w:p w14:paraId="47A4EAE9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1CD4B720" w14:textId="6A855550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F54F8">
              <w:rPr>
                <w:rFonts w:ascii="Angsana New" w:hAnsi="Angsana New"/>
                <w:sz w:val="30"/>
                <w:szCs w:val="30"/>
              </w:rPr>
              <w:t>82,</w:t>
            </w:r>
            <w:r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269" w:type="dxa"/>
          </w:tcPr>
          <w:p w14:paraId="27820F3B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38F24A6" w14:textId="4F98A23D" w:rsidR="002E455D" w:rsidRPr="00C664CA" w:rsidRDefault="00F73860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6,530</w:t>
            </w:r>
          </w:p>
        </w:tc>
        <w:tc>
          <w:tcPr>
            <w:tcW w:w="269" w:type="dxa"/>
          </w:tcPr>
          <w:p w14:paraId="657DC274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2499C74A" w14:textId="40F02FED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7,498</w:t>
            </w:r>
          </w:p>
        </w:tc>
      </w:tr>
      <w:tr w:rsidR="002E455D" w:rsidRPr="00C664CA" w14:paraId="20C98035" w14:textId="77777777" w:rsidTr="00E0450A">
        <w:tc>
          <w:tcPr>
            <w:tcW w:w="3510" w:type="dxa"/>
          </w:tcPr>
          <w:p w14:paraId="3CAD4AB1" w14:textId="77777777" w:rsidR="002E455D" w:rsidRPr="00C664CA" w:rsidRDefault="002E455D" w:rsidP="002E455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37" w:type="dxa"/>
          </w:tcPr>
          <w:p w14:paraId="5F174057" w14:textId="13489DC4" w:rsidR="002E455D" w:rsidRPr="00405146" w:rsidRDefault="002F3E6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46,413</w:t>
            </w:r>
          </w:p>
        </w:tc>
        <w:tc>
          <w:tcPr>
            <w:tcW w:w="269" w:type="dxa"/>
          </w:tcPr>
          <w:p w14:paraId="1A0C33DB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12E21C3" w14:textId="2255747A" w:rsidR="002E455D" w:rsidRPr="005C4AB8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42,376</w:t>
            </w:r>
          </w:p>
        </w:tc>
        <w:tc>
          <w:tcPr>
            <w:tcW w:w="269" w:type="dxa"/>
          </w:tcPr>
          <w:p w14:paraId="41D22170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559993C" w14:textId="420C647E" w:rsidR="002E455D" w:rsidRPr="00C664CA" w:rsidRDefault="00F73860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8,676</w:t>
            </w:r>
          </w:p>
        </w:tc>
        <w:tc>
          <w:tcPr>
            <w:tcW w:w="269" w:type="dxa"/>
          </w:tcPr>
          <w:p w14:paraId="49585A94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5D97BA0E" w14:textId="09937BF8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8,223</w:t>
            </w:r>
          </w:p>
        </w:tc>
      </w:tr>
      <w:tr w:rsidR="002E455D" w:rsidRPr="00C664CA" w14:paraId="277222C2" w14:textId="77777777" w:rsidTr="00E0450A">
        <w:tc>
          <w:tcPr>
            <w:tcW w:w="3510" w:type="dxa"/>
          </w:tcPr>
          <w:p w14:paraId="6D4831EA" w14:textId="77777777" w:rsidR="002E455D" w:rsidRPr="00C664CA" w:rsidRDefault="002E455D" w:rsidP="002E455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237" w:type="dxa"/>
          </w:tcPr>
          <w:p w14:paraId="05AFD4D9" w14:textId="40B2687C" w:rsidR="002E455D" w:rsidRPr="00405146" w:rsidRDefault="002F3E6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99,060</w:t>
            </w:r>
          </w:p>
        </w:tc>
        <w:tc>
          <w:tcPr>
            <w:tcW w:w="269" w:type="dxa"/>
          </w:tcPr>
          <w:p w14:paraId="45853F9B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3E5EEAF" w14:textId="29F9DDC9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115,888</w:t>
            </w:r>
          </w:p>
        </w:tc>
        <w:tc>
          <w:tcPr>
            <w:tcW w:w="269" w:type="dxa"/>
          </w:tcPr>
          <w:p w14:paraId="47026D17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31FEA11" w14:textId="057B3D4E" w:rsidR="002E455D" w:rsidRPr="00C664CA" w:rsidRDefault="00F73860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17,833</w:t>
            </w:r>
          </w:p>
        </w:tc>
        <w:tc>
          <w:tcPr>
            <w:tcW w:w="269" w:type="dxa"/>
          </w:tcPr>
          <w:p w14:paraId="3A63586E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10444E07" w14:textId="0C2A6B6D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16,865</w:t>
            </w:r>
          </w:p>
        </w:tc>
      </w:tr>
      <w:tr w:rsidR="002E455D" w:rsidRPr="00C664CA" w14:paraId="7F193FF9" w14:textId="77777777" w:rsidTr="00E0450A">
        <w:tc>
          <w:tcPr>
            <w:tcW w:w="3510" w:type="dxa"/>
          </w:tcPr>
          <w:p w14:paraId="60AC3980" w14:textId="77777777" w:rsidR="002E455D" w:rsidRPr="00C664CA" w:rsidRDefault="002E455D" w:rsidP="002E455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1237" w:type="dxa"/>
          </w:tcPr>
          <w:p w14:paraId="4A26D936" w14:textId="5F5E9AF4" w:rsidR="002E455D" w:rsidRPr="00405146" w:rsidRDefault="002F3E6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120,805</w:t>
            </w:r>
          </w:p>
        </w:tc>
        <w:tc>
          <w:tcPr>
            <w:tcW w:w="269" w:type="dxa"/>
          </w:tcPr>
          <w:p w14:paraId="4F67D42B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D435082" w14:textId="2A928ADD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114,725</w:t>
            </w:r>
          </w:p>
        </w:tc>
        <w:tc>
          <w:tcPr>
            <w:tcW w:w="269" w:type="dxa"/>
          </w:tcPr>
          <w:p w14:paraId="7A7471BA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03BD8FD" w14:textId="471D1CCD" w:rsidR="002E455D" w:rsidRPr="00C664CA" w:rsidRDefault="00F73860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30,660</w:t>
            </w:r>
          </w:p>
        </w:tc>
        <w:tc>
          <w:tcPr>
            <w:tcW w:w="269" w:type="dxa"/>
          </w:tcPr>
          <w:p w14:paraId="73005BD1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6FCF4F11" w14:textId="764D7D6F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28,812</w:t>
            </w:r>
          </w:p>
        </w:tc>
      </w:tr>
      <w:tr w:rsidR="002E455D" w:rsidRPr="00C664CA" w14:paraId="184F954F" w14:textId="77777777" w:rsidTr="00E0450A">
        <w:tc>
          <w:tcPr>
            <w:tcW w:w="3510" w:type="dxa"/>
          </w:tcPr>
          <w:p w14:paraId="06B83CF4" w14:textId="77777777" w:rsidR="002E455D" w:rsidRPr="00C664CA" w:rsidRDefault="002E455D" w:rsidP="002E455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37" w:type="dxa"/>
          </w:tcPr>
          <w:p w14:paraId="65071C1A" w14:textId="12EF7F46" w:rsidR="002E455D" w:rsidRPr="00405146" w:rsidRDefault="002F3E6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26,527</w:t>
            </w:r>
          </w:p>
        </w:tc>
        <w:tc>
          <w:tcPr>
            <w:tcW w:w="269" w:type="dxa"/>
          </w:tcPr>
          <w:p w14:paraId="5CCE0BE0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7AA88EF" w14:textId="5DD8EE13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8,463</w:t>
            </w:r>
          </w:p>
        </w:tc>
        <w:tc>
          <w:tcPr>
            <w:tcW w:w="269" w:type="dxa"/>
          </w:tcPr>
          <w:p w14:paraId="14541CA2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9DB243A" w14:textId="4CEBB70C" w:rsidR="002E455D" w:rsidRPr="00C664CA" w:rsidRDefault="00F73860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69" w:type="dxa"/>
          </w:tcPr>
          <w:p w14:paraId="6709B9CE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7B2A1409" w14:textId="36224B04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2E455D" w:rsidRPr="00C664CA" w14:paraId="11E11CBD" w14:textId="77777777" w:rsidTr="00E0450A">
        <w:tc>
          <w:tcPr>
            <w:tcW w:w="3510" w:type="dxa"/>
          </w:tcPr>
          <w:p w14:paraId="401FAAE0" w14:textId="77777777" w:rsidR="002E455D" w:rsidRPr="00C664CA" w:rsidRDefault="002E455D" w:rsidP="002E455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19EB2F8A" w14:textId="113E1DDD" w:rsidR="002E455D" w:rsidRPr="00405146" w:rsidRDefault="002F3E6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631,692</w:t>
            </w:r>
          </w:p>
        </w:tc>
        <w:tc>
          <w:tcPr>
            <w:tcW w:w="269" w:type="dxa"/>
          </w:tcPr>
          <w:p w14:paraId="6E8B84A4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96C7AAA" w14:textId="30822DF8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635,61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51AACBF6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205F6E1E" w14:textId="438E2394" w:rsidR="002E455D" w:rsidRPr="00C664CA" w:rsidRDefault="00F73860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140,455</w:t>
            </w:r>
          </w:p>
        </w:tc>
        <w:tc>
          <w:tcPr>
            <w:tcW w:w="269" w:type="dxa"/>
          </w:tcPr>
          <w:p w14:paraId="08102EE6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</w:tcBorders>
          </w:tcPr>
          <w:p w14:paraId="6FE3D14B" w14:textId="329E3858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117,745</w:t>
            </w:r>
          </w:p>
        </w:tc>
      </w:tr>
      <w:tr w:rsidR="002E455D" w:rsidRPr="00C664CA" w14:paraId="3C562BD4" w14:textId="77777777" w:rsidTr="00E0450A">
        <w:tc>
          <w:tcPr>
            <w:tcW w:w="3510" w:type="dxa"/>
          </w:tcPr>
          <w:p w14:paraId="0418471F" w14:textId="77777777" w:rsidR="002E455D" w:rsidRPr="00C664CA" w:rsidRDefault="002E455D" w:rsidP="002E455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26D162D" w14:textId="551815BA" w:rsidR="002E455D" w:rsidRPr="00405146" w:rsidRDefault="002F3E6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(66,810)</w:t>
            </w:r>
          </w:p>
        </w:tc>
        <w:tc>
          <w:tcPr>
            <w:tcW w:w="269" w:type="dxa"/>
          </w:tcPr>
          <w:p w14:paraId="1DF892BE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422470E" w14:textId="2A3F70E6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(65,857)</w:t>
            </w:r>
          </w:p>
        </w:tc>
        <w:tc>
          <w:tcPr>
            <w:tcW w:w="269" w:type="dxa"/>
          </w:tcPr>
          <w:p w14:paraId="120CE198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3374137" w14:textId="70C44300" w:rsidR="002E455D" w:rsidRPr="00C664CA" w:rsidRDefault="00F73860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(5,658)</w:t>
            </w:r>
          </w:p>
        </w:tc>
        <w:tc>
          <w:tcPr>
            <w:tcW w:w="269" w:type="dxa"/>
          </w:tcPr>
          <w:p w14:paraId="49CD88E9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bottom w:val="single" w:sz="4" w:space="0" w:color="auto"/>
            </w:tcBorders>
          </w:tcPr>
          <w:p w14:paraId="6D0A39BE" w14:textId="27102DCB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(5,603)</w:t>
            </w:r>
          </w:p>
        </w:tc>
      </w:tr>
      <w:tr w:rsidR="002E455D" w:rsidRPr="00C664CA" w14:paraId="7E86AD94" w14:textId="77777777" w:rsidTr="00E0450A">
        <w:trPr>
          <w:trHeight w:val="415"/>
        </w:trPr>
        <w:tc>
          <w:tcPr>
            <w:tcW w:w="3510" w:type="dxa"/>
            <w:vAlign w:val="bottom"/>
          </w:tcPr>
          <w:p w14:paraId="50DC3CF4" w14:textId="77777777" w:rsidR="002E455D" w:rsidRPr="00C664CA" w:rsidRDefault="002E455D" w:rsidP="002E455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B4DC9" w14:textId="5B3C4BB0" w:rsidR="002E455D" w:rsidRPr="00405146" w:rsidRDefault="002F3E6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564,882</w:t>
            </w:r>
          </w:p>
        </w:tc>
        <w:tc>
          <w:tcPr>
            <w:tcW w:w="269" w:type="dxa"/>
            <w:vAlign w:val="bottom"/>
          </w:tcPr>
          <w:p w14:paraId="2E83D623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AC673" w14:textId="104D6E56" w:rsidR="002E455D" w:rsidRPr="00CC1B34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569,758</w:t>
            </w:r>
          </w:p>
        </w:tc>
        <w:tc>
          <w:tcPr>
            <w:tcW w:w="269" w:type="dxa"/>
            <w:vAlign w:val="bottom"/>
          </w:tcPr>
          <w:p w14:paraId="225BD311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CE9E0" w14:textId="24558278" w:rsidR="002E455D" w:rsidRPr="00C664CA" w:rsidRDefault="00F73860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134,797</w:t>
            </w:r>
          </w:p>
        </w:tc>
        <w:tc>
          <w:tcPr>
            <w:tcW w:w="269" w:type="dxa"/>
            <w:vAlign w:val="bottom"/>
          </w:tcPr>
          <w:p w14:paraId="656500C7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BBA4A" w14:textId="15AF760C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112,142</w:t>
            </w:r>
          </w:p>
        </w:tc>
      </w:tr>
      <w:tr w:rsidR="002E455D" w:rsidRPr="00C664CA" w14:paraId="2FAC3368" w14:textId="77777777" w:rsidTr="00E0450A">
        <w:trPr>
          <w:trHeight w:val="415"/>
        </w:trPr>
        <w:tc>
          <w:tcPr>
            <w:tcW w:w="3510" w:type="dxa"/>
            <w:vAlign w:val="bottom"/>
          </w:tcPr>
          <w:p w14:paraId="0FBDFAFC" w14:textId="77777777" w:rsidR="002E455D" w:rsidRPr="00C664CA" w:rsidRDefault="002E455D" w:rsidP="002E455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06523E89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9" w:type="dxa"/>
            <w:vAlign w:val="bottom"/>
          </w:tcPr>
          <w:p w14:paraId="1C35CEF6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575167E4" w14:textId="77777777" w:rsidR="002E455D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14:paraId="690B7C54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78AD8EEF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55160A9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double" w:sz="4" w:space="0" w:color="auto"/>
            </w:tcBorders>
            <w:vAlign w:val="bottom"/>
          </w:tcPr>
          <w:p w14:paraId="0DF5F45C" w14:textId="77777777" w:rsidR="002E455D" w:rsidRPr="00C664CA" w:rsidRDefault="002E455D" w:rsidP="002E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C3CE948" w14:textId="77777777" w:rsidR="001C1E2B" w:rsidRPr="0075591B" w:rsidRDefault="001C1E2B" w:rsidP="00C24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CE5A74" w14:textId="77777777" w:rsidR="00D04430" w:rsidRDefault="00D04430" w:rsidP="00D07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u w:val="single"/>
          <w:cs/>
        </w:rPr>
        <w:sectPr w:rsidR="00D04430" w:rsidSect="00D07D55">
          <w:headerReference w:type="even" r:id="rId13"/>
          <w:headerReference w:type="default" r:id="rId14"/>
          <w:foot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270F22D" w14:textId="0FD00D11" w:rsidR="00D07D55" w:rsidRPr="00E16A3E" w:rsidRDefault="001D434C" w:rsidP="00D07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D07D55" w:rsidRPr="00E16A3E">
        <w:rPr>
          <w:rFonts w:ascii="Angsana New" w:hAnsi="Angsana New"/>
          <w:b/>
          <w:bCs/>
          <w:sz w:val="30"/>
          <w:szCs w:val="30"/>
        </w:rPr>
        <w:tab/>
      </w:r>
      <w:r w:rsidR="00D07D55" w:rsidRPr="00E16A3E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D07D55" w:rsidRPr="00E16A3E"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p w14:paraId="04DDDFD4" w14:textId="77777777" w:rsidR="00D07D55" w:rsidRPr="00E16A3E" w:rsidRDefault="00D07D55" w:rsidP="00686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EE084DB" w14:textId="19F28383" w:rsidR="009130AA" w:rsidRDefault="009130AA" w:rsidP="00913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16A3E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E16A3E">
        <w:rPr>
          <w:rFonts w:ascii="Angsana New" w:hAnsi="Angsana New" w:hint="cs"/>
          <w:sz w:val="30"/>
          <w:szCs w:val="30"/>
          <w:cs/>
        </w:rPr>
        <w:t xml:space="preserve">ร่วมและการร่วมค้าสำหรับแต่ละปีสิ้นสุดวันที่ </w:t>
      </w:r>
      <w:r w:rsidRPr="00E16A3E">
        <w:rPr>
          <w:rFonts w:ascii="Angsana New" w:hAnsi="Angsana New"/>
          <w:sz w:val="30"/>
          <w:szCs w:val="30"/>
        </w:rPr>
        <w:t xml:space="preserve">31 </w:t>
      </w:r>
      <w:r w:rsidRPr="00E16A3E">
        <w:rPr>
          <w:rFonts w:ascii="Angsana New" w:hAnsi="Angsana New"/>
          <w:sz w:val="30"/>
          <w:szCs w:val="30"/>
          <w:cs/>
        </w:rPr>
        <w:t>ธันวาคม และเงินปันผลรับสำหรับแต่ละปี</w:t>
      </w:r>
      <w:r w:rsidRPr="00E16A3E">
        <w:rPr>
          <w:rFonts w:ascii="Angsana New" w:hAnsi="Angsana New"/>
          <w:sz w:val="30"/>
          <w:szCs w:val="30"/>
        </w:rPr>
        <w:t xml:space="preserve"> </w:t>
      </w:r>
      <w:r w:rsidRPr="00E16A3E">
        <w:rPr>
          <w:rFonts w:ascii="Angsana New" w:hAnsi="Angsana New"/>
          <w:sz w:val="30"/>
          <w:szCs w:val="30"/>
          <w:cs/>
        </w:rPr>
        <w:t>มีดังนี้</w:t>
      </w:r>
    </w:p>
    <w:p w14:paraId="07AC0971" w14:textId="77777777" w:rsidR="00E16A3E" w:rsidRPr="00E16A3E" w:rsidRDefault="00E16A3E" w:rsidP="00913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14805" w:type="dxa"/>
        <w:jc w:val="center"/>
        <w:tblLayout w:type="fixed"/>
        <w:tblLook w:val="01E0" w:firstRow="1" w:lastRow="1" w:firstColumn="1" w:lastColumn="1" w:noHBand="0" w:noVBand="0"/>
      </w:tblPr>
      <w:tblGrid>
        <w:gridCol w:w="2070"/>
        <w:gridCol w:w="2220"/>
        <w:gridCol w:w="720"/>
        <w:gridCol w:w="720"/>
        <w:gridCol w:w="270"/>
        <w:gridCol w:w="720"/>
        <w:gridCol w:w="270"/>
        <w:gridCol w:w="795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D07D55" w:rsidRPr="00C664CA" w14:paraId="1291FBC4" w14:textId="77777777" w:rsidTr="007461C8">
        <w:trPr>
          <w:jc w:val="center"/>
        </w:trPr>
        <w:tc>
          <w:tcPr>
            <w:tcW w:w="2070" w:type="dxa"/>
          </w:tcPr>
          <w:p w14:paraId="1655B248" w14:textId="77777777" w:rsidR="00D07D55" w:rsidRPr="00C664CA" w:rsidRDefault="00D07D55" w:rsidP="009B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70A53D22" w14:textId="77777777" w:rsidR="00D07D55" w:rsidRPr="00C664CA" w:rsidRDefault="00D07D55" w:rsidP="009B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5" w:type="dxa"/>
            <w:gridSpan w:val="18"/>
          </w:tcPr>
          <w:p w14:paraId="0E273E69" w14:textId="77777777" w:rsidR="00D07D55" w:rsidRPr="00C664CA" w:rsidRDefault="00D07D55" w:rsidP="009B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F7E93" w:rsidRPr="00C664CA" w14:paraId="06673AA4" w14:textId="77777777" w:rsidTr="007461C8">
        <w:trPr>
          <w:jc w:val="center"/>
        </w:trPr>
        <w:tc>
          <w:tcPr>
            <w:tcW w:w="2070" w:type="dxa"/>
          </w:tcPr>
          <w:p w14:paraId="05745BD5" w14:textId="77777777" w:rsidR="004F7E93" w:rsidRPr="00C664CA" w:rsidRDefault="004F7E93" w:rsidP="0022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5BF3B4BF" w14:textId="77777777" w:rsidR="004F7E93" w:rsidRPr="00C664CA" w:rsidRDefault="004F7E93" w:rsidP="004F7E9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F69F055" w14:textId="77777777" w:rsidR="004F7E93" w:rsidRPr="00C664CA" w:rsidRDefault="004F7E93" w:rsidP="004F7E9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  <w:gridSpan w:val="2"/>
          </w:tcPr>
          <w:p w14:paraId="0E35CAC4" w14:textId="77777777" w:rsidR="004F7E93" w:rsidRPr="00C664CA" w:rsidRDefault="004F7E93" w:rsidP="004F7E9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40B08B88" w14:textId="77777777" w:rsidR="004F7E93" w:rsidRPr="00C664CA" w:rsidRDefault="004F7E93" w:rsidP="004F7E9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5" w:type="dxa"/>
            <w:gridSpan w:val="3"/>
            <w:vAlign w:val="bottom"/>
          </w:tcPr>
          <w:p w14:paraId="4FE5C170" w14:textId="77777777" w:rsidR="004F7E93" w:rsidRPr="00C664CA" w:rsidRDefault="004F7E93" w:rsidP="004F7E9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C3AC825" w14:textId="77777777" w:rsidR="004F7E93" w:rsidRPr="00C664CA" w:rsidRDefault="004F7E93" w:rsidP="004F7E9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61D00D8" w14:textId="77777777" w:rsidR="004F7E93" w:rsidRPr="00C664CA" w:rsidRDefault="004F7E93" w:rsidP="004F7E9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70" w:type="dxa"/>
          </w:tcPr>
          <w:p w14:paraId="11B62A4D" w14:textId="77777777" w:rsidR="004F7E93" w:rsidRPr="00C664CA" w:rsidRDefault="004F7E93" w:rsidP="004F7E9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481788F" w14:textId="77777777" w:rsidR="004F7E93" w:rsidRPr="00C664CA" w:rsidRDefault="004F7E93" w:rsidP="004F7E9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45FABC59" w14:textId="77777777" w:rsidR="004F7E93" w:rsidRPr="00C664CA" w:rsidRDefault="004F7E93" w:rsidP="004F7E9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F18773A" w14:textId="77777777" w:rsidR="004F7E93" w:rsidRDefault="004F7E93" w:rsidP="004F7E93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8A2BE32" w14:textId="77777777" w:rsidR="004F7E93" w:rsidRPr="004F7E93" w:rsidRDefault="004F7E93" w:rsidP="004F7E9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7E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D07D55" w:rsidRPr="00C664CA" w14:paraId="661A5E4D" w14:textId="77777777" w:rsidTr="007461C8">
        <w:trPr>
          <w:jc w:val="center"/>
        </w:trPr>
        <w:tc>
          <w:tcPr>
            <w:tcW w:w="2070" w:type="dxa"/>
          </w:tcPr>
          <w:p w14:paraId="41415B14" w14:textId="77777777" w:rsidR="00D07D55" w:rsidRPr="00C664CA" w:rsidRDefault="00D07D55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034FDC45" w14:textId="77777777" w:rsidR="00D07D55" w:rsidRPr="00C664CA" w:rsidRDefault="00D07D55" w:rsidP="00C0109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29C1F9EA" w14:textId="41056B07" w:rsidR="00D07D55" w:rsidRPr="00C664CA" w:rsidRDefault="00E16A3E" w:rsidP="00C0109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720" w:type="dxa"/>
          </w:tcPr>
          <w:p w14:paraId="119D5E5B" w14:textId="55B2D4C0" w:rsidR="00D07D55" w:rsidRPr="00C664CA" w:rsidRDefault="00E16A3E" w:rsidP="00C0109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5D397318" w14:textId="77777777" w:rsidR="00D07D55" w:rsidRPr="00C664CA" w:rsidRDefault="00D07D55" w:rsidP="00C01091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</w:tcPr>
          <w:p w14:paraId="000135BE" w14:textId="2DC524D3" w:rsidR="00D07D55" w:rsidRPr="00C664CA" w:rsidRDefault="00E16A3E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9775B37" w14:textId="77777777" w:rsidR="00D07D55" w:rsidRPr="00C664CA" w:rsidRDefault="00D07D55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</w:tcPr>
          <w:p w14:paraId="02F338BC" w14:textId="6CA4A293" w:rsidR="00D07D55" w:rsidRPr="00C664CA" w:rsidRDefault="00E16A3E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7D426EA" w14:textId="77777777" w:rsidR="00D07D55" w:rsidRPr="00C664CA" w:rsidRDefault="00D07D55" w:rsidP="00C01091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0E5B5B4" w14:textId="2FA2A173" w:rsidR="00D07D55" w:rsidRPr="00C664CA" w:rsidRDefault="00E16A3E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7788AEF" w14:textId="77777777" w:rsidR="00D07D55" w:rsidRPr="00C664CA" w:rsidRDefault="00D07D55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76FD24" w14:textId="3DD1CDF5" w:rsidR="00D07D55" w:rsidRPr="00C664CA" w:rsidRDefault="00E16A3E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DDA33E7" w14:textId="77777777" w:rsidR="00D07D55" w:rsidRPr="00C664CA" w:rsidRDefault="00D07D55" w:rsidP="00C01091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7061F5A" w14:textId="21B5FA81" w:rsidR="00D07D55" w:rsidRPr="00C664CA" w:rsidRDefault="00E16A3E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0ED920C" w14:textId="77777777" w:rsidR="00D07D55" w:rsidRPr="00C664CA" w:rsidRDefault="00D07D55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087B60" w14:textId="07EE2320" w:rsidR="00D07D55" w:rsidRPr="00C664CA" w:rsidRDefault="00E16A3E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171E161" w14:textId="77777777" w:rsidR="00D07D55" w:rsidRPr="00C664CA" w:rsidRDefault="00D07D55" w:rsidP="00C01091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8DFFA81" w14:textId="7F65E3B5" w:rsidR="00D07D55" w:rsidRPr="00C664CA" w:rsidRDefault="00E16A3E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399E1CC" w14:textId="77777777" w:rsidR="00D07D55" w:rsidRPr="00C664CA" w:rsidRDefault="00D07D55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781069" w14:textId="1CEF80D6" w:rsidR="00D07D55" w:rsidRPr="00C664CA" w:rsidRDefault="00E16A3E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07D55" w:rsidRPr="00C664CA" w14:paraId="18106257" w14:textId="77777777" w:rsidTr="007461C8">
        <w:trPr>
          <w:jc w:val="center"/>
        </w:trPr>
        <w:tc>
          <w:tcPr>
            <w:tcW w:w="2070" w:type="dxa"/>
          </w:tcPr>
          <w:p w14:paraId="1CA0A37A" w14:textId="77777777" w:rsidR="00D07D55" w:rsidRPr="00C664CA" w:rsidRDefault="00D07D55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59AC45E7" w14:textId="77777777" w:rsidR="00D07D55" w:rsidRPr="00C664CA" w:rsidRDefault="00D07D55" w:rsidP="00C01091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41028CCE" w14:textId="77777777" w:rsidR="00D07D55" w:rsidRPr="00C664CA" w:rsidRDefault="00D07D55" w:rsidP="00C01091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19E0852B" w14:textId="77777777" w:rsidR="00D07D55" w:rsidRPr="00C664CA" w:rsidRDefault="00D07D55" w:rsidP="00C01091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5" w:type="dxa"/>
            <w:gridSpan w:val="15"/>
          </w:tcPr>
          <w:p w14:paraId="55617D4A" w14:textId="77777777" w:rsidR="00D07D55" w:rsidRPr="00C664CA" w:rsidRDefault="00D07D55" w:rsidP="00C01091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7D55" w:rsidRPr="00C664CA" w14:paraId="5451BDD4" w14:textId="77777777" w:rsidTr="007461C8">
        <w:trPr>
          <w:jc w:val="center"/>
        </w:trPr>
        <w:tc>
          <w:tcPr>
            <w:tcW w:w="2070" w:type="dxa"/>
          </w:tcPr>
          <w:p w14:paraId="47997102" w14:textId="77777777" w:rsidR="00D07D55" w:rsidRPr="00C664CA" w:rsidRDefault="00D07D55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220" w:type="dxa"/>
          </w:tcPr>
          <w:p w14:paraId="6491258D" w14:textId="77777777" w:rsidR="00D07D55" w:rsidRPr="00C664CA" w:rsidRDefault="00D07D55" w:rsidP="00C01091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F5A8B88" w14:textId="77777777" w:rsidR="00D07D55" w:rsidRPr="00C664CA" w:rsidRDefault="00D07D55" w:rsidP="00C01091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FA7BD2B" w14:textId="77777777" w:rsidR="00D07D55" w:rsidRPr="00C664CA" w:rsidRDefault="00D07D55" w:rsidP="00C01091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10EF84" w14:textId="77777777" w:rsidR="00D07D55" w:rsidRPr="00C664CA" w:rsidRDefault="00D07D55" w:rsidP="00C01091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21C16D14" w14:textId="77777777" w:rsidR="00D07D55" w:rsidRPr="00C664CA" w:rsidRDefault="00D07D55" w:rsidP="00C0109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824EBE" w14:textId="77777777" w:rsidR="00D07D55" w:rsidRPr="00C664CA" w:rsidRDefault="00D07D55" w:rsidP="00C01091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66138485" w14:textId="77777777" w:rsidR="00D07D55" w:rsidRPr="00C664CA" w:rsidRDefault="00D07D55" w:rsidP="00C0109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CFD6AF" w14:textId="77777777" w:rsidR="00D07D55" w:rsidRPr="00C664CA" w:rsidRDefault="00D07D55" w:rsidP="00C01091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16BAE6C" w14:textId="77777777" w:rsidR="00D07D55" w:rsidRPr="00C664CA" w:rsidRDefault="00D07D55" w:rsidP="00C01091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0F3D92" w14:textId="77777777" w:rsidR="00D07D55" w:rsidRPr="00C664CA" w:rsidRDefault="00D07D55" w:rsidP="00C01091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2BA102A" w14:textId="77777777" w:rsidR="00D07D55" w:rsidRPr="00C664CA" w:rsidRDefault="00D07D55" w:rsidP="00C01091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0AD422" w14:textId="77777777" w:rsidR="00D07D55" w:rsidRPr="00C664CA" w:rsidRDefault="00D07D55" w:rsidP="00C01091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578CAA8" w14:textId="77777777" w:rsidR="00D07D55" w:rsidRPr="00C664CA" w:rsidRDefault="00D07D55" w:rsidP="00C01091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03729C" w14:textId="77777777" w:rsidR="00D07D55" w:rsidRPr="00C664CA" w:rsidRDefault="00D07D55" w:rsidP="00C01091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D50B3E0" w14:textId="77777777" w:rsidR="00D07D55" w:rsidRPr="00C664CA" w:rsidRDefault="00D07D55" w:rsidP="00C01091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114CBF" w14:textId="77777777" w:rsidR="00D07D55" w:rsidRPr="00C664CA" w:rsidRDefault="00D07D55" w:rsidP="00C01091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EBA3A50" w14:textId="77777777" w:rsidR="00D07D55" w:rsidRPr="00C664CA" w:rsidRDefault="00D07D55" w:rsidP="00C01091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5C03DF" w14:textId="77777777" w:rsidR="00D07D55" w:rsidRPr="00C664CA" w:rsidRDefault="00D07D55" w:rsidP="00C01091">
            <w:pPr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A0D891B" w14:textId="77777777" w:rsidR="00D07D55" w:rsidRPr="00C664CA" w:rsidRDefault="00D07D55" w:rsidP="00C01091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3D19" w:rsidRPr="00C664CA" w14:paraId="76DA1B2A" w14:textId="77777777" w:rsidTr="007461C8">
        <w:trPr>
          <w:jc w:val="center"/>
        </w:trPr>
        <w:tc>
          <w:tcPr>
            <w:tcW w:w="2070" w:type="dxa"/>
          </w:tcPr>
          <w:p w14:paraId="4EABE228" w14:textId="77777777" w:rsidR="00EC1AA5" w:rsidRDefault="00EC1AA5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EEC52DE" w14:textId="7193D053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664CA">
              <w:rPr>
                <w:rFonts w:ascii="Angsana New" w:hAnsi="Angsana New"/>
                <w:sz w:val="30"/>
                <w:szCs w:val="30"/>
                <w:cs/>
              </w:rPr>
              <w:t>ซึ</w:t>
            </w:r>
            <w:proofErr w:type="spellEnd"/>
            <w:r w:rsidRPr="00C664CA">
              <w:rPr>
                <w:rFonts w:ascii="Angsana New" w:hAnsi="Angsana New"/>
                <w:sz w:val="30"/>
                <w:szCs w:val="30"/>
                <w:cs/>
              </w:rPr>
              <w:t>ชิโยชิ สมบูรณ์</w:t>
            </w:r>
          </w:p>
          <w:p w14:paraId="2B33FB39" w14:textId="77777777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โค</w:t>
            </w:r>
            <w:proofErr w:type="spellStart"/>
            <w:r w:rsidRPr="00C664CA">
              <w:rPr>
                <w:rFonts w:ascii="Angsana New" w:hAnsi="Angsana New"/>
                <w:sz w:val="30"/>
                <w:szCs w:val="30"/>
                <w:cs/>
              </w:rPr>
              <w:t>เต</w:t>
            </w:r>
            <w:proofErr w:type="spellEnd"/>
            <w:r w:rsidRPr="00C664CA">
              <w:rPr>
                <w:rFonts w:ascii="Angsana New" w:hAnsi="Angsana New"/>
                <w:sz w:val="30"/>
                <w:szCs w:val="30"/>
                <w:cs/>
              </w:rPr>
              <w:t>ท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แซน</w:t>
            </w:r>
            <w:proofErr w:type="spellStart"/>
            <w:r w:rsidRPr="00C664CA">
              <w:rPr>
                <w:rFonts w:ascii="Angsana New" w:hAnsi="Angsana New"/>
                <w:sz w:val="30"/>
                <w:szCs w:val="30"/>
                <w:cs/>
              </w:rPr>
              <w:t>ด์</w:t>
            </w:r>
            <w:proofErr w:type="spellEnd"/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20" w:type="dxa"/>
          </w:tcPr>
          <w:p w14:paraId="043974C1" w14:textId="77777777" w:rsidR="00483D19" w:rsidRDefault="00483D19" w:rsidP="00483D19">
            <w:pPr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ผลิตและจำห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น่ายทราย</w:t>
            </w:r>
          </w:p>
          <w:p w14:paraId="2B40C8B0" w14:textId="77777777" w:rsidR="00483D19" w:rsidRDefault="00483D19" w:rsidP="00483D19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เคลือบ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พลาสติก</w:t>
            </w:r>
            <w:r w:rsidRPr="00C664C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</w:p>
          <w:p w14:paraId="6F5FC0BB" w14:textId="77777777" w:rsidR="00483D19" w:rsidRPr="00C664CA" w:rsidRDefault="00483D19" w:rsidP="00483D19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อบแห้ง</w:t>
            </w:r>
          </w:p>
        </w:tc>
        <w:tc>
          <w:tcPr>
            <w:tcW w:w="720" w:type="dxa"/>
            <w:vAlign w:val="bottom"/>
          </w:tcPr>
          <w:p w14:paraId="4771B9FF" w14:textId="013C8B55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21.25</w:t>
            </w:r>
          </w:p>
        </w:tc>
        <w:tc>
          <w:tcPr>
            <w:tcW w:w="720" w:type="dxa"/>
            <w:vAlign w:val="bottom"/>
          </w:tcPr>
          <w:p w14:paraId="70F95369" w14:textId="41FA9BA1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21.25</w:t>
            </w:r>
          </w:p>
        </w:tc>
        <w:tc>
          <w:tcPr>
            <w:tcW w:w="270" w:type="dxa"/>
            <w:vAlign w:val="bottom"/>
          </w:tcPr>
          <w:p w14:paraId="2801D2F0" w14:textId="77777777" w:rsidR="00483D19" w:rsidRPr="00C664CA" w:rsidRDefault="00483D19" w:rsidP="00483D19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69061B53" w14:textId="1000BDB4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72,000</w:t>
            </w:r>
          </w:p>
        </w:tc>
        <w:tc>
          <w:tcPr>
            <w:tcW w:w="270" w:type="dxa"/>
            <w:vAlign w:val="bottom"/>
          </w:tcPr>
          <w:p w14:paraId="2A532CB3" w14:textId="77777777" w:rsidR="00483D19" w:rsidRPr="00C664CA" w:rsidRDefault="00483D19" w:rsidP="00483D19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53E697EF" w14:textId="6D7ADEA6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72,000</w:t>
            </w:r>
          </w:p>
        </w:tc>
        <w:tc>
          <w:tcPr>
            <w:tcW w:w="270" w:type="dxa"/>
            <w:vAlign w:val="bottom"/>
          </w:tcPr>
          <w:p w14:paraId="505F7B8C" w14:textId="77777777" w:rsidR="00483D19" w:rsidRPr="00C664CA" w:rsidRDefault="00483D19" w:rsidP="00483D19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A138DE3" w14:textId="3CCE35FA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15,300</w:t>
            </w:r>
          </w:p>
        </w:tc>
        <w:tc>
          <w:tcPr>
            <w:tcW w:w="270" w:type="dxa"/>
            <w:vAlign w:val="bottom"/>
          </w:tcPr>
          <w:p w14:paraId="5B372A1C" w14:textId="77777777" w:rsidR="00483D19" w:rsidRPr="00C664CA" w:rsidRDefault="00483D19" w:rsidP="00483D19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E575CB2" w14:textId="05E3451B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15,300</w:t>
            </w:r>
          </w:p>
        </w:tc>
        <w:tc>
          <w:tcPr>
            <w:tcW w:w="270" w:type="dxa"/>
            <w:vAlign w:val="bottom"/>
          </w:tcPr>
          <w:p w14:paraId="288C016A" w14:textId="77777777" w:rsidR="00483D19" w:rsidRPr="00C664CA" w:rsidRDefault="00483D19" w:rsidP="00483D19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E1F16F4" w14:textId="1340CF95" w:rsidR="00483D19" w:rsidRPr="00C664CA" w:rsidRDefault="002E43F0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51,656</w:t>
            </w:r>
          </w:p>
        </w:tc>
        <w:tc>
          <w:tcPr>
            <w:tcW w:w="270" w:type="dxa"/>
            <w:vAlign w:val="bottom"/>
          </w:tcPr>
          <w:p w14:paraId="29C04125" w14:textId="77777777" w:rsidR="00483D19" w:rsidRPr="00C664CA" w:rsidRDefault="00483D19" w:rsidP="00483D19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F8FEC40" w14:textId="2C6684E3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52,125</w:t>
            </w:r>
          </w:p>
        </w:tc>
        <w:tc>
          <w:tcPr>
            <w:tcW w:w="270" w:type="dxa"/>
            <w:vAlign w:val="bottom"/>
          </w:tcPr>
          <w:p w14:paraId="5F673BD9" w14:textId="77777777" w:rsidR="00483D19" w:rsidRPr="00C664CA" w:rsidRDefault="00483D19" w:rsidP="00483D19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66FE38E" w14:textId="3F487395" w:rsidR="00483D19" w:rsidRPr="00C664CA" w:rsidRDefault="002E43F0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1,530</w:t>
            </w:r>
          </w:p>
        </w:tc>
        <w:tc>
          <w:tcPr>
            <w:tcW w:w="270" w:type="dxa"/>
            <w:vAlign w:val="bottom"/>
          </w:tcPr>
          <w:p w14:paraId="5D796B64" w14:textId="77777777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619CCFF" w14:textId="5ABDF86D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10,710</w:t>
            </w:r>
          </w:p>
        </w:tc>
      </w:tr>
      <w:tr w:rsidR="00483D19" w:rsidRPr="00C664CA" w14:paraId="05E25AAE" w14:textId="77777777" w:rsidTr="007461C8">
        <w:trPr>
          <w:trHeight w:val="110"/>
          <w:jc w:val="center"/>
        </w:trPr>
        <w:tc>
          <w:tcPr>
            <w:tcW w:w="2070" w:type="dxa"/>
          </w:tcPr>
          <w:p w14:paraId="285113DE" w14:textId="77777777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4973FDFF" w14:textId="77777777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01E3EB05" w14:textId="77777777" w:rsidR="00483D19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FBBC7F4" w14:textId="77777777" w:rsidR="00483D19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F2AAC5" w14:textId="77777777" w:rsidR="00483D19" w:rsidRPr="00C664CA" w:rsidRDefault="00483D19" w:rsidP="00483D19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558E0ADA" w14:textId="77777777" w:rsidR="00483D19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432B62" w14:textId="77777777" w:rsidR="00483D19" w:rsidRPr="00C664CA" w:rsidRDefault="00483D19" w:rsidP="00483D19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3CE42572" w14:textId="77777777" w:rsidR="00483D19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7D4DE6" w14:textId="77777777" w:rsidR="00483D19" w:rsidRPr="00C664CA" w:rsidRDefault="00483D19" w:rsidP="00483D19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D222EF8" w14:textId="77777777" w:rsidR="00483D19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70C5B2" w14:textId="77777777" w:rsidR="00483D19" w:rsidRPr="00C664CA" w:rsidRDefault="00483D19" w:rsidP="00483D19">
            <w:pPr>
              <w:tabs>
                <w:tab w:val="decimal" w:pos="61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85D2330" w14:textId="77777777" w:rsidR="00483D19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1BED5D" w14:textId="77777777" w:rsidR="00483D19" w:rsidRPr="00C664CA" w:rsidRDefault="00483D19" w:rsidP="00483D19">
            <w:pPr>
              <w:pStyle w:val="acctfourfigures"/>
              <w:tabs>
                <w:tab w:val="clear" w:pos="765"/>
                <w:tab w:val="decimal" w:pos="711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26DC540" w14:textId="77777777" w:rsidR="00483D19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35187E" w14:textId="77777777" w:rsidR="00483D19" w:rsidRPr="00C664CA" w:rsidRDefault="00483D19" w:rsidP="00483D19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7F9775D" w14:textId="77777777" w:rsidR="00483D19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64D93F" w14:textId="77777777" w:rsidR="00483D19" w:rsidRPr="00C664CA" w:rsidRDefault="00483D19" w:rsidP="00483D19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FEEEAAE" w14:textId="77777777" w:rsidR="00483D19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ADCFCE" w14:textId="77777777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609ED53" w14:textId="77777777" w:rsidR="00483D19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3D19" w:rsidRPr="00C664CA" w14:paraId="7C1B7013" w14:textId="77777777" w:rsidTr="007461C8">
        <w:trPr>
          <w:jc w:val="center"/>
        </w:trPr>
        <w:tc>
          <w:tcPr>
            <w:tcW w:w="2070" w:type="dxa"/>
          </w:tcPr>
          <w:p w14:paraId="57BD6A4D" w14:textId="77777777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บริษัท ยามาดะ</w:t>
            </w:r>
          </w:p>
          <w:p w14:paraId="18A3E271" w14:textId="145E2E3B" w:rsidR="00483D19" w:rsidRPr="00C664CA" w:rsidRDefault="00483D19" w:rsidP="000B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สมบูรณ์ จำกัด</w:t>
            </w:r>
          </w:p>
        </w:tc>
        <w:tc>
          <w:tcPr>
            <w:tcW w:w="2220" w:type="dxa"/>
          </w:tcPr>
          <w:p w14:paraId="6232D40D" w14:textId="77777777" w:rsidR="00483D19" w:rsidRPr="00C664CA" w:rsidRDefault="00483D19" w:rsidP="00483D19">
            <w:pPr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BE665C">
              <w:rPr>
                <w:rFonts w:ascii="Angsana New" w:hAnsi="Angsana New" w:hint="cs"/>
                <w:sz w:val="30"/>
                <w:szCs w:val="30"/>
                <w:cs/>
              </w:rPr>
              <w:t>ผลิ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ตและจำหน่าย</w:t>
            </w:r>
          </w:p>
          <w:p w14:paraId="52FDF01B" w14:textId="77777777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อะไหล่รถ</w:t>
            </w:r>
          </w:p>
        </w:tc>
        <w:tc>
          <w:tcPr>
            <w:tcW w:w="720" w:type="dxa"/>
            <w:vAlign w:val="bottom"/>
          </w:tcPr>
          <w:p w14:paraId="72F11F89" w14:textId="0AB9F9EC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720" w:type="dxa"/>
            <w:vAlign w:val="bottom"/>
          </w:tcPr>
          <w:p w14:paraId="2753C1E8" w14:textId="698C8791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vAlign w:val="bottom"/>
          </w:tcPr>
          <w:p w14:paraId="5342B3ED" w14:textId="77777777" w:rsidR="00483D19" w:rsidRPr="00C664CA" w:rsidRDefault="00483D19" w:rsidP="00483D19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40FD7259" w14:textId="077A67DB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70" w:type="dxa"/>
            <w:vAlign w:val="bottom"/>
          </w:tcPr>
          <w:p w14:paraId="5618A5B6" w14:textId="77777777" w:rsidR="00483D19" w:rsidRPr="00C664CA" w:rsidRDefault="00483D19" w:rsidP="00483D19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0A9A07BE" w14:textId="62DA6DE8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70" w:type="dxa"/>
            <w:vAlign w:val="bottom"/>
          </w:tcPr>
          <w:p w14:paraId="5227C895" w14:textId="77777777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B46DDAF" w14:textId="4DF998DA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30,807</w:t>
            </w:r>
          </w:p>
        </w:tc>
        <w:tc>
          <w:tcPr>
            <w:tcW w:w="270" w:type="dxa"/>
            <w:vAlign w:val="bottom"/>
          </w:tcPr>
          <w:p w14:paraId="48B36F72" w14:textId="77777777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6C73F55" w14:textId="50BB5443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30,807</w:t>
            </w:r>
          </w:p>
        </w:tc>
        <w:tc>
          <w:tcPr>
            <w:tcW w:w="270" w:type="dxa"/>
            <w:vAlign w:val="bottom"/>
          </w:tcPr>
          <w:p w14:paraId="44D56E54" w14:textId="77777777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AF66D2C" w14:textId="3799D69A" w:rsidR="00483D19" w:rsidRPr="00C664CA" w:rsidRDefault="002E43F0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459,265</w:t>
            </w:r>
          </w:p>
        </w:tc>
        <w:tc>
          <w:tcPr>
            <w:tcW w:w="270" w:type="dxa"/>
            <w:vAlign w:val="bottom"/>
          </w:tcPr>
          <w:p w14:paraId="6AC716F6" w14:textId="77777777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2C8BD5F" w14:textId="744D56D0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463,215</w:t>
            </w:r>
          </w:p>
        </w:tc>
        <w:tc>
          <w:tcPr>
            <w:tcW w:w="270" w:type="dxa"/>
            <w:vAlign w:val="bottom"/>
          </w:tcPr>
          <w:p w14:paraId="1A15D5D5" w14:textId="77777777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2B90AA5" w14:textId="0B5F7B91" w:rsidR="00483D19" w:rsidRPr="00C664CA" w:rsidRDefault="002E43F0" w:rsidP="00483D1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11,646</w:t>
            </w:r>
          </w:p>
        </w:tc>
        <w:tc>
          <w:tcPr>
            <w:tcW w:w="270" w:type="dxa"/>
            <w:vAlign w:val="bottom"/>
          </w:tcPr>
          <w:p w14:paraId="1FDA339C" w14:textId="77777777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0FAAF15" w14:textId="52EB4E99" w:rsidR="00483D19" w:rsidRPr="00C664CA" w:rsidRDefault="00483D19" w:rsidP="00483D1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17,139</w:t>
            </w:r>
          </w:p>
        </w:tc>
      </w:tr>
      <w:tr w:rsidR="00483D19" w:rsidRPr="00C664CA" w14:paraId="57219C2D" w14:textId="77777777" w:rsidTr="007461C8">
        <w:trPr>
          <w:trHeight w:val="334"/>
          <w:jc w:val="center"/>
        </w:trPr>
        <w:tc>
          <w:tcPr>
            <w:tcW w:w="2070" w:type="dxa"/>
          </w:tcPr>
          <w:p w14:paraId="43A772A0" w14:textId="77777777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20" w:type="dxa"/>
          </w:tcPr>
          <w:p w14:paraId="09E5495B" w14:textId="77777777" w:rsidR="00483D19" w:rsidRPr="00C664CA" w:rsidRDefault="00483D19" w:rsidP="00483D19">
            <w:pPr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3C3BEABF" w14:textId="77777777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1A96E30" w14:textId="77777777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F5083F" w14:textId="77777777" w:rsidR="00483D19" w:rsidRPr="00C664CA" w:rsidRDefault="00483D19" w:rsidP="00483D19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424A2670" w14:textId="77777777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B17074" w14:textId="77777777" w:rsidR="00483D19" w:rsidRPr="00C664CA" w:rsidRDefault="00483D19" w:rsidP="00483D19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7F33DCD7" w14:textId="77777777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AC27FC" w14:textId="77777777" w:rsidR="00483D19" w:rsidRPr="00C664CA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E869608" w14:textId="7B69C5A6" w:rsidR="00483D19" w:rsidRPr="00BE665C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46,107</w:t>
            </w:r>
          </w:p>
        </w:tc>
        <w:tc>
          <w:tcPr>
            <w:tcW w:w="270" w:type="dxa"/>
            <w:vAlign w:val="bottom"/>
          </w:tcPr>
          <w:p w14:paraId="0C36A68C" w14:textId="77777777" w:rsidR="00483D19" w:rsidRPr="00BE665C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7A0033B" w14:textId="32AC1186" w:rsidR="00483D19" w:rsidRPr="00BE665C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46,107</w:t>
            </w:r>
          </w:p>
        </w:tc>
        <w:tc>
          <w:tcPr>
            <w:tcW w:w="270" w:type="dxa"/>
            <w:vAlign w:val="bottom"/>
          </w:tcPr>
          <w:p w14:paraId="40A8B504" w14:textId="77777777" w:rsidR="00483D19" w:rsidRPr="00BE665C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3353857" w14:textId="15746449" w:rsidR="00483D19" w:rsidRPr="00BE665C" w:rsidRDefault="002E43F0" w:rsidP="00483D1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510,921</w:t>
            </w:r>
          </w:p>
        </w:tc>
        <w:tc>
          <w:tcPr>
            <w:tcW w:w="270" w:type="dxa"/>
            <w:vAlign w:val="bottom"/>
          </w:tcPr>
          <w:p w14:paraId="4BBF2BEF" w14:textId="77777777" w:rsidR="00483D19" w:rsidRPr="00BE665C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000550DC" w14:textId="193373F5" w:rsidR="00483D19" w:rsidRPr="00BE665C" w:rsidRDefault="00483D19" w:rsidP="00483D1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515,340</w:t>
            </w:r>
          </w:p>
        </w:tc>
        <w:tc>
          <w:tcPr>
            <w:tcW w:w="270" w:type="dxa"/>
            <w:vAlign w:val="bottom"/>
          </w:tcPr>
          <w:p w14:paraId="66FBC403" w14:textId="77777777" w:rsidR="00483D19" w:rsidRPr="00BE665C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39B9ADB" w14:textId="177D3ECE" w:rsidR="00483D19" w:rsidRPr="00BE665C" w:rsidRDefault="002E43F0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13,176</w:t>
            </w:r>
          </w:p>
        </w:tc>
        <w:tc>
          <w:tcPr>
            <w:tcW w:w="270" w:type="dxa"/>
            <w:vAlign w:val="bottom"/>
          </w:tcPr>
          <w:p w14:paraId="63909D3F" w14:textId="77777777" w:rsidR="00483D19" w:rsidRPr="00BE665C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DED63FC" w14:textId="4C754479" w:rsidR="00483D19" w:rsidRPr="00BE665C" w:rsidRDefault="00483D19" w:rsidP="0048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27,849</w:t>
            </w:r>
          </w:p>
        </w:tc>
      </w:tr>
    </w:tbl>
    <w:p w14:paraId="5D54727E" w14:textId="3F301175" w:rsidR="00EE4EB6" w:rsidRDefault="00EE4EB6" w:rsidP="00C3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321A938A" w14:textId="77777777" w:rsidR="00EE4EB6" w:rsidRDefault="00EE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14805" w:type="dxa"/>
        <w:jc w:val="center"/>
        <w:tblLayout w:type="fixed"/>
        <w:tblLook w:val="01E0" w:firstRow="1" w:lastRow="1" w:firstColumn="1" w:lastColumn="1" w:noHBand="0" w:noVBand="0"/>
      </w:tblPr>
      <w:tblGrid>
        <w:gridCol w:w="2070"/>
        <w:gridCol w:w="2070"/>
        <w:gridCol w:w="720"/>
        <w:gridCol w:w="720"/>
        <w:gridCol w:w="270"/>
        <w:gridCol w:w="870"/>
        <w:gridCol w:w="240"/>
        <w:gridCol w:w="825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941D44" w:rsidRPr="00C664CA" w14:paraId="61A12B99" w14:textId="77777777" w:rsidTr="00F33A38">
        <w:trPr>
          <w:jc w:val="center"/>
        </w:trPr>
        <w:tc>
          <w:tcPr>
            <w:tcW w:w="2070" w:type="dxa"/>
          </w:tcPr>
          <w:p w14:paraId="0F323BA9" w14:textId="77777777" w:rsidR="00941D44" w:rsidRPr="00C2551A" w:rsidRDefault="00941D44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5278C0D" w14:textId="77777777" w:rsidR="00941D44" w:rsidRPr="00C2551A" w:rsidRDefault="00941D44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5" w:type="dxa"/>
            <w:gridSpan w:val="18"/>
          </w:tcPr>
          <w:p w14:paraId="29349768" w14:textId="77777777" w:rsidR="00941D44" w:rsidRPr="00C2551A" w:rsidRDefault="00941D44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1D44" w:rsidRPr="00C664CA" w14:paraId="2767BE55" w14:textId="77777777" w:rsidTr="00F33A38">
        <w:trPr>
          <w:jc w:val="center"/>
        </w:trPr>
        <w:tc>
          <w:tcPr>
            <w:tcW w:w="2070" w:type="dxa"/>
          </w:tcPr>
          <w:p w14:paraId="7F127CF9" w14:textId="77777777" w:rsidR="00941D44" w:rsidRPr="00C2551A" w:rsidRDefault="00941D44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35147FC" w14:textId="77777777" w:rsidR="00941D44" w:rsidRPr="00C2551A" w:rsidRDefault="00941D44" w:rsidP="008E6BE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4334D5" w14:textId="77777777" w:rsidR="00941D44" w:rsidRPr="00C2551A" w:rsidRDefault="00941D44" w:rsidP="008E6BE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  <w:gridSpan w:val="2"/>
          </w:tcPr>
          <w:p w14:paraId="0D4EC89E" w14:textId="77777777" w:rsidR="00941D44" w:rsidRPr="00C2551A" w:rsidRDefault="00941D44" w:rsidP="008E6BE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22731BD5" w14:textId="77777777" w:rsidR="00941D44" w:rsidRPr="00C2551A" w:rsidRDefault="00941D44" w:rsidP="008E6BE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gridSpan w:val="3"/>
            <w:vAlign w:val="bottom"/>
          </w:tcPr>
          <w:p w14:paraId="34FF8A54" w14:textId="77777777" w:rsidR="00941D44" w:rsidRPr="00C2551A" w:rsidRDefault="00941D44" w:rsidP="008E6BE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4A6A8B16" w14:textId="77777777" w:rsidR="00941D44" w:rsidRPr="00C2551A" w:rsidRDefault="00941D44" w:rsidP="008E6BE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466AB46" w14:textId="77777777" w:rsidR="00941D44" w:rsidRPr="00C2551A" w:rsidRDefault="00941D44" w:rsidP="008E6BE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70" w:type="dxa"/>
          </w:tcPr>
          <w:p w14:paraId="21C585EE" w14:textId="77777777" w:rsidR="00941D44" w:rsidRPr="00C2551A" w:rsidRDefault="00941D44" w:rsidP="008E6BE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1AFCBB6" w14:textId="77777777" w:rsidR="00941D44" w:rsidRPr="00C2551A" w:rsidRDefault="00941D44" w:rsidP="008E6BE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4026CD33" w14:textId="77777777" w:rsidR="00941D44" w:rsidRPr="00C2551A" w:rsidRDefault="00941D44" w:rsidP="008E6BE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2B9AED54" w14:textId="77777777" w:rsidR="00941D44" w:rsidRPr="00C2551A" w:rsidRDefault="00941D44" w:rsidP="008E6BE8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18F7426" w14:textId="77777777" w:rsidR="00941D44" w:rsidRPr="00C2551A" w:rsidRDefault="00941D44" w:rsidP="008E6BE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941D44" w:rsidRPr="00C664CA" w14:paraId="19667865" w14:textId="77777777" w:rsidTr="00F33A38">
        <w:trPr>
          <w:jc w:val="center"/>
        </w:trPr>
        <w:tc>
          <w:tcPr>
            <w:tcW w:w="2070" w:type="dxa"/>
          </w:tcPr>
          <w:p w14:paraId="51FD8557" w14:textId="77777777" w:rsidR="00941D44" w:rsidRPr="00C2551A" w:rsidRDefault="00941D44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5F138DE" w14:textId="77777777" w:rsidR="00941D44" w:rsidRPr="00C2551A" w:rsidRDefault="00941D44" w:rsidP="008E6BE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121F6375" w14:textId="77777777" w:rsidR="00941D44" w:rsidRPr="00C2551A" w:rsidRDefault="00941D44" w:rsidP="008E6BE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551A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720" w:type="dxa"/>
          </w:tcPr>
          <w:p w14:paraId="59374BEE" w14:textId="77777777" w:rsidR="00941D44" w:rsidRPr="00C2551A" w:rsidRDefault="00941D44" w:rsidP="008E6BE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551A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3968CDCA" w14:textId="77777777" w:rsidR="00941D44" w:rsidRPr="00C2551A" w:rsidRDefault="00941D44" w:rsidP="008E6BE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</w:tcPr>
          <w:p w14:paraId="04ABA08B" w14:textId="77777777" w:rsidR="00941D44" w:rsidRPr="00C2551A" w:rsidRDefault="00941D44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0" w:type="dxa"/>
          </w:tcPr>
          <w:p w14:paraId="473AA606" w14:textId="77777777" w:rsidR="00941D44" w:rsidRPr="00C2551A" w:rsidRDefault="00941D44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3000107E" w14:textId="77777777" w:rsidR="00941D44" w:rsidRPr="00C2551A" w:rsidRDefault="00941D44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D858339" w14:textId="77777777" w:rsidR="00941D44" w:rsidRPr="00C2551A" w:rsidRDefault="00941D44" w:rsidP="008E6BE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607E631" w14:textId="77777777" w:rsidR="00941D44" w:rsidRPr="00C2551A" w:rsidRDefault="00941D44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816C065" w14:textId="77777777" w:rsidR="00941D44" w:rsidRPr="00C2551A" w:rsidRDefault="00941D44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DF86F4" w14:textId="77777777" w:rsidR="00941D44" w:rsidRPr="00C2551A" w:rsidRDefault="00941D44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9493B8B" w14:textId="77777777" w:rsidR="00941D44" w:rsidRPr="00C2551A" w:rsidRDefault="00941D44" w:rsidP="008E6BE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97E3BE9" w14:textId="77777777" w:rsidR="00941D44" w:rsidRPr="00C2551A" w:rsidRDefault="00941D44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ACD0939" w14:textId="77777777" w:rsidR="00941D44" w:rsidRPr="00C2551A" w:rsidRDefault="00941D44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E7B6A9" w14:textId="77777777" w:rsidR="00941D44" w:rsidRPr="00C2551A" w:rsidRDefault="00941D44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2573AE5" w14:textId="77777777" w:rsidR="00941D44" w:rsidRPr="00C2551A" w:rsidRDefault="00941D44" w:rsidP="008E6BE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77B6AAA" w14:textId="77777777" w:rsidR="00941D44" w:rsidRPr="00C2551A" w:rsidRDefault="00941D44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4B7BED1" w14:textId="77777777" w:rsidR="00941D44" w:rsidRPr="00C2551A" w:rsidRDefault="00941D44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204792" w14:textId="77777777" w:rsidR="00941D44" w:rsidRPr="00C2551A" w:rsidRDefault="00941D44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41D44" w:rsidRPr="00C664CA" w14:paraId="42EADAE1" w14:textId="77777777" w:rsidTr="00F33A38">
        <w:trPr>
          <w:jc w:val="center"/>
        </w:trPr>
        <w:tc>
          <w:tcPr>
            <w:tcW w:w="2070" w:type="dxa"/>
          </w:tcPr>
          <w:p w14:paraId="0B2571B1" w14:textId="77777777" w:rsidR="00941D44" w:rsidRPr="00C2551A" w:rsidRDefault="00941D44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6875337" w14:textId="77777777" w:rsidR="00941D44" w:rsidRPr="00C2551A" w:rsidRDefault="00941D44" w:rsidP="008E6BE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00903C80" w14:textId="77777777" w:rsidR="00941D44" w:rsidRPr="00C2551A" w:rsidRDefault="00941D44" w:rsidP="008E6BE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386DB3F9" w14:textId="77777777" w:rsidR="00941D44" w:rsidRPr="00C2551A" w:rsidRDefault="00941D44" w:rsidP="008E6BE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5" w:type="dxa"/>
            <w:gridSpan w:val="15"/>
          </w:tcPr>
          <w:p w14:paraId="639E1725" w14:textId="77777777" w:rsidR="00941D44" w:rsidRPr="00C2551A" w:rsidRDefault="00941D44" w:rsidP="008E6BE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1D44" w:rsidRPr="00C664CA" w14:paraId="1FF54620" w14:textId="77777777" w:rsidTr="00F33A38">
        <w:trPr>
          <w:jc w:val="center"/>
        </w:trPr>
        <w:tc>
          <w:tcPr>
            <w:tcW w:w="2070" w:type="dxa"/>
          </w:tcPr>
          <w:p w14:paraId="46DBCDEB" w14:textId="2EDE6074" w:rsidR="00941D44" w:rsidRPr="00C2551A" w:rsidRDefault="00D62C3B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070" w:type="dxa"/>
          </w:tcPr>
          <w:p w14:paraId="79778496" w14:textId="77777777" w:rsidR="00941D44" w:rsidRPr="00C2551A" w:rsidRDefault="00941D44" w:rsidP="008E6BE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92674FC" w14:textId="77777777" w:rsidR="00941D44" w:rsidRPr="00C2551A" w:rsidRDefault="00941D44" w:rsidP="008E6BE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362E98C" w14:textId="77777777" w:rsidR="00941D44" w:rsidRPr="00C2551A" w:rsidRDefault="00941D44" w:rsidP="008E6BE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A67F65" w14:textId="77777777" w:rsidR="00941D44" w:rsidRPr="00C2551A" w:rsidRDefault="00941D44" w:rsidP="008E6BE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52720FDF" w14:textId="77777777" w:rsidR="00941D44" w:rsidRPr="00C2551A" w:rsidRDefault="00941D44" w:rsidP="008E6BE8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CD7B11B" w14:textId="77777777" w:rsidR="00941D44" w:rsidRPr="00C2551A" w:rsidRDefault="00941D44" w:rsidP="008E6BE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79B24381" w14:textId="77777777" w:rsidR="00941D44" w:rsidRPr="00C2551A" w:rsidRDefault="00941D44" w:rsidP="008E6BE8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D49EE1" w14:textId="77777777" w:rsidR="00941D44" w:rsidRPr="00C2551A" w:rsidRDefault="00941D44" w:rsidP="008E6BE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5DFF0AF" w14:textId="77777777" w:rsidR="00941D44" w:rsidRPr="00C2551A" w:rsidRDefault="00941D44" w:rsidP="008E6BE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214656" w14:textId="77777777" w:rsidR="00941D44" w:rsidRPr="00C2551A" w:rsidRDefault="00941D44" w:rsidP="008E6BE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6942623" w14:textId="77777777" w:rsidR="00941D44" w:rsidRPr="00C2551A" w:rsidRDefault="00941D44" w:rsidP="008E6BE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87DED7" w14:textId="77777777" w:rsidR="00941D44" w:rsidRPr="00C2551A" w:rsidRDefault="00941D44" w:rsidP="008E6BE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37C9495" w14:textId="77777777" w:rsidR="00941D44" w:rsidRPr="00C2551A" w:rsidRDefault="00941D44" w:rsidP="008E6BE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5CCDA0" w14:textId="77777777" w:rsidR="00941D44" w:rsidRPr="00C2551A" w:rsidRDefault="00941D44" w:rsidP="008E6BE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C49677C" w14:textId="77777777" w:rsidR="00941D44" w:rsidRPr="00C2551A" w:rsidRDefault="00941D44" w:rsidP="008E6BE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1403B2" w14:textId="77777777" w:rsidR="00941D44" w:rsidRPr="00C2551A" w:rsidRDefault="00941D44" w:rsidP="008E6BE8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5DEA30C" w14:textId="77777777" w:rsidR="00941D44" w:rsidRPr="00C2551A" w:rsidRDefault="00941D44" w:rsidP="008E6BE8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21E5F7" w14:textId="77777777" w:rsidR="00941D44" w:rsidRPr="00C2551A" w:rsidRDefault="00941D44" w:rsidP="008E6BE8">
            <w:pPr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4801011" w14:textId="77777777" w:rsidR="00941D44" w:rsidRPr="00C2551A" w:rsidRDefault="00941D44" w:rsidP="008E6BE8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27C0" w:rsidRPr="00C664CA" w14:paraId="2F5329B1" w14:textId="77777777" w:rsidTr="00F33A38">
        <w:trPr>
          <w:jc w:val="center"/>
        </w:trPr>
        <w:tc>
          <w:tcPr>
            <w:tcW w:w="2070" w:type="dxa"/>
          </w:tcPr>
          <w:p w14:paraId="0C6BC399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บริษัท   มู</w:t>
            </w:r>
            <w:proofErr w:type="spellStart"/>
            <w:r w:rsidRPr="00C2551A">
              <w:rPr>
                <w:rFonts w:ascii="Angsana New" w:hAnsi="Angsana New"/>
                <w:sz w:val="30"/>
                <w:szCs w:val="30"/>
                <w:cs/>
              </w:rPr>
              <w:t>เบีย</w:t>
            </w:r>
            <w:proofErr w:type="spellEnd"/>
            <w:r w:rsidRPr="00C2551A">
              <w:rPr>
                <w:rFonts w:ascii="Angsana New" w:hAnsi="Angsana New"/>
                <w:sz w:val="30"/>
                <w:szCs w:val="30"/>
                <w:cs/>
              </w:rPr>
              <w:t xml:space="preserve"> สมบูรณ์ </w:t>
            </w:r>
          </w:p>
          <w:p w14:paraId="745BD881" w14:textId="4CB4DD4C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551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551A">
              <w:rPr>
                <w:rFonts w:ascii="Angsana New" w:hAnsi="Angsana New"/>
                <w:sz w:val="30"/>
                <w:szCs w:val="30"/>
                <w:cs/>
              </w:rPr>
              <w:t>ออโตโมทีฟ  จำกัด</w:t>
            </w:r>
          </w:p>
        </w:tc>
        <w:tc>
          <w:tcPr>
            <w:tcW w:w="2070" w:type="dxa"/>
          </w:tcPr>
          <w:p w14:paraId="32CD0FDF" w14:textId="77777777" w:rsidR="00A727C0" w:rsidRPr="00C2551A" w:rsidRDefault="00A727C0" w:rsidP="00A727C0">
            <w:pPr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  <w:p w14:paraId="0FA6F778" w14:textId="7FE6AB7C" w:rsidR="00A727C0" w:rsidRPr="00C2551A" w:rsidRDefault="00A727C0" w:rsidP="00A727C0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2551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ชิ้นส่วนยานยนต์</w:t>
            </w:r>
          </w:p>
        </w:tc>
        <w:tc>
          <w:tcPr>
            <w:tcW w:w="720" w:type="dxa"/>
            <w:vAlign w:val="bottom"/>
          </w:tcPr>
          <w:p w14:paraId="137070BE" w14:textId="10A2DBF8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720" w:type="dxa"/>
            <w:vAlign w:val="bottom"/>
          </w:tcPr>
          <w:p w14:paraId="5BA1DAB3" w14:textId="71FA992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6B4FEF46" w14:textId="77777777" w:rsidR="00A727C0" w:rsidRPr="00C2551A" w:rsidRDefault="00A727C0" w:rsidP="00A727C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749B3FFF" w14:textId="0EE8F8FD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40" w:type="dxa"/>
            <w:vAlign w:val="bottom"/>
          </w:tcPr>
          <w:p w14:paraId="02F30550" w14:textId="77777777" w:rsidR="00A727C0" w:rsidRPr="00C2551A" w:rsidRDefault="00A727C0" w:rsidP="00A727C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401F824A" w14:textId="6084B7AE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13D61B84" w14:textId="77777777" w:rsidR="00A727C0" w:rsidRPr="00C2551A" w:rsidRDefault="00A727C0" w:rsidP="00A727C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7EA5E23" w14:textId="1ECFF8C2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  <w:tc>
          <w:tcPr>
            <w:tcW w:w="270" w:type="dxa"/>
            <w:vAlign w:val="bottom"/>
          </w:tcPr>
          <w:p w14:paraId="152A2D9F" w14:textId="77777777" w:rsidR="00A727C0" w:rsidRPr="00C2551A" w:rsidRDefault="00A727C0" w:rsidP="00A727C0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E24FC7D" w14:textId="0D3F1A6C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  <w:tc>
          <w:tcPr>
            <w:tcW w:w="270" w:type="dxa"/>
            <w:vAlign w:val="bottom"/>
          </w:tcPr>
          <w:p w14:paraId="3BF70514" w14:textId="77777777" w:rsidR="00A727C0" w:rsidRPr="00C2551A" w:rsidRDefault="00A727C0" w:rsidP="00A727C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E8A968D" w14:textId="7E7F7DB3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341,16</w:t>
            </w:r>
            <w:r w:rsidR="00090F2C" w:rsidRPr="00C2551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5BE613B" w14:textId="77777777" w:rsidR="00A727C0" w:rsidRPr="00C2551A" w:rsidRDefault="00A727C0" w:rsidP="00A727C0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3A5159D" w14:textId="2142F80A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347,071</w:t>
            </w:r>
          </w:p>
        </w:tc>
        <w:tc>
          <w:tcPr>
            <w:tcW w:w="270" w:type="dxa"/>
            <w:vAlign w:val="bottom"/>
          </w:tcPr>
          <w:p w14:paraId="0F3AE135" w14:textId="77777777" w:rsidR="00A727C0" w:rsidRPr="00C2551A" w:rsidRDefault="00A727C0" w:rsidP="00A727C0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0DE786E" w14:textId="27561DEF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BF0D6B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972AC92" w14:textId="267D2909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27C0" w:rsidRPr="00C664CA" w14:paraId="5A04DE3B" w14:textId="77777777" w:rsidTr="00F33A38">
        <w:trPr>
          <w:trHeight w:val="110"/>
          <w:jc w:val="center"/>
        </w:trPr>
        <w:tc>
          <w:tcPr>
            <w:tcW w:w="2070" w:type="dxa"/>
          </w:tcPr>
          <w:p w14:paraId="24733E2C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424F3C6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48A8F24F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4649273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52FFC5" w14:textId="77777777" w:rsidR="00A727C0" w:rsidRPr="00C2551A" w:rsidRDefault="00A727C0" w:rsidP="00A727C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182B1909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86C3A79" w14:textId="77777777" w:rsidR="00A727C0" w:rsidRPr="00C2551A" w:rsidRDefault="00A727C0" w:rsidP="00A727C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7B0C0361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EA8EC3" w14:textId="77777777" w:rsidR="00A727C0" w:rsidRPr="00C2551A" w:rsidRDefault="00A727C0" w:rsidP="00A727C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F737F52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E83445" w14:textId="77777777" w:rsidR="00A727C0" w:rsidRPr="00C2551A" w:rsidRDefault="00A727C0" w:rsidP="00A727C0">
            <w:pPr>
              <w:tabs>
                <w:tab w:val="decimal" w:pos="61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32A1FD9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148713" w14:textId="77777777" w:rsidR="00A727C0" w:rsidRPr="00C2551A" w:rsidRDefault="00A727C0" w:rsidP="00A727C0">
            <w:pPr>
              <w:pStyle w:val="acctfourfigures"/>
              <w:tabs>
                <w:tab w:val="clear" w:pos="765"/>
                <w:tab w:val="decimal" w:pos="711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88EA311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12B8BC" w14:textId="77777777" w:rsidR="00A727C0" w:rsidRPr="00C2551A" w:rsidRDefault="00A727C0" w:rsidP="00A727C0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045D645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39E3F7" w14:textId="77777777" w:rsidR="00A727C0" w:rsidRPr="00C2551A" w:rsidRDefault="00A727C0" w:rsidP="00A727C0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1EB5ED6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A204FF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BA66888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27C0" w:rsidRPr="00C664CA" w14:paraId="36D45C48" w14:textId="77777777" w:rsidTr="00F33A38">
        <w:trPr>
          <w:jc w:val="center"/>
        </w:trPr>
        <w:tc>
          <w:tcPr>
            <w:tcW w:w="2070" w:type="dxa"/>
            <w:vAlign w:val="bottom"/>
          </w:tcPr>
          <w:p w14:paraId="4C07BC05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บริษัท สมบูรณ์ เซี่ยซัน</w:t>
            </w:r>
          </w:p>
          <w:p w14:paraId="124A465B" w14:textId="55A0D470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 xml:space="preserve">    </w:t>
            </w:r>
            <w:proofErr w:type="spellStart"/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เทค</w:t>
            </w:r>
            <w:proofErr w:type="spellEnd"/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070" w:type="dxa"/>
          </w:tcPr>
          <w:p w14:paraId="47BAB5D9" w14:textId="40424121" w:rsidR="00A727C0" w:rsidRPr="00C2551A" w:rsidRDefault="00A727C0" w:rsidP="00A727C0">
            <w:pPr>
              <w:tabs>
                <w:tab w:val="left" w:pos="45"/>
              </w:tabs>
              <w:spacing w:line="240" w:lineRule="auto"/>
              <w:ind w:left="161" w:right="-153" w:hanging="161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ให้บริการและให้คำปรึกษาในการวางระบบ รวมทั้งพัฒนาการบูรณาการระบบ เชิงวิศวกรรม และระบบอัตโนมัติ</w:t>
            </w:r>
          </w:p>
        </w:tc>
        <w:tc>
          <w:tcPr>
            <w:tcW w:w="720" w:type="dxa"/>
            <w:vAlign w:val="bottom"/>
          </w:tcPr>
          <w:p w14:paraId="60DF1E8C" w14:textId="52DD6B5F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720" w:type="dxa"/>
            <w:vAlign w:val="bottom"/>
          </w:tcPr>
          <w:p w14:paraId="6AA3BD18" w14:textId="7594FEB8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69A3290" w14:textId="77777777" w:rsidR="00A727C0" w:rsidRPr="00C2551A" w:rsidRDefault="00A727C0" w:rsidP="00A727C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049286EC" w14:textId="7F54E0D6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40" w:type="dxa"/>
            <w:vAlign w:val="bottom"/>
          </w:tcPr>
          <w:p w14:paraId="044EBF97" w14:textId="77777777" w:rsidR="00A727C0" w:rsidRPr="00C2551A" w:rsidRDefault="00A727C0" w:rsidP="00A727C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5C18ABA4" w14:textId="58F3975C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97D9DBA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318B8AC" w14:textId="2B86F901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  <w:vAlign w:val="bottom"/>
          </w:tcPr>
          <w:p w14:paraId="067158A2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561F087" w14:textId="4C6AC5E6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55554A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9B5E774" w14:textId="6C846AC4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14,980</w:t>
            </w:r>
          </w:p>
        </w:tc>
        <w:tc>
          <w:tcPr>
            <w:tcW w:w="270" w:type="dxa"/>
            <w:vAlign w:val="bottom"/>
          </w:tcPr>
          <w:p w14:paraId="127D1261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336C06B" w14:textId="5FBCA73F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80B704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2F9EEBE" w14:textId="2DC721E8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48C424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799801A" w14:textId="63B80930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27C0" w:rsidRPr="00C664CA" w14:paraId="673D6775" w14:textId="77777777" w:rsidTr="00F33A38">
        <w:trPr>
          <w:trHeight w:val="334"/>
          <w:jc w:val="center"/>
        </w:trPr>
        <w:tc>
          <w:tcPr>
            <w:tcW w:w="2070" w:type="dxa"/>
          </w:tcPr>
          <w:p w14:paraId="0BE51325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E1C35E0" w14:textId="77777777" w:rsidR="00A727C0" w:rsidRPr="00C2551A" w:rsidRDefault="00A727C0" w:rsidP="00A727C0">
            <w:pPr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4B4BBE7F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3D7EC2C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8C2C3F" w14:textId="77777777" w:rsidR="00A727C0" w:rsidRPr="00C2551A" w:rsidRDefault="00A727C0" w:rsidP="00A727C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058A6C0B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A5F9EEA" w14:textId="77777777" w:rsidR="00A727C0" w:rsidRPr="00C2551A" w:rsidRDefault="00A727C0" w:rsidP="00A727C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31604456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2A5C1A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51C2883" w14:textId="740B5C9F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365,500</w:t>
            </w:r>
          </w:p>
        </w:tc>
        <w:tc>
          <w:tcPr>
            <w:tcW w:w="270" w:type="dxa"/>
            <w:vAlign w:val="bottom"/>
          </w:tcPr>
          <w:p w14:paraId="344B05FA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D31203C" w14:textId="61987168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350,500</w:t>
            </w:r>
          </w:p>
        </w:tc>
        <w:tc>
          <w:tcPr>
            <w:tcW w:w="270" w:type="dxa"/>
            <w:vAlign w:val="bottom"/>
          </w:tcPr>
          <w:p w14:paraId="20AE8487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21EE3A4" w14:textId="12DD5C3D" w:rsidR="00A727C0" w:rsidRPr="00C2551A" w:rsidRDefault="00A727C0" w:rsidP="00A727C0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356,14</w:t>
            </w:r>
            <w:r w:rsidR="00090F2C" w:rsidRPr="00C2551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560FF80C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DABCCA9" w14:textId="4A5765BD" w:rsidR="00A727C0" w:rsidRPr="00C2551A" w:rsidRDefault="00A727C0" w:rsidP="00A727C0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347,071</w:t>
            </w:r>
          </w:p>
        </w:tc>
        <w:tc>
          <w:tcPr>
            <w:tcW w:w="270" w:type="dxa"/>
            <w:vAlign w:val="bottom"/>
          </w:tcPr>
          <w:p w14:paraId="02D7433E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73B5ED1" w14:textId="4B6C9114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BB141BB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A33908E" w14:textId="68696504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727C0" w:rsidRPr="00C664CA" w14:paraId="54107040" w14:textId="77777777" w:rsidTr="00F33A38">
        <w:trPr>
          <w:jc w:val="center"/>
        </w:trPr>
        <w:tc>
          <w:tcPr>
            <w:tcW w:w="2070" w:type="dxa"/>
          </w:tcPr>
          <w:p w14:paraId="5A4C0EAD" w14:textId="77777777" w:rsidR="00A727C0" w:rsidRPr="00C2551A" w:rsidRDefault="00A727C0" w:rsidP="00A727C0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C2551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070" w:type="dxa"/>
          </w:tcPr>
          <w:p w14:paraId="32DBEC6C" w14:textId="77777777" w:rsidR="00A727C0" w:rsidRPr="00C2551A" w:rsidRDefault="00A727C0" w:rsidP="00A727C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A09C274" w14:textId="77777777" w:rsidR="00A727C0" w:rsidRPr="00C2551A" w:rsidRDefault="00A727C0" w:rsidP="00A727C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375A01A" w14:textId="77777777" w:rsidR="00A727C0" w:rsidRPr="00C2551A" w:rsidRDefault="00A727C0" w:rsidP="00A727C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8BD59E" w14:textId="77777777" w:rsidR="00A727C0" w:rsidRPr="00C2551A" w:rsidRDefault="00A727C0" w:rsidP="00A727C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798EF5DF" w14:textId="77777777" w:rsidR="00A727C0" w:rsidRPr="00C2551A" w:rsidRDefault="00A727C0" w:rsidP="00A727C0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C7B665E" w14:textId="77777777" w:rsidR="00A727C0" w:rsidRPr="00C2551A" w:rsidRDefault="00A727C0" w:rsidP="00A727C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251315D1" w14:textId="77777777" w:rsidR="00A727C0" w:rsidRPr="00C2551A" w:rsidRDefault="00A727C0" w:rsidP="00A727C0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38BB87" w14:textId="77777777" w:rsidR="00A727C0" w:rsidRPr="00C2551A" w:rsidRDefault="00A727C0" w:rsidP="00A727C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637F2A9E" w14:textId="72ED47FB" w:rsidR="00A727C0" w:rsidRPr="00C2551A" w:rsidRDefault="00A727C0" w:rsidP="00A727C0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411,607</w:t>
            </w:r>
          </w:p>
        </w:tc>
        <w:tc>
          <w:tcPr>
            <w:tcW w:w="270" w:type="dxa"/>
            <w:vAlign w:val="bottom"/>
          </w:tcPr>
          <w:p w14:paraId="2092E3EA" w14:textId="77777777" w:rsidR="00A727C0" w:rsidRPr="00C2551A" w:rsidRDefault="00A727C0" w:rsidP="00A727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3E3E4CCB" w14:textId="77777777" w:rsidR="00A727C0" w:rsidRPr="00C2551A" w:rsidRDefault="00A727C0" w:rsidP="00A727C0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396,607</w:t>
            </w:r>
          </w:p>
        </w:tc>
        <w:tc>
          <w:tcPr>
            <w:tcW w:w="270" w:type="dxa"/>
            <w:vAlign w:val="bottom"/>
          </w:tcPr>
          <w:p w14:paraId="7714D7D7" w14:textId="77777777" w:rsidR="00A727C0" w:rsidRPr="00C2551A" w:rsidRDefault="00A727C0" w:rsidP="00A727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75A959F9" w14:textId="5871813B" w:rsidR="00A727C0" w:rsidRPr="00C2551A" w:rsidRDefault="00A727C0" w:rsidP="00A727C0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867,0</w:t>
            </w:r>
            <w:r w:rsidR="00E737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  <w:vAlign w:val="bottom"/>
          </w:tcPr>
          <w:p w14:paraId="7CEDA3DC" w14:textId="77777777" w:rsidR="00A727C0" w:rsidRPr="00C2551A" w:rsidRDefault="00A727C0" w:rsidP="00A727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43B4193F" w14:textId="77777777" w:rsidR="00A727C0" w:rsidRPr="00C2551A" w:rsidRDefault="00A727C0" w:rsidP="00A727C0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862,411</w:t>
            </w:r>
          </w:p>
        </w:tc>
        <w:tc>
          <w:tcPr>
            <w:tcW w:w="270" w:type="dxa"/>
            <w:vAlign w:val="bottom"/>
          </w:tcPr>
          <w:p w14:paraId="6F395622" w14:textId="77777777" w:rsidR="00A727C0" w:rsidRPr="00C2551A" w:rsidRDefault="00A727C0" w:rsidP="00A727C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05AA44CD" w14:textId="32AD831D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13,176</w:t>
            </w:r>
          </w:p>
        </w:tc>
        <w:tc>
          <w:tcPr>
            <w:tcW w:w="270" w:type="dxa"/>
            <w:vAlign w:val="bottom"/>
          </w:tcPr>
          <w:p w14:paraId="701E160E" w14:textId="77777777" w:rsidR="00A727C0" w:rsidRPr="00C2551A" w:rsidRDefault="00A727C0" w:rsidP="00A727C0">
            <w:pPr>
              <w:pStyle w:val="acctfourfigures"/>
              <w:tabs>
                <w:tab w:val="clear" w:pos="765"/>
                <w:tab w:val="decimal" w:pos="-12772"/>
                <w:tab w:val="decimal" w:pos="46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4D411005" w14:textId="77777777" w:rsidR="00A727C0" w:rsidRPr="00C2551A" w:rsidRDefault="00A727C0" w:rsidP="00A7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27,849 </w:t>
            </w:r>
          </w:p>
        </w:tc>
      </w:tr>
    </w:tbl>
    <w:p w14:paraId="0BB92CE2" w14:textId="77777777" w:rsidR="00D04430" w:rsidRDefault="00D04430" w:rsidP="00C3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D04430" w:rsidSect="008B0FBC">
          <w:headerReference w:type="even" r:id="rId17"/>
          <w:headerReference w:type="first" r:id="rId18"/>
          <w:footerReference w:type="first" r:id="rId1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</w:tblGrid>
      <w:tr w:rsidR="001F117B" w:rsidRPr="008733FB" w14:paraId="572F1BB2" w14:textId="77777777" w:rsidTr="00F348C6">
        <w:tc>
          <w:tcPr>
            <w:tcW w:w="2070" w:type="dxa"/>
          </w:tcPr>
          <w:p w14:paraId="59FB9D29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ab/>
            </w:r>
          </w:p>
        </w:tc>
        <w:tc>
          <w:tcPr>
            <w:tcW w:w="990" w:type="dxa"/>
          </w:tcPr>
          <w:p w14:paraId="24C91D8A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7F0356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DAFC9AA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D86D48" w14:textId="77777777" w:rsidR="001F117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08E513A3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117B" w:rsidRPr="00C4398E" w14:paraId="3DE609E4" w14:textId="77777777" w:rsidTr="00F348C6">
        <w:trPr>
          <w:trHeight w:val="749"/>
        </w:trPr>
        <w:tc>
          <w:tcPr>
            <w:tcW w:w="2070" w:type="dxa"/>
          </w:tcPr>
          <w:p w14:paraId="45466071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7EEB4A8" w14:textId="77777777" w:rsidR="001F117B" w:rsidRPr="00C35346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</w:t>
            </w:r>
          </w:p>
          <w:p w14:paraId="5B955032" w14:textId="77777777" w:rsidR="001F117B" w:rsidRPr="00C35346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70" w:type="dxa"/>
          </w:tcPr>
          <w:p w14:paraId="0A326CBA" w14:textId="77777777" w:rsidR="001F117B" w:rsidRPr="00C35346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4B81D7E3" w14:textId="77777777" w:rsidR="001F117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F4401C5" w14:textId="77777777" w:rsidR="001F117B" w:rsidRPr="00C35346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F04C864" w14:textId="77777777" w:rsidR="001F117B" w:rsidRPr="00C35346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5889EC2" w14:textId="77777777" w:rsidR="001F117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3F7130" w14:textId="77777777" w:rsidR="001F117B" w:rsidRPr="00C35346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</w:tr>
      <w:tr w:rsidR="001F117B" w:rsidRPr="008733FB" w14:paraId="466C8F27" w14:textId="77777777" w:rsidTr="00F348C6">
        <w:trPr>
          <w:trHeight w:val="407"/>
        </w:trPr>
        <w:tc>
          <w:tcPr>
            <w:tcW w:w="2070" w:type="dxa"/>
          </w:tcPr>
          <w:p w14:paraId="3D16464C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939C9D" w14:textId="79147A63" w:rsidR="001F117B" w:rsidRPr="00C35346" w:rsidRDefault="00E16A3E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2BEC060F" w14:textId="77777777" w:rsidR="001F117B" w:rsidRPr="00C35346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12AD1" w14:textId="65437A6D" w:rsidR="001F117B" w:rsidRPr="00C35346" w:rsidRDefault="00E16A3E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5FC464B2" w14:textId="77777777" w:rsidR="001F117B" w:rsidRPr="00C35346" w:rsidRDefault="001F117B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C57F987" w14:textId="6CF60D1B" w:rsidR="001F117B" w:rsidRPr="00C35346" w:rsidRDefault="00E16A3E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260C62FF" w14:textId="77777777" w:rsidR="001F117B" w:rsidRPr="00C35346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3E97E5" w14:textId="7227385F" w:rsidR="001F117B" w:rsidRPr="00C35346" w:rsidRDefault="00E16A3E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3055FC11" w14:textId="77777777" w:rsidR="001F117B" w:rsidRPr="00C35346" w:rsidRDefault="001F117B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DB3E3C7" w14:textId="41E70F40" w:rsidR="001F117B" w:rsidRPr="00C35346" w:rsidRDefault="00E16A3E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29362DB3" w14:textId="77777777" w:rsidR="001F117B" w:rsidRPr="00C35346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83EECA" w14:textId="422CFB91" w:rsidR="001F117B" w:rsidRPr="00C35346" w:rsidRDefault="00E16A3E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1F117B" w:rsidRPr="008733FB" w14:paraId="4ADACB5A" w14:textId="77777777" w:rsidTr="00F348C6">
        <w:trPr>
          <w:trHeight w:val="407"/>
        </w:trPr>
        <w:tc>
          <w:tcPr>
            <w:tcW w:w="2070" w:type="dxa"/>
          </w:tcPr>
          <w:p w14:paraId="4DBCA7DB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9804A7C" w14:textId="77777777" w:rsidR="001F117B" w:rsidRPr="00BE5703" w:rsidRDefault="001F117B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BE57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29B64D4B" w14:textId="77777777" w:rsidR="001F117B" w:rsidRPr="00BE5703" w:rsidRDefault="001F117B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80" w:type="dxa"/>
            <w:gridSpan w:val="7"/>
          </w:tcPr>
          <w:p w14:paraId="51BFEC58" w14:textId="77777777" w:rsidR="001F117B" w:rsidRPr="00BE5703" w:rsidRDefault="001F117B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57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F117B" w:rsidRPr="008733FB" w14:paraId="5FA69285" w14:textId="77777777" w:rsidTr="00F348C6">
        <w:tc>
          <w:tcPr>
            <w:tcW w:w="2070" w:type="dxa"/>
          </w:tcPr>
          <w:p w14:paraId="46B81E4D" w14:textId="77777777" w:rsidR="001F117B" w:rsidRPr="00BE5703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206F4B50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8FFA5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645700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A70B8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7314E5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544B2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5940A5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11EDEE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E1A431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4D8D2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</w:tcPr>
          <w:p w14:paraId="60DED537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6EBA" w:rsidRPr="008733FB" w14:paraId="5328309F" w14:textId="77777777" w:rsidTr="00C667D5">
        <w:tc>
          <w:tcPr>
            <w:tcW w:w="2070" w:type="dxa"/>
          </w:tcPr>
          <w:p w14:paraId="144FD59B" w14:textId="77777777" w:rsidR="004F6EBA" w:rsidRPr="00BE5703" w:rsidRDefault="004F6EBA" w:rsidP="004F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70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E5703">
              <w:rPr>
                <w:rFonts w:ascii="Angsana New" w:hAnsi="Angsana New"/>
                <w:sz w:val="30"/>
                <w:szCs w:val="30"/>
                <w:cs/>
              </w:rPr>
              <w:t>มู</w:t>
            </w:r>
            <w:proofErr w:type="spellStart"/>
            <w:r w:rsidRPr="00BE5703">
              <w:rPr>
                <w:rFonts w:ascii="Angsana New" w:hAnsi="Angsana New"/>
                <w:sz w:val="30"/>
                <w:szCs w:val="30"/>
                <w:cs/>
              </w:rPr>
              <w:t>เบีย</w:t>
            </w:r>
            <w:proofErr w:type="spellEnd"/>
            <w:r w:rsidRPr="00BE5703">
              <w:rPr>
                <w:rFonts w:ascii="Angsana New" w:hAnsi="Angsana New"/>
                <w:sz w:val="30"/>
                <w:szCs w:val="30"/>
                <w:cs/>
              </w:rPr>
              <w:t xml:space="preserve"> สมบูรณ์ </w:t>
            </w:r>
          </w:p>
          <w:p w14:paraId="55C25441" w14:textId="77777777" w:rsidR="004F6EBA" w:rsidRPr="00BE5703" w:rsidRDefault="004F6EBA" w:rsidP="004F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70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E5703">
              <w:rPr>
                <w:rFonts w:ascii="Angsana New" w:hAnsi="Angsana New"/>
                <w:sz w:val="30"/>
                <w:szCs w:val="30"/>
                <w:cs/>
              </w:rPr>
              <w:t>ออโตโมทีฟ จำกัด</w:t>
            </w:r>
          </w:p>
        </w:tc>
        <w:tc>
          <w:tcPr>
            <w:tcW w:w="990" w:type="dxa"/>
            <w:vAlign w:val="bottom"/>
          </w:tcPr>
          <w:p w14:paraId="1B271D41" w14:textId="59EA3E52" w:rsidR="004F6EBA" w:rsidRPr="00DE14E5" w:rsidRDefault="004F6EBA" w:rsidP="004F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699FFB5" w14:textId="77777777" w:rsidR="004F6EBA" w:rsidRPr="00DE14E5" w:rsidRDefault="004F6EBA" w:rsidP="004F6EBA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F3AC55" w14:textId="77777777" w:rsidR="004F6EBA" w:rsidRPr="00DE14E5" w:rsidRDefault="004F6EBA" w:rsidP="004F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</w:tcPr>
          <w:p w14:paraId="4B26E9BB" w14:textId="77777777" w:rsidR="004F6EBA" w:rsidRPr="00DE14E5" w:rsidRDefault="004F6EBA" w:rsidP="004F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E19542" w14:textId="47B6457A" w:rsidR="004F6EBA" w:rsidRPr="00DE14E5" w:rsidRDefault="004F6EBA" w:rsidP="004F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1F27D527" w14:textId="77777777" w:rsidR="004F6EBA" w:rsidRPr="00DE14E5" w:rsidRDefault="004F6EBA" w:rsidP="004F6EBA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28FA48" w14:textId="77777777" w:rsidR="004F6EBA" w:rsidRPr="00DE14E5" w:rsidRDefault="004F6EBA" w:rsidP="004F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7D167013" w14:textId="77777777" w:rsidR="004F6EBA" w:rsidRPr="00DE14E5" w:rsidRDefault="004F6EBA" w:rsidP="004F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D67386" w14:textId="5757B197" w:rsidR="004F6EBA" w:rsidRPr="00DE14E5" w:rsidRDefault="004F6EBA" w:rsidP="004F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  <w:tc>
          <w:tcPr>
            <w:tcW w:w="270" w:type="dxa"/>
            <w:vAlign w:val="bottom"/>
          </w:tcPr>
          <w:p w14:paraId="1E1AC7CE" w14:textId="77777777" w:rsidR="004F6EBA" w:rsidRPr="00DE14E5" w:rsidRDefault="004F6EBA" w:rsidP="004F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6FE170" w14:textId="77777777" w:rsidR="004F6EBA" w:rsidRPr="00DE14E5" w:rsidRDefault="004F6EBA" w:rsidP="004F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</w:tr>
      <w:tr w:rsidR="004F6EBA" w:rsidRPr="008733FB" w14:paraId="307A22D8" w14:textId="77777777" w:rsidTr="00C667D5">
        <w:tc>
          <w:tcPr>
            <w:tcW w:w="2070" w:type="dxa"/>
          </w:tcPr>
          <w:p w14:paraId="229ACB36" w14:textId="77777777" w:rsidR="004F6EBA" w:rsidRPr="00BE5703" w:rsidRDefault="004F6EBA" w:rsidP="004F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7729CD4" w14:textId="77777777" w:rsidR="004F6EBA" w:rsidRDefault="004F6EBA" w:rsidP="004F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72C0E" w14:textId="77777777" w:rsidR="004F6EBA" w:rsidRPr="00DE14E5" w:rsidRDefault="004F6EBA" w:rsidP="004F6EBA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621A63" w14:textId="77777777" w:rsidR="004F6EBA" w:rsidRPr="00DE14E5" w:rsidRDefault="004F6EBA" w:rsidP="004F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B00D6" w14:textId="77777777" w:rsidR="004F6EBA" w:rsidRPr="00DE14E5" w:rsidRDefault="004F6EBA" w:rsidP="004F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7BE669" w14:textId="77777777" w:rsidR="004F6EBA" w:rsidRPr="00DE14E5" w:rsidRDefault="004F6EBA" w:rsidP="004F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432DBA" w14:textId="77777777" w:rsidR="004F6EBA" w:rsidRPr="00DE14E5" w:rsidRDefault="004F6EBA" w:rsidP="004F6EBA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3DFB7C" w14:textId="77777777" w:rsidR="004F6EBA" w:rsidRPr="00DE14E5" w:rsidRDefault="004F6EBA" w:rsidP="004F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E57F64" w14:textId="77777777" w:rsidR="004F6EBA" w:rsidRPr="00DE14E5" w:rsidRDefault="004F6EBA" w:rsidP="004F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54F3C6" w14:textId="77777777" w:rsidR="004F6EBA" w:rsidRPr="00DE14E5" w:rsidRDefault="004F6EBA" w:rsidP="004F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18C19B" w14:textId="77777777" w:rsidR="004F6EBA" w:rsidRPr="00DE14E5" w:rsidRDefault="004F6EBA" w:rsidP="004F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C82683" w14:textId="77777777" w:rsidR="004F6EBA" w:rsidRPr="00DE14E5" w:rsidRDefault="004F6EBA" w:rsidP="004F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163" w:rsidRPr="008733FB" w14:paraId="353B8B9E" w14:textId="77777777" w:rsidTr="00C667D5">
        <w:tc>
          <w:tcPr>
            <w:tcW w:w="2070" w:type="dxa"/>
          </w:tcPr>
          <w:p w14:paraId="5CB863F1" w14:textId="77777777" w:rsidR="00C20163" w:rsidRDefault="00C20163" w:rsidP="00C2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สมบูรณ์ เซี่ยซัน</w:t>
            </w:r>
          </w:p>
          <w:p w14:paraId="244DAECC" w14:textId="28DF00AD" w:rsidR="00C20163" w:rsidRPr="00BE5703" w:rsidRDefault="00C20163" w:rsidP="00C2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เทค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vAlign w:val="bottom"/>
          </w:tcPr>
          <w:p w14:paraId="53378D6B" w14:textId="2B5B4C29" w:rsidR="00C20163" w:rsidRDefault="00C20163" w:rsidP="00C2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15391C63" w14:textId="77777777" w:rsidR="00C20163" w:rsidRPr="00DE14E5" w:rsidRDefault="00C20163" w:rsidP="00C20163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02C5A0" w14:textId="65FB2690" w:rsidR="00C20163" w:rsidRPr="00DE14E5" w:rsidRDefault="00C20163" w:rsidP="00C2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6465CA" w14:textId="77777777" w:rsidR="00C20163" w:rsidRPr="00DE14E5" w:rsidRDefault="00C20163" w:rsidP="00C2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A1C7FA" w14:textId="079FF2C0" w:rsidR="00C20163" w:rsidRPr="00DE14E5" w:rsidRDefault="00C20163" w:rsidP="00C2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0B81BA9C" w14:textId="77777777" w:rsidR="00C20163" w:rsidRPr="00DE14E5" w:rsidRDefault="00C20163" w:rsidP="00C20163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AE09EA9" w14:textId="179C46C6" w:rsidR="00C20163" w:rsidRPr="00DE14E5" w:rsidRDefault="00C20163" w:rsidP="00C2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6335E68" w14:textId="77777777" w:rsidR="00C20163" w:rsidRPr="00DE14E5" w:rsidRDefault="00C20163" w:rsidP="00C2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B9B1A4" w14:textId="53552C4D" w:rsidR="00C20163" w:rsidRPr="00DE14E5" w:rsidRDefault="00C20163" w:rsidP="00C2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  <w:vAlign w:val="bottom"/>
          </w:tcPr>
          <w:p w14:paraId="7DE0D610" w14:textId="77777777" w:rsidR="00C20163" w:rsidRPr="00DE14E5" w:rsidRDefault="00C20163" w:rsidP="00C2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811CD3" w14:textId="18A9B436" w:rsidR="00C20163" w:rsidRPr="00DE14E5" w:rsidRDefault="00C20163" w:rsidP="00C2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0163" w:rsidRPr="002062F5" w14:paraId="527E0F3A" w14:textId="77777777" w:rsidTr="00F348C6">
        <w:tc>
          <w:tcPr>
            <w:tcW w:w="2070" w:type="dxa"/>
          </w:tcPr>
          <w:p w14:paraId="47DE20AC" w14:textId="77777777" w:rsidR="00C20163" w:rsidRPr="008733FB" w:rsidRDefault="00C20163" w:rsidP="00C2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F984951" w14:textId="77777777" w:rsidR="00C20163" w:rsidRPr="00DE14E5" w:rsidRDefault="00C20163" w:rsidP="00C2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41724F" w14:textId="77777777" w:rsidR="00C20163" w:rsidRPr="00DE14E5" w:rsidRDefault="00C20163" w:rsidP="00C2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CAF7EB" w14:textId="77777777" w:rsidR="00C20163" w:rsidRPr="00DE14E5" w:rsidRDefault="00C20163" w:rsidP="00C2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5ED8E" w14:textId="77777777" w:rsidR="00C20163" w:rsidRPr="00DE14E5" w:rsidRDefault="00C20163" w:rsidP="00C2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73A20" w14:textId="1E306540" w:rsidR="00C20163" w:rsidRPr="00DE14E5" w:rsidRDefault="00C20163" w:rsidP="00C2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731,000</w:t>
            </w:r>
          </w:p>
        </w:tc>
        <w:tc>
          <w:tcPr>
            <w:tcW w:w="270" w:type="dxa"/>
            <w:vAlign w:val="bottom"/>
          </w:tcPr>
          <w:p w14:paraId="7A0DB9C9" w14:textId="77777777" w:rsidR="00C20163" w:rsidRPr="00DE14E5" w:rsidRDefault="00C20163" w:rsidP="00C20163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D3DE4" w14:textId="77777777" w:rsidR="00C20163" w:rsidRPr="00DE14E5" w:rsidRDefault="00C20163" w:rsidP="00C2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4E5">
              <w:rPr>
                <w:rFonts w:ascii="Angsana New" w:hAnsi="Angsana New"/>
                <w:b/>
                <w:bCs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5A5C46FE" w14:textId="77777777" w:rsidR="00C20163" w:rsidRPr="00DE14E5" w:rsidRDefault="00C20163" w:rsidP="00C2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C5F28" w14:textId="0591558D" w:rsidR="00C20163" w:rsidRPr="00DE14E5" w:rsidRDefault="00C20163" w:rsidP="00C2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365,500</w:t>
            </w:r>
          </w:p>
        </w:tc>
        <w:tc>
          <w:tcPr>
            <w:tcW w:w="270" w:type="dxa"/>
            <w:vAlign w:val="bottom"/>
          </w:tcPr>
          <w:p w14:paraId="587B560D" w14:textId="77777777" w:rsidR="00C20163" w:rsidRPr="00DE14E5" w:rsidRDefault="00C20163" w:rsidP="00C2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1065E" w14:textId="77777777" w:rsidR="00C20163" w:rsidRPr="00DE14E5" w:rsidRDefault="00C20163" w:rsidP="00C2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4E5">
              <w:rPr>
                <w:rFonts w:ascii="Angsana New" w:hAnsi="Angsana New"/>
                <w:b/>
                <w:bCs/>
                <w:sz w:val="30"/>
                <w:szCs w:val="30"/>
              </w:rPr>
              <w:t>350,500</w:t>
            </w:r>
          </w:p>
        </w:tc>
      </w:tr>
    </w:tbl>
    <w:p w14:paraId="491AFE0F" w14:textId="77777777" w:rsidR="001F117B" w:rsidRDefault="001F117B" w:rsidP="00686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B91650F" w14:textId="77777777" w:rsidR="009F5D2B" w:rsidRDefault="00D04430" w:rsidP="00D0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3F48B1">
        <w:rPr>
          <w:rFonts w:ascii="Angsana New" w:hAnsi="Angsana New" w:hint="cs"/>
          <w:sz w:val="30"/>
          <w:szCs w:val="30"/>
          <w:cs/>
        </w:rPr>
        <w:t>บริษัทร่วมและการร่วมค้าทั้งหมด</w:t>
      </w:r>
      <w:r>
        <w:rPr>
          <w:rFonts w:ascii="Angsana New" w:hAnsi="Angsana New" w:hint="cs"/>
          <w:sz w:val="30"/>
          <w:szCs w:val="30"/>
          <w:cs/>
        </w:rPr>
        <w:t>จดทะเบียนจัดตั้งและ</w:t>
      </w:r>
      <w:r w:rsidRPr="003F48B1">
        <w:rPr>
          <w:rFonts w:ascii="Angsana New" w:hAnsi="Angsana New" w:hint="cs"/>
          <w:sz w:val="30"/>
          <w:szCs w:val="30"/>
          <w:cs/>
        </w:rPr>
        <w:t>ดำเนินธุรกิจในประเทศไทย</w:t>
      </w:r>
    </w:p>
    <w:p w14:paraId="03DEC19A" w14:textId="77777777" w:rsidR="000C0C99" w:rsidRDefault="000C0C99" w:rsidP="00D0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3B5D98F" w14:textId="77777777" w:rsidR="008F1EA8" w:rsidRPr="008F1EA8" w:rsidRDefault="008F1EA8" w:rsidP="00302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ja-JP"/>
        </w:rPr>
      </w:pPr>
      <w:r w:rsidRPr="008F1EA8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426807A9" w14:textId="3028B1F0" w:rsidR="00B73F4D" w:rsidRDefault="00B73F4D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23C5D91" w14:textId="77777777" w:rsidR="001336EF" w:rsidRPr="002B0F6C" w:rsidRDefault="001336EF" w:rsidP="0047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1336EF" w:rsidRPr="002B0F6C" w:rsidSect="008E6BE8">
          <w:headerReference w:type="even" r:id="rId20"/>
          <w:headerReference w:type="default" r:id="rId21"/>
          <w:headerReference w:type="first" r:id="rId22"/>
          <w:footerReference w:type="first" r:id="rId23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 w:hint="cs"/>
          <w:sz w:val="30"/>
          <w:szCs w:val="30"/>
        </w:rPr>
        <w:t xml:space="preserve">3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เมษายน </w:t>
      </w:r>
      <w:r>
        <w:rPr>
          <w:rFonts w:ascii="Angsana New" w:eastAsia="Times New Roman" w:hAnsi="Angsana New" w:hint="cs"/>
          <w:sz w:val="30"/>
          <w:szCs w:val="30"/>
        </w:rPr>
        <w:t xml:space="preserve">2563 </w:t>
      </w:r>
      <w:r>
        <w:rPr>
          <w:rFonts w:ascii="Angsana New" w:eastAsia="Times New Roman" w:hAnsi="Angsana New" w:hint="cs"/>
          <w:sz w:val="30"/>
          <w:szCs w:val="30"/>
          <w:cs/>
        </w:rPr>
        <w:t>บริษัทได้เข้า</w:t>
      </w:r>
      <w:r w:rsidRPr="002B0F6C">
        <w:rPr>
          <w:rFonts w:ascii="Angsana New" w:eastAsia="Times New Roman" w:hAnsi="Angsana New" w:hint="cs"/>
          <w:sz w:val="30"/>
          <w:szCs w:val="30"/>
          <w:cs/>
        </w:rPr>
        <w:t>ลงนามในสัญญาการร่วมค้า</w:t>
      </w:r>
      <w:r w:rsidRPr="002B0F6C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2B0F6C">
        <w:rPr>
          <w:rFonts w:ascii="Angsana New" w:eastAsia="Times New Roman" w:hAnsi="Angsana New"/>
          <w:sz w:val="30"/>
          <w:szCs w:val="30"/>
        </w:rPr>
        <w:t>Joint Venture Agreement)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กับบริษัท</w:t>
      </w:r>
      <w:r w:rsidRPr="002B0F6C"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</w:rPr>
        <w:t xml:space="preserve">Shenyang </w:t>
      </w:r>
      <w:proofErr w:type="spellStart"/>
      <w:r>
        <w:rPr>
          <w:rFonts w:ascii="Angsana New" w:eastAsia="Times New Roman" w:hAnsi="Angsana New" w:hint="cs"/>
          <w:sz w:val="30"/>
          <w:szCs w:val="30"/>
        </w:rPr>
        <w:t>Siasun</w:t>
      </w:r>
      <w:proofErr w:type="spellEnd"/>
      <w:r>
        <w:rPr>
          <w:rFonts w:ascii="Angsana New" w:eastAsia="Times New Roman" w:hAnsi="Angsana New" w:hint="cs"/>
          <w:sz w:val="30"/>
          <w:szCs w:val="30"/>
        </w:rPr>
        <w:t xml:space="preserve"> Robot &amp; Automation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</w:rPr>
        <w:t>Co.,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</w:rPr>
        <w:t xml:space="preserve">Ltd.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เพื่อร่วมกันจัดตั้งบริษัท สมบูรณ์ เซี่ยซัน </w:t>
      </w:r>
      <w:proofErr w:type="spellStart"/>
      <w:r>
        <w:rPr>
          <w:rFonts w:ascii="Angsana New" w:eastAsia="Times New Roman" w:hAnsi="Angsana New" w:hint="cs"/>
          <w:sz w:val="30"/>
          <w:szCs w:val="30"/>
          <w:cs/>
        </w:rPr>
        <w:t>เทค</w:t>
      </w:r>
      <w:proofErr w:type="spellEnd"/>
      <w:r>
        <w:rPr>
          <w:rFonts w:ascii="Angsana New" w:eastAsia="Times New Roman" w:hAnsi="Angsana New" w:hint="cs"/>
          <w:sz w:val="30"/>
          <w:szCs w:val="30"/>
          <w:cs/>
        </w:rPr>
        <w:t xml:space="preserve"> จำกัด ซึ่งได้จดทะเบียนกับกระทรวงพาณิชย์เมื่อวันที่ </w:t>
      </w:r>
      <w:r>
        <w:rPr>
          <w:rFonts w:ascii="Angsana New" w:eastAsia="Times New Roman" w:hAnsi="Angsana New"/>
          <w:sz w:val="30"/>
          <w:szCs w:val="30"/>
        </w:rPr>
        <w:t xml:space="preserve">12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eastAsia="Times New Roman" w:hAnsi="Angsana New"/>
          <w:sz w:val="30"/>
          <w:szCs w:val="30"/>
        </w:rPr>
        <w:t xml:space="preserve">2563 </w:t>
      </w:r>
      <w:r>
        <w:rPr>
          <w:rFonts w:ascii="Angsana New" w:eastAsia="Times New Roman" w:hAnsi="Angsana New" w:hint="cs"/>
          <w:sz w:val="30"/>
          <w:szCs w:val="30"/>
          <w:cs/>
        </w:rPr>
        <w:t>มีวัตถุประสงค์เพื่อดำเนินธุรกิจ</w:t>
      </w:r>
      <w:r w:rsidRPr="001D61A8">
        <w:rPr>
          <w:rFonts w:ascii="Angsana New" w:eastAsia="Times New Roman" w:hAnsi="Angsana New" w:hint="cs"/>
          <w:sz w:val="30"/>
          <w:szCs w:val="30"/>
          <w:cs/>
        </w:rPr>
        <w:t>ให้บริการและให้คำปรึกษาในการวางระบบ</w:t>
      </w:r>
      <w:r w:rsidRPr="001D61A8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D61A8">
        <w:rPr>
          <w:rFonts w:ascii="Angsana New" w:eastAsia="Times New Roman" w:hAnsi="Angsana New" w:hint="cs"/>
          <w:sz w:val="30"/>
          <w:szCs w:val="30"/>
          <w:cs/>
        </w:rPr>
        <w:t>รวมทั้งพัฒนาการบูรณาการระบบเชิงวิศวกรรมและระบบอัตโนมัติ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โดยบริษัทมีสัดส่วนการถือหุ้นร้อยละ </w:t>
      </w:r>
      <w:r>
        <w:rPr>
          <w:rFonts w:ascii="Angsana New" w:eastAsia="Times New Roman" w:hAnsi="Angsana New"/>
          <w:sz w:val="30"/>
          <w:szCs w:val="30"/>
        </w:rPr>
        <w:t>50</w:t>
      </w:r>
    </w:p>
    <w:p w14:paraId="49F9A44F" w14:textId="68172632" w:rsidR="001F117B" w:rsidRPr="00C4398E" w:rsidRDefault="003B3CE9" w:rsidP="001F11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D434C">
        <w:rPr>
          <w:rFonts w:ascii="Angsana New" w:hAnsi="Angsana New"/>
          <w:b/>
          <w:bCs/>
          <w:sz w:val="30"/>
          <w:szCs w:val="30"/>
        </w:rPr>
        <w:t>0</w:t>
      </w:r>
      <w:r w:rsidR="001F117B">
        <w:rPr>
          <w:rFonts w:ascii="Angsana New" w:hAnsi="Angsana New" w:hint="cs"/>
          <w:b/>
          <w:bCs/>
          <w:sz w:val="30"/>
          <w:szCs w:val="30"/>
          <w:cs/>
        </w:rPr>
        <w:t xml:space="preserve">      </w:t>
      </w:r>
      <w:r w:rsidR="001F117B" w:rsidRPr="00D5627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0921425E" w14:textId="77777777" w:rsidR="001F117B" w:rsidRPr="001F117B" w:rsidRDefault="001F117B" w:rsidP="00686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BFBD78E" w14:textId="5F5E3721" w:rsidR="00686AFF" w:rsidRDefault="00686AFF" w:rsidP="00E70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1F117B">
        <w:rPr>
          <w:rFonts w:ascii="Angsana New" w:hAnsi="Angsana New" w:hint="cs"/>
          <w:sz w:val="30"/>
          <w:szCs w:val="30"/>
          <w:cs/>
        </w:rPr>
        <w:t xml:space="preserve">สำหรับแต่ละปีสิ้นสุดวันที่ </w:t>
      </w:r>
      <w:r w:rsidRPr="0075591B">
        <w:rPr>
          <w:rFonts w:ascii="Angsana New" w:hAnsi="Angsana New"/>
          <w:sz w:val="30"/>
          <w:szCs w:val="30"/>
        </w:rPr>
        <w:t xml:space="preserve">31 </w:t>
      </w:r>
      <w:r w:rsidRPr="0075591B">
        <w:rPr>
          <w:rFonts w:ascii="Angsana New" w:hAnsi="Angsana New"/>
          <w:sz w:val="30"/>
          <w:szCs w:val="30"/>
          <w:cs/>
        </w:rPr>
        <w:t>ธันวาคม และเงินปันผลรับสำหรับแต่ละปี</w:t>
      </w:r>
      <w:r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มีดังนี้</w:t>
      </w:r>
    </w:p>
    <w:p w14:paraId="67894065" w14:textId="77777777" w:rsidR="001F117B" w:rsidRPr="001F117B" w:rsidRDefault="001F117B" w:rsidP="00686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tbl>
      <w:tblPr>
        <w:tblW w:w="1456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18"/>
        <w:gridCol w:w="2484"/>
        <w:gridCol w:w="810"/>
        <w:gridCol w:w="270"/>
        <w:gridCol w:w="81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1F117B" w:rsidRPr="00C4398E" w14:paraId="3A1B1552" w14:textId="77777777" w:rsidTr="0047052A">
        <w:tc>
          <w:tcPr>
            <w:tcW w:w="2718" w:type="dxa"/>
          </w:tcPr>
          <w:p w14:paraId="17784C6B" w14:textId="77777777" w:rsidR="001F117B" w:rsidRPr="003B5C03" w:rsidRDefault="001F117B" w:rsidP="00DF2BC3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7D1863A8" w14:textId="77777777" w:rsidR="001F117B" w:rsidRPr="003B5C0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60" w:type="dxa"/>
            <w:gridSpan w:val="15"/>
          </w:tcPr>
          <w:p w14:paraId="2BB42C7A" w14:textId="77777777" w:rsidR="001F117B" w:rsidRPr="003B5C0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F117B" w:rsidRPr="00C4398E" w14:paraId="1FD5F2FE" w14:textId="77777777" w:rsidTr="0047052A">
        <w:tc>
          <w:tcPr>
            <w:tcW w:w="2718" w:type="dxa"/>
          </w:tcPr>
          <w:p w14:paraId="3C0DABD4" w14:textId="77777777" w:rsidR="001F117B" w:rsidRPr="003B5C03" w:rsidRDefault="001F117B" w:rsidP="00DF2BC3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7385B0F7" w14:textId="77777777" w:rsidR="001F117B" w:rsidRPr="003B5C03" w:rsidRDefault="001F117B" w:rsidP="004F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6AE2E279" w14:textId="77777777" w:rsidR="001F117B" w:rsidRPr="003B5C03" w:rsidRDefault="001F117B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0" w:type="dxa"/>
            <w:gridSpan w:val="3"/>
          </w:tcPr>
          <w:p w14:paraId="1D1727C8" w14:textId="77777777" w:rsidR="001F117B" w:rsidRPr="003B5C03" w:rsidRDefault="001F117B" w:rsidP="004F7E93">
            <w:pPr>
              <w:pStyle w:val="block"/>
              <w:spacing w:after="0" w:line="240" w:lineRule="auto"/>
              <w:ind w:left="0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สัดส่วน</w:t>
            </w:r>
          </w:p>
          <w:p w14:paraId="1C5DE5D2" w14:textId="77777777" w:rsidR="001F117B" w:rsidRPr="003B5C0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59466BAD" w14:textId="77777777" w:rsidR="001F117B" w:rsidRPr="003B5C0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60" w:type="dxa"/>
            <w:gridSpan w:val="3"/>
          </w:tcPr>
          <w:p w14:paraId="7D9DA323" w14:textId="77777777" w:rsidR="001F117B" w:rsidRPr="003B5C03" w:rsidRDefault="001F117B" w:rsidP="004F7E93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3886702" w14:textId="77777777" w:rsidR="001F117B" w:rsidRPr="003B5C0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</w:tcPr>
          <w:p w14:paraId="42E483C7" w14:textId="77777777" w:rsidR="001F117B" w:rsidRPr="003B5C0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53A05125" w14:textId="77777777" w:rsidR="001F117B" w:rsidRPr="003B5C03" w:rsidRDefault="001F117B" w:rsidP="004F7E93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855C8D7" w14:textId="77777777" w:rsidR="001F117B" w:rsidRPr="003B5C0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</w:tcPr>
          <w:p w14:paraId="1E06B620" w14:textId="77777777" w:rsidR="001F117B" w:rsidRPr="003B5C0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0285B130" w14:textId="77777777" w:rsidR="001F117B" w:rsidRPr="003B5C03" w:rsidRDefault="001F117B" w:rsidP="004F7E93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DEB1D75" w14:textId="77777777" w:rsidR="001F117B" w:rsidRPr="003B5C03" w:rsidRDefault="001F117B" w:rsidP="00A1627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B5C0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เงินปันผลรับ</w:t>
            </w:r>
            <w:r w:rsidR="00F02E7C" w:rsidRPr="003B5C0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สำหรับปี</w:t>
            </w:r>
          </w:p>
        </w:tc>
      </w:tr>
      <w:tr w:rsidR="0047052A" w:rsidRPr="00C4398E" w14:paraId="07A63AF1" w14:textId="77777777" w:rsidTr="0047052A">
        <w:tc>
          <w:tcPr>
            <w:tcW w:w="2718" w:type="dxa"/>
          </w:tcPr>
          <w:p w14:paraId="6DD7AA73" w14:textId="77777777" w:rsidR="001F117B" w:rsidRPr="003B5C03" w:rsidRDefault="001F117B" w:rsidP="00DF2BC3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05B2F61E" w14:textId="77777777" w:rsidR="001F117B" w:rsidRPr="003B5C03" w:rsidRDefault="001F117B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D988596" w14:textId="48A9DF51" w:rsidR="001F117B" w:rsidRPr="003B5C03" w:rsidRDefault="00E16A3E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F49972C" w14:textId="77777777" w:rsidR="001F117B" w:rsidRPr="003B5C03" w:rsidRDefault="001F117B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53937FE" w14:textId="09B957E8" w:rsidR="001F117B" w:rsidRPr="003B5C03" w:rsidRDefault="00E16A3E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5F25F046" w14:textId="77777777" w:rsidR="001F117B" w:rsidRPr="003B5C0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D7FA7F0" w14:textId="1B47F561" w:rsidR="001F117B" w:rsidRPr="003B5C03" w:rsidRDefault="00E16A3E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55A7B5A" w14:textId="77777777" w:rsidR="001F117B" w:rsidRPr="003B5C03" w:rsidRDefault="001F117B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3B0B60" w14:textId="1D6226B7" w:rsidR="001F117B" w:rsidRPr="003B5C03" w:rsidRDefault="00E16A3E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5330605A" w14:textId="77777777" w:rsidR="001F117B" w:rsidRPr="003B5C0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1ED4DEB" w14:textId="6A896108" w:rsidR="001F117B" w:rsidRPr="003B5C03" w:rsidRDefault="00E16A3E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7D2CF18" w14:textId="77777777" w:rsidR="001F117B" w:rsidRPr="003B5C03" w:rsidRDefault="001F117B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5F9154" w14:textId="72747197" w:rsidR="001F117B" w:rsidRPr="003B5C03" w:rsidRDefault="00E16A3E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16572A89" w14:textId="77777777" w:rsidR="001F117B" w:rsidRPr="003B5C0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9078AF5" w14:textId="027689AB" w:rsidR="001F117B" w:rsidRPr="003B5C03" w:rsidRDefault="00E16A3E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216AB3E5" w14:textId="77777777" w:rsidR="001F117B" w:rsidRPr="003B5C03" w:rsidRDefault="001F117B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841855" w14:textId="77288104" w:rsidR="001F117B" w:rsidRPr="003B5C03" w:rsidRDefault="00E16A3E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F117B" w:rsidRPr="00C4398E" w14:paraId="23380F71" w14:textId="77777777" w:rsidTr="0047052A">
        <w:tc>
          <w:tcPr>
            <w:tcW w:w="2718" w:type="dxa"/>
          </w:tcPr>
          <w:p w14:paraId="0F2FDCA9" w14:textId="77777777" w:rsidR="001F117B" w:rsidRPr="003B5C03" w:rsidRDefault="001F117B" w:rsidP="00DF2BC3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3A310035" w14:textId="77777777" w:rsidR="001F117B" w:rsidRPr="003B5C0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90" w:type="dxa"/>
            <w:gridSpan w:val="3"/>
          </w:tcPr>
          <w:p w14:paraId="04E1CFAB" w14:textId="77777777" w:rsidR="001F117B" w:rsidRPr="003B5C0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65E88180" w14:textId="77777777" w:rsidR="001F117B" w:rsidRPr="003B5C03" w:rsidRDefault="001F117B" w:rsidP="00DF2BC3">
            <w:pPr>
              <w:pStyle w:val="block"/>
              <w:spacing w:after="0" w:line="240" w:lineRule="auto"/>
              <w:ind w:left="-152" w:right="-17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0" w:type="dxa"/>
            <w:gridSpan w:val="11"/>
          </w:tcPr>
          <w:p w14:paraId="23BCF60D" w14:textId="77777777" w:rsidR="001F117B" w:rsidRPr="003B5C0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47052A" w:rsidRPr="00C4398E" w14:paraId="3BDBDC3A" w14:textId="77777777" w:rsidTr="0047052A">
        <w:tc>
          <w:tcPr>
            <w:tcW w:w="2718" w:type="dxa"/>
          </w:tcPr>
          <w:p w14:paraId="38B516CD" w14:textId="77777777" w:rsidR="001F117B" w:rsidRPr="003B5C03" w:rsidRDefault="001F117B" w:rsidP="00DF2BC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B5C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="009130AA" w:rsidRPr="003B5C0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2484" w:type="dxa"/>
          </w:tcPr>
          <w:p w14:paraId="16388B85" w14:textId="77777777" w:rsidR="001F117B" w:rsidRPr="003B5C03" w:rsidRDefault="001F117B" w:rsidP="00DF2BC3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124D2704" w14:textId="77777777" w:rsidR="001F117B" w:rsidRPr="003B5C03" w:rsidRDefault="001F117B" w:rsidP="00DF2BC3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DE72AF" w14:textId="77777777" w:rsidR="001F117B" w:rsidRPr="003B5C03" w:rsidRDefault="001F117B" w:rsidP="00DF2BC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4E2802F" w14:textId="77777777" w:rsidR="001F117B" w:rsidRPr="003B5C03" w:rsidRDefault="001F117B" w:rsidP="00DF2BC3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05C7866" w14:textId="77777777" w:rsidR="001F117B" w:rsidRPr="003B5C03" w:rsidRDefault="001F117B" w:rsidP="00DF2BC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683950E" w14:textId="77777777" w:rsidR="001F117B" w:rsidRPr="003B5C03" w:rsidRDefault="001F117B" w:rsidP="00DF2BC3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FA162C" w14:textId="77777777" w:rsidR="001F117B" w:rsidRPr="003B5C03" w:rsidRDefault="001F117B" w:rsidP="00DF2BC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53178E4" w14:textId="77777777" w:rsidR="001F117B" w:rsidRPr="003B5C03" w:rsidRDefault="001F117B" w:rsidP="00DF2BC3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F793AC" w14:textId="77777777" w:rsidR="001F117B" w:rsidRPr="003B5C03" w:rsidRDefault="001F117B" w:rsidP="00DF2BC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5E92D4F" w14:textId="77777777" w:rsidR="001F117B" w:rsidRPr="003B5C03" w:rsidRDefault="001F117B" w:rsidP="00DF2BC3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7C2B42" w14:textId="77777777" w:rsidR="001F117B" w:rsidRPr="003B5C03" w:rsidRDefault="001F117B" w:rsidP="00DF2BC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F944A9B" w14:textId="77777777" w:rsidR="001F117B" w:rsidRPr="003B5C03" w:rsidRDefault="001F117B" w:rsidP="00DF2BC3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FF0F06" w14:textId="77777777" w:rsidR="001F117B" w:rsidRPr="003B5C03" w:rsidRDefault="001F117B" w:rsidP="00DF2BC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1F0368B" w14:textId="77777777" w:rsidR="001F117B" w:rsidRPr="003B5C03" w:rsidRDefault="001F117B" w:rsidP="00DF2BC3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693269" w14:textId="77777777" w:rsidR="001F117B" w:rsidRPr="003B5C03" w:rsidRDefault="001F117B" w:rsidP="00DF2BC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9BFBDAA" w14:textId="77777777" w:rsidR="001F117B" w:rsidRPr="003B5C03" w:rsidRDefault="001F117B" w:rsidP="00DF2BC3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47052A" w:rsidRPr="00C4398E" w14:paraId="4FED1975" w14:textId="77777777" w:rsidTr="0047052A">
        <w:tc>
          <w:tcPr>
            <w:tcW w:w="2718" w:type="dxa"/>
          </w:tcPr>
          <w:p w14:paraId="7C9C831F" w14:textId="77777777" w:rsidR="00AD07FE" w:rsidRPr="003B5C03" w:rsidRDefault="00AD07FE" w:rsidP="00AD07FE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บริษัท สมบูรณ์หล่อเหล็กเหนียว</w:t>
            </w:r>
            <w:r w:rsidRPr="003B5C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อุตสาหกรรม จำกัด</w:t>
            </w:r>
          </w:p>
        </w:tc>
        <w:tc>
          <w:tcPr>
            <w:tcW w:w="2484" w:type="dxa"/>
          </w:tcPr>
          <w:p w14:paraId="1B5F253D" w14:textId="77777777" w:rsidR="00AD07FE" w:rsidRPr="003B5C03" w:rsidRDefault="00AD07FE" w:rsidP="00AD07FE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ผลิตและจำหน่ายชิ้นส่วน</w:t>
            </w:r>
          </w:p>
          <w:p w14:paraId="2C245B12" w14:textId="77777777" w:rsidR="00AD07FE" w:rsidRPr="003B5C03" w:rsidRDefault="00AD07FE" w:rsidP="00AD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ยานยนต์</w:t>
            </w:r>
          </w:p>
        </w:tc>
        <w:tc>
          <w:tcPr>
            <w:tcW w:w="810" w:type="dxa"/>
            <w:shd w:val="clear" w:color="auto" w:fill="auto"/>
          </w:tcPr>
          <w:p w14:paraId="0346A9E8" w14:textId="77777777" w:rsidR="00AD07FE" w:rsidRPr="003B5C03" w:rsidRDefault="00AD07FE" w:rsidP="00AD07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038ACF6" w14:textId="48F0C887" w:rsidR="00AD07FE" w:rsidRPr="003B5C03" w:rsidRDefault="00AD07FE" w:rsidP="00AD07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95010AA" w14:textId="77777777" w:rsidR="00AD07FE" w:rsidRPr="003B5C03" w:rsidRDefault="00AD07FE" w:rsidP="00AD07FE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F9C258B" w14:textId="77777777" w:rsidR="00AD07FE" w:rsidRPr="003B5C03" w:rsidRDefault="00AD07FE" w:rsidP="00AD07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45932E4" w14:textId="77777777" w:rsidR="00AD07FE" w:rsidRPr="003B5C03" w:rsidRDefault="00AD07FE" w:rsidP="00AD07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D023629" w14:textId="77777777" w:rsidR="00AD07FE" w:rsidRPr="003B5C03" w:rsidRDefault="00AD07FE" w:rsidP="00AD07FE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660E431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3515CD34" w14:textId="1E1EE01B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206E1138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D03B1EF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7DD2DFF4" w14:textId="61CDDF89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1DE69665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0452BFD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68A099F" w14:textId="28B575C8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875,989</w:t>
            </w:r>
          </w:p>
        </w:tc>
        <w:tc>
          <w:tcPr>
            <w:tcW w:w="270" w:type="dxa"/>
          </w:tcPr>
          <w:p w14:paraId="689FEF9A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AA75262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96B2E29" w14:textId="50101E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875,989</w:t>
            </w:r>
          </w:p>
        </w:tc>
        <w:tc>
          <w:tcPr>
            <w:tcW w:w="270" w:type="dxa"/>
          </w:tcPr>
          <w:p w14:paraId="7FD6C07E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A3ADAA" w14:textId="028CC8C2" w:rsidR="00AD07FE" w:rsidRPr="003B5C03" w:rsidRDefault="00AD07FE" w:rsidP="00AD07F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99,998</w:t>
            </w:r>
          </w:p>
        </w:tc>
        <w:tc>
          <w:tcPr>
            <w:tcW w:w="270" w:type="dxa"/>
          </w:tcPr>
          <w:p w14:paraId="5E4A3164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5C2DEDF" w14:textId="6901AAA2" w:rsidR="00AD07FE" w:rsidRPr="003B5C03" w:rsidRDefault="00AD07FE" w:rsidP="00AD07F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99,998</w:t>
            </w:r>
          </w:p>
        </w:tc>
      </w:tr>
      <w:tr w:rsidR="0047052A" w:rsidRPr="00C155B8" w14:paraId="03152AC8" w14:textId="77777777" w:rsidTr="0047052A">
        <w:trPr>
          <w:trHeight w:val="227"/>
        </w:trPr>
        <w:tc>
          <w:tcPr>
            <w:tcW w:w="2718" w:type="dxa"/>
          </w:tcPr>
          <w:p w14:paraId="55F66E80" w14:textId="77777777" w:rsidR="00AD07FE" w:rsidRPr="003B5C03" w:rsidRDefault="00AD07FE" w:rsidP="00AD07FE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4" w:type="dxa"/>
          </w:tcPr>
          <w:p w14:paraId="69FA0BE6" w14:textId="77777777" w:rsidR="00AD07FE" w:rsidRPr="003B5C03" w:rsidRDefault="00AD07FE" w:rsidP="00AD07FE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8A769DF" w14:textId="77777777" w:rsidR="00AD07FE" w:rsidRPr="003B5C03" w:rsidRDefault="00AD07FE" w:rsidP="00AD07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955865" w14:textId="77777777" w:rsidR="00AD07FE" w:rsidRPr="003B5C03" w:rsidRDefault="00AD07FE" w:rsidP="00AD07FE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6CE000" w14:textId="77777777" w:rsidR="00AD07FE" w:rsidRPr="003B5C03" w:rsidRDefault="00AD07FE" w:rsidP="00AD07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DA3A84" w14:textId="77777777" w:rsidR="00AD07FE" w:rsidRPr="003B5C03" w:rsidRDefault="00AD07FE" w:rsidP="00AD07FE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7039D9D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C26AB3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D84269F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CA9A8C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497BF35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C8F1FA3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9BD5959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019A0D2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3B6AF0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C823A14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AFAD047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47052A" w:rsidRPr="00C4398E" w14:paraId="335AA67E" w14:textId="77777777" w:rsidTr="0047052A">
        <w:tc>
          <w:tcPr>
            <w:tcW w:w="2718" w:type="dxa"/>
          </w:tcPr>
          <w:p w14:paraId="38E41AFE" w14:textId="77777777" w:rsidR="0047052A" w:rsidRPr="003B5C03" w:rsidRDefault="0047052A" w:rsidP="00AD07FE">
            <w:pPr>
              <w:tabs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E16FF37" w14:textId="0C6C7C2A" w:rsidR="00AD07FE" w:rsidRPr="003B5C03" w:rsidRDefault="00AD07FE" w:rsidP="00AD07FE">
            <w:pPr>
              <w:tabs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บริษัท บางกอกสปริง</w:t>
            </w:r>
          </w:p>
          <w:p w14:paraId="3349C28A" w14:textId="77777777" w:rsidR="00AD07FE" w:rsidRPr="003B5C03" w:rsidRDefault="00AD07FE" w:rsidP="00AD07FE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อิน</w:t>
            </w:r>
            <w:proofErr w:type="spellStart"/>
            <w:r w:rsidRPr="003B5C03">
              <w:rPr>
                <w:rFonts w:ascii="Angsana New" w:hAnsi="Angsana New"/>
                <w:sz w:val="28"/>
                <w:szCs w:val="28"/>
                <w:cs/>
              </w:rPr>
              <w:t>ดัสเต</w:t>
            </w:r>
            <w:proofErr w:type="spellEnd"/>
            <w:r w:rsidRPr="003B5C03">
              <w:rPr>
                <w:rFonts w:ascii="Angsana New" w:hAnsi="Angsana New"/>
                <w:sz w:val="28"/>
                <w:szCs w:val="28"/>
                <w:cs/>
              </w:rPr>
              <w:t>รียล จำกัด</w:t>
            </w:r>
          </w:p>
        </w:tc>
        <w:tc>
          <w:tcPr>
            <w:tcW w:w="2484" w:type="dxa"/>
          </w:tcPr>
          <w:p w14:paraId="2FB905A5" w14:textId="77777777" w:rsidR="00AD07FE" w:rsidRPr="003B5C03" w:rsidRDefault="00AD07FE" w:rsidP="00AD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3B5C03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ให้เช่าอสังหาริมทรัพย์,</w:t>
            </w:r>
          </w:p>
          <w:p w14:paraId="681A58CA" w14:textId="77777777" w:rsidR="00AD07FE" w:rsidRPr="003B5C03" w:rsidRDefault="00AD07FE" w:rsidP="00AD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3B5C03">
              <w:rPr>
                <w:rFonts w:ascii="Angsana New" w:hAnsi="Angsana New"/>
                <w:sz w:val="28"/>
                <w:szCs w:val="28"/>
                <w:lang w:eastAsia="ja-JP"/>
              </w:rPr>
              <w:t xml:space="preserve">  </w:t>
            </w:r>
            <w:r w:rsidRPr="003B5C03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ลงทุนในบริษัทอื่นและ</w:t>
            </w:r>
          </w:p>
          <w:p w14:paraId="55CD3305" w14:textId="77777777" w:rsidR="00AD07FE" w:rsidRPr="003B5C03" w:rsidRDefault="00AD07FE" w:rsidP="00AD07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right="-108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3B5C03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บริการ</w:t>
            </w:r>
          </w:p>
        </w:tc>
        <w:tc>
          <w:tcPr>
            <w:tcW w:w="810" w:type="dxa"/>
            <w:shd w:val="clear" w:color="auto" w:fill="auto"/>
          </w:tcPr>
          <w:p w14:paraId="5849B311" w14:textId="77777777" w:rsidR="00AD07FE" w:rsidRPr="003B5C03" w:rsidRDefault="00AD07FE" w:rsidP="00AD07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E6783B8" w14:textId="77777777" w:rsidR="00AD07FE" w:rsidRPr="003B5C03" w:rsidRDefault="00AD07FE" w:rsidP="00AD07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4E672F0" w14:textId="0434FCF1" w:rsidR="00AD07FE" w:rsidRPr="003B5C03" w:rsidRDefault="00AD07FE" w:rsidP="00AD07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7D45122" w14:textId="77777777" w:rsidR="00AD07FE" w:rsidRPr="003B5C03" w:rsidRDefault="00AD07FE" w:rsidP="00AD07FE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7394711" w14:textId="77777777" w:rsidR="00AD07FE" w:rsidRPr="003B5C03" w:rsidRDefault="00AD07FE" w:rsidP="00AD07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B68161E" w14:textId="77777777" w:rsidR="00AD07FE" w:rsidRPr="003B5C03" w:rsidRDefault="00AD07FE" w:rsidP="00AD07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325468E" w14:textId="77777777" w:rsidR="00AD07FE" w:rsidRPr="003B5C03" w:rsidRDefault="00AD07FE" w:rsidP="00AD07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8107E44" w14:textId="77777777" w:rsidR="00AD07FE" w:rsidRPr="003B5C03" w:rsidRDefault="00AD07FE" w:rsidP="00AD07FE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1882E0C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005B4BB8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3E20724C" w14:textId="49747EA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  <w:tc>
          <w:tcPr>
            <w:tcW w:w="270" w:type="dxa"/>
          </w:tcPr>
          <w:p w14:paraId="7DCD9A2F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5A9528F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1BD100A2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160BC4D5" w14:textId="3C1201AC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  <w:tc>
          <w:tcPr>
            <w:tcW w:w="270" w:type="dxa"/>
          </w:tcPr>
          <w:p w14:paraId="5C8ACA29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47450A6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D46C5BA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98B1A5C" w14:textId="6F1C26BE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519,989</w:t>
            </w:r>
          </w:p>
        </w:tc>
        <w:tc>
          <w:tcPr>
            <w:tcW w:w="270" w:type="dxa"/>
          </w:tcPr>
          <w:p w14:paraId="587EF9B0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A190CE6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E10A574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5CAB34A" w14:textId="7FA81B11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519,989</w:t>
            </w:r>
          </w:p>
        </w:tc>
        <w:tc>
          <w:tcPr>
            <w:tcW w:w="270" w:type="dxa"/>
          </w:tcPr>
          <w:p w14:paraId="0C4D079C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29AA77" w14:textId="6DFE5B11" w:rsidR="00AD07FE" w:rsidRPr="003B5C03" w:rsidRDefault="00AD07FE" w:rsidP="00AD07F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20,800</w:t>
            </w:r>
          </w:p>
        </w:tc>
        <w:tc>
          <w:tcPr>
            <w:tcW w:w="270" w:type="dxa"/>
          </w:tcPr>
          <w:p w14:paraId="137D52F4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76907BD" w14:textId="7DC70B60" w:rsidR="00AD07FE" w:rsidRPr="003B5C03" w:rsidRDefault="00AD07FE" w:rsidP="00AD07F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20,800</w:t>
            </w:r>
          </w:p>
        </w:tc>
      </w:tr>
      <w:tr w:rsidR="0047052A" w:rsidRPr="00C4398E" w14:paraId="782C2EB8" w14:textId="77777777" w:rsidTr="0047052A">
        <w:tc>
          <w:tcPr>
            <w:tcW w:w="2718" w:type="dxa"/>
          </w:tcPr>
          <w:p w14:paraId="37B1F888" w14:textId="77777777" w:rsidR="00AD07FE" w:rsidRPr="003B5C03" w:rsidRDefault="00AD07FE" w:rsidP="00AD07FE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4" w:type="dxa"/>
          </w:tcPr>
          <w:p w14:paraId="41983B32" w14:textId="77777777" w:rsidR="00AD07FE" w:rsidRPr="003B5C03" w:rsidRDefault="00AD07FE" w:rsidP="00AD07FE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823B313" w14:textId="77777777" w:rsidR="00AD07FE" w:rsidRPr="003B5C03" w:rsidRDefault="00AD07FE" w:rsidP="00AD07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99A56F" w14:textId="77777777" w:rsidR="00AD07FE" w:rsidRPr="003B5C03" w:rsidRDefault="00AD07FE" w:rsidP="00AD07FE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D6C82BF" w14:textId="77777777" w:rsidR="00AD07FE" w:rsidRPr="003B5C03" w:rsidRDefault="00AD07FE" w:rsidP="00AD07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E090B0" w14:textId="77777777" w:rsidR="00AD07FE" w:rsidRPr="003B5C03" w:rsidRDefault="00AD07FE" w:rsidP="00AD07FE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01B655D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0C67D0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4F79E42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7F2205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A48DDB4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6E0B99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0BFB1D1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157278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D553BE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CFA53F3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A736666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47052A" w:rsidRPr="00C4398E" w14:paraId="7F4584ED" w14:textId="77777777" w:rsidTr="0047052A">
        <w:tc>
          <w:tcPr>
            <w:tcW w:w="2718" w:type="dxa"/>
          </w:tcPr>
          <w:p w14:paraId="5209369D" w14:textId="77777777" w:rsidR="00AD07FE" w:rsidRPr="003B5C03" w:rsidRDefault="00AD07FE" w:rsidP="00AD07FE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บริษัท อินเตอร์เนชั่น</w:t>
            </w:r>
            <w:proofErr w:type="spellStart"/>
            <w:r w:rsidRPr="003B5C03">
              <w:rPr>
                <w:rFonts w:ascii="Angsana New" w:hAnsi="Angsana New"/>
                <w:sz w:val="28"/>
                <w:szCs w:val="28"/>
                <w:cs/>
              </w:rPr>
              <w:t>แน</w:t>
            </w:r>
            <w:proofErr w:type="spellEnd"/>
            <w:r w:rsidRPr="003B5C03">
              <w:rPr>
                <w:rFonts w:ascii="Angsana New" w:hAnsi="Angsana New"/>
                <w:sz w:val="28"/>
                <w:szCs w:val="28"/>
                <w:cs/>
              </w:rPr>
              <w:t>ล แคสติ</w:t>
            </w:r>
            <w:proofErr w:type="spellStart"/>
            <w:r w:rsidRPr="003B5C03">
              <w:rPr>
                <w:rFonts w:ascii="Angsana New" w:hAnsi="Angsana New"/>
                <w:sz w:val="28"/>
                <w:szCs w:val="28"/>
                <w:cs/>
              </w:rPr>
              <w:t>้ง</w:t>
            </w:r>
            <w:proofErr w:type="spellEnd"/>
            <w:r w:rsidRPr="003B5C0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468102EC" w14:textId="77777777" w:rsidR="00AD07FE" w:rsidRPr="003B5C03" w:rsidRDefault="00AD07FE" w:rsidP="00AD07FE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B5C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โปรดัก</w:t>
            </w:r>
            <w:proofErr w:type="spellStart"/>
            <w:r w:rsidRPr="003B5C03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3B5C0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84" w:type="dxa"/>
          </w:tcPr>
          <w:p w14:paraId="5E59E210" w14:textId="77777777" w:rsidR="00AD07FE" w:rsidRPr="003B5C03" w:rsidRDefault="00AD07FE" w:rsidP="00AD07FE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ผลิตและจำหน่ายชิ้นส่วน</w:t>
            </w:r>
          </w:p>
          <w:p w14:paraId="394260D8" w14:textId="77777777" w:rsidR="00AD07FE" w:rsidRPr="003B5C03" w:rsidRDefault="00AD07FE" w:rsidP="00AD07FE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ยานยนต์</w:t>
            </w:r>
          </w:p>
        </w:tc>
        <w:tc>
          <w:tcPr>
            <w:tcW w:w="810" w:type="dxa"/>
            <w:shd w:val="clear" w:color="auto" w:fill="auto"/>
          </w:tcPr>
          <w:p w14:paraId="7FD86DE2" w14:textId="77777777" w:rsidR="00AD07FE" w:rsidRPr="003B5C03" w:rsidRDefault="00AD07FE" w:rsidP="00AD07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81DF180" w14:textId="2CFC6A1E" w:rsidR="00AD07FE" w:rsidRPr="003B5C03" w:rsidRDefault="00AD07FE" w:rsidP="00AD07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FC68754" w14:textId="77777777" w:rsidR="00AD07FE" w:rsidRPr="003B5C03" w:rsidRDefault="00AD07FE" w:rsidP="00AD07FE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E427476" w14:textId="77777777" w:rsidR="00AD07FE" w:rsidRPr="003B5C03" w:rsidRDefault="00AD07FE" w:rsidP="00AD07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67AAFA2" w14:textId="77777777" w:rsidR="00AD07FE" w:rsidRPr="003B5C03" w:rsidRDefault="00AD07FE" w:rsidP="00AD07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BB08861" w14:textId="77777777" w:rsidR="00AD07FE" w:rsidRPr="003B5C03" w:rsidRDefault="00AD07FE" w:rsidP="00AD07FE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52B97FA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734F3B0A" w14:textId="44720260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785,000</w:t>
            </w:r>
          </w:p>
        </w:tc>
        <w:tc>
          <w:tcPr>
            <w:tcW w:w="270" w:type="dxa"/>
          </w:tcPr>
          <w:p w14:paraId="4198F0DC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562A61C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4058FBB0" w14:textId="148B731D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785,000</w:t>
            </w:r>
          </w:p>
        </w:tc>
        <w:tc>
          <w:tcPr>
            <w:tcW w:w="270" w:type="dxa"/>
          </w:tcPr>
          <w:p w14:paraId="30BC5F09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6072D61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2D4F655" w14:textId="7C649A82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796,034</w:t>
            </w:r>
          </w:p>
        </w:tc>
        <w:tc>
          <w:tcPr>
            <w:tcW w:w="270" w:type="dxa"/>
          </w:tcPr>
          <w:p w14:paraId="7EFB0520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C9D5128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530F1F79" w14:textId="7A3F33FC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796,034</w:t>
            </w:r>
          </w:p>
        </w:tc>
        <w:tc>
          <w:tcPr>
            <w:tcW w:w="270" w:type="dxa"/>
          </w:tcPr>
          <w:p w14:paraId="06373F8D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8DA87E" w14:textId="51F89BE7" w:rsidR="00AD07FE" w:rsidRPr="003B5C03" w:rsidRDefault="00AD07FE" w:rsidP="00AD07F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157,000</w:t>
            </w:r>
          </w:p>
        </w:tc>
        <w:tc>
          <w:tcPr>
            <w:tcW w:w="270" w:type="dxa"/>
          </w:tcPr>
          <w:p w14:paraId="258599F4" w14:textId="77777777" w:rsidR="00AD07FE" w:rsidRPr="003B5C03" w:rsidRDefault="00AD07FE" w:rsidP="00AD07FE">
            <w:pPr>
              <w:pStyle w:val="block"/>
              <w:tabs>
                <w:tab w:val="decimal" w:pos="774"/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F7B10F0" w14:textId="6B4CCB57" w:rsidR="00AD07FE" w:rsidRPr="003B5C03" w:rsidRDefault="00AD07FE" w:rsidP="00AD07F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78,500</w:t>
            </w:r>
          </w:p>
        </w:tc>
      </w:tr>
      <w:tr w:rsidR="0047052A" w:rsidRPr="00C155B8" w14:paraId="34A4A475" w14:textId="77777777" w:rsidTr="0047052A">
        <w:tc>
          <w:tcPr>
            <w:tcW w:w="2718" w:type="dxa"/>
          </w:tcPr>
          <w:p w14:paraId="29096BB7" w14:textId="77777777" w:rsidR="00AD07FE" w:rsidRPr="003B5C03" w:rsidRDefault="00AD07FE" w:rsidP="00AD07FE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4" w:type="dxa"/>
          </w:tcPr>
          <w:p w14:paraId="69760972" w14:textId="77777777" w:rsidR="00AD07FE" w:rsidRPr="003B5C03" w:rsidRDefault="00AD07FE" w:rsidP="00AD07FE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0553C91" w14:textId="77777777" w:rsidR="00AD07FE" w:rsidRPr="003B5C03" w:rsidRDefault="00AD07FE" w:rsidP="00AD07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0184EF" w14:textId="77777777" w:rsidR="00AD07FE" w:rsidRPr="003B5C03" w:rsidRDefault="00AD07FE" w:rsidP="00AD07FE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2557ADA" w14:textId="77777777" w:rsidR="00AD07FE" w:rsidRPr="003B5C03" w:rsidRDefault="00AD07FE" w:rsidP="00AD07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56AF40" w14:textId="77777777" w:rsidR="00AD07FE" w:rsidRPr="003B5C03" w:rsidRDefault="00AD07FE" w:rsidP="00AD07FE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C8DEA9E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6E7B00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38719368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30BF8A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1310B45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8A0C8A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80FE5FF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F7411A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8957A4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BF3F636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93941F8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47052A" w:rsidRPr="00C4398E" w14:paraId="559E0888" w14:textId="77777777" w:rsidTr="0047052A">
        <w:tc>
          <w:tcPr>
            <w:tcW w:w="2718" w:type="dxa"/>
          </w:tcPr>
          <w:p w14:paraId="2B45DC6B" w14:textId="77777777" w:rsidR="00AD07FE" w:rsidRPr="003B5C03" w:rsidRDefault="00AD07FE" w:rsidP="00AD07FE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บริษัท สมบูรณ์ ฟอร์</w:t>
            </w:r>
            <w:proofErr w:type="spellStart"/>
            <w:r w:rsidRPr="003B5C03">
              <w:rPr>
                <w:rFonts w:ascii="Angsana New" w:hAnsi="Angsana New"/>
                <w:sz w:val="28"/>
                <w:szCs w:val="28"/>
                <w:cs/>
              </w:rPr>
              <w:t>จจิ้ง</w:t>
            </w:r>
            <w:proofErr w:type="spellEnd"/>
            <w:r w:rsidRPr="003B5C0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3225CC63" w14:textId="77777777" w:rsidR="00AD07FE" w:rsidRPr="003B5C03" w:rsidRDefault="00AD07FE" w:rsidP="00AD07FE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3B5C0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เทคโนโลยี</w:t>
            </w:r>
            <w:r w:rsidRPr="003B5C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84" w:type="dxa"/>
          </w:tcPr>
          <w:p w14:paraId="6F1ED1CC" w14:textId="77777777" w:rsidR="00AD07FE" w:rsidRPr="003B5C03" w:rsidRDefault="00AD07FE" w:rsidP="00AD07FE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ผลิตและจำหน่ายชิ้นส่วน</w:t>
            </w:r>
          </w:p>
          <w:p w14:paraId="0C63652A" w14:textId="77777777" w:rsidR="00AD07FE" w:rsidRPr="003B5C03" w:rsidRDefault="00AD07FE" w:rsidP="00AD07FE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 xml:space="preserve">  ยานยนต์</w:t>
            </w:r>
          </w:p>
        </w:tc>
        <w:tc>
          <w:tcPr>
            <w:tcW w:w="810" w:type="dxa"/>
            <w:shd w:val="clear" w:color="auto" w:fill="auto"/>
          </w:tcPr>
          <w:p w14:paraId="6A7FD3D7" w14:textId="77777777" w:rsidR="00AD07FE" w:rsidRPr="003B5C03" w:rsidRDefault="00AD07FE" w:rsidP="00AD07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BA8F696" w14:textId="44EEE23B" w:rsidR="00AD07FE" w:rsidRPr="003B5C03" w:rsidRDefault="00AD07FE" w:rsidP="00AD07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C08B52D" w14:textId="77777777" w:rsidR="00AD07FE" w:rsidRPr="003B5C03" w:rsidRDefault="00AD07FE" w:rsidP="00AD07FE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51B73A3" w14:textId="77777777" w:rsidR="00AD07FE" w:rsidRPr="003B5C03" w:rsidRDefault="00AD07FE" w:rsidP="00AD07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9300A76" w14:textId="77777777" w:rsidR="00AD07FE" w:rsidRPr="003B5C03" w:rsidRDefault="00AD07FE" w:rsidP="00AD07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30E06F7" w14:textId="77777777" w:rsidR="00AD07FE" w:rsidRPr="003B5C03" w:rsidRDefault="00AD07FE" w:rsidP="00AD07FE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4D1EB53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E536823" w14:textId="643DAFCF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Pr="003B5C0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</w:t>
            </w:r>
            <w:r w:rsidRPr="003B5C03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270" w:type="dxa"/>
          </w:tcPr>
          <w:p w14:paraId="60CF086A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E14019A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E54A013" w14:textId="408E4996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Pr="003B5C0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</w:t>
            </w:r>
            <w:r w:rsidRPr="003B5C03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270" w:type="dxa"/>
          </w:tcPr>
          <w:p w14:paraId="5F8DA423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A8856E0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152B3E2D" w14:textId="1B79ADB6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350,000</w:t>
            </w:r>
          </w:p>
        </w:tc>
        <w:tc>
          <w:tcPr>
            <w:tcW w:w="270" w:type="dxa"/>
          </w:tcPr>
          <w:p w14:paraId="36FCF979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4CA30FB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  <w:p w14:paraId="44E40223" w14:textId="4BC5DF28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350,000</w:t>
            </w:r>
          </w:p>
        </w:tc>
        <w:tc>
          <w:tcPr>
            <w:tcW w:w="270" w:type="dxa"/>
          </w:tcPr>
          <w:p w14:paraId="7A32CF2E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C0175C" w14:textId="4981E015" w:rsidR="00AD07FE" w:rsidRPr="003B5C03" w:rsidRDefault="00AD07FE" w:rsidP="00AD07F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C4D0F20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746DD31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4DFB7E1" w14:textId="34A06B0E" w:rsidR="00AD07FE" w:rsidRPr="003B5C03" w:rsidRDefault="00AD07FE" w:rsidP="00AD07F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47052A" w:rsidRPr="00C4398E" w14:paraId="4412A5FF" w14:textId="77777777" w:rsidTr="0047052A">
        <w:tc>
          <w:tcPr>
            <w:tcW w:w="2718" w:type="dxa"/>
          </w:tcPr>
          <w:p w14:paraId="2ABA396D" w14:textId="77777777" w:rsidR="00AD07FE" w:rsidRPr="003B5C03" w:rsidRDefault="00AD07FE" w:rsidP="00AD07F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5C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84" w:type="dxa"/>
          </w:tcPr>
          <w:p w14:paraId="4539D347" w14:textId="77777777" w:rsidR="00AD07FE" w:rsidRPr="003B5C03" w:rsidRDefault="00AD07FE" w:rsidP="00AD07FE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66B2BF9" w14:textId="77777777" w:rsidR="00AD07FE" w:rsidRPr="003B5C03" w:rsidRDefault="00AD07FE" w:rsidP="00AD07FE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82DFD9" w14:textId="77777777" w:rsidR="00AD07FE" w:rsidRPr="003B5C03" w:rsidRDefault="00AD07FE" w:rsidP="00AD07FE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7FD2735A" w14:textId="77777777" w:rsidR="00AD07FE" w:rsidRPr="003B5C03" w:rsidRDefault="00AD07FE" w:rsidP="00AD07FE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A036A3" w14:textId="77777777" w:rsidR="00AD07FE" w:rsidRPr="003B5C03" w:rsidRDefault="00AD07FE" w:rsidP="00AD07FE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85CD744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BB338E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4B59EFC" w14:textId="77777777" w:rsidR="00AD07FE" w:rsidRPr="003B5C03" w:rsidRDefault="00AD07FE" w:rsidP="00AD07F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A0FF92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79253B" w14:textId="2609ECE5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2,542,012</w:t>
            </w:r>
          </w:p>
        </w:tc>
        <w:tc>
          <w:tcPr>
            <w:tcW w:w="270" w:type="dxa"/>
          </w:tcPr>
          <w:p w14:paraId="6796342E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5CAA32" w14:textId="305EF011" w:rsidR="00AD07FE" w:rsidRPr="003B5C03" w:rsidRDefault="00AD07FE" w:rsidP="00AD07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2,542,012</w:t>
            </w:r>
          </w:p>
        </w:tc>
        <w:tc>
          <w:tcPr>
            <w:tcW w:w="270" w:type="dxa"/>
          </w:tcPr>
          <w:p w14:paraId="65F9FFB4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3776E" w14:textId="167E6670" w:rsidR="00AD07FE" w:rsidRPr="003B5C03" w:rsidRDefault="00AD07FE" w:rsidP="00AD07F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277,798</w:t>
            </w:r>
          </w:p>
        </w:tc>
        <w:tc>
          <w:tcPr>
            <w:tcW w:w="270" w:type="dxa"/>
          </w:tcPr>
          <w:p w14:paraId="45998509" w14:textId="77777777" w:rsidR="00AD07FE" w:rsidRPr="003B5C03" w:rsidRDefault="00AD07FE" w:rsidP="00AD07FE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918E73" w14:textId="3D85E262" w:rsidR="00AD07FE" w:rsidRPr="003B5C03" w:rsidRDefault="00AD07FE" w:rsidP="00AD07F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199,298</w:t>
            </w:r>
          </w:p>
        </w:tc>
      </w:tr>
    </w:tbl>
    <w:p w14:paraId="6371EC20" w14:textId="77777777" w:rsidR="00686AFF" w:rsidRPr="0075591B" w:rsidRDefault="00686AFF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686AFF" w:rsidRPr="0075591B" w:rsidSect="008B0FBC">
          <w:headerReference w:type="even" r:id="rId24"/>
          <w:headerReference w:type="default" r:id="rId25"/>
          <w:footerReference w:type="default" r:id="rId26"/>
          <w:headerReference w:type="first" r:id="rId2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247C867B" w14:textId="77777777" w:rsidR="004F7E93" w:rsidRDefault="004F7E93" w:rsidP="004F7E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ab/>
      </w:r>
      <w:r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รายละเอียดของบริษัทย่อยทางอ้อมของบริษัท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14:paraId="583FE404" w14:textId="77777777" w:rsidR="004F7E93" w:rsidRDefault="004F7E93" w:rsidP="004F7E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36"/>
        <w:gridCol w:w="3454"/>
        <w:gridCol w:w="236"/>
        <w:gridCol w:w="1474"/>
        <w:gridCol w:w="270"/>
        <w:gridCol w:w="1530"/>
      </w:tblGrid>
      <w:tr w:rsidR="004F7E93" w:rsidRPr="00C4398E" w14:paraId="246F3899" w14:textId="77777777" w:rsidTr="00F348C6">
        <w:trPr>
          <w:trHeight w:val="749"/>
        </w:trPr>
        <w:tc>
          <w:tcPr>
            <w:tcW w:w="2070" w:type="dxa"/>
          </w:tcPr>
          <w:p w14:paraId="261B444C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7F17DF16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4" w:type="dxa"/>
          </w:tcPr>
          <w:p w14:paraId="51D65A22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274CB008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74" w:type="dxa"/>
            <w:gridSpan w:val="3"/>
          </w:tcPr>
          <w:p w14:paraId="4409E90A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</w:t>
            </w:r>
          </w:p>
          <w:p w14:paraId="4B3DFF12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เป็นเจ้าของ</w:t>
            </w:r>
          </w:p>
        </w:tc>
      </w:tr>
      <w:tr w:rsidR="004F7E93" w:rsidRPr="008733FB" w14:paraId="02933B75" w14:textId="77777777" w:rsidTr="00F348C6">
        <w:trPr>
          <w:trHeight w:val="407"/>
        </w:trPr>
        <w:tc>
          <w:tcPr>
            <w:tcW w:w="2070" w:type="dxa"/>
          </w:tcPr>
          <w:p w14:paraId="59DAFE00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4F3D96" w14:textId="77777777" w:rsidR="004F7E93" w:rsidRPr="0035297B" w:rsidRDefault="004F7E93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54" w:type="dxa"/>
          </w:tcPr>
          <w:p w14:paraId="17FA7970" w14:textId="77777777" w:rsidR="004F7E93" w:rsidRPr="0035297B" w:rsidRDefault="004F7E93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F117E46" w14:textId="77777777" w:rsidR="004F7E93" w:rsidRPr="0035297B" w:rsidRDefault="004F7E93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4" w:type="dxa"/>
          </w:tcPr>
          <w:p w14:paraId="5D26334C" w14:textId="4DE71890" w:rsidR="004F7E93" w:rsidRPr="0035297B" w:rsidRDefault="00E16A3E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1D8ACBCB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B8F4C6" w14:textId="6905C791" w:rsidR="004F7E93" w:rsidRPr="0035297B" w:rsidRDefault="00E16A3E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4F7E93" w:rsidRPr="008733FB" w14:paraId="6189A1F6" w14:textId="77777777" w:rsidTr="00F348C6">
        <w:trPr>
          <w:trHeight w:val="407"/>
        </w:trPr>
        <w:tc>
          <w:tcPr>
            <w:tcW w:w="2070" w:type="dxa"/>
          </w:tcPr>
          <w:p w14:paraId="655C9DCA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1E479F" w14:textId="77777777" w:rsidR="004F7E93" w:rsidRPr="0035297B" w:rsidRDefault="004F7E93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54" w:type="dxa"/>
          </w:tcPr>
          <w:p w14:paraId="7DAE6531" w14:textId="77777777" w:rsidR="004F7E93" w:rsidRPr="0035297B" w:rsidRDefault="004F7E93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66CFF1D" w14:textId="77777777" w:rsidR="004F7E93" w:rsidRPr="0035297B" w:rsidRDefault="004F7E93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74" w:type="dxa"/>
            <w:gridSpan w:val="3"/>
          </w:tcPr>
          <w:p w14:paraId="3E83CE2E" w14:textId="77777777" w:rsidR="004F7E93" w:rsidRPr="0035297B" w:rsidRDefault="004F7E93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35297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4F7E93" w:rsidRPr="008733FB" w14:paraId="1BE1D6EA" w14:textId="77777777" w:rsidTr="00F348C6">
        <w:tc>
          <w:tcPr>
            <w:tcW w:w="2070" w:type="dxa"/>
          </w:tcPr>
          <w:p w14:paraId="78173FBE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29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36" w:type="dxa"/>
          </w:tcPr>
          <w:p w14:paraId="2EF55303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4" w:type="dxa"/>
          </w:tcPr>
          <w:p w14:paraId="147E5EA7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01E7DC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728CFCC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875AA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86C936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6A3E" w:rsidRPr="008733FB" w14:paraId="4A49103D" w14:textId="77777777" w:rsidTr="00F348C6">
        <w:tc>
          <w:tcPr>
            <w:tcW w:w="2070" w:type="dxa"/>
          </w:tcPr>
          <w:p w14:paraId="41FE8E9F" w14:textId="77777777" w:rsidR="00E16A3E" w:rsidRDefault="00E16A3E" w:rsidP="00E1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2687F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</w:t>
            </w:r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proofErr w:type="spellStart"/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นิป</w:t>
            </w:r>
            <w:proofErr w:type="spellEnd"/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ปอน</w:t>
            </w:r>
            <w:r w:rsidRPr="0092687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proofErr w:type="spellStart"/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คิ</w:t>
            </w:r>
            <w:proofErr w:type="spellEnd"/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ไค</w:t>
            </w:r>
          </w:p>
          <w:p w14:paraId="1C118E86" w14:textId="45C17413" w:rsidR="00E16A3E" w:rsidRPr="0035297B" w:rsidRDefault="00E16A3E" w:rsidP="0043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firstLine="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เอน</w:t>
            </w: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จิ</w:t>
            </w:r>
            <w:proofErr w:type="spellStart"/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เนียริ่ง</w:t>
            </w:r>
            <w:proofErr w:type="spellEnd"/>
            <w:r w:rsidRPr="00352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36" w:type="dxa"/>
          </w:tcPr>
          <w:p w14:paraId="689568DE" w14:textId="77777777" w:rsidR="00E16A3E" w:rsidRPr="0035297B" w:rsidRDefault="00E16A3E" w:rsidP="00E1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4" w:type="dxa"/>
          </w:tcPr>
          <w:p w14:paraId="46E503B6" w14:textId="77777777" w:rsidR="00E16A3E" w:rsidRPr="0035297B" w:rsidRDefault="00E16A3E" w:rsidP="00E1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103" w:right="-108" w:hanging="103"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ผลิต และประกอบเครื่องจักร อุปกรณ์อัตโนมัติและชิ้นส่วน</w:t>
            </w:r>
          </w:p>
        </w:tc>
        <w:tc>
          <w:tcPr>
            <w:tcW w:w="236" w:type="dxa"/>
          </w:tcPr>
          <w:p w14:paraId="5ACC28A5" w14:textId="77777777" w:rsidR="00E16A3E" w:rsidRPr="0035297B" w:rsidRDefault="00E16A3E" w:rsidP="00E1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5401F60" w14:textId="20DE8F68" w:rsidR="00E16A3E" w:rsidRPr="0035297B" w:rsidRDefault="00077414" w:rsidP="00E1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  <w:vAlign w:val="bottom"/>
          </w:tcPr>
          <w:p w14:paraId="6800931E" w14:textId="77777777" w:rsidR="00E16A3E" w:rsidRPr="0035297B" w:rsidRDefault="00E16A3E" w:rsidP="00E16A3E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18DFA7" w14:textId="70CA50CD" w:rsidR="00E16A3E" w:rsidRPr="0035297B" w:rsidRDefault="00E16A3E" w:rsidP="00E1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</w:tbl>
    <w:p w14:paraId="7000D6B0" w14:textId="77777777" w:rsidR="004F7E93" w:rsidRDefault="004F7E93" w:rsidP="004F7E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6B3918AB" w14:textId="77777777" w:rsidR="004F7E93" w:rsidRPr="006C22AF" w:rsidRDefault="006C22AF" w:rsidP="004F7E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C22AF">
        <w:rPr>
          <w:rFonts w:ascii="Angsana New" w:hAnsi="Angsana New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08744658" w14:textId="19F79CAC" w:rsidR="004F7E93" w:rsidRDefault="004F7E93" w:rsidP="00FB5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FFA0918" w14:textId="3B3CB592" w:rsidR="00590C52" w:rsidRPr="008A7E4F" w:rsidRDefault="00F52D3A" w:rsidP="00E16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D037B">
        <w:rPr>
          <w:rFonts w:ascii="Angsana New" w:hAnsi="Angsana New"/>
          <w:b/>
          <w:bCs/>
          <w:sz w:val="30"/>
          <w:szCs w:val="30"/>
        </w:rPr>
        <w:t>11</w:t>
      </w:r>
      <w:r w:rsidRPr="00ED037B">
        <w:rPr>
          <w:rFonts w:ascii="Angsana New" w:hAnsi="Angsana New"/>
          <w:b/>
          <w:bCs/>
          <w:sz w:val="30"/>
          <w:szCs w:val="30"/>
        </w:rPr>
        <w:tab/>
      </w:r>
      <w:r w:rsidR="00590C52" w:rsidRPr="0075591B">
        <w:rPr>
          <w:rFonts w:ascii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763BC498" w14:textId="77777777" w:rsidR="00D92538" w:rsidRDefault="00D92538" w:rsidP="009C7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F1E41E" w14:textId="1B03A480" w:rsidR="00D92538" w:rsidRPr="00566FB7" w:rsidRDefault="00D92538" w:rsidP="009C7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3258E">
        <w:rPr>
          <w:rFonts w:ascii="Angsana New" w:hAnsi="Angsana New"/>
          <w:sz w:val="30"/>
          <w:szCs w:val="30"/>
          <w:cs/>
        </w:rPr>
        <w:t>อสังหาริมทรัพย์เพื่อการ</w:t>
      </w:r>
      <w:r w:rsidRPr="00825C1D">
        <w:rPr>
          <w:rFonts w:ascii="Angsana New" w:hAnsi="Angsana New"/>
          <w:sz w:val="30"/>
          <w:szCs w:val="30"/>
          <w:cs/>
        </w:rPr>
        <w:t>ลงทุนเป็นที่ดินที่ไม่ได้ใช้ในการดำเนินงานของบริษัทย่อย</w:t>
      </w:r>
      <w:r w:rsidRPr="00825C1D">
        <w:rPr>
          <w:rFonts w:ascii="Angsana New" w:hAnsi="Angsana New" w:hint="cs"/>
          <w:sz w:val="30"/>
          <w:szCs w:val="30"/>
          <w:cs/>
        </w:rPr>
        <w:t>แห่งหนึ่ง</w:t>
      </w:r>
      <w:r w:rsidRPr="00825C1D">
        <w:rPr>
          <w:rFonts w:ascii="Angsana New" w:hAnsi="Angsana New"/>
          <w:sz w:val="30"/>
          <w:szCs w:val="30"/>
        </w:rPr>
        <w:t xml:space="preserve"> </w:t>
      </w:r>
      <w:r w:rsidR="00FB5A75" w:rsidRPr="00825C1D">
        <w:rPr>
          <w:rFonts w:ascii="Angsana New" w:hAnsi="Angsana New" w:hint="cs"/>
          <w:sz w:val="30"/>
          <w:szCs w:val="30"/>
          <w:cs/>
        </w:rPr>
        <w:t>และได้รับการ</w:t>
      </w:r>
      <w:r w:rsidRPr="00825C1D">
        <w:rPr>
          <w:rFonts w:ascii="Angsana New" w:hAnsi="Angsana New"/>
          <w:sz w:val="30"/>
          <w:szCs w:val="30"/>
          <w:cs/>
        </w:rPr>
        <w:t xml:space="preserve">ประเมินราคาโดยผู้ประเมินราคาอิสระ </w:t>
      </w:r>
      <w:r w:rsidR="00FB5A75" w:rsidRPr="00825C1D">
        <w:rPr>
          <w:rFonts w:ascii="Angsana New" w:hAnsi="Angsana New" w:hint="cs"/>
          <w:sz w:val="30"/>
          <w:szCs w:val="30"/>
          <w:cs/>
        </w:rPr>
        <w:t>เมื่อเดือน</w:t>
      </w:r>
      <w:r w:rsidR="00936DD6" w:rsidRPr="00825C1D">
        <w:rPr>
          <w:rFonts w:ascii="Angsana New" w:hAnsi="Angsana New" w:hint="cs"/>
          <w:sz w:val="30"/>
          <w:szCs w:val="30"/>
          <w:cs/>
        </w:rPr>
        <w:t>กุมภาพันธ</w:t>
      </w:r>
      <w:r w:rsidR="007322C8" w:rsidRPr="00825C1D">
        <w:rPr>
          <w:rFonts w:ascii="Angsana New" w:hAnsi="Angsana New" w:hint="cs"/>
          <w:sz w:val="30"/>
          <w:szCs w:val="30"/>
          <w:cs/>
        </w:rPr>
        <w:t>์</w:t>
      </w:r>
      <w:r w:rsidR="00F139FA" w:rsidRPr="00825C1D">
        <w:rPr>
          <w:rFonts w:ascii="Angsana New" w:hAnsi="Angsana New" w:hint="cs"/>
          <w:sz w:val="30"/>
          <w:szCs w:val="30"/>
          <w:cs/>
        </w:rPr>
        <w:t xml:space="preserve"> </w:t>
      </w:r>
      <w:r w:rsidR="00F139FA" w:rsidRPr="00825C1D">
        <w:rPr>
          <w:rFonts w:ascii="Angsana New" w:hAnsi="Angsana New"/>
          <w:sz w:val="30"/>
          <w:szCs w:val="30"/>
        </w:rPr>
        <w:t>2</w:t>
      </w:r>
      <w:r w:rsidR="00936DD6" w:rsidRPr="00825C1D">
        <w:rPr>
          <w:rFonts w:ascii="Angsana New" w:hAnsi="Angsana New"/>
          <w:sz w:val="30"/>
          <w:szCs w:val="30"/>
        </w:rPr>
        <w:t>562</w:t>
      </w:r>
      <w:r w:rsidR="00FB5A75" w:rsidRPr="00825C1D">
        <w:rPr>
          <w:rFonts w:ascii="Angsana New" w:hAnsi="Angsana New"/>
          <w:sz w:val="30"/>
          <w:szCs w:val="30"/>
        </w:rPr>
        <w:t xml:space="preserve"> </w:t>
      </w:r>
      <w:r w:rsidRPr="00825C1D">
        <w:rPr>
          <w:rFonts w:ascii="Angsana New" w:hAnsi="Angsana New"/>
          <w:sz w:val="30"/>
          <w:szCs w:val="30"/>
          <w:cs/>
        </w:rPr>
        <w:t>โดยพิจารณาราคาตลาดตาม</w:t>
      </w:r>
      <w:r w:rsidR="000F70EA" w:rsidRPr="00825C1D">
        <w:rPr>
          <w:rFonts w:ascii="Angsana New" w:hAnsi="Angsana New" w:hint="cs"/>
          <w:sz w:val="30"/>
          <w:szCs w:val="30"/>
          <w:cs/>
        </w:rPr>
        <w:t>วิธีเปรียบเทียบราคาตลาด</w:t>
      </w:r>
      <w:r w:rsidRPr="00825C1D">
        <w:rPr>
          <w:rFonts w:ascii="Angsana New" w:hAnsi="Angsana New"/>
          <w:sz w:val="30"/>
          <w:szCs w:val="30"/>
        </w:rPr>
        <w:t xml:space="preserve"> </w:t>
      </w:r>
      <w:r w:rsidR="00AF4EC6" w:rsidRPr="00825C1D">
        <w:rPr>
          <w:rFonts w:ascii="Angsana New" w:hAnsi="Angsana New" w:hint="cs"/>
          <w:sz w:val="30"/>
          <w:szCs w:val="30"/>
          <w:cs/>
        </w:rPr>
        <w:t>ซึ่งมี</w:t>
      </w:r>
      <w:r w:rsidRPr="00825C1D">
        <w:rPr>
          <w:rFonts w:ascii="Angsana New" w:hAnsi="Angsana New"/>
          <w:sz w:val="30"/>
          <w:szCs w:val="30"/>
          <w:cs/>
        </w:rPr>
        <w:t xml:space="preserve">ราคาประเมินจำนวน </w:t>
      </w:r>
      <w:r w:rsidR="00936DD6" w:rsidRPr="00825C1D">
        <w:rPr>
          <w:rFonts w:ascii="Angsana New" w:hAnsi="Angsana New"/>
          <w:sz w:val="30"/>
          <w:szCs w:val="30"/>
        </w:rPr>
        <w:t>102</w:t>
      </w:r>
      <w:r w:rsidRPr="00825C1D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566FB7">
        <w:rPr>
          <w:rFonts w:ascii="Angsana New" w:hAnsi="Angsana New"/>
          <w:sz w:val="30"/>
          <w:szCs w:val="30"/>
          <w:cs/>
        </w:rPr>
        <w:t xml:space="preserve"> </w:t>
      </w:r>
    </w:p>
    <w:p w14:paraId="73C93820" w14:textId="77777777" w:rsidR="00FC20ED" w:rsidRPr="00566FB7" w:rsidRDefault="00FC20ED" w:rsidP="009C7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97B0CC1" w14:textId="77777777" w:rsidR="00D92538" w:rsidRPr="00566FB7" w:rsidRDefault="00D92538" w:rsidP="009C7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260297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566FB7">
        <w:rPr>
          <w:rFonts w:ascii="Angsana New" w:hAnsi="Angsana New"/>
          <w:sz w:val="30"/>
          <w:szCs w:val="30"/>
          <w:cs/>
        </w:rPr>
        <w:t xml:space="preserve"> </w:t>
      </w:r>
    </w:p>
    <w:p w14:paraId="50A4F598" w14:textId="77777777" w:rsidR="00FC20ED" w:rsidRPr="00566FB7" w:rsidRDefault="00FC20ED" w:rsidP="009C7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636EABDF" w14:textId="77777777" w:rsidR="00D92538" w:rsidRPr="00566FB7" w:rsidRDefault="00D92538" w:rsidP="009C7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66FB7">
        <w:rPr>
          <w:rFonts w:ascii="Angsana New" w:hAnsi="Angsana New" w:hint="cs"/>
          <w:sz w:val="30"/>
          <w:szCs w:val="30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</w:t>
      </w:r>
      <w:r w:rsidRPr="00566FB7">
        <w:rPr>
          <w:rFonts w:ascii="Angsana New" w:hAnsi="Angsana New"/>
          <w:sz w:val="30"/>
          <w:szCs w:val="30"/>
          <w:cs/>
        </w:rPr>
        <w:t>กลุ่มบริษัท</w:t>
      </w:r>
    </w:p>
    <w:p w14:paraId="27C47A2E" w14:textId="77777777" w:rsidR="00FC20ED" w:rsidRPr="00566FB7" w:rsidRDefault="00FC20ED" w:rsidP="009C7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7900D54" w14:textId="77777777" w:rsidR="00D92538" w:rsidRDefault="00D92538" w:rsidP="009C7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66FB7">
        <w:rPr>
          <w:rFonts w:ascii="Angsana New" w:hAnsi="Angsana New" w:hint="cs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236626">
        <w:rPr>
          <w:rFonts w:ascii="Angsana New" w:hAnsi="Angsana New"/>
          <w:sz w:val="30"/>
          <w:szCs w:val="30"/>
          <w:cs/>
        </w:rPr>
        <w:t>จำนวน</w:t>
      </w:r>
      <w:r w:rsidR="00236626">
        <w:rPr>
          <w:rFonts w:ascii="Angsana New" w:hAnsi="Angsana New"/>
          <w:sz w:val="30"/>
          <w:szCs w:val="30"/>
        </w:rPr>
        <w:t xml:space="preserve"> </w:t>
      </w:r>
      <w:r w:rsidR="00936DD6">
        <w:rPr>
          <w:rFonts w:ascii="Angsana New" w:hAnsi="Angsana New"/>
          <w:sz w:val="30"/>
          <w:szCs w:val="30"/>
        </w:rPr>
        <w:t>102</w:t>
      </w:r>
      <w:r w:rsidRPr="00236626">
        <w:rPr>
          <w:rFonts w:ascii="Angsana New" w:hAnsi="Angsana New"/>
          <w:sz w:val="30"/>
          <w:szCs w:val="30"/>
        </w:rPr>
        <w:t xml:space="preserve"> </w:t>
      </w:r>
      <w:r w:rsidRPr="00236626">
        <w:rPr>
          <w:rFonts w:ascii="Angsana New" w:hAnsi="Angsana New"/>
          <w:sz w:val="30"/>
          <w:szCs w:val="30"/>
          <w:cs/>
        </w:rPr>
        <w:t>ล้าน</w:t>
      </w:r>
      <w:r w:rsidRPr="00566FB7">
        <w:rPr>
          <w:rFonts w:ascii="Angsana New" w:hAnsi="Angsana New"/>
          <w:sz w:val="30"/>
          <w:szCs w:val="30"/>
          <w:cs/>
        </w:rPr>
        <w:t xml:space="preserve">บาท ถูกจัดลำดับชั้นการวัดมูลค่ายุติธรรม อยู่ในระดับที่ </w:t>
      </w:r>
      <w:r w:rsidRPr="00566FB7">
        <w:rPr>
          <w:rFonts w:ascii="Angsana New" w:hAnsi="Angsana New"/>
          <w:sz w:val="30"/>
          <w:szCs w:val="30"/>
        </w:rPr>
        <w:t>3</w:t>
      </w:r>
      <w:r w:rsidRPr="00566FB7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  <w:r w:rsidRPr="00566FB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C5C2875" w14:textId="77777777" w:rsidR="00FB5A75" w:rsidRDefault="00FB5A75" w:rsidP="009C7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688DB48" w14:textId="77777777" w:rsidR="00D92538" w:rsidRPr="00566FB7" w:rsidRDefault="00D92538" w:rsidP="00D25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B513DA3" w14:textId="77777777" w:rsidR="000A1E5A" w:rsidRDefault="000A1E5A" w:rsidP="000A1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6B65FF1" w14:textId="77777777" w:rsidR="00F06C71" w:rsidRDefault="00F06C71" w:rsidP="0046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F06C71" w:rsidSect="008B0FBC">
          <w:headerReference w:type="even" r:id="rId28"/>
          <w:headerReference w:type="default" r:id="rId29"/>
          <w:headerReference w:type="first" r:id="rId30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D8B968F" w14:textId="74D5FBEC" w:rsidR="00030124" w:rsidRPr="00D854D6" w:rsidRDefault="00650F27" w:rsidP="0046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854D6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24BE0">
        <w:rPr>
          <w:rFonts w:ascii="Angsana New" w:hAnsi="Angsana New"/>
          <w:b/>
          <w:bCs/>
          <w:sz w:val="30"/>
          <w:szCs w:val="30"/>
        </w:rPr>
        <w:t>2</w:t>
      </w:r>
      <w:r w:rsidR="00030124" w:rsidRPr="00D854D6">
        <w:rPr>
          <w:rFonts w:ascii="Angsana New" w:hAnsi="Angsana New"/>
          <w:b/>
          <w:bCs/>
          <w:sz w:val="30"/>
          <w:szCs w:val="30"/>
        </w:rPr>
        <w:tab/>
      </w:r>
      <w:r w:rsidR="00030124" w:rsidRPr="00CC3A15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6F1BEF5F" w14:textId="77777777" w:rsidR="00030124" w:rsidRPr="00871F37" w:rsidRDefault="00030124" w:rsidP="00876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14670" w:type="dxa"/>
        <w:jc w:val="center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260"/>
        <w:gridCol w:w="270"/>
        <w:gridCol w:w="1170"/>
        <w:gridCol w:w="270"/>
        <w:gridCol w:w="1440"/>
        <w:gridCol w:w="270"/>
        <w:gridCol w:w="1080"/>
        <w:gridCol w:w="270"/>
        <w:gridCol w:w="1260"/>
        <w:gridCol w:w="270"/>
        <w:gridCol w:w="990"/>
        <w:gridCol w:w="270"/>
        <w:gridCol w:w="984"/>
        <w:gridCol w:w="6"/>
      </w:tblGrid>
      <w:tr w:rsidR="0061114B" w:rsidRPr="00455BA8" w14:paraId="34BD7CBC" w14:textId="77777777" w:rsidTr="00140887">
        <w:trPr>
          <w:gridAfter w:val="1"/>
          <w:wAfter w:w="6" w:type="dxa"/>
          <w:jc w:val="center"/>
        </w:trPr>
        <w:tc>
          <w:tcPr>
            <w:tcW w:w="3420" w:type="dxa"/>
          </w:tcPr>
          <w:p w14:paraId="1DBB006E" w14:textId="77777777" w:rsidR="0061114B" w:rsidRPr="00455BA8" w:rsidRDefault="0061114B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bookmarkStart w:id="1" w:name="_Hlk58967386"/>
          </w:p>
        </w:tc>
        <w:tc>
          <w:tcPr>
            <w:tcW w:w="11244" w:type="dxa"/>
            <w:gridSpan w:val="15"/>
            <w:vAlign w:val="bottom"/>
          </w:tcPr>
          <w:p w14:paraId="2A0C4B9D" w14:textId="77777777" w:rsidR="0061114B" w:rsidRPr="00455BA8" w:rsidRDefault="0061114B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7BB7" w:rsidRPr="00D65D1E" w14:paraId="0F8E8E3C" w14:textId="77777777" w:rsidTr="00140887">
        <w:trPr>
          <w:jc w:val="center"/>
        </w:trPr>
        <w:tc>
          <w:tcPr>
            <w:tcW w:w="3420" w:type="dxa"/>
          </w:tcPr>
          <w:p w14:paraId="646702B3" w14:textId="77777777" w:rsidR="006C7BB7" w:rsidRPr="00455BA8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DF7507" w14:textId="77777777" w:rsidR="006C7BB7" w:rsidRPr="00455BA8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3D996BE1" w14:textId="77777777" w:rsidR="006C7BB7" w:rsidRPr="00455BA8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CC6484" w14:textId="77777777" w:rsidR="006C7BB7" w:rsidRPr="00455BA8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455BA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55BA8">
              <w:rPr>
                <w:rFonts w:asciiTheme="majorBidi" w:hAnsiTheme="majorBidi" w:cstheme="majorBidi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5938E442" w14:textId="77777777" w:rsidR="006C7BB7" w:rsidRPr="00455BA8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999CAD" w14:textId="77777777" w:rsidR="006C7BB7" w:rsidRPr="00455BA8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455BA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55BA8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455BA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55BA8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7E1C9DD8" w14:textId="77777777" w:rsidR="006C7BB7" w:rsidRPr="00455BA8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E05132" w14:textId="77777777" w:rsidR="006C7BB7" w:rsidRPr="00455BA8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  <w:r w:rsidRPr="00455BA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55BA8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70" w:type="dxa"/>
            <w:vAlign w:val="bottom"/>
          </w:tcPr>
          <w:p w14:paraId="7A97AA07" w14:textId="77777777" w:rsidR="006C7BB7" w:rsidRPr="00455BA8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62B798" w14:textId="77777777" w:rsidR="006C7BB7" w:rsidRPr="00455BA8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112A0F2C" w14:textId="77777777" w:rsidR="006C7BB7" w:rsidRPr="00455BA8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94D35E" w14:textId="77777777" w:rsidR="006C7BB7" w:rsidRPr="00455BA8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vAlign w:val="bottom"/>
          </w:tcPr>
          <w:p w14:paraId="097D8276" w14:textId="77777777" w:rsidR="006C7BB7" w:rsidRPr="00455BA8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029D05" w14:textId="77777777" w:rsidR="00525031" w:rsidRPr="00455BA8" w:rsidRDefault="00525031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4E8C7B" w14:textId="77777777" w:rsidR="00525031" w:rsidRPr="00455BA8" w:rsidRDefault="0028325C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6A6FFEFB" w14:textId="77777777" w:rsidR="006C7BB7" w:rsidRPr="00455BA8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595DB24" w14:textId="77777777" w:rsidR="006C7BB7" w:rsidRPr="00455BA8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04ECDD" w14:textId="77777777" w:rsidR="006C7BB7" w:rsidRPr="00455BA8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FFACA1" w14:textId="77777777" w:rsidR="006C7BB7" w:rsidRPr="00455BA8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1114B" w:rsidRPr="00455BA8" w14:paraId="6047EFDA" w14:textId="77777777" w:rsidTr="00140887">
        <w:trPr>
          <w:gridAfter w:val="1"/>
          <w:wAfter w:w="6" w:type="dxa"/>
          <w:trHeight w:val="155"/>
          <w:jc w:val="center"/>
        </w:trPr>
        <w:tc>
          <w:tcPr>
            <w:tcW w:w="3420" w:type="dxa"/>
          </w:tcPr>
          <w:p w14:paraId="6AF33D14" w14:textId="77777777" w:rsidR="0061114B" w:rsidRPr="00455BA8" w:rsidRDefault="0061114B" w:rsidP="00E6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244" w:type="dxa"/>
            <w:gridSpan w:val="15"/>
            <w:vAlign w:val="bottom"/>
          </w:tcPr>
          <w:p w14:paraId="107B2BB1" w14:textId="77777777" w:rsidR="0061114B" w:rsidRPr="00455BA8" w:rsidRDefault="0061114B" w:rsidP="0061114B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455BA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bookmarkEnd w:id="1"/>
      <w:tr w:rsidR="006C7BB7" w:rsidRPr="00D65D1E" w14:paraId="752F1D9E" w14:textId="77777777" w:rsidTr="00140887">
        <w:trPr>
          <w:trHeight w:val="155"/>
          <w:jc w:val="center"/>
        </w:trPr>
        <w:tc>
          <w:tcPr>
            <w:tcW w:w="3420" w:type="dxa"/>
          </w:tcPr>
          <w:p w14:paraId="42C97422" w14:textId="77777777" w:rsidR="006C7BB7" w:rsidRPr="00455BA8" w:rsidRDefault="006C7BB7" w:rsidP="00E6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170" w:type="dxa"/>
            <w:vAlign w:val="bottom"/>
          </w:tcPr>
          <w:p w14:paraId="45791272" w14:textId="77777777" w:rsidR="006C7BB7" w:rsidRPr="00455BA8" w:rsidRDefault="006C7BB7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0C56DF0" w14:textId="77777777" w:rsidR="006C7BB7" w:rsidRPr="00455BA8" w:rsidRDefault="006C7BB7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11777D0" w14:textId="77777777" w:rsidR="006C7BB7" w:rsidRPr="00455BA8" w:rsidRDefault="006C7BB7" w:rsidP="0061114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C5C486B" w14:textId="77777777" w:rsidR="006C7BB7" w:rsidRPr="00455BA8" w:rsidRDefault="006C7BB7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B531341" w14:textId="77777777" w:rsidR="006C7BB7" w:rsidRPr="00455BA8" w:rsidRDefault="006C7BB7" w:rsidP="0061114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166B0B" w14:textId="77777777" w:rsidR="006C7BB7" w:rsidRPr="00455BA8" w:rsidRDefault="006C7BB7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0157B4E" w14:textId="77777777" w:rsidR="006C7BB7" w:rsidRPr="00455BA8" w:rsidRDefault="006C7BB7" w:rsidP="009F356D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3285859" w14:textId="77777777" w:rsidR="006C7BB7" w:rsidRPr="00455BA8" w:rsidRDefault="006C7BB7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DD20F39" w14:textId="77777777" w:rsidR="006C7BB7" w:rsidRPr="00455BA8" w:rsidRDefault="006C7BB7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E9EBCB8" w14:textId="77777777" w:rsidR="006C7BB7" w:rsidRPr="00455BA8" w:rsidRDefault="006C7BB7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ABAD5D4" w14:textId="77777777" w:rsidR="006C7BB7" w:rsidRPr="00455BA8" w:rsidRDefault="006C7BB7" w:rsidP="0061114B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AA10F0" w14:textId="77777777" w:rsidR="006C7BB7" w:rsidRPr="00455BA8" w:rsidRDefault="006C7BB7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3358A8BF" w14:textId="77777777" w:rsidR="006C7BB7" w:rsidRPr="00455BA8" w:rsidRDefault="006C7BB7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B4E6DE4" w14:textId="77777777" w:rsidR="006C7BB7" w:rsidRPr="00455BA8" w:rsidRDefault="006C7BB7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ADAC11C" w14:textId="77777777" w:rsidR="006C7BB7" w:rsidRPr="00455BA8" w:rsidRDefault="006C7BB7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666348" w:rsidRPr="00D65D1E" w14:paraId="5858E3EF" w14:textId="77777777" w:rsidTr="00140887">
        <w:trPr>
          <w:trHeight w:val="155"/>
          <w:jc w:val="center"/>
        </w:trPr>
        <w:tc>
          <w:tcPr>
            <w:tcW w:w="3420" w:type="dxa"/>
          </w:tcPr>
          <w:p w14:paraId="2B903D6C" w14:textId="3CDFE7B1" w:rsidR="00666348" w:rsidRPr="00455BA8" w:rsidRDefault="00666348" w:rsidP="0066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55BA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55B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455BA8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455BA8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455BA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579117FF" w14:textId="76022260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539,428</w:t>
            </w:r>
          </w:p>
        </w:tc>
        <w:tc>
          <w:tcPr>
            <w:tcW w:w="270" w:type="dxa"/>
            <w:vAlign w:val="bottom"/>
          </w:tcPr>
          <w:p w14:paraId="74528194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41F2D8" w14:textId="19C9C4A3" w:rsidR="00666348" w:rsidRPr="00455BA8" w:rsidRDefault="00666348" w:rsidP="0066634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1,718,485</w:t>
            </w:r>
          </w:p>
        </w:tc>
        <w:tc>
          <w:tcPr>
            <w:tcW w:w="270" w:type="dxa"/>
            <w:vAlign w:val="bottom"/>
          </w:tcPr>
          <w:p w14:paraId="290E077C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41F0AC" w14:textId="6F7F4E0F" w:rsidR="00666348" w:rsidRPr="00455BA8" w:rsidRDefault="00666348" w:rsidP="006663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</w:rPr>
              <w:t>8,678,442</w:t>
            </w:r>
          </w:p>
        </w:tc>
        <w:tc>
          <w:tcPr>
            <w:tcW w:w="270" w:type="dxa"/>
            <w:vAlign w:val="bottom"/>
          </w:tcPr>
          <w:p w14:paraId="6EBABB0B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A6768E" w14:textId="6BBF42FC" w:rsidR="00666348" w:rsidRPr="00455BA8" w:rsidRDefault="00666348" w:rsidP="006A33AA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187,858</w:t>
            </w:r>
          </w:p>
        </w:tc>
        <w:tc>
          <w:tcPr>
            <w:tcW w:w="270" w:type="dxa"/>
            <w:vAlign w:val="bottom"/>
          </w:tcPr>
          <w:p w14:paraId="691EEC3E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59EB60" w14:textId="0B60F1D4" w:rsidR="00666348" w:rsidRPr="00455BA8" w:rsidRDefault="00666348" w:rsidP="006A33A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</w:rPr>
              <w:t>11,487</w:t>
            </w:r>
          </w:p>
        </w:tc>
        <w:tc>
          <w:tcPr>
            <w:tcW w:w="270" w:type="dxa"/>
          </w:tcPr>
          <w:p w14:paraId="2EA7AE73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1DC2CD1" w14:textId="66520B3A" w:rsidR="00666348" w:rsidRPr="00455BA8" w:rsidRDefault="00666348" w:rsidP="006A33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</w:rPr>
              <w:t>112,484</w:t>
            </w:r>
          </w:p>
        </w:tc>
        <w:tc>
          <w:tcPr>
            <w:tcW w:w="270" w:type="dxa"/>
            <w:vAlign w:val="bottom"/>
          </w:tcPr>
          <w:p w14:paraId="26B0533A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7590F1" w14:textId="4244DE9A" w:rsidR="00666348" w:rsidRPr="00F973C0" w:rsidRDefault="00666348" w:rsidP="00F973C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F973C0">
              <w:rPr>
                <w:rFonts w:asciiTheme="majorBidi" w:hAnsiTheme="majorBidi" w:cstheme="majorBidi"/>
                <w:sz w:val="26"/>
                <w:szCs w:val="26"/>
              </w:rPr>
              <w:t>92,687</w:t>
            </w:r>
          </w:p>
        </w:tc>
        <w:tc>
          <w:tcPr>
            <w:tcW w:w="270" w:type="dxa"/>
          </w:tcPr>
          <w:p w14:paraId="1A464239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6741ED" w14:textId="4CD76947" w:rsidR="00666348" w:rsidRPr="00F973C0" w:rsidRDefault="00666348" w:rsidP="00F973C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973C0">
              <w:rPr>
                <w:rFonts w:ascii="Angsana New" w:hAnsi="Angsana New"/>
                <w:sz w:val="26"/>
                <w:szCs w:val="26"/>
                <w:lang w:val="en-US"/>
              </w:rPr>
              <w:t>11,340,871</w:t>
            </w:r>
          </w:p>
        </w:tc>
      </w:tr>
      <w:tr w:rsidR="00666348" w:rsidRPr="00D65D1E" w14:paraId="4405C13D" w14:textId="77777777" w:rsidTr="00140887">
        <w:trPr>
          <w:jc w:val="center"/>
        </w:trPr>
        <w:tc>
          <w:tcPr>
            <w:tcW w:w="3420" w:type="dxa"/>
          </w:tcPr>
          <w:p w14:paraId="652D228F" w14:textId="4F223392" w:rsidR="00666348" w:rsidRPr="00455BA8" w:rsidRDefault="00666348" w:rsidP="0066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0F93C6E2" w14:textId="27518AF4" w:rsidR="00666348" w:rsidRPr="00455BA8" w:rsidRDefault="00666348" w:rsidP="006663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41740A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10D765A" w14:textId="54A2D6CF" w:rsidR="00666348" w:rsidRPr="00455BA8" w:rsidRDefault="00666348" w:rsidP="0066634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</w:rPr>
              <w:t xml:space="preserve">1,668 </w:t>
            </w:r>
          </w:p>
        </w:tc>
        <w:tc>
          <w:tcPr>
            <w:tcW w:w="270" w:type="dxa"/>
            <w:vAlign w:val="bottom"/>
          </w:tcPr>
          <w:p w14:paraId="2C8248EB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D341A58" w14:textId="56153618" w:rsidR="00666348" w:rsidRPr="00455BA8" w:rsidRDefault="00666348" w:rsidP="006663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</w:rPr>
              <w:t xml:space="preserve">57,541 </w:t>
            </w:r>
          </w:p>
        </w:tc>
        <w:tc>
          <w:tcPr>
            <w:tcW w:w="270" w:type="dxa"/>
            <w:vAlign w:val="bottom"/>
          </w:tcPr>
          <w:p w14:paraId="72E35392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609EB52" w14:textId="6A08D591" w:rsidR="00666348" w:rsidRPr="00455BA8" w:rsidRDefault="00666348" w:rsidP="006A33AA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9,150 </w:t>
            </w:r>
          </w:p>
        </w:tc>
        <w:tc>
          <w:tcPr>
            <w:tcW w:w="270" w:type="dxa"/>
            <w:vAlign w:val="bottom"/>
          </w:tcPr>
          <w:p w14:paraId="15957631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1E401A1" w14:textId="4F30DD11" w:rsidR="00666348" w:rsidRPr="00455BA8" w:rsidRDefault="00666348" w:rsidP="006A33A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</w:rPr>
              <w:t xml:space="preserve">14 </w:t>
            </w:r>
          </w:p>
        </w:tc>
        <w:tc>
          <w:tcPr>
            <w:tcW w:w="270" w:type="dxa"/>
          </w:tcPr>
          <w:p w14:paraId="431F506F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235D8F16" w14:textId="5B81076F" w:rsidR="00666348" w:rsidRPr="00455BA8" w:rsidRDefault="00666348" w:rsidP="006A33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</w:rPr>
              <w:t xml:space="preserve">228,961 </w:t>
            </w:r>
          </w:p>
        </w:tc>
        <w:tc>
          <w:tcPr>
            <w:tcW w:w="270" w:type="dxa"/>
            <w:vAlign w:val="bottom"/>
          </w:tcPr>
          <w:p w14:paraId="574713E3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CD2BD96" w14:textId="2CD23815" w:rsidR="00666348" w:rsidRPr="00455BA8" w:rsidRDefault="00666348" w:rsidP="00F973C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</w:rPr>
              <w:t xml:space="preserve">54,119 </w:t>
            </w:r>
          </w:p>
        </w:tc>
        <w:tc>
          <w:tcPr>
            <w:tcW w:w="270" w:type="dxa"/>
          </w:tcPr>
          <w:p w14:paraId="1BC00055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FD97261" w14:textId="77D32814" w:rsidR="00666348" w:rsidRPr="00F973C0" w:rsidRDefault="00666348" w:rsidP="00F973C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973C0">
              <w:rPr>
                <w:rFonts w:ascii="Angsana New" w:hAnsi="Angsana New"/>
                <w:sz w:val="26"/>
                <w:szCs w:val="26"/>
                <w:lang w:val="en-US"/>
              </w:rPr>
              <w:t xml:space="preserve">351,453 </w:t>
            </w:r>
          </w:p>
        </w:tc>
      </w:tr>
      <w:tr w:rsidR="00666348" w:rsidRPr="00D65D1E" w14:paraId="031E4D78" w14:textId="77777777" w:rsidTr="00140887">
        <w:trPr>
          <w:jc w:val="center"/>
        </w:trPr>
        <w:tc>
          <w:tcPr>
            <w:tcW w:w="3420" w:type="dxa"/>
          </w:tcPr>
          <w:p w14:paraId="2745EB85" w14:textId="6E2155CE" w:rsidR="00666348" w:rsidRPr="00455BA8" w:rsidRDefault="00666348" w:rsidP="0066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cs/>
              </w:rPr>
              <w:t>ได้มาจากการซื้อธุรกิจ</w:t>
            </w:r>
          </w:p>
        </w:tc>
        <w:tc>
          <w:tcPr>
            <w:tcW w:w="1170" w:type="dxa"/>
            <w:vAlign w:val="bottom"/>
          </w:tcPr>
          <w:p w14:paraId="40690CDB" w14:textId="7AB57CFA" w:rsidR="00666348" w:rsidRPr="00455BA8" w:rsidRDefault="00666348" w:rsidP="00E61AD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58</w:t>
            </w:r>
            <w:r w:rsidRPr="00455BA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55BA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344</w:t>
            </w:r>
          </w:p>
        </w:tc>
        <w:tc>
          <w:tcPr>
            <w:tcW w:w="270" w:type="dxa"/>
            <w:vAlign w:val="bottom"/>
          </w:tcPr>
          <w:p w14:paraId="191F0899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699A3A8" w14:textId="1F886A73" w:rsidR="00666348" w:rsidRPr="00455BA8" w:rsidRDefault="00666348" w:rsidP="0066634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</w:rPr>
              <w:t>4,666</w:t>
            </w:r>
          </w:p>
        </w:tc>
        <w:tc>
          <w:tcPr>
            <w:tcW w:w="270" w:type="dxa"/>
            <w:vAlign w:val="bottom"/>
          </w:tcPr>
          <w:p w14:paraId="5F284835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76713D7" w14:textId="4F687958" w:rsidR="00666348" w:rsidRPr="00455BA8" w:rsidRDefault="00666348" w:rsidP="006663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</w:rPr>
              <w:t xml:space="preserve">929 </w:t>
            </w:r>
          </w:p>
        </w:tc>
        <w:tc>
          <w:tcPr>
            <w:tcW w:w="270" w:type="dxa"/>
            <w:vAlign w:val="bottom"/>
          </w:tcPr>
          <w:p w14:paraId="3870D8E0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C3CE4F0" w14:textId="76040E51" w:rsidR="00666348" w:rsidRPr="00455BA8" w:rsidRDefault="00666348" w:rsidP="006A33AA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1,410 </w:t>
            </w:r>
          </w:p>
        </w:tc>
        <w:tc>
          <w:tcPr>
            <w:tcW w:w="270" w:type="dxa"/>
            <w:vAlign w:val="bottom"/>
          </w:tcPr>
          <w:p w14:paraId="2727A3AE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36BF118B" w14:textId="14A6221B" w:rsidR="00666348" w:rsidRPr="00455BA8" w:rsidRDefault="00666348" w:rsidP="006A33A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</w:rPr>
              <w:t xml:space="preserve">12,759 </w:t>
            </w:r>
          </w:p>
        </w:tc>
        <w:tc>
          <w:tcPr>
            <w:tcW w:w="270" w:type="dxa"/>
          </w:tcPr>
          <w:p w14:paraId="5B10D856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0484917" w14:textId="44770FD8" w:rsidR="00666348" w:rsidRPr="00455BA8" w:rsidRDefault="00666348" w:rsidP="006A33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</w:rPr>
              <w:t xml:space="preserve">6,666 </w:t>
            </w:r>
          </w:p>
        </w:tc>
        <w:tc>
          <w:tcPr>
            <w:tcW w:w="270" w:type="dxa"/>
            <w:vAlign w:val="bottom"/>
          </w:tcPr>
          <w:p w14:paraId="6028B5C5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D22C2C" w14:textId="26A7A77D" w:rsidR="00666348" w:rsidRPr="00455BA8" w:rsidRDefault="00666348" w:rsidP="00E4461F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DF55326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783B75E" w14:textId="08D12DF8" w:rsidR="00666348" w:rsidRPr="00F973C0" w:rsidRDefault="00666348" w:rsidP="00F973C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973C0">
              <w:rPr>
                <w:rFonts w:ascii="Angsana New" w:hAnsi="Angsana New"/>
                <w:sz w:val="26"/>
                <w:szCs w:val="26"/>
                <w:lang w:val="en-US"/>
              </w:rPr>
              <w:t xml:space="preserve">84,774 </w:t>
            </w:r>
          </w:p>
        </w:tc>
      </w:tr>
      <w:tr w:rsidR="00666348" w:rsidRPr="00D65D1E" w14:paraId="01F65190" w14:textId="77777777" w:rsidTr="00140887">
        <w:trPr>
          <w:jc w:val="center"/>
        </w:trPr>
        <w:tc>
          <w:tcPr>
            <w:tcW w:w="3420" w:type="dxa"/>
          </w:tcPr>
          <w:p w14:paraId="2BD31E5F" w14:textId="7C9D6A72" w:rsidR="00666348" w:rsidRPr="00455BA8" w:rsidRDefault="00666348" w:rsidP="0066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170" w:type="dxa"/>
            <w:vAlign w:val="bottom"/>
          </w:tcPr>
          <w:p w14:paraId="5D40FADA" w14:textId="533251CD" w:rsidR="00666348" w:rsidRPr="00B46C93" w:rsidRDefault="00666348" w:rsidP="006663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E45CF5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3CEDBB9" w14:textId="5AB63CE9" w:rsidR="00666348" w:rsidRPr="00455BA8" w:rsidRDefault="00666348" w:rsidP="0066634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</w:rPr>
              <w:t xml:space="preserve">31,436 </w:t>
            </w:r>
          </w:p>
        </w:tc>
        <w:tc>
          <w:tcPr>
            <w:tcW w:w="270" w:type="dxa"/>
            <w:vAlign w:val="bottom"/>
          </w:tcPr>
          <w:p w14:paraId="61D0354D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B99B6CC" w14:textId="1DEF28CF" w:rsidR="00666348" w:rsidRPr="00455BA8" w:rsidRDefault="00666348" w:rsidP="006663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</w:rPr>
              <w:t xml:space="preserve">211,828 </w:t>
            </w:r>
          </w:p>
        </w:tc>
        <w:tc>
          <w:tcPr>
            <w:tcW w:w="270" w:type="dxa"/>
            <w:vAlign w:val="bottom"/>
          </w:tcPr>
          <w:p w14:paraId="23067233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957C9F2" w14:textId="658F2601" w:rsidR="00666348" w:rsidRPr="00455BA8" w:rsidRDefault="00666348" w:rsidP="006A33AA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11,350 </w:t>
            </w:r>
          </w:p>
        </w:tc>
        <w:tc>
          <w:tcPr>
            <w:tcW w:w="270" w:type="dxa"/>
            <w:vAlign w:val="bottom"/>
          </w:tcPr>
          <w:p w14:paraId="47EB2454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DD7512" w14:textId="23856F76" w:rsidR="00666348" w:rsidRPr="00455BA8" w:rsidRDefault="00666348" w:rsidP="006A33A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4E1031D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74145A0" w14:textId="31C2677C" w:rsidR="00666348" w:rsidRPr="00455BA8" w:rsidRDefault="00666348" w:rsidP="006A33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</w:rPr>
              <w:t>(209,024)</w:t>
            </w:r>
          </w:p>
        </w:tc>
        <w:tc>
          <w:tcPr>
            <w:tcW w:w="270" w:type="dxa"/>
            <w:vAlign w:val="bottom"/>
          </w:tcPr>
          <w:p w14:paraId="4E190003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0225AB8" w14:textId="0D5450E7" w:rsidR="00666348" w:rsidRPr="00455BA8" w:rsidRDefault="00666348" w:rsidP="00F973C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</w:rPr>
              <w:t>(45,590)</w:t>
            </w:r>
          </w:p>
        </w:tc>
        <w:tc>
          <w:tcPr>
            <w:tcW w:w="270" w:type="dxa"/>
          </w:tcPr>
          <w:p w14:paraId="30FF0057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1BCC5A0" w14:textId="69A059D3" w:rsidR="00666348" w:rsidRPr="00455BA8" w:rsidRDefault="00666348" w:rsidP="00666348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666348" w:rsidRPr="00D65D1E" w14:paraId="7705E4C1" w14:textId="77777777" w:rsidTr="00140887">
        <w:trPr>
          <w:jc w:val="center"/>
        </w:trPr>
        <w:tc>
          <w:tcPr>
            <w:tcW w:w="3420" w:type="dxa"/>
          </w:tcPr>
          <w:p w14:paraId="61A3AAE5" w14:textId="12BC66B2" w:rsidR="00666348" w:rsidRPr="00455BA8" w:rsidRDefault="00666348" w:rsidP="0066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E00C20" w14:textId="4E360F7A" w:rsidR="00666348" w:rsidRPr="00455BA8" w:rsidRDefault="00666348" w:rsidP="006663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43E1EE9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34B113" w14:textId="1685DC7C" w:rsidR="00666348" w:rsidRPr="00455BA8" w:rsidRDefault="00666348" w:rsidP="006A33AA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7A1D56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  <w:tab w:val="decimal" w:pos="1001"/>
              </w:tabs>
              <w:spacing w:line="240" w:lineRule="atLeast"/>
              <w:ind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5C45AC3" w14:textId="411B45B2" w:rsidR="00666348" w:rsidRPr="00455BA8" w:rsidRDefault="00666348" w:rsidP="006663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</w:rPr>
              <w:t>(197,018)</w:t>
            </w:r>
          </w:p>
        </w:tc>
        <w:tc>
          <w:tcPr>
            <w:tcW w:w="270" w:type="dxa"/>
            <w:vAlign w:val="bottom"/>
          </w:tcPr>
          <w:p w14:paraId="18DAC1AF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  <w:tab w:val="decimal" w:pos="1001"/>
              </w:tabs>
              <w:spacing w:line="240" w:lineRule="atLeast"/>
              <w:ind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B451E0F" w14:textId="126C3985" w:rsidR="00666348" w:rsidRPr="00455BA8" w:rsidRDefault="00666348" w:rsidP="006A33AA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(5,375)</w:t>
            </w:r>
          </w:p>
        </w:tc>
        <w:tc>
          <w:tcPr>
            <w:tcW w:w="270" w:type="dxa"/>
            <w:vAlign w:val="bottom"/>
          </w:tcPr>
          <w:p w14:paraId="459EE3DD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  <w:tab w:val="decimal" w:pos="1001"/>
              </w:tabs>
              <w:spacing w:line="240" w:lineRule="atLeast"/>
              <w:ind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B987AE2" w14:textId="33DC65B1" w:rsidR="00666348" w:rsidRPr="00455BA8" w:rsidRDefault="00666348" w:rsidP="006A33A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270" w:type="dxa"/>
          </w:tcPr>
          <w:p w14:paraId="23AF3BFF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9D5DE9" w14:textId="19E627A2" w:rsidR="00666348" w:rsidRPr="00455BA8" w:rsidRDefault="00666348" w:rsidP="006A33A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42876ED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6766A5" w14:textId="4F5A4B38" w:rsidR="00666348" w:rsidRPr="00455BA8" w:rsidRDefault="00666348" w:rsidP="00E4461F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CD9AE38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center"/>
          </w:tcPr>
          <w:p w14:paraId="55FD71DC" w14:textId="077C6C25" w:rsidR="00666348" w:rsidRPr="00455BA8" w:rsidRDefault="00666348" w:rsidP="00F973C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</w:rPr>
              <w:t>(202,</w:t>
            </w:r>
            <w:r w:rsidRPr="00F973C0">
              <w:rPr>
                <w:rFonts w:ascii="Angsana New" w:hAnsi="Angsana New"/>
                <w:sz w:val="26"/>
                <w:szCs w:val="26"/>
                <w:lang w:val="en-US"/>
              </w:rPr>
              <w:t>409</w:t>
            </w:r>
            <w:r w:rsidRPr="00455BA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66348" w:rsidRPr="00D65D1E" w14:paraId="6DE79546" w14:textId="77777777" w:rsidTr="00140887">
        <w:trPr>
          <w:jc w:val="center"/>
        </w:trPr>
        <w:tc>
          <w:tcPr>
            <w:tcW w:w="3420" w:type="dxa"/>
          </w:tcPr>
          <w:p w14:paraId="3825A62B" w14:textId="22C54771" w:rsidR="00666348" w:rsidRPr="00455BA8" w:rsidRDefault="00666348" w:rsidP="0066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C65F7" w:rsidRPr="00455B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DC65F7" w:rsidRPr="00455B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7648263" w14:textId="3D597873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05EABD60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96FC233" w14:textId="22FF75DE" w:rsidR="00666348" w:rsidRPr="00455BA8" w:rsidRDefault="00666348" w:rsidP="0066634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F79EC73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370F462" w14:textId="5B889D18" w:rsidR="00666348" w:rsidRPr="00455BA8" w:rsidRDefault="00666348" w:rsidP="006663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F5C3024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EAF9511" w14:textId="458A0903" w:rsidR="00666348" w:rsidRPr="00455BA8" w:rsidRDefault="00666348" w:rsidP="0066634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10F68BAA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D58AE1B" w14:textId="6577F1F4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E1C283D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9406B41" w14:textId="61FDECF2" w:rsidR="00666348" w:rsidRPr="00455BA8" w:rsidRDefault="00666348" w:rsidP="0066634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75F4DD8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E3A17E8" w14:textId="64B72B1D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5B40136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center"/>
          </w:tcPr>
          <w:p w14:paraId="259F5E0B" w14:textId="2DD5234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666348" w:rsidRPr="00D65D1E" w14:paraId="12128AED" w14:textId="77777777" w:rsidTr="00140887">
        <w:trPr>
          <w:jc w:val="center"/>
        </w:trPr>
        <w:tc>
          <w:tcPr>
            <w:tcW w:w="3420" w:type="dxa"/>
          </w:tcPr>
          <w:p w14:paraId="685690FE" w14:textId="05724FFD" w:rsidR="00666348" w:rsidRPr="00455BA8" w:rsidRDefault="00666348" w:rsidP="0066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</w:t>
            </w: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center"/>
          </w:tcPr>
          <w:p w14:paraId="5C055622" w14:textId="464C3D79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597,772</w:t>
            </w:r>
          </w:p>
        </w:tc>
        <w:tc>
          <w:tcPr>
            <w:tcW w:w="270" w:type="dxa"/>
            <w:vAlign w:val="center"/>
          </w:tcPr>
          <w:p w14:paraId="53C64BD7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95849C0" w14:textId="75DF1AFA" w:rsidR="00666348" w:rsidRPr="00455BA8" w:rsidRDefault="00666348" w:rsidP="0066634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1,756,255</w:t>
            </w:r>
          </w:p>
        </w:tc>
        <w:tc>
          <w:tcPr>
            <w:tcW w:w="270" w:type="dxa"/>
            <w:vAlign w:val="center"/>
          </w:tcPr>
          <w:p w14:paraId="4B123200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4150F88" w14:textId="0B1AE8BA" w:rsidR="00666348" w:rsidRPr="00455BA8" w:rsidRDefault="00666348" w:rsidP="006663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8,751,722</w:t>
            </w:r>
          </w:p>
        </w:tc>
        <w:tc>
          <w:tcPr>
            <w:tcW w:w="270" w:type="dxa"/>
            <w:vAlign w:val="center"/>
          </w:tcPr>
          <w:p w14:paraId="07018C9B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17BD2A0" w14:textId="225EDD72" w:rsidR="00666348" w:rsidRPr="00455BA8" w:rsidRDefault="00666348" w:rsidP="006A33AA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204,393</w:t>
            </w:r>
          </w:p>
        </w:tc>
        <w:tc>
          <w:tcPr>
            <w:tcW w:w="270" w:type="dxa"/>
            <w:vAlign w:val="center"/>
          </w:tcPr>
          <w:p w14:paraId="664C266E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26B2FCB" w14:textId="2C6228E5" w:rsidR="00666348" w:rsidRPr="00455BA8" w:rsidRDefault="00666348" w:rsidP="006A33A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24,</w:t>
            </w: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244</w:t>
            </w:r>
          </w:p>
        </w:tc>
        <w:tc>
          <w:tcPr>
            <w:tcW w:w="270" w:type="dxa"/>
            <w:vAlign w:val="center"/>
          </w:tcPr>
          <w:p w14:paraId="35152C74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8573057" w14:textId="4CC7A1CC" w:rsidR="00666348" w:rsidRPr="00455BA8" w:rsidRDefault="00666348" w:rsidP="006A33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139,</w:t>
            </w: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087</w:t>
            </w:r>
          </w:p>
        </w:tc>
        <w:tc>
          <w:tcPr>
            <w:tcW w:w="270" w:type="dxa"/>
            <w:vAlign w:val="center"/>
          </w:tcPr>
          <w:p w14:paraId="13E6370D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1DA9F1B" w14:textId="2196E953" w:rsidR="00666348" w:rsidRPr="00F973C0" w:rsidRDefault="00666348" w:rsidP="00F973C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973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101,216</w:t>
            </w:r>
          </w:p>
        </w:tc>
        <w:tc>
          <w:tcPr>
            <w:tcW w:w="270" w:type="dxa"/>
            <w:vAlign w:val="center"/>
          </w:tcPr>
          <w:p w14:paraId="3B1676D2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7D92FFA" w14:textId="3581E34E" w:rsidR="00666348" w:rsidRPr="00455BA8" w:rsidRDefault="00666348" w:rsidP="00F973C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11,</w:t>
            </w: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574</w:t>
            </w: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,689</w:t>
            </w:r>
          </w:p>
        </w:tc>
      </w:tr>
      <w:tr w:rsidR="003E6776" w:rsidRPr="00D65D1E" w14:paraId="43B0E93F" w14:textId="77777777" w:rsidTr="007A31CC">
        <w:trPr>
          <w:jc w:val="center"/>
        </w:trPr>
        <w:tc>
          <w:tcPr>
            <w:tcW w:w="3420" w:type="dxa"/>
          </w:tcPr>
          <w:p w14:paraId="5089ADB2" w14:textId="12030463" w:rsidR="003E6776" w:rsidRPr="00455BA8" w:rsidRDefault="003E6776" w:rsidP="003E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5B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การรับรู้สินทรัพย์สิทธิการใช้จากการถือปฏิบัติตาม </w:t>
            </w:r>
            <w:r w:rsidRPr="00455BA8">
              <w:rPr>
                <w:rFonts w:asciiTheme="majorBidi" w:hAnsiTheme="majorBidi" w:cstheme="majorBidi"/>
                <w:sz w:val="26"/>
                <w:szCs w:val="26"/>
              </w:rPr>
              <w:t xml:space="preserve">TFRS 16 </w:t>
            </w:r>
            <w:r w:rsidRPr="00455BA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เป็นครั้งแรก</w:t>
            </w:r>
            <w:r w:rsidRPr="00455BA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D967F8" w14:textId="589A7D30" w:rsidR="003E6776" w:rsidRPr="002061EA" w:rsidRDefault="003E6776" w:rsidP="003E67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061E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B767AEC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B5683CE" w14:textId="4D3A9D9A" w:rsidR="003E6776" w:rsidRPr="002061EA" w:rsidRDefault="003E6776" w:rsidP="003E677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0" w:right="-40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061E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0B4808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D73EB7" w14:textId="4C654427" w:rsidR="003E6776" w:rsidRPr="003E6776" w:rsidRDefault="003E6776" w:rsidP="003E677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E677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13,098</w:t>
            </w:r>
          </w:p>
        </w:tc>
        <w:tc>
          <w:tcPr>
            <w:tcW w:w="270" w:type="dxa"/>
            <w:vAlign w:val="bottom"/>
          </w:tcPr>
          <w:p w14:paraId="448DA3DC" w14:textId="77777777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D3FD4D" w14:textId="695261BA" w:rsidR="003E6776" w:rsidRPr="003E6776" w:rsidRDefault="003E6776" w:rsidP="003E677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E677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A9264C" w14:textId="77777777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2F1BB5" w14:textId="26A34A5D" w:rsidR="003E6776" w:rsidRPr="003E6776" w:rsidRDefault="003E6776" w:rsidP="003E67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E677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12,139</w:t>
            </w:r>
          </w:p>
        </w:tc>
        <w:tc>
          <w:tcPr>
            <w:tcW w:w="270" w:type="dxa"/>
          </w:tcPr>
          <w:p w14:paraId="0D46D064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B53370" w14:textId="4671B421" w:rsidR="003E6776" w:rsidRPr="002061EA" w:rsidRDefault="003E6776" w:rsidP="003E677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061E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8348D8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8E7BBC" w14:textId="247F0C34" w:rsidR="003E6776" w:rsidRPr="00F973C0" w:rsidRDefault="003E6776" w:rsidP="003E6776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</w:rPr>
            </w:pPr>
            <w:r w:rsidRPr="002061E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2D991D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6A57C1C1" w14:textId="66B738F8" w:rsidR="003E6776" w:rsidRPr="00F973C0" w:rsidRDefault="003E6776" w:rsidP="003E67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973C0">
              <w:rPr>
                <w:rFonts w:ascii="Angsana New" w:hAnsi="Angsana New"/>
                <w:sz w:val="26"/>
                <w:szCs w:val="26"/>
                <w:lang w:val="en-US"/>
              </w:rPr>
              <w:t>25,237</w:t>
            </w:r>
          </w:p>
        </w:tc>
      </w:tr>
      <w:tr w:rsidR="003E6776" w:rsidRPr="00D65D1E" w14:paraId="26269BE8" w14:textId="77777777" w:rsidTr="007A31CC">
        <w:trPr>
          <w:jc w:val="center"/>
        </w:trPr>
        <w:tc>
          <w:tcPr>
            <w:tcW w:w="3420" w:type="dxa"/>
          </w:tcPr>
          <w:p w14:paraId="5A24A17A" w14:textId="16723D3B" w:rsidR="003E6776" w:rsidRPr="00455BA8" w:rsidRDefault="003E6776" w:rsidP="003E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2563 - </w:t>
            </w:r>
            <w:r w:rsidRPr="00455BA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</w:t>
            </w: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ใหม่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A539C3D" w14:textId="1F0B82F1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061E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597,772</w:t>
            </w:r>
          </w:p>
        </w:tc>
        <w:tc>
          <w:tcPr>
            <w:tcW w:w="270" w:type="dxa"/>
            <w:vAlign w:val="center"/>
          </w:tcPr>
          <w:p w14:paraId="049D9E9D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DDAA755" w14:textId="19A48844" w:rsidR="003E6776" w:rsidRPr="002061EA" w:rsidRDefault="003E6776" w:rsidP="003E677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061E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1,756,255</w:t>
            </w:r>
          </w:p>
        </w:tc>
        <w:tc>
          <w:tcPr>
            <w:tcW w:w="270" w:type="dxa"/>
            <w:vAlign w:val="center"/>
          </w:tcPr>
          <w:p w14:paraId="3852277E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2C1EEC8" w14:textId="3364AF33" w:rsidR="003E6776" w:rsidRPr="003E6776" w:rsidRDefault="00B0730D" w:rsidP="003E677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0730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B0730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764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B0730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820</w:t>
            </w:r>
          </w:p>
        </w:tc>
        <w:tc>
          <w:tcPr>
            <w:tcW w:w="270" w:type="dxa"/>
            <w:vAlign w:val="center"/>
          </w:tcPr>
          <w:p w14:paraId="24F2389D" w14:textId="77777777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B729D39" w14:textId="7946A566" w:rsidR="003E6776" w:rsidRPr="003E6776" w:rsidRDefault="003E6776" w:rsidP="003E677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E677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204,393</w:t>
            </w:r>
          </w:p>
        </w:tc>
        <w:tc>
          <w:tcPr>
            <w:tcW w:w="270" w:type="dxa"/>
            <w:vAlign w:val="center"/>
          </w:tcPr>
          <w:p w14:paraId="77068AC4" w14:textId="77777777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106732B" w14:textId="40C80F6B" w:rsidR="003E6776" w:rsidRPr="003E6776" w:rsidRDefault="003E6776" w:rsidP="003E67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E677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36,38</w:t>
            </w:r>
            <w:r w:rsidR="00F5037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  <w:vAlign w:val="center"/>
          </w:tcPr>
          <w:p w14:paraId="7F7D1D19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DD2382C" w14:textId="7D2B81CD" w:rsidR="003E6776" w:rsidRPr="002061EA" w:rsidRDefault="003E6776" w:rsidP="003E6776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061E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139,</w:t>
            </w:r>
            <w:r w:rsidRPr="002061E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087</w:t>
            </w:r>
          </w:p>
        </w:tc>
        <w:tc>
          <w:tcPr>
            <w:tcW w:w="270" w:type="dxa"/>
            <w:vAlign w:val="center"/>
          </w:tcPr>
          <w:p w14:paraId="04C1E600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1DA144C6" w14:textId="1A005391" w:rsidR="003E6776" w:rsidRPr="00F973C0" w:rsidRDefault="003E6776" w:rsidP="003E67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3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101,216</w:t>
            </w:r>
          </w:p>
        </w:tc>
        <w:tc>
          <w:tcPr>
            <w:tcW w:w="270" w:type="dxa"/>
            <w:vAlign w:val="center"/>
          </w:tcPr>
          <w:p w14:paraId="4ED8314D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center"/>
          </w:tcPr>
          <w:p w14:paraId="56E83ADA" w14:textId="715F4E8D" w:rsidR="003E6776" w:rsidRPr="00F973C0" w:rsidRDefault="003E6776" w:rsidP="003E67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973C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11,599,92</w:t>
            </w:r>
            <w:r w:rsidR="00F5037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</w:tr>
      <w:tr w:rsidR="003E6776" w:rsidRPr="00D65D1E" w14:paraId="67C0266F" w14:textId="77777777" w:rsidTr="007A31CC">
        <w:trPr>
          <w:jc w:val="center"/>
        </w:trPr>
        <w:tc>
          <w:tcPr>
            <w:tcW w:w="3420" w:type="dxa"/>
          </w:tcPr>
          <w:p w14:paraId="325540AC" w14:textId="2B089693" w:rsidR="003E6776" w:rsidRPr="00455BA8" w:rsidRDefault="003E6776" w:rsidP="003E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0B9ED384" w14:textId="54300FAA" w:rsidR="003E6776" w:rsidRPr="002061EA" w:rsidRDefault="003E6776" w:rsidP="003E67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61E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72517F0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51439BE" w14:textId="71BA2483" w:rsidR="003E6776" w:rsidRPr="002061EA" w:rsidRDefault="003E6776" w:rsidP="003E677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61E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4,168</w:t>
            </w:r>
          </w:p>
        </w:tc>
        <w:tc>
          <w:tcPr>
            <w:tcW w:w="270" w:type="dxa"/>
            <w:vAlign w:val="center"/>
          </w:tcPr>
          <w:p w14:paraId="43F7E28C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7BAFB5D" w14:textId="709B62B9" w:rsidR="003E6776" w:rsidRPr="003E6776" w:rsidRDefault="003E6776" w:rsidP="003E677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677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51,662</w:t>
            </w:r>
          </w:p>
        </w:tc>
        <w:tc>
          <w:tcPr>
            <w:tcW w:w="270" w:type="dxa"/>
            <w:vAlign w:val="center"/>
          </w:tcPr>
          <w:p w14:paraId="7B49E4D7" w14:textId="77777777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CDD05F0" w14:textId="31AC87EC" w:rsidR="003E6776" w:rsidRPr="003E6776" w:rsidRDefault="003E6776" w:rsidP="003E677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677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10,77</w:t>
            </w:r>
            <w:r w:rsidR="00B45C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</w:p>
        </w:tc>
        <w:tc>
          <w:tcPr>
            <w:tcW w:w="270" w:type="dxa"/>
            <w:vAlign w:val="center"/>
          </w:tcPr>
          <w:p w14:paraId="2639AF84" w14:textId="77777777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E0F20F1" w14:textId="7DEBE936" w:rsidR="003E6776" w:rsidRPr="003E6776" w:rsidRDefault="003E6776" w:rsidP="003E67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677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8,75</w:t>
            </w:r>
            <w:r w:rsidR="00F503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756F63B0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D50423C" w14:textId="3A32CCC6" w:rsidR="003E6776" w:rsidRPr="002061EA" w:rsidRDefault="003E6776" w:rsidP="003E6776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61E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311,121</w:t>
            </w:r>
          </w:p>
        </w:tc>
        <w:tc>
          <w:tcPr>
            <w:tcW w:w="270" w:type="dxa"/>
            <w:vAlign w:val="center"/>
          </w:tcPr>
          <w:p w14:paraId="1B09D5D6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35D24A5" w14:textId="30CA4960" w:rsidR="003E6776" w:rsidRPr="002061EA" w:rsidRDefault="003E6776" w:rsidP="003E67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2061EA">
              <w:rPr>
                <w:rFonts w:asciiTheme="majorBidi" w:hAnsiTheme="majorBidi" w:cstheme="majorBidi"/>
                <w:sz w:val="26"/>
                <w:szCs w:val="26"/>
              </w:rPr>
              <w:t>32,501</w:t>
            </w:r>
          </w:p>
        </w:tc>
        <w:tc>
          <w:tcPr>
            <w:tcW w:w="270" w:type="dxa"/>
            <w:vAlign w:val="center"/>
          </w:tcPr>
          <w:p w14:paraId="0753A6BC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F303724" w14:textId="17D69950" w:rsidR="003E6776" w:rsidRPr="00F973C0" w:rsidRDefault="003E6776" w:rsidP="003E67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973C0">
              <w:rPr>
                <w:rFonts w:ascii="Angsana New" w:hAnsi="Angsana New"/>
                <w:sz w:val="26"/>
                <w:szCs w:val="26"/>
                <w:lang w:val="en-US"/>
              </w:rPr>
              <w:t>418,98</w:t>
            </w:r>
            <w:r w:rsidR="00F50372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</w:tr>
      <w:tr w:rsidR="003E6776" w:rsidRPr="00D65D1E" w14:paraId="6A547AB6" w14:textId="77777777" w:rsidTr="0060002A">
        <w:trPr>
          <w:jc w:val="center"/>
        </w:trPr>
        <w:tc>
          <w:tcPr>
            <w:tcW w:w="3420" w:type="dxa"/>
          </w:tcPr>
          <w:p w14:paraId="6585EDA3" w14:textId="2BB560F3" w:rsidR="003E6776" w:rsidRPr="00455BA8" w:rsidRDefault="003E6776" w:rsidP="003E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170" w:type="dxa"/>
            <w:vAlign w:val="bottom"/>
          </w:tcPr>
          <w:p w14:paraId="5DFA734F" w14:textId="61205886" w:rsidR="003E6776" w:rsidRPr="002061EA" w:rsidRDefault="003E6776" w:rsidP="003E67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61E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C268985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D769BC5" w14:textId="266C0693" w:rsidR="003E6776" w:rsidRPr="002061EA" w:rsidRDefault="003E6776" w:rsidP="003E677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61E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9,559</w:t>
            </w:r>
          </w:p>
        </w:tc>
        <w:tc>
          <w:tcPr>
            <w:tcW w:w="270" w:type="dxa"/>
            <w:vAlign w:val="center"/>
          </w:tcPr>
          <w:p w14:paraId="6A429022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6A051B4" w14:textId="43C05494" w:rsidR="003E6776" w:rsidRPr="003E6776" w:rsidRDefault="003E6776" w:rsidP="003E677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677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294,670</w:t>
            </w:r>
          </w:p>
        </w:tc>
        <w:tc>
          <w:tcPr>
            <w:tcW w:w="270" w:type="dxa"/>
            <w:vAlign w:val="center"/>
          </w:tcPr>
          <w:p w14:paraId="1F6B28B4" w14:textId="77777777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D0551B6" w14:textId="4983E9EE" w:rsidR="003E6776" w:rsidRPr="003E6776" w:rsidRDefault="003E6776" w:rsidP="003E677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677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1,481</w:t>
            </w:r>
          </w:p>
        </w:tc>
        <w:tc>
          <w:tcPr>
            <w:tcW w:w="270" w:type="dxa"/>
            <w:vAlign w:val="center"/>
          </w:tcPr>
          <w:p w14:paraId="001CA889" w14:textId="77777777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67A3528" w14:textId="3C8CF2D0" w:rsidR="003E6776" w:rsidRPr="003E6776" w:rsidRDefault="003E6776" w:rsidP="003E677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677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95631DF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AC42747" w14:textId="07F4D019" w:rsidR="003E6776" w:rsidRPr="002061EA" w:rsidRDefault="003E6776" w:rsidP="003E6776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61E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(275,241)</w:t>
            </w:r>
          </w:p>
        </w:tc>
        <w:tc>
          <w:tcPr>
            <w:tcW w:w="270" w:type="dxa"/>
            <w:vAlign w:val="center"/>
          </w:tcPr>
          <w:p w14:paraId="5223C4F4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147AFB7" w14:textId="0F89A5B5" w:rsidR="003E6776" w:rsidRPr="002061EA" w:rsidRDefault="003E6776" w:rsidP="003E67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2061EA">
              <w:rPr>
                <w:rFonts w:asciiTheme="majorBidi" w:hAnsiTheme="majorBidi" w:cstheme="majorBidi"/>
                <w:sz w:val="26"/>
                <w:szCs w:val="26"/>
              </w:rPr>
              <w:t>(30,469)</w:t>
            </w:r>
          </w:p>
        </w:tc>
        <w:tc>
          <w:tcPr>
            <w:tcW w:w="270" w:type="dxa"/>
            <w:vAlign w:val="center"/>
          </w:tcPr>
          <w:p w14:paraId="762CC89C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F18ED4D" w14:textId="51523F9E" w:rsidR="003E6776" w:rsidRPr="00F973C0" w:rsidRDefault="003E6776" w:rsidP="003E6776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973C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3E6776" w:rsidRPr="00D65D1E" w14:paraId="307B1290" w14:textId="77777777" w:rsidTr="00643387">
        <w:trPr>
          <w:jc w:val="center"/>
        </w:trPr>
        <w:tc>
          <w:tcPr>
            <w:tcW w:w="3420" w:type="dxa"/>
          </w:tcPr>
          <w:p w14:paraId="2E1456A7" w14:textId="68552517" w:rsidR="003E6776" w:rsidRPr="00455BA8" w:rsidRDefault="003E6776" w:rsidP="003E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4D2240" w14:textId="795596FB" w:rsidR="003E6776" w:rsidRPr="002061EA" w:rsidRDefault="003E6776" w:rsidP="003E67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61E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327EC6E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DA6297A" w14:textId="5C088A5E" w:rsidR="003E6776" w:rsidRPr="002061EA" w:rsidRDefault="003E6776" w:rsidP="003E677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61E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(5,293)</w:t>
            </w:r>
          </w:p>
        </w:tc>
        <w:tc>
          <w:tcPr>
            <w:tcW w:w="270" w:type="dxa"/>
            <w:vAlign w:val="center"/>
          </w:tcPr>
          <w:p w14:paraId="4A920E5A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03D7526" w14:textId="0618A90B" w:rsidR="003E6776" w:rsidRPr="003E6776" w:rsidRDefault="003E6776" w:rsidP="003E677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677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(387,724)</w:t>
            </w:r>
          </w:p>
        </w:tc>
        <w:tc>
          <w:tcPr>
            <w:tcW w:w="270" w:type="dxa"/>
            <w:vAlign w:val="center"/>
          </w:tcPr>
          <w:p w14:paraId="30C42692" w14:textId="77777777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0087ADD" w14:textId="2E3B2140" w:rsidR="003E6776" w:rsidRPr="003E6776" w:rsidRDefault="003E6776" w:rsidP="003E677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677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(13,791)</w:t>
            </w:r>
          </w:p>
        </w:tc>
        <w:tc>
          <w:tcPr>
            <w:tcW w:w="270" w:type="dxa"/>
            <w:vAlign w:val="center"/>
          </w:tcPr>
          <w:p w14:paraId="105E6999" w14:textId="77777777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105C90F" w14:textId="39DAB358" w:rsidR="003E6776" w:rsidRPr="003E6776" w:rsidRDefault="003E6776" w:rsidP="003E67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677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(5,48</w:t>
            </w:r>
            <w:r w:rsidR="00B073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Pr="003E677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25FEF9F3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C7AD47" w14:textId="3B20F98D" w:rsidR="003E6776" w:rsidRPr="002061EA" w:rsidRDefault="003E6776" w:rsidP="003E677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61E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44F5A01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33CB0B5" w14:textId="0DD20272" w:rsidR="003E6776" w:rsidRPr="002061EA" w:rsidRDefault="003E6776" w:rsidP="003E67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2061EA">
              <w:rPr>
                <w:rFonts w:asciiTheme="majorBidi" w:hAnsiTheme="majorBidi" w:cstheme="majorBidi"/>
                <w:sz w:val="26"/>
                <w:szCs w:val="26"/>
              </w:rPr>
              <w:t>(1,725)</w:t>
            </w:r>
          </w:p>
        </w:tc>
        <w:tc>
          <w:tcPr>
            <w:tcW w:w="270" w:type="dxa"/>
            <w:vAlign w:val="center"/>
          </w:tcPr>
          <w:p w14:paraId="1A53C927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center"/>
          </w:tcPr>
          <w:p w14:paraId="1B5895E4" w14:textId="3DC5631C" w:rsidR="003E6776" w:rsidRPr="00F973C0" w:rsidRDefault="003E6776" w:rsidP="003E67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973C0">
              <w:rPr>
                <w:rFonts w:ascii="Angsana New" w:hAnsi="Angsana New"/>
                <w:sz w:val="26"/>
                <w:szCs w:val="26"/>
                <w:lang w:val="en-US"/>
              </w:rPr>
              <w:t>(414,02</w:t>
            </w:r>
            <w:r w:rsidR="00B0730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F973C0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3E6776" w:rsidRPr="00D65D1E" w14:paraId="26166447" w14:textId="77777777" w:rsidTr="00643387">
        <w:trPr>
          <w:jc w:val="center"/>
        </w:trPr>
        <w:tc>
          <w:tcPr>
            <w:tcW w:w="3420" w:type="dxa"/>
          </w:tcPr>
          <w:p w14:paraId="651E6073" w14:textId="257CC2E4" w:rsidR="003E6776" w:rsidRPr="00455BA8" w:rsidRDefault="003E6776" w:rsidP="003E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70054" w14:textId="1D79F560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061E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597,772</w:t>
            </w:r>
          </w:p>
        </w:tc>
        <w:tc>
          <w:tcPr>
            <w:tcW w:w="270" w:type="dxa"/>
            <w:vAlign w:val="center"/>
          </w:tcPr>
          <w:p w14:paraId="5F848D93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8324A" w14:textId="72D1F802" w:rsidR="003E6776" w:rsidRPr="002061EA" w:rsidRDefault="003E6776" w:rsidP="003E677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061E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1,764,689</w:t>
            </w:r>
          </w:p>
        </w:tc>
        <w:tc>
          <w:tcPr>
            <w:tcW w:w="270" w:type="dxa"/>
            <w:vAlign w:val="center"/>
          </w:tcPr>
          <w:p w14:paraId="35EE44AF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DB489" w14:textId="27D7C0AC" w:rsidR="003E6776" w:rsidRPr="003E6776" w:rsidRDefault="003E6776" w:rsidP="003E677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E677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8,723,428</w:t>
            </w:r>
          </w:p>
        </w:tc>
        <w:tc>
          <w:tcPr>
            <w:tcW w:w="270" w:type="dxa"/>
            <w:vAlign w:val="center"/>
          </w:tcPr>
          <w:p w14:paraId="3E939FC5" w14:textId="77777777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524A7" w14:textId="534F4B17" w:rsidR="003E6776" w:rsidRPr="003E6776" w:rsidRDefault="003E6776" w:rsidP="003E677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E677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202,86</w:t>
            </w:r>
            <w:r w:rsidR="00F40CD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033BFD94" w14:textId="77777777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BC140" w14:textId="22BB2BF3" w:rsidR="003E6776" w:rsidRPr="003E6776" w:rsidRDefault="003E6776" w:rsidP="003E67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E677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39,649</w:t>
            </w:r>
          </w:p>
        </w:tc>
        <w:tc>
          <w:tcPr>
            <w:tcW w:w="270" w:type="dxa"/>
            <w:vAlign w:val="center"/>
          </w:tcPr>
          <w:p w14:paraId="39B18DB8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691AD" w14:textId="454938AD" w:rsidR="003E6776" w:rsidRPr="002061EA" w:rsidRDefault="003E6776" w:rsidP="003E6776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061E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174,967</w:t>
            </w:r>
          </w:p>
        </w:tc>
        <w:tc>
          <w:tcPr>
            <w:tcW w:w="270" w:type="dxa"/>
            <w:vAlign w:val="center"/>
          </w:tcPr>
          <w:p w14:paraId="0A5F7EC8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F658C" w14:textId="763C9A31" w:rsidR="003E6776" w:rsidRPr="00F973C0" w:rsidRDefault="003E6776" w:rsidP="003E67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3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101,523</w:t>
            </w:r>
          </w:p>
        </w:tc>
        <w:tc>
          <w:tcPr>
            <w:tcW w:w="270" w:type="dxa"/>
            <w:vAlign w:val="center"/>
          </w:tcPr>
          <w:p w14:paraId="743769BF" w14:textId="77777777" w:rsidR="003E6776" w:rsidRPr="002061EA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0C5F1" w14:textId="7091110E" w:rsidR="003E6776" w:rsidRPr="00F973C0" w:rsidRDefault="003E6776" w:rsidP="003E67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973C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11,604,890</w:t>
            </w:r>
          </w:p>
        </w:tc>
      </w:tr>
    </w:tbl>
    <w:p w14:paraId="49D769EB" w14:textId="77777777" w:rsidR="009B0872" w:rsidRDefault="009B0872">
      <w:r>
        <w:br w:type="page"/>
      </w:r>
    </w:p>
    <w:tbl>
      <w:tblPr>
        <w:tblW w:w="14580" w:type="dxa"/>
        <w:jc w:val="center"/>
        <w:tblLayout w:type="fixed"/>
        <w:tblLook w:val="01E0" w:firstRow="1" w:lastRow="1" w:firstColumn="1" w:lastColumn="1" w:noHBand="0" w:noVBand="0"/>
      </w:tblPr>
      <w:tblGrid>
        <w:gridCol w:w="2790"/>
        <w:gridCol w:w="1080"/>
        <w:gridCol w:w="270"/>
        <w:gridCol w:w="1350"/>
        <w:gridCol w:w="270"/>
        <w:gridCol w:w="1260"/>
        <w:gridCol w:w="270"/>
        <w:gridCol w:w="1530"/>
        <w:gridCol w:w="253"/>
        <w:gridCol w:w="1187"/>
        <w:gridCol w:w="250"/>
        <w:gridCol w:w="13"/>
        <w:gridCol w:w="1260"/>
        <w:gridCol w:w="237"/>
        <w:gridCol w:w="1170"/>
        <w:gridCol w:w="270"/>
        <w:gridCol w:w="1120"/>
      </w:tblGrid>
      <w:tr w:rsidR="003306CC" w:rsidRPr="00D65D1E" w14:paraId="29A25BE6" w14:textId="77777777" w:rsidTr="00C03617">
        <w:trPr>
          <w:jc w:val="center"/>
        </w:trPr>
        <w:tc>
          <w:tcPr>
            <w:tcW w:w="2790" w:type="dxa"/>
          </w:tcPr>
          <w:p w14:paraId="6BF6C380" w14:textId="77777777" w:rsidR="003306CC" w:rsidRPr="00455BA8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90" w:type="dxa"/>
            <w:gridSpan w:val="16"/>
            <w:vAlign w:val="bottom"/>
          </w:tcPr>
          <w:p w14:paraId="74B6F358" w14:textId="77777777" w:rsidR="003306CC" w:rsidRPr="00455BA8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5B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306CC" w:rsidRPr="00D65D1E" w14:paraId="263A154F" w14:textId="77777777" w:rsidTr="00C03617">
        <w:trPr>
          <w:jc w:val="center"/>
        </w:trPr>
        <w:tc>
          <w:tcPr>
            <w:tcW w:w="2790" w:type="dxa"/>
          </w:tcPr>
          <w:p w14:paraId="54AC53CE" w14:textId="77777777" w:rsidR="003306CC" w:rsidRPr="00455BA8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17EA16" w14:textId="77777777" w:rsidR="003306CC" w:rsidRPr="00455BA8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1A7C4F8C" w14:textId="77777777" w:rsidR="003306CC" w:rsidRPr="00455BA8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046396" w14:textId="77777777" w:rsidR="003306CC" w:rsidRPr="00455BA8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  <w:r w:rsidRPr="00455BA8">
              <w:rPr>
                <w:rFonts w:ascii="Angsana New" w:hAnsi="Angsana New"/>
                <w:sz w:val="26"/>
                <w:szCs w:val="26"/>
              </w:rPr>
              <w:br/>
            </w:r>
            <w:r w:rsidRPr="00455BA8">
              <w:rPr>
                <w:rFonts w:ascii="Angsana New" w:hAnsi="Angsana New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796D2E08" w14:textId="77777777" w:rsidR="003306CC" w:rsidRPr="00455BA8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8BE01D" w14:textId="77777777" w:rsidR="003306CC" w:rsidRPr="00455BA8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  <w:r w:rsidRPr="00455BA8">
              <w:rPr>
                <w:rFonts w:ascii="Angsana New" w:hAnsi="Angsana New"/>
                <w:sz w:val="26"/>
                <w:szCs w:val="26"/>
              </w:rPr>
              <w:br/>
            </w:r>
            <w:r w:rsidRPr="00455BA8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455BA8">
              <w:rPr>
                <w:rFonts w:ascii="Angsana New" w:hAnsi="Angsana New"/>
                <w:sz w:val="26"/>
                <w:szCs w:val="26"/>
              </w:rPr>
              <w:br/>
            </w:r>
            <w:r w:rsidRPr="00455BA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4D21B870" w14:textId="77777777" w:rsidR="003306CC" w:rsidRPr="00455BA8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1AD7CED" w14:textId="77777777" w:rsidR="003306CC" w:rsidRPr="00455BA8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Pr="00455BA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55BA8">
              <w:rPr>
                <w:rFonts w:ascii="Angsana New" w:hAnsi="Angsana New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53" w:type="dxa"/>
            <w:vAlign w:val="bottom"/>
          </w:tcPr>
          <w:p w14:paraId="179E5A94" w14:textId="77777777" w:rsidR="003306CC" w:rsidRPr="00455BA8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3105A85F" w14:textId="77777777" w:rsidR="003306CC" w:rsidRPr="00455BA8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3" w:type="dxa"/>
            <w:gridSpan w:val="2"/>
            <w:vAlign w:val="bottom"/>
          </w:tcPr>
          <w:p w14:paraId="41191EBA" w14:textId="77777777" w:rsidR="003306CC" w:rsidRPr="00455BA8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BC93B8" w14:textId="77777777" w:rsidR="003306CC" w:rsidRPr="00455BA8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7" w:type="dxa"/>
            <w:vAlign w:val="bottom"/>
          </w:tcPr>
          <w:p w14:paraId="0C7BE4FF" w14:textId="77777777" w:rsidR="003306CC" w:rsidRPr="00455BA8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0CB486" w14:textId="77777777" w:rsidR="003306CC" w:rsidRPr="00455BA8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A7640C2" w14:textId="77777777" w:rsidR="003306CC" w:rsidRPr="00455BA8" w:rsidRDefault="0028325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5BA8">
              <w:rPr>
                <w:rFonts w:ascii="Angsana New" w:hAnsi="Angsana New" w:hint="cs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559F48A3" w14:textId="77777777" w:rsidR="003306CC" w:rsidRPr="00455BA8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5AB28036" w14:textId="77777777" w:rsidR="003306CC" w:rsidRPr="00455BA8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CED8025" w14:textId="77777777" w:rsidR="003306CC" w:rsidRPr="00455BA8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E59CDD5" w14:textId="77777777" w:rsidR="003306CC" w:rsidRPr="00455BA8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306CC" w:rsidRPr="00D65D1E" w14:paraId="755123FB" w14:textId="77777777" w:rsidTr="00C03617">
        <w:trPr>
          <w:trHeight w:val="155"/>
          <w:jc w:val="center"/>
        </w:trPr>
        <w:tc>
          <w:tcPr>
            <w:tcW w:w="2790" w:type="dxa"/>
          </w:tcPr>
          <w:p w14:paraId="1D5042A1" w14:textId="77777777" w:rsidR="003306CC" w:rsidRPr="00455BA8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90" w:type="dxa"/>
            <w:gridSpan w:val="16"/>
            <w:vAlign w:val="bottom"/>
          </w:tcPr>
          <w:p w14:paraId="2B18E68B" w14:textId="77777777" w:rsidR="003306CC" w:rsidRPr="00455BA8" w:rsidRDefault="003306CC" w:rsidP="00655166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455BA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1114B" w:rsidRPr="00D65D1E" w14:paraId="19E238BF" w14:textId="77777777" w:rsidTr="00C03617">
        <w:trPr>
          <w:jc w:val="center"/>
        </w:trPr>
        <w:tc>
          <w:tcPr>
            <w:tcW w:w="2790" w:type="dxa"/>
          </w:tcPr>
          <w:p w14:paraId="18780D3F" w14:textId="77777777" w:rsidR="00A61BD0" w:rsidRDefault="0061114B" w:rsidP="00A6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55BA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="00A61BD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และขาดทุนจาก</w:t>
            </w:r>
          </w:p>
          <w:p w14:paraId="44DE4AF2" w14:textId="7B020B4A" w:rsidR="0061114B" w:rsidRPr="00A61BD0" w:rsidRDefault="00A61BD0" w:rsidP="00A6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080" w:type="dxa"/>
            <w:vAlign w:val="bottom"/>
          </w:tcPr>
          <w:p w14:paraId="1EEDFC02" w14:textId="77777777" w:rsidR="0061114B" w:rsidRPr="00455BA8" w:rsidRDefault="0061114B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E9A741" w14:textId="77777777" w:rsidR="0061114B" w:rsidRPr="00455BA8" w:rsidRDefault="0061114B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C229E0" w14:textId="77777777" w:rsidR="0061114B" w:rsidRPr="00455BA8" w:rsidRDefault="0061114B" w:rsidP="0061114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3CD583C" w14:textId="77777777" w:rsidR="0061114B" w:rsidRPr="00455BA8" w:rsidRDefault="0061114B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BEB1D0" w14:textId="77777777" w:rsidR="0061114B" w:rsidRPr="00455BA8" w:rsidRDefault="0061114B" w:rsidP="0061114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9B8655B" w14:textId="77777777" w:rsidR="0061114B" w:rsidRPr="00455BA8" w:rsidRDefault="0061114B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2154A5F" w14:textId="77777777" w:rsidR="0061114B" w:rsidRPr="00455BA8" w:rsidRDefault="0061114B" w:rsidP="009F356D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  <w:vAlign w:val="bottom"/>
          </w:tcPr>
          <w:p w14:paraId="75D2F128" w14:textId="77777777" w:rsidR="0061114B" w:rsidRPr="00455BA8" w:rsidRDefault="0061114B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387A72C9" w14:textId="77777777" w:rsidR="0061114B" w:rsidRPr="00455BA8" w:rsidRDefault="0061114B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4C92482F" w14:textId="77777777" w:rsidR="0061114B" w:rsidRPr="00455BA8" w:rsidRDefault="0061114B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22E811A3" w14:textId="77777777" w:rsidR="0061114B" w:rsidRPr="00455BA8" w:rsidRDefault="0061114B" w:rsidP="0061114B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3BF95688" w14:textId="77777777" w:rsidR="0061114B" w:rsidRPr="00455BA8" w:rsidRDefault="0061114B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7981B6" w14:textId="77777777" w:rsidR="0061114B" w:rsidRPr="00455BA8" w:rsidRDefault="0061114B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7208F2" w14:textId="77777777" w:rsidR="0061114B" w:rsidRPr="00455BA8" w:rsidRDefault="0061114B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20CDFFFC" w14:textId="77777777" w:rsidR="0061114B" w:rsidRPr="00455BA8" w:rsidRDefault="0061114B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6348" w:rsidRPr="00D65D1E" w14:paraId="282CEED4" w14:textId="77777777" w:rsidTr="00C03617">
        <w:trPr>
          <w:jc w:val="center"/>
        </w:trPr>
        <w:tc>
          <w:tcPr>
            <w:tcW w:w="2790" w:type="dxa"/>
          </w:tcPr>
          <w:p w14:paraId="16A7B4D5" w14:textId="3BB603B4" w:rsidR="00666348" w:rsidRPr="00455BA8" w:rsidRDefault="00666348" w:rsidP="0066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55BA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55BA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55BA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455BA8">
              <w:rPr>
                <w:rFonts w:ascii="Angsana New" w:hAnsi="Angsana New"/>
                <w:sz w:val="26"/>
                <w:szCs w:val="26"/>
              </w:rPr>
              <w:t>25</w:t>
            </w:r>
            <w:r w:rsidRPr="00455BA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55BA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</w:tcPr>
          <w:p w14:paraId="3AD100C2" w14:textId="64DA7099" w:rsidR="00666348" w:rsidRPr="00455BA8" w:rsidRDefault="00666348" w:rsidP="006663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F16E0D9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BBCE4E3" w14:textId="4AC9DC8D" w:rsidR="00666348" w:rsidRPr="00455BA8" w:rsidRDefault="00666348" w:rsidP="0066634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/>
              </w:rPr>
              <w:t>920,696</w:t>
            </w:r>
          </w:p>
        </w:tc>
        <w:tc>
          <w:tcPr>
            <w:tcW w:w="270" w:type="dxa"/>
            <w:vAlign w:val="bottom"/>
          </w:tcPr>
          <w:p w14:paraId="08A59C47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4691207" w14:textId="68985FB2" w:rsidR="00666348" w:rsidRPr="00455BA8" w:rsidRDefault="00666348" w:rsidP="006663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/>
              </w:rPr>
              <w:t>6,437,169</w:t>
            </w:r>
          </w:p>
        </w:tc>
        <w:tc>
          <w:tcPr>
            <w:tcW w:w="270" w:type="dxa"/>
            <w:vAlign w:val="bottom"/>
          </w:tcPr>
          <w:p w14:paraId="5DE58642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95C8B83" w14:textId="55AC8575" w:rsidR="00666348" w:rsidRPr="00455BA8" w:rsidRDefault="00666348" w:rsidP="0066634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5BA8">
              <w:rPr>
                <w:rFonts w:ascii="Angsana New" w:hAnsi="Angsana New"/>
                <w:sz w:val="26"/>
                <w:szCs w:val="26"/>
                <w:lang w:bidi="th-TH"/>
              </w:rPr>
              <w:t>168,905</w:t>
            </w:r>
          </w:p>
        </w:tc>
        <w:tc>
          <w:tcPr>
            <w:tcW w:w="253" w:type="dxa"/>
            <w:vAlign w:val="bottom"/>
          </w:tcPr>
          <w:p w14:paraId="7E60EBE4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87" w:type="dxa"/>
          </w:tcPr>
          <w:p w14:paraId="674678B8" w14:textId="54FBECA6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</w:rPr>
              <w:t>10,028</w:t>
            </w:r>
          </w:p>
        </w:tc>
        <w:tc>
          <w:tcPr>
            <w:tcW w:w="250" w:type="dxa"/>
          </w:tcPr>
          <w:p w14:paraId="15922475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</w:tcPr>
          <w:p w14:paraId="228D486A" w14:textId="5E3FC608" w:rsidR="00666348" w:rsidRPr="00455BA8" w:rsidRDefault="00666348" w:rsidP="0066634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211FCEEB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51E0FD" w14:textId="570C835F" w:rsidR="00666348" w:rsidRPr="00455BA8" w:rsidRDefault="00666348" w:rsidP="0066634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313F06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184B9F5A" w14:textId="4F991B02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/>
              </w:rPr>
              <w:t>7,536,798</w:t>
            </w:r>
          </w:p>
        </w:tc>
      </w:tr>
      <w:tr w:rsidR="00666348" w:rsidRPr="00D65D1E" w14:paraId="3E58E62A" w14:textId="77777777" w:rsidTr="00C03617">
        <w:trPr>
          <w:jc w:val="center"/>
        </w:trPr>
        <w:tc>
          <w:tcPr>
            <w:tcW w:w="2790" w:type="dxa"/>
          </w:tcPr>
          <w:p w14:paraId="5ED2F828" w14:textId="77777777" w:rsidR="00666348" w:rsidRPr="00455BA8" w:rsidRDefault="00666348" w:rsidP="0066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5E86F8C3" w14:textId="108463E9" w:rsidR="00666348" w:rsidRPr="00455BA8" w:rsidRDefault="00666348" w:rsidP="006663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022FB2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DECBE38" w14:textId="1FB22E3D" w:rsidR="00666348" w:rsidRPr="00455BA8" w:rsidRDefault="00666348" w:rsidP="0066634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/>
              </w:rPr>
              <w:t>88,762</w:t>
            </w:r>
          </w:p>
        </w:tc>
        <w:tc>
          <w:tcPr>
            <w:tcW w:w="270" w:type="dxa"/>
            <w:vAlign w:val="bottom"/>
          </w:tcPr>
          <w:p w14:paraId="1E4A3C3E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F5DE75" w14:textId="7075DC69" w:rsidR="00666348" w:rsidRPr="00455BA8" w:rsidRDefault="00666348" w:rsidP="006663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/>
              </w:rPr>
              <w:t>530,816</w:t>
            </w:r>
          </w:p>
        </w:tc>
        <w:tc>
          <w:tcPr>
            <w:tcW w:w="270" w:type="dxa"/>
            <w:vAlign w:val="bottom"/>
          </w:tcPr>
          <w:p w14:paraId="1363F05E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C091306" w14:textId="2AF560D7" w:rsidR="00666348" w:rsidRPr="00455BA8" w:rsidRDefault="00666348" w:rsidP="0066634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 w:bidi="th-TH"/>
              </w:rPr>
              <w:t>9,889</w:t>
            </w:r>
          </w:p>
        </w:tc>
        <w:tc>
          <w:tcPr>
            <w:tcW w:w="253" w:type="dxa"/>
            <w:vAlign w:val="bottom"/>
          </w:tcPr>
          <w:p w14:paraId="032BB4F6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</w:tcPr>
          <w:p w14:paraId="3EC9E482" w14:textId="291556D6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</w:rPr>
              <w:t>1,450</w:t>
            </w:r>
          </w:p>
        </w:tc>
        <w:tc>
          <w:tcPr>
            <w:tcW w:w="250" w:type="dxa"/>
          </w:tcPr>
          <w:p w14:paraId="62503056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</w:tcPr>
          <w:p w14:paraId="395B2D4F" w14:textId="4E0E7369" w:rsidR="00666348" w:rsidRPr="00455BA8" w:rsidRDefault="00666348" w:rsidP="0066634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9E5EFE9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31B10A" w14:textId="725413D7" w:rsidR="00666348" w:rsidRPr="00455BA8" w:rsidRDefault="00666348" w:rsidP="0066634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61759E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5BEA15F3" w14:textId="30C0CF66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/>
              </w:rPr>
              <w:t>630,917</w:t>
            </w:r>
          </w:p>
        </w:tc>
      </w:tr>
      <w:tr w:rsidR="00666348" w:rsidRPr="00D65D1E" w14:paraId="4657FA97" w14:textId="77777777" w:rsidTr="00C03617">
        <w:trPr>
          <w:jc w:val="center"/>
        </w:trPr>
        <w:tc>
          <w:tcPr>
            <w:tcW w:w="2790" w:type="dxa"/>
          </w:tcPr>
          <w:p w14:paraId="7382BFC2" w14:textId="77777777" w:rsidR="00666348" w:rsidRPr="00455BA8" w:rsidRDefault="00666348" w:rsidP="0066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7A0361E5" w14:textId="32D9E1AA" w:rsidR="00666348" w:rsidRPr="00455BA8" w:rsidRDefault="00666348" w:rsidP="006663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ECF8819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A5154E" w14:textId="50820464" w:rsidR="00666348" w:rsidRPr="00455BA8" w:rsidRDefault="00666348" w:rsidP="00A75FF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A2F0C4F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9F7E44E" w14:textId="44CF275D" w:rsidR="00666348" w:rsidRPr="00455BA8" w:rsidRDefault="00666348" w:rsidP="006663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/>
              </w:rPr>
              <w:t>(184,962)</w:t>
            </w:r>
          </w:p>
        </w:tc>
        <w:tc>
          <w:tcPr>
            <w:tcW w:w="270" w:type="dxa"/>
            <w:vAlign w:val="bottom"/>
          </w:tcPr>
          <w:p w14:paraId="55FE4140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61A27F1" w14:textId="7B774331" w:rsidR="00666348" w:rsidRPr="00455BA8" w:rsidRDefault="00666348" w:rsidP="0066634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5BA8">
              <w:rPr>
                <w:rFonts w:ascii="Angsana New" w:hAnsi="Angsana New"/>
                <w:sz w:val="26"/>
                <w:szCs w:val="26"/>
                <w:lang w:bidi="th-TH"/>
              </w:rPr>
              <w:t>(4,253)</w:t>
            </w:r>
          </w:p>
        </w:tc>
        <w:tc>
          <w:tcPr>
            <w:tcW w:w="253" w:type="dxa"/>
            <w:vAlign w:val="bottom"/>
          </w:tcPr>
          <w:p w14:paraId="047B0D6A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7FBE4C35" w14:textId="71310462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</w:rPr>
              <w:t>(16)</w:t>
            </w:r>
          </w:p>
        </w:tc>
        <w:tc>
          <w:tcPr>
            <w:tcW w:w="250" w:type="dxa"/>
          </w:tcPr>
          <w:p w14:paraId="427E9001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</w:tcPr>
          <w:p w14:paraId="0C674EDB" w14:textId="19402335" w:rsidR="00666348" w:rsidRPr="00455BA8" w:rsidRDefault="00666348" w:rsidP="0066634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248EEE3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0177AB" w14:textId="4D8902B7" w:rsidR="00666348" w:rsidRPr="00455BA8" w:rsidRDefault="00666348" w:rsidP="0066634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58C90B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5B257074" w14:textId="7B8C5488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/>
              </w:rPr>
              <w:t>(189,231)</w:t>
            </w:r>
          </w:p>
        </w:tc>
      </w:tr>
      <w:tr w:rsidR="00666348" w:rsidRPr="00D65D1E" w14:paraId="20F99A91" w14:textId="77777777" w:rsidTr="00C03617">
        <w:trPr>
          <w:jc w:val="center"/>
        </w:trPr>
        <w:tc>
          <w:tcPr>
            <w:tcW w:w="2790" w:type="dxa"/>
          </w:tcPr>
          <w:p w14:paraId="383554A3" w14:textId="5F975B45" w:rsidR="00666348" w:rsidRPr="00455BA8" w:rsidRDefault="00666348" w:rsidP="0066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5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55BA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55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55BA8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Pr="00455B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 w:rsidRPr="00455BA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 </w:t>
            </w:r>
            <w:r w:rsidRPr="00455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FCCCA0" w14:textId="2BBFF49C" w:rsidR="00666348" w:rsidRPr="00455BA8" w:rsidRDefault="00666348" w:rsidP="006663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43070B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7200A4" w14:textId="41EC9293" w:rsidR="00666348" w:rsidRPr="00455BA8" w:rsidRDefault="00666348" w:rsidP="0066634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38F9700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A0CBEB" w14:textId="4C28525D" w:rsidR="00666348" w:rsidRPr="00455BA8" w:rsidRDefault="00666348" w:rsidP="006663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BBC5F2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BA5AB02" w14:textId="7F827DFD" w:rsidR="00666348" w:rsidRPr="00455BA8" w:rsidRDefault="00666348" w:rsidP="0066634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3" w:type="dxa"/>
            <w:vAlign w:val="bottom"/>
          </w:tcPr>
          <w:p w14:paraId="5D9E3A40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1A2D90E1" w14:textId="37CAF0BE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14:paraId="611BC33B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</w:tcPr>
          <w:p w14:paraId="011D90D2" w14:textId="2CEDBF26" w:rsidR="00666348" w:rsidRPr="00455BA8" w:rsidRDefault="00666348" w:rsidP="0066634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649685B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356160" w14:textId="74BDB5A0" w:rsidR="00666348" w:rsidRPr="00455BA8" w:rsidRDefault="00666348" w:rsidP="0066634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E5578B" w14:textId="77777777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C5C6E21" w14:textId="28C04FAF" w:rsidR="00666348" w:rsidRPr="00455BA8" w:rsidRDefault="00666348" w:rsidP="006663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166D3B" w:rsidRPr="00D65D1E" w14:paraId="4E52B453" w14:textId="77777777" w:rsidTr="00C03617">
        <w:trPr>
          <w:jc w:val="center"/>
        </w:trPr>
        <w:tc>
          <w:tcPr>
            <w:tcW w:w="2790" w:type="dxa"/>
          </w:tcPr>
          <w:p w14:paraId="22AB7775" w14:textId="1725BD69" w:rsidR="00166D3B" w:rsidRPr="00455BA8" w:rsidRDefault="00166D3B" w:rsidP="0016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5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455BA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1 </w:t>
            </w:r>
            <w:r w:rsidRPr="00455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455BA8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</w:tcPr>
          <w:p w14:paraId="2712819F" w14:textId="276CA45D" w:rsidR="00166D3B" w:rsidRPr="00455BA8" w:rsidRDefault="00166D3B" w:rsidP="00166D3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5BA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C037A7F" w14:textId="77777777" w:rsidR="00166D3B" w:rsidRPr="00455BA8" w:rsidRDefault="00166D3B" w:rsidP="00166D3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7F036B" w14:textId="0DEA3EE8" w:rsidR="00166D3B" w:rsidRPr="00455BA8" w:rsidRDefault="00166D3B" w:rsidP="00166D3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55BA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1,009,458</w:t>
            </w:r>
          </w:p>
        </w:tc>
        <w:tc>
          <w:tcPr>
            <w:tcW w:w="270" w:type="dxa"/>
            <w:vAlign w:val="bottom"/>
          </w:tcPr>
          <w:p w14:paraId="2FB3234C" w14:textId="77777777" w:rsidR="00166D3B" w:rsidRPr="00455BA8" w:rsidRDefault="00166D3B" w:rsidP="00166D3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65DE52B" w14:textId="6E7C09D1" w:rsidR="00166D3B" w:rsidRPr="00455BA8" w:rsidRDefault="00166D3B" w:rsidP="00166D3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55BA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6,783,023</w:t>
            </w:r>
          </w:p>
        </w:tc>
        <w:tc>
          <w:tcPr>
            <w:tcW w:w="270" w:type="dxa"/>
            <w:vAlign w:val="bottom"/>
          </w:tcPr>
          <w:p w14:paraId="5B2D4BD5" w14:textId="77777777" w:rsidR="00166D3B" w:rsidRPr="00455BA8" w:rsidRDefault="00166D3B" w:rsidP="00166D3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3C30078" w14:textId="27919854" w:rsidR="00166D3B" w:rsidRPr="00455BA8" w:rsidRDefault="00166D3B" w:rsidP="00AD4FA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455BA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174,541</w:t>
            </w:r>
          </w:p>
        </w:tc>
        <w:tc>
          <w:tcPr>
            <w:tcW w:w="253" w:type="dxa"/>
            <w:vAlign w:val="bottom"/>
          </w:tcPr>
          <w:p w14:paraId="1AF5F07C" w14:textId="77777777" w:rsidR="00166D3B" w:rsidRPr="00455BA8" w:rsidRDefault="00166D3B" w:rsidP="00166D3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87" w:type="dxa"/>
          </w:tcPr>
          <w:p w14:paraId="6817864F" w14:textId="178D9CAB" w:rsidR="00166D3B" w:rsidRPr="00455BA8" w:rsidRDefault="00166D3B" w:rsidP="00166D3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5BA8">
              <w:rPr>
                <w:rFonts w:ascii="Angsana New" w:hAnsi="Angsana New"/>
                <w:b/>
                <w:bCs/>
                <w:sz w:val="26"/>
                <w:szCs w:val="26"/>
              </w:rPr>
              <w:t>11,462</w:t>
            </w:r>
          </w:p>
        </w:tc>
        <w:tc>
          <w:tcPr>
            <w:tcW w:w="250" w:type="dxa"/>
          </w:tcPr>
          <w:p w14:paraId="6988668E" w14:textId="77777777" w:rsidR="00166D3B" w:rsidRPr="00455BA8" w:rsidRDefault="00166D3B" w:rsidP="00166D3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</w:tcPr>
          <w:p w14:paraId="30D337F8" w14:textId="2EC010E8" w:rsidR="00166D3B" w:rsidRPr="00455BA8" w:rsidRDefault="00166D3B" w:rsidP="00166D3B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5BA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3216EB87" w14:textId="77777777" w:rsidR="00166D3B" w:rsidRPr="00455BA8" w:rsidRDefault="00166D3B" w:rsidP="00166D3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5669FE" w14:textId="19556462" w:rsidR="00166D3B" w:rsidRPr="00455BA8" w:rsidRDefault="00166D3B" w:rsidP="00166D3B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5BA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2D07D7" w14:textId="77777777" w:rsidR="00166D3B" w:rsidRPr="00455BA8" w:rsidRDefault="00166D3B" w:rsidP="00166D3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4492C9C0" w14:textId="7BF8BDBE" w:rsidR="00166D3B" w:rsidRPr="00455BA8" w:rsidRDefault="00166D3B" w:rsidP="00166D3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55BA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7,978,484</w:t>
            </w:r>
          </w:p>
        </w:tc>
      </w:tr>
      <w:tr w:rsidR="00667F5F" w:rsidRPr="00D65D1E" w14:paraId="73AF86D6" w14:textId="77777777" w:rsidTr="004337EF">
        <w:trPr>
          <w:jc w:val="center"/>
        </w:trPr>
        <w:tc>
          <w:tcPr>
            <w:tcW w:w="2790" w:type="dxa"/>
          </w:tcPr>
          <w:p w14:paraId="56A1C623" w14:textId="627A1129" w:rsidR="00667F5F" w:rsidRPr="00F76E26" w:rsidRDefault="00667F5F" w:rsidP="00667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5B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การรับรู้ค่าเสื่อมราคาของสินทรัพย์สิทธิการใช้จากการถือปฏิบัติตาม </w:t>
            </w:r>
            <w:r w:rsidRPr="00455BA8">
              <w:rPr>
                <w:rFonts w:asciiTheme="majorBidi" w:hAnsiTheme="majorBidi" w:cstheme="majorBidi"/>
                <w:sz w:val="26"/>
                <w:szCs w:val="26"/>
              </w:rPr>
              <w:t xml:space="preserve">TFRS 16 </w:t>
            </w:r>
            <w:r w:rsidRPr="00455BA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เป็นครั้งแรก</w:t>
            </w:r>
            <w:r w:rsidRPr="00455BA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3B032F" w14:textId="2C0C8A3D" w:rsidR="00667F5F" w:rsidRPr="00455BA8" w:rsidRDefault="00667F5F" w:rsidP="00667F5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F5ED14" w14:textId="77777777" w:rsidR="00667F5F" w:rsidRPr="00455BA8" w:rsidRDefault="00667F5F" w:rsidP="00667F5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E94EB49" w14:textId="78201ECC" w:rsidR="00667F5F" w:rsidRPr="00455BA8" w:rsidRDefault="00667F5F" w:rsidP="00667F5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213333F" w14:textId="77777777" w:rsidR="00667F5F" w:rsidRPr="00455BA8" w:rsidRDefault="00667F5F" w:rsidP="00667F5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A1EF1A" w14:textId="034A73BF" w:rsidR="00667F5F" w:rsidRPr="00455BA8" w:rsidRDefault="00667F5F" w:rsidP="00667F5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05E6B8D" w14:textId="77777777" w:rsidR="00667F5F" w:rsidRPr="00455BA8" w:rsidRDefault="00667F5F" w:rsidP="00667F5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150AF0E" w14:textId="5A470EC6" w:rsidR="00667F5F" w:rsidRPr="00455BA8" w:rsidRDefault="00667F5F" w:rsidP="00667F5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3" w:type="dxa"/>
            <w:vAlign w:val="bottom"/>
          </w:tcPr>
          <w:p w14:paraId="4F5873B8" w14:textId="77777777" w:rsidR="00667F5F" w:rsidRPr="00455BA8" w:rsidRDefault="00667F5F" w:rsidP="00667F5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0F5C3496" w14:textId="730E9819" w:rsidR="00667F5F" w:rsidRPr="00455BA8" w:rsidRDefault="00667F5F" w:rsidP="00F110E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0" w:type="dxa"/>
          </w:tcPr>
          <w:p w14:paraId="5F5A10B1" w14:textId="77777777" w:rsidR="00667F5F" w:rsidRPr="00455BA8" w:rsidRDefault="00667F5F" w:rsidP="00667F5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tcBorders>
              <w:bottom w:val="single" w:sz="4" w:space="0" w:color="auto"/>
            </w:tcBorders>
            <w:vAlign w:val="bottom"/>
          </w:tcPr>
          <w:p w14:paraId="1D3F4AF7" w14:textId="11EDE395" w:rsidR="00667F5F" w:rsidRPr="00455BA8" w:rsidRDefault="00667F5F" w:rsidP="00667F5F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202BB874" w14:textId="77777777" w:rsidR="00667F5F" w:rsidRPr="00455BA8" w:rsidRDefault="00667F5F" w:rsidP="00667F5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5001FF" w14:textId="6E407F34" w:rsidR="00667F5F" w:rsidRPr="00455BA8" w:rsidRDefault="00667F5F" w:rsidP="00667F5F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06974E5" w14:textId="77777777" w:rsidR="00667F5F" w:rsidRPr="00455BA8" w:rsidRDefault="00667F5F" w:rsidP="00667F5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28B64631" w14:textId="3B5CD0F2" w:rsidR="00667F5F" w:rsidRPr="00455BA8" w:rsidRDefault="00667F5F" w:rsidP="007275A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3E6776" w:rsidRPr="00D65D1E" w14:paraId="49A7C224" w14:textId="77777777" w:rsidTr="0060002A">
        <w:trPr>
          <w:jc w:val="center"/>
        </w:trPr>
        <w:tc>
          <w:tcPr>
            <w:tcW w:w="2790" w:type="dxa"/>
          </w:tcPr>
          <w:p w14:paraId="1DB66ABF" w14:textId="207F78C5" w:rsidR="003E6776" w:rsidRPr="00455BA8" w:rsidRDefault="003E6776" w:rsidP="003E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2563 - </w:t>
            </w:r>
            <w:r w:rsidRPr="00455BA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</w:t>
            </w:r>
            <w:r w:rsidRPr="00455B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ใหม่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29ED70" w14:textId="7784171A" w:rsidR="003E6776" w:rsidRPr="0045068E" w:rsidRDefault="003E6776" w:rsidP="003E677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068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586C98A" w14:textId="77777777" w:rsidR="003E6776" w:rsidRPr="0045068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EE83AF" w14:textId="21773BA1" w:rsidR="003E6776" w:rsidRPr="0045068E" w:rsidRDefault="003E6776" w:rsidP="003E677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068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1,009,458</w:t>
            </w:r>
          </w:p>
        </w:tc>
        <w:tc>
          <w:tcPr>
            <w:tcW w:w="270" w:type="dxa"/>
            <w:vAlign w:val="bottom"/>
          </w:tcPr>
          <w:p w14:paraId="6F3E8E2A" w14:textId="77777777" w:rsidR="003E6776" w:rsidRPr="0045068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E0C6EF" w14:textId="24CCD8C8" w:rsidR="003E6776" w:rsidRPr="003E6776" w:rsidRDefault="003E6776" w:rsidP="003E677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E677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6,783,023</w:t>
            </w:r>
          </w:p>
        </w:tc>
        <w:tc>
          <w:tcPr>
            <w:tcW w:w="270" w:type="dxa"/>
            <w:vAlign w:val="bottom"/>
          </w:tcPr>
          <w:p w14:paraId="433CAB65" w14:textId="77777777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988231A" w14:textId="449D2689" w:rsidR="003E6776" w:rsidRPr="003E6776" w:rsidRDefault="003E6776" w:rsidP="003E677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E677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174,541</w:t>
            </w:r>
          </w:p>
        </w:tc>
        <w:tc>
          <w:tcPr>
            <w:tcW w:w="253" w:type="dxa"/>
            <w:vAlign w:val="bottom"/>
          </w:tcPr>
          <w:p w14:paraId="46B75504" w14:textId="77777777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bottom"/>
          </w:tcPr>
          <w:p w14:paraId="0245599E" w14:textId="02AF0286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3E6776">
              <w:rPr>
                <w:rFonts w:ascii="Angsana New" w:hAnsi="Angsana New"/>
                <w:b/>
                <w:bCs/>
                <w:sz w:val="26"/>
                <w:szCs w:val="26"/>
              </w:rPr>
              <w:t>11,462</w:t>
            </w:r>
          </w:p>
        </w:tc>
        <w:tc>
          <w:tcPr>
            <w:tcW w:w="250" w:type="dxa"/>
          </w:tcPr>
          <w:p w14:paraId="398BA9BD" w14:textId="77777777" w:rsidR="003E6776" w:rsidRPr="0045068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  <w:vAlign w:val="bottom"/>
          </w:tcPr>
          <w:p w14:paraId="3DFB7900" w14:textId="2960423E" w:rsidR="003E6776" w:rsidRPr="0045068E" w:rsidRDefault="003E6776" w:rsidP="003E677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45068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735DCE76" w14:textId="77777777" w:rsidR="003E6776" w:rsidRPr="0045068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C6806C" w14:textId="6CDA07BB" w:rsidR="003E6776" w:rsidRPr="0045068E" w:rsidRDefault="003E6776" w:rsidP="003E677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45068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A399D4F" w14:textId="77777777" w:rsidR="003E6776" w:rsidRPr="0045068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5F548CBB" w14:textId="03678E84" w:rsidR="003E6776" w:rsidRPr="0045068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5068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7,978,484</w:t>
            </w:r>
          </w:p>
        </w:tc>
      </w:tr>
      <w:tr w:rsidR="003E6776" w:rsidRPr="00D65D1E" w14:paraId="39EF6D28" w14:textId="77777777" w:rsidTr="0060002A">
        <w:trPr>
          <w:jc w:val="center"/>
        </w:trPr>
        <w:tc>
          <w:tcPr>
            <w:tcW w:w="2790" w:type="dxa"/>
          </w:tcPr>
          <w:p w14:paraId="55DCAB5E" w14:textId="77777777" w:rsidR="003E6776" w:rsidRPr="00455BA8" w:rsidRDefault="003E6776" w:rsidP="003E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0DA71F7A" w14:textId="36D321EA" w:rsidR="003E6776" w:rsidRPr="0045068E" w:rsidRDefault="003E6776" w:rsidP="003E677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068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6F3521" w14:textId="77777777" w:rsidR="003E6776" w:rsidRPr="0045068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561A77" w14:textId="52FFC040" w:rsidR="003E6776" w:rsidRPr="00AC564E" w:rsidRDefault="003E6776" w:rsidP="003E677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564E">
              <w:rPr>
                <w:rFonts w:ascii="Angsana New" w:hAnsi="Angsana New"/>
                <w:sz w:val="26"/>
                <w:szCs w:val="26"/>
                <w:lang w:val="en-US"/>
              </w:rPr>
              <w:t>86,449</w:t>
            </w:r>
          </w:p>
        </w:tc>
        <w:tc>
          <w:tcPr>
            <w:tcW w:w="270" w:type="dxa"/>
            <w:vAlign w:val="bottom"/>
          </w:tcPr>
          <w:p w14:paraId="2A421B27" w14:textId="77777777" w:rsidR="003E6776" w:rsidRPr="00AC564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186B6D" w14:textId="17FD774D" w:rsidR="003E6776" w:rsidRPr="003E6776" w:rsidRDefault="003E6776" w:rsidP="003E677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E6776">
              <w:rPr>
                <w:rFonts w:ascii="Angsana New" w:hAnsi="Angsana New"/>
                <w:sz w:val="26"/>
                <w:szCs w:val="26"/>
                <w:lang w:val="en-US" w:bidi="th-TH"/>
              </w:rPr>
              <w:t>497,802</w:t>
            </w:r>
          </w:p>
        </w:tc>
        <w:tc>
          <w:tcPr>
            <w:tcW w:w="270" w:type="dxa"/>
            <w:vAlign w:val="bottom"/>
          </w:tcPr>
          <w:p w14:paraId="54DE20A5" w14:textId="77777777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89730EE" w14:textId="6E027A14" w:rsidR="003E6776" w:rsidRPr="003E6776" w:rsidRDefault="003E6776" w:rsidP="003E677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E6776">
              <w:rPr>
                <w:rFonts w:ascii="Angsana New" w:hAnsi="Angsana New"/>
                <w:sz w:val="26"/>
                <w:szCs w:val="26"/>
                <w:lang w:val="en-US" w:bidi="th-TH"/>
              </w:rPr>
              <w:t>11,706</w:t>
            </w:r>
          </w:p>
        </w:tc>
        <w:tc>
          <w:tcPr>
            <w:tcW w:w="253" w:type="dxa"/>
            <w:vAlign w:val="bottom"/>
          </w:tcPr>
          <w:p w14:paraId="0B3D163F" w14:textId="77777777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418B250F" w14:textId="21AAC8EA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E6776">
              <w:rPr>
                <w:rFonts w:ascii="Angsana New" w:hAnsi="Angsana New"/>
                <w:sz w:val="26"/>
                <w:szCs w:val="26"/>
                <w:lang w:val="en-US" w:bidi="th-TH"/>
              </w:rPr>
              <w:t>11,420</w:t>
            </w:r>
          </w:p>
        </w:tc>
        <w:tc>
          <w:tcPr>
            <w:tcW w:w="250" w:type="dxa"/>
          </w:tcPr>
          <w:p w14:paraId="121996CE" w14:textId="77777777" w:rsidR="003E6776" w:rsidRPr="00AC564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7ABB14F4" w14:textId="06735499" w:rsidR="003E6776" w:rsidRPr="00AC564E" w:rsidRDefault="003E6776" w:rsidP="003E677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AC56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61FD6B7" w14:textId="77777777" w:rsidR="003E6776" w:rsidRPr="00AC564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7D10E8" w14:textId="23A8346A" w:rsidR="003E6776" w:rsidRPr="00AC564E" w:rsidRDefault="003E6776" w:rsidP="003E677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AC56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FE79CF" w14:textId="77777777" w:rsidR="003E6776" w:rsidRPr="00AC564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6393D8C2" w14:textId="2F9CE263" w:rsidR="003E6776" w:rsidRPr="00AC564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C564E">
              <w:rPr>
                <w:rFonts w:ascii="Angsana New" w:hAnsi="Angsana New"/>
                <w:sz w:val="26"/>
                <w:szCs w:val="26"/>
                <w:lang w:val="en-US" w:bidi="th-TH"/>
              </w:rPr>
              <w:t>607,377</w:t>
            </w:r>
          </w:p>
        </w:tc>
      </w:tr>
      <w:tr w:rsidR="003E6776" w:rsidRPr="00D65D1E" w14:paraId="5B0D5F0B" w14:textId="77777777" w:rsidTr="0060002A">
        <w:trPr>
          <w:jc w:val="center"/>
        </w:trPr>
        <w:tc>
          <w:tcPr>
            <w:tcW w:w="2790" w:type="dxa"/>
          </w:tcPr>
          <w:p w14:paraId="02C88079" w14:textId="77777777" w:rsidR="003E6776" w:rsidRPr="00455BA8" w:rsidRDefault="003E6776" w:rsidP="003E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sz w:val="26"/>
                <w:szCs w:val="26"/>
                <w:cs/>
              </w:rPr>
            </w:pPr>
            <w:r w:rsidRPr="00455BA8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60F54CAA" w14:textId="50910620" w:rsidR="003E6776" w:rsidRPr="0045068E" w:rsidRDefault="003E6776" w:rsidP="003E677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</w:rPr>
            </w:pPr>
            <w:r w:rsidRPr="004506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D8B0421" w14:textId="77777777" w:rsidR="003E6776" w:rsidRPr="0045068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92A45D3" w14:textId="62ABFBF9" w:rsidR="003E6776" w:rsidRPr="00AC564E" w:rsidRDefault="003E6776" w:rsidP="003E677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564E">
              <w:rPr>
                <w:rFonts w:ascii="Angsana New" w:hAnsi="Angsana New"/>
                <w:sz w:val="26"/>
                <w:szCs w:val="26"/>
                <w:lang w:val="en-US"/>
              </w:rPr>
              <w:t>247</w:t>
            </w:r>
          </w:p>
        </w:tc>
        <w:tc>
          <w:tcPr>
            <w:tcW w:w="270" w:type="dxa"/>
            <w:vAlign w:val="bottom"/>
          </w:tcPr>
          <w:p w14:paraId="05C56F58" w14:textId="77777777" w:rsidR="003E6776" w:rsidRPr="00AC564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4D4596" w14:textId="4E27CACF" w:rsidR="003E6776" w:rsidRPr="003E6776" w:rsidRDefault="003E6776" w:rsidP="003E677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E6776">
              <w:rPr>
                <w:rFonts w:ascii="Angsana New" w:hAnsi="Angsana New"/>
                <w:sz w:val="26"/>
                <w:szCs w:val="26"/>
                <w:lang w:val="en-US"/>
              </w:rPr>
              <w:t>13,164</w:t>
            </w:r>
          </w:p>
        </w:tc>
        <w:tc>
          <w:tcPr>
            <w:tcW w:w="270" w:type="dxa"/>
            <w:vAlign w:val="bottom"/>
          </w:tcPr>
          <w:p w14:paraId="69732AF6" w14:textId="77777777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244044D" w14:textId="7B1BBF22" w:rsidR="003E6776" w:rsidRPr="003E6776" w:rsidRDefault="003E6776" w:rsidP="003E677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E6776">
              <w:rPr>
                <w:rFonts w:ascii="Angsana New" w:hAnsi="Angsana New"/>
                <w:sz w:val="26"/>
                <w:szCs w:val="26"/>
                <w:lang w:bidi="th-TH"/>
              </w:rPr>
              <w:t>432</w:t>
            </w:r>
          </w:p>
        </w:tc>
        <w:tc>
          <w:tcPr>
            <w:tcW w:w="253" w:type="dxa"/>
            <w:vAlign w:val="bottom"/>
          </w:tcPr>
          <w:p w14:paraId="0665BBCB" w14:textId="77777777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07E2089C" w14:textId="5244A0B5" w:rsidR="003E6776" w:rsidRPr="003E6776" w:rsidRDefault="003E6776" w:rsidP="003E6776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3E67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0570F313" w14:textId="77777777" w:rsidR="003E6776" w:rsidRPr="00AC564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5929E324" w14:textId="41660E11" w:rsidR="003E6776" w:rsidRPr="00AC564E" w:rsidRDefault="003E6776" w:rsidP="003E677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AC56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6FBBAB4" w14:textId="77777777" w:rsidR="003E6776" w:rsidRPr="00AC564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3665C0" w14:textId="5AD087AD" w:rsidR="003E6776" w:rsidRPr="00AC564E" w:rsidRDefault="003E6776" w:rsidP="003E677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AC56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EA7934" w14:textId="77777777" w:rsidR="003E6776" w:rsidRPr="00AC564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5D387C82" w14:textId="3844C4BA" w:rsidR="003E6776" w:rsidRPr="00AC564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564E">
              <w:rPr>
                <w:rFonts w:ascii="Angsana New" w:hAnsi="Angsana New"/>
                <w:sz w:val="26"/>
                <w:szCs w:val="26"/>
                <w:lang w:val="en-US"/>
              </w:rPr>
              <w:t>13,843</w:t>
            </w:r>
          </w:p>
        </w:tc>
      </w:tr>
      <w:tr w:rsidR="003E6776" w:rsidRPr="00D65D1E" w14:paraId="71EF10DF" w14:textId="77777777" w:rsidTr="0060002A">
        <w:trPr>
          <w:jc w:val="center"/>
        </w:trPr>
        <w:tc>
          <w:tcPr>
            <w:tcW w:w="2790" w:type="dxa"/>
          </w:tcPr>
          <w:p w14:paraId="313B79D7" w14:textId="77777777" w:rsidR="003E6776" w:rsidRPr="00455BA8" w:rsidRDefault="003E6776" w:rsidP="003E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51BDEC92" w14:textId="40CF6690" w:rsidR="003E6776" w:rsidRPr="0045068E" w:rsidRDefault="003E6776" w:rsidP="003E677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</w:rPr>
            </w:pPr>
            <w:r w:rsidRPr="004506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E29711B" w14:textId="77777777" w:rsidR="003E6776" w:rsidRPr="0045068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6E5115F" w14:textId="33E73D1E" w:rsidR="003E6776" w:rsidRPr="00AC564E" w:rsidRDefault="003E6776" w:rsidP="003E677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564E">
              <w:rPr>
                <w:rFonts w:ascii="Angsana New" w:hAnsi="Angsana New"/>
                <w:sz w:val="26"/>
                <w:szCs w:val="26"/>
                <w:lang w:val="en-US"/>
              </w:rPr>
              <w:t>(4,028)</w:t>
            </w:r>
          </w:p>
        </w:tc>
        <w:tc>
          <w:tcPr>
            <w:tcW w:w="270" w:type="dxa"/>
            <w:vAlign w:val="bottom"/>
          </w:tcPr>
          <w:p w14:paraId="6CD82707" w14:textId="77777777" w:rsidR="003E6776" w:rsidRPr="00AC564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B5E1641" w14:textId="6FA8F79D" w:rsidR="003E6776" w:rsidRPr="003E6776" w:rsidRDefault="003E6776" w:rsidP="003E677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E6776">
              <w:rPr>
                <w:rFonts w:ascii="Angsana New" w:hAnsi="Angsana New"/>
                <w:sz w:val="26"/>
                <w:szCs w:val="26"/>
                <w:lang w:val="en-US"/>
              </w:rPr>
              <w:t>(376,019)</w:t>
            </w:r>
          </w:p>
        </w:tc>
        <w:tc>
          <w:tcPr>
            <w:tcW w:w="270" w:type="dxa"/>
            <w:vAlign w:val="bottom"/>
          </w:tcPr>
          <w:p w14:paraId="238885DF" w14:textId="77777777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7846FB6" w14:textId="00837559" w:rsidR="003E6776" w:rsidRPr="003E6776" w:rsidRDefault="003E6776" w:rsidP="003E677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E6776">
              <w:rPr>
                <w:rFonts w:ascii="Angsana New" w:hAnsi="Angsana New"/>
                <w:sz w:val="26"/>
                <w:szCs w:val="26"/>
                <w:lang w:bidi="th-TH"/>
              </w:rPr>
              <w:t>(13,457)</w:t>
            </w:r>
          </w:p>
        </w:tc>
        <w:tc>
          <w:tcPr>
            <w:tcW w:w="253" w:type="dxa"/>
            <w:vAlign w:val="bottom"/>
          </w:tcPr>
          <w:p w14:paraId="3EBE7FB2" w14:textId="77777777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2D359CB1" w14:textId="081C9F5A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3E6776">
              <w:rPr>
                <w:rFonts w:ascii="Angsana New" w:hAnsi="Angsana New"/>
                <w:sz w:val="26"/>
                <w:szCs w:val="26"/>
              </w:rPr>
              <w:t>(4,456)</w:t>
            </w:r>
          </w:p>
        </w:tc>
        <w:tc>
          <w:tcPr>
            <w:tcW w:w="250" w:type="dxa"/>
          </w:tcPr>
          <w:p w14:paraId="7CC901A5" w14:textId="77777777" w:rsidR="003E6776" w:rsidRPr="00AC564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465124DB" w14:textId="50F8FB8D" w:rsidR="003E6776" w:rsidRPr="00AC564E" w:rsidRDefault="003E6776" w:rsidP="003E677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AC56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1FFC099" w14:textId="77777777" w:rsidR="003E6776" w:rsidRPr="00AC564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8C7BA8" w14:textId="2D9D60A8" w:rsidR="003E6776" w:rsidRPr="00AC564E" w:rsidRDefault="003E6776" w:rsidP="003E677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AC56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70C037" w14:textId="77777777" w:rsidR="003E6776" w:rsidRPr="00AC564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5B8AABD6" w14:textId="39AF7496" w:rsidR="003E6776" w:rsidRPr="00AC564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564E">
              <w:rPr>
                <w:rFonts w:ascii="Angsana New" w:hAnsi="Angsana New"/>
                <w:sz w:val="26"/>
                <w:szCs w:val="26"/>
                <w:lang w:val="en-US"/>
              </w:rPr>
              <w:t>(397,960)</w:t>
            </w:r>
          </w:p>
        </w:tc>
      </w:tr>
      <w:tr w:rsidR="003E6776" w:rsidRPr="00D65D1E" w14:paraId="3FB0EB16" w14:textId="77777777" w:rsidTr="0060002A">
        <w:trPr>
          <w:jc w:val="center"/>
        </w:trPr>
        <w:tc>
          <w:tcPr>
            <w:tcW w:w="2790" w:type="dxa"/>
          </w:tcPr>
          <w:p w14:paraId="7B673CEF" w14:textId="39BB7652" w:rsidR="003E6776" w:rsidRPr="00455BA8" w:rsidRDefault="003E6776" w:rsidP="003E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5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55BA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55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55BA8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99BD4" w14:textId="165D667E" w:rsidR="003E6776" w:rsidRPr="0045068E" w:rsidRDefault="003E6776" w:rsidP="003E677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068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9FBE95D" w14:textId="77777777" w:rsidR="003E6776" w:rsidRPr="0045068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443FD" w14:textId="139C7443" w:rsidR="003E6776" w:rsidRPr="00AC564E" w:rsidRDefault="003E6776" w:rsidP="003E677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C56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1,092,126</w:t>
            </w:r>
          </w:p>
        </w:tc>
        <w:tc>
          <w:tcPr>
            <w:tcW w:w="270" w:type="dxa"/>
            <w:vAlign w:val="bottom"/>
          </w:tcPr>
          <w:p w14:paraId="20212B63" w14:textId="77777777" w:rsidR="003E6776" w:rsidRPr="00AC564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A2CCA" w14:textId="14D1C246" w:rsidR="003E6776" w:rsidRPr="003E6776" w:rsidRDefault="003E6776" w:rsidP="003E677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E677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6,917,970</w:t>
            </w:r>
          </w:p>
        </w:tc>
        <w:tc>
          <w:tcPr>
            <w:tcW w:w="270" w:type="dxa"/>
            <w:vAlign w:val="bottom"/>
          </w:tcPr>
          <w:p w14:paraId="56E50138" w14:textId="77777777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CB842" w14:textId="4FD5D35B" w:rsidR="003E6776" w:rsidRPr="003E6776" w:rsidRDefault="003E6776" w:rsidP="003E677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E677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173,222</w:t>
            </w:r>
          </w:p>
        </w:tc>
        <w:tc>
          <w:tcPr>
            <w:tcW w:w="253" w:type="dxa"/>
            <w:vAlign w:val="bottom"/>
          </w:tcPr>
          <w:p w14:paraId="27E57992" w14:textId="77777777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2975955B" w14:textId="7A643031" w:rsidR="003E6776" w:rsidRPr="003E6776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6776">
              <w:rPr>
                <w:rFonts w:ascii="Angsana New" w:hAnsi="Angsana New"/>
                <w:b/>
                <w:bCs/>
                <w:sz w:val="26"/>
                <w:szCs w:val="26"/>
              </w:rPr>
              <w:t>18,426</w:t>
            </w:r>
          </w:p>
        </w:tc>
        <w:tc>
          <w:tcPr>
            <w:tcW w:w="250" w:type="dxa"/>
          </w:tcPr>
          <w:p w14:paraId="1EEF8A32" w14:textId="77777777" w:rsidR="003E6776" w:rsidRPr="00AC564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5543D" w14:textId="00B4699A" w:rsidR="003E6776" w:rsidRPr="00AC564E" w:rsidRDefault="003E6776" w:rsidP="003E677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564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9CD8B38" w14:textId="77777777" w:rsidR="003E6776" w:rsidRPr="00AC564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29BC4" w14:textId="5EE864DA" w:rsidR="003E6776" w:rsidRPr="00AC564E" w:rsidRDefault="003E6776" w:rsidP="003E677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564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FE7F6D" w14:textId="77777777" w:rsidR="003E6776" w:rsidRPr="00AC564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B4E8A" w14:textId="7064BB9B" w:rsidR="003E6776" w:rsidRPr="00AC564E" w:rsidRDefault="003E6776" w:rsidP="003E677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C56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8,201,744</w:t>
            </w:r>
          </w:p>
        </w:tc>
      </w:tr>
    </w:tbl>
    <w:p w14:paraId="11AEF72F" w14:textId="77777777" w:rsidR="009B0872" w:rsidRDefault="009B0872">
      <w:r>
        <w:br w:type="page"/>
      </w:r>
    </w:p>
    <w:tbl>
      <w:tblPr>
        <w:tblW w:w="14580" w:type="dxa"/>
        <w:jc w:val="center"/>
        <w:tblLayout w:type="fixed"/>
        <w:tblLook w:val="01E0" w:firstRow="1" w:lastRow="1" w:firstColumn="1" w:lastColumn="1" w:noHBand="0" w:noVBand="0"/>
      </w:tblPr>
      <w:tblGrid>
        <w:gridCol w:w="2815"/>
        <w:gridCol w:w="1055"/>
        <w:gridCol w:w="270"/>
        <w:gridCol w:w="1350"/>
        <w:gridCol w:w="270"/>
        <w:gridCol w:w="1260"/>
        <w:gridCol w:w="270"/>
        <w:gridCol w:w="1530"/>
        <w:gridCol w:w="253"/>
        <w:gridCol w:w="1187"/>
        <w:gridCol w:w="250"/>
        <w:gridCol w:w="13"/>
        <w:gridCol w:w="1260"/>
        <w:gridCol w:w="237"/>
        <w:gridCol w:w="13"/>
        <w:gridCol w:w="1157"/>
        <w:gridCol w:w="270"/>
        <w:gridCol w:w="1120"/>
      </w:tblGrid>
      <w:tr w:rsidR="00806E99" w:rsidRPr="00C664CA" w14:paraId="649BFB05" w14:textId="77777777" w:rsidTr="002F45CC">
        <w:trPr>
          <w:jc w:val="center"/>
        </w:trPr>
        <w:tc>
          <w:tcPr>
            <w:tcW w:w="2815" w:type="dxa"/>
          </w:tcPr>
          <w:p w14:paraId="477D0D3E" w14:textId="16C7FFD9" w:rsidR="00806E99" w:rsidRPr="00455BA8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65" w:type="dxa"/>
            <w:gridSpan w:val="17"/>
            <w:vAlign w:val="bottom"/>
          </w:tcPr>
          <w:p w14:paraId="2371ECF3" w14:textId="30A849B9" w:rsidR="00806E99" w:rsidRPr="00455BA8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5B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06E99" w:rsidRPr="00C664CA" w14:paraId="20A2F310" w14:textId="77777777" w:rsidTr="002F45CC">
        <w:trPr>
          <w:jc w:val="center"/>
        </w:trPr>
        <w:tc>
          <w:tcPr>
            <w:tcW w:w="2815" w:type="dxa"/>
          </w:tcPr>
          <w:p w14:paraId="4EF9D95D" w14:textId="77777777" w:rsidR="00806E99" w:rsidRPr="00455BA8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6214A9DD" w14:textId="77777777" w:rsidR="00806E99" w:rsidRPr="00455BA8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4DC55E66" w14:textId="77777777" w:rsidR="00806E99" w:rsidRPr="00455BA8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7C3441A" w14:textId="77777777" w:rsidR="00806E99" w:rsidRPr="00455BA8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  <w:r w:rsidRPr="00455BA8">
              <w:rPr>
                <w:rFonts w:ascii="Angsana New" w:hAnsi="Angsana New"/>
                <w:sz w:val="26"/>
                <w:szCs w:val="26"/>
              </w:rPr>
              <w:br/>
            </w:r>
            <w:r w:rsidRPr="00455BA8">
              <w:rPr>
                <w:rFonts w:ascii="Angsana New" w:hAnsi="Angsana New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09185325" w14:textId="77777777" w:rsidR="00806E99" w:rsidRPr="00455BA8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3A60AD" w14:textId="77777777" w:rsidR="00806E99" w:rsidRPr="00455BA8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  <w:r w:rsidRPr="00455BA8">
              <w:rPr>
                <w:rFonts w:ascii="Angsana New" w:hAnsi="Angsana New"/>
                <w:sz w:val="26"/>
                <w:szCs w:val="26"/>
              </w:rPr>
              <w:br/>
            </w:r>
            <w:r w:rsidRPr="00455BA8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455BA8">
              <w:rPr>
                <w:rFonts w:ascii="Angsana New" w:hAnsi="Angsana New"/>
                <w:sz w:val="26"/>
                <w:szCs w:val="26"/>
              </w:rPr>
              <w:br/>
            </w:r>
            <w:r w:rsidRPr="00455BA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2B9B8319" w14:textId="77777777" w:rsidR="00806E99" w:rsidRPr="00455BA8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8011D0B" w14:textId="77777777" w:rsidR="00806E99" w:rsidRPr="00455BA8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Pr="00455BA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55BA8">
              <w:rPr>
                <w:rFonts w:ascii="Angsana New" w:hAnsi="Angsana New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53" w:type="dxa"/>
            <w:vAlign w:val="bottom"/>
          </w:tcPr>
          <w:p w14:paraId="2DC3E2FF" w14:textId="77777777" w:rsidR="00806E99" w:rsidRPr="00455BA8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4EE82CB9" w14:textId="77777777" w:rsidR="00806E99" w:rsidRPr="00455BA8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3" w:type="dxa"/>
            <w:gridSpan w:val="2"/>
            <w:vAlign w:val="bottom"/>
          </w:tcPr>
          <w:p w14:paraId="3C08981D" w14:textId="77777777" w:rsidR="00806E99" w:rsidRPr="00455BA8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C06162" w14:textId="77777777" w:rsidR="00806E99" w:rsidRPr="00455BA8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7" w:type="dxa"/>
            <w:vAlign w:val="bottom"/>
          </w:tcPr>
          <w:p w14:paraId="5F64C610" w14:textId="77777777" w:rsidR="00806E99" w:rsidRPr="00455BA8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380F4F5F" w14:textId="77777777" w:rsidR="00806E99" w:rsidRPr="00455BA8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E64B725" w14:textId="77777777" w:rsidR="00806E99" w:rsidRPr="00455BA8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5BA8">
              <w:rPr>
                <w:rFonts w:ascii="Angsana New" w:hAnsi="Angsana New" w:hint="cs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38D2D2CB" w14:textId="77777777" w:rsidR="00806E99" w:rsidRPr="00455BA8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0AED931C" w14:textId="77777777" w:rsidR="00806E99" w:rsidRPr="00455BA8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7315916" w14:textId="77777777" w:rsidR="00806E99" w:rsidRPr="00455BA8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B337883" w14:textId="77777777" w:rsidR="00806E99" w:rsidRPr="00455BA8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06E99" w:rsidRPr="00C664CA" w14:paraId="7B6D3526" w14:textId="77777777" w:rsidTr="002F45CC">
        <w:trPr>
          <w:trHeight w:val="155"/>
          <w:jc w:val="center"/>
        </w:trPr>
        <w:tc>
          <w:tcPr>
            <w:tcW w:w="2815" w:type="dxa"/>
          </w:tcPr>
          <w:p w14:paraId="26536C81" w14:textId="77777777" w:rsidR="00806E99" w:rsidRPr="00455BA8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65" w:type="dxa"/>
            <w:gridSpan w:val="17"/>
            <w:vAlign w:val="bottom"/>
          </w:tcPr>
          <w:p w14:paraId="69765379" w14:textId="77777777" w:rsidR="00806E99" w:rsidRPr="00455BA8" w:rsidRDefault="00806E99" w:rsidP="00806E99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455BA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06E99" w:rsidRPr="00C664CA" w14:paraId="68E147A3" w14:textId="77777777" w:rsidTr="002F45CC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279CFE19" w14:textId="77777777" w:rsidR="00806E99" w:rsidRPr="00455BA8" w:rsidRDefault="006837A4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5BA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55" w:type="dxa"/>
            <w:vAlign w:val="bottom"/>
          </w:tcPr>
          <w:p w14:paraId="4CCCD255" w14:textId="77777777" w:rsidR="00806E99" w:rsidRPr="00455BA8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ADEB21" w14:textId="77777777" w:rsidR="00806E99" w:rsidRPr="00455BA8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3225289" w14:textId="77777777" w:rsidR="00806E99" w:rsidRPr="00455BA8" w:rsidRDefault="00806E99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6C55426" w14:textId="77777777" w:rsidR="00806E99" w:rsidRPr="00455BA8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B39EB61" w14:textId="77777777" w:rsidR="00806E99" w:rsidRPr="00455BA8" w:rsidRDefault="00806E99" w:rsidP="00806E9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07BD35" w14:textId="77777777" w:rsidR="00806E99" w:rsidRPr="00455BA8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BF27358" w14:textId="77777777" w:rsidR="00806E99" w:rsidRPr="00455BA8" w:rsidRDefault="00806E99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3" w:type="dxa"/>
            <w:vAlign w:val="bottom"/>
          </w:tcPr>
          <w:p w14:paraId="5F3FCFAF" w14:textId="77777777" w:rsidR="00806E99" w:rsidRPr="00455BA8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</w:tcPr>
          <w:p w14:paraId="2E0F48D0" w14:textId="77777777" w:rsidR="00806E99" w:rsidRPr="00455BA8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</w:tcPr>
          <w:p w14:paraId="1B691E0B" w14:textId="77777777" w:rsidR="00806E99" w:rsidRPr="00455BA8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2AB2549A" w14:textId="77777777" w:rsidR="00806E99" w:rsidRPr="00455BA8" w:rsidRDefault="00806E99" w:rsidP="00806E99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16647229" w14:textId="77777777" w:rsidR="00806E99" w:rsidRPr="00455BA8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vAlign w:val="bottom"/>
          </w:tcPr>
          <w:p w14:paraId="267C5D0C" w14:textId="77777777" w:rsidR="00806E99" w:rsidRPr="00455BA8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C0A5A26" w14:textId="77777777" w:rsidR="00806E99" w:rsidRPr="00455BA8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04310D8B" w14:textId="77777777" w:rsidR="00806E99" w:rsidRPr="00455BA8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6746E8" w:rsidRPr="00C664CA" w14:paraId="7CA73E4B" w14:textId="77777777" w:rsidTr="006746E8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2586369F" w14:textId="07D18597" w:rsidR="006746E8" w:rsidRPr="00455BA8" w:rsidRDefault="006837A4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55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55BA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55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55BA8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Pr="00455B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 w:rsidR="00AE4545" w:rsidRPr="00455BA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55" w:type="dxa"/>
            <w:vAlign w:val="bottom"/>
          </w:tcPr>
          <w:p w14:paraId="28EA35A6" w14:textId="77777777" w:rsidR="006746E8" w:rsidRPr="00455BA8" w:rsidRDefault="006746E8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C18EA83" w14:textId="77777777" w:rsidR="006746E8" w:rsidRPr="00455BA8" w:rsidRDefault="006746E8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2E968D3" w14:textId="77777777" w:rsidR="006746E8" w:rsidRPr="00455BA8" w:rsidRDefault="006746E8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673A32" w14:textId="77777777" w:rsidR="006746E8" w:rsidRPr="00455BA8" w:rsidRDefault="006746E8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6307E4F" w14:textId="77777777" w:rsidR="006746E8" w:rsidRPr="00455BA8" w:rsidRDefault="006746E8" w:rsidP="00806E9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6A7723" w14:textId="77777777" w:rsidR="006746E8" w:rsidRPr="00455BA8" w:rsidRDefault="006746E8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8695CC6" w14:textId="77777777" w:rsidR="006746E8" w:rsidRPr="00455BA8" w:rsidRDefault="006746E8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3" w:type="dxa"/>
            <w:vAlign w:val="bottom"/>
          </w:tcPr>
          <w:p w14:paraId="6D18D080" w14:textId="77777777" w:rsidR="006746E8" w:rsidRPr="00455BA8" w:rsidRDefault="006746E8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</w:tcPr>
          <w:p w14:paraId="6C039DA8" w14:textId="77777777" w:rsidR="006746E8" w:rsidRPr="00455BA8" w:rsidRDefault="006746E8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</w:tcPr>
          <w:p w14:paraId="61C42A3E" w14:textId="77777777" w:rsidR="006746E8" w:rsidRPr="00455BA8" w:rsidRDefault="006746E8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3D95823C" w14:textId="77777777" w:rsidR="006746E8" w:rsidRPr="00455BA8" w:rsidRDefault="006746E8" w:rsidP="00806E99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2BB21F59" w14:textId="77777777" w:rsidR="006746E8" w:rsidRPr="00455BA8" w:rsidRDefault="006746E8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vAlign w:val="bottom"/>
          </w:tcPr>
          <w:p w14:paraId="6B697438" w14:textId="77777777" w:rsidR="006746E8" w:rsidRPr="00455BA8" w:rsidRDefault="006746E8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79C6ED8" w14:textId="77777777" w:rsidR="006746E8" w:rsidRPr="00455BA8" w:rsidRDefault="006746E8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575540E4" w14:textId="77777777" w:rsidR="006746E8" w:rsidRPr="00455BA8" w:rsidRDefault="006746E8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AE4545" w:rsidRPr="00C664CA" w14:paraId="5C071665" w14:textId="77777777" w:rsidTr="00AE4545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0B197981" w14:textId="4F1345A2" w:rsidR="00AE4545" w:rsidRPr="00455BA8" w:rsidRDefault="00AE4545" w:rsidP="00AE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5BA8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055" w:type="dxa"/>
            <w:vAlign w:val="bottom"/>
          </w:tcPr>
          <w:p w14:paraId="6B56F372" w14:textId="068517A2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 w:bidi="th-TH"/>
              </w:rPr>
              <w:t>597,772</w:t>
            </w:r>
          </w:p>
        </w:tc>
        <w:tc>
          <w:tcPr>
            <w:tcW w:w="270" w:type="dxa"/>
            <w:vAlign w:val="bottom"/>
          </w:tcPr>
          <w:p w14:paraId="01C6555A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0C517C4" w14:textId="3AE84EF6" w:rsidR="00AE4545" w:rsidRPr="00455BA8" w:rsidRDefault="00AE4545" w:rsidP="00AE454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 w:bidi="th-TH"/>
              </w:rPr>
              <w:t>746,797</w:t>
            </w:r>
          </w:p>
        </w:tc>
        <w:tc>
          <w:tcPr>
            <w:tcW w:w="270" w:type="dxa"/>
            <w:vAlign w:val="bottom"/>
          </w:tcPr>
          <w:p w14:paraId="142D8B48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24501CE" w14:textId="7D29F42D" w:rsidR="00AE4545" w:rsidRPr="00455BA8" w:rsidRDefault="00AE4545" w:rsidP="00AE454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 w:bidi="th-TH"/>
              </w:rPr>
              <w:t>1,968,699</w:t>
            </w:r>
          </w:p>
        </w:tc>
        <w:tc>
          <w:tcPr>
            <w:tcW w:w="270" w:type="dxa"/>
            <w:vAlign w:val="bottom"/>
          </w:tcPr>
          <w:p w14:paraId="1C62FB9A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C5B0C87" w14:textId="4D89671F" w:rsidR="00AE4545" w:rsidRPr="00455BA8" w:rsidRDefault="00AE4545" w:rsidP="00AE454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 w:bidi="th-TH"/>
              </w:rPr>
              <w:t>29,852</w:t>
            </w:r>
          </w:p>
        </w:tc>
        <w:tc>
          <w:tcPr>
            <w:tcW w:w="253" w:type="dxa"/>
            <w:vAlign w:val="bottom"/>
          </w:tcPr>
          <w:p w14:paraId="6BFC58C1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</w:tcPr>
          <w:p w14:paraId="4AE5C96A" w14:textId="2B45E502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 w:bidi="th-TH"/>
              </w:rPr>
              <w:t>4,432</w:t>
            </w:r>
          </w:p>
        </w:tc>
        <w:tc>
          <w:tcPr>
            <w:tcW w:w="250" w:type="dxa"/>
          </w:tcPr>
          <w:p w14:paraId="6C6CD786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26951EBA" w14:textId="336F41EA" w:rsidR="00AE4545" w:rsidRPr="00455BA8" w:rsidRDefault="00AE4545" w:rsidP="00AE454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 w:bidi="th-TH"/>
              </w:rPr>
              <w:t>139,087</w:t>
            </w:r>
          </w:p>
        </w:tc>
        <w:tc>
          <w:tcPr>
            <w:tcW w:w="250" w:type="dxa"/>
            <w:gridSpan w:val="2"/>
          </w:tcPr>
          <w:p w14:paraId="41C8808A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vAlign w:val="bottom"/>
          </w:tcPr>
          <w:p w14:paraId="43F80619" w14:textId="4E406CB9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 w:bidi="th-TH"/>
              </w:rPr>
              <w:t>101,216</w:t>
            </w:r>
          </w:p>
        </w:tc>
        <w:tc>
          <w:tcPr>
            <w:tcW w:w="270" w:type="dxa"/>
          </w:tcPr>
          <w:p w14:paraId="1D0ED05D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5C5C4D1C" w14:textId="1897D053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 w:bidi="th-TH"/>
              </w:rPr>
              <w:t>3,587,855</w:t>
            </w:r>
          </w:p>
        </w:tc>
      </w:tr>
      <w:tr w:rsidR="00AE4545" w:rsidRPr="00C664CA" w14:paraId="39A12B82" w14:textId="77777777" w:rsidTr="00AE4545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370DD0C9" w14:textId="477E6D91" w:rsidR="00AE4545" w:rsidRPr="00455BA8" w:rsidRDefault="00AE4545" w:rsidP="00AE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280F8D82" w14:textId="41830170" w:rsidR="00AE4545" w:rsidRPr="00455BA8" w:rsidRDefault="00AE4545" w:rsidP="009B7730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B46993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4312D4" w14:textId="40C078C5" w:rsidR="00AE4545" w:rsidRPr="00455BA8" w:rsidRDefault="00AE4545" w:rsidP="005F4E98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B36348C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8A970E" w14:textId="387CC30B" w:rsidR="00AE4545" w:rsidRPr="00455BA8" w:rsidRDefault="00AE4545" w:rsidP="009B77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D1D6C4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128FF82" w14:textId="098D5D8A" w:rsidR="00AE4545" w:rsidRPr="00455BA8" w:rsidRDefault="00AE4545" w:rsidP="009B773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3" w:type="dxa"/>
            <w:vAlign w:val="bottom"/>
          </w:tcPr>
          <w:p w14:paraId="4CDF040E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22AB613C" w14:textId="29F883DD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 w:bidi="th-TH"/>
              </w:rPr>
              <w:t>8,350</w:t>
            </w:r>
          </w:p>
        </w:tc>
        <w:tc>
          <w:tcPr>
            <w:tcW w:w="250" w:type="dxa"/>
          </w:tcPr>
          <w:p w14:paraId="23BDED9A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tcBorders>
              <w:bottom w:val="single" w:sz="4" w:space="0" w:color="auto"/>
            </w:tcBorders>
            <w:vAlign w:val="bottom"/>
          </w:tcPr>
          <w:p w14:paraId="4850E644" w14:textId="76B85850" w:rsidR="00AE4545" w:rsidRPr="00455BA8" w:rsidRDefault="00AE4545" w:rsidP="009B7730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5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629E96D1" w14:textId="77777777" w:rsidR="00AE4545" w:rsidRPr="00455BA8" w:rsidRDefault="00AE4545" w:rsidP="009B7730">
            <w:pPr>
              <w:pStyle w:val="acctfourfigures"/>
              <w:tabs>
                <w:tab w:val="clear" w:pos="765"/>
                <w:tab w:val="decimal" w:pos="818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790CC124" w14:textId="1E689ABB" w:rsidR="00AE4545" w:rsidRPr="00455BA8" w:rsidRDefault="00AE4545" w:rsidP="009B773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5B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5A6D86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D2899CE" w14:textId="07192B53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55BA8">
              <w:rPr>
                <w:rFonts w:ascii="Angsana New" w:hAnsi="Angsana New"/>
                <w:sz w:val="26"/>
                <w:szCs w:val="26"/>
                <w:lang w:val="en-US" w:bidi="th-TH"/>
              </w:rPr>
              <w:t>8,350</w:t>
            </w:r>
          </w:p>
        </w:tc>
      </w:tr>
      <w:tr w:rsidR="00AE4545" w:rsidRPr="00C664CA" w14:paraId="2A3E5AE8" w14:textId="77777777" w:rsidTr="00AE4545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770EF27D" w14:textId="77777777" w:rsidR="00AE4545" w:rsidRPr="00455BA8" w:rsidRDefault="00AE4545" w:rsidP="00AE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1379A491" w14:textId="6B9FC8FF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55BA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597,772</w:t>
            </w:r>
          </w:p>
        </w:tc>
        <w:tc>
          <w:tcPr>
            <w:tcW w:w="270" w:type="dxa"/>
            <w:vAlign w:val="bottom"/>
          </w:tcPr>
          <w:p w14:paraId="3CAB0B98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E8938C" w14:textId="6BEEC12A" w:rsidR="00AE4545" w:rsidRPr="00455BA8" w:rsidRDefault="00AE4545" w:rsidP="00AE454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55BA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746,797</w:t>
            </w:r>
          </w:p>
        </w:tc>
        <w:tc>
          <w:tcPr>
            <w:tcW w:w="270" w:type="dxa"/>
            <w:vAlign w:val="bottom"/>
          </w:tcPr>
          <w:p w14:paraId="5D7126B8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E737E9" w14:textId="41756311" w:rsidR="00AE4545" w:rsidRPr="00455BA8" w:rsidRDefault="00AE4545" w:rsidP="00AE454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55BA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1,968,699</w:t>
            </w:r>
          </w:p>
        </w:tc>
        <w:tc>
          <w:tcPr>
            <w:tcW w:w="270" w:type="dxa"/>
            <w:vAlign w:val="bottom"/>
          </w:tcPr>
          <w:p w14:paraId="3958C208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D188553" w14:textId="4F6651ED" w:rsidR="00AE4545" w:rsidRPr="00455BA8" w:rsidRDefault="00AE4545" w:rsidP="00AE454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55BA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29,852</w:t>
            </w:r>
          </w:p>
        </w:tc>
        <w:tc>
          <w:tcPr>
            <w:tcW w:w="253" w:type="dxa"/>
            <w:vAlign w:val="bottom"/>
          </w:tcPr>
          <w:p w14:paraId="50BF8184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5DD87FEA" w14:textId="2361C744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55BA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12,782</w:t>
            </w:r>
          </w:p>
        </w:tc>
        <w:tc>
          <w:tcPr>
            <w:tcW w:w="250" w:type="dxa"/>
          </w:tcPr>
          <w:p w14:paraId="55B0217A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  <w:vAlign w:val="bottom"/>
          </w:tcPr>
          <w:p w14:paraId="61012D9E" w14:textId="79265131" w:rsidR="00AE4545" w:rsidRPr="00455BA8" w:rsidRDefault="00AE4545" w:rsidP="00AE454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5BA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139,087</w:t>
            </w:r>
          </w:p>
        </w:tc>
        <w:tc>
          <w:tcPr>
            <w:tcW w:w="250" w:type="dxa"/>
            <w:gridSpan w:val="2"/>
          </w:tcPr>
          <w:p w14:paraId="0540009C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03641DF8" w14:textId="4E05CEAB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55BA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101,216</w:t>
            </w:r>
          </w:p>
        </w:tc>
        <w:tc>
          <w:tcPr>
            <w:tcW w:w="270" w:type="dxa"/>
          </w:tcPr>
          <w:p w14:paraId="32DE5689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6AA9C64" w14:textId="4FD6585A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55BA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3,596,205</w:t>
            </w:r>
          </w:p>
        </w:tc>
      </w:tr>
      <w:tr w:rsidR="00AE4545" w:rsidRPr="00C664CA" w14:paraId="2B323B76" w14:textId="77777777" w:rsidTr="005F6BD0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50A5C67C" w14:textId="77777777" w:rsidR="00AE4545" w:rsidRPr="00455BA8" w:rsidRDefault="00AE4545" w:rsidP="00AE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vAlign w:val="bottom"/>
          </w:tcPr>
          <w:p w14:paraId="02BC63EF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05275FC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684F3D4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8AEE18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DDD0601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3C34CC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7C24742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3" w:type="dxa"/>
            <w:vAlign w:val="bottom"/>
          </w:tcPr>
          <w:p w14:paraId="03347DF4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</w:tcPr>
          <w:p w14:paraId="0FD0BE5A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</w:tcPr>
          <w:p w14:paraId="56234BD4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tcBorders>
              <w:top w:val="double" w:sz="4" w:space="0" w:color="auto"/>
            </w:tcBorders>
            <w:vAlign w:val="bottom"/>
          </w:tcPr>
          <w:p w14:paraId="2320D949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3E3C941F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350B317E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9768C83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vAlign w:val="bottom"/>
          </w:tcPr>
          <w:p w14:paraId="23F939FC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AE4545" w:rsidRPr="00C664CA" w14:paraId="63F9AEF8" w14:textId="77777777" w:rsidTr="003D7A50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35324110" w14:textId="61C730C2" w:rsidR="00AE4545" w:rsidRPr="00455BA8" w:rsidRDefault="00AE4545" w:rsidP="00AE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5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55BA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55B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55BA8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55" w:type="dxa"/>
            <w:vAlign w:val="bottom"/>
          </w:tcPr>
          <w:p w14:paraId="63F6C0ED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C543432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5630B74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BB17D7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B8E5D83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A62C39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4FB8B67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3" w:type="dxa"/>
            <w:vAlign w:val="bottom"/>
          </w:tcPr>
          <w:p w14:paraId="511FE2A2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</w:tcPr>
          <w:p w14:paraId="4F463020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</w:tcPr>
          <w:p w14:paraId="52B11C35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6F93FC43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1B417C78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vAlign w:val="bottom"/>
          </w:tcPr>
          <w:p w14:paraId="3A50D140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9784CEE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272C27A5" w14:textId="77777777" w:rsidR="00AE4545" w:rsidRPr="00455BA8" w:rsidRDefault="00AE4545" w:rsidP="00AE454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3A7AB3" w:rsidRPr="00C664CA" w14:paraId="25E48B6F" w14:textId="77777777" w:rsidTr="002F45CC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7CBA4B9D" w14:textId="77777777" w:rsidR="003A7AB3" w:rsidRPr="00455BA8" w:rsidRDefault="003A7AB3" w:rsidP="003A7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55BA8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1F3B8FA" w14:textId="70DCB21B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91A47">
              <w:rPr>
                <w:rFonts w:ascii="Angsana New" w:hAnsi="Angsana New"/>
                <w:sz w:val="26"/>
                <w:szCs w:val="26"/>
                <w:lang w:val="en-US" w:bidi="th-TH"/>
              </w:rPr>
              <w:t>597,772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0C1ADF" w14:textId="77777777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6FC4DD" w14:textId="592CEC8E" w:rsidR="003A7AB3" w:rsidRPr="001C6FE3" w:rsidRDefault="003A7AB3" w:rsidP="003A7AB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91A47">
              <w:rPr>
                <w:rFonts w:ascii="Angsana New" w:hAnsi="Angsana New"/>
                <w:sz w:val="26"/>
                <w:szCs w:val="26"/>
                <w:lang w:val="en-US" w:bidi="th-TH"/>
              </w:rPr>
              <w:t>672,563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E022AE" w14:textId="77777777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9F6997" w14:textId="24EFE306" w:rsidR="003A7AB3" w:rsidRPr="001C6FE3" w:rsidRDefault="003A7AB3" w:rsidP="003A7AB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91A47">
              <w:rPr>
                <w:rFonts w:ascii="Angsana New" w:hAnsi="Angsana New"/>
                <w:sz w:val="26"/>
                <w:szCs w:val="26"/>
                <w:lang w:val="en-US" w:bidi="th-TH"/>
              </w:rPr>
              <w:t>1,794,81</w:t>
            </w:r>
            <w:r w:rsidR="00012AC2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A2B3C7" w14:textId="77777777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ED79EC1" w14:textId="7C975864" w:rsidR="003A7AB3" w:rsidRPr="001C6FE3" w:rsidRDefault="003A7AB3" w:rsidP="003A7AB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91A47">
              <w:rPr>
                <w:rFonts w:ascii="Angsana New" w:hAnsi="Angsana New"/>
                <w:sz w:val="26"/>
                <w:szCs w:val="26"/>
                <w:lang w:val="en-US" w:bidi="th-TH"/>
              </w:rPr>
              <w:t>29,6</w:t>
            </w:r>
            <w:r w:rsidR="003724F6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0F21434" w14:textId="77777777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</w:tcPr>
          <w:p w14:paraId="61FDCA4F" w14:textId="0317F036" w:rsidR="003A7AB3" w:rsidRPr="003A7AB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7AB3">
              <w:rPr>
                <w:rFonts w:ascii="Angsana New" w:hAnsi="Angsana New"/>
                <w:sz w:val="26"/>
                <w:szCs w:val="26"/>
                <w:lang w:val="en-US" w:bidi="th-TH"/>
              </w:rPr>
              <w:t>8,974</w:t>
            </w:r>
          </w:p>
        </w:tc>
        <w:tc>
          <w:tcPr>
            <w:tcW w:w="250" w:type="dxa"/>
            <w:shd w:val="clear" w:color="auto" w:fill="auto"/>
          </w:tcPr>
          <w:p w14:paraId="6047141C" w14:textId="77777777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21DB728E" w14:textId="32AA2EA9" w:rsidR="003A7AB3" w:rsidRPr="001C6FE3" w:rsidRDefault="003A7AB3" w:rsidP="003A7AB3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91A47">
              <w:rPr>
                <w:rFonts w:ascii="Angsana New" w:hAnsi="Angsana New"/>
                <w:sz w:val="26"/>
                <w:szCs w:val="26"/>
                <w:lang w:val="en-US" w:bidi="th-TH"/>
              </w:rPr>
              <w:t>174,967</w:t>
            </w:r>
          </w:p>
        </w:tc>
        <w:tc>
          <w:tcPr>
            <w:tcW w:w="250" w:type="dxa"/>
            <w:gridSpan w:val="2"/>
          </w:tcPr>
          <w:p w14:paraId="7AC67924" w14:textId="77777777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vAlign w:val="bottom"/>
          </w:tcPr>
          <w:p w14:paraId="2B2245D4" w14:textId="5E535C32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91A47">
              <w:rPr>
                <w:rFonts w:ascii="Angsana New" w:hAnsi="Angsana New"/>
                <w:sz w:val="26"/>
                <w:szCs w:val="26"/>
                <w:lang w:val="en-US" w:bidi="th-TH"/>
              </w:rPr>
              <w:t>101,523</w:t>
            </w:r>
          </w:p>
        </w:tc>
        <w:tc>
          <w:tcPr>
            <w:tcW w:w="270" w:type="dxa"/>
          </w:tcPr>
          <w:p w14:paraId="5CDD9148" w14:textId="77777777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3B1B6AFF" w14:textId="50F259BF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7AB3">
              <w:rPr>
                <w:rFonts w:ascii="Angsana New" w:hAnsi="Angsana New"/>
                <w:sz w:val="26"/>
                <w:szCs w:val="26"/>
                <w:lang w:val="en-US" w:bidi="th-TH"/>
              </w:rPr>
              <w:t>3,380,257</w:t>
            </w:r>
          </w:p>
        </w:tc>
      </w:tr>
      <w:tr w:rsidR="003A7AB3" w:rsidRPr="00C664CA" w14:paraId="14BFD15E" w14:textId="77777777" w:rsidTr="002F45CC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4BC5F026" w14:textId="05ECC59E" w:rsidR="003A7AB3" w:rsidRPr="00455BA8" w:rsidRDefault="003A7AB3" w:rsidP="003A7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55BA8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39ABEF2" w14:textId="1C421198" w:rsidR="003A7AB3" w:rsidRPr="001C6FE3" w:rsidRDefault="003A7AB3" w:rsidP="003A7AB3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91A4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BF4EC" w14:textId="77777777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0FE59E" w14:textId="1E967B46" w:rsidR="003A7AB3" w:rsidRPr="001C6FE3" w:rsidRDefault="003A7AB3" w:rsidP="003A7A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5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91A4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E896BF" w14:textId="77777777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EBE7A4" w14:textId="1780B12E" w:rsidR="003A7AB3" w:rsidRPr="001C6FE3" w:rsidRDefault="003A7AB3" w:rsidP="003A7AB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7AB3">
              <w:rPr>
                <w:rFonts w:ascii="Angsana New" w:hAnsi="Angsana New"/>
                <w:sz w:val="26"/>
                <w:szCs w:val="26"/>
                <w:lang w:val="en-US" w:bidi="th-TH"/>
              </w:rPr>
              <w:t>10,640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2258A5" w14:textId="77777777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EAF7227" w14:textId="6E6AB91A" w:rsidR="003A7AB3" w:rsidRPr="001C6FE3" w:rsidRDefault="003A7AB3" w:rsidP="003A7AB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91A4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BBB3590" w14:textId="77777777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</w:tcPr>
          <w:p w14:paraId="28027E4D" w14:textId="636ACF17" w:rsidR="003A7AB3" w:rsidRPr="003A7AB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7AB3">
              <w:rPr>
                <w:rFonts w:ascii="Angsana New" w:hAnsi="Angsana New"/>
                <w:sz w:val="26"/>
                <w:szCs w:val="26"/>
                <w:lang w:val="en-US" w:bidi="th-TH"/>
              </w:rPr>
              <w:t>12,249</w:t>
            </w:r>
          </w:p>
        </w:tc>
        <w:tc>
          <w:tcPr>
            <w:tcW w:w="250" w:type="dxa"/>
            <w:shd w:val="clear" w:color="auto" w:fill="auto"/>
          </w:tcPr>
          <w:p w14:paraId="02B4112A" w14:textId="77777777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51032CC8" w14:textId="549C6CA7" w:rsidR="003A7AB3" w:rsidRPr="001C6FE3" w:rsidRDefault="003A7AB3" w:rsidP="003A7AB3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1A4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01D9DB2A" w14:textId="77777777" w:rsidR="003A7AB3" w:rsidRPr="001C6FE3" w:rsidRDefault="003A7AB3" w:rsidP="003A7AB3">
            <w:pPr>
              <w:pStyle w:val="acctfourfigures"/>
              <w:tabs>
                <w:tab w:val="clear" w:pos="765"/>
                <w:tab w:val="decimal" w:pos="569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7" w:type="dxa"/>
            <w:vAlign w:val="bottom"/>
          </w:tcPr>
          <w:p w14:paraId="1DB990F5" w14:textId="15537D0A" w:rsidR="003A7AB3" w:rsidRPr="001C6FE3" w:rsidRDefault="003A7AB3" w:rsidP="003A7AB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1A4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FAD168" w14:textId="77777777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1B4081CA" w14:textId="04B15ADF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7AB3">
              <w:rPr>
                <w:rFonts w:ascii="Angsana New" w:hAnsi="Angsana New"/>
                <w:sz w:val="26"/>
                <w:szCs w:val="26"/>
                <w:lang w:val="en-US" w:bidi="th-TH"/>
              </w:rPr>
              <w:t>22,889</w:t>
            </w:r>
          </w:p>
        </w:tc>
      </w:tr>
      <w:tr w:rsidR="003A7AB3" w:rsidRPr="00C664CA" w14:paraId="212B218C" w14:textId="77777777" w:rsidTr="00C3481F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1DCFB25B" w14:textId="77777777" w:rsidR="003A7AB3" w:rsidRPr="00455BA8" w:rsidRDefault="003A7AB3" w:rsidP="003A7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A112B" w14:textId="5ADF435E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91A4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597,772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17CBB" w14:textId="77777777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CAF12A" w14:textId="54E67459" w:rsidR="003A7AB3" w:rsidRPr="006B7808" w:rsidRDefault="003A7AB3" w:rsidP="003A7AB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91A4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672,563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2D35E" w14:textId="77777777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C38169" w14:textId="61433F8B" w:rsidR="003A7AB3" w:rsidRPr="003A7AB3" w:rsidRDefault="003A7AB3" w:rsidP="003A7AB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3A7AB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1,805,458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485ED4" w14:textId="77777777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6AC203" w14:textId="66927EBA" w:rsidR="003A7AB3" w:rsidRPr="006B7808" w:rsidRDefault="003A7AB3" w:rsidP="003A7AB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91A4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29,6</w:t>
            </w:r>
            <w:r w:rsidR="003724F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AA19C24" w14:textId="77777777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013FA" w14:textId="38A3940F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3A7AB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21,223</w:t>
            </w:r>
          </w:p>
        </w:tc>
        <w:tc>
          <w:tcPr>
            <w:tcW w:w="250" w:type="dxa"/>
            <w:shd w:val="clear" w:color="auto" w:fill="auto"/>
          </w:tcPr>
          <w:p w14:paraId="193B442D" w14:textId="77777777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B32A79" w14:textId="323B7690" w:rsidR="003A7AB3" w:rsidRPr="001C6FE3" w:rsidRDefault="003A7AB3" w:rsidP="003A7AB3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91A4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174,967</w:t>
            </w:r>
          </w:p>
        </w:tc>
        <w:tc>
          <w:tcPr>
            <w:tcW w:w="250" w:type="dxa"/>
            <w:gridSpan w:val="2"/>
          </w:tcPr>
          <w:p w14:paraId="2171194F" w14:textId="77777777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4ABC4" w14:textId="730F8D57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91A4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101,523</w:t>
            </w:r>
          </w:p>
        </w:tc>
        <w:tc>
          <w:tcPr>
            <w:tcW w:w="270" w:type="dxa"/>
          </w:tcPr>
          <w:p w14:paraId="019E3D4C" w14:textId="77777777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23DD7" w14:textId="51C804AD" w:rsidR="003A7AB3" w:rsidRPr="001C6FE3" w:rsidRDefault="003A7AB3" w:rsidP="003A7A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91A4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3,403,146</w:t>
            </w:r>
          </w:p>
        </w:tc>
      </w:tr>
    </w:tbl>
    <w:p w14:paraId="0EB2BEEF" w14:textId="77777777" w:rsidR="00030124" w:rsidRPr="00D854D6" w:rsidRDefault="00030124" w:rsidP="003D5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color w:val="0000FF"/>
          <w:sz w:val="26"/>
          <w:szCs w:val="26"/>
        </w:rPr>
        <w:sectPr w:rsidR="00030124" w:rsidRPr="00D854D6" w:rsidSect="008B0FBC">
          <w:headerReference w:type="default" r:id="rId31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676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790"/>
        <w:gridCol w:w="1080"/>
        <w:gridCol w:w="270"/>
        <w:gridCol w:w="1260"/>
        <w:gridCol w:w="270"/>
        <w:gridCol w:w="1356"/>
        <w:gridCol w:w="270"/>
        <w:gridCol w:w="1530"/>
        <w:gridCol w:w="266"/>
        <w:gridCol w:w="1174"/>
        <w:gridCol w:w="270"/>
        <w:gridCol w:w="1260"/>
        <w:gridCol w:w="264"/>
        <w:gridCol w:w="1176"/>
        <w:gridCol w:w="270"/>
        <w:gridCol w:w="1170"/>
      </w:tblGrid>
      <w:tr w:rsidR="00BF5955" w:rsidRPr="00C664CA" w14:paraId="13DBB16B" w14:textId="77777777" w:rsidTr="00B82DB3">
        <w:trPr>
          <w:jc w:val="center"/>
        </w:trPr>
        <w:tc>
          <w:tcPr>
            <w:tcW w:w="2790" w:type="dxa"/>
          </w:tcPr>
          <w:p w14:paraId="7A538218" w14:textId="77777777" w:rsidR="00BF5955" w:rsidRPr="004763F4" w:rsidRDefault="00BF5955" w:rsidP="003C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886" w:type="dxa"/>
            <w:gridSpan w:val="15"/>
            <w:vAlign w:val="bottom"/>
          </w:tcPr>
          <w:p w14:paraId="70B2BBCE" w14:textId="77777777" w:rsidR="00BF5955" w:rsidRPr="004763F4" w:rsidRDefault="003C5AD7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763F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5955" w:rsidRPr="00C664CA" w14:paraId="25613892" w14:textId="77777777" w:rsidTr="00B82DB3">
        <w:trPr>
          <w:jc w:val="center"/>
        </w:trPr>
        <w:tc>
          <w:tcPr>
            <w:tcW w:w="2790" w:type="dxa"/>
          </w:tcPr>
          <w:p w14:paraId="6E3218C8" w14:textId="77777777" w:rsidR="000D3ED8" w:rsidRPr="004763F4" w:rsidRDefault="000D3ED8" w:rsidP="003C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2ED925E" w14:textId="77777777" w:rsidR="000D3ED8" w:rsidRPr="004763F4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3F14CE3B" w14:textId="77777777" w:rsidR="000D3ED8" w:rsidRPr="004763F4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387C1C" w14:textId="77777777" w:rsidR="000D3ED8" w:rsidRPr="004763F4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  <w:r w:rsidRPr="004763F4">
              <w:rPr>
                <w:rFonts w:ascii="Angsana New" w:hAnsi="Angsana New"/>
                <w:sz w:val="26"/>
                <w:szCs w:val="26"/>
              </w:rPr>
              <w:br/>
            </w:r>
            <w:r w:rsidRPr="004763F4">
              <w:rPr>
                <w:rFonts w:ascii="Angsana New" w:hAnsi="Angsana New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3DFE0D5F" w14:textId="77777777" w:rsidR="000D3ED8" w:rsidRPr="004763F4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653CF20" w14:textId="77777777" w:rsidR="000D3ED8" w:rsidRPr="004763F4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  <w:r w:rsidRPr="004763F4">
              <w:rPr>
                <w:rFonts w:ascii="Angsana New" w:hAnsi="Angsana New"/>
                <w:sz w:val="26"/>
                <w:szCs w:val="26"/>
              </w:rPr>
              <w:br/>
            </w:r>
            <w:r w:rsidRPr="004763F4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4763F4">
              <w:rPr>
                <w:rFonts w:ascii="Angsana New" w:hAnsi="Angsana New"/>
                <w:sz w:val="26"/>
                <w:szCs w:val="26"/>
              </w:rPr>
              <w:br/>
            </w:r>
            <w:r w:rsidRPr="004763F4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683DE1C1" w14:textId="77777777" w:rsidR="000D3ED8" w:rsidRPr="004763F4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90A8EDE" w14:textId="77777777" w:rsidR="000D3ED8" w:rsidRPr="004763F4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Pr="004763F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763F4">
              <w:rPr>
                <w:rFonts w:ascii="Angsana New" w:hAnsi="Angsana New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66" w:type="dxa"/>
            <w:vAlign w:val="bottom"/>
          </w:tcPr>
          <w:p w14:paraId="1517A7C1" w14:textId="77777777" w:rsidR="000D3ED8" w:rsidRPr="004763F4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478B4711" w14:textId="77777777" w:rsidR="000D3ED8" w:rsidRPr="004763F4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45323A9B" w14:textId="77777777" w:rsidR="000D3ED8" w:rsidRPr="004763F4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FF2793" w14:textId="77777777" w:rsidR="000D3ED8" w:rsidRPr="004763F4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4" w:type="dxa"/>
            <w:vAlign w:val="bottom"/>
          </w:tcPr>
          <w:p w14:paraId="019DEF06" w14:textId="77777777" w:rsidR="000D3ED8" w:rsidRPr="004763F4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22E76AA2" w14:textId="77777777" w:rsidR="000D3ED8" w:rsidRPr="004763F4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2F29E33" w14:textId="77777777" w:rsidR="00807F67" w:rsidRPr="004763F4" w:rsidRDefault="00807F67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63F4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  <w:r w:rsidR="0028325C" w:rsidRPr="004763F4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0ABC53C" w14:textId="77777777" w:rsidR="000D3ED8" w:rsidRPr="004763F4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8BA618E" w14:textId="77777777" w:rsidR="000D3ED8" w:rsidRPr="004763F4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13D6325" w14:textId="77777777" w:rsidR="000D3ED8" w:rsidRPr="004763F4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B11651F" w14:textId="77777777" w:rsidR="000D3ED8" w:rsidRPr="004763F4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F5955" w:rsidRPr="00C664CA" w14:paraId="50C4E305" w14:textId="77777777" w:rsidTr="00B82DB3">
        <w:trPr>
          <w:trHeight w:val="389"/>
          <w:jc w:val="center"/>
        </w:trPr>
        <w:tc>
          <w:tcPr>
            <w:tcW w:w="2790" w:type="dxa"/>
          </w:tcPr>
          <w:p w14:paraId="1DC3F881" w14:textId="77777777" w:rsidR="00BF5955" w:rsidRPr="004763F4" w:rsidRDefault="00BF5955" w:rsidP="003C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86" w:type="dxa"/>
            <w:gridSpan w:val="15"/>
            <w:vAlign w:val="bottom"/>
          </w:tcPr>
          <w:p w14:paraId="022140F0" w14:textId="77777777" w:rsidR="00BF5955" w:rsidRPr="004763F4" w:rsidRDefault="003C5AD7" w:rsidP="003C5A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4763F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F5955" w:rsidRPr="00C664CA" w14:paraId="019C5905" w14:textId="77777777" w:rsidTr="00B82DB3">
        <w:trPr>
          <w:trHeight w:val="389"/>
          <w:jc w:val="center"/>
        </w:trPr>
        <w:tc>
          <w:tcPr>
            <w:tcW w:w="2790" w:type="dxa"/>
          </w:tcPr>
          <w:p w14:paraId="2C461AA0" w14:textId="77777777" w:rsidR="00BF5955" w:rsidRPr="004763F4" w:rsidRDefault="00BF5955" w:rsidP="003C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080" w:type="dxa"/>
            <w:vAlign w:val="bottom"/>
          </w:tcPr>
          <w:p w14:paraId="18783482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6832489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01D764A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4F922F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58A7C960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7E547D8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202069A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6" w:type="dxa"/>
            <w:vAlign w:val="bottom"/>
          </w:tcPr>
          <w:p w14:paraId="52C439AE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</w:tcPr>
          <w:p w14:paraId="4CE5AC3D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20D8CCF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CDFA335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4" w:type="dxa"/>
          </w:tcPr>
          <w:p w14:paraId="2A85296F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5193407E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91E1252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1B18086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831D20" w:rsidRPr="00831D20" w14:paraId="47FA8B48" w14:textId="77777777" w:rsidTr="00B82DB3">
        <w:trPr>
          <w:trHeight w:val="389"/>
          <w:jc w:val="center"/>
        </w:trPr>
        <w:tc>
          <w:tcPr>
            <w:tcW w:w="2790" w:type="dxa"/>
            <w:vAlign w:val="bottom"/>
          </w:tcPr>
          <w:p w14:paraId="660FBB1A" w14:textId="7F1C7FD3" w:rsidR="00831D20" w:rsidRPr="004763F4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763F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763F4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4763F4">
              <w:rPr>
                <w:rFonts w:ascii="Angsana New" w:hAnsi="Angsana New"/>
                <w:sz w:val="26"/>
                <w:szCs w:val="26"/>
              </w:rPr>
              <w:t>25</w:t>
            </w:r>
            <w:r w:rsidRPr="004763F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0772FB" w:rsidRPr="004763F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</w:tcPr>
          <w:p w14:paraId="0489CDAF" w14:textId="1059D9B8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 w:cs="Times New Roman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 w:cs="Times New Roman"/>
                <w:sz w:val="26"/>
                <w:szCs w:val="26"/>
                <w:lang w:val="en-US" w:bidi="th-TH"/>
              </w:rPr>
              <w:t>91,781</w:t>
            </w:r>
          </w:p>
        </w:tc>
        <w:tc>
          <w:tcPr>
            <w:tcW w:w="270" w:type="dxa"/>
            <w:vAlign w:val="bottom"/>
          </w:tcPr>
          <w:p w14:paraId="35A46D78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0086598" w14:textId="06D05F9A" w:rsidR="00831D20" w:rsidRPr="004763F4" w:rsidRDefault="00831D20" w:rsidP="00831D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bidi="th-TH"/>
              </w:rPr>
              <w:t>526,886</w:t>
            </w:r>
          </w:p>
        </w:tc>
        <w:tc>
          <w:tcPr>
            <w:tcW w:w="270" w:type="dxa"/>
            <w:vAlign w:val="bottom"/>
          </w:tcPr>
          <w:p w14:paraId="5D2E3941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515765EE" w14:textId="5730253C" w:rsidR="00831D20" w:rsidRPr="004763F4" w:rsidRDefault="00831D20" w:rsidP="00831D2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3,153,069</w:t>
            </w:r>
          </w:p>
        </w:tc>
        <w:tc>
          <w:tcPr>
            <w:tcW w:w="270" w:type="dxa"/>
            <w:vAlign w:val="bottom"/>
          </w:tcPr>
          <w:p w14:paraId="20EE317B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CED033D" w14:textId="4AA98310" w:rsidR="00831D20" w:rsidRPr="004763F4" w:rsidRDefault="00831D20" w:rsidP="00831D20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</w:rPr>
              <w:t>77,909</w:t>
            </w:r>
          </w:p>
        </w:tc>
        <w:tc>
          <w:tcPr>
            <w:tcW w:w="266" w:type="dxa"/>
            <w:vAlign w:val="bottom"/>
          </w:tcPr>
          <w:p w14:paraId="5BA226E8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76BB73E9" w14:textId="352352FA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</w:rPr>
              <w:t>8,568</w:t>
            </w:r>
          </w:p>
        </w:tc>
        <w:tc>
          <w:tcPr>
            <w:tcW w:w="270" w:type="dxa"/>
            <w:vAlign w:val="bottom"/>
          </w:tcPr>
          <w:p w14:paraId="105AA57D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008B58FF" w14:textId="6FB20A22" w:rsidR="00831D20" w:rsidRPr="004763F4" w:rsidRDefault="00831D20" w:rsidP="00831D2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42,436</w:t>
            </w:r>
          </w:p>
        </w:tc>
        <w:tc>
          <w:tcPr>
            <w:tcW w:w="264" w:type="dxa"/>
            <w:vAlign w:val="bottom"/>
          </w:tcPr>
          <w:p w14:paraId="7CE1E508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</w:tcPr>
          <w:p w14:paraId="011C5F2B" w14:textId="361B1D41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9,113</w:t>
            </w:r>
          </w:p>
        </w:tc>
        <w:tc>
          <w:tcPr>
            <w:tcW w:w="270" w:type="dxa"/>
          </w:tcPr>
          <w:p w14:paraId="387BABFE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B821207" w14:textId="6D564BFE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3,909,762</w:t>
            </w:r>
          </w:p>
        </w:tc>
      </w:tr>
      <w:tr w:rsidR="00831D20" w:rsidRPr="00C664CA" w14:paraId="645759F1" w14:textId="77777777" w:rsidTr="00B82DB3">
        <w:trPr>
          <w:jc w:val="center"/>
        </w:trPr>
        <w:tc>
          <w:tcPr>
            <w:tcW w:w="2790" w:type="dxa"/>
          </w:tcPr>
          <w:p w14:paraId="71BE22FE" w14:textId="77777777" w:rsidR="00831D20" w:rsidRPr="004763F4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2651624F" w14:textId="149BE81A" w:rsidR="00831D20" w:rsidRPr="004763F4" w:rsidRDefault="00831D20" w:rsidP="00831D2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354A3E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66DE252" w14:textId="486724AC" w:rsidR="00831D20" w:rsidRPr="004763F4" w:rsidRDefault="00831D20" w:rsidP="0060002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904DAA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5B003F7C" w14:textId="0EDB010B" w:rsidR="00831D20" w:rsidRPr="004763F4" w:rsidRDefault="00831D20" w:rsidP="00831D2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9,747</w:t>
            </w:r>
          </w:p>
        </w:tc>
        <w:tc>
          <w:tcPr>
            <w:tcW w:w="270" w:type="dxa"/>
            <w:vAlign w:val="bottom"/>
          </w:tcPr>
          <w:p w14:paraId="339051E3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2A24323" w14:textId="295030BA" w:rsidR="00831D20" w:rsidRPr="004763F4" w:rsidRDefault="00831D20" w:rsidP="00831D20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5,013</w:t>
            </w:r>
          </w:p>
        </w:tc>
        <w:tc>
          <w:tcPr>
            <w:tcW w:w="266" w:type="dxa"/>
            <w:vAlign w:val="bottom"/>
          </w:tcPr>
          <w:p w14:paraId="65F66F1A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3A112D09" w14:textId="735F9C62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270" w:type="dxa"/>
            <w:vAlign w:val="bottom"/>
          </w:tcPr>
          <w:p w14:paraId="3FF97E06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1647828" w14:textId="1F078FE1" w:rsidR="00831D20" w:rsidRPr="004763F4" w:rsidRDefault="00831D20" w:rsidP="00831D2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65,494</w:t>
            </w:r>
          </w:p>
        </w:tc>
        <w:tc>
          <w:tcPr>
            <w:tcW w:w="264" w:type="dxa"/>
            <w:vAlign w:val="bottom"/>
          </w:tcPr>
          <w:p w14:paraId="66627769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</w:tcPr>
          <w:p w14:paraId="6A8BF206" w14:textId="0563E6F8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5,591</w:t>
            </w:r>
          </w:p>
        </w:tc>
        <w:tc>
          <w:tcPr>
            <w:tcW w:w="270" w:type="dxa"/>
          </w:tcPr>
          <w:p w14:paraId="15D0CC30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6361885" w14:textId="7A7F323E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85,859</w:t>
            </w:r>
          </w:p>
        </w:tc>
      </w:tr>
      <w:tr w:rsidR="00831D20" w:rsidRPr="00C664CA" w14:paraId="3B512AD5" w14:textId="77777777" w:rsidTr="00B82DB3">
        <w:trPr>
          <w:jc w:val="center"/>
        </w:trPr>
        <w:tc>
          <w:tcPr>
            <w:tcW w:w="2790" w:type="dxa"/>
          </w:tcPr>
          <w:p w14:paraId="0622522A" w14:textId="77777777" w:rsidR="00831D20" w:rsidRPr="004763F4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080" w:type="dxa"/>
            <w:vAlign w:val="bottom"/>
          </w:tcPr>
          <w:p w14:paraId="6DB6C00A" w14:textId="23B86452" w:rsidR="00831D20" w:rsidRPr="004763F4" w:rsidRDefault="00831D20" w:rsidP="00831D2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F234F9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4E6F950" w14:textId="75F6C578" w:rsidR="00831D20" w:rsidRPr="004763F4" w:rsidRDefault="00831D20" w:rsidP="00831D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bidi="th-TH"/>
              </w:rPr>
              <w:t>7,551</w:t>
            </w:r>
          </w:p>
        </w:tc>
        <w:tc>
          <w:tcPr>
            <w:tcW w:w="270" w:type="dxa"/>
            <w:vAlign w:val="bottom"/>
          </w:tcPr>
          <w:p w14:paraId="0BF76F7F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2E7D1129" w14:textId="58F43371" w:rsidR="00831D20" w:rsidRPr="004763F4" w:rsidRDefault="00831D20" w:rsidP="00831D2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51,412</w:t>
            </w:r>
          </w:p>
        </w:tc>
        <w:tc>
          <w:tcPr>
            <w:tcW w:w="270" w:type="dxa"/>
            <w:vAlign w:val="bottom"/>
          </w:tcPr>
          <w:p w14:paraId="0F082A50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74BFF6D" w14:textId="0E41D8F2" w:rsidR="00831D20" w:rsidRPr="004763F4" w:rsidRDefault="00831D20" w:rsidP="00831D20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9,222</w:t>
            </w:r>
          </w:p>
        </w:tc>
        <w:tc>
          <w:tcPr>
            <w:tcW w:w="266" w:type="dxa"/>
            <w:vAlign w:val="bottom"/>
          </w:tcPr>
          <w:p w14:paraId="4992D38F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20CB026C" w14:textId="35C00C41" w:rsidR="00831D20" w:rsidRPr="004763F4" w:rsidRDefault="00831D20" w:rsidP="00831D2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28AB2C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3B8AD4" w14:textId="398E46EA" w:rsidR="00831D20" w:rsidRPr="004763F4" w:rsidRDefault="00831D20" w:rsidP="00831D2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(66,856)</w:t>
            </w:r>
          </w:p>
        </w:tc>
        <w:tc>
          <w:tcPr>
            <w:tcW w:w="264" w:type="dxa"/>
            <w:vAlign w:val="bottom"/>
          </w:tcPr>
          <w:p w14:paraId="2D49CAAC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</w:tcPr>
          <w:p w14:paraId="02F0F24B" w14:textId="0A83C7BA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(1,329)</w:t>
            </w:r>
          </w:p>
        </w:tc>
        <w:tc>
          <w:tcPr>
            <w:tcW w:w="270" w:type="dxa"/>
          </w:tcPr>
          <w:p w14:paraId="708BD77F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FD72271" w14:textId="02A1684E" w:rsidR="00831D20" w:rsidRPr="004763F4" w:rsidRDefault="00831D20" w:rsidP="00831D2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831D20" w:rsidRPr="00C664CA" w14:paraId="670CBA50" w14:textId="77777777" w:rsidTr="00B82DB3">
        <w:trPr>
          <w:jc w:val="center"/>
        </w:trPr>
        <w:tc>
          <w:tcPr>
            <w:tcW w:w="2790" w:type="dxa"/>
          </w:tcPr>
          <w:p w14:paraId="33E508CB" w14:textId="77777777" w:rsidR="00831D20" w:rsidRPr="004763F4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763F4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748F1E4C" w14:textId="61907B04" w:rsidR="00831D20" w:rsidRPr="004763F4" w:rsidRDefault="00831D20" w:rsidP="00831D2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18A3F8C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FB4B41B" w14:textId="792F22B0" w:rsidR="00831D20" w:rsidRPr="004763F4" w:rsidRDefault="00831D20" w:rsidP="0060002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6E25E7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06B114AB" w14:textId="1D912D4C" w:rsidR="00831D20" w:rsidRPr="004763F4" w:rsidRDefault="00831D20" w:rsidP="00831D2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(10,701)</w:t>
            </w:r>
          </w:p>
        </w:tc>
        <w:tc>
          <w:tcPr>
            <w:tcW w:w="270" w:type="dxa"/>
            <w:vAlign w:val="bottom"/>
          </w:tcPr>
          <w:p w14:paraId="5272A070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281CAFF" w14:textId="01190F05" w:rsidR="00831D20" w:rsidRPr="004763F4" w:rsidRDefault="00831D20" w:rsidP="00831D20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(1,789)</w:t>
            </w:r>
          </w:p>
        </w:tc>
        <w:tc>
          <w:tcPr>
            <w:tcW w:w="266" w:type="dxa"/>
            <w:vAlign w:val="bottom"/>
          </w:tcPr>
          <w:p w14:paraId="1855581B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1D21B184" w14:textId="7917DC15" w:rsidR="00831D20" w:rsidRPr="004763F4" w:rsidRDefault="00831D20" w:rsidP="00AD75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(16)</w:t>
            </w:r>
          </w:p>
        </w:tc>
        <w:tc>
          <w:tcPr>
            <w:tcW w:w="270" w:type="dxa"/>
            <w:vAlign w:val="bottom"/>
          </w:tcPr>
          <w:p w14:paraId="30A3E727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AE7809D" w14:textId="2BB29E7D" w:rsidR="00831D20" w:rsidRPr="004763F4" w:rsidRDefault="00831D20" w:rsidP="00831D20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3E3DB86A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60D888E2" w14:textId="32B498E7" w:rsidR="00831D20" w:rsidRPr="004763F4" w:rsidRDefault="00831D20" w:rsidP="00831D2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081FCA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8B8727B" w14:textId="0F892005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(12,506)</w:t>
            </w:r>
          </w:p>
        </w:tc>
      </w:tr>
      <w:tr w:rsidR="00831D20" w:rsidRPr="00C664CA" w14:paraId="40A4BC52" w14:textId="77777777" w:rsidTr="00B82DB3">
        <w:trPr>
          <w:jc w:val="center"/>
        </w:trPr>
        <w:tc>
          <w:tcPr>
            <w:tcW w:w="2790" w:type="dxa"/>
          </w:tcPr>
          <w:p w14:paraId="6E5482E6" w14:textId="1678C700" w:rsidR="00831D20" w:rsidRPr="004763F4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763F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763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763F4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Pr="004763F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 w:rsidRPr="004763F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 </w:t>
            </w:r>
            <w:r w:rsidRPr="004763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2EAAB7" w14:textId="5F332D6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 w:cs="Times New Roman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57FD62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A05658" w14:textId="4D08A1C7" w:rsidR="00831D20" w:rsidRPr="004763F4" w:rsidRDefault="00831D20" w:rsidP="00831D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1D3B38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1875B79A" w14:textId="08B2C3A7" w:rsidR="00831D20" w:rsidRPr="004763F4" w:rsidRDefault="00831D20" w:rsidP="00831D2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1143C4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C61B893" w14:textId="3DC9FB19" w:rsidR="00831D20" w:rsidRPr="004763F4" w:rsidRDefault="00831D20" w:rsidP="00831D20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7BF2E1B3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2FC98B70" w14:textId="4A3DBEB5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1F70175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FFC111" w14:textId="3B83CC34" w:rsidR="00831D20" w:rsidRPr="004763F4" w:rsidRDefault="00831D20" w:rsidP="00831D2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4" w:type="dxa"/>
            <w:vAlign w:val="bottom"/>
          </w:tcPr>
          <w:p w14:paraId="7D9E81AA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4E14474" w14:textId="2F3C688E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10BECFC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18F4708" w14:textId="0A8519D3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831D20" w:rsidRPr="00C664CA" w14:paraId="31824E70" w14:textId="77777777" w:rsidTr="00B82DB3">
        <w:trPr>
          <w:jc w:val="center"/>
        </w:trPr>
        <w:tc>
          <w:tcPr>
            <w:tcW w:w="2790" w:type="dxa"/>
          </w:tcPr>
          <w:p w14:paraId="0AD97B65" w14:textId="1B46B1E6" w:rsidR="00831D20" w:rsidRPr="004763F4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4763F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1 </w:t>
            </w:r>
            <w:r w:rsidRPr="004763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4763F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</w:tcPr>
          <w:p w14:paraId="545F90DB" w14:textId="47CEE726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 w:cs="Times New Roman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 w:cs="Times New Roman"/>
                <w:b/>
                <w:bCs/>
                <w:sz w:val="26"/>
                <w:szCs w:val="26"/>
                <w:lang w:val="en-US" w:bidi="th-TH"/>
              </w:rPr>
              <w:t>91,781</w:t>
            </w:r>
          </w:p>
        </w:tc>
        <w:tc>
          <w:tcPr>
            <w:tcW w:w="270" w:type="dxa"/>
            <w:vAlign w:val="bottom"/>
          </w:tcPr>
          <w:p w14:paraId="7145001E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F226193" w14:textId="6786755E" w:rsidR="00831D20" w:rsidRPr="004763F4" w:rsidRDefault="00831D20" w:rsidP="00831D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534,437</w:t>
            </w:r>
          </w:p>
        </w:tc>
        <w:tc>
          <w:tcPr>
            <w:tcW w:w="270" w:type="dxa"/>
            <w:vAlign w:val="bottom"/>
          </w:tcPr>
          <w:p w14:paraId="65064D25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3DCA7150" w14:textId="2C518BD0" w:rsidR="00831D20" w:rsidRPr="004763F4" w:rsidRDefault="00831D20" w:rsidP="00831D2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3,203,527</w:t>
            </w:r>
          </w:p>
        </w:tc>
        <w:tc>
          <w:tcPr>
            <w:tcW w:w="270" w:type="dxa"/>
            <w:vAlign w:val="bottom"/>
          </w:tcPr>
          <w:p w14:paraId="1A69E0FB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AE8CBA2" w14:textId="4F6D7D48" w:rsidR="00831D20" w:rsidRPr="004763F4" w:rsidRDefault="00831D20" w:rsidP="00831D20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</w:rPr>
              <w:t>90,355</w:t>
            </w:r>
          </w:p>
        </w:tc>
        <w:tc>
          <w:tcPr>
            <w:tcW w:w="266" w:type="dxa"/>
            <w:vAlign w:val="bottom"/>
          </w:tcPr>
          <w:p w14:paraId="7FD8E681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3F0FEF5B" w14:textId="366C2160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</w:rPr>
              <w:t>8,566</w:t>
            </w:r>
          </w:p>
        </w:tc>
        <w:tc>
          <w:tcPr>
            <w:tcW w:w="270" w:type="dxa"/>
            <w:vAlign w:val="bottom"/>
          </w:tcPr>
          <w:p w14:paraId="615E3FB6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7BF1828" w14:textId="6D494121" w:rsidR="00831D20" w:rsidRPr="004763F4" w:rsidRDefault="00831D20" w:rsidP="00831D2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41,074</w:t>
            </w:r>
          </w:p>
        </w:tc>
        <w:tc>
          <w:tcPr>
            <w:tcW w:w="264" w:type="dxa"/>
            <w:vAlign w:val="bottom"/>
          </w:tcPr>
          <w:p w14:paraId="790EBE13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</w:tcPr>
          <w:p w14:paraId="459ECF5F" w14:textId="2E54865A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13,375</w:t>
            </w:r>
          </w:p>
        </w:tc>
        <w:tc>
          <w:tcPr>
            <w:tcW w:w="270" w:type="dxa"/>
          </w:tcPr>
          <w:p w14:paraId="78863BB6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0ADAAE7" w14:textId="7BB2EBCE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3,983,115</w:t>
            </w:r>
          </w:p>
        </w:tc>
      </w:tr>
      <w:tr w:rsidR="00FC2032" w:rsidRPr="00C664CA" w14:paraId="79149387" w14:textId="77777777" w:rsidTr="00A33741">
        <w:trPr>
          <w:trHeight w:val="956"/>
          <w:jc w:val="center"/>
        </w:trPr>
        <w:tc>
          <w:tcPr>
            <w:tcW w:w="2790" w:type="dxa"/>
          </w:tcPr>
          <w:p w14:paraId="740764FD" w14:textId="77777777" w:rsidR="00FC2032" w:rsidRPr="004763F4" w:rsidRDefault="00FC2032" w:rsidP="00FC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sz w:val="26"/>
                <w:szCs w:val="26"/>
              </w:rPr>
            </w:pPr>
            <w:r w:rsidRPr="004763F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การรับรู้สินทรัพย์สิทธิการใช้จาก</w:t>
            </w:r>
          </w:p>
          <w:p w14:paraId="4D5CAC47" w14:textId="6A3D6D4B" w:rsidR="00FC2032" w:rsidRPr="004763F4" w:rsidRDefault="00FC2032" w:rsidP="00FC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3F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การถือปฏิบัติตาม </w:t>
            </w:r>
            <w:r w:rsidRPr="004763F4">
              <w:rPr>
                <w:rFonts w:asciiTheme="majorBidi" w:hAnsiTheme="majorBidi" w:cstheme="majorBidi"/>
                <w:sz w:val="26"/>
                <w:szCs w:val="26"/>
              </w:rPr>
              <w:t xml:space="preserve">TFRS 16 </w:t>
            </w:r>
            <w:r w:rsidRPr="004763F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เป็นครั้งแรก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4A0A6A" w14:textId="50E15E5F" w:rsidR="00FC2032" w:rsidRPr="004763F4" w:rsidRDefault="00FC2032" w:rsidP="00FC203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 w:cs="Times New Roman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E7E708D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B0CEBB" w14:textId="68B29204" w:rsidR="00FC2032" w:rsidRPr="004763F4" w:rsidRDefault="00FC2032" w:rsidP="00FC2032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0F79900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5B57044" w14:textId="0BF6663D" w:rsidR="00FC2032" w:rsidRPr="00FC2032" w:rsidRDefault="00FC2032" w:rsidP="00FC203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C2032">
              <w:rPr>
                <w:rFonts w:ascii="Angsana New" w:hAnsi="Angsana New"/>
                <w:sz w:val="26"/>
                <w:szCs w:val="26"/>
                <w:lang w:val="en-US" w:bidi="th-TH"/>
              </w:rPr>
              <w:t>3,343</w:t>
            </w:r>
          </w:p>
        </w:tc>
        <w:tc>
          <w:tcPr>
            <w:tcW w:w="270" w:type="dxa"/>
            <w:vAlign w:val="center"/>
          </w:tcPr>
          <w:p w14:paraId="3CA09D52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8C02A9A" w14:textId="3D25986F" w:rsidR="00FC2032" w:rsidRPr="004763F4" w:rsidRDefault="00FC2032" w:rsidP="00FC2032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  <w:vAlign w:val="center"/>
          </w:tcPr>
          <w:p w14:paraId="7F2F51A6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6D655A33" w14:textId="77777777" w:rsidR="00FC2032" w:rsidRPr="00FC2032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  <w:p w14:paraId="64423E27" w14:textId="77777777" w:rsidR="00FC2032" w:rsidRPr="00FC2032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555C494F" w14:textId="5C574019" w:rsidR="00FC2032" w:rsidRPr="00FC2032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C2032">
              <w:rPr>
                <w:rFonts w:ascii="Angsana New" w:hAnsi="Angsana New"/>
                <w:sz w:val="26"/>
                <w:szCs w:val="26"/>
                <w:lang w:val="en-US" w:bidi="th-TH"/>
              </w:rPr>
              <w:t>4,977</w:t>
            </w:r>
          </w:p>
        </w:tc>
        <w:tc>
          <w:tcPr>
            <w:tcW w:w="270" w:type="dxa"/>
            <w:vAlign w:val="center"/>
          </w:tcPr>
          <w:p w14:paraId="50754D37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2017F0" w14:textId="2E36742E" w:rsidR="00FC2032" w:rsidRPr="004763F4" w:rsidRDefault="00FC2032" w:rsidP="00FC203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4" w:type="dxa"/>
            <w:vAlign w:val="center"/>
          </w:tcPr>
          <w:p w14:paraId="4D432DAD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53C175F" w14:textId="4569B0CC" w:rsidR="00FC2032" w:rsidRPr="004763F4" w:rsidRDefault="00FC2032" w:rsidP="00FC203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D5962F8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73CF97F" w14:textId="77777777" w:rsidR="00FC2032" w:rsidRPr="00FC2032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  <w:p w14:paraId="593C59E6" w14:textId="77777777" w:rsidR="00FC2032" w:rsidRPr="00FC2032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39367433" w14:textId="7B51A172" w:rsidR="00FC2032" w:rsidRPr="00FC2032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C2032">
              <w:rPr>
                <w:rFonts w:ascii="Angsana New" w:hAnsi="Angsana New"/>
                <w:sz w:val="26"/>
                <w:szCs w:val="26"/>
                <w:lang w:val="en-US" w:bidi="th-TH"/>
              </w:rPr>
              <w:t>8,320</w:t>
            </w:r>
          </w:p>
        </w:tc>
      </w:tr>
      <w:tr w:rsidR="00FC2032" w:rsidRPr="00C664CA" w14:paraId="19AFA8C1" w14:textId="77777777" w:rsidTr="007C72B3">
        <w:trPr>
          <w:jc w:val="center"/>
        </w:trPr>
        <w:tc>
          <w:tcPr>
            <w:tcW w:w="2790" w:type="dxa"/>
          </w:tcPr>
          <w:p w14:paraId="2C4E6546" w14:textId="279F5264" w:rsidR="00FC2032" w:rsidRPr="004763F4" w:rsidRDefault="00FC2032" w:rsidP="00FC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63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476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4763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476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2563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476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5858E083" w14:textId="56900BCA" w:rsidR="00FC2032" w:rsidRPr="004763F4" w:rsidRDefault="00FC2032" w:rsidP="00FC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firstLine="8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763F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</w:t>
            </w:r>
            <w:r w:rsidRPr="004763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ใหม่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A9EC70" w14:textId="6B3E7B5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 w:cs="Times New Roman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 w:cs="Times New Roman"/>
                <w:b/>
                <w:bCs/>
                <w:sz w:val="26"/>
                <w:szCs w:val="26"/>
                <w:lang w:val="en-US" w:bidi="th-TH"/>
              </w:rPr>
              <w:t>91,781</w:t>
            </w:r>
          </w:p>
        </w:tc>
        <w:tc>
          <w:tcPr>
            <w:tcW w:w="270" w:type="dxa"/>
            <w:vAlign w:val="center"/>
          </w:tcPr>
          <w:p w14:paraId="65E05F46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BB3F16B" w14:textId="5DB57472" w:rsidR="00FC2032" w:rsidRPr="004763F4" w:rsidRDefault="00FC2032" w:rsidP="00FC203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534,437</w:t>
            </w:r>
          </w:p>
        </w:tc>
        <w:tc>
          <w:tcPr>
            <w:tcW w:w="270" w:type="dxa"/>
            <w:vAlign w:val="bottom"/>
          </w:tcPr>
          <w:p w14:paraId="714192C6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7BA8AE56" w14:textId="15BD072B" w:rsidR="00FC2032" w:rsidRPr="00FC2032" w:rsidRDefault="00FC2032" w:rsidP="00FC203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C203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3,206,870</w:t>
            </w:r>
          </w:p>
        </w:tc>
        <w:tc>
          <w:tcPr>
            <w:tcW w:w="270" w:type="dxa"/>
            <w:vAlign w:val="bottom"/>
          </w:tcPr>
          <w:p w14:paraId="1135158D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C8882E3" w14:textId="0074C949" w:rsidR="00FC2032" w:rsidRPr="004763F4" w:rsidRDefault="00FC2032" w:rsidP="00FC2032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</w:rPr>
              <w:t>90,355</w:t>
            </w:r>
          </w:p>
        </w:tc>
        <w:tc>
          <w:tcPr>
            <w:tcW w:w="266" w:type="dxa"/>
            <w:vAlign w:val="center"/>
          </w:tcPr>
          <w:p w14:paraId="5C120EF0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13DBACA4" w14:textId="77777777" w:rsidR="00FC2032" w:rsidRPr="00FC2032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3BD3EA2D" w14:textId="6D7AB989" w:rsidR="00FC2032" w:rsidRPr="00FC2032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C203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13,543</w:t>
            </w:r>
          </w:p>
        </w:tc>
        <w:tc>
          <w:tcPr>
            <w:tcW w:w="270" w:type="dxa"/>
            <w:vAlign w:val="center"/>
          </w:tcPr>
          <w:p w14:paraId="4BCB83C8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98B7BC7" w14:textId="553D1293" w:rsidR="00FC2032" w:rsidRPr="004763F4" w:rsidRDefault="00FC2032" w:rsidP="00FC203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41,074</w:t>
            </w:r>
          </w:p>
        </w:tc>
        <w:tc>
          <w:tcPr>
            <w:tcW w:w="264" w:type="dxa"/>
            <w:vAlign w:val="bottom"/>
          </w:tcPr>
          <w:p w14:paraId="57185F41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348056D3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5D0B11E9" w14:textId="1664CFB0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13,375</w:t>
            </w:r>
          </w:p>
        </w:tc>
        <w:tc>
          <w:tcPr>
            <w:tcW w:w="270" w:type="dxa"/>
            <w:vAlign w:val="center"/>
          </w:tcPr>
          <w:p w14:paraId="0CBAF48F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0FC7665" w14:textId="77777777" w:rsidR="00FC2032" w:rsidRPr="00FC2032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7B44CE6A" w14:textId="1056B632" w:rsidR="00FC2032" w:rsidRPr="00FC2032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C203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3,991,435</w:t>
            </w:r>
          </w:p>
        </w:tc>
      </w:tr>
      <w:tr w:rsidR="00FC2032" w:rsidRPr="00C664CA" w14:paraId="6BBCEB02" w14:textId="77777777" w:rsidTr="007C72B3">
        <w:trPr>
          <w:jc w:val="center"/>
        </w:trPr>
        <w:tc>
          <w:tcPr>
            <w:tcW w:w="2790" w:type="dxa"/>
          </w:tcPr>
          <w:p w14:paraId="6F07F574" w14:textId="77777777" w:rsidR="00FC2032" w:rsidRPr="004763F4" w:rsidRDefault="00FC2032" w:rsidP="00FC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F604A05" w14:textId="0E0AB4B9" w:rsidR="00FC2032" w:rsidRPr="004763F4" w:rsidRDefault="00FC2032" w:rsidP="00FC203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04646D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260" w:type="dxa"/>
          </w:tcPr>
          <w:p w14:paraId="5F8D95CB" w14:textId="07D554C2" w:rsidR="00FC2032" w:rsidRPr="004763F4" w:rsidRDefault="00FC2032" w:rsidP="00FC2032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B871AC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1FEDC707" w14:textId="22F5AB4A" w:rsidR="00FC2032" w:rsidRPr="00FC2032" w:rsidRDefault="00FC2032" w:rsidP="00FC203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C2032">
              <w:rPr>
                <w:rFonts w:ascii="Angsana New" w:hAnsi="Angsana New"/>
                <w:sz w:val="26"/>
                <w:szCs w:val="26"/>
                <w:lang w:val="en-US" w:bidi="th-TH"/>
              </w:rPr>
              <w:t>8,786</w:t>
            </w:r>
          </w:p>
        </w:tc>
        <w:tc>
          <w:tcPr>
            <w:tcW w:w="270" w:type="dxa"/>
            <w:vAlign w:val="bottom"/>
          </w:tcPr>
          <w:p w14:paraId="7FF90E76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0ACCA8B" w14:textId="276972DB" w:rsidR="00FC2032" w:rsidRPr="004763F4" w:rsidRDefault="00FC2032" w:rsidP="00FC2032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5,776</w:t>
            </w:r>
          </w:p>
        </w:tc>
        <w:tc>
          <w:tcPr>
            <w:tcW w:w="266" w:type="dxa"/>
            <w:vAlign w:val="bottom"/>
          </w:tcPr>
          <w:p w14:paraId="4FE2EBC5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4F7BC406" w14:textId="05BC80D5" w:rsidR="00FC2032" w:rsidRPr="00FC2032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C2032">
              <w:rPr>
                <w:rFonts w:ascii="Angsana New" w:hAnsi="Angsana New"/>
                <w:sz w:val="26"/>
                <w:szCs w:val="26"/>
                <w:lang w:val="en-US" w:bidi="th-TH"/>
              </w:rPr>
              <w:t>2,590</w:t>
            </w:r>
          </w:p>
        </w:tc>
        <w:tc>
          <w:tcPr>
            <w:tcW w:w="270" w:type="dxa"/>
            <w:vAlign w:val="bottom"/>
          </w:tcPr>
          <w:p w14:paraId="5A1C03C1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FC8DA54" w14:textId="295B4864" w:rsidR="00FC2032" w:rsidRPr="004763F4" w:rsidRDefault="00FC2032" w:rsidP="00FC203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218,66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64" w:type="dxa"/>
            <w:vAlign w:val="bottom"/>
          </w:tcPr>
          <w:p w14:paraId="576CB2D6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</w:tcPr>
          <w:p w14:paraId="0015B25C" w14:textId="44AE1D15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5,433</w:t>
            </w:r>
          </w:p>
        </w:tc>
        <w:tc>
          <w:tcPr>
            <w:tcW w:w="270" w:type="dxa"/>
          </w:tcPr>
          <w:p w14:paraId="5B681523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2FFD5E1" w14:textId="116DECB0" w:rsidR="00FC2032" w:rsidRPr="00FC2032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C2032">
              <w:rPr>
                <w:rFonts w:ascii="Angsana New" w:hAnsi="Angsana New"/>
                <w:sz w:val="26"/>
                <w:szCs w:val="26"/>
                <w:lang w:val="en-US" w:bidi="th-TH"/>
              </w:rPr>
              <w:t>241,248</w:t>
            </w:r>
          </w:p>
        </w:tc>
      </w:tr>
      <w:tr w:rsidR="00FC2032" w:rsidRPr="00C664CA" w14:paraId="43304684" w14:textId="77777777" w:rsidTr="0060002A">
        <w:trPr>
          <w:jc w:val="center"/>
        </w:trPr>
        <w:tc>
          <w:tcPr>
            <w:tcW w:w="2790" w:type="dxa"/>
          </w:tcPr>
          <w:p w14:paraId="49909680" w14:textId="77777777" w:rsidR="00FC2032" w:rsidRPr="004763F4" w:rsidRDefault="00FC2032" w:rsidP="00FC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080" w:type="dxa"/>
          </w:tcPr>
          <w:p w14:paraId="4AEA8032" w14:textId="4BC3E2AA" w:rsidR="00FC2032" w:rsidRPr="004763F4" w:rsidRDefault="00FC2032" w:rsidP="00FC203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44D3E2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8815725" w14:textId="7796CAA8" w:rsidR="00FC2032" w:rsidRPr="004763F4" w:rsidRDefault="00FC2032" w:rsidP="00FC203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bidi="th-TH"/>
              </w:rPr>
              <w:t>2,412</w:t>
            </w:r>
          </w:p>
        </w:tc>
        <w:tc>
          <w:tcPr>
            <w:tcW w:w="270" w:type="dxa"/>
            <w:vAlign w:val="bottom"/>
          </w:tcPr>
          <w:p w14:paraId="44F922AC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24B40078" w14:textId="62C335BF" w:rsidR="00FC2032" w:rsidRPr="00FC2032" w:rsidRDefault="00FC2032" w:rsidP="00FC203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C2032">
              <w:rPr>
                <w:rFonts w:ascii="Angsana New" w:hAnsi="Angsana New"/>
                <w:sz w:val="26"/>
                <w:szCs w:val="26"/>
                <w:lang w:val="en-US" w:bidi="th-TH"/>
              </w:rPr>
              <w:t>189,874</w:t>
            </w:r>
          </w:p>
        </w:tc>
        <w:tc>
          <w:tcPr>
            <w:tcW w:w="270" w:type="dxa"/>
            <w:vAlign w:val="bottom"/>
          </w:tcPr>
          <w:p w14:paraId="2882C939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C6E4A14" w14:textId="5799DD7D" w:rsidR="00FC2032" w:rsidRPr="004763F4" w:rsidRDefault="00FC2032" w:rsidP="00FC2032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959</w:t>
            </w:r>
          </w:p>
        </w:tc>
        <w:tc>
          <w:tcPr>
            <w:tcW w:w="266" w:type="dxa"/>
            <w:vAlign w:val="bottom"/>
          </w:tcPr>
          <w:p w14:paraId="6E1CA7D8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5C600DB7" w14:textId="4343C128" w:rsidR="00FC2032" w:rsidRPr="00FC2032" w:rsidRDefault="00FC2032" w:rsidP="00FC203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C203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FB163F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A9156E4" w14:textId="2A55B4C8" w:rsidR="00FC2032" w:rsidRPr="004763F4" w:rsidRDefault="00FC2032" w:rsidP="00FC203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(191,790)</w:t>
            </w:r>
          </w:p>
        </w:tc>
        <w:tc>
          <w:tcPr>
            <w:tcW w:w="264" w:type="dxa"/>
            <w:vAlign w:val="bottom"/>
          </w:tcPr>
          <w:p w14:paraId="54BF20CC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</w:tcPr>
          <w:p w14:paraId="435A2640" w14:textId="76B0C0DC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(1,455)</w:t>
            </w:r>
          </w:p>
        </w:tc>
        <w:tc>
          <w:tcPr>
            <w:tcW w:w="270" w:type="dxa"/>
          </w:tcPr>
          <w:p w14:paraId="747A2D8E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E32854B" w14:textId="2F7169C4" w:rsidR="00FC2032" w:rsidRPr="00FC2032" w:rsidRDefault="00FC2032" w:rsidP="00FC203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C203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FC2032" w:rsidRPr="00C664CA" w14:paraId="307D8B21" w14:textId="77777777" w:rsidTr="0060002A">
        <w:trPr>
          <w:jc w:val="center"/>
        </w:trPr>
        <w:tc>
          <w:tcPr>
            <w:tcW w:w="2790" w:type="dxa"/>
          </w:tcPr>
          <w:p w14:paraId="2E0E1F9A" w14:textId="77777777" w:rsidR="00FC2032" w:rsidRPr="004763F4" w:rsidRDefault="00FC2032" w:rsidP="00FC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763F4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</w:tcPr>
          <w:p w14:paraId="6EDF3521" w14:textId="34DB7C35" w:rsidR="00FC2032" w:rsidRPr="004763F4" w:rsidRDefault="00FC2032" w:rsidP="00FC203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061932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9013D58" w14:textId="0F1565A0" w:rsidR="00FC2032" w:rsidRPr="004763F4" w:rsidRDefault="00FC2032" w:rsidP="00FC203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bidi="th-TH"/>
              </w:rPr>
              <w:t>(2,206)</w:t>
            </w:r>
          </w:p>
        </w:tc>
        <w:tc>
          <w:tcPr>
            <w:tcW w:w="270" w:type="dxa"/>
            <w:vAlign w:val="bottom"/>
          </w:tcPr>
          <w:p w14:paraId="3F9B6349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473CCD59" w14:textId="0CC95BC3" w:rsidR="00FC2032" w:rsidRPr="00FC2032" w:rsidRDefault="00FC2032" w:rsidP="00FC203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C2032">
              <w:rPr>
                <w:rFonts w:ascii="Angsana New" w:hAnsi="Angsana New"/>
                <w:sz w:val="26"/>
                <w:szCs w:val="26"/>
                <w:lang w:val="en-US" w:bidi="th-TH"/>
              </w:rPr>
              <w:t>(13,35</w:t>
            </w:r>
            <w:r w:rsidR="007070D0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Pr="00FC2032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29EA368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AEF789E" w14:textId="7E38F3D9" w:rsidR="00FC2032" w:rsidRPr="004763F4" w:rsidRDefault="00FC2032" w:rsidP="00FC2032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(162)</w:t>
            </w:r>
          </w:p>
        </w:tc>
        <w:tc>
          <w:tcPr>
            <w:tcW w:w="266" w:type="dxa"/>
            <w:vAlign w:val="bottom"/>
          </w:tcPr>
          <w:p w14:paraId="6FF302D7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58C0E0D9" w14:textId="10E6F85E" w:rsidR="00FC2032" w:rsidRPr="00FC2032" w:rsidRDefault="00FC2032" w:rsidP="00FC2032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C2032">
              <w:rPr>
                <w:rFonts w:ascii="Angsana New" w:hAnsi="Angsana New"/>
                <w:sz w:val="26"/>
                <w:szCs w:val="26"/>
                <w:lang w:val="en-US" w:bidi="th-TH"/>
              </w:rPr>
              <w:t>(1,739)</w:t>
            </w:r>
          </w:p>
        </w:tc>
        <w:tc>
          <w:tcPr>
            <w:tcW w:w="270" w:type="dxa"/>
            <w:vAlign w:val="bottom"/>
          </w:tcPr>
          <w:p w14:paraId="7A7ED0A7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E177F1E" w14:textId="20B87DF6" w:rsidR="00FC2032" w:rsidRPr="004763F4" w:rsidRDefault="00FC2032" w:rsidP="00FC2032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167483D5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0EF24571" w14:textId="19DADF14" w:rsidR="00FC2032" w:rsidRPr="004763F4" w:rsidRDefault="00FC2032" w:rsidP="00FC203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5EC954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25E8E14" w14:textId="1034D49E" w:rsidR="00FC2032" w:rsidRPr="00FC2032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C2032">
              <w:rPr>
                <w:rFonts w:ascii="Angsana New" w:hAnsi="Angsana New"/>
                <w:sz w:val="26"/>
                <w:szCs w:val="26"/>
                <w:lang w:val="en-US" w:bidi="th-TH"/>
              </w:rPr>
              <w:t>(17,461)</w:t>
            </w:r>
          </w:p>
        </w:tc>
      </w:tr>
      <w:tr w:rsidR="00FC2032" w:rsidRPr="00C664CA" w14:paraId="54DE013C" w14:textId="77777777" w:rsidTr="00B82DB3">
        <w:trPr>
          <w:jc w:val="center"/>
        </w:trPr>
        <w:tc>
          <w:tcPr>
            <w:tcW w:w="2790" w:type="dxa"/>
          </w:tcPr>
          <w:p w14:paraId="5B4F4030" w14:textId="275BAA16" w:rsidR="00FC2032" w:rsidRPr="004763F4" w:rsidRDefault="00FC2032" w:rsidP="00FC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763F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763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763F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E4B0E" w14:textId="494E0AC3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 w:cs="Times New Roman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 w:cs="Times New Roman"/>
                <w:b/>
                <w:bCs/>
                <w:sz w:val="26"/>
                <w:szCs w:val="26"/>
                <w:lang w:val="en-US" w:bidi="th-TH"/>
              </w:rPr>
              <w:t>91,781</w:t>
            </w:r>
          </w:p>
        </w:tc>
        <w:tc>
          <w:tcPr>
            <w:tcW w:w="270" w:type="dxa"/>
            <w:vAlign w:val="bottom"/>
          </w:tcPr>
          <w:p w14:paraId="5E7214DA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6D4F2" w14:textId="34FBE790" w:rsidR="00FC2032" w:rsidRPr="004763F4" w:rsidRDefault="00FC2032" w:rsidP="00FC203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534,643</w:t>
            </w:r>
          </w:p>
        </w:tc>
        <w:tc>
          <w:tcPr>
            <w:tcW w:w="270" w:type="dxa"/>
            <w:vAlign w:val="bottom"/>
          </w:tcPr>
          <w:p w14:paraId="0A743B62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6CE8F" w14:textId="481C35B0" w:rsidR="00FC2032" w:rsidRPr="00FC2032" w:rsidRDefault="00FC2032" w:rsidP="00FC203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C203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3,392,17</w:t>
            </w:r>
            <w:r w:rsidR="007070D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0DFF0105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6D1B8" w14:textId="5B8050DE" w:rsidR="00FC2032" w:rsidRPr="004763F4" w:rsidRDefault="00FC2032" w:rsidP="00FC2032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</w:rPr>
              <w:t>96,928</w:t>
            </w:r>
          </w:p>
        </w:tc>
        <w:tc>
          <w:tcPr>
            <w:tcW w:w="266" w:type="dxa"/>
            <w:vAlign w:val="bottom"/>
          </w:tcPr>
          <w:p w14:paraId="6E383C75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452AE" w14:textId="43B0000F" w:rsidR="00FC2032" w:rsidRPr="00FC2032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C2032">
              <w:rPr>
                <w:rFonts w:ascii="Angsana New" w:hAnsi="Angsana New"/>
                <w:b/>
                <w:bCs/>
                <w:sz w:val="26"/>
                <w:szCs w:val="26"/>
              </w:rPr>
              <w:t>14,394</w:t>
            </w:r>
          </w:p>
        </w:tc>
        <w:tc>
          <w:tcPr>
            <w:tcW w:w="270" w:type="dxa"/>
            <w:vAlign w:val="bottom"/>
          </w:tcPr>
          <w:p w14:paraId="4F94D8EB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28504" w14:textId="26B6F81C" w:rsidR="00FC2032" w:rsidRPr="004763F4" w:rsidRDefault="00FC2032" w:rsidP="00FC203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67,94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64" w:type="dxa"/>
            <w:vAlign w:val="bottom"/>
          </w:tcPr>
          <w:p w14:paraId="24C5B589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4FD1FC65" w14:textId="34C1E46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17,353</w:t>
            </w:r>
          </w:p>
        </w:tc>
        <w:tc>
          <w:tcPr>
            <w:tcW w:w="270" w:type="dxa"/>
          </w:tcPr>
          <w:p w14:paraId="45CC8E4D" w14:textId="77777777" w:rsidR="00FC2032" w:rsidRPr="004763F4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BF11E" w14:textId="46559802" w:rsidR="00FC2032" w:rsidRPr="00FC2032" w:rsidRDefault="00FC2032" w:rsidP="00FC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C203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4,215,222</w:t>
            </w:r>
          </w:p>
        </w:tc>
      </w:tr>
    </w:tbl>
    <w:p w14:paraId="7FA0A97E" w14:textId="5F7636D4" w:rsidR="00807F67" w:rsidRPr="00831D20" w:rsidRDefault="00807F67" w:rsidP="00831D20">
      <w:pPr>
        <w:spacing w:line="240" w:lineRule="auto"/>
        <w:rPr>
          <w:sz w:val="2"/>
          <w:szCs w:val="2"/>
        </w:rPr>
      </w:pPr>
      <w:r>
        <w:br w:type="page"/>
      </w:r>
      <w:r w:rsidR="00436948" w:rsidRPr="00831D20">
        <w:rPr>
          <w:sz w:val="2"/>
          <w:szCs w:val="2"/>
        </w:rPr>
        <w:lastRenderedPageBreak/>
        <w:t xml:space="preserve">   </w:t>
      </w:r>
    </w:p>
    <w:tbl>
      <w:tblPr>
        <w:tblW w:w="14676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700"/>
        <w:gridCol w:w="1164"/>
        <w:gridCol w:w="276"/>
        <w:gridCol w:w="1260"/>
        <w:gridCol w:w="270"/>
        <w:gridCol w:w="1356"/>
        <w:gridCol w:w="270"/>
        <w:gridCol w:w="1530"/>
        <w:gridCol w:w="266"/>
        <w:gridCol w:w="28"/>
        <w:gridCol w:w="1146"/>
        <w:gridCol w:w="270"/>
        <w:gridCol w:w="1260"/>
        <w:gridCol w:w="250"/>
        <w:gridCol w:w="14"/>
        <w:gridCol w:w="1176"/>
        <w:gridCol w:w="270"/>
        <w:gridCol w:w="1170"/>
      </w:tblGrid>
      <w:tr w:rsidR="00807F67" w:rsidRPr="00C664CA" w14:paraId="0C544FA3" w14:textId="77777777" w:rsidTr="00302449">
        <w:trPr>
          <w:jc w:val="center"/>
        </w:trPr>
        <w:tc>
          <w:tcPr>
            <w:tcW w:w="2700" w:type="dxa"/>
          </w:tcPr>
          <w:p w14:paraId="51933B83" w14:textId="77777777" w:rsidR="00807F67" w:rsidRPr="004763F4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976" w:type="dxa"/>
            <w:gridSpan w:val="17"/>
            <w:vAlign w:val="bottom"/>
          </w:tcPr>
          <w:p w14:paraId="185EEA6E" w14:textId="77777777" w:rsidR="00807F67" w:rsidRPr="004763F4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763F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7F67" w:rsidRPr="00C664CA" w14:paraId="1DC881F2" w14:textId="77777777" w:rsidTr="00302449">
        <w:trPr>
          <w:jc w:val="center"/>
        </w:trPr>
        <w:tc>
          <w:tcPr>
            <w:tcW w:w="2700" w:type="dxa"/>
          </w:tcPr>
          <w:p w14:paraId="197FD33E" w14:textId="77777777" w:rsidR="00807F67" w:rsidRPr="004763F4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57D7BFBF" w14:textId="77777777" w:rsidR="00807F67" w:rsidRPr="004763F4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6" w:type="dxa"/>
            <w:vAlign w:val="bottom"/>
          </w:tcPr>
          <w:p w14:paraId="0AE3F482" w14:textId="77777777" w:rsidR="00807F67" w:rsidRPr="004763F4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27C4D7" w14:textId="77777777" w:rsidR="00807F67" w:rsidRPr="004763F4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  <w:r w:rsidRPr="004763F4">
              <w:rPr>
                <w:rFonts w:ascii="Angsana New" w:hAnsi="Angsana New"/>
                <w:sz w:val="26"/>
                <w:szCs w:val="26"/>
              </w:rPr>
              <w:br/>
            </w:r>
            <w:r w:rsidRPr="004763F4">
              <w:rPr>
                <w:rFonts w:ascii="Angsana New" w:hAnsi="Angsana New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1EB74CFD" w14:textId="77777777" w:rsidR="00807F67" w:rsidRPr="004763F4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79115A6D" w14:textId="77777777" w:rsidR="00807F67" w:rsidRPr="004763F4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  <w:r w:rsidRPr="004763F4">
              <w:rPr>
                <w:rFonts w:ascii="Angsana New" w:hAnsi="Angsana New"/>
                <w:sz w:val="26"/>
                <w:szCs w:val="26"/>
              </w:rPr>
              <w:br/>
            </w:r>
            <w:r w:rsidRPr="004763F4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4763F4">
              <w:rPr>
                <w:rFonts w:ascii="Angsana New" w:hAnsi="Angsana New"/>
                <w:sz w:val="26"/>
                <w:szCs w:val="26"/>
              </w:rPr>
              <w:br/>
            </w:r>
            <w:r w:rsidRPr="004763F4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29C7039B" w14:textId="77777777" w:rsidR="00807F67" w:rsidRPr="004763F4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2E21C76" w14:textId="77777777" w:rsidR="00807F67" w:rsidRPr="004763F4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Pr="004763F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763F4">
              <w:rPr>
                <w:rFonts w:ascii="Angsana New" w:hAnsi="Angsana New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66" w:type="dxa"/>
            <w:vAlign w:val="bottom"/>
          </w:tcPr>
          <w:p w14:paraId="476ABBD3" w14:textId="77777777" w:rsidR="00807F67" w:rsidRPr="004763F4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64B46923" w14:textId="77777777" w:rsidR="00807F67" w:rsidRPr="004763F4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78325B99" w14:textId="77777777" w:rsidR="00807F67" w:rsidRPr="004763F4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F0EE66" w14:textId="77777777" w:rsidR="00807F67" w:rsidRPr="004763F4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4" w:type="dxa"/>
            <w:gridSpan w:val="2"/>
            <w:vAlign w:val="bottom"/>
          </w:tcPr>
          <w:p w14:paraId="3BF69599" w14:textId="77777777" w:rsidR="00807F67" w:rsidRPr="004763F4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7DD5E08D" w14:textId="77777777" w:rsidR="00807F67" w:rsidRPr="004763F4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114767D" w14:textId="77777777" w:rsidR="00807F67" w:rsidRPr="004763F4" w:rsidRDefault="006839EA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63F4">
              <w:rPr>
                <w:rFonts w:ascii="Angsana New" w:hAnsi="Angsana New" w:hint="cs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5912573A" w14:textId="77777777" w:rsidR="00807F67" w:rsidRPr="004763F4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A9204B" w14:textId="77777777" w:rsidR="00807F67" w:rsidRPr="004763F4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6489705" w14:textId="77777777" w:rsidR="00807F67" w:rsidRPr="004763F4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9D65004" w14:textId="77777777" w:rsidR="00807F67" w:rsidRPr="004763F4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07F67" w:rsidRPr="00C664CA" w14:paraId="111DC06B" w14:textId="77777777" w:rsidTr="00302449">
        <w:trPr>
          <w:trHeight w:val="389"/>
          <w:jc w:val="center"/>
        </w:trPr>
        <w:tc>
          <w:tcPr>
            <w:tcW w:w="2700" w:type="dxa"/>
          </w:tcPr>
          <w:p w14:paraId="302DE83F" w14:textId="77777777" w:rsidR="00807F67" w:rsidRPr="004763F4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6" w:type="dxa"/>
            <w:gridSpan w:val="17"/>
            <w:vAlign w:val="bottom"/>
          </w:tcPr>
          <w:p w14:paraId="6C338FBA" w14:textId="77777777" w:rsidR="00807F67" w:rsidRPr="004763F4" w:rsidRDefault="00807F67" w:rsidP="006551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4763F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F5955" w:rsidRPr="00C664CA" w14:paraId="5959A8B0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3D6B8770" w14:textId="77777777" w:rsidR="00BF5955" w:rsidRPr="004763F4" w:rsidRDefault="00BF5955" w:rsidP="003C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763F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64" w:type="dxa"/>
            <w:vAlign w:val="bottom"/>
          </w:tcPr>
          <w:p w14:paraId="6137A0DD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2E231B93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E58F5A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B924F8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21CC1D8E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9693CC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1B0D053" w14:textId="77777777" w:rsidR="00BF5955" w:rsidRPr="004763F4" w:rsidRDefault="00BF5955" w:rsidP="003C5AD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5734EA79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24141A7F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493B40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72DA2C" w14:textId="77777777" w:rsidR="00BF5955" w:rsidRPr="004763F4" w:rsidRDefault="00BF5955" w:rsidP="003C5AD7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57288E3E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gridSpan w:val="2"/>
          </w:tcPr>
          <w:p w14:paraId="49E5CC92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FE5D409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F040C52" w14:textId="77777777" w:rsidR="00BF5955" w:rsidRPr="004763F4" w:rsidRDefault="00BF5955" w:rsidP="00BF5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831D20" w:rsidRPr="00C664CA" w14:paraId="749F2A39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5FA94E5D" w14:textId="126B16A8" w:rsidR="00831D20" w:rsidRPr="004763F4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763F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763F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763F4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4763F4">
              <w:rPr>
                <w:rFonts w:ascii="Angsana New" w:hAnsi="Angsana New"/>
                <w:sz w:val="26"/>
                <w:szCs w:val="26"/>
              </w:rPr>
              <w:t>25</w:t>
            </w:r>
            <w:r w:rsidRPr="004763F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763F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64" w:type="dxa"/>
            <w:vAlign w:val="bottom"/>
          </w:tcPr>
          <w:p w14:paraId="7D302B3C" w14:textId="3A384946" w:rsidR="00831D20" w:rsidRPr="004763F4" w:rsidRDefault="00831D20" w:rsidP="00831D2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3BF79AC0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F89EA1" w14:textId="23DE6CDC" w:rsidR="00831D20" w:rsidRPr="004763F4" w:rsidRDefault="00831D20" w:rsidP="00831D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/>
              </w:rPr>
              <w:t>259,920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EA4906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67005068" w14:textId="3A031139" w:rsidR="00831D20" w:rsidRPr="004763F4" w:rsidRDefault="00831D20" w:rsidP="00831D2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2,434,978</w:t>
            </w:r>
          </w:p>
        </w:tc>
        <w:tc>
          <w:tcPr>
            <w:tcW w:w="270" w:type="dxa"/>
            <w:vAlign w:val="bottom"/>
          </w:tcPr>
          <w:p w14:paraId="12198EE9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798C2E0C" w14:textId="1A1CA2EB" w:rsidR="00831D20" w:rsidRPr="004763F4" w:rsidRDefault="00831D20" w:rsidP="00831D20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69,984</w:t>
            </w:r>
          </w:p>
        </w:tc>
        <w:tc>
          <w:tcPr>
            <w:tcW w:w="294" w:type="dxa"/>
            <w:gridSpan w:val="2"/>
            <w:vAlign w:val="bottom"/>
          </w:tcPr>
          <w:p w14:paraId="11CF8569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146" w:type="dxa"/>
            <w:vAlign w:val="bottom"/>
          </w:tcPr>
          <w:p w14:paraId="613DDB25" w14:textId="1C7D3274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7,269</w:t>
            </w:r>
          </w:p>
        </w:tc>
        <w:tc>
          <w:tcPr>
            <w:tcW w:w="270" w:type="dxa"/>
            <w:vAlign w:val="bottom"/>
          </w:tcPr>
          <w:p w14:paraId="1D0CF7A8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5859A03" w14:textId="0671E18F" w:rsidR="00831D20" w:rsidRPr="004763F4" w:rsidRDefault="00831D20" w:rsidP="00831D2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41721E7C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2085A21" w14:textId="06662A80" w:rsidR="00831D20" w:rsidRPr="004763F4" w:rsidRDefault="00831D20" w:rsidP="00831D2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769116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A8BE73" w14:textId="7BECEDE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</w:rPr>
              <w:t>2,772,151</w:t>
            </w:r>
          </w:p>
        </w:tc>
      </w:tr>
      <w:tr w:rsidR="00831D20" w:rsidRPr="00C664CA" w14:paraId="480313B3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1923D4DB" w14:textId="77777777" w:rsidR="00831D20" w:rsidRPr="004763F4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64" w:type="dxa"/>
            <w:vAlign w:val="bottom"/>
          </w:tcPr>
          <w:p w14:paraId="0EA98AB0" w14:textId="143EDB23" w:rsidR="00831D20" w:rsidRPr="004763F4" w:rsidRDefault="00831D20" w:rsidP="00831D2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93A2D19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7E0E388" w14:textId="4E73D09E" w:rsidR="00831D20" w:rsidRPr="004763F4" w:rsidRDefault="00831D20" w:rsidP="00831D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26,942</w:t>
            </w:r>
          </w:p>
        </w:tc>
        <w:tc>
          <w:tcPr>
            <w:tcW w:w="270" w:type="dxa"/>
            <w:vAlign w:val="bottom"/>
          </w:tcPr>
          <w:p w14:paraId="3985D53D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E525029" w14:textId="2BEEFBD4" w:rsidR="00831D20" w:rsidRPr="004763F4" w:rsidRDefault="00831D20" w:rsidP="00831D2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178,225</w:t>
            </w:r>
          </w:p>
        </w:tc>
        <w:tc>
          <w:tcPr>
            <w:tcW w:w="270" w:type="dxa"/>
            <w:vAlign w:val="bottom"/>
          </w:tcPr>
          <w:p w14:paraId="16DA2E48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4B2E3D86" w14:textId="47B8B68E" w:rsidR="00831D20" w:rsidRPr="004763F4" w:rsidRDefault="00831D20" w:rsidP="00831D20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5,405</w:t>
            </w:r>
          </w:p>
        </w:tc>
        <w:tc>
          <w:tcPr>
            <w:tcW w:w="294" w:type="dxa"/>
            <w:gridSpan w:val="2"/>
            <w:vAlign w:val="bottom"/>
          </w:tcPr>
          <w:p w14:paraId="47FB0E74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46" w:type="dxa"/>
            <w:vAlign w:val="bottom"/>
          </w:tcPr>
          <w:p w14:paraId="05664AA4" w14:textId="024F0D6F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732</w:t>
            </w:r>
          </w:p>
        </w:tc>
        <w:tc>
          <w:tcPr>
            <w:tcW w:w="270" w:type="dxa"/>
            <w:vAlign w:val="bottom"/>
          </w:tcPr>
          <w:p w14:paraId="404A2888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801B0A9" w14:textId="2F4C7DF3" w:rsidR="00831D20" w:rsidRPr="004763F4" w:rsidRDefault="00831D20" w:rsidP="00831D2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73E339A1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F26C79A" w14:textId="2907795A" w:rsidR="00831D20" w:rsidRPr="004763F4" w:rsidRDefault="00831D20" w:rsidP="00831D2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C4515C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721E59" w14:textId="5973D473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</w:rPr>
              <w:t>211,304</w:t>
            </w:r>
          </w:p>
        </w:tc>
      </w:tr>
      <w:tr w:rsidR="00831D20" w:rsidRPr="00C664CA" w14:paraId="3B5A0986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39178BED" w14:textId="77777777" w:rsidR="00831D20" w:rsidRPr="004763F4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763F4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64" w:type="dxa"/>
            <w:vAlign w:val="bottom"/>
          </w:tcPr>
          <w:p w14:paraId="575FCB07" w14:textId="56AE5F31" w:rsidR="00831D20" w:rsidRPr="004763F4" w:rsidRDefault="00831D20" w:rsidP="00831D2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0FCB3C5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9895971" w14:textId="1E1A3A40" w:rsidR="00831D20" w:rsidRPr="004763F4" w:rsidRDefault="00831D20" w:rsidP="00831D2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5392BD4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6D532D71" w14:textId="09B4FA12" w:rsidR="00831D20" w:rsidRPr="004763F4" w:rsidRDefault="00831D20" w:rsidP="00831D2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(10,368)</w:t>
            </w:r>
          </w:p>
        </w:tc>
        <w:tc>
          <w:tcPr>
            <w:tcW w:w="270" w:type="dxa"/>
            <w:vAlign w:val="bottom"/>
          </w:tcPr>
          <w:p w14:paraId="2B03488E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380336D8" w14:textId="79265220" w:rsidR="00831D20" w:rsidRPr="004763F4" w:rsidRDefault="00831D20" w:rsidP="00831D20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(1,783)</w:t>
            </w:r>
          </w:p>
        </w:tc>
        <w:tc>
          <w:tcPr>
            <w:tcW w:w="294" w:type="dxa"/>
            <w:gridSpan w:val="2"/>
            <w:vAlign w:val="bottom"/>
          </w:tcPr>
          <w:p w14:paraId="6E5BCC57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46" w:type="dxa"/>
            <w:vAlign w:val="bottom"/>
          </w:tcPr>
          <w:p w14:paraId="52BB1792" w14:textId="2940DBFA" w:rsidR="00831D20" w:rsidRPr="004763F4" w:rsidRDefault="00831D20" w:rsidP="00A815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(16)</w:t>
            </w:r>
          </w:p>
        </w:tc>
        <w:tc>
          <w:tcPr>
            <w:tcW w:w="270" w:type="dxa"/>
            <w:vAlign w:val="bottom"/>
          </w:tcPr>
          <w:p w14:paraId="6E842084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DE0580B" w14:textId="1A9579DC" w:rsidR="00831D20" w:rsidRPr="004763F4" w:rsidRDefault="00831D20" w:rsidP="00831D2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029E9403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8A0EDCA" w14:textId="44C303D6" w:rsidR="00831D20" w:rsidRPr="004763F4" w:rsidRDefault="00831D20" w:rsidP="00831D2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CF28C9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5CA606" w14:textId="5888615A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</w:rPr>
              <w:t>(12,167)</w:t>
            </w:r>
          </w:p>
        </w:tc>
      </w:tr>
      <w:tr w:rsidR="00831D20" w:rsidRPr="00C664CA" w14:paraId="75385C3F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082C2F40" w14:textId="0854FD4E" w:rsidR="00831D20" w:rsidRPr="004763F4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763F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763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763F4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Pr="004763F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 w:rsidRPr="004763F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 </w:t>
            </w:r>
            <w:r w:rsidRPr="004763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221D6E5D" w14:textId="36DE178D" w:rsidR="00831D20" w:rsidRPr="004763F4" w:rsidRDefault="00831D20" w:rsidP="00831D2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5E1F9D88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EB49A3" w14:textId="5A6D86ED" w:rsidR="00831D20" w:rsidRPr="004763F4" w:rsidRDefault="00831D20" w:rsidP="00831D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674ED3F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0EBE6D9F" w14:textId="22881A81" w:rsidR="00831D20" w:rsidRPr="004763F4" w:rsidRDefault="00831D20" w:rsidP="00831D2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A80172C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05C57B" w14:textId="3BB17952" w:rsidR="00831D20" w:rsidRPr="004763F4" w:rsidRDefault="00831D20" w:rsidP="00831D20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7B75D8FF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73129C41" w14:textId="4F48ECCE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C015FED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C9D9BE" w14:textId="16F85105" w:rsidR="00831D20" w:rsidRPr="004763F4" w:rsidRDefault="00831D20" w:rsidP="00831D2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19B33547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  <w:vAlign w:val="bottom"/>
          </w:tcPr>
          <w:p w14:paraId="0B0FA3D0" w14:textId="1CFFA8B8" w:rsidR="00831D20" w:rsidRPr="004763F4" w:rsidRDefault="00831D20" w:rsidP="00831D2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20C0CD2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54BF36" w14:textId="5798D3BC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31D20" w:rsidRPr="00C664CA" w14:paraId="6369CD56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0E37D0BB" w14:textId="1E857601" w:rsidR="00831D20" w:rsidRPr="004763F4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4763F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1 </w:t>
            </w:r>
            <w:r w:rsidRPr="004763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4763F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64" w:type="dxa"/>
            <w:vAlign w:val="bottom"/>
          </w:tcPr>
          <w:p w14:paraId="0E4F4285" w14:textId="1E7390FB" w:rsidR="00831D20" w:rsidRPr="004763F4" w:rsidRDefault="00831D20" w:rsidP="00831D2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1B79EB8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C50A760" w14:textId="528DB3C4" w:rsidR="00831D20" w:rsidRPr="004763F4" w:rsidRDefault="00831D20" w:rsidP="00831D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286,862</w:t>
            </w:r>
          </w:p>
        </w:tc>
        <w:tc>
          <w:tcPr>
            <w:tcW w:w="270" w:type="dxa"/>
            <w:vAlign w:val="bottom"/>
          </w:tcPr>
          <w:p w14:paraId="4D31DFFF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0D6B167A" w14:textId="21364417" w:rsidR="00831D20" w:rsidRPr="004763F4" w:rsidRDefault="00831D20" w:rsidP="00831D2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2,602,835</w:t>
            </w:r>
          </w:p>
        </w:tc>
        <w:tc>
          <w:tcPr>
            <w:tcW w:w="270" w:type="dxa"/>
            <w:vAlign w:val="bottom"/>
          </w:tcPr>
          <w:p w14:paraId="6049FBD1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114E754B" w14:textId="39DEF0AF" w:rsidR="00831D20" w:rsidRPr="004763F4" w:rsidRDefault="00831D20" w:rsidP="00831D20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73,606</w:t>
            </w:r>
          </w:p>
        </w:tc>
        <w:tc>
          <w:tcPr>
            <w:tcW w:w="294" w:type="dxa"/>
            <w:gridSpan w:val="2"/>
            <w:vAlign w:val="bottom"/>
          </w:tcPr>
          <w:p w14:paraId="09F67519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146" w:type="dxa"/>
            <w:vAlign w:val="bottom"/>
          </w:tcPr>
          <w:p w14:paraId="4EF6F20F" w14:textId="38C44A9B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7,985</w:t>
            </w:r>
          </w:p>
        </w:tc>
        <w:tc>
          <w:tcPr>
            <w:tcW w:w="270" w:type="dxa"/>
            <w:vAlign w:val="bottom"/>
          </w:tcPr>
          <w:p w14:paraId="72B10934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CBB1557" w14:textId="5D6EFEC3" w:rsidR="00831D20" w:rsidRPr="004763F4" w:rsidRDefault="00831D20" w:rsidP="00831D2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002E716B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0C1BBF0" w14:textId="0630729C" w:rsidR="00831D20" w:rsidRPr="004763F4" w:rsidRDefault="00831D20" w:rsidP="00831D2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53A427" w14:textId="77777777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CD5CB0" w14:textId="0BA97024" w:rsidR="00831D20" w:rsidRPr="004763F4" w:rsidRDefault="00831D20" w:rsidP="00831D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</w:rPr>
              <w:t>2,971,28</w:t>
            </w: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</w:t>
            </w:r>
          </w:p>
        </w:tc>
      </w:tr>
      <w:tr w:rsidR="0095089C" w:rsidRPr="00C664CA" w14:paraId="3C07ADCA" w14:textId="77777777" w:rsidTr="0075183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18CB2E2E" w14:textId="5C4935B6" w:rsidR="0095089C" w:rsidRPr="004763F4" w:rsidRDefault="0095089C" w:rsidP="00950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44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763F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การรับรู้ค่าเสื่อมราคาของสินทรัพย์สิทธิการใช้จากการถือปฏิบัติตาม </w:t>
            </w:r>
            <w:r w:rsidRPr="004763F4">
              <w:rPr>
                <w:rFonts w:asciiTheme="majorBidi" w:hAnsiTheme="majorBidi" w:cstheme="majorBidi"/>
                <w:sz w:val="26"/>
                <w:szCs w:val="26"/>
              </w:rPr>
              <w:t xml:space="preserve">TFRS 16 </w:t>
            </w:r>
            <w:r w:rsidRPr="004763F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เป็นครั้งแรก</w:t>
            </w:r>
            <w:r w:rsidRPr="004763F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45B74725" w14:textId="5D0FDBA2" w:rsidR="0095089C" w:rsidRPr="004763F4" w:rsidRDefault="0095089C" w:rsidP="0095089C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23312545" w14:textId="77777777" w:rsidR="0095089C" w:rsidRPr="004763F4" w:rsidRDefault="0095089C" w:rsidP="0095089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6F7ED7" w14:textId="0DA31C9A" w:rsidR="0095089C" w:rsidRPr="004763F4" w:rsidRDefault="0095089C" w:rsidP="0095089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61CF7A" w14:textId="77777777" w:rsidR="0095089C" w:rsidRPr="004763F4" w:rsidRDefault="0095089C" w:rsidP="0095089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3A615F33" w14:textId="6BB6C669" w:rsidR="0095089C" w:rsidRPr="004763F4" w:rsidRDefault="0095089C" w:rsidP="0095089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48E063D" w14:textId="77777777" w:rsidR="0095089C" w:rsidRPr="004763F4" w:rsidRDefault="0095089C" w:rsidP="0095089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7921C6B" w14:textId="7C0C6BDF" w:rsidR="0095089C" w:rsidRPr="004763F4" w:rsidRDefault="0095089C" w:rsidP="0095089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94" w:type="dxa"/>
            <w:gridSpan w:val="2"/>
            <w:vAlign w:val="bottom"/>
          </w:tcPr>
          <w:p w14:paraId="5B58E892" w14:textId="77777777" w:rsidR="0095089C" w:rsidRPr="004763F4" w:rsidRDefault="0095089C" w:rsidP="0095089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7CDF0F9D" w14:textId="536B7B72" w:rsidR="0095089C" w:rsidRPr="00B66D67" w:rsidRDefault="0095089C" w:rsidP="0095089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66D6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66ED6D" w14:textId="77777777" w:rsidR="0095089C" w:rsidRPr="00B66D67" w:rsidRDefault="0095089C" w:rsidP="0095089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AF3DF2" w14:textId="17887FE4" w:rsidR="0095089C" w:rsidRPr="00B66D67" w:rsidRDefault="0095089C" w:rsidP="0095089C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66D6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1CE85478" w14:textId="77777777" w:rsidR="0095089C" w:rsidRPr="00B66D67" w:rsidRDefault="0095089C" w:rsidP="0095089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  <w:vAlign w:val="bottom"/>
          </w:tcPr>
          <w:p w14:paraId="17FD341F" w14:textId="7F94642D" w:rsidR="0095089C" w:rsidRPr="00B66D67" w:rsidRDefault="0095089C" w:rsidP="0095089C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66D6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C54966" w14:textId="77777777" w:rsidR="0095089C" w:rsidRPr="00B66D67" w:rsidRDefault="0095089C" w:rsidP="0095089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9DBA7B" w14:textId="53897A7C" w:rsidR="0095089C" w:rsidRPr="00B66D67" w:rsidRDefault="0095089C" w:rsidP="0095089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6D6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9E56B5" w:rsidRPr="00C664CA" w14:paraId="2F277FD9" w14:textId="77777777" w:rsidTr="0075183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3189D8B5" w14:textId="6BD4812E" w:rsidR="009E56B5" w:rsidRPr="004763F4" w:rsidRDefault="009E56B5" w:rsidP="009E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763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476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4763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4763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2563 - </w:t>
            </w:r>
            <w:r w:rsidRPr="004763F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</w:t>
            </w:r>
            <w:r w:rsidRPr="004763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ใหม่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104B66CE" w14:textId="35B96BEC" w:rsidR="009E56B5" w:rsidRPr="004763F4" w:rsidRDefault="009E56B5" w:rsidP="009E56B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37B3B884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BA64F7" w14:textId="5763EEC9" w:rsidR="009E56B5" w:rsidRPr="004763F4" w:rsidRDefault="009E56B5" w:rsidP="009E56B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286,862</w:t>
            </w:r>
          </w:p>
        </w:tc>
        <w:tc>
          <w:tcPr>
            <w:tcW w:w="270" w:type="dxa"/>
            <w:vAlign w:val="bottom"/>
          </w:tcPr>
          <w:p w14:paraId="7DC0165E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4D270EA8" w14:textId="77720F72" w:rsidR="009E56B5" w:rsidRPr="009E56B5" w:rsidRDefault="009E56B5" w:rsidP="009E56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9E56B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2,602,835</w:t>
            </w:r>
          </w:p>
        </w:tc>
        <w:tc>
          <w:tcPr>
            <w:tcW w:w="270" w:type="dxa"/>
            <w:vAlign w:val="bottom"/>
          </w:tcPr>
          <w:p w14:paraId="6E6A1C45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7CB69B7" w14:textId="542138ED" w:rsidR="009E56B5" w:rsidRPr="004763F4" w:rsidRDefault="009E56B5" w:rsidP="009E56B5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73,606</w:t>
            </w:r>
          </w:p>
        </w:tc>
        <w:tc>
          <w:tcPr>
            <w:tcW w:w="294" w:type="dxa"/>
            <w:gridSpan w:val="2"/>
            <w:vAlign w:val="bottom"/>
          </w:tcPr>
          <w:p w14:paraId="51A38BFD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0A3E4227" w14:textId="44E0E674" w:rsidR="009E56B5" w:rsidRPr="009E56B5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9E56B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7,985</w:t>
            </w:r>
          </w:p>
        </w:tc>
        <w:tc>
          <w:tcPr>
            <w:tcW w:w="270" w:type="dxa"/>
            <w:vAlign w:val="bottom"/>
          </w:tcPr>
          <w:p w14:paraId="117C9276" w14:textId="77777777" w:rsidR="009E56B5" w:rsidRPr="00B66D67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0B667F" w14:textId="053CF287" w:rsidR="009E56B5" w:rsidRPr="00B66D67" w:rsidRDefault="009E56B5" w:rsidP="009E56B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66D6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176807BB" w14:textId="77777777" w:rsidR="009E56B5" w:rsidRPr="00B66D67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  <w:vAlign w:val="bottom"/>
          </w:tcPr>
          <w:p w14:paraId="0CFD5280" w14:textId="0E30DFA4" w:rsidR="009E56B5" w:rsidRPr="00B66D67" w:rsidRDefault="009E56B5" w:rsidP="009E56B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66D6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52A980" w14:textId="77777777" w:rsidR="009E56B5" w:rsidRPr="00B66D67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3D8BC3" w14:textId="04004BB5" w:rsidR="009E56B5" w:rsidRPr="00B66D67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6D67">
              <w:rPr>
                <w:rFonts w:ascii="Angsana New" w:hAnsi="Angsana New"/>
                <w:b/>
                <w:bCs/>
                <w:sz w:val="26"/>
                <w:szCs w:val="26"/>
              </w:rPr>
              <w:t>2,971,28</w:t>
            </w:r>
            <w:r w:rsidRPr="00B66D6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</w:t>
            </w:r>
          </w:p>
        </w:tc>
      </w:tr>
      <w:tr w:rsidR="009E56B5" w:rsidRPr="00C664CA" w14:paraId="2CE711A5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6CF750C1" w14:textId="77777777" w:rsidR="009E56B5" w:rsidRPr="004763F4" w:rsidRDefault="009E56B5" w:rsidP="009E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64" w:type="dxa"/>
            <w:vAlign w:val="bottom"/>
          </w:tcPr>
          <w:p w14:paraId="66E1E742" w14:textId="166F0DD7" w:rsidR="009E56B5" w:rsidRPr="004763F4" w:rsidRDefault="009E56B5" w:rsidP="009E56B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0371C598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3EB5F9F0" w14:textId="4C3C46B2" w:rsidR="009E56B5" w:rsidRPr="004763F4" w:rsidRDefault="009E56B5" w:rsidP="009E56B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26,405</w:t>
            </w:r>
          </w:p>
        </w:tc>
        <w:tc>
          <w:tcPr>
            <w:tcW w:w="270" w:type="dxa"/>
            <w:vAlign w:val="bottom"/>
          </w:tcPr>
          <w:p w14:paraId="66423BFC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16041D8C" w14:textId="18F3BC9E" w:rsidR="009E56B5" w:rsidRPr="009E56B5" w:rsidRDefault="009E56B5" w:rsidP="009E56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E56B5">
              <w:rPr>
                <w:rFonts w:ascii="Angsana New" w:hAnsi="Angsana New"/>
                <w:sz w:val="26"/>
                <w:szCs w:val="26"/>
                <w:lang w:val="en-US" w:bidi="th-TH"/>
              </w:rPr>
              <w:t>156,575</w:t>
            </w:r>
          </w:p>
        </w:tc>
        <w:tc>
          <w:tcPr>
            <w:tcW w:w="270" w:type="dxa"/>
            <w:vAlign w:val="bottom"/>
          </w:tcPr>
          <w:p w14:paraId="36EE4606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6E011690" w14:textId="05AD5159" w:rsidR="009E56B5" w:rsidRPr="004763F4" w:rsidRDefault="009E56B5" w:rsidP="009E56B5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6,266</w:t>
            </w:r>
          </w:p>
        </w:tc>
        <w:tc>
          <w:tcPr>
            <w:tcW w:w="294" w:type="dxa"/>
            <w:gridSpan w:val="2"/>
            <w:vAlign w:val="bottom"/>
          </w:tcPr>
          <w:p w14:paraId="3ACB8FF8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46" w:type="dxa"/>
            <w:vAlign w:val="bottom"/>
          </w:tcPr>
          <w:p w14:paraId="2E5EE819" w14:textId="27A092E5" w:rsidR="009E56B5" w:rsidRPr="009E56B5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E56B5">
              <w:rPr>
                <w:rFonts w:ascii="Angsana New" w:hAnsi="Angsana New"/>
                <w:sz w:val="26"/>
                <w:szCs w:val="26"/>
                <w:lang w:val="en-US" w:bidi="th-TH"/>
              </w:rPr>
              <w:t>4,256</w:t>
            </w:r>
          </w:p>
        </w:tc>
        <w:tc>
          <w:tcPr>
            <w:tcW w:w="270" w:type="dxa"/>
            <w:vAlign w:val="bottom"/>
          </w:tcPr>
          <w:p w14:paraId="09FADA1B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78DFB2C" w14:textId="091E1610" w:rsidR="009E56B5" w:rsidRPr="004763F4" w:rsidRDefault="009E56B5" w:rsidP="009E56B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1CE9BE1F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4E2F7DE8" w14:textId="62412AEB" w:rsidR="009E56B5" w:rsidRPr="004763F4" w:rsidRDefault="009E56B5" w:rsidP="009E56B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FE1489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668AC9" w14:textId="563ADF6A" w:rsidR="009E56B5" w:rsidRPr="009E56B5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9E56B5">
              <w:rPr>
                <w:rFonts w:ascii="Angsana New" w:hAnsi="Angsana New"/>
                <w:sz w:val="26"/>
                <w:szCs w:val="26"/>
              </w:rPr>
              <w:t>193,502</w:t>
            </w:r>
          </w:p>
        </w:tc>
      </w:tr>
      <w:tr w:rsidR="009E56B5" w:rsidRPr="00C664CA" w14:paraId="11E41B8C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379CAB80" w14:textId="77777777" w:rsidR="009E56B5" w:rsidRPr="004763F4" w:rsidRDefault="009E56B5" w:rsidP="009E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763F4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64" w:type="dxa"/>
            <w:vAlign w:val="bottom"/>
          </w:tcPr>
          <w:p w14:paraId="106C2F0F" w14:textId="0082C4CA" w:rsidR="009E56B5" w:rsidRPr="004763F4" w:rsidRDefault="009E56B5" w:rsidP="009E56B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215618F5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F0845EB" w14:textId="79292869" w:rsidR="009E56B5" w:rsidRPr="004763F4" w:rsidRDefault="009E56B5" w:rsidP="009E56B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4763F4">
              <w:rPr>
                <w:rFonts w:ascii="Angsana New" w:hAnsi="Angsana New"/>
                <w:sz w:val="26"/>
                <w:szCs w:val="26"/>
              </w:rPr>
              <w:t>(1,038)</w:t>
            </w:r>
          </w:p>
        </w:tc>
        <w:tc>
          <w:tcPr>
            <w:tcW w:w="270" w:type="dxa"/>
            <w:vAlign w:val="bottom"/>
          </w:tcPr>
          <w:p w14:paraId="7B6F3D2E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758B14CE" w14:textId="2AD59ECA" w:rsidR="009E56B5" w:rsidRPr="009E56B5" w:rsidRDefault="009E56B5" w:rsidP="009E56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E56B5">
              <w:rPr>
                <w:rFonts w:ascii="Angsana New" w:hAnsi="Angsana New"/>
                <w:sz w:val="26"/>
                <w:szCs w:val="26"/>
                <w:lang w:val="en-US" w:bidi="th-TH"/>
              </w:rPr>
              <w:t>(13,339)</w:t>
            </w:r>
          </w:p>
        </w:tc>
        <w:tc>
          <w:tcPr>
            <w:tcW w:w="270" w:type="dxa"/>
            <w:vAlign w:val="bottom"/>
          </w:tcPr>
          <w:p w14:paraId="73AA0FDB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5E2F297C" w14:textId="4322DEFE" w:rsidR="009E56B5" w:rsidRPr="004763F4" w:rsidRDefault="009E56B5" w:rsidP="009E56B5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(162)</w:t>
            </w:r>
          </w:p>
        </w:tc>
        <w:tc>
          <w:tcPr>
            <w:tcW w:w="294" w:type="dxa"/>
            <w:gridSpan w:val="2"/>
            <w:vAlign w:val="bottom"/>
          </w:tcPr>
          <w:p w14:paraId="52576DA9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46" w:type="dxa"/>
            <w:vAlign w:val="bottom"/>
          </w:tcPr>
          <w:p w14:paraId="7F16D0A5" w14:textId="111C2BD8" w:rsidR="009E56B5" w:rsidRPr="009E56B5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E56B5">
              <w:rPr>
                <w:rFonts w:ascii="Angsana New" w:hAnsi="Angsana New"/>
                <w:sz w:val="26"/>
                <w:szCs w:val="26"/>
                <w:lang w:val="en-US" w:bidi="th-TH"/>
              </w:rPr>
              <w:t>(1,739)</w:t>
            </w:r>
          </w:p>
        </w:tc>
        <w:tc>
          <w:tcPr>
            <w:tcW w:w="270" w:type="dxa"/>
            <w:vAlign w:val="bottom"/>
          </w:tcPr>
          <w:p w14:paraId="294F4B7E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20FFCDC" w14:textId="791861AB" w:rsidR="009E56B5" w:rsidRPr="004763F4" w:rsidRDefault="009E56B5" w:rsidP="009E56B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1A6466D4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8C9A3DE" w14:textId="3767D754" w:rsidR="009E56B5" w:rsidRPr="004763F4" w:rsidRDefault="009E56B5" w:rsidP="009E56B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A02EC1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2E50F2" w14:textId="469610C0" w:rsidR="009E56B5" w:rsidRPr="009E56B5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E56B5">
              <w:rPr>
                <w:rFonts w:ascii="Angsana New" w:hAnsi="Angsana New"/>
                <w:sz w:val="26"/>
                <w:szCs w:val="26"/>
              </w:rPr>
              <w:t>(16,278)</w:t>
            </w:r>
          </w:p>
        </w:tc>
      </w:tr>
      <w:tr w:rsidR="009E56B5" w:rsidRPr="00C664CA" w14:paraId="4AF0D1B3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77019635" w14:textId="61B310BB" w:rsidR="009E56B5" w:rsidRPr="004763F4" w:rsidRDefault="009E56B5" w:rsidP="009E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763F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763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763F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C72FB" w14:textId="154051C8" w:rsidR="009E56B5" w:rsidRPr="004763F4" w:rsidRDefault="009E56B5" w:rsidP="009E56B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403C740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FA156" w14:textId="05457921" w:rsidR="009E56B5" w:rsidRPr="004763F4" w:rsidRDefault="009E56B5" w:rsidP="009E56B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312,229</w:t>
            </w:r>
          </w:p>
        </w:tc>
        <w:tc>
          <w:tcPr>
            <w:tcW w:w="270" w:type="dxa"/>
            <w:vAlign w:val="bottom"/>
          </w:tcPr>
          <w:p w14:paraId="3CDD5E32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38B0B" w14:textId="186B3C62" w:rsidR="009E56B5" w:rsidRPr="009E56B5" w:rsidRDefault="009E56B5" w:rsidP="009E56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9E56B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2,746,071</w:t>
            </w:r>
          </w:p>
        </w:tc>
        <w:tc>
          <w:tcPr>
            <w:tcW w:w="270" w:type="dxa"/>
            <w:vAlign w:val="bottom"/>
          </w:tcPr>
          <w:p w14:paraId="52A9E788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431A2" w14:textId="513973BD" w:rsidR="009E56B5" w:rsidRPr="004763F4" w:rsidRDefault="009E56B5" w:rsidP="009E56B5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79,710</w:t>
            </w:r>
          </w:p>
        </w:tc>
        <w:tc>
          <w:tcPr>
            <w:tcW w:w="294" w:type="dxa"/>
            <w:gridSpan w:val="2"/>
            <w:vAlign w:val="bottom"/>
          </w:tcPr>
          <w:p w14:paraId="1690FCE7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2F6B8" w14:textId="7D688943" w:rsidR="009E56B5" w:rsidRPr="009E56B5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9E56B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10,502</w:t>
            </w:r>
          </w:p>
        </w:tc>
        <w:tc>
          <w:tcPr>
            <w:tcW w:w="270" w:type="dxa"/>
            <w:vAlign w:val="bottom"/>
          </w:tcPr>
          <w:p w14:paraId="4AFFD1A7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AC138" w14:textId="78CF3A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44735B1C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B0BE1" w14:textId="4102D167" w:rsidR="009E56B5" w:rsidRPr="004763F4" w:rsidRDefault="009E56B5" w:rsidP="009E56B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763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836DE3" w14:textId="77777777" w:rsidR="009E56B5" w:rsidRPr="004763F4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B6B51" w14:textId="4D8A1980" w:rsidR="009E56B5" w:rsidRPr="009E56B5" w:rsidRDefault="009E56B5" w:rsidP="009E5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9E56B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3,148,512</w:t>
            </w:r>
          </w:p>
        </w:tc>
      </w:tr>
      <w:tr w:rsidR="00096870" w:rsidRPr="00C664CA" w14:paraId="73640CC0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13A9A09D" w14:textId="77777777" w:rsidR="00096870" w:rsidRPr="004763F4" w:rsidRDefault="00096870" w:rsidP="0009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6D835FAE" w14:textId="77777777" w:rsidR="00096870" w:rsidRPr="004763F4" w:rsidRDefault="00096870" w:rsidP="0009687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63FA7C56" w14:textId="77777777" w:rsidR="00096870" w:rsidRPr="004763F4" w:rsidRDefault="00096870" w:rsidP="000968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80DF43" w14:textId="77777777" w:rsidR="00096870" w:rsidRPr="004763F4" w:rsidRDefault="00096870" w:rsidP="0009687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A01D605" w14:textId="77777777" w:rsidR="00096870" w:rsidRPr="004763F4" w:rsidRDefault="00096870" w:rsidP="000968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737C5EFF" w14:textId="77777777" w:rsidR="00096870" w:rsidRPr="004763F4" w:rsidRDefault="00096870" w:rsidP="0009687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554D08" w14:textId="77777777" w:rsidR="00096870" w:rsidRPr="004763F4" w:rsidRDefault="00096870" w:rsidP="000968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478F111" w14:textId="77777777" w:rsidR="00096870" w:rsidRPr="004763F4" w:rsidRDefault="00096870" w:rsidP="00096870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1EC4E5C1" w14:textId="77777777" w:rsidR="00096870" w:rsidRPr="004763F4" w:rsidRDefault="00096870" w:rsidP="000968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02AEE905" w14:textId="77777777" w:rsidR="00096870" w:rsidRPr="004763F4" w:rsidRDefault="00096870" w:rsidP="000968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2E185F" w14:textId="77777777" w:rsidR="00096870" w:rsidRPr="004763F4" w:rsidRDefault="00096870" w:rsidP="000968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269A6CC" w14:textId="77777777" w:rsidR="00096870" w:rsidRPr="004763F4" w:rsidRDefault="00096870" w:rsidP="0009687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2A307FA5" w14:textId="77777777" w:rsidR="00096870" w:rsidRPr="004763F4" w:rsidRDefault="00096870" w:rsidP="000968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  <w:vAlign w:val="bottom"/>
          </w:tcPr>
          <w:p w14:paraId="219DB996" w14:textId="77777777" w:rsidR="00096870" w:rsidRPr="004763F4" w:rsidRDefault="00096870" w:rsidP="0009687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AE56E82" w14:textId="77777777" w:rsidR="00096870" w:rsidRPr="004763F4" w:rsidRDefault="00096870" w:rsidP="000968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ECD41DA" w14:textId="77777777" w:rsidR="00096870" w:rsidRPr="004763F4" w:rsidRDefault="00096870" w:rsidP="000968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4E296666" w14:textId="77777777" w:rsidR="00602103" w:rsidRDefault="00602103">
      <w:r>
        <w:br w:type="page"/>
      </w:r>
    </w:p>
    <w:tbl>
      <w:tblPr>
        <w:tblW w:w="14676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700"/>
        <w:gridCol w:w="1164"/>
        <w:gridCol w:w="276"/>
        <w:gridCol w:w="1260"/>
        <w:gridCol w:w="270"/>
        <w:gridCol w:w="1356"/>
        <w:gridCol w:w="270"/>
        <w:gridCol w:w="1530"/>
        <w:gridCol w:w="266"/>
        <w:gridCol w:w="28"/>
        <w:gridCol w:w="1146"/>
        <w:gridCol w:w="270"/>
        <w:gridCol w:w="1260"/>
        <w:gridCol w:w="250"/>
        <w:gridCol w:w="14"/>
        <w:gridCol w:w="1176"/>
        <w:gridCol w:w="270"/>
        <w:gridCol w:w="1170"/>
      </w:tblGrid>
      <w:tr w:rsidR="0025519A" w:rsidRPr="00C664CA" w14:paraId="14368515" w14:textId="77777777" w:rsidTr="006B5763">
        <w:trPr>
          <w:jc w:val="center"/>
        </w:trPr>
        <w:tc>
          <w:tcPr>
            <w:tcW w:w="2700" w:type="dxa"/>
          </w:tcPr>
          <w:p w14:paraId="21573697" w14:textId="33D003AA" w:rsidR="0025519A" w:rsidRPr="00602103" w:rsidRDefault="0025519A" w:rsidP="006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976" w:type="dxa"/>
            <w:gridSpan w:val="17"/>
            <w:vAlign w:val="bottom"/>
          </w:tcPr>
          <w:p w14:paraId="29D61028" w14:textId="77777777" w:rsidR="0025519A" w:rsidRPr="00602103" w:rsidRDefault="0025519A" w:rsidP="006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0210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19A" w:rsidRPr="00C664CA" w14:paraId="5FC7C261" w14:textId="77777777" w:rsidTr="006B5763">
        <w:trPr>
          <w:jc w:val="center"/>
        </w:trPr>
        <w:tc>
          <w:tcPr>
            <w:tcW w:w="2700" w:type="dxa"/>
          </w:tcPr>
          <w:p w14:paraId="0A9C331A" w14:textId="77777777" w:rsidR="0025519A" w:rsidRPr="00602103" w:rsidRDefault="0025519A" w:rsidP="006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25610FF7" w14:textId="77777777" w:rsidR="0025519A" w:rsidRPr="00602103" w:rsidRDefault="0025519A" w:rsidP="006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2103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6" w:type="dxa"/>
            <w:vAlign w:val="bottom"/>
          </w:tcPr>
          <w:p w14:paraId="17AE2DF5" w14:textId="77777777" w:rsidR="0025519A" w:rsidRPr="00602103" w:rsidRDefault="0025519A" w:rsidP="006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25BE76" w14:textId="77777777" w:rsidR="0025519A" w:rsidRPr="00602103" w:rsidRDefault="0025519A" w:rsidP="006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2103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  <w:r w:rsidRPr="00602103">
              <w:rPr>
                <w:rFonts w:ascii="Angsana New" w:hAnsi="Angsana New"/>
                <w:sz w:val="26"/>
                <w:szCs w:val="26"/>
              </w:rPr>
              <w:br/>
            </w:r>
            <w:r w:rsidRPr="00602103">
              <w:rPr>
                <w:rFonts w:ascii="Angsana New" w:hAnsi="Angsana New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13088006" w14:textId="77777777" w:rsidR="0025519A" w:rsidRPr="00602103" w:rsidRDefault="0025519A" w:rsidP="006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482420C6" w14:textId="77777777" w:rsidR="0025519A" w:rsidRPr="00602103" w:rsidRDefault="0025519A" w:rsidP="006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2103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  <w:r w:rsidRPr="00602103">
              <w:rPr>
                <w:rFonts w:ascii="Angsana New" w:hAnsi="Angsana New"/>
                <w:sz w:val="26"/>
                <w:szCs w:val="26"/>
              </w:rPr>
              <w:br/>
            </w:r>
            <w:r w:rsidRPr="00602103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602103">
              <w:rPr>
                <w:rFonts w:ascii="Angsana New" w:hAnsi="Angsana New"/>
                <w:sz w:val="26"/>
                <w:szCs w:val="26"/>
              </w:rPr>
              <w:br/>
            </w:r>
            <w:r w:rsidRPr="00602103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2D0A276B" w14:textId="77777777" w:rsidR="0025519A" w:rsidRPr="00602103" w:rsidRDefault="0025519A" w:rsidP="006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9970564" w14:textId="77777777" w:rsidR="0025519A" w:rsidRPr="00602103" w:rsidRDefault="0025519A" w:rsidP="006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2103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Pr="0060210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2103">
              <w:rPr>
                <w:rFonts w:ascii="Angsana New" w:hAnsi="Angsana New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66" w:type="dxa"/>
            <w:vAlign w:val="bottom"/>
          </w:tcPr>
          <w:p w14:paraId="31B6BF25" w14:textId="77777777" w:rsidR="0025519A" w:rsidRPr="00602103" w:rsidRDefault="0025519A" w:rsidP="006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4ACFC4FC" w14:textId="77777777" w:rsidR="0025519A" w:rsidRPr="00602103" w:rsidRDefault="0025519A" w:rsidP="006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2103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1FC4C985" w14:textId="77777777" w:rsidR="0025519A" w:rsidRPr="00602103" w:rsidRDefault="0025519A" w:rsidP="006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B73C237" w14:textId="77777777" w:rsidR="0025519A" w:rsidRPr="00602103" w:rsidRDefault="0025519A" w:rsidP="006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2103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4" w:type="dxa"/>
            <w:gridSpan w:val="2"/>
            <w:vAlign w:val="bottom"/>
          </w:tcPr>
          <w:p w14:paraId="02EE9C17" w14:textId="77777777" w:rsidR="0025519A" w:rsidRPr="00602103" w:rsidRDefault="0025519A" w:rsidP="006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16E6C53F" w14:textId="77777777" w:rsidR="0025519A" w:rsidRPr="00602103" w:rsidRDefault="0025519A" w:rsidP="006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E29BFC8" w14:textId="77777777" w:rsidR="0025519A" w:rsidRPr="00602103" w:rsidRDefault="0025519A" w:rsidP="006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2103">
              <w:rPr>
                <w:rFonts w:ascii="Angsana New" w:hAnsi="Angsana New" w:hint="cs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12AF277D" w14:textId="77777777" w:rsidR="0025519A" w:rsidRPr="00602103" w:rsidRDefault="0025519A" w:rsidP="006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8A92FE" w14:textId="77777777" w:rsidR="0025519A" w:rsidRPr="00602103" w:rsidRDefault="0025519A" w:rsidP="006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335F709" w14:textId="77777777" w:rsidR="0025519A" w:rsidRPr="00602103" w:rsidRDefault="0025519A" w:rsidP="006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852E92A" w14:textId="77777777" w:rsidR="0025519A" w:rsidRPr="00602103" w:rsidRDefault="0025519A" w:rsidP="006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210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5519A" w:rsidRPr="00C664CA" w14:paraId="35DE7134" w14:textId="77777777" w:rsidTr="006B5763">
        <w:trPr>
          <w:trHeight w:val="389"/>
          <w:jc w:val="center"/>
        </w:trPr>
        <w:tc>
          <w:tcPr>
            <w:tcW w:w="2700" w:type="dxa"/>
          </w:tcPr>
          <w:p w14:paraId="0D78E014" w14:textId="77777777" w:rsidR="0025519A" w:rsidRPr="00602103" w:rsidRDefault="0025519A" w:rsidP="006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6" w:type="dxa"/>
            <w:gridSpan w:val="17"/>
            <w:vAlign w:val="bottom"/>
          </w:tcPr>
          <w:p w14:paraId="713914C3" w14:textId="77777777" w:rsidR="0025519A" w:rsidRPr="00602103" w:rsidRDefault="0025519A" w:rsidP="006B57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602103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5519A" w:rsidRPr="00C664CA" w14:paraId="40275857" w14:textId="77777777" w:rsidTr="006B5763">
        <w:trPr>
          <w:trHeight w:val="389"/>
          <w:jc w:val="center"/>
        </w:trPr>
        <w:tc>
          <w:tcPr>
            <w:tcW w:w="2700" w:type="dxa"/>
          </w:tcPr>
          <w:p w14:paraId="2E742EAC" w14:textId="549F8C45" w:rsidR="0025519A" w:rsidRPr="00602103" w:rsidRDefault="0025519A" w:rsidP="002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0210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976" w:type="dxa"/>
            <w:gridSpan w:val="17"/>
            <w:vAlign w:val="bottom"/>
          </w:tcPr>
          <w:p w14:paraId="3A2F3595" w14:textId="77777777" w:rsidR="0025519A" w:rsidRPr="00602103" w:rsidRDefault="0025519A" w:rsidP="0025519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25519A" w:rsidRPr="00C664CA" w14:paraId="6405D660" w14:textId="77777777" w:rsidTr="0098397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75B999FB" w14:textId="647665B1" w:rsidR="0025519A" w:rsidRPr="00602103" w:rsidRDefault="0025519A" w:rsidP="002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021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0210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021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02103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Pr="0060210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 w:rsidRPr="0060210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64" w:type="dxa"/>
            <w:tcBorders>
              <w:bottom w:val="double" w:sz="4" w:space="0" w:color="auto"/>
            </w:tcBorders>
            <w:vAlign w:val="bottom"/>
          </w:tcPr>
          <w:p w14:paraId="6C553814" w14:textId="14088BE6" w:rsidR="0025519A" w:rsidRPr="00602103" w:rsidRDefault="0025519A" w:rsidP="002551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2103">
              <w:rPr>
                <w:rFonts w:ascii="Angsana New" w:hAnsi="Angsana New"/>
                <w:b/>
                <w:bCs/>
                <w:sz w:val="26"/>
                <w:szCs w:val="26"/>
              </w:rPr>
              <w:t>91,781</w:t>
            </w:r>
          </w:p>
        </w:tc>
        <w:tc>
          <w:tcPr>
            <w:tcW w:w="276" w:type="dxa"/>
            <w:vAlign w:val="bottom"/>
          </w:tcPr>
          <w:p w14:paraId="1C5547E3" w14:textId="77777777" w:rsidR="0025519A" w:rsidRPr="00602103" w:rsidRDefault="0025519A" w:rsidP="002551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EB3833E" w14:textId="3CB8461E" w:rsidR="0025519A" w:rsidRPr="00602103" w:rsidRDefault="0025519A" w:rsidP="002551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2103">
              <w:rPr>
                <w:rFonts w:ascii="Angsana New" w:hAnsi="Angsana New"/>
                <w:b/>
                <w:bCs/>
                <w:sz w:val="26"/>
                <w:szCs w:val="26"/>
              </w:rPr>
              <w:t>247,575</w:t>
            </w:r>
          </w:p>
        </w:tc>
        <w:tc>
          <w:tcPr>
            <w:tcW w:w="270" w:type="dxa"/>
            <w:vAlign w:val="bottom"/>
          </w:tcPr>
          <w:p w14:paraId="17BEA8B5" w14:textId="77777777" w:rsidR="0025519A" w:rsidRPr="00602103" w:rsidRDefault="0025519A" w:rsidP="002551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  <w:vAlign w:val="bottom"/>
          </w:tcPr>
          <w:p w14:paraId="085AF0AA" w14:textId="760870A6" w:rsidR="0025519A" w:rsidRPr="00602103" w:rsidRDefault="0025519A" w:rsidP="002551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2103">
              <w:rPr>
                <w:rFonts w:ascii="Angsana New" w:hAnsi="Angsana New"/>
                <w:b/>
                <w:bCs/>
                <w:sz w:val="26"/>
                <w:szCs w:val="26"/>
              </w:rPr>
              <w:t>600,692</w:t>
            </w:r>
          </w:p>
        </w:tc>
        <w:tc>
          <w:tcPr>
            <w:tcW w:w="270" w:type="dxa"/>
            <w:vAlign w:val="bottom"/>
          </w:tcPr>
          <w:p w14:paraId="23CF531F" w14:textId="77777777" w:rsidR="0025519A" w:rsidRPr="00602103" w:rsidRDefault="0025519A" w:rsidP="002551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3B489ED" w14:textId="0C19D815" w:rsidR="0025519A" w:rsidRPr="00602103" w:rsidRDefault="0025519A" w:rsidP="0025519A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2103">
              <w:rPr>
                <w:rFonts w:ascii="Angsana New" w:hAnsi="Angsana New"/>
                <w:b/>
                <w:bCs/>
                <w:sz w:val="26"/>
                <w:szCs w:val="26"/>
              </w:rPr>
              <w:t>16,749</w:t>
            </w:r>
          </w:p>
        </w:tc>
        <w:tc>
          <w:tcPr>
            <w:tcW w:w="294" w:type="dxa"/>
            <w:gridSpan w:val="2"/>
            <w:vAlign w:val="bottom"/>
          </w:tcPr>
          <w:p w14:paraId="201C35BF" w14:textId="77777777" w:rsidR="0025519A" w:rsidRPr="00602103" w:rsidRDefault="0025519A" w:rsidP="002551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7546A265" w14:textId="05A8F78C" w:rsidR="0025519A" w:rsidRPr="00602103" w:rsidRDefault="0025519A" w:rsidP="002551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2103">
              <w:rPr>
                <w:rFonts w:ascii="Angsana New" w:hAnsi="Angsana New"/>
                <w:b/>
                <w:bCs/>
                <w:sz w:val="26"/>
                <w:szCs w:val="26"/>
              </w:rPr>
              <w:t>581</w:t>
            </w:r>
          </w:p>
        </w:tc>
        <w:tc>
          <w:tcPr>
            <w:tcW w:w="270" w:type="dxa"/>
          </w:tcPr>
          <w:p w14:paraId="31D0FDDE" w14:textId="77777777" w:rsidR="0025519A" w:rsidRPr="00602103" w:rsidRDefault="0025519A" w:rsidP="002551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9A80D2F" w14:textId="6E4044A5" w:rsidR="0025519A" w:rsidRPr="00602103" w:rsidRDefault="0025519A" w:rsidP="0025519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2103">
              <w:rPr>
                <w:rFonts w:ascii="Angsana New" w:hAnsi="Angsana New"/>
                <w:b/>
                <w:bCs/>
                <w:sz w:val="26"/>
                <w:szCs w:val="26"/>
              </w:rPr>
              <w:t>41,074</w:t>
            </w:r>
          </w:p>
        </w:tc>
        <w:tc>
          <w:tcPr>
            <w:tcW w:w="250" w:type="dxa"/>
            <w:vAlign w:val="bottom"/>
          </w:tcPr>
          <w:p w14:paraId="7F0E8E40" w14:textId="77777777" w:rsidR="0025519A" w:rsidRPr="00602103" w:rsidRDefault="0025519A" w:rsidP="002551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gridSpan w:val="2"/>
            <w:tcBorders>
              <w:bottom w:val="double" w:sz="4" w:space="0" w:color="auto"/>
            </w:tcBorders>
          </w:tcPr>
          <w:p w14:paraId="6C7426B5" w14:textId="4F7F7999" w:rsidR="0025519A" w:rsidRPr="00602103" w:rsidRDefault="0025519A" w:rsidP="002551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2103">
              <w:rPr>
                <w:rFonts w:ascii="Angsana New" w:hAnsi="Angsana New"/>
                <w:b/>
                <w:bCs/>
                <w:sz w:val="26"/>
                <w:szCs w:val="26"/>
              </w:rPr>
              <w:t>13,375</w:t>
            </w:r>
          </w:p>
        </w:tc>
        <w:tc>
          <w:tcPr>
            <w:tcW w:w="270" w:type="dxa"/>
          </w:tcPr>
          <w:p w14:paraId="3EFDD887" w14:textId="77777777" w:rsidR="0025519A" w:rsidRPr="00602103" w:rsidRDefault="0025519A" w:rsidP="002551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B6886BD" w14:textId="189AC42C" w:rsidR="0025519A" w:rsidRPr="00602103" w:rsidRDefault="0025519A" w:rsidP="002551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2103">
              <w:rPr>
                <w:rFonts w:ascii="Angsana New" w:hAnsi="Angsana New"/>
                <w:b/>
                <w:bCs/>
                <w:sz w:val="26"/>
                <w:szCs w:val="26"/>
              </w:rPr>
              <w:t>1,011,827</w:t>
            </w:r>
          </w:p>
        </w:tc>
      </w:tr>
      <w:tr w:rsidR="0025519A" w:rsidRPr="00C664CA" w14:paraId="1B7BA38C" w14:textId="77777777" w:rsidTr="0098397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4EFE1949" w14:textId="33172403" w:rsidR="0025519A" w:rsidRPr="00602103" w:rsidRDefault="0025519A" w:rsidP="002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05" w:hanging="162"/>
              <w:jc w:val="both"/>
              <w:rPr>
                <w:rFonts w:ascii="Angsana New" w:hAnsi="Angsana New"/>
                <w:color w:val="0000FF"/>
                <w:sz w:val="26"/>
                <w:szCs w:val="26"/>
                <w:shd w:val="clear" w:color="auto" w:fill="E6E6E6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vAlign w:val="bottom"/>
          </w:tcPr>
          <w:p w14:paraId="051CDB64" w14:textId="0AE719BC" w:rsidR="0025519A" w:rsidRPr="00602103" w:rsidRDefault="0025519A" w:rsidP="002551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3F1944F3" w14:textId="77777777" w:rsidR="0025519A" w:rsidRPr="00602103" w:rsidRDefault="0025519A" w:rsidP="002551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776EBE7" w14:textId="40475079" w:rsidR="0025519A" w:rsidRPr="00602103" w:rsidRDefault="0025519A" w:rsidP="002551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844DDA7" w14:textId="77777777" w:rsidR="0025519A" w:rsidRPr="00602103" w:rsidRDefault="0025519A" w:rsidP="002551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  <w:vAlign w:val="bottom"/>
          </w:tcPr>
          <w:p w14:paraId="44F81640" w14:textId="6914066C" w:rsidR="0025519A" w:rsidRPr="00602103" w:rsidRDefault="0025519A" w:rsidP="0025519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7A7322" w14:textId="77777777" w:rsidR="0025519A" w:rsidRPr="00602103" w:rsidRDefault="0025519A" w:rsidP="002551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09FD00C" w14:textId="65B4EDCF" w:rsidR="0025519A" w:rsidRPr="00602103" w:rsidRDefault="0025519A" w:rsidP="0025519A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0DFD1708" w14:textId="77777777" w:rsidR="0025519A" w:rsidRPr="00602103" w:rsidRDefault="0025519A" w:rsidP="002551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41694A00" w14:textId="59607D54" w:rsidR="0025519A" w:rsidRPr="00602103" w:rsidRDefault="0025519A" w:rsidP="002551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48BAE6" w14:textId="77777777" w:rsidR="0025519A" w:rsidRPr="00602103" w:rsidRDefault="0025519A" w:rsidP="002551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4370A6F" w14:textId="0AA0E43C" w:rsidR="0025519A" w:rsidRPr="00602103" w:rsidRDefault="0025519A" w:rsidP="0025519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14:paraId="6E9807FB" w14:textId="77777777" w:rsidR="0025519A" w:rsidRPr="00602103" w:rsidRDefault="0025519A" w:rsidP="002551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gridSpan w:val="2"/>
            <w:tcBorders>
              <w:top w:val="double" w:sz="4" w:space="0" w:color="auto"/>
            </w:tcBorders>
          </w:tcPr>
          <w:p w14:paraId="59772935" w14:textId="0D081882" w:rsidR="0025519A" w:rsidRPr="00602103" w:rsidRDefault="0025519A" w:rsidP="002551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74CE5D" w14:textId="77777777" w:rsidR="0025519A" w:rsidRPr="00602103" w:rsidRDefault="0025519A" w:rsidP="002551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B1DA624" w14:textId="1C6941A5" w:rsidR="0025519A" w:rsidRPr="00602103" w:rsidRDefault="0025519A" w:rsidP="002551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75C59" w:rsidRPr="00C664CA" w14:paraId="377A74D7" w14:textId="77777777" w:rsidTr="00E15F4A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60EC81FB" w14:textId="2A8A5FB3" w:rsidR="00975C59" w:rsidRPr="00602103" w:rsidRDefault="00975C59" w:rsidP="0097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05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021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0210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021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02103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64" w:type="dxa"/>
            <w:vAlign w:val="bottom"/>
          </w:tcPr>
          <w:p w14:paraId="6C43749D" w14:textId="0F580424" w:rsidR="00975C59" w:rsidRPr="00AC7511" w:rsidRDefault="00975C59" w:rsidP="00975C5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72DDA398" w14:textId="77777777" w:rsidR="00975C59" w:rsidRPr="00AC7511" w:rsidRDefault="00975C59" w:rsidP="00975C5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BD9E219" w14:textId="0B747FD0" w:rsidR="00975C59" w:rsidRPr="00AC7511" w:rsidRDefault="00975C59" w:rsidP="00975C5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C3B7DE" w14:textId="77777777" w:rsidR="00975C59" w:rsidRPr="00AC7511" w:rsidRDefault="00975C59" w:rsidP="00975C5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F7190DE" w14:textId="25E2DE3D" w:rsidR="00975C59" w:rsidRPr="00AC7511" w:rsidRDefault="00975C59" w:rsidP="00975C5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2CF90F5" w14:textId="77777777" w:rsidR="00975C59" w:rsidRPr="00AC7511" w:rsidRDefault="00975C59" w:rsidP="00975C5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FF8C798" w14:textId="30FE467C" w:rsidR="00975C59" w:rsidRPr="00AC7511" w:rsidRDefault="00975C59" w:rsidP="00975C5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560DDBB9" w14:textId="77777777" w:rsidR="00975C59" w:rsidRPr="00AC7511" w:rsidRDefault="00975C59" w:rsidP="00975C5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</w:tcPr>
          <w:p w14:paraId="6CB32950" w14:textId="58AAF177" w:rsidR="00975C59" w:rsidRPr="00AC7511" w:rsidRDefault="00975C59" w:rsidP="00975C5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44CB7D" w14:textId="77777777" w:rsidR="00975C59" w:rsidRPr="00AC7511" w:rsidRDefault="00975C59" w:rsidP="00975C5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A3F43C4" w14:textId="26F323A3" w:rsidR="00975C59" w:rsidRPr="00AC7511" w:rsidRDefault="00975C59" w:rsidP="00975C5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14:paraId="48178960" w14:textId="77777777" w:rsidR="00975C59" w:rsidRPr="00AC7511" w:rsidRDefault="00975C59" w:rsidP="00975C5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gridSpan w:val="2"/>
          </w:tcPr>
          <w:p w14:paraId="49FDF32D" w14:textId="73914439" w:rsidR="00975C59" w:rsidRPr="00AC7511" w:rsidRDefault="00975C59" w:rsidP="00975C5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66F43E" w14:textId="77777777" w:rsidR="00975C59" w:rsidRPr="00AC7511" w:rsidRDefault="00975C59" w:rsidP="00975C5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B4C1C5" w14:textId="19CD49B4" w:rsidR="00975C59" w:rsidRPr="00AC7511" w:rsidRDefault="00975C59" w:rsidP="00975C5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585" w:rsidRPr="00C664CA" w14:paraId="54E88D3F" w14:textId="77777777" w:rsidTr="00E15F4A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332E1688" w14:textId="198617D1" w:rsidR="00CB7585" w:rsidRPr="00602103" w:rsidRDefault="00CB7585" w:rsidP="00CB7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02103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164" w:type="dxa"/>
            <w:vAlign w:val="bottom"/>
          </w:tcPr>
          <w:p w14:paraId="0A2338B9" w14:textId="484C72D5" w:rsidR="00CB7585" w:rsidRPr="00AC7511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AC7511">
              <w:rPr>
                <w:rFonts w:ascii="Angsana New" w:hAnsi="Angsana New"/>
                <w:sz w:val="26"/>
                <w:szCs w:val="26"/>
              </w:rPr>
              <w:t>91,781</w:t>
            </w:r>
          </w:p>
        </w:tc>
        <w:tc>
          <w:tcPr>
            <w:tcW w:w="276" w:type="dxa"/>
            <w:vAlign w:val="bottom"/>
          </w:tcPr>
          <w:p w14:paraId="0443D878" w14:textId="77777777" w:rsidR="00CB7585" w:rsidRPr="00AC7511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D41D1B" w14:textId="37DE4147" w:rsidR="00CB7585" w:rsidRPr="00AC7511" w:rsidRDefault="00CB7585" w:rsidP="00CB7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AC7511">
              <w:rPr>
                <w:rFonts w:ascii="Angsana New" w:hAnsi="Angsana New"/>
                <w:sz w:val="26"/>
                <w:szCs w:val="26"/>
              </w:rPr>
              <w:t>222,414</w:t>
            </w:r>
          </w:p>
        </w:tc>
        <w:tc>
          <w:tcPr>
            <w:tcW w:w="270" w:type="dxa"/>
            <w:vAlign w:val="bottom"/>
          </w:tcPr>
          <w:p w14:paraId="196D606A" w14:textId="77777777" w:rsidR="00CB7585" w:rsidRPr="00AC7511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1418808D" w14:textId="44D6D09B" w:rsidR="00CB7585" w:rsidRPr="00CB7585" w:rsidRDefault="00CB7585" w:rsidP="00CB758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B7585">
              <w:rPr>
                <w:rFonts w:ascii="Angsana New" w:hAnsi="Angsana New"/>
                <w:sz w:val="26"/>
                <w:szCs w:val="26"/>
                <w:lang w:val="en-US" w:bidi="th-TH"/>
              </w:rPr>
              <w:t>640,76</w:t>
            </w:r>
            <w:r w:rsidR="007070D0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0B0863FD" w14:textId="77777777" w:rsidR="00CB7585" w:rsidRPr="00AC7511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BF08E51" w14:textId="5F35A77E" w:rsidR="00CB7585" w:rsidRDefault="00CB7585" w:rsidP="00CB7585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17,218</w:t>
            </w:r>
          </w:p>
        </w:tc>
        <w:tc>
          <w:tcPr>
            <w:tcW w:w="294" w:type="dxa"/>
            <w:gridSpan w:val="2"/>
            <w:vAlign w:val="bottom"/>
          </w:tcPr>
          <w:p w14:paraId="3690961D" w14:textId="77777777" w:rsidR="00CB7585" w:rsidRPr="00AC7511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</w:tcPr>
          <w:p w14:paraId="63DBA475" w14:textId="3687CD69" w:rsidR="00CB7585" w:rsidRPr="00CB7585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CB7585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</w:tcPr>
          <w:p w14:paraId="7C41191B" w14:textId="77777777" w:rsidR="00CB7585" w:rsidRPr="00AC7511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6D23A2" w14:textId="22232359" w:rsidR="00CB7585" w:rsidRDefault="00CB7585" w:rsidP="00CB7585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67,947</w:t>
            </w:r>
          </w:p>
        </w:tc>
        <w:tc>
          <w:tcPr>
            <w:tcW w:w="250" w:type="dxa"/>
            <w:vAlign w:val="bottom"/>
          </w:tcPr>
          <w:p w14:paraId="3DFCDD63" w14:textId="77777777" w:rsidR="00CB7585" w:rsidRPr="00AC7511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gridSpan w:val="2"/>
          </w:tcPr>
          <w:p w14:paraId="28C5E925" w14:textId="390FC84D" w:rsidR="00CB7585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17,353</w:t>
            </w:r>
          </w:p>
        </w:tc>
        <w:tc>
          <w:tcPr>
            <w:tcW w:w="270" w:type="dxa"/>
          </w:tcPr>
          <w:p w14:paraId="4B8E0389" w14:textId="77777777" w:rsidR="00CB7585" w:rsidRPr="00AC7511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2A8978" w14:textId="2D8409F1" w:rsidR="00CB7585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1,057,500</w:t>
            </w:r>
          </w:p>
        </w:tc>
      </w:tr>
      <w:tr w:rsidR="00CB7585" w:rsidRPr="00C664CA" w14:paraId="505FF496" w14:textId="77777777" w:rsidTr="0075183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54ED2E63" w14:textId="54487C70" w:rsidR="00CB7585" w:rsidRPr="00602103" w:rsidRDefault="00CB7585" w:rsidP="00CB7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05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02103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A197A90" w14:textId="2DCB58AD" w:rsidR="00CB7585" w:rsidRPr="00602103" w:rsidRDefault="00CB7585" w:rsidP="00CB758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0CF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2E7F9DB0" w14:textId="77777777" w:rsidR="00CB7585" w:rsidRPr="00602103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D12554" w14:textId="357E2880" w:rsidR="00CB7585" w:rsidRPr="00602103" w:rsidRDefault="00CB7585" w:rsidP="00CB758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0CF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91F0CB" w14:textId="77777777" w:rsidR="00CB7585" w:rsidRPr="00602103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53CF572A" w14:textId="35DB0666" w:rsidR="00CB7585" w:rsidRPr="00CB7585" w:rsidRDefault="00CB7585" w:rsidP="00CB758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7585">
              <w:rPr>
                <w:rFonts w:ascii="Angsana New" w:hAnsi="Angsana New"/>
                <w:sz w:val="26"/>
                <w:szCs w:val="26"/>
              </w:rPr>
              <w:t>5,342</w:t>
            </w:r>
          </w:p>
        </w:tc>
        <w:tc>
          <w:tcPr>
            <w:tcW w:w="270" w:type="dxa"/>
            <w:vAlign w:val="bottom"/>
          </w:tcPr>
          <w:p w14:paraId="544FC1AB" w14:textId="77777777" w:rsidR="00CB7585" w:rsidRPr="00602103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2C5AE0B" w14:textId="4AA63125" w:rsidR="00CB7585" w:rsidRPr="00602103" w:rsidRDefault="00CB7585" w:rsidP="00CB75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0CF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94" w:type="dxa"/>
            <w:gridSpan w:val="2"/>
            <w:vAlign w:val="bottom"/>
          </w:tcPr>
          <w:p w14:paraId="44B28535" w14:textId="77777777" w:rsidR="00CB7585" w:rsidRPr="00602103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FAD185A" w14:textId="396962AF" w:rsidR="00CB7585" w:rsidRPr="00CB7585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CB7585">
              <w:rPr>
                <w:rFonts w:ascii="Angsana New" w:hAnsi="Angsana New"/>
                <w:sz w:val="26"/>
                <w:szCs w:val="26"/>
              </w:rPr>
              <w:t>3,868</w:t>
            </w:r>
          </w:p>
        </w:tc>
        <w:tc>
          <w:tcPr>
            <w:tcW w:w="270" w:type="dxa"/>
          </w:tcPr>
          <w:p w14:paraId="7E8BDCDA" w14:textId="77777777" w:rsidR="00CB7585" w:rsidRPr="00602103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A4A52F" w14:textId="1F4029D2" w:rsidR="00CB7585" w:rsidRPr="00602103" w:rsidRDefault="00CB7585" w:rsidP="00CB7585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0CF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0561DE02" w14:textId="77777777" w:rsidR="00CB7585" w:rsidRPr="00602103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</w:tcPr>
          <w:p w14:paraId="168EB5B7" w14:textId="6D055DB3" w:rsidR="00CB7585" w:rsidRPr="00602103" w:rsidRDefault="00CB7585" w:rsidP="00CB7585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0CF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DDEFCA" w14:textId="77777777" w:rsidR="00CB7585" w:rsidRPr="00602103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450F13" w14:textId="5EA04F5B" w:rsidR="00CB7585" w:rsidRPr="008D1F6C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8D1F6C">
              <w:rPr>
                <w:rFonts w:ascii="Angsana New" w:hAnsi="Angsana New"/>
                <w:sz w:val="26"/>
                <w:szCs w:val="26"/>
              </w:rPr>
              <w:t>9,210</w:t>
            </w:r>
          </w:p>
        </w:tc>
      </w:tr>
      <w:tr w:rsidR="00CB7585" w:rsidRPr="00656F09" w14:paraId="01AD7D48" w14:textId="77777777" w:rsidTr="00E15F4A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4E1FCE64" w14:textId="77777777" w:rsidR="00CB7585" w:rsidRPr="00602103" w:rsidRDefault="00CB7585" w:rsidP="00CB7585">
            <w:pPr>
              <w:spacing w:line="240" w:lineRule="auto"/>
              <w:rPr>
                <w:rFonts w:asciiTheme="majorBidi" w:hAnsiTheme="majorBidi" w:cstheme="majorBidi"/>
                <w:spacing w:val="14"/>
                <w:sz w:val="26"/>
                <w:szCs w:val="26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DAAE5" w14:textId="5507A356" w:rsidR="00CB7585" w:rsidRPr="00602103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pacing w:val="14"/>
                <w:sz w:val="26"/>
                <w:szCs w:val="26"/>
              </w:rPr>
            </w:pPr>
            <w:r w:rsidRPr="00602103">
              <w:rPr>
                <w:rFonts w:ascii="Angsana New" w:hAnsi="Angsana New"/>
                <w:b/>
                <w:bCs/>
                <w:sz w:val="26"/>
                <w:szCs w:val="26"/>
              </w:rPr>
              <w:t>91,781</w:t>
            </w:r>
          </w:p>
        </w:tc>
        <w:tc>
          <w:tcPr>
            <w:tcW w:w="276" w:type="dxa"/>
            <w:tcBorders>
              <w:bottom w:val="nil"/>
            </w:tcBorders>
            <w:vAlign w:val="bottom"/>
          </w:tcPr>
          <w:p w14:paraId="19D1E17E" w14:textId="77777777" w:rsidR="00CB7585" w:rsidRPr="00602103" w:rsidRDefault="00CB7585" w:rsidP="00CB7585">
            <w:pPr>
              <w:spacing w:line="240" w:lineRule="auto"/>
              <w:rPr>
                <w:rFonts w:ascii="Angsana New" w:hAnsi="Angsana New"/>
                <w:spacing w:val="1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4717F" w14:textId="737EFF22" w:rsidR="00CB7585" w:rsidRPr="00AC7511" w:rsidRDefault="00CB7585" w:rsidP="00CB758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pacing w:val="14"/>
                <w:sz w:val="26"/>
                <w:szCs w:val="26"/>
              </w:rPr>
            </w:pPr>
            <w:r w:rsidRPr="00AC7511">
              <w:rPr>
                <w:rFonts w:ascii="Angsana New" w:hAnsi="Angsana New"/>
                <w:b/>
                <w:bCs/>
                <w:sz w:val="26"/>
                <w:szCs w:val="26"/>
              </w:rPr>
              <w:t>222,414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242DCFE" w14:textId="77777777" w:rsidR="00CB7585" w:rsidRPr="00602103" w:rsidRDefault="00CB7585" w:rsidP="00CB7585">
            <w:pPr>
              <w:spacing w:line="240" w:lineRule="auto"/>
              <w:rPr>
                <w:rFonts w:ascii="Angsana New" w:hAnsi="Angsana New"/>
                <w:spacing w:val="14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4DD88" w14:textId="270B8FB8" w:rsidR="00CB7585" w:rsidRPr="00040C91" w:rsidRDefault="00CB7585" w:rsidP="00040C9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40C91">
              <w:rPr>
                <w:rFonts w:ascii="Angsana New" w:hAnsi="Angsana New"/>
                <w:b/>
                <w:bCs/>
                <w:sz w:val="26"/>
                <w:szCs w:val="26"/>
              </w:rPr>
              <w:t>646,10</w:t>
            </w:r>
            <w:r w:rsidR="007070D0" w:rsidRPr="00040C9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3537B68" w14:textId="77777777" w:rsidR="00CB7585" w:rsidRPr="00602103" w:rsidRDefault="00CB7585" w:rsidP="00CB7585">
            <w:pPr>
              <w:spacing w:line="240" w:lineRule="auto"/>
              <w:rPr>
                <w:rFonts w:ascii="Angsana New" w:hAnsi="Angsana New"/>
                <w:spacing w:val="1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B205D3" w14:textId="1BEAB73B" w:rsidR="00CB7585" w:rsidRPr="003126A6" w:rsidRDefault="00CB7585" w:rsidP="00CB7585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pacing w:val="14"/>
                <w:sz w:val="26"/>
                <w:szCs w:val="26"/>
              </w:rPr>
            </w:pPr>
            <w:r w:rsidRPr="003126A6">
              <w:rPr>
                <w:rFonts w:ascii="Angsana New" w:hAnsi="Angsana New"/>
                <w:b/>
                <w:bCs/>
                <w:sz w:val="26"/>
                <w:szCs w:val="26"/>
              </w:rPr>
              <w:t>17,218</w:t>
            </w:r>
          </w:p>
        </w:tc>
        <w:tc>
          <w:tcPr>
            <w:tcW w:w="294" w:type="dxa"/>
            <w:gridSpan w:val="2"/>
            <w:tcBorders>
              <w:bottom w:val="nil"/>
            </w:tcBorders>
            <w:vAlign w:val="bottom"/>
          </w:tcPr>
          <w:p w14:paraId="3C96163E" w14:textId="77777777" w:rsidR="00CB7585" w:rsidRPr="00602103" w:rsidRDefault="00CB7585" w:rsidP="00CB7585">
            <w:pPr>
              <w:spacing w:line="240" w:lineRule="auto"/>
              <w:rPr>
                <w:rFonts w:ascii="Angsana New" w:hAnsi="Angsana New"/>
                <w:spacing w:val="14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64E010E7" w14:textId="43A313E8" w:rsidR="00CB7585" w:rsidRPr="00CB7585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7585">
              <w:rPr>
                <w:rFonts w:ascii="Angsana New" w:hAnsi="Angsana New"/>
                <w:b/>
                <w:bCs/>
                <w:sz w:val="26"/>
                <w:szCs w:val="26"/>
              </w:rPr>
              <w:t>3,892</w:t>
            </w:r>
          </w:p>
        </w:tc>
        <w:tc>
          <w:tcPr>
            <w:tcW w:w="270" w:type="dxa"/>
            <w:tcBorders>
              <w:bottom w:val="nil"/>
            </w:tcBorders>
          </w:tcPr>
          <w:p w14:paraId="02F55998" w14:textId="77777777" w:rsidR="00CB7585" w:rsidRPr="00602103" w:rsidRDefault="00CB7585" w:rsidP="00CB7585">
            <w:pPr>
              <w:spacing w:line="240" w:lineRule="auto"/>
              <w:rPr>
                <w:rFonts w:ascii="Angsana New" w:hAnsi="Angsana New"/>
                <w:spacing w:val="1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AD05F" w14:textId="7C142FA8" w:rsidR="00CB7585" w:rsidRPr="001D29DC" w:rsidRDefault="00CB7585" w:rsidP="00CB7585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pacing w:val="14"/>
                <w:sz w:val="26"/>
                <w:szCs w:val="26"/>
              </w:rPr>
            </w:pPr>
            <w:r w:rsidRPr="001D29DC">
              <w:rPr>
                <w:rFonts w:ascii="Angsana New" w:hAnsi="Angsana New"/>
                <w:b/>
                <w:bCs/>
                <w:sz w:val="26"/>
                <w:szCs w:val="26"/>
              </w:rPr>
              <w:t>67,94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50" w:type="dxa"/>
            <w:tcBorders>
              <w:bottom w:val="nil"/>
            </w:tcBorders>
            <w:vAlign w:val="bottom"/>
          </w:tcPr>
          <w:p w14:paraId="1798902D" w14:textId="77777777" w:rsidR="00CB7585" w:rsidRPr="00602103" w:rsidRDefault="00CB7585" w:rsidP="00CB7585">
            <w:pPr>
              <w:spacing w:line="240" w:lineRule="auto"/>
              <w:rPr>
                <w:rFonts w:ascii="Angsana New" w:hAnsi="Angsana New"/>
                <w:spacing w:val="14"/>
                <w:sz w:val="26"/>
                <w:szCs w:val="26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DFD9A6" w14:textId="549517BF" w:rsidR="00CB7585" w:rsidRPr="002B5EC8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pacing w:val="14"/>
                <w:sz w:val="26"/>
                <w:szCs w:val="26"/>
              </w:rPr>
            </w:pPr>
            <w:r w:rsidRPr="002B5EC8">
              <w:rPr>
                <w:rFonts w:ascii="Angsana New" w:hAnsi="Angsana New"/>
                <w:b/>
                <w:bCs/>
                <w:sz w:val="26"/>
                <w:szCs w:val="26"/>
              </w:rPr>
              <w:t>17,353</w:t>
            </w:r>
          </w:p>
        </w:tc>
        <w:tc>
          <w:tcPr>
            <w:tcW w:w="270" w:type="dxa"/>
            <w:tcBorders>
              <w:bottom w:val="nil"/>
            </w:tcBorders>
          </w:tcPr>
          <w:p w14:paraId="70ADA432" w14:textId="77777777" w:rsidR="00CB7585" w:rsidRPr="008D1F6C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10BC6" w14:textId="1AFC8311" w:rsidR="00CB7585" w:rsidRPr="008D1F6C" w:rsidRDefault="00CB7585" w:rsidP="00C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1F6C">
              <w:rPr>
                <w:rFonts w:ascii="Angsana New" w:hAnsi="Angsana New"/>
                <w:b/>
                <w:bCs/>
                <w:sz w:val="26"/>
                <w:szCs w:val="26"/>
              </w:rPr>
              <w:t>1,066,710</w:t>
            </w:r>
          </w:p>
        </w:tc>
      </w:tr>
    </w:tbl>
    <w:p w14:paraId="713DFDFC" w14:textId="39B01EFB" w:rsidR="00807F67" w:rsidRPr="00656F09" w:rsidRDefault="00807F67" w:rsidP="00656F09">
      <w:pPr>
        <w:spacing w:line="240" w:lineRule="auto"/>
        <w:rPr>
          <w:rFonts w:asciiTheme="majorBidi" w:hAnsiTheme="majorBidi" w:cstheme="majorBidi"/>
          <w:spacing w:val="14"/>
          <w:sz w:val="16"/>
          <w:szCs w:val="16"/>
        </w:rPr>
      </w:pPr>
    </w:p>
    <w:p w14:paraId="12F4552E" w14:textId="393761FD" w:rsidR="00EE7CF0" w:rsidRDefault="00EE7CF0" w:rsidP="00EE7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ราคาทรัพย์สินของกลุ่มบริษัทก่อนหักค่าเสื่อมราคาสะสมของอาคารและอุปกรณ์ ซึ่งได้คิดค่าเสื่อ</w:t>
      </w:r>
      <w:r w:rsidRPr="00C965EF">
        <w:rPr>
          <w:rFonts w:ascii="Angsana New" w:hAnsi="Angsana New"/>
          <w:sz w:val="30"/>
          <w:szCs w:val="30"/>
          <w:cs/>
        </w:rPr>
        <w:t xml:space="preserve">มราคาเต็มจำนวนแล้ว แต่ยังคงใช้งานจนถึง ณ วันที่ </w:t>
      </w:r>
      <w:r w:rsidRPr="00C965EF">
        <w:rPr>
          <w:rFonts w:ascii="Angsana New" w:hAnsi="Angsana New"/>
          <w:sz w:val="30"/>
          <w:szCs w:val="30"/>
        </w:rPr>
        <w:t>31</w:t>
      </w:r>
      <w:r w:rsidRPr="00C965E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965EF">
        <w:rPr>
          <w:rFonts w:ascii="Angsana New" w:hAnsi="Angsana New"/>
          <w:sz w:val="30"/>
          <w:szCs w:val="30"/>
        </w:rPr>
        <w:t xml:space="preserve">2563 </w:t>
      </w:r>
      <w:r w:rsidRPr="00C965EF">
        <w:rPr>
          <w:rFonts w:ascii="Angsana New" w:hAnsi="Angsana New"/>
          <w:sz w:val="30"/>
          <w:szCs w:val="30"/>
          <w:cs/>
        </w:rPr>
        <w:t>มีจำนวน</w:t>
      </w:r>
      <w:r w:rsidRPr="00C965EF">
        <w:rPr>
          <w:rFonts w:ascii="Angsana New" w:hAnsi="Angsana New"/>
          <w:sz w:val="30"/>
          <w:szCs w:val="30"/>
        </w:rPr>
        <w:t xml:space="preserve"> </w:t>
      </w:r>
      <w:r w:rsidR="00C965EF" w:rsidRPr="00C965EF">
        <w:rPr>
          <w:rFonts w:ascii="Angsana New" w:hAnsi="Angsana New"/>
          <w:sz w:val="30"/>
          <w:szCs w:val="30"/>
        </w:rPr>
        <w:t>4,618</w:t>
      </w:r>
      <w:r w:rsidRPr="00C965E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965EF">
        <w:rPr>
          <w:rFonts w:ascii="Angsana New" w:hAnsi="Angsana New"/>
          <w:sz w:val="30"/>
          <w:szCs w:val="30"/>
          <w:cs/>
        </w:rPr>
        <w:t>ล้านบาท (</w:t>
      </w:r>
      <w:r w:rsidRPr="00C965EF">
        <w:rPr>
          <w:rFonts w:ascii="Angsana New" w:hAnsi="Angsana New"/>
          <w:i/>
          <w:iCs/>
          <w:sz w:val="30"/>
          <w:szCs w:val="30"/>
        </w:rPr>
        <w:t>2562: 4,243</w:t>
      </w:r>
      <w:r w:rsidRPr="00C965E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C965EF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C965EF">
        <w:rPr>
          <w:rFonts w:ascii="Angsana New" w:hAnsi="Angsana New"/>
          <w:sz w:val="30"/>
          <w:szCs w:val="30"/>
          <w:cs/>
        </w:rPr>
        <w:t>)</w:t>
      </w:r>
    </w:p>
    <w:p w14:paraId="75759180" w14:textId="3A5BDD80" w:rsidR="00CC6172" w:rsidRDefault="00CC6172" w:rsidP="00EE7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0BE73" w14:textId="0F33EF39" w:rsidR="00CC6172" w:rsidRPr="0065253E" w:rsidRDefault="00CC6172" w:rsidP="00CC6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63F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763F4">
        <w:rPr>
          <w:rFonts w:ascii="Angsana New" w:hAnsi="Angsana New"/>
          <w:sz w:val="30"/>
          <w:szCs w:val="30"/>
        </w:rPr>
        <w:t>31</w:t>
      </w:r>
      <w:r w:rsidRPr="004763F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763F4">
        <w:rPr>
          <w:rFonts w:ascii="Angsana New" w:hAnsi="Angsana New"/>
          <w:sz w:val="30"/>
          <w:szCs w:val="30"/>
        </w:rPr>
        <w:t>2563</w:t>
      </w:r>
      <w:r w:rsidRPr="004763F4">
        <w:rPr>
          <w:rFonts w:ascii="Angsana New" w:hAnsi="Angsana New" w:hint="cs"/>
          <w:sz w:val="30"/>
          <w:szCs w:val="30"/>
          <w:cs/>
        </w:rPr>
        <w:t xml:space="preserve"> </w:t>
      </w:r>
      <w:r w:rsidRPr="004763F4">
        <w:rPr>
          <w:rFonts w:ascii="Angsana New" w:hAnsi="Angsana New"/>
          <w:sz w:val="30"/>
          <w:szCs w:val="30"/>
          <w:cs/>
        </w:rPr>
        <w:t>ที่ดินขอ</w:t>
      </w:r>
      <w:r w:rsidRPr="008912F5">
        <w:rPr>
          <w:rFonts w:ascii="Angsana New" w:hAnsi="Angsana New"/>
          <w:sz w:val="30"/>
          <w:szCs w:val="30"/>
          <w:cs/>
        </w:rPr>
        <w:t>งบริษัทมูลค่า</w:t>
      </w:r>
      <w:r w:rsidRPr="008912F5">
        <w:rPr>
          <w:rFonts w:ascii="Angsana New" w:hAnsi="Angsana New"/>
          <w:sz w:val="30"/>
          <w:szCs w:val="30"/>
        </w:rPr>
        <w:t xml:space="preserve"> </w:t>
      </w:r>
      <w:r w:rsidR="008912F5" w:rsidRPr="008912F5">
        <w:rPr>
          <w:rFonts w:ascii="Angsana New" w:hAnsi="Angsana New"/>
          <w:sz w:val="30"/>
          <w:szCs w:val="30"/>
        </w:rPr>
        <w:t>2.3</w:t>
      </w:r>
      <w:r w:rsidRPr="008912F5">
        <w:rPr>
          <w:rFonts w:ascii="Angsana New" w:hAnsi="Angsana New"/>
          <w:sz w:val="30"/>
          <w:szCs w:val="30"/>
        </w:rPr>
        <w:t xml:space="preserve"> </w:t>
      </w:r>
      <w:r w:rsidRPr="008912F5">
        <w:rPr>
          <w:rFonts w:ascii="Angsana New" w:hAnsi="Angsana New"/>
          <w:sz w:val="30"/>
          <w:szCs w:val="30"/>
          <w:cs/>
        </w:rPr>
        <w:t>ล้านบาท เป็นที่ดิน</w:t>
      </w:r>
      <w:r w:rsidRPr="004763F4">
        <w:rPr>
          <w:rFonts w:ascii="Angsana New" w:hAnsi="Angsana New" w:hint="cs"/>
          <w:sz w:val="30"/>
          <w:szCs w:val="30"/>
          <w:cs/>
        </w:rPr>
        <w:t>ซึ่ง</w:t>
      </w:r>
      <w:r w:rsidRPr="004763F4">
        <w:rPr>
          <w:rFonts w:ascii="Angsana New" w:hAnsi="Angsana New"/>
          <w:sz w:val="30"/>
          <w:szCs w:val="30"/>
          <w:cs/>
        </w:rPr>
        <w:t>ยังไม่ได้รับโอนกรรมสิทธิ์ตามกฎหมาย การโอนจะเป็นไปตามเงื่อนไขในสัญญาจะซื้อจะขายที่ดินดังกล่าว</w:t>
      </w:r>
    </w:p>
    <w:p w14:paraId="00671507" w14:textId="77777777" w:rsidR="00CC6172" w:rsidRPr="0065253E" w:rsidRDefault="00CC6172" w:rsidP="00CC6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9E5974" w14:textId="42A2045A" w:rsidR="00CC6172" w:rsidRPr="008307EB" w:rsidRDefault="00CC6172" w:rsidP="00CC6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5253E">
        <w:rPr>
          <w:rFonts w:ascii="Angsana New" w:hAnsi="Angsana New"/>
          <w:sz w:val="30"/>
          <w:szCs w:val="30"/>
          <w:cs/>
        </w:rPr>
        <w:t>บริษัทและบริษัทย่อยได้นำที่ดินพร้อมสิ่งปลูกสร้างไปค้ำประกันสินเชื่อที่ได้รับจากธนาคารพาณิชย์</w:t>
      </w:r>
    </w:p>
    <w:p w14:paraId="714D5708" w14:textId="77777777" w:rsidR="00CC6172" w:rsidRPr="0075591B" w:rsidRDefault="00CC6172" w:rsidP="00EE7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AA75E4" w14:textId="77777777" w:rsidR="002020F7" w:rsidRPr="00656F09" w:rsidRDefault="002020F7" w:rsidP="000E2E49">
      <w:pPr>
        <w:spacing w:line="240" w:lineRule="auto"/>
        <w:rPr>
          <w:rFonts w:asciiTheme="majorBidi" w:hAnsiTheme="majorBidi" w:cstheme="majorBidi"/>
          <w:spacing w:val="14"/>
          <w:sz w:val="16"/>
          <w:szCs w:val="16"/>
        </w:rPr>
      </w:pPr>
    </w:p>
    <w:p w14:paraId="00E443CD" w14:textId="77777777" w:rsidR="00656F09" w:rsidRPr="00656F09" w:rsidRDefault="00656F09" w:rsidP="002020F7">
      <w:pPr>
        <w:tabs>
          <w:tab w:val="clear" w:pos="454"/>
        </w:tabs>
        <w:jc w:val="thaiDistribute"/>
        <w:rPr>
          <w:rFonts w:ascii="Angsana New" w:hAnsi="Angsana New"/>
          <w:b/>
          <w:bCs/>
          <w:color w:val="0000FF"/>
          <w:sz w:val="16"/>
          <w:szCs w:val="16"/>
        </w:rPr>
      </w:pPr>
    </w:p>
    <w:p w14:paraId="536F4F89" w14:textId="209365CA" w:rsidR="000E2E49" w:rsidRDefault="00E15F4A" w:rsidP="00E15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9"/>
        </w:tabs>
        <w:spacing w:line="100" w:lineRule="exac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0C6AEA73" w14:textId="7CB0F572" w:rsidR="000E2E49" w:rsidRDefault="000E2E49" w:rsidP="0090508E">
      <w:pPr>
        <w:spacing w:line="100" w:lineRule="exact"/>
        <w:rPr>
          <w:rFonts w:asciiTheme="majorBidi" w:hAnsiTheme="majorBidi" w:cstheme="majorBidi"/>
          <w:sz w:val="30"/>
          <w:szCs w:val="30"/>
        </w:rPr>
      </w:pPr>
    </w:p>
    <w:p w14:paraId="2BC5150B" w14:textId="77777777" w:rsidR="000E2E49" w:rsidRPr="000E2E49" w:rsidRDefault="000E2E49" w:rsidP="0090508E">
      <w:pPr>
        <w:spacing w:line="100" w:lineRule="exact"/>
        <w:rPr>
          <w:sz w:val="30"/>
          <w:szCs w:val="30"/>
        </w:rPr>
      </w:pPr>
    </w:p>
    <w:p w14:paraId="1DDDBD6E" w14:textId="77777777" w:rsidR="00F06C71" w:rsidRPr="0075591B" w:rsidRDefault="00F06C71" w:rsidP="00D41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F06C71" w:rsidRPr="0075591B" w:rsidSect="008B0FBC">
          <w:headerReference w:type="even" r:id="rId32"/>
          <w:headerReference w:type="default" r:id="rId33"/>
          <w:footerReference w:type="default" r:id="rId34"/>
          <w:headerReference w:type="first" r:id="rId35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F49E082" w14:textId="5153423B" w:rsidR="00004178" w:rsidRPr="004E421F" w:rsidRDefault="00004178" w:rsidP="0000417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E421F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รายการเคลื่อนไหวของสินทรัพย์สิทธิการใช้มีดังนี้</w:t>
      </w:r>
    </w:p>
    <w:p w14:paraId="4036B1FE" w14:textId="77777777" w:rsidR="00004178" w:rsidRPr="003F52ED" w:rsidRDefault="00004178" w:rsidP="0000417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158684A" w14:textId="11F80978" w:rsidR="00AD4B17" w:rsidRPr="00AD4B17" w:rsidRDefault="00AD4B17" w:rsidP="00AD4B17">
      <w:pPr>
        <w:pStyle w:val="block"/>
        <w:spacing w:after="0" w:line="240" w:lineRule="auto"/>
        <w:ind w:left="360" w:right="43" w:firstLine="180"/>
        <w:jc w:val="thaiDistribute"/>
        <w:rPr>
          <w:rFonts w:ascii="Angsana New" w:eastAsia="Times New Roman" w:hAnsi="Angsana New"/>
          <w:i/>
          <w:iCs/>
          <w:sz w:val="30"/>
          <w:szCs w:val="30"/>
          <w:lang w:val="en-US" w:bidi="th-TH"/>
        </w:rPr>
      </w:pPr>
      <w:r w:rsidRPr="00AD4B17">
        <w:rPr>
          <w:rFonts w:ascii="Angsana New" w:eastAsia="Times New Roman" w:hAnsi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47A5BC65" w14:textId="77777777" w:rsidR="00AD4B17" w:rsidRPr="00AD4B17" w:rsidRDefault="00AD4B17" w:rsidP="00AD4B17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/>
          <w:i/>
          <w:iCs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620"/>
        <w:gridCol w:w="270"/>
        <w:gridCol w:w="1620"/>
      </w:tblGrid>
      <w:tr w:rsidR="00AD4B17" w:rsidRPr="00AD4B17" w14:paraId="3D55D504" w14:textId="77777777" w:rsidTr="00AD4B17">
        <w:trPr>
          <w:cantSplit/>
          <w:tblHeader/>
        </w:trPr>
        <w:tc>
          <w:tcPr>
            <w:tcW w:w="5850" w:type="dxa"/>
            <w:vAlign w:val="bottom"/>
            <w:hideMark/>
          </w:tcPr>
          <w:p w14:paraId="7AD46FC4" w14:textId="77777777" w:rsidR="00AD4B17" w:rsidRPr="00AD4B17" w:rsidRDefault="00AD4B17" w:rsidP="00AD4B17">
            <w:pPr>
              <w:pStyle w:val="acctfourfigures"/>
              <w:tabs>
                <w:tab w:val="decimal" w:pos="104"/>
              </w:tabs>
              <w:spacing w:line="240" w:lineRule="auto"/>
              <w:ind w:firstLine="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D4B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D4B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AD4B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AD4B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620" w:type="dxa"/>
            <w:hideMark/>
          </w:tcPr>
          <w:p w14:paraId="42D0B926" w14:textId="77777777" w:rsidR="00AD4B17" w:rsidRPr="00AD4B17" w:rsidRDefault="00AD4B17" w:rsidP="00AD4B17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  <w:p w14:paraId="5C5BC5E3" w14:textId="0A0ECF34" w:rsidR="00AD4B17" w:rsidRPr="00AD4B17" w:rsidRDefault="00AD4B17" w:rsidP="00AD4B17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AD4B1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7C3828F" w14:textId="77777777" w:rsidR="00AD4B17" w:rsidRPr="00AD4B17" w:rsidRDefault="00AD4B17" w:rsidP="00AD4B1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327493C6" w14:textId="23FF8366" w:rsidR="00AD4B17" w:rsidRPr="00AD4B17" w:rsidRDefault="00AD4B17" w:rsidP="00AD4B17">
            <w:pPr>
              <w:pStyle w:val="acctmergecolhdg"/>
              <w:spacing w:line="240" w:lineRule="auto"/>
              <w:ind w:left="-79" w:right="-76"/>
              <w:rPr>
                <w:rFonts w:ascii="Angsana New" w:hAnsi="Angsana New" w:cs="Angsana New"/>
                <w:sz w:val="30"/>
                <w:szCs w:val="30"/>
              </w:rPr>
            </w:pPr>
            <w:r w:rsidRPr="00AD4B1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4B17" w:rsidRPr="00AD4B17" w14:paraId="76B4732B" w14:textId="77777777" w:rsidTr="00AD4B17">
        <w:trPr>
          <w:cantSplit/>
          <w:tblHeader/>
        </w:trPr>
        <w:tc>
          <w:tcPr>
            <w:tcW w:w="5850" w:type="dxa"/>
          </w:tcPr>
          <w:p w14:paraId="20D9DC3D" w14:textId="77777777" w:rsidR="00AD4B17" w:rsidRPr="00AD4B17" w:rsidRDefault="00AD4B17" w:rsidP="00AD4B1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60E2C535" w14:textId="77777777" w:rsidR="00AD4B17" w:rsidRPr="00AD4B17" w:rsidRDefault="00AD4B17" w:rsidP="00AD4B1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D4B1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D4B1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D4B17" w:rsidRPr="00AD4B17" w14:paraId="07E7F6D1" w14:textId="77777777" w:rsidTr="00AD4B17">
        <w:trPr>
          <w:cantSplit/>
        </w:trPr>
        <w:tc>
          <w:tcPr>
            <w:tcW w:w="5850" w:type="dxa"/>
            <w:hideMark/>
          </w:tcPr>
          <w:p w14:paraId="03B32E90" w14:textId="77777777" w:rsidR="00AD4B17" w:rsidRPr="00AD4B17" w:rsidRDefault="00AD4B17" w:rsidP="00AD4B17">
            <w:pPr>
              <w:spacing w:line="240" w:lineRule="auto"/>
              <w:ind w:firstLine="14"/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AD4B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20" w:type="dxa"/>
          </w:tcPr>
          <w:p w14:paraId="0C0DFA32" w14:textId="77777777" w:rsidR="00AD4B17" w:rsidRPr="00AD4B17" w:rsidRDefault="00AD4B17" w:rsidP="00AD4B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F440644" w14:textId="77777777" w:rsidR="00AD4B17" w:rsidRPr="00AD4B17" w:rsidRDefault="00AD4B17" w:rsidP="00AD4B1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FB117B9" w14:textId="77777777" w:rsidR="00AD4B17" w:rsidRPr="00AD4B17" w:rsidRDefault="00AD4B17" w:rsidP="00AD4B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A87" w:rsidRPr="00AD4B17" w14:paraId="70C8D13E" w14:textId="77777777" w:rsidTr="00AD4B17">
        <w:trPr>
          <w:cantSplit/>
        </w:trPr>
        <w:tc>
          <w:tcPr>
            <w:tcW w:w="5850" w:type="dxa"/>
          </w:tcPr>
          <w:p w14:paraId="68F464E6" w14:textId="5C3F78EC" w:rsidR="006E0A87" w:rsidRPr="00AD4B17" w:rsidRDefault="006E0A87" w:rsidP="006E0A87">
            <w:pPr>
              <w:spacing w:line="240" w:lineRule="auto"/>
              <w:ind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620" w:type="dxa"/>
          </w:tcPr>
          <w:p w14:paraId="02CFB582" w14:textId="1B357B64" w:rsidR="006E0A87" w:rsidRPr="006E0A87" w:rsidRDefault="006E0A87" w:rsidP="006E0A8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6E0A87">
              <w:rPr>
                <w:rFonts w:ascii="Angsana New" w:hAnsi="Angsana New"/>
                <w:sz w:val="30"/>
                <w:szCs w:val="30"/>
              </w:rPr>
              <w:t>10,640</w:t>
            </w:r>
          </w:p>
        </w:tc>
        <w:tc>
          <w:tcPr>
            <w:tcW w:w="270" w:type="dxa"/>
          </w:tcPr>
          <w:p w14:paraId="7572E98E" w14:textId="77777777" w:rsidR="006E0A87" w:rsidRPr="006E0A87" w:rsidRDefault="006E0A87" w:rsidP="006E0A87">
            <w:pPr>
              <w:pStyle w:val="acctfourfigures"/>
              <w:tabs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76E8AB" w14:textId="2ECA0D75" w:rsidR="006E0A87" w:rsidRPr="006E0A87" w:rsidRDefault="006E0A87" w:rsidP="006E0A8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6E0A87">
              <w:rPr>
                <w:rFonts w:ascii="Angsana New" w:hAnsi="Angsana New"/>
                <w:sz w:val="30"/>
                <w:szCs w:val="30"/>
              </w:rPr>
              <w:t>5,342</w:t>
            </w:r>
          </w:p>
        </w:tc>
      </w:tr>
      <w:tr w:rsidR="006E0A87" w:rsidRPr="00AD4B17" w14:paraId="16F593E5" w14:textId="77777777" w:rsidTr="00AD4B17">
        <w:trPr>
          <w:cantSplit/>
        </w:trPr>
        <w:tc>
          <w:tcPr>
            <w:tcW w:w="5850" w:type="dxa"/>
          </w:tcPr>
          <w:p w14:paraId="182B7B4D" w14:textId="77777777" w:rsidR="006E0A87" w:rsidRPr="00AD4B17" w:rsidRDefault="006E0A87" w:rsidP="006E0A87">
            <w:pPr>
              <w:spacing w:line="240" w:lineRule="auto"/>
              <w:ind w:firstLine="14"/>
              <w:rPr>
                <w:rFonts w:ascii="Angsana New" w:hAnsi="Angsana New"/>
                <w:sz w:val="30"/>
                <w:szCs w:val="30"/>
              </w:rPr>
            </w:pPr>
            <w:r w:rsidRPr="00AD4B1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20" w:type="dxa"/>
          </w:tcPr>
          <w:p w14:paraId="5725F31E" w14:textId="0FDEF3D2" w:rsidR="006E0A87" w:rsidRPr="006E0A87" w:rsidRDefault="006E0A87" w:rsidP="006E0A8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6E0A87">
              <w:rPr>
                <w:rFonts w:ascii="Angsana New" w:hAnsi="Angsana New"/>
                <w:sz w:val="30"/>
                <w:szCs w:val="30"/>
              </w:rPr>
              <w:t>12,249</w:t>
            </w:r>
          </w:p>
        </w:tc>
        <w:tc>
          <w:tcPr>
            <w:tcW w:w="270" w:type="dxa"/>
          </w:tcPr>
          <w:p w14:paraId="65EC9DF0" w14:textId="77777777" w:rsidR="006E0A87" w:rsidRPr="006E0A87" w:rsidRDefault="006E0A87" w:rsidP="006E0A87">
            <w:pPr>
              <w:pStyle w:val="acctfourfigures"/>
              <w:tabs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73EA70" w14:textId="663C4D2A" w:rsidR="006E0A87" w:rsidRPr="006E0A87" w:rsidRDefault="006E0A87" w:rsidP="006E0A87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6E0A87">
              <w:rPr>
                <w:rFonts w:ascii="Angsana New" w:hAnsi="Angsana New"/>
                <w:sz w:val="30"/>
                <w:szCs w:val="30"/>
              </w:rPr>
              <w:t>3,868</w:t>
            </w:r>
          </w:p>
        </w:tc>
      </w:tr>
      <w:tr w:rsidR="006E0A87" w:rsidRPr="00AD4B17" w14:paraId="289BEAE5" w14:textId="77777777" w:rsidTr="00AD4B17">
        <w:trPr>
          <w:cantSplit/>
        </w:trPr>
        <w:tc>
          <w:tcPr>
            <w:tcW w:w="5850" w:type="dxa"/>
            <w:hideMark/>
          </w:tcPr>
          <w:p w14:paraId="2E2EFB13" w14:textId="77777777" w:rsidR="006E0A87" w:rsidRPr="00AD4B17" w:rsidRDefault="006E0A87" w:rsidP="006E0A87">
            <w:pPr>
              <w:spacing w:line="240" w:lineRule="auto"/>
              <w:ind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4B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62C0B2" w14:textId="0929CEED" w:rsidR="006E0A87" w:rsidRPr="006E0A87" w:rsidRDefault="006E0A87" w:rsidP="006E0A8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0A87">
              <w:rPr>
                <w:rFonts w:ascii="Angsana New" w:hAnsi="Angsana New"/>
                <w:b/>
                <w:bCs/>
                <w:sz w:val="30"/>
                <w:szCs w:val="30"/>
              </w:rPr>
              <w:t>22,889</w:t>
            </w:r>
          </w:p>
        </w:tc>
        <w:tc>
          <w:tcPr>
            <w:tcW w:w="270" w:type="dxa"/>
          </w:tcPr>
          <w:p w14:paraId="768760BA" w14:textId="77777777" w:rsidR="006E0A87" w:rsidRPr="006E0A87" w:rsidRDefault="006E0A87" w:rsidP="006E0A87">
            <w:pPr>
              <w:pStyle w:val="acctfourfigures"/>
              <w:tabs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96A745" w14:textId="6429D88A" w:rsidR="006E0A87" w:rsidRPr="006E0A87" w:rsidRDefault="006E0A87" w:rsidP="006E0A87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0A87">
              <w:rPr>
                <w:rFonts w:ascii="Angsana New" w:hAnsi="Angsana New"/>
                <w:b/>
                <w:bCs/>
                <w:sz w:val="30"/>
                <w:szCs w:val="30"/>
              </w:rPr>
              <w:t>9,210</w:t>
            </w:r>
          </w:p>
        </w:tc>
      </w:tr>
    </w:tbl>
    <w:p w14:paraId="61B03A0E" w14:textId="6C3B1561" w:rsidR="00574B05" w:rsidRDefault="00574B05" w:rsidP="00831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BE93EF0" w14:textId="2BB1E6F6" w:rsidR="00AD4B17" w:rsidRPr="00AD4B17" w:rsidRDefault="00AD4B17" w:rsidP="00AD4B17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bookmarkStart w:id="2" w:name="_Hlk63885550"/>
      <w:r w:rsidRPr="00AD4B17">
        <w:rPr>
          <w:rFonts w:ascii="Angsana New" w:hAnsi="Angsana New"/>
          <w:sz w:val="30"/>
          <w:szCs w:val="30"/>
          <w:cs/>
        </w:rPr>
        <w:t xml:space="preserve">ในปี </w:t>
      </w:r>
      <w:r w:rsidRPr="00AD4B17">
        <w:rPr>
          <w:rFonts w:ascii="Angsana New" w:hAnsi="Angsana New"/>
          <w:sz w:val="30"/>
          <w:szCs w:val="30"/>
        </w:rPr>
        <w:t xml:space="preserve">2563 </w:t>
      </w:r>
      <w:r w:rsidRPr="00AD4B17">
        <w:rPr>
          <w:rFonts w:ascii="Angsana New" w:hAnsi="Angsana New"/>
          <w:sz w:val="30"/>
          <w:szCs w:val="30"/>
          <w:cs/>
        </w:rPr>
        <w:t>สินทรัพย์สิทธิการใช้ของ</w:t>
      </w:r>
      <w:r w:rsidRPr="00B66D24">
        <w:rPr>
          <w:rFonts w:ascii="Angsana New" w:hAnsi="Angsana New"/>
          <w:sz w:val="30"/>
          <w:szCs w:val="30"/>
          <w:cs/>
        </w:rPr>
        <w:t>กลุ่มบริษัทและ</w:t>
      </w:r>
      <w:r w:rsidRPr="00AD4B17">
        <w:rPr>
          <w:rFonts w:ascii="Angsana New" w:hAnsi="Angsana New"/>
          <w:sz w:val="30"/>
          <w:szCs w:val="30"/>
          <w:cs/>
        </w:rPr>
        <w:t>บริษัทเพิ่มขึ้นเป็น</w:t>
      </w:r>
      <w:r w:rsidRPr="004246A2">
        <w:rPr>
          <w:rFonts w:ascii="Angsana New" w:hAnsi="Angsana New"/>
          <w:sz w:val="30"/>
          <w:szCs w:val="30"/>
          <w:cs/>
        </w:rPr>
        <w:t xml:space="preserve">จำนวน </w:t>
      </w:r>
      <w:r w:rsidR="004246A2" w:rsidRPr="004246A2">
        <w:rPr>
          <w:rFonts w:ascii="Angsana New" w:hAnsi="Angsana New"/>
          <w:sz w:val="30"/>
          <w:szCs w:val="30"/>
        </w:rPr>
        <w:t>10</w:t>
      </w:r>
      <w:r w:rsidRPr="004246A2">
        <w:rPr>
          <w:rFonts w:ascii="Angsana New" w:hAnsi="Angsana New"/>
          <w:sz w:val="30"/>
          <w:szCs w:val="30"/>
        </w:rPr>
        <w:t xml:space="preserve"> </w:t>
      </w:r>
      <w:r w:rsidRPr="004246A2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4246A2">
        <w:rPr>
          <w:rFonts w:ascii="Angsana New" w:hAnsi="Angsana New"/>
          <w:sz w:val="30"/>
          <w:szCs w:val="30"/>
        </w:rPr>
        <w:t>7</w:t>
      </w:r>
      <w:r w:rsidRPr="00B66D24">
        <w:rPr>
          <w:rFonts w:ascii="Angsana New" w:hAnsi="Angsana New"/>
          <w:sz w:val="30"/>
          <w:szCs w:val="30"/>
        </w:rPr>
        <w:t xml:space="preserve"> </w:t>
      </w:r>
      <w:r w:rsidRPr="00B66D24">
        <w:rPr>
          <w:rFonts w:ascii="Angsana New" w:hAnsi="Angsana New"/>
          <w:sz w:val="30"/>
          <w:szCs w:val="30"/>
          <w:cs/>
        </w:rPr>
        <w:t>ล้านบาท</w:t>
      </w:r>
      <w:r w:rsidRPr="00B66D24">
        <w:rPr>
          <w:rFonts w:ascii="Angsana New" w:hAnsi="Angsana New"/>
          <w:sz w:val="30"/>
          <w:szCs w:val="30"/>
        </w:rPr>
        <w:t xml:space="preserve"> </w:t>
      </w:r>
      <w:r w:rsidRPr="00B66D24">
        <w:rPr>
          <w:rFonts w:ascii="Angsana New" w:hAnsi="Angsana New"/>
          <w:sz w:val="30"/>
          <w:szCs w:val="30"/>
          <w:cs/>
        </w:rPr>
        <w:t>ตามลำดับ</w:t>
      </w:r>
      <w:r w:rsidRPr="00AD4B17">
        <w:rPr>
          <w:rFonts w:ascii="Angsana New" w:hAnsi="Angsana New"/>
          <w:sz w:val="30"/>
          <w:szCs w:val="30"/>
          <w:cs/>
        </w:rPr>
        <w:t xml:space="preserve"> </w:t>
      </w:r>
    </w:p>
    <w:bookmarkEnd w:id="2"/>
    <w:p w14:paraId="191C7D4A" w14:textId="77777777" w:rsidR="00AD4B17" w:rsidRPr="00AD4B17" w:rsidRDefault="00AD4B17" w:rsidP="00AD4B17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/>
          <w:sz w:val="30"/>
          <w:szCs w:val="30"/>
          <w:lang w:val="en-US" w:bidi="th-TH"/>
        </w:rPr>
      </w:pPr>
    </w:p>
    <w:p w14:paraId="31B01A2F" w14:textId="7238335B" w:rsidR="00AD4B17" w:rsidRDefault="00AD4B17" w:rsidP="00B66D24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3" w:name="_Hlk63885578"/>
      <w:r w:rsidRPr="00AD4B17">
        <w:rPr>
          <w:rFonts w:ascii="Angsana New" w:hAnsi="Angsana New"/>
          <w:sz w:val="30"/>
          <w:szCs w:val="30"/>
          <w:cs/>
        </w:rPr>
        <w:t xml:space="preserve">ในปี </w:t>
      </w:r>
      <w:r w:rsidRPr="00AD4B17">
        <w:rPr>
          <w:rFonts w:ascii="Angsana New" w:hAnsi="Angsana New"/>
          <w:sz w:val="30"/>
          <w:szCs w:val="30"/>
        </w:rPr>
        <w:t>2563</w:t>
      </w:r>
      <w:r w:rsidRPr="00363AF4">
        <w:rPr>
          <w:rFonts w:ascii="Angsana New" w:hAnsi="Angsana New"/>
          <w:sz w:val="30"/>
          <w:szCs w:val="30"/>
        </w:rPr>
        <w:t xml:space="preserve"> </w:t>
      </w:r>
      <w:r w:rsidRPr="00363AF4">
        <w:rPr>
          <w:rFonts w:ascii="Angsana New" w:hAnsi="Angsana New"/>
          <w:sz w:val="30"/>
          <w:szCs w:val="30"/>
          <w:cs/>
        </w:rPr>
        <w:t>กลุ่มบริษัท</w:t>
      </w:r>
      <w:r w:rsidR="00851295">
        <w:rPr>
          <w:rFonts w:ascii="Angsana New" w:hAnsi="Angsana New" w:hint="cs"/>
          <w:sz w:val="30"/>
          <w:szCs w:val="30"/>
          <w:cs/>
        </w:rPr>
        <w:t>เช่า</w:t>
      </w:r>
      <w:r w:rsidRPr="00363AF4">
        <w:rPr>
          <w:rFonts w:ascii="Angsana New" w:hAnsi="Angsana New"/>
          <w:sz w:val="30"/>
          <w:szCs w:val="30"/>
          <w:cs/>
        </w:rPr>
        <w:t>เครื่อง</w:t>
      </w:r>
      <w:r w:rsidR="0069074C" w:rsidRPr="00363AF4">
        <w:rPr>
          <w:rFonts w:ascii="Angsana New" w:hAnsi="Angsana New" w:hint="cs"/>
          <w:sz w:val="30"/>
          <w:szCs w:val="30"/>
          <w:cs/>
        </w:rPr>
        <w:t>จักร</w:t>
      </w:r>
      <w:r w:rsidRPr="00363AF4">
        <w:rPr>
          <w:rFonts w:ascii="Angsana New" w:hAnsi="Angsana New"/>
          <w:sz w:val="30"/>
          <w:szCs w:val="30"/>
          <w:cs/>
        </w:rPr>
        <w:t xml:space="preserve">เป็นเวลา </w:t>
      </w:r>
      <w:r w:rsidR="00E669EF" w:rsidRPr="00E669EF">
        <w:rPr>
          <w:rFonts w:ascii="Angsana New" w:hAnsi="Angsana New"/>
          <w:sz w:val="30"/>
          <w:szCs w:val="30"/>
        </w:rPr>
        <w:t xml:space="preserve">2 </w:t>
      </w:r>
      <w:r w:rsidRPr="00E669EF">
        <w:rPr>
          <w:rFonts w:ascii="Angsana New" w:hAnsi="Angsana New"/>
          <w:sz w:val="30"/>
          <w:szCs w:val="30"/>
          <w:cs/>
        </w:rPr>
        <w:t>ปี</w:t>
      </w:r>
      <w:r w:rsidRPr="00363AF4">
        <w:rPr>
          <w:rFonts w:ascii="Angsana New" w:hAnsi="Angsana New"/>
          <w:sz w:val="30"/>
          <w:szCs w:val="30"/>
          <w:cs/>
        </w:rPr>
        <w:t xml:space="preserve"> </w:t>
      </w:r>
      <w:r w:rsidR="0069074C" w:rsidRPr="00363AF4">
        <w:rPr>
          <w:rFonts w:ascii="Angsana New" w:hAnsi="Angsana New" w:hint="cs"/>
          <w:sz w:val="30"/>
          <w:szCs w:val="30"/>
          <w:cs/>
        </w:rPr>
        <w:t>และ</w:t>
      </w:r>
      <w:r w:rsidR="00851295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="00A67331">
        <w:rPr>
          <w:rFonts w:ascii="Angsana New" w:hAnsi="Angsana New" w:hint="cs"/>
          <w:sz w:val="30"/>
          <w:szCs w:val="30"/>
          <w:cs/>
        </w:rPr>
        <w:t>เช่า</w:t>
      </w:r>
      <w:r w:rsidR="0069074C" w:rsidRPr="00363AF4">
        <w:rPr>
          <w:rFonts w:ascii="Angsana New" w:hAnsi="Angsana New" w:hint="cs"/>
          <w:sz w:val="30"/>
          <w:szCs w:val="30"/>
          <w:cs/>
        </w:rPr>
        <w:t xml:space="preserve">ยานพาหนะเป็นเวลา </w:t>
      </w:r>
      <w:r w:rsidR="00C847FC">
        <w:rPr>
          <w:rFonts w:ascii="Angsana New" w:hAnsi="Angsana New"/>
          <w:sz w:val="30"/>
          <w:szCs w:val="30"/>
        </w:rPr>
        <w:t>2</w:t>
      </w:r>
      <w:r w:rsidR="00E669EF" w:rsidRPr="00E669EF">
        <w:rPr>
          <w:rFonts w:ascii="Angsana New" w:hAnsi="Angsana New"/>
          <w:sz w:val="30"/>
          <w:szCs w:val="30"/>
        </w:rPr>
        <w:t>-4</w:t>
      </w:r>
      <w:r w:rsidR="0069074C" w:rsidRPr="00E669EF">
        <w:rPr>
          <w:rFonts w:ascii="Angsana New" w:hAnsi="Angsana New"/>
          <w:sz w:val="30"/>
          <w:szCs w:val="30"/>
        </w:rPr>
        <w:t xml:space="preserve"> </w:t>
      </w:r>
      <w:r w:rsidR="008F5E90">
        <w:rPr>
          <w:rFonts w:ascii="Angsana New" w:hAnsi="Angsana New" w:hint="cs"/>
          <w:sz w:val="30"/>
          <w:szCs w:val="30"/>
          <w:cs/>
        </w:rPr>
        <w:t xml:space="preserve">ปี </w:t>
      </w:r>
      <w:r w:rsidRPr="00363AF4">
        <w:rPr>
          <w:rFonts w:ascii="Angsana New" w:hAnsi="Angsana New"/>
          <w:sz w:val="30"/>
          <w:szCs w:val="30"/>
          <w:cs/>
        </w:rPr>
        <w:t>และจ่ายค่าเช่าคงที่ซึ่งขึ้นอยู่กับการใช้งานสินทรัพย์ตลอดระยะเวลาเช่า</w:t>
      </w:r>
      <w:r w:rsidRPr="00363AF4">
        <w:rPr>
          <w:rFonts w:ascii="Angsana New" w:hAnsi="Angsana New"/>
          <w:sz w:val="30"/>
          <w:szCs w:val="30"/>
        </w:rPr>
        <w:t xml:space="preserve"> </w:t>
      </w:r>
    </w:p>
    <w:bookmarkEnd w:id="3"/>
    <w:p w14:paraId="57777340" w14:textId="14FBB821" w:rsidR="00B66D24" w:rsidRDefault="00B66D24" w:rsidP="00B66D24">
      <w:pPr>
        <w:tabs>
          <w:tab w:val="clear" w:pos="454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D38BC7" w14:textId="0FF88AD1" w:rsidR="0040106F" w:rsidRPr="0040106F" w:rsidRDefault="0040106F" w:rsidP="00B66D24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4" w:name="_Hlk63885615"/>
      <w:r w:rsidRPr="0040106F">
        <w:rPr>
          <w:rFonts w:ascii="Angsana New" w:hAnsi="Angsana New" w:hint="cs"/>
          <w:sz w:val="30"/>
          <w:szCs w:val="30"/>
          <w:cs/>
        </w:rPr>
        <w:t>ในปี</w:t>
      </w:r>
      <w:r w:rsidRPr="0040106F">
        <w:rPr>
          <w:rFonts w:ascii="Angsana New" w:hAnsi="Angsana New"/>
          <w:sz w:val="30"/>
          <w:szCs w:val="30"/>
          <w:cs/>
        </w:rPr>
        <w:t xml:space="preserve"> </w:t>
      </w:r>
      <w:r w:rsidRPr="0040106F">
        <w:rPr>
          <w:rFonts w:ascii="Angsana New" w:hAnsi="Angsana New"/>
          <w:sz w:val="30"/>
          <w:szCs w:val="30"/>
        </w:rPr>
        <w:t xml:space="preserve">2563 </w:t>
      </w:r>
      <w:r w:rsidRPr="004246A2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</w:t>
      </w:r>
      <w:r w:rsidRPr="004246A2">
        <w:rPr>
          <w:rFonts w:ascii="Angsana New" w:hAnsi="Angsana New"/>
          <w:sz w:val="30"/>
          <w:szCs w:val="30"/>
          <w:cs/>
        </w:rPr>
        <w:t xml:space="preserve"> </w:t>
      </w:r>
      <w:r w:rsidRPr="004246A2">
        <w:rPr>
          <w:rFonts w:ascii="Angsana New" w:hAnsi="Angsana New" w:hint="cs"/>
          <w:sz w:val="30"/>
          <w:szCs w:val="30"/>
          <w:cs/>
        </w:rPr>
        <w:t>มีจำนวน</w:t>
      </w:r>
      <w:r w:rsidR="004246A2" w:rsidRPr="004246A2">
        <w:rPr>
          <w:rFonts w:ascii="Angsana New" w:hAnsi="Angsana New"/>
          <w:sz w:val="30"/>
          <w:szCs w:val="30"/>
        </w:rPr>
        <w:t xml:space="preserve"> </w:t>
      </w:r>
      <w:r w:rsidR="00C56CF3">
        <w:rPr>
          <w:rFonts w:ascii="Angsana New" w:hAnsi="Angsana New"/>
          <w:sz w:val="30"/>
          <w:szCs w:val="30"/>
        </w:rPr>
        <w:t>15</w:t>
      </w:r>
      <w:r w:rsidRPr="004246A2">
        <w:rPr>
          <w:rFonts w:ascii="Angsana New" w:hAnsi="Angsana New"/>
          <w:sz w:val="30"/>
          <w:szCs w:val="30"/>
        </w:rPr>
        <w:t xml:space="preserve"> </w:t>
      </w:r>
      <w:r w:rsidRPr="004246A2">
        <w:rPr>
          <w:rFonts w:ascii="Angsana New" w:hAnsi="Angsana New" w:hint="cs"/>
          <w:sz w:val="30"/>
          <w:szCs w:val="30"/>
          <w:cs/>
        </w:rPr>
        <w:t>ล้านบาท</w:t>
      </w:r>
      <w:r w:rsidRPr="004246A2">
        <w:rPr>
          <w:rFonts w:ascii="Angsana New" w:hAnsi="Angsana New"/>
          <w:sz w:val="30"/>
          <w:szCs w:val="30"/>
          <w:cs/>
        </w:rPr>
        <w:t xml:space="preserve"> </w:t>
      </w:r>
      <w:r w:rsidRPr="004246A2">
        <w:rPr>
          <w:rFonts w:ascii="Angsana New" w:hAnsi="Angsana New" w:hint="cs"/>
          <w:sz w:val="30"/>
          <w:szCs w:val="30"/>
          <w:cs/>
        </w:rPr>
        <w:t>และ</w:t>
      </w:r>
      <w:r w:rsidRPr="004246A2">
        <w:rPr>
          <w:rFonts w:ascii="Angsana New" w:hAnsi="Angsana New"/>
          <w:sz w:val="30"/>
          <w:szCs w:val="30"/>
          <w:cs/>
        </w:rPr>
        <w:t xml:space="preserve"> </w:t>
      </w:r>
      <w:r w:rsidR="004246A2" w:rsidRPr="004246A2">
        <w:rPr>
          <w:rFonts w:ascii="Angsana New" w:hAnsi="Angsana New"/>
          <w:sz w:val="30"/>
          <w:szCs w:val="30"/>
        </w:rPr>
        <w:t>7</w:t>
      </w:r>
      <w:r w:rsidRPr="004246A2">
        <w:rPr>
          <w:rFonts w:ascii="Angsana New" w:hAnsi="Angsana New"/>
          <w:sz w:val="30"/>
          <w:szCs w:val="30"/>
        </w:rPr>
        <w:t xml:space="preserve"> </w:t>
      </w:r>
      <w:r w:rsidRPr="004246A2">
        <w:rPr>
          <w:rFonts w:ascii="Angsana New" w:hAnsi="Angsana New" w:hint="cs"/>
          <w:sz w:val="30"/>
          <w:szCs w:val="30"/>
          <w:cs/>
        </w:rPr>
        <w:t>ล้านบาท</w:t>
      </w:r>
      <w:r w:rsidRPr="004246A2">
        <w:rPr>
          <w:rFonts w:ascii="Angsana New" w:hAnsi="Angsana New"/>
          <w:sz w:val="30"/>
          <w:szCs w:val="30"/>
          <w:cs/>
        </w:rPr>
        <w:t xml:space="preserve"> </w:t>
      </w:r>
      <w:r w:rsidRPr="004246A2">
        <w:rPr>
          <w:rFonts w:ascii="Angsana New" w:hAnsi="Angsana New" w:hint="cs"/>
          <w:sz w:val="30"/>
          <w:szCs w:val="30"/>
          <w:cs/>
        </w:rPr>
        <w:t>ตามลำดับ</w:t>
      </w:r>
    </w:p>
    <w:bookmarkEnd w:id="4"/>
    <w:p w14:paraId="3B1FEB1A" w14:textId="14AA6D3C" w:rsidR="000A1C6C" w:rsidRDefault="000A1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64E47AD7" w14:textId="23327856" w:rsidR="002836DE" w:rsidRDefault="002836DE" w:rsidP="00831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831D2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24BE0">
        <w:rPr>
          <w:rFonts w:ascii="Angsana New" w:hAnsi="Angsana New"/>
          <w:b/>
          <w:bCs/>
          <w:sz w:val="30"/>
          <w:szCs w:val="30"/>
        </w:rPr>
        <w:t>3</w:t>
      </w:r>
      <w:r w:rsidRPr="00831D20">
        <w:rPr>
          <w:rFonts w:ascii="Angsana New" w:hAnsi="Angsana New"/>
          <w:b/>
          <w:bCs/>
          <w:sz w:val="30"/>
          <w:szCs w:val="30"/>
        </w:rPr>
        <w:tab/>
      </w:r>
      <w:r w:rsidRPr="00831D20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785637" w:rsidRPr="00831D20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404C4CCF" w14:textId="77777777" w:rsidR="00831D20" w:rsidRPr="00717707" w:rsidRDefault="00831D20" w:rsidP="00831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6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905"/>
        <w:gridCol w:w="1233"/>
        <w:gridCol w:w="261"/>
        <w:gridCol w:w="9"/>
        <w:gridCol w:w="1260"/>
        <w:gridCol w:w="252"/>
        <w:gridCol w:w="1341"/>
      </w:tblGrid>
      <w:tr w:rsidR="002836DE" w:rsidRPr="00831D20" w14:paraId="2EA461D2" w14:textId="77777777" w:rsidTr="001C66B0">
        <w:trPr>
          <w:tblHeader/>
        </w:trPr>
        <w:tc>
          <w:tcPr>
            <w:tcW w:w="4905" w:type="dxa"/>
          </w:tcPr>
          <w:p w14:paraId="2C498224" w14:textId="77777777" w:rsidR="002836DE" w:rsidRPr="00831D20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6" w:type="dxa"/>
            <w:gridSpan w:val="6"/>
            <w:vAlign w:val="bottom"/>
          </w:tcPr>
          <w:p w14:paraId="1B127878" w14:textId="77777777" w:rsidR="002836DE" w:rsidRPr="00831D20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1D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836DE" w:rsidRPr="00831D20" w14:paraId="0476642C" w14:textId="77777777" w:rsidTr="001C66B0">
        <w:trPr>
          <w:tblHeader/>
        </w:trPr>
        <w:tc>
          <w:tcPr>
            <w:tcW w:w="4905" w:type="dxa"/>
          </w:tcPr>
          <w:p w14:paraId="7349810A" w14:textId="77777777" w:rsidR="002836DE" w:rsidRPr="00831D20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5E84EF9" w14:textId="77777777" w:rsidR="002836DE" w:rsidRPr="00831D20" w:rsidRDefault="002836DE" w:rsidP="00F8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1D20">
              <w:rPr>
                <w:rFonts w:ascii="Angsana New" w:hAnsi="Angsana New"/>
                <w:sz w:val="30"/>
                <w:szCs w:val="30"/>
                <w:cs/>
              </w:rPr>
              <w:t>ค่าลิขสิท</w:t>
            </w:r>
            <w:r w:rsidR="00F8622E" w:rsidRPr="00831D20">
              <w:rPr>
                <w:rFonts w:ascii="Angsana New" w:hAnsi="Angsana New" w:hint="cs"/>
                <w:sz w:val="30"/>
                <w:szCs w:val="30"/>
                <w:cs/>
              </w:rPr>
              <w:t>ธิ์</w:t>
            </w:r>
            <w:r w:rsidRPr="00831D20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="00F8622E" w:rsidRPr="00831D20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831D20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61" w:type="dxa"/>
            <w:vAlign w:val="bottom"/>
          </w:tcPr>
          <w:p w14:paraId="1C2A877E" w14:textId="77777777" w:rsidR="002836DE" w:rsidRPr="00831D20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left w:val="nil"/>
            </w:tcBorders>
            <w:vAlign w:val="bottom"/>
          </w:tcPr>
          <w:p w14:paraId="269CA8DE" w14:textId="77777777" w:rsidR="002836DE" w:rsidRPr="00831D20" w:rsidRDefault="002836DE" w:rsidP="00F8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1D20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="00F8622E" w:rsidRPr="00831D20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831D20">
              <w:rPr>
                <w:rFonts w:ascii="Angsana New" w:hAnsi="Angsana New"/>
                <w:sz w:val="30"/>
                <w:szCs w:val="30"/>
                <w:cs/>
              </w:rPr>
              <w:t>แวร์ระหว่างติดตั้ง</w:t>
            </w:r>
          </w:p>
        </w:tc>
        <w:tc>
          <w:tcPr>
            <w:tcW w:w="252" w:type="dxa"/>
            <w:vAlign w:val="bottom"/>
          </w:tcPr>
          <w:p w14:paraId="63071A0C" w14:textId="77777777" w:rsidR="002836DE" w:rsidRPr="00831D20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27F308D" w14:textId="77777777" w:rsidR="002836DE" w:rsidRPr="00831D20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1D2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836DE" w:rsidRPr="00831D20" w14:paraId="3EE50042" w14:textId="77777777" w:rsidTr="001C66B0">
        <w:trPr>
          <w:tblHeader/>
        </w:trPr>
        <w:tc>
          <w:tcPr>
            <w:tcW w:w="4905" w:type="dxa"/>
          </w:tcPr>
          <w:p w14:paraId="4CEDA262" w14:textId="77777777" w:rsidR="002836DE" w:rsidRPr="00831D20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6" w:type="dxa"/>
            <w:gridSpan w:val="6"/>
          </w:tcPr>
          <w:p w14:paraId="537B5E7F" w14:textId="77777777" w:rsidR="002836DE" w:rsidRPr="00831D20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1D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6DE" w:rsidRPr="00831D20" w14:paraId="6DAFEA5A" w14:textId="77777777" w:rsidTr="001C66B0">
        <w:tc>
          <w:tcPr>
            <w:tcW w:w="4905" w:type="dxa"/>
          </w:tcPr>
          <w:p w14:paraId="7247C0CF" w14:textId="77777777" w:rsidR="002836DE" w:rsidRPr="00831D20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31D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3" w:type="dxa"/>
          </w:tcPr>
          <w:p w14:paraId="45BCC76D" w14:textId="77777777" w:rsidR="002836DE" w:rsidRPr="00831D20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63B6EBF" w14:textId="77777777" w:rsidR="002836DE" w:rsidRPr="00831D20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61148088" w14:textId="77777777" w:rsidR="002836DE" w:rsidRPr="00831D20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A93D804" w14:textId="77777777" w:rsidR="002836DE" w:rsidRPr="00831D20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44D2FFE6" w14:textId="77777777" w:rsidR="002836DE" w:rsidRPr="00831D20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1D20" w:rsidRPr="00831D20" w14:paraId="41AE817A" w14:textId="77777777" w:rsidTr="001C66B0">
        <w:tc>
          <w:tcPr>
            <w:tcW w:w="4905" w:type="dxa"/>
          </w:tcPr>
          <w:p w14:paraId="10BE69B2" w14:textId="01D1268C" w:rsidR="00831D20" w:rsidRPr="00831D20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31D2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31D2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31D2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831D20">
              <w:rPr>
                <w:rFonts w:ascii="Angsana New" w:hAnsi="Angsana New"/>
                <w:sz w:val="30"/>
                <w:szCs w:val="30"/>
              </w:rPr>
              <w:t>25</w:t>
            </w:r>
            <w:r w:rsidRPr="00831D2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3" w:type="dxa"/>
            <w:vAlign w:val="bottom"/>
          </w:tcPr>
          <w:p w14:paraId="73E993D3" w14:textId="4397F174" w:rsidR="00831D20" w:rsidRPr="00831D20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</w:rPr>
            </w:pPr>
            <w:r w:rsidRPr="00831D20">
              <w:rPr>
                <w:rFonts w:ascii="Angsana New" w:hAnsi="Angsana New"/>
                <w:sz w:val="30"/>
                <w:szCs w:val="30"/>
              </w:rPr>
              <w:t>131,563</w:t>
            </w:r>
          </w:p>
        </w:tc>
        <w:tc>
          <w:tcPr>
            <w:tcW w:w="261" w:type="dxa"/>
            <w:vAlign w:val="bottom"/>
          </w:tcPr>
          <w:p w14:paraId="62D8EE66" w14:textId="77777777" w:rsidR="00831D20" w:rsidRPr="00831D20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373EBCDC" w14:textId="7ED5E61D" w:rsidR="00831D20" w:rsidRPr="00831D20" w:rsidRDefault="00831D20" w:rsidP="00831D2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1D20">
              <w:rPr>
                <w:rFonts w:ascii="Angsana New" w:hAnsi="Angsana New"/>
                <w:sz w:val="30"/>
                <w:szCs w:val="30"/>
                <w:lang w:bidi="th-TH"/>
              </w:rPr>
              <w:t>1,110</w:t>
            </w:r>
          </w:p>
        </w:tc>
        <w:tc>
          <w:tcPr>
            <w:tcW w:w="252" w:type="dxa"/>
          </w:tcPr>
          <w:p w14:paraId="7CE01CC9" w14:textId="77777777" w:rsidR="00831D20" w:rsidRPr="00831D20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CBD3532" w14:textId="1C5748A7" w:rsidR="00831D20" w:rsidRPr="00831D20" w:rsidRDefault="00831D20" w:rsidP="00831D2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1D20">
              <w:rPr>
                <w:rFonts w:ascii="Angsana New" w:hAnsi="Angsana New"/>
                <w:sz w:val="30"/>
                <w:szCs w:val="30"/>
                <w:lang w:bidi="th-TH"/>
              </w:rPr>
              <w:t>132,673</w:t>
            </w:r>
          </w:p>
        </w:tc>
      </w:tr>
      <w:tr w:rsidR="00831D20" w:rsidRPr="00831D20" w14:paraId="36BFEFA2" w14:textId="77777777" w:rsidTr="001C66B0">
        <w:tc>
          <w:tcPr>
            <w:tcW w:w="4905" w:type="dxa"/>
          </w:tcPr>
          <w:p w14:paraId="5EA9F5A4" w14:textId="4F7892EF" w:rsidR="00831D20" w:rsidRPr="00831D20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31D2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3" w:type="dxa"/>
            <w:vAlign w:val="bottom"/>
          </w:tcPr>
          <w:p w14:paraId="394189FE" w14:textId="7DCCCC2C" w:rsidR="00831D20" w:rsidRPr="00831D20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  <w:r w:rsidRPr="00831D20">
              <w:rPr>
                <w:rFonts w:ascii="Angsana New" w:hAnsi="Angsana New"/>
                <w:sz w:val="30"/>
                <w:szCs w:val="30"/>
              </w:rPr>
              <w:t>9,028</w:t>
            </w:r>
          </w:p>
        </w:tc>
        <w:tc>
          <w:tcPr>
            <w:tcW w:w="261" w:type="dxa"/>
            <w:vAlign w:val="bottom"/>
          </w:tcPr>
          <w:p w14:paraId="2257A0F4" w14:textId="77777777" w:rsidR="00831D20" w:rsidRPr="00831D20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16C675A7" w14:textId="080791B8" w:rsidR="00831D20" w:rsidRPr="00831D20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  <w:r w:rsidRPr="00831D20">
              <w:rPr>
                <w:rFonts w:ascii="Angsana New" w:hAnsi="Angsana New"/>
                <w:sz w:val="30"/>
                <w:szCs w:val="30"/>
              </w:rPr>
              <w:t>3,590</w:t>
            </w:r>
          </w:p>
        </w:tc>
        <w:tc>
          <w:tcPr>
            <w:tcW w:w="252" w:type="dxa"/>
          </w:tcPr>
          <w:p w14:paraId="569C464F" w14:textId="77777777" w:rsidR="00831D20" w:rsidRPr="00831D20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444218D8" w14:textId="080DAC17" w:rsidR="00831D20" w:rsidRPr="00831D20" w:rsidRDefault="00831D20" w:rsidP="00831D2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1D20">
              <w:rPr>
                <w:rFonts w:ascii="Angsana New" w:hAnsi="Angsana New"/>
                <w:sz w:val="30"/>
                <w:szCs w:val="30"/>
                <w:lang w:bidi="th-TH"/>
              </w:rPr>
              <w:t>12,618</w:t>
            </w:r>
          </w:p>
        </w:tc>
      </w:tr>
      <w:tr w:rsidR="00831D20" w:rsidRPr="00831D20" w14:paraId="4488F914" w14:textId="77777777" w:rsidTr="001C66B0">
        <w:tc>
          <w:tcPr>
            <w:tcW w:w="4905" w:type="dxa"/>
          </w:tcPr>
          <w:p w14:paraId="7C58F988" w14:textId="0EF19380" w:rsidR="00831D20" w:rsidRPr="00831D20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831D20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1233" w:type="dxa"/>
            <w:vAlign w:val="bottom"/>
          </w:tcPr>
          <w:p w14:paraId="7C69D4E2" w14:textId="16933F48" w:rsidR="00831D20" w:rsidRPr="00831D20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  <w:r w:rsidRPr="00831D20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261" w:type="dxa"/>
            <w:vAlign w:val="bottom"/>
          </w:tcPr>
          <w:p w14:paraId="0318D352" w14:textId="77777777" w:rsidR="00831D20" w:rsidRPr="00831D20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6A6FB5F2" w14:textId="63ADA6BB" w:rsidR="00831D20" w:rsidRPr="00831D20" w:rsidRDefault="00831D20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rPr>
                <w:rFonts w:ascii="Angsana New" w:hAnsi="Angsana New"/>
                <w:sz w:val="30"/>
                <w:szCs w:val="30"/>
              </w:rPr>
            </w:pPr>
            <w:r w:rsidRPr="00831D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AA3F7DB" w14:textId="77777777" w:rsidR="00831D20" w:rsidRPr="00831D20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F686F76" w14:textId="5EA34CD4" w:rsidR="00831D20" w:rsidRPr="00831D20" w:rsidRDefault="00831D20" w:rsidP="008205B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1D20">
              <w:rPr>
                <w:rFonts w:ascii="Angsana New" w:hAnsi="Angsana New"/>
                <w:sz w:val="30"/>
                <w:szCs w:val="30"/>
                <w:lang w:bidi="th-TH"/>
              </w:rPr>
              <w:t>521</w:t>
            </w:r>
          </w:p>
        </w:tc>
      </w:tr>
      <w:tr w:rsidR="00831D20" w:rsidRPr="00831D20" w14:paraId="31474332" w14:textId="77777777" w:rsidTr="001C66B0">
        <w:tc>
          <w:tcPr>
            <w:tcW w:w="4905" w:type="dxa"/>
          </w:tcPr>
          <w:p w14:paraId="55C84DBB" w14:textId="6E02AB83" w:rsidR="00831D20" w:rsidRPr="00831D20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1D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831D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005AD422" w14:textId="39C74605" w:rsidR="00831D20" w:rsidRPr="00831D20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1D20">
              <w:rPr>
                <w:rFonts w:ascii="Angsana New" w:hAnsi="Angsana New"/>
                <w:b/>
                <w:bCs/>
                <w:sz w:val="30"/>
                <w:szCs w:val="30"/>
              </w:rPr>
              <w:t>141,112</w:t>
            </w:r>
          </w:p>
        </w:tc>
        <w:tc>
          <w:tcPr>
            <w:tcW w:w="261" w:type="dxa"/>
            <w:vAlign w:val="bottom"/>
          </w:tcPr>
          <w:p w14:paraId="3788BD9F" w14:textId="77777777" w:rsidR="00831D20" w:rsidRPr="00831D20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vAlign w:val="bottom"/>
          </w:tcPr>
          <w:p w14:paraId="13DF491E" w14:textId="2CD601F6" w:rsidR="00831D20" w:rsidRPr="00831D20" w:rsidRDefault="00831D20" w:rsidP="00831D2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31D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4,700</w:t>
            </w:r>
          </w:p>
        </w:tc>
        <w:tc>
          <w:tcPr>
            <w:tcW w:w="252" w:type="dxa"/>
          </w:tcPr>
          <w:p w14:paraId="7804C947" w14:textId="77777777" w:rsidR="00831D20" w:rsidRPr="00831D20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AAAB0A3" w14:textId="29161389" w:rsidR="00831D20" w:rsidRPr="00831D20" w:rsidRDefault="00831D20" w:rsidP="00831D2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31D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145,812</w:t>
            </w:r>
          </w:p>
        </w:tc>
      </w:tr>
      <w:tr w:rsidR="00831D20" w:rsidRPr="00831D20" w14:paraId="23B07119" w14:textId="77777777" w:rsidTr="001C66B0">
        <w:tc>
          <w:tcPr>
            <w:tcW w:w="4905" w:type="dxa"/>
          </w:tcPr>
          <w:p w14:paraId="15E990CF" w14:textId="77777777" w:rsidR="00831D20" w:rsidRPr="00831D20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31D2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3" w:type="dxa"/>
            <w:vAlign w:val="bottom"/>
          </w:tcPr>
          <w:p w14:paraId="3C651F27" w14:textId="21241D92" w:rsidR="00831D20" w:rsidRPr="00831D20" w:rsidRDefault="003D39B4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7,440</w:t>
            </w:r>
          </w:p>
        </w:tc>
        <w:tc>
          <w:tcPr>
            <w:tcW w:w="261" w:type="dxa"/>
            <w:vAlign w:val="bottom"/>
          </w:tcPr>
          <w:p w14:paraId="0E68FFBA" w14:textId="77777777" w:rsidR="00831D20" w:rsidRPr="00831D20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6D272CE7" w14:textId="26FA198A" w:rsidR="00831D20" w:rsidRPr="00831D20" w:rsidRDefault="00A23F11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1,344</w:t>
            </w:r>
          </w:p>
        </w:tc>
        <w:tc>
          <w:tcPr>
            <w:tcW w:w="252" w:type="dxa"/>
          </w:tcPr>
          <w:p w14:paraId="12F28BD0" w14:textId="77777777" w:rsidR="00831D20" w:rsidRPr="00831D20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7DEA61A2" w14:textId="10AF6B95" w:rsidR="00831D20" w:rsidRPr="00831D20" w:rsidRDefault="003D39B4" w:rsidP="00831D2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8,784</w:t>
            </w:r>
          </w:p>
        </w:tc>
      </w:tr>
      <w:tr w:rsidR="003D39B4" w:rsidRPr="00831D20" w14:paraId="7CEFDC6A" w14:textId="77777777" w:rsidTr="001C66B0">
        <w:tc>
          <w:tcPr>
            <w:tcW w:w="4905" w:type="dxa"/>
          </w:tcPr>
          <w:p w14:paraId="05832088" w14:textId="05C368EB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33" w:type="dxa"/>
            <w:vAlign w:val="bottom"/>
          </w:tcPr>
          <w:p w14:paraId="1283B4BC" w14:textId="0C838F5A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4,700</w:t>
            </w:r>
          </w:p>
        </w:tc>
        <w:tc>
          <w:tcPr>
            <w:tcW w:w="261" w:type="dxa"/>
            <w:vAlign w:val="bottom"/>
          </w:tcPr>
          <w:p w14:paraId="61B95408" w14:textId="77777777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1DD9988A" w14:textId="5215B368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(4,700)</w:t>
            </w:r>
          </w:p>
        </w:tc>
        <w:tc>
          <w:tcPr>
            <w:tcW w:w="252" w:type="dxa"/>
          </w:tcPr>
          <w:p w14:paraId="3FBDB39C" w14:textId="77777777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6BA03A77" w14:textId="2CD71EC3" w:rsidR="003D39B4" w:rsidRPr="00831D20" w:rsidRDefault="003D39B4" w:rsidP="003D39B4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1D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39B4" w:rsidRPr="00831D20" w14:paraId="70C88C71" w14:textId="77777777" w:rsidTr="001C66B0">
        <w:tc>
          <w:tcPr>
            <w:tcW w:w="4905" w:type="dxa"/>
          </w:tcPr>
          <w:p w14:paraId="7348B797" w14:textId="3669355D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1D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819BC" w14:textId="6F46E202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153,252</w:t>
            </w:r>
          </w:p>
        </w:tc>
        <w:tc>
          <w:tcPr>
            <w:tcW w:w="261" w:type="dxa"/>
            <w:vAlign w:val="bottom"/>
          </w:tcPr>
          <w:p w14:paraId="7CC02120" w14:textId="77777777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3D50A" w14:textId="2BF05EF6" w:rsidR="003D39B4" w:rsidRPr="00831D20" w:rsidRDefault="003D39B4" w:rsidP="003D39B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1,344</w:t>
            </w:r>
          </w:p>
        </w:tc>
        <w:tc>
          <w:tcPr>
            <w:tcW w:w="252" w:type="dxa"/>
          </w:tcPr>
          <w:p w14:paraId="00D0C9C3" w14:textId="77777777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8EB52" w14:textId="3F77CD3F" w:rsidR="003D39B4" w:rsidRPr="00831D20" w:rsidRDefault="003D39B4" w:rsidP="003D39B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154,596</w:t>
            </w:r>
          </w:p>
        </w:tc>
      </w:tr>
      <w:tr w:rsidR="003D39B4" w:rsidRPr="00BA6FF6" w14:paraId="124A7849" w14:textId="77777777" w:rsidTr="001C66B0">
        <w:tc>
          <w:tcPr>
            <w:tcW w:w="4905" w:type="dxa"/>
          </w:tcPr>
          <w:p w14:paraId="58C0C6AE" w14:textId="77777777" w:rsidR="003D39B4" w:rsidRPr="00BA6FF6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33" w:type="dxa"/>
            <w:vAlign w:val="bottom"/>
          </w:tcPr>
          <w:p w14:paraId="7692F652" w14:textId="77777777" w:rsidR="003D39B4" w:rsidRPr="00BA6FF6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F00A451" w14:textId="77777777" w:rsidR="003D39B4" w:rsidRPr="00BA6FF6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6ACB36E" w14:textId="77777777" w:rsidR="003D39B4" w:rsidRPr="00BA6FF6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3A6C747A" w14:textId="77777777" w:rsidR="003D39B4" w:rsidRPr="00BA6FF6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1" w:type="dxa"/>
            <w:vAlign w:val="bottom"/>
          </w:tcPr>
          <w:p w14:paraId="6DBD4D46" w14:textId="77777777" w:rsidR="003D39B4" w:rsidRPr="00BA6FF6" w:rsidRDefault="003D39B4" w:rsidP="003D39B4">
            <w:pPr>
              <w:pStyle w:val="acctfourfigures"/>
              <w:tabs>
                <w:tab w:val="clear" w:pos="765"/>
                <w:tab w:val="decimal" w:pos="910"/>
              </w:tabs>
              <w:ind w:right="10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D39B4" w:rsidRPr="00831D20" w14:paraId="62A536E2" w14:textId="77777777" w:rsidTr="001C66B0">
        <w:tc>
          <w:tcPr>
            <w:tcW w:w="4905" w:type="dxa"/>
          </w:tcPr>
          <w:p w14:paraId="4DF533C1" w14:textId="77777777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31D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33" w:type="dxa"/>
            <w:vAlign w:val="bottom"/>
          </w:tcPr>
          <w:p w14:paraId="52CF4589" w14:textId="77777777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4AB6B1D" w14:textId="77777777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392946" w14:textId="77777777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EF15870" w14:textId="77777777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BDAC431" w14:textId="77777777" w:rsidR="003D39B4" w:rsidRPr="00831D20" w:rsidRDefault="003D39B4" w:rsidP="003D39B4">
            <w:pPr>
              <w:pStyle w:val="acctfourfigures"/>
              <w:tabs>
                <w:tab w:val="clear" w:pos="765"/>
                <w:tab w:val="decimal" w:pos="910"/>
              </w:tabs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39B4" w:rsidRPr="00831D20" w14:paraId="224D5716" w14:textId="77777777" w:rsidTr="001C66B0">
        <w:tc>
          <w:tcPr>
            <w:tcW w:w="4905" w:type="dxa"/>
          </w:tcPr>
          <w:p w14:paraId="773766F2" w14:textId="5B0489BB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31D2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31D2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31D2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831D20">
              <w:rPr>
                <w:rFonts w:ascii="Angsana New" w:hAnsi="Angsana New"/>
                <w:sz w:val="30"/>
                <w:szCs w:val="30"/>
              </w:rPr>
              <w:t>25</w:t>
            </w:r>
            <w:r w:rsidRPr="00831D2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3" w:type="dxa"/>
            <w:vAlign w:val="bottom"/>
          </w:tcPr>
          <w:p w14:paraId="237552DE" w14:textId="2544CD4A" w:rsidR="003D39B4" w:rsidRPr="00EC3EDF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  <w:cs/>
              </w:rPr>
            </w:pPr>
            <w:r w:rsidRPr="00EC3EDF">
              <w:rPr>
                <w:rFonts w:ascii="Angsana New" w:hAnsi="Angsana New"/>
                <w:sz w:val="30"/>
                <w:szCs w:val="30"/>
              </w:rPr>
              <w:t>103,969</w:t>
            </w:r>
          </w:p>
        </w:tc>
        <w:tc>
          <w:tcPr>
            <w:tcW w:w="270" w:type="dxa"/>
            <w:gridSpan w:val="2"/>
            <w:vAlign w:val="bottom"/>
          </w:tcPr>
          <w:p w14:paraId="66F8D95A" w14:textId="77777777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B72F34" w14:textId="7ED372AA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rPr>
                <w:rFonts w:ascii="Angsana New" w:hAnsi="Angsana New"/>
                <w:sz w:val="30"/>
                <w:szCs w:val="30"/>
              </w:rPr>
            </w:pPr>
            <w:r w:rsidRPr="00831D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59AD21A" w14:textId="77777777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F7B2529" w14:textId="6AA68DAB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</w:rPr>
            </w:pPr>
            <w:r w:rsidRPr="00831D20">
              <w:rPr>
                <w:rFonts w:ascii="Angsana New" w:hAnsi="Angsana New"/>
                <w:sz w:val="30"/>
                <w:szCs w:val="30"/>
              </w:rPr>
              <w:t>103,969</w:t>
            </w:r>
          </w:p>
        </w:tc>
      </w:tr>
      <w:tr w:rsidR="003D39B4" w:rsidRPr="00831D20" w14:paraId="12A02021" w14:textId="77777777" w:rsidTr="001C66B0">
        <w:tc>
          <w:tcPr>
            <w:tcW w:w="4905" w:type="dxa"/>
          </w:tcPr>
          <w:p w14:paraId="0C129B85" w14:textId="77777777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3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31D20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  <w:r w:rsidRPr="00831D20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33" w:type="dxa"/>
            <w:vAlign w:val="bottom"/>
          </w:tcPr>
          <w:p w14:paraId="40E4FD75" w14:textId="15DF6372" w:rsidR="003D39B4" w:rsidRPr="00EC3EDF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</w:rPr>
            </w:pPr>
            <w:r w:rsidRPr="00EC3EDF">
              <w:rPr>
                <w:rFonts w:ascii="Angsana New" w:hAnsi="Angsana New"/>
                <w:sz w:val="30"/>
                <w:szCs w:val="30"/>
              </w:rPr>
              <w:t>12,483</w:t>
            </w:r>
          </w:p>
        </w:tc>
        <w:tc>
          <w:tcPr>
            <w:tcW w:w="270" w:type="dxa"/>
            <w:gridSpan w:val="2"/>
            <w:vAlign w:val="bottom"/>
          </w:tcPr>
          <w:p w14:paraId="2BDC3790" w14:textId="77777777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4C62C9" w14:textId="56743C44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rPr>
                <w:rFonts w:ascii="Angsana New" w:hAnsi="Angsana New"/>
                <w:sz w:val="30"/>
                <w:szCs w:val="30"/>
              </w:rPr>
            </w:pPr>
            <w:r w:rsidRPr="00831D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F7679D6" w14:textId="77777777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1F2CBECA" w14:textId="5548F01F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</w:rPr>
            </w:pPr>
            <w:r w:rsidRPr="00831D20">
              <w:rPr>
                <w:rFonts w:ascii="Angsana New" w:hAnsi="Angsana New"/>
                <w:sz w:val="30"/>
                <w:szCs w:val="30"/>
              </w:rPr>
              <w:t>12,483</w:t>
            </w:r>
          </w:p>
        </w:tc>
      </w:tr>
      <w:tr w:rsidR="003D39B4" w:rsidRPr="00831D20" w14:paraId="19E5E350" w14:textId="77777777" w:rsidTr="001C66B0">
        <w:tc>
          <w:tcPr>
            <w:tcW w:w="4905" w:type="dxa"/>
          </w:tcPr>
          <w:p w14:paraId="23FD562D" w14:textId="6BCCEC61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1D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831D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8DFBB10" w14:textId="6A30BC10" w:rsidR="003D39B4" w:rsidRPr="00CE00BB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0BB">
              <w:rPr>
                <w:rFonts w:ascii="Angsana New" w:hAnsi="Angsana New"/>
                <w:b/>
                <w:bCs/>
                <w:sz w:val="30"/>
                <w:szCs w:val="30"/>
              </w:rPr>
              <w:t>116,452</w:t>
            </w:r>
          </w:p>
        </w:tc>
        <w:tc>
          <w:tcPr>
            <w:tcW w:w="270" w:type="dxa"/>
            <w:gridSpan w:val="2"/>
            <w:vAlign w:val="bottom"/>
          </w:tcPr>
          <w:p w14:paraId="4A182FED" w14:textId="77777777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CF36C25" w14:textId="6AAB93BE" w:rsidR="003D39B4" w:rsidRPr="003D39B4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9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1888123" w14:textId="77777777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2CCEF04F" w14:textId="534FC95F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1D20">
              <w:rPr>
                <w:rFonts w:ascii="Angsana New" w:hAnsi="Angsana New"/>
                <w:b/>
                <w:bCs/>
                <w:sz w:val="30"/>
                <w:szCs w:val="30"/>
              </w:rPr>
              <w:t>116,452</w:t>
            </w:r>
          </w:p>
        </w:tc>
      </w:tr>
      <w:tr w:rsidR="003D39B4" w:rsidRPr="00831D20" w14:paraId="225D0CC1" w14:textId="77777777" w:rsidTr="001C66B0">
        <w:tc>
          <w:tcPr>
            <w:tcW w:w="4905" w:type="dxa"/>
          </w:tcPr>
          <w:p w14:paraId="234E3B06" w14:textId="77777777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3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31D20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  <w:r w:rsidRPr="00831D20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33" w:type="dxa"/>
            <w:vAlign w:val="bottom"/>
          </w:tcPr>
          <w:p w14:paraId="0B3B092F" w14:textId="70CE3B69" w:rsidR="003D39B4" w:rsidRPr="00CE00BB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</w:rPr>
            </w:pPr>
            <w:r w:rsidRPr="00CE00BB">
              <w:rPr>
                <w:rFonts w:ascii="Angsana New" w:hAnsi="Angsana New"/>
                <w:sz w:val="30"/>
                <w:szCs w:val="30"/>
              </w:rPr>
              <w:t>12,474</w:t>
            </w:r>
          </w:p>
        </w:tc>
        <w:tc>
          <w:tcPr>
            <w:tcW w:w="270" w:type="dxa"/>
            <w:gridSpan w:val="2"/>
            <w:vAlign w:val="bottom"/>
          </w:tcPr>
          <w:p w14:paraId="72DC05CC" w14:textId="77777777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D74603" w14:textId="32CA1D56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6A5D84D" w14:textId="77777777" w:rsidR="003D39B4" w:rsidRPr="00831D20" w:rsidRDefault="003D39B4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6367DB83" w14:textId="6D9EDD5C" w:rsidR="003D39B4" w:rsidRPr="00831D20" w:rsidRDefault="001D1032" w:rsidP="003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12,474</w:t>
            </w:r>
          </w:p>
        </w:tc>
      </w:tr>
      <w:tr w:rsidR="004F1E78" w:rsidRPr="00831D20" w14:paraId="4DAFEB0C" w14:textId="77777777" w:rsidTr="001C66B0">
        <w:tc>
          <w:tcPr>
            <w:tcW w:w="4905" w:type="dxa"/>
          </w:tcPr>
          <w:p w14:paraId="66BF0B9F" w14:textId="0C3F95AE" w:rsidR="004F1E78" w:rsidRPr="00831D20" w:rsidRDefault="004F1E78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1D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DC5DA" w14:textId="052582AA" w:rsidR="004F1E78" w:rsidRPr="00831D20" w:rsidRDefault="004F1E78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128,926</w:t>
            </w:r>
          </w:p>
        </w:tc>
        <w:tc>
          <w:tcPr>
            <w:tcW w:w="270" w:type="dxa"/>
            <w:gridSpan w:val="2"/>
            <w:vAlign w:val="bottom"/>
          </w:tcPr>
          <w:p w14:paraId="590C1608" w14:textId="77777777" w:rsidR="004F1E78" w:rsidRPr="00831D20" w:rsidRDefault="004F1E78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B628F1" w14:textId="6D8A3FF6" w:rsidR="004F1E78" w:rsidRPr="004F1E78" w:rsidRDefault="004F1E78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E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A4D7EF1" w14:textId="77777777" w:rsidR="004F1E78" w:rsidRPr="00831D20" w:rsidRDefault="004F1E78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A0BB1C7" w14:textId="2362E5B1" w:rsidR="004F1E78" w:rsidRPr="00831D20" w:rsidRDefault="004F1E78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128,926</w:t>
            </w:r>
          </w:p>
        </w:tc>
      </w:tr>
      <w:tr w:rsidR="004F1E78" w:rsidRPr="00BA6FF6" w14:paraId="715EF505" w14:textId="77777777" w:rsidTr="001C66B0">
        <w:trPr>
          <w:trHeight w:val="262"/>
        </w:trPr>
        <w:tc>
          <w:tcPr>
            <w:tcW w:w="4905" w:type="dxa"/>
          </w:tcPr>
          <w:p w14:paraId="70D8F756" w14:textId="77777777" w:rsidR="004F1E78" w:rsidRPr="00BA6FF6" w:rsidRDefault="004F1E78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E957F20" w14:textId="77777777" w:rsidR="004F1E78" w:rsidRPr="00BA6FF6" w:rsidRDefault="004F1E78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0"/>
              </w:tabs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83AC338" w14:textId="77777777" w:rsidR="004F1E78" w:rsidRPr="00BA6FF6" w:rsidRDefault="004F1E78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0"/>
              </w:tabs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16017F4" w14:textId="77777777" w:rsidR="004F1E78" w:rsidRPr="00BA6FF6" w:rsidRDefault="004F1E78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0"/>
              </w:tabs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3E83D8F6" w14:textId="77777777" w:rsidR="004F1E78" w:rsidRPr="00BA6FF6" w:rsidRDefault="004F1E78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0"/>
              </w:tabs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3272FBB" w14:textId="77777777" w:rsidR="004F1E78" w:rsidRPr="00BA6FF6" w:rsidRDefault="004F1E78" w:rsidP="004F1E78">
            <w:pPr>
              <w:pStyle w:val="acctfourfigures"/>
              <w:tabs>
                <w:tab w:val="clear" w:pos="765"/>
                <w:tab w:val="left" w:pos="540"/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4F1E78" w:rsidRPr="00831D20" w14:paraId="46C4BF1A" w14:textId="77777777" w:rsidTr="001C66B0">
        <w:tc>
          <w:tcPr>
            <w:tcW w:w="4905" w:type="dxa"/>
          </w:tcPr>
          <w:p w14:paraId="62EAA3B8" w14:textId="77777777" w:rsidR="004F1E78" w:rsidRPr="00831D20" w:rsidRDefault="004F1E78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31D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33" w:type="dxa"/>
            <w:vAlign w:val="bottom"/>
          </w:tcPr>
          <w:p w14:paraId="5E97C10E" w14:textId="77777777" w:rsidR="004F1E78" w:rsidRPr="00831D20" w:rsidRDefault="004F1E78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ED60F8C" w14:textId="77777777" w:rsidR="004F1E78" w:rsidRPr="00831D20" w:rsidRDefault="004F1E78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1F696A" w14:textId="77777777" w:rsidR="004F1E78" w:rsidRPr="00831D20" w:rsidRDefault="004F1E78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11BF594" w14:textId="77777777" w:rsidR="004F1E78" w:rsidRPr="00831D20" w:rsidRDefault="004F1E78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8A90229" w14:textId="77777777" w:rsidR="004F1E78" w:rsidRPr="00831D20" w:rsidRDefault="004F1E78" w:rsidP="004F1E7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1E78" w:rsidRPr="00831D20" w14:paraId="4349C34B" w14:textId="77777777" w:rsidTr="001C66B0">
        <w:tc>
          <w:tcPr>
            <w:tcW w:w="4905" w:type="dxa"/>
          </w:tcPr>
          <w:p w14:paraId="04E42AFB" w14:textId="43358A29" w:rsidR="004F1E78" w:rsidRPr="00831D20" w:rsidRDefault="004F1E78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1D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831D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40518D31" w14:textId="60762DC0" w:rsidR="004F1E78" w:rsidRPr="00831D20" w:rsidRDefault="004F1E78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1D20">
              <w:rPr>
                <w:rFonts w:ascii="Angsana New" w:hAnsi="Angsana New"/>
                <w:b/>
                <w:bCs/>
                <w:sz w:val="30"/>
                <w:szCs w:val="30"/>
              </w:rPr>
              <w:t>24,660</w:t>
            </w:r>
          </w:p>
        </w:tc>
        <w:tc>
          <w:tcPr>
            <w:tcW w:w="270" w:type="dxa"/>
            <w:gridSpan w:val="2"/>
            <w:vAlign w:val="bottom"/>
          </w:tcPr>
          <w:p w14:paraId="13A25883" w14:textId="77777777" w:rsidR="004F1E78" w:rsidRPr="00831D20" w:rsidRDefault="004F1E78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62A468C" w14:textId="39794104" w:rsidR="004F1E78" w:rsidRPr="00831D20" w:rsidRDefault="004F1E78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1D20">
              <w:rPr>
                <w:rFonts w:ascii="Angsana New" w:hAnsi="Angsana New"/>
                <w:b/>
                <w:bCs/>
                <w:sz w:val="30"/>
                <w:szCs w:val="30"/>
              </w:rPr>
              <w:t>4,700</w:t>
            </w:r>
          </w:p>
        </w:tc>
        <w:tc>
          <w:tcPr>
            <w:tcW w:w="252" w:type="dxa"/>
          </w:tcPr>
          <w:p w14:paraId="2EE1421A" w14:textId="77777777" w:rsidR="004F1E78" w:rsidRPr="00831D20" w:rsidRDefault="004F1E78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12B19FBD" w14:textId="0F669FA4" w:rsidR="004F1E78" w:rsidRPr="00831D20" w:rsidRDefault="004F1E78" w:rsidP="004F1E7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1D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29,360</w:t>
            </w:r>
          </w:p>
        </w:tc>
      </w:tr>
      <w:tr w:rsidR="004F1E78" w:rsidRPr="00831D20" w14:paraId="7869A1A4" w14:textId="77777777" w:rsidTr="001C66B0">
        <w:tc>
          <w:tcPr>
            <w:tcW w:w="4905" w:type="dxa"/>
          </w:tcPr>
          <w:p w14:paraId="7FD5DF78" w14:textId="03C8A852" w:rsidR="004F1E78" w:rsidRPr="00831D20" w:rsidRDefault="004F1E78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31D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31D2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EB0CE2" w14:textId="350F0B69" w:rsidR="004F1E78" w:rsidRPr="00831D20" w:rsidRDefault="00EA35A4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24,326</w:t>
            </w:r>
          </w:p>
        </w:tc>
        <w:tc>
          <w:tcPr>
            <w:tcW w:w="270" w:type="dxa"/>
            <w:gridSpan w:val="2"/>
            <w:vAlign w:val="bottom"/>
          </w:tcPr>
          <w:p w14:paraId="365A118B" w14:textId="77777777" w:rsidR="004F1E78" w:rsidRPr="00831D20" w:rsidRDefault="004F1E78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5FDA5D" w14:textId="1A5CE207" w:rsidR="004F1E78" w:rsidRPr="00831D20" w:rsidRDefault="00EA35A4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1,344</w:t>
            </w:r>
          </w:p>
        </w:tc>
        <w:tc>
          <w:tcPr>
            <w:tcW w:w="252" w:type="dxa"/>
          </w:tcPr>
          <w:p w14:paraId="5048E598" w14:textId="77777777" w:rsidR="004F1E78" w:rsidRPr="00831D20" w:rsidRDefault="004F1E78" w:rsidP="004F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9CE0D2" w14:textId="26636006" w:rsidR="004F1E78" w:rsidRPr="00831D20" w:rsidRDefault="00EA35A4" w:rsidP="004F1E7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25,670</w:t>
            </w:r>
          </w:p>
        </w:tc>
      </w:tr>
    </w:tbl>
    <w:p w14:paraId="499CA81D" w14:textId="5F903796" w:rsidR="00ED670C" w:rsidRDefault="00ED670C" w:rsidP="00C01091">
      <w:pPr>
        <w:spacing w:line="240" w:lineRule="auto"/>
        <w:rPr>
          <w:sz w:val="2"/>
          <w:szCs w:val="2"/>
        </w:rPr>
      </w:pPr>
    </w:p>
    <w:p w14:paraId="3AB16AC1" w14:textId="43595238" w:rsidR="00574B05" w:rsidRDefault="00574B05" w:rsidP="00C01091">
      <w:pPr>
        <w:spacing w:line="240" w:lineRule="auto"/>
        <w:rPr>
          <w:sz w:val="2"/>
          <w:szCs w:val="2"/>
        </w:rPr>
      </w:pPr>
    </w:p>
    <w:p w14:paraId="54B3FB98" w14:textId="17C7DA7A" w:rsidR="00574B05" w:rsidRDefault="00574B05" w:rsidP="00C01091">
      <w:pPr>
        <w:spacing w:line="240" w:lineRule="auto"/>
        <w:rPr>
          <w:sz w:val="2"/>
          <w:szCs w:val="2"/>
        </w:rPr>
      </w:pPr>
    </w:p>
    <w:p w14:paraId="69152F25" w14:textId="6CBE7A73" w:rsidR="00574B05" w:rsidRDefault="00574B05" w:rsidP="00C01091">
      <w:pPr>
        <w:spacing w:line="240" w:lineRule="auto"/>
        <w:rPr>
          <w:sz w:val="2"/>
          <w:szCs w:val="2"/>
        </w:rPr>
      </w:pPr>
    </w:p>
    <w:p w14:paraId="626C9013" w14:textId="79E0244E" w:rsidR="00574B05" w:rsidRDefault="00574B05" w:rsidP="00C01091">
      <w:pPr>
        <w:spacing w:line="240" w:lineRule="auto"/>
        <w:rPr>
          <w:sz w:val="2"/>
          <w:szCs w:val="2"/>
        </w:rPr>
      </w:pPr>
    </w:p>
    <w:p w14:paraId="26DDCAC2" w14:textId="25B84939" w:rsidR="00574B05" w:rsidRDefault="00574B05" w:rsidP="00C01091">
      <w:pPr>
        <w:spacing w:line="240" w:lineRule="auto"/>
        <w:rPr>
          <w:sz w:val="2"/>
          <w:szCs w:val="2"/>
        </w:rPr>
      </w:pPr>
    </w:p>
    <w:p w14:paraId="29DDD3E5" w14:textId="3E16B6E8" w:rsidR="00574B05" w:rsidRDefault="0057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  <w:cs/>
        </w:rPr>
      </w:pPr>
      <w:r>
        <w:rPr>
          <w:sz w:val="2"/>
          <w:szCs w:val="2"/>
          <w:cs/>
        </w:rPr>
        <w:br w:type="page"/>
      </w:r>
    </w:p>
    <w:p w14:paraId="0873BD66" w14:textId="77777777" w:rsidR="00574B05" w:rsidRPr="00C01091" w:rsidRDefault="00574B05" w:rsidP="00C01091">
      <w:pPr>
        <w:spacing w:line="240" w:lineRule="auto"/>
        <w:rPr>
          <w:sz w:val="2"/>
          <w:szCs w:val="2"/>
        </w:rPr>
      </w:pPr>
    </w:p>
    <w:tbl>
      <w:tblPr>
        <w:tblW w:w="926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950"/>
        <w:gridCol w:w="1170"/>
        <w:gridCol w:w="270"/>
        <w:gridCol w:w="1260"/>
        <w:gridCol w:w="270"/>
        <w:gridCol w:w="1341"/>
      </w:tblGrid>
      <w:tr w:rsidR="003C4FBD" w:rsidRPr="00C664CA" w14:paraId="24B14CAE" w14:textId="77777777" w:rsidTr="00303162">
        <w:trPr>
          <w:tblHeader/>
        </w:trPr>
        <w:tc>
          <w:tcPr>
            <w:tcW w:w="4950" w:type="dxa"/>
          </w:tcPr>
          <w:p w14:paraId="19EA47CA" w14:textId="77777777" w:rsidR="003C4FBD" w:rsidRPr="00C664CA" w:rsidRDefault="003C4FBD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br w:type="page"/>
            </w:r>
            <w:r w:rsidRPr="00C664CA">
              <w:rPr>
                <w:rFonts w:ascii="Angsana New" w:hAnsi="Angsana New"/>
                <w:sz w:val="30"/>
                <w:szCs w:val="30"/>
              </w:rPr>
              <w:br w:type="page"/>
            </w:r>
            <w:r w:rsidRPr="00C664CA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311" w:type="dxa"/>
            <w:gridSpan w:val="5"/>
          </w:tcPr>
          <w:p w14:paraId="4BD0CF66" w14:textId="77777777" w:rsidR="003C4FBD" w:rsidRPr="00C664CA" w:rsidRDefault="003C4FBD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4FBD" w:rsidRPr="00C664CA" w14:paraId="24F5CEA7" w14:textId="77777777" w:rsidTr="00303162">
        <w:trPr>
          <w:tblHeader/>
        </w:trPr>
        <w:tc>
          <w:tcPr>
            <w:tcW w:w="4950" w:type="dxa"/>
          </w:tcPr>
          <w:p w14:paraId="40D773C5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812E20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ค่าลิขสิท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ธิ์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  <w:vAlign w:val="bottom"/>
          </w:tcPr>
          <w:p w14:paraId="0AD34823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831744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แวร์ระหว่างติดตั้ง</w:t>
            </w:r>
          </w:p>
        </w:tc>
        <w:tc>
          <w:tcPr>
            <w:tcW w:w="270" w:type="dxa"/>
            <w:vAlign w:val="bottom"/>
          </w:tcPr>
          <w:p w14:paraId="4E208084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4FEF289C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C4FBD" w:rsidRPr="00C664CA" w14:paraId="1B342102" w14:textId="77777777" w:rsidTr="00303162">
        <w:trPr>
          <w:tblHeader/>
        </w:trPr>
        <w:tc>
          <w:tcPr>
            <w:tcW w:w="4950" w:type="dxa"/>
          </w:tcPr>
          <w:p w14:paraId="05059851" w14:textId="77777777" w:rsidR="003C4FBD" w:rsidRPr="00C664CA" w:rsidRDefault="003C4FBD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1" w:type="dxa"/>
            <w:gridSpan w:val="5"/>
          </w:tcPr>
          <w:p w14:paraId="42B0FF04" w14:textId="77777777" w:rsidR="003C4FBD" w:rsidRPr="00C664CA" w:rsidRDefault="003C4FBD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4FBD" w:rsidRPr="00C664CA" w14:paraId="3E5B9E82" w14:textId="77777777" w:rsidTr="00303162">
        <w:tc>
          <w:tcPr>
            <w:tcW w:w="4950" w:type="dxa"/>
          </w:tcPr>
          <w:p w14:paraId="39E31A6D" w14:textId="77777777" w:rsidR="003C4FBD" w:rsidRPr="00C664CA" w:rsidRDefault="003C4FBD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58799320" w14:textId="77777777" w:rsidR="003C4FBD" w:rsidRPr="00C664CA" w:rsidRDefault="003C4FBD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E100F" w14:textId="77777777" w:rsidR="003C4FBD" w:rsidRPr="00C664CA" w:rsidRDefault="003C4FBD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8AFCB1" w14:textId="77777777" w:rsidR="003C4FBD" w:rsidRPr="00C664CA" w:rsidRDefault="003C4FBD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0D0C0F" w14:textId="77777777" w:rsidR="003C4FBD" w:rsidRPr="00C664CA" w:rsidRDefault="003C4FBD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3F947BBC" w14:textId="77777777" w:rsidR="003C4FBD" w:rsidRPr="00C664CA" w:rsidRDefault="003C4FBD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1D20" w:rsidRPr="00C664CA" w14:paraId="645DD77F" w14:textId="77777777" w:rsidTr="00303162">
        <w:tc>
          <w:tcPr>
            <w:tcW w:w="4950" w:type="dxa"/>
          </w:tcPr>
          <w:p w14:paraId="5BDCB871" w14:textId="59F376B1" w:rsidR="00831D20" w:rsidRPr="00C664CA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C664CA">
              <w:rPr>
                <w:rFonts w:ascii="Angsana New" w:hAnsi="Angsana New"/>
                <w:sz w:val="30"/>
                <w:szCs w:val="30"/>
              </w:rPr>
              <w:t>25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3D9CB160" w14:textId="023B1422" w:rsidR="00831D20" w:rsidRPr="00817567" w:rsidRDefault="00831D20" w:rsidP="0081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817567">
              <w:rPr>
                <w:rFonts w:ascii="Angsana New" w:hAnsi="Angsana New"/>
                <w:sz w:val="30"/>
                <w:szCs w:val="30"/>
              </w:rPr>
              <w:t>58,997</w:t>
            </w:r>
          </w:p>
        </w:tc>
        <w:tc>
          <w:tcPr>
            <w:tcW w:w="270" w:type="dxa"/>
          </w:tcPr>
          <w:p w14:paraId="3F4D800C" w14:textId="77777777" w:rsidR="00831D20" w:rsidRPr="00831D20" w:rsidRDefault="00831D20" w:rsidP="00831D2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3633D7" w14:textId="60E5F2ED" w:rsidR="00831D20" w:rsidRPr="00831D20" w:rsidRDefault="00831D20" w:rsidP="00A0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831D20">
              <w:rPr>
                <w:rFonts w:ascii="Angsana New" w:hAnsi="Angsana New"/>
                <w:sz w:val="30"/>
                <w:szCs w:val="30"/>
              </w:rPr>
              <w:t>1,110</w:t>
            </w:r>
          </w:p>
        </w:tc>
        <w:tc>
          <w:tcPr>
            <w:tcW w:w="270" w:type="dxa"/>
          </w:tcPr>
          <w:p w14:paraId="096F6CAA" w14:textId="77777777" w:rsidR="00831D20" w:rsidRPr="00831D20" w:rsidRDefault="00831D20" w:rsidP="00831D2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12A87A05" w14:textId="13B0C6BA" w:rsidR="00831D20" w:rsidRPr="00831D20" w:rsidRDefault="00831D20" w:rsidP="00A0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831D20">
              <w:rPr>
                <w:rFonts w:ascii="Angsana New" w:hAnsi="Angsana New"/>
                <w:sz w:val="30"/>
                <w:szCs w:val="30"/>
              </w:rPr>
              <w:t>60,107</w:t>
            </w:r>
          </w:p>
        </w:tc>
      </w:tr>
      <w:tr w:rsidR="00831D20" w:rsidRPr="00C664CA" w14:paraId="6DE785BE" w14:textId="77777777" w:rsidTr="00303162">
        <w:tc>
          <w:tcPr>
            <w:tcW w:w="4950" w:type="dxa"/>
          </w:tcPr>
          <w:p w14:paraId="7F21207D" w14:textId="77777777" w:rsidR="00831D20" w:rsidRPr="00C664CA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4E85731" w14:textId="337759ED" w:rsidR="00831D20" w:rsidRPr="00817567" w:rsidRDefault="00831D20" w:rsidP="0081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817567">
              <w:rPr>
                <w:rFonts w:ascii="Angsana New" w:hAnsi="Angsana New"/>
                <w:sz w:val="30"/>
                <w:szCs w:val="30"/>
              </w:rPr>
              <w:t>5,911</w:t>
            </w:r>
          </w:p>
        </w:tc>
        <w:tc>
          <w:tcPr>
            <w:tcW w:w="270" w:type="dxa"/>
          </w:tcPr>
          <w:p w14:paraId="5065CF56" w14:textId="77777777" w:rsidR="00831D20" w:rsidRDefault="00831D20" w:rsidP="00831D2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CFFC98" w14:textId="130F147D" w:rsidR="00831D20" w:rsidRPr="00C664CA" w:rsidRDefault="00831D20" w:rsidP="00A0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3,590</w:t>
            </w:r>
          </w:p>
        </w:tc>
        <w:tc>
          <w:tcPr>
            <w:tcW w:w="270" w:type="dxa"/>
          </w:tcPr>
          <w:p w14:paraId="021A31B5" w14:textId="77777777" w:rsidR="00831D20" w:rsidRDefault="00831D20" w:rsidP="00831D2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41F1A22E" w14:textId="240FC592" w:rsidR="00831D20" w:rsidRPr="00C664CA" w:rsidRDefault="00831D20" w:rsidP="00A0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9,501</w:t>
            </w:r>
          </w:p>
        </w:tc>
      </w:tr>
      <w:tr w:rsidR="00831D20" w:rsidRPr="00C664CA" w14:paraId="43D39D81" w14:textId="77777777" w:rsidTr="00303162">
        <w:tc>
          <w:tcPr>
            <w:tcW w:w="4950" w:type="dxa"/>
          </w:tcPr>
          <w:p w14:paraId="6602C25B" w14:textId="01CE6597" w:rsidR="00831D20" w:rsidRPr="00C664CA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664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 w:rsidRPr="00C664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E71279" w14:textId="0C1B38B3" w:rsidR="00831D20" w:rsidRPr="00C664CA" w:rsidRDefault="00831D20" w:rsidP="0081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3F6">
              <w:rPr>
                <w:rFonts w:ascii="Angsana New" w:hAnsi="Angsana New"/>
                <w:b/>
                <w:bCs/>
                <w:sz w:val="30"/>
                <w:szCs w:val="30"/>
              </w:rPr>
              <w:t>64,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Pr="007613F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5BC77A2" w14:textId="77777777" w:rsidR="00831D20" w:rsidRDefault="00831D20" w:rsidP="00831D2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466D39" w14:textId="0B5AE985" w:rsidR="00831D20" w:rsidRPr="00C664CA" w:rsidRDefault="00831D20" w:rsidP="0083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9E33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Pr="009E330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AD908B6" w14:textId="77777777" w:rsidR="00831D20" w:rsidRDefault="00831D20" w:rsidP="00831D2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63300243" w14:textId="39BD5986" w:rsidR="00831D20" w:rsidRPr="00C664CA" w:rsidRDefault="00831D20" w:rsidP="00A0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3300">
              <w:rPr>
                <w:rFonts w:ascii="Angsana New" w:hAnsi="Angsana New"/>
                <w:b/>
                <w:bCs/>
                <w:sz w:val="30"/>
                <w:szCs w:val="30"/>
              </w:rPr>
              <w:t>69,6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9E330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1D7AC3" w:rsidRPr="00A05CD4" w14:paraId="098F44E0" w14:textId="77777777" w:rsidTr="00751839">
        <w:tc>
          <w:tcPr>
            <w:tcW w:w="4950" w:type="dxa"/>
          </w:tcPr>
          <w:p w14:paraId="284E3D8C" w14:textId="77777777" w:rsidR="001D7AC3" w:rsidRPr="00C664CA" w:rsidRDefault="001D7AC3" w:rsidP="001D7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C9BFBF9" w14:textId="6C4DDC9B" w:rsidR="001D7AC3" w:rsidRPr="00A05CD4" w:rsidRDefault="00A05CD4" w:rsidP="00A0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A05CD4">
              <w:rPr>
                <w:rFonts w:ascii="Angsana New" w:hAnsi="Angsana New"/>
                <w:sz w:val="30"/>
                <w:szCs w:val="30"/>
              </w:rPr>
              <w:t>888</w:t>
            </w:r>
          </w:p>
        </w:tc>
        <w:tc>
          <w:tcPr>
            <w:tcW w:w="270" w:type="dxa"/>
          </w:tcPr>
          <w:p w14:paraId="671E70AC" w14:textId="77777777" w:rsidR="001D7AC3" w:rsidRPr="00A05CD4" w:rsidRDefault="001D7AC3" w:rsidP="00A0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D561EF" w14:textId="23DFA349" w:rsidR="001D7AC3" w:rsidRPr="00C664CA" w:rsidRDefault="001D7AC3" w:rsidP="00A0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1AD36F" w14:textId="77777777" w:rsidR="001D7AC3" w:rsidRPr="00C664CA" w:rsidRDefault="001D7AC3" w:rsidP="001D7AC3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3E2E1959" w14:textId="0773EF62" w:rsidR="001D7AC3" w:rsidRPr="00A05CD4" w:rsidRDefault="001D7AC3" w:rsidP="00A0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A05CD4">
              <w:rPr>
                <w:rFonts w:ascii="Angsana New" w:hAnsi="Angsana New"/>
                <w:sz w:val="30"/>
                <w:szCs w:val="30"/>
              </w:rPr>
              <w:t>888</w:t>
            </w:r>
          </w:p>
        </w:tc>
      </w:tr>
      <w:tr w:rsidR="001D7AC3" w:rsidRPr="00C664CA" w14:paraId="5129815F" w14:textId="77777777" w:rsidTr="00751839">
        <w:tc>
          <w:tcPr>
            <w:tcW w:w="4950" w:type="dxa"/>
          </w:tcPr>
          <w:p w14:paraId="464E07D3" w14:textId="3FA1B7D4" w:rsidR="001D7AC3" w:rsidRPr="00C664CA" w:rsidRDefault="001D7AC3" w:rsidP="001D7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vAlign w:val="bottom"/>
          </w:tcPr>
          <w:p w14:paraId="3A8F03B8" w14:textId="5B312847" w:rsidR="001D7AC3" w:rsidRPr="00A05CD4" w:rsidRDefault="001D7AC3" w:rsidP="0081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A05CD4">
              <w:rPr>
                <w:rFonts w:ascii="Angsana New" w:hAnsi="Angsana New"/>
                <w:sz w:val="30"/>
                <w:szCs w:val="30"/>
              </w:rPr>
              <w:t>4,700</w:t>
            </w:r>
          </w:p>
        </w:tc>
        <w:tc>
          <w:tcPr>
            <w:tcW w:w="270" w:type="dxa"/>
          </w:tcPr>
          <w:p w14:paraId="1B8E6A0F" w14:textId="77777777" w:rsidR="001D7AC3" w:rsidRPr="00C664CA" w:rsidRDefault="001D7AC3" w:rsidP="001D7AC3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878E7A" w14:textId="6B71DF66" w:rsidR="001D7AC3" w:rsidRPr="00C664CA" w:rsidRDefault="001D7AC3" w:rsidP="00A0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(4,700)</w:t>
            </w:r>
          </w:p>
        </w:tc>
        <w:tc>
          <w:tcPr>
            <w:tcW w:w="270" w:type="dxa"/>
          </w:tcPr>
          <w:p w14:paraId="0871ADAC" w14:textId="77777777" w:rsidR="001D7AC3" w:rsidRPr="00C664CA" w:rsidRDefault="001D7AC3" w:rsidP="001D7AC3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C2060AD" w14:textId="54691320" w:rsidR="001D7AC3" w:rsidRPr="00C664CA" w:rsidRDefault="001D7AC3" w:rsidP="00A0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7D84" w:rsidRPr="00C664CA" w14:paraId="3D11245D" w14:textId="77777777" w:rsidTr="00751839">
        <w:tc>
          <w:tcPr>
            <w:tcW w:w="4950" w:type="dxa"/>
          </w:tcPr>
          <w:p w14:paraId="5851FB2C" w14:textId="59B53A31" w:rsidR="00557D84" w:rsidRPr="00C664CA" w:rsidRDefault="00557D84" w:rsidP="0055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DB0DB" w14:textId="31C6909E" w:rsidR="00557D84" w:rsidRPr="00C664CA" w:rsidRDefault="00557D84" w:rsidP="0081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70,496</w:t>
            </w:r>
          </w:p>
        </w:tc>
        <w:tc>
          <w:tcPr>
            <w:tcW w:w="270" w:type="dxa"/>
          </w:tcPr>
          <w:p w14:paraId="7A16B4A5" w14:textId="77777777" w:rsidR="00557D84" w:rsidRPr="00C664CA" w:rsidRDefault="00557D84" w:rsidP="00557D8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D1E25" w14:textId="635A8A3B" w:rsidR="00557D84" w:rsidRPr="002F3F85" w:rsidRDefault="00557D84" w:rsidP="00A0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F8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1A432F" w14:textId="77777777" w:rsidR="00557D84" w:rsidRPr="009E3300" w:rsidRDefault="00557D84" w:rsidP="00557D8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169068CC" w14:textId="1CAEC46B" w:rsidR="00557D84" w:rsidRPr="009E3300" w:rsidRDefault="00557D84" w:rsidP="00A0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70,496</w:t>
            </w:r>
          </w:p>
        </w:tc>
      </w:tr>
      <w:tr w:rsidR="00557D84" w:rsidRPr="00C664CA" w14:paraId="016B573B" w14:textId="77777777" w:rsidTr="00303162">
        <w:tc>
          <w:tcPr>
            <w:tcW w:w="4950" w:type="dxa"/>
          </w:tcPr>
          <w:p w14:paraId="55ACDDD9" w14:textId="77777777" w:rsidR="00557D84" w:rsidRPr="00C664CA" w:rsidRDefault="00557D84" w:rsidP="0055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63C7B468" w14:textId="77777777" w:rsidR="00557D84" w:rsidRPr="00817567" w:rsidRDefault="00557D84" w:rsidP="0081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60ED2B" w14:textId="77777777" w:rsidR="00557D84" w:rsidRPr="00C664CA" w:rsidRDefault="00557D84" w:rsidP="00557D84">
            <w:pPr>
              <w:pStyle w:val="acctfourfigures"/>
              <w:tabs>
                <w:tab w:val="clear" w:pos="765"/>
                <w:tab w:val="decimal" w:pos="956"/>
              </w:tabs>
              <w:ind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4778055" w14:textId="77777777" w:rsidR="00557D84" w:rsidRPr="003C4FBD" w:rsidRDefault="00557D84" w:rsidP="00557D8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32481" w14:textId="77777777" w:rsidR="00557D84" w:rsidRPr="00C664CA" w:rsidRDefault="00557D84" w:rsidP="00557D84">
            <w:pPr>
              <w:pStyle w:val="acctfourfigures"/>
              <w:tabs>
                <w:tab w:val="clear" w:pos="765"/>
                <w:tab w:val="decimal" w:pos="956"/>
              </w:tabs>
              <w:ind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1" w:type="dxa"/>
          </w:tcPr>
          <w:p w14:paraId="3D1C4AB8" w14:textId="77777777" w:rsidR="00557D84" w:rsidRPr="003C4FBD" w:rsidRDefault="00557D84" w:rsidP="00557D8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7D84" w:rsidRPr="00C664CA" w14:paraId="184BAD6C" w14:textId="77777777" w:rsidTr="00303162">
        <w:tc>
          <w:tcPr>
            <w:tcW w:w="4950" w:type="dxa"/>
          </w:tcPr>
          <w:p w14:paraId="0DFE1282" w14:textId="77777777" w:rsidR="00557D84" w:rsidRPr="00C664CA" w:rsidRDefault="00557D84" w:rsidP="0055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70" w:type="dxa"/>
            <w:vAlign w:val="bottom"/>
          </w:tcPr>
          <w:p w14:paraId="6718AED0" w14:textId="77777777" w:rsidR="00557D84" w:rsidRPr="00817567" w:rsidRDefault="00557D84" w:rsidP="0081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F73FA3" w14:textId="77777777" w:rsidR="00557D84" w:rsidRPr="00C664CA" w:rsidRDefault="00557D84" w:rsidP="00557D84">
            <w:pPr>
              <w:pStyle w:val="acctfourfigures"/>
              <w:tabs>
                <w:tab w:val="clear" w:pos="765"/>
                <w:tab w:val="decimal" w:pos="956"/>
              </w:tabs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5118C0" w14:textId="77777777" w:rsidR="00557D84" w:rsidRPr="00C664CA" w:rsidRDefault="00557D84" w:rsidP="00557D8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F2AA2" w14:textId="77777777" w:rsidR="00557D84" w:rsidRPr="00C664CA" w:rsidRDefault="00557D84" w:rsidP="00557D84">
            <w:pPr>
              <w:pStyle w:val="acctfourfigures"/>
              <w:tabs>
                <w:tab w:val="clear" w:pos="765"/>
                <w:tab w:val="decimal" w:pos="956"/>
              </w:tabs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26835B20" w14:textId="77777777" w:rsidR="00557D84" w:rsidRPr="00C664CA" w:rsidRDefault="00557D84" w:rsidP="00557D8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7D84" w:rsidRPr="00C664CA" w14:paraId="6F953565" w14:textId="77777777" w:rsidTr="00303162">
        <w:tc>
          <w:tcPr>
            <w:tcW w:w="4950" w:type="dxa"/>
          </w:tcPr>
          <w:p w14:paraId="2A48D710" w14:textId="75FCACC9" w:rsidR="00557D84" w:rsidRPr="00C664CA" w:rsidRDefault="00557D84" w:rsidP="0055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C664CA">
              <w:rPr>
                <w:rFonts w:ascii="Angsana New" w:hAnsi="Angsana New"/>
                <w:sz w:val="30"/>
                <w:szCs w:val="30"/>
              </w:rPr>
              <w:t>25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476F3796" w14:textId="1BC95A03" w:rsidR="00557D84" w:rsidRPr="00A05CD4" w:rsidRDefault="00557D84" w:rsidP="0081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A05CD4">
              <w:rPr>
                <w:rFonts w:ascii="Angsana New" w:hAnsi="Angsana New"/>
                <w:sz w:val="30"/>
                <w:szCs w:val="30"/>
              </w:rPr>
              <w:t>51,487</w:t>
            </w:r>
          </w:p>
        </w:tc>
        <w:tc>
          <w:tcPr>
            <w:tcW w:w="270" w:type="dxa"/>
          </w:tcPr>
          <w:p w14:paraId="10B446DE" w14:textId="77777777" w:rsidR="00557D84" w:rsidRPr="00831D20" w:rsidRDefault="00557D84" w:rsidP="00557D8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0F7029" w14:textId="005D9CB1" w:rsidR="00557D84" w:rsidRPr="00831D20" w:rsidRDefault="00557D84" w:rsidP="0055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831D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4ED9F8" w14:textId="77777777" w:rsidR="00557D84" w:rsidRPr="00831D20" w:rsidRDefault="00557D84" w:rsidP="00557D8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720CC958" w14:textId="16F1895C" w:rsidR="00557D84" w:rsidRPr="00831D20" w:rsidRDefault="00557D84" w:rsidP="00A0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831D20">
              <w:rPr>
                <w:rFonts w:ascii="Angsana New" w:hAnsi="Angsana New"/>
                <w:sz w:val="30"/>
                <w:szCs w:val="30"/>
              </w:rPr>
              <w:t>51,487</w:t>
            </w:r>
          </w:p>
        </w:tc>
      </w:tr>
      <w:tr w:rsidR="00557D84" w:rsidRPr="00C664CA" w14:paraId="54ED887B" w14:textId="77777777" w:rsidTr="00303162">
        <w:tc>
          <w:tcPr>
            <w:tcW w:w="4950" w:type="dxa"/>
          </w:tcPr>
          <w:p w14:paraId="4A2E4A6B" w14:textId="77777777" w:rsidR="00557D84" w:rsidRPr="00C664CA" w:rsidRDefault="00557D84" w:rsidP="0055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6CE9C5E8" w14:textId="6E96FAF2" w:rsidR="00557D84" w:rsidRPr="00A05CD4" w:rsidRDefault="00557D84" w:rsidP="0081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A05CD4">
              <w:rPr>
                <w:rFonts w:ascii="Angsana New" w:hAnsi="Angsana New"/>
                <w:sz w:val="30"/>
                <w:szCs w:val="30"/>
              </w:rPr>
              <w:t>4,366</w:t>
            </w:r>
          </w:p>
        </w:tc>
        <w:tc>
          <w:tcPr>
            <w:tcW w:w="270" w:type="dxa"/>
          </w:tcPr>
          <w:p w14:paraId="5F5A49B8" w14:textId="77777777" w:rsidR="00557D84" w:rsidRDefault="00557D84" w:rsidP="00557D8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CAFC2D" w14:textId="19C455C2" w:rsidR="00557D84" w:rsidRPr="00C664CA" w:rsidRDefault="00557D84" w:rsidP="0055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390623" w14:textId="77777777" w:rsidR="00557D84" w:rsidRDefault="00557D84" w:rsidP="00557D8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61AD6AF8" w14:textId="489A2CBF" w:rsidR="00557D84" w:rsidRPr="00C664CA" w:rsidRDefault="00557D84" w:rsidP="00A0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4,366</w:t>
            </w:r>
          </w:p>
        </w:tc>
      </w:tr>
      <w:tr w:rsidR="00557D84" w:rsidRPr="00C664CA" w14:paraId="5455E265" w14:textId="77777777" w:rsidTr="00303162">
        <w:tc>
          <w:tcPr>
            <w:tcW w:w="4950" w:type="dxa"/>
          </w:tcPr>
          <w:p w14:paraId="3799AF1A" w14:textId="5D1EC5D6" w:rsidR="00557D84" w:rsidRPr="00C664CA" w:rsidRDefault="00557D84" w:rsidP="0055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664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DF38D0" w14:textId="5DB38662" w:rsidR="00557D84" w:rsidRPr="00C664CA" w:rsidRDefault="00557D84" w:rsidP="0081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55,853</w:t>
            </w:r>
          </w:p>
        </w:tc>
        <w:tc>
          <w:tcPr>
            <w:tcW w:w="270" w:type="dxa"/>
          </w:tcPr>
          <w:p w14:paraId="1793382A" w14:textId="77777777" w:rsidR="00557D84" w:rsidRDefault="00557D84" w:rsidP="00557D8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5DE6A5E" w14:textId="4B374620" w:rsidR="00557D84" w:rsidRPr="00C664CA" w:rsidRDefault="00557D84" w:rsidP="0055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A35A16" w14:textId="77777777" w:rsidR="00557D84" w:rsidRDefault="00557D84" w:rsidP="00557D8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55C3D1D6" w14:textId="228A2260" w:rsidR="00557D84" w:rsidRPr="00C664CA" w:rsidRDefault="00557D84" w:rsidP="00A0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55,853</w:t>
            </w:r>
          </w:p>
        </w:tc>
      </w:tr>
      <w:tr w:rsidR="00A865E7" w:rsidRPr="00C664CA" w14:paraId="5356698E" w14:textId="77777777" w:rsidTr="00303162">
        <w:tc>
          <w:tcPr>
            <w:tcW w:w="4950" w:type="dxa"/>
          </w:tcPr>
          <w:p w14:paraId="7DDB2CDB" w14:textId="77777777" w:rsidR="00A865E7" w:rsidRPr="00C664CA" w:rsidRDefault="00A865E7" w:rsidP="00A8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5C54CA8A" w14:textId="20077366" w:rsidR="00A865E7" w:rsidRPr="00A05CD4" w:rsidRDefault="00A865E7" w:rsidP="0081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A05CD4">
              <w:rPr>
                <w:rFonts w:ascii="Angsana New" w:hAnsi="Angsana New"/>
                <w:sz w:val="30"/>
                <w:szCs w:val="30"/>
              </w:rPr>
              <w:t>4,919</w:t>
            </w:r>
          </w:p>
        </w:tc>
        <w:tc>
          <w:tcPr>
            <w:tcW w:w="270" w:type="dxa"/>
          </w:tcPr>
          <w:p w14:paraId="3BEAE913" w14:textId="77777777" w:rsidR="00A865E7" w:rsidRPr="00C664CA" w:rsidRDefault="00A865E7" w:rsidP="00A865E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FC48AE" w14:textId="4A78BFA3" w:rsidR="00A865E7" w:rsidRPr="00C664CA" w:rsidRDefault="00A865E7" w:rsidP="00A8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7D1FB1" w14:textId="77777777" w:rsidR="00A865E7" w:rsidRPr="00C664CA" w:rsidRDefault="00A865E7" w:rsidP="00A865E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65359307" w14:textId="34CB3BCA" w:rsidR="00A865E7" w:rsidRPr="00A05CD4" w:rsidRDefault="00A865E7" w:rsidP="00A0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A05CD4">
              <w:rPr>
                <w:rFonts w:ascii="Angsana New" w:hAnsi="Angsana New"/>
                <w:sz w:val="30"/>
                <w:szCs w:val="30"/>
              </w:rPr>
              <w:t>4,919</w:t>
            </w:r>
          </w:p>
        </w:tc>
      </w:tr>
      <w:tr w:rsidR="00A865E7" w:rsidRPr="00C664CA" w14:paraId="73EBBF87" w14:textId="77777777" w:rsidTr="00303162">
        <w:tc>
          <w:tcPr>
            <w:tcW w:w="4950" w:type="dxa"/>
          </w:tcPr>
          <w:p w14:paraId="351C49A6" w14:textId="775FF5BC" w:rsidR="00A865E7" w:rsidRPr="00C664CA" w:rsidRDefault="00A865E7" w:rsidP="00A8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22FB6" w14:textId="0D77C340" w:rsidR="00A865E7" w:rsidRPr="00C664CA" w:rsidRDefault="00A865E7" w:rsidP="0081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60,772</w:t>
            </w:r>
          </w:p>
        </w:tc>
        <w:tc>
          <w:tcPr>
            <w:tcW w:w="270" w:type="dxa"/>
          </w:tcPr>
          <w:p w14:paraId="1B2D1AC2" w14:textId="77777777" w:rsidR="00A865E7" w:rsidRPr="00C664CA" w:rsidRDefault="00A865E7" w:rsidP="00A865E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83C73" w14:textId="11695983" w:rsidR="00A865E7" w:rsidRPr="002F3F85" w:rsidRDefault="00A865E7" w:rsidP="00A8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F8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E3D58E" w14:textId="77777777" w:rsidR="00A865E7" w:rsidRPr="00C664CA" w:rsidRDefault="00A865E7" w:rsidP="00A865E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470E5" w14:textId="1D50AEE9" w:rsidR="00A865E7" w:rsidRPr="00C664CA" w:rsidRDefault="00A865E7" w:rsidP="00A0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60,772</w:t>
            </w:r>
          </w:p>
        </w:tc>
      </w:tr>
      <w:tr w:rsidR="00A865E7" w:rsidRPr="00C664CA" w14:paraId="2B5238DC" w14:textId="77777777" w:rsidTr="00303162">
        <w:tc>
          <w:tcPr>
            <w:tcW w:w="4950" w:type="dxa"/>
          </w:tcPr>
          <w:p w14:paraId="361FA30B" w14:textId="77777777" w:rsidR="00A865E7" w:rsidRPr="00C664CA" w:rsidRDefault="00A865E7" w:rsidP="00A8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76BEABE4" w14:textId="77777777" w:rsidR="00A865E7" w:rsidRPr="00817567" w:rsidRDefault="00A865E7" w:rsidP="0081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5544D" w14:textId="77777777" w:rsidR="00A865E7" w:rsidRPr="00C664CA" w:rsidRDefault="00A865E7" w:rsidP="00A865E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20FB4DD" w14:textId="77777777" w:rsidR="00A865E7" w:rsidRPr="003C4FBD" w:rsidRDefault="00A865E7" w:rsidP="00A865E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A402C" w14:textId="77777777" w:rsidR="00A865E7" w:rsidRPr="00C664CA" w:rsidRDefault="00A865E7" w:rsidP="00A865E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1" w:type="dxa"/>
          </w:tcPr>
          <w:p w14:paraId="5B9CD989" w14:textId="77777777" w:rsidR="00A865E7" w:rsidRPr="003C4FBD" w:rsidRDefault="00A865E7" w:rsidP="00A865E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5E7" w:rsidRPr="00C664CA" w14:paraId="5C5F0FE5" w14:textId="77777777" w:rsidTr="00303162">
        <w:tc>
          <w:tcPr>
            <w:tcW w:w="4950" w:type="dxa"/>
          </w:tcPr>
          <w:p w14:paraId="0C5C0C78" w14:textId="77777777" w:rsidR="00A865E7" w:rsidRPr="00C664CA" w:rsidRDefault="00A865E7" w:rsidP="00A8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2570214" w14:textId="77777777" w:rsidR="00A865E7" w:rsidRPr="00817567" w:rsidRDefault="00A865E7" w:rsidP="0081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F792BB" w14:textId="77777777" w:rsidR="00A865E7" w:rsidRPr="00C664CA" w:rsidRDefault="00A865E7" w:rsidP="00A865E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C4E521" w14:textId="77777777" w:rsidR="00A865E7" w:rsidRPr="00C664CA" w:rsidRDefault="00A865E7" w:rsidP="00A865E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6EAA0" w14:textId="77777777" w:rsidR="00A865E7" w:rsidRPr="00C664CA" w:rsidRDefault="00A865E7" w:rsidP="00A865E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4EB3A21D" w14:textId="77777777" w:rsidR="00A865E7" w:rsidRPr="00C664CA" w:rsidRDefault="00A865E7" w:rsidP="00A865E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5E7" w:rsidRPr="00C664CA" w14:paraId="1A6E90AB" w14:textId="77777777" w:rsidTr="00303162">
        <w:tc>
          <w:tcPr>
            <w:tcW w:w="4950" w:type="dxa"/>
          </w:tcPr>
          <w:p w14:paraId="45F1AA78" w14:textId="70FB1A0C" w:rsidR="00A865E7" w:rsidRPr="00C664CA" w:rsidRDefault="00A865E7" w:rsidP="00A8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664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325951C" w14:textId="68DF9C31" w:rsidR="00A865E7" w:rsidRPr="00C664CA" w:rsidRDefault="00A865E7" w:rsidP="0081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9,055</w:t>
            </w:r>
          </w:p>
        </w:tc>
        <w:tc>
          <w:tcPr>
            <w:tcW w:w="270" w:type="dxa"/>
          </w:tcPr>
          <w:p w14:paraId="33D63302" w14:textId="77777777" w:rsidR="00A865E7" w:rsidRPr="00C664CA" w:rsidRDefault="00A865E7" w:rsidP="00A865E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B6F936B" w14:textId="482D2CD0" w:rsidR="00A865E7" w:rsidRPr="00C664CA" w:rsidRDefault="00A865E7" w:rsidP="00A8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9E33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Pr="009E330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277327C" w14:textId="77777777" w:rsidR="00A865E7" w:rsidRPr="00C664CA" w:rsidRDefault="00A865E7" w:rsidP="00A865E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</w:tcPr>
          <w:p w14:paraId="71D884E1" w14:textId="59AF3667" w:rsidR="00A865E7" w:rsidRPr="00C664CA" w:rsidRDefault="00A865E7" w:rsidP="00A0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3300">
              <w:rPr>
                <w:rFonts w:ascii="Angsana New" w:hAnsi="Angsana New"/>
                <w:b/>
                <w:bCs/>
                <w:sz w:val="30"/>
                <w:szCs w:val="30"/>
              </w:rPr>
              <w:t>13,755</w:t>
            </w:r>
          </w:p>
        </w:tc>
      </w:tr>
      <w:tr w:rsidR="00A865E7" w:rsidRPr="00C664CA" w14:paraId="01AAD787" w14:textId="77777777" w:rsidTr="00751839">
        <w:tc>
          <w:tcPr>
            <w:tcW w:w="4950" w:type="dxa"/>
          </w:tcPr>
          <w:p w14:paraId="1EB0BD60" w14:textId="1D5520F5" w:rsidR="00A865E7" w:rsidRPr="00C664CA" w:rsidRDefault="00A865E7" w:rsidP="00A8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5DC9C3" w14:textId="6A497F93" w:rsidR="00A865E7" w:rsidRPr="009E3300" w:rsidRDefault="00A865E7" w:rsidP="0081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9,724</w:t>
            </w:r>
          </w:p>
        </w:tc>
        <w:tc>
          <w:tcPr>
            <w:tcW w:w="270" w:type="dxa"/>
          </w:tcPr>
          <w:p w14:paraId="12123F65" w14:textId="77777777" w:rsidR="00A865E7" w:rsidRPr="00C664CA" w:rsidRDefault="00A865E7" w:rsidP="00A865E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16BB6A" w14:textId="0A1397E4" w:rsidR="00A865E7" w:rsidRPr="00B71143" w:rsidRDefault="00A865E7" w:rsidP="00B7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B711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20B46A" w14:textId="77777777" w:rsidR="00A865E7" w:rsidRPr="00B71143" w:rsidRDefault="00A865E7" w:rsidP="00B7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B6175B" w14:textId="333AF092" w:rsidR="00A865E7" w:rsidRPr="009E3300" w:rsidRDefault="00A865E7" w:rsidP="00A0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9,724</w:t>
            </w:r>
          </w:p>
        </w:tc>
      </w:tr>
    </w:tbl>
    <w:p w14:paraId="121B04E0" w14:textId="77777777" w:rsidR="000A1E5A" w:rsidRPr="0075591B" w:rsidRDefault="000A1E5A" w:rsidP="000A1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196CD03" w14:textId="2E90E7C4" w:rsidR="005011EB" w:rsidRDefault="00C24C37" w:rsidP="00831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color w:val="0070C0"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5011E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24BE0">
        <w:rPr>
          <w:rFonts w:ascii="Angsana New" w:hAnsi="Angsana New"/>
          <w:b/>
          <w:bCs/>
          <w:sz w:val="30"/>
          <w:szCs w:val="30"/>
        </w:rPr>
        <w:t>4</w:t>
      </w:r>
      <w:r w:rsidR="005011EB">
        <w:rPr>
          <w:rFonts w:ascii="Angsana New" w:hAnsi="Angsana New"/>
          <w:b/>
          <w:bCs/>
          <w:sz w:val="30"/>
          <w:szCs w:val="30"/>
        </w:rPr>
        <w:tab/>
      </w:r>
      <w:r w:rsidR="005011EB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  <w:r w:rsidR="005011EB" w:rsidRPr="00023E7F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011EB" w:rsidRPr="00023E7F">
        <w:rPr>
          <w:rFonts w:ascii="Angsana New" w:hAnsi="Angsana New"/>
          <w:i/>
          <w:iCs/>
          <w:color w:val="0070C0"/>
          <w:sz w:val="30"/>
          <w:szCs w:val="30"/>
          <w:cs/>
          <w:lang w:val="th-TH"/>
        </w:rPr>
        <w:t xml:space="preserve"> </w:t>
      </w:r>
    </w:p>
    <w:p w14:paraId="1EF284E3" w14:textId="77777777" w:rsidR="001C66B0" w:rsidRDefault="001C66B0" w:rsidP="00831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color w:val="0070C0"/>
          <w:sz w:val="30"/>
          <w:szCs w:val="30"/>
          <w:cs/>
          <w:lang w:val="th-TH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7"/>
        <w:gridCol w:w="916"/>
        <w:gridCol w:w="236"/>
        <w:gridCol w:w="1063"/>
        <w:gridCol w:w="236"/>
        <w:gridCol w:w="1052"/>
        <w:gridCol w:w="236"/>
        <w:gridCol w:w="1056"/>
        <w:gridCol w:w="244"/>
        <w:gridCol w:w="1056"/>
        <w:gridCol w:w="236"/>
        <w:gridCol w:w="1052"/>
      </w:tblGrid>
      <w:tr w:rsidR="00EC1BEE" w:rsidRPr="00F67B5C" w14:paraId="248776B0" w14:textId="77777777" w:rsidTr="00A05CD4">
        <w:trPr>
          <w:tblHeader/>
        </w:trPr>
        <w:tc>
          <w:tcPr>
            <w:tcW w:w="2250" w:type="dxa"/>
            <w:shd w:val="clear" w:color="auto" w:fill="auto"/>
          </w:tcPr>
          <w:p w14:paraId="1BBA5EED" w14:textId="77777777" w:rsidR="00EC1BEE" w:rsidRPr="00F67B5C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0" w:type="dxa"/>
            <w:gridSpan w:val="11"/>
            <w:shd w:val="clear" w:color="auto" w:fill="auto"/>
          </w:tcPr>
          <w:p w14:paraId="57D86AD6" w14:textId="77777777" w:rsidR="00EC1BEE" w:rsidRPr="00F67B5C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F67B5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EC1BEE" w:rsidRPr="00F67B5C" w14:paraId="419B7628" w14:textId="77777777" w:rsidTr="00A05CD4">
        <w:trPr>
          <w:tblHeader/>
        </w:trPr>
        <w:tc>
          <w:tcPr>
            <w:tcW w:w="2250" w:type="dxa"/>
            <w:shd w:val="clear" w:color="auto" w:fill="auto"/>
          </w:tcPr>
          <w:p w14:paraId="7BE0FF1F" w14:textId="77777777" w:rsidR="00EC1BEE" w:rsidRPr="00F67B5C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2" w:type="dxa"/>
            <w:gridSpan w:val="5"/>
            <w:shd w:val="clear" w:color="auto" w:fill="auto"/>
          </w:tcPr>
          <w:p w14:paraId="01A84984" w14:textId="697C59C8" w:rsidR="00EC1BEE" w:rsidRPr="00F67B5C" w:rsidRDefault="00831D20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2" w:type="dxa"/>
            <w:shd w:val="clear" w:color="auto" w:fill="auto"/>
          </w:tcPr>
          <w:p w14:paraId="30190D2B" w14:textId="77777777" w:rsidR="00EC1BEE" w:rsidRPr="00F67B5C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6" w:type="dxa"/>
            <w:gridSpan w:val="5"/>
            <w:shd w:val="clear" w:color="auto" w:fill="auto"/>
          </w:tcPr>
          <w:p w14:paraId="4C1AF7A6" w14:textId="5C23DBB8" w:rsidR="00EC1BEE" w:rsidRPr="00F67B5C" w:rsidRDefault="00831D20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C1BEE" w:rsidRPr="00F67B5C" w14:paraId="1292E0DB" w14:textId="77777777" w:rsidTr="00A05CD4">
        <w:trPr>
          <w:tblHeader/>
        </w:trPr>
        <w:tc>
          <w:tcPr>
            <w:tcW w:w="2250" w:type="dxa"/>
            <w:shd w:val="clear" w:color="auto" w:fill="auto"/>
          </w:tcPr>
          <w:p w14:paraId="0410AC69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0EB2DD63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EE3DD01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6A2587E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D298742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D36AC44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157B9CE0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23DEDA1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CD2126D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219D0BE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369C724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C0979CE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</w:tr>
      <w:tr w:rsidR="00EC1BEE" w:rsidRPr="00F67B5C" w14:paraId="35779640" w14:textId="77777777" w:rsidTr="00A05CD4">
        <w:trPr>
          <w:tblHeader/>
        </w:trPr>
        <w:tc>
          <w:tcPr>
            <w:tcW w:w="2250" w:type="dxa"/>
            <w:shd w:val="clear" w:color="auto" w:fill="auto"/>
          </w:tcPr>
          <w:p w14:paraId="27C8DF57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0" w:type="dxa"/>
            <w:gridSpan w:val="11"/>
            <w:shd w:val="clear" w:color="auto" w:fill="auto"/>
            <w:vAlign w:val="bottom"/>
          </w:tcPr>
          <w:p w14:paraId="602CE5C5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278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14D32" w:rsidRPr="00F67B5C" w14:paraId="46FB924E" w14:textId="77777777" w:rsidTr="00A05CD4">
        <w:tc>
          <w:tcPr>
            <w:tcW w:w="2250" w:type="dxa"/>
            <w:shd w:val="clear" w:color="auto" w:fill="auto"/>
          </w:tcPr>
          <w:p w14:paraId="47CBED5E" w14:textId="77777777" w:rsidR="00E14D32" w:rsidRPr="00427852" w:rsidRDefault="00E14D32" w:rsidP="00E1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755DFA00" w14:textId="76A020A9" w:rsidR="00E14D32" w:rsidRPr="00057B3E" w:rsidRDefault="00E14D32" w:rsidP="00B7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44" w:right="-100" w:hanging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14CBD73" w14:textId="77777777" w:rsidR="00E14D32" w:rsidRPr="00427852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80CAA89" w14:textId="0CD9DAA8" w:rsidR="00E14D32" w:rsidRPr="00427852" w:rsidRDefault="00E14D32" w:rsidP="00B7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44" w:right="-100" w:hanging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8F727BB" w14:textId="77777777" w:rsidR="00E14D32" w:rsidRPr="00427852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4CBC023B" w14:textId="002D2F77" w:rsidR="00E14D32" w:rsidRPr="00057B3E" w:rsidRDefault="00E14D32" w:rsidP="00B7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44" w:right="-100" w:hanging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3AE6E58" w14:textId="77777777" w:rsidR="00E14D32" w:rsidRPr="00427852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5CC08CD" w14:textId="68DF8B34" w:rsidR="00E14D32" w:rsidRPr="00427852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B3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057B3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F7A6A59" w14:textId="77777777" w:rsidR="00E14D32" w:rsidRPr="00427852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64EDC48" w14:textId="1A2057B8" w:rsidR="00E14D32" w:rsidRPr="00427852" w:rsidRDefault="00E14D32" w:rsidP="00B7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44" w:right="-100" w:hanging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A658B0C" w14:textId="77777777" w:rsidR="00E14D32" w:rsidRPr="00427852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049443D9" w14:textId="3F987A24" w:rsidR="00E14D32" w:rsidRPr="00427852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B3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057B3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024</w:t>
            </w:r>
          </w:p>
        </w:tc>
      </w:tr>
      <w:tr w:rsidR="00E14D32" w:rsidRPr="00F67B5C" w14:paraId="5C97F971" w14:textId="77777777" w:rsidTr="00A05CD4">
        <w:tc>
          <w:tcPr>
            <w:tcW w:w="2250" w:type="dxa"/>
            <w:shd w:val="clear" w:color="auto" w:fill="auto"/>
          </w:tcPr>
          <w:p w14:paraId="3C289633" w14:textId="77777777" w:rsidR="00E14D32" w:rsidRPr="00427852" w:rsidRDefault="00E14D32" w:rsidP="00E14D32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Pr="0042785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C16F086" w14:textId="77777777" w:rsidR="00E14D32" w:rsidRPr="00427852" w:rsidRDefault="00E14D32" w:rsidP="00E1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7852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17164842" w14:textId="5DF6A3C5" w:rsidR="00E14D32" w:rsidRPr="00057B3E" w:rsidRDefault="00A05CD4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E14D32">
              <w:rPr>
                <w:rFonts w:ascii="Angsana New" w:hAnsi="Angsana New"/>
                <w:sz w:val="30"/>
                <w:szCs w:val="30"/>
              </w:rPr>
              <w:t>12,210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CDEBDF4" w14:textId="77777777" w:rsidR="00E14D32" w:rsidRPr="00427852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82A1967" w14:textId="224BAEB0" w:rsidR="00E14D32" w:rsidRPr="00427852" w:rsidRDefault="00E14D32" w:rsidP="00B7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44" w:right="-100" w:hanging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21D3D24" w14:textId="77777777" w:rsidR="00E14D32" w:rsidRPr="00427852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6BF54CF" w14:textId="6D0900D4" w:rsidR="00E14D32" w:rsidRPr="00057B3E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12,210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5257506" w14:textId="77777777" w:rsidR="00E14D32" w:rsidRPr="00427852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9072945" w14:textId="2F049F91" w:rsidR="00E14D32" w:rsidRPr="00427852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B3E">
              <w:rPr>
                <w:rFonts w:ascii="Angsana New" w:hAnsi="Angsana New"/>
                <w:sz w:val="30"/>
                <w:szCs w:val="30"/>
              </w:rPr>
              <w:t>74,87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2C6F77B" w14:textId="77777777" w:rsidR="00E14D32" w:rsidRPr="00427852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6112B75" w14:textId="0CAC6023" w:rsidR="00E14D32" w:rsidRPr="00427852" w:rsidRDefault="00E14D32" w:rsidP="00B7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44" w:right="-100" w:hanging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BBD186B" w14:textId="77777777" w:rsidR="00E14D32" w:rsidRPr="00427852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05EB6CF" w14:textId="73E42F21" w:rsidR="00E14D32" w:rsidRPr="00427852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B3E">
              <w:rPr>
                <w:rFonts w:ascii="Angsana New" w:hAnsi="Angsana New"/>
                <w:sz w:val="30"/>
                <w:szCs w:val="30"/>
              </w:rPr>
              <w:t>74,87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14D32" w:rsidRPr="00F67B5C" w14:paraId="42FC35BA" w14:textId="77777777" w:rsidTr="00A05CD4">
        <w:tc>
          <w:tcPr>
            <w:tcW w:w="2250" w:type="dxa"/>
            <w:shd w:val="clear" w:color="auto" w:fill="auto"/>
          </w:tcPr>
          <w:p w14:paraId="4D494083" w14:textId="77777777" w:rsidR="00E14D32" w:rsidRPr="00427852" w:rsidRDefault="00E14D32" w:rsidP="00E14D32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427852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0E3CC0FA" w14:textId="6ACD3D90" w:rsidR="00E14D32" w:rsidRPr="007D4040" w:rsidRDefault="00A05CD4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E14D32" w:rsidRPr="007D4040">
              <w:rPr>
                <w:rFonts w:ascii="Angsana New" w:hAnsi="Angsana New"/>
                <w:sz w:val="30"/>
                <w:szCs w:val="30"/>
              </w:rPr>
              <w:t>117,3</w:t>
            </w:r>
            <w:r w:rsidR="007D4040" w:rsidRPr="007D4040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BC3F310" w14:textId="77777777" w:rsidR="00E14D32" w:rsidRPr="007D4040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7508827" w14:textId="0E295965" w:rsidR="00E14D32" w:rsidRPr="007D4040" w:rsidRDefault="00E14D32" w:rsidP="00B7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44" w:right="-100" w:hanging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40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78403C1" w14:textId="77777777" w:rsidR="00E14D32" w:rsidRPr="007D4040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0E90D6D0" w14:textId="5CB61407" w:rsidR="00E14D32" w:rsidRPr="007D4040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4040">
              <w:rPr>
                <w:rFonts w:ascii="Angsana New" w:hAnsi="Angsana New"/>
                <w:sz w:val="30"/>
                <w:szCs w:val="30"/>
              </w:rPr>
              <w:t>117,3</w:t>
            </w:r>
            <w:r w:rsidR="007D4040" w:rsidRPr="007D4040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58D98EA" w14:textId="77777777" w:rsidR="00E14D32" w:rsidRPr="00427852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430416C" w14:textId="1F3EA7B0" w:rsidR="00E14D32" w:rsidRPr="00427852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B3E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057B3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A4A7BBD" w14:textId="77777777" w:rsidR="00E14D32" w:rsidRPr="00427852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679E1A5" w14:textId="28C4CCDC" w:rsidR="00E14D32" w:rsidRPr="00427852" w:rsidRDefault="00E14D32" w:rsidP="00B7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44" w:right="-100" w:hanging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CD24492" w14:textId="77777777" w:rsidR="00E14D32" w:rsidRPr="00427852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99D4F69" w14:textId="4885088E" w:rsidR="00E14D32" w:rsidRPr="00427852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B3E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057B3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961</w:t>
            </w:r>
          </w:p>
        </w:tc>
      </w:tr>
      <w:tr w:rsidR="00E14D32" w:rsidRPr="00F67B5C" w14:paraId="10118F45" w14:textId="77777777" w:rsidTr="00A05CD4">
        <w:tc>
          <w:tcPr>
            <w:tcW w:w="2250" w:type="dxa"/>
            <w:shd w:val="clear" w:color="auto" w:fill="auto"/>
          </w:tcPr>
          <w:p w14:paraId="60A5FE74" w14:textId="1D043626" w:rsidR="00E14D32" w:rsidRPr="00C36FDF" w:rsidRDefault="00E14D32" w:rsidP="00E14D32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C36FD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C36F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36FD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6F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36FD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C36F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หนี้สินตามสัญญาเช่าการเงิน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5B1F98D5" w14:textId="0AF8D816" w:rsidR="00E14D32" w:rsidRPr="00427852" w:rsidRDefault="00E14D32" w:rsidP="00B7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645"/>
              </w:tabs>
              <w:ind w:left="-144" w:right="-100" w:hanging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6370469" w14:textId="4E60C494" w:rsidR="00E14D32" w:rsidRPr="00427852" w:rsidRDefault="00A05CD4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7B11299" w14:textId="2103B4FD" w:rsidR="00E14D32" w:rsidRPr="00145E5A" w:rsidRDefault="00145E5A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5E5A">
              <w:rPr>
                <w:rFonts w:ascii="Angsana New" w:hAnsi="Angsana New"/>
                <w:sz w:val="30"/>
                <w:szCs w:val="30"/>
              </w:rPr>
              <w:t>25,628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F236B59" w14:textId="77777777" w:rsidR="00E14D32" w:rsidRPr="00145E5A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CDA0128" w14:textId="1A301E1B" w:rsidR="00E14D32" w:rsidRPr="00145E5A" w:rsidRDefault="00145E5A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5E5A">
              <w:rPr>
                <w:rFonts w:ascii="Angsana New" w:hAnsi="Angsana New"/>
                <w:sz w:val="30"/>
                <w:szCs w:val="30"/>
              </w:rPr>
              <w:t>25,628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26B54D7" w14:textId="77777777" w:rsidR="00E14D32" w:rsidRPr="00427852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AA298DE" w14:textId="27CA0081" w:rsidR="00E14D32" w:rsidRPr="00427852" w:rsidRDefault="00E14D32" w:rsidP="00B7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44" w:right="-100" w:hanging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ACF518B" w14:textId="77777777" w:rsidR="00E14D32" w:rsidRPr="00427852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E78139D" w14:textId="17C0152F" w:rsidR="00E14D32" w:rsidRPr="00427852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5,384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F95713D" w14:textId="77777777" w:rsidR="00E14D32" w:rsidRPr="00427852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325E6BB" w14:textId="016E8368" w:rsidR="00E14D32" w:rsidRPr="00427852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733EC">
              <w:rPr>
                <w:rFonts w:ascii="Angsana New" w:hAnsi="Angsana New"/>
                <w:sz w:val="30"/>
                <w:szCs w:val="30"/>
              </w:rPr>
              <w:t>5,384</w:t>
            </w:r>
          </w:p>
        </w:tc>
      </w:tr>
      <w:tr w:rsidR="00E14D32" w:rsidRPr="00F67B5C" w14:paraId="56760A7D" w14:textId="77777777" w:rsidTr="00A05CD4">
        <w:tc>
          <w:tcPr>
            <w:tcW w:w="2250" w:type="dxa"/>
            <w:shd w:val="clear" w:color="auto" w:fill="auto"/>
          </w:tcPr>
          <w:p w14:paraId="0CB1FCF2" w14:textId="77777777" w:rsidR="00E14D32" w:rsidRPr="00427852" w:rsidRDefault="00E14D32" w:rsidP="00E14D32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427852">
              <w:rPr>
                <w:rFonts w:ascii="Angsana New" w:hAnsi="Angsana New"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419034" w14:textId="0DCFA99B" w:rsidR="00E14D32" w:rsidRPr="009B6D31" w:rsidRDefault="00B23ACB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44" w:right="-100" w:hanging="3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3ACB"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ACB">
              <w:rPr>
                <w:rFonts w:ascii="Angsana New" w:hAnsi="Angsana New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545EEE3" w14:textId="77777777" w:rsidR="00E14D32" w:rsidRPr="009B6D31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EA45B2" w14:textId="740FC278" w:rsidR="00E14D32" w:rsidRPr="00922070" w:rsidRDefault="00145E5A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2070">
              <w:rPr>
                <w:rFonts w:ascii="Angsana New" w:hAnsi="Angsana New"/>
                <w:b/>
                <w:bCs/>
                <w:sz w:val="30"/>
                <w:szCs w:val="30"/>
              </w:rPr>
              <w:t>25,628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4807F39" w14:textId="77777777" w:rsidR="00E14D32" w:rsidRPr="009B6D31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DAB70" w14:textId="0CEF9B5E" w:rsidR="00E14D32" w:rsidRPr="009B6D31" w:rsidRDefault="00B23ACB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3ACB">
              <w:rPr>
                <w:rFonts w:ascii="Angsana New" w:hAnsi="Angsana New"/>
                <w:b/>
                <w:bCs/>
                <w:sz w:val="30"/>
                <w:szCs w:val="30"/>
              </w:rPr>
              <w:t>155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ACB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BC6B996" w14:textId="77777777" w:rsidR="00E14D32" w:rsidRPr="009B6D31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CA776D" w14:textId="188A0E5B" w:rsidR="00E14D32" w:rsidRPr="009B6D31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EC">
              <w:rPr>
                <w:rFonts w:ascii="Angsana New" w:hAnsi="Angsana New"/>
                <w:b/>
                <w:bCs/>
                <w:sz w:val="30"/>
                <w:szCs w:val="30"/>
              </w:rPr>
              <w:t>316,860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F545276" w14:textId="77777777" w:rsidR="00E14D32" w:rsidRPr="009B6D31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EC45BE" w14:textId="7E13924E" w:rsidR="00E14D32" w:rsidRPr="009B6D31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EC">
              <w:rPr>
                <w:rFonts w:ascii="Angsana New" w:hAnsi="Angsana New"/>
                <w:b/>
                <w:bCs/>
                <w:sz w:val="30"/>
                <w:szCs w:val="30"/>
              </w:rPr>
              <w:t>5,384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33C88CE" w14:textId="77777777" w:rsidR="00E14D32" w:rsidRPr="009B6D31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590733" w14:textId="7C654D36" w:rsidR="00E14D32" w:rsidRPr="009B6D31" w:rsidRDefault="00E14D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EC">
              <w:rPr>
                <w:rFonts w:ascii="Angsana New" w:hAnsi="Angsana New"/>
                <w:b/>
                <w:bCs/>
                <w:sz w:val="30"/>
                <w:szCs w:val="30"/>
              </w:rPr>
              <w:t>322,244</w:t>
            </w:r>
          </w:p>
        </w:tc>
      </w:tr>
    </w:tbl>
    <w:p w14:paraId="097D4AE2" w14:textId="77777777" w:rsidR="00F348C6" w:rsidRPr="00F67B5C" w:rsidRDefault="00F348C6" w:rsidP="007F5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70C0"/>
          <w:sz w:val="30"/>
          <w:szCs w:val="30"/>
          <w:cs/>
        </w:rPr>
      </w:pPr>
    </w:p>
    <w:tbl>
      <w:tblPr>
        <w:tblW w:w="9639" w:type="dxa"/>
        <w:tblInd w:w="441" w:type="dxa"/>
        <w:tblLook w:val="04A0" w:firstRow="1" w:lastRow="0" w:firstColumn="1" w:lastColumn="0" w:noHBand="0" w:noVBand="1"/>
      </w:tblPr>
      <w:tblGrid>
        <w:gridCol w:w="2010"/>
        <w:gridCol w:w="1100"/>
        <w:gridCol w:w="259"/>
        <w:gridCol w:w="1065"/>
        <w:gridCol w:w="242"/>
        <w:gridCol w:w="1063"/>
        <w:gridCol w:w="236"/>
        <w:gridCol w:w="1058"/>
        <w:gridCol w:w="266"/>
        <w:gridCol w:w="1080"/>
        <w:gridCol w:w="326"/>
        <w:gridCol w:w="934"/>
      </w:tblGrid>
      <w:tr w:rsidR="00EC1BEE" w:rsidRPr="00F67B5C" w14:paraId="42A364FA" w14:textId="77777777" w:rsidTr="00880C18">
        <w:trPr>
          <w:tblHeader/>
        </w:trPr>
        <w:tc>
          <w:tcPr>
            <w:tcW w:w="2010" w:type="dxa"/>
            <w:shd w:val="clear" w:color="auto" w:fill="auto"/>
          </w:tcPr>
          <w:p w14:paraId="26AE820A" w14:textId="77777777" w:rsidR="00EC1BEE" w:rsidRPr="00FC08DE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29" w:type="dxa"/>
            <w:gridSpan w:val="11"/>
            <w:shd w:val="clear" w:color="auto" w:fill="auto"/>
          </w:tcPr>
          <w:p w14:paraId="0FBF8D7B" w14:textId="77777777" w:rsidR="00EC1BEE" w:rsidRPr="00FC08DE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FC08DE">
              <w:rPr>
                <w:rFonts w:ascii="Angsana New" w:hAnsi="Angsana New"/>
                <w:bCs/>
                <w:sz w:val="30"/>
                <w:szCs w:val="30"/>
                <w:cs/>
              </w:rPr>
              <w:t>งบการ</w:t>
            </w:r>
            <w:r w:rsidRPr="00FC08DE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เงินเฉพาะกิจการ</w:t>
            </w:r>
            <w:r w:rsidRPr="00FC08D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C1BEE" w:rsidRPr="00F67B5C" w14:paraId="70BBBE34" w14:textId="77777777" w:rsidTr="00880C18">
        <w:trPr>
          <w:tblHeader/>
        </w:trPr>
        <w:tc>
          <w:tcPr>
            <w:tcW w:w="2010" w:type="dxa"/>
            <w:shd w:val="clear" w:color="auto" w:fill="auto"/>
          </w:tcPr>
          <w:p w14:paraId="116594A1" w14:textId="77777777" w:rsidR="00EC1BEE" w:rsidRPr="00FC08DE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9" w:type="dxa"/>
            <w:gridSpan w:val="5"/>
            <w:shd w:val="clear" w:color="auto" w:fill="auto"/>
          </w:tcPr>
          <w:p w14:paraId="010394BF" w14:textId="3AB74E7C" w:rsidR="00EC1BEE" w:rsidRPr="00FC08DE" w:rsidRDefault="00831D20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16E15F8" w14:textId="77777777" w:rsidR="00EC1BEE" w:rsidRPr="00FC08DE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64" w:type="dxa"/>
            <w:gridSpan w:val="5"/>
            <w:shd w:val="clear" w:color="auto" w:fill="auto"/>
          </w:tcPr>
          <w:p w14:paraId="774D6F82" w14:textId="55B154CF" w:rsidR="00EC1BEE" w:rsidRPr="00FC08DE" w:rsidRDefault="00831D20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80C18" w:rsidRPr="00F67B5C" w14:paraId="2A33D48C" w14:textId="77777777" w:rsidTr="00880C18">
        <w:trPr>
          <w:tblHeader/>
        </w:trPr>
        <w:tc>
          <w:tcPr>
            <w:tcW w:w="2010" w:type="dxa"/>
            <w:shd w:val="clear" w:color="auto" w:fill="auto"/>
          </w:tcPr>
          <w:p w14:paraId="6D7CB8AA" w14:textId="77777777" w:rsidR="00EC1BEE" w:rsidRPr="00FC08DE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4C541A0" w14:textId="77777777" w:rsidR="00EC1BEE" w:rsidRPr="00FC08DE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E73784E" w14:textId="77777777" w:rsidR="00EC1BEE" w:rsidRPr="00FC08DE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EDB38BB" w14:textId="77777777" w:rsidR="00EC1BEE" w:rsidRPr="00FC08DE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B1C2318" w14:textId="77777777" w:rsidR="00EC1BEE" w:rsidRPr="00FC08DE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717B1C4B" w14:textId="77777777" w:rsidR="00EC1BEE" w:rsidRPr="00FC08DE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F95B84" w14:textId="77777777" w:rsidR="00EC1BEE" w:rsidRPr="00FC08DE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B388A94" w14:textId="77777777" w:rsidR="00EC1BEE" w:rsidRPr="00FC08DE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3292F5F" w14:textId="77777777" w:rsidR="00EC1BEE" w:rsidRPr="00FC08DE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0B4707" w14:textId="77777777" w:rsidR="00EC1BEE" w:rsidRPr="00FC08DE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26" w:type="dxa"/>
            <w:shd w:val="clear" w:color="auto" w:fill="auto"/>
            <w:vAlign w:val="bottom"/>
          </w:tcPr>
          <w:p w14:paraId="61B0803A" w14:textId="77777777" w:rsidR="00EC1BEE" w:rsidRPr="00FC08DE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B34231C" w14:textId="77777777" w:rsidR="00EC1BEE" w:rsidRPr="00FC08DE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</w:tr>
      <w:tr w:rsidR="00EC1BEE" w:rsidRPr="00F67B5C" w14:paraId="7CC4B21A" w14:textId="77777777" w:rsidTr="00880C18">
        <w:trPr>
          <w:tblHeader/>
        </w:trPr>
        <w:tc>
          <w:tcPr>
            <w:tcW w:w="2010" w:type="dxa"/>
            <w:shd w:val="clear" w:color="auto" w:fill="auto"/>
          </w:tcPr>
          <w:p w14:paraId="216DBD80" w14:textId="77777777" w:rsidR="00EC1BEE" w:rsidRPr="00FC08DE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29" w:type="dxa"/>
            <w:gridSpan w:val="11"/>
            <w:shd w:val="clear" w:color="auto" w:fill="auto"/>
            <w:vAlign w:val="bottom"/>
          </w:tcPr>
          <w:p w14:paraId="0A0BABA6" w14:textId="77777777" w:rsidR="00EC1BEE" w:rsidRPr="00FC08DE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08D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C08D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C08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22070" w:rsidRPr="00F67B5C" w14:paraId="05501011" w14:textId="77777777" w:rsidTr="00880C18">
        <w:tc>
          <w:tcPr>
            <w:tcW w:w="2010" w:type="dxa"/>
            <w:shd w:val="clear" w:color="auto" w:fill="auto"/>
          </w:tcPr>
          <w:p w14:paraId="20F1957F" w14:textId="77777777" w:rsidR="00922070" w:rsidRPr="00FC08DE" w:rsidRDefault="00922070" w:rsidP="00922070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C08D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FC08DE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F00DAF6" w14:textId="57A1FAA4" w:rsidR="00922070" w:rsidRPr="00FC08DE" w:rsidRDefault="00922070" w:rsidP="0092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91,643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EDD078E" w14:textId="77777777" w:rsidR="00922070" w:rsidRPr="00FC08DE" w:rsidRDefault="00922070" w:rsidP="0092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077938C" w14:textId="65838FB6" w:rsidR="00922070" w:rsidRPr="00FC08DE" w:rsidRDefault="00922070" w:rsidP="0092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6644E35" w14:textId="77777777" w:rsidR="00922070" w:rsidRPr="00FC08DE" w:rsidRDefault="00922070" w:rsidP="0092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211913C2" w14:textId="5827AD38" w:rsidR="00922070" w:rsidRPr="00FC08DE" w:rsidRDefault="00922070" w:rsidP="0092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91,643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17BE69" w14:textId="77777777" w:rsidR="00922070" w:rsidRPr="00FC08DE" w:rsidRDefault="00922070" w:rsidP="0092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BF0A02E" w14:textId="510B6F1E" w:rsidR="00922070" w:rsidRPr="00FC08DE" w:rsidRDefault="00922070" w:rsidP="0092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135,071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93DDCFA" w14:textId="77777777" w:rsidR="00922070" w:rsidRPr="00FC08DE" w:rsidRDefault="00922070" w:rsidP="0092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533B9D" w14:textId="67C69F94" w:rsidR="00922070" w:rsidRPr="00FC08DE" w:rsidRDefault="00922070" w:rsidP="0092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6" w:type="dxa"/>
            <w:shd w:val="clear" w:color="auto" w:fill="auto"/>
            <w:vAlign w:val="bottom"/>
          </w:tcPr>
          <w:p w14:paraId="3522B2E1" w14:textId="77777777" w:rsidR="00922070" w:rsidRPr="00FC08DE" w:rsidRDefault="00922070" w:rsidP="0092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F352819" w14:textId="6E42542B" w:rsidR="00922070" w:rsidRPr="00FC08DE" w:rsidRDefault="00922070" w:rsidP="0092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135,071</w:t>
            </w:r>
          </w:p>
        </w:tc>
      </w:tr>
      <w:tr w:rsidR="00085932" w:rsidRPr="00F67B5C" w14:paraId="327525A3" w14:textId="77777777" w:rsidTr="00880C18">
        <w:tc>
          <w:tcPr>
            <w:tcW w:w="2010" w:type="dxa"/>
            <w:shd w:val="clear" w:color="auto" w:fill="auto"/>
          </w:tcPr>
          <w:p w14:paraId="5229519D" w14:textId="3814A661" w:rsidR="00085932" w:rsidRPr="00FC08DE" w:rsidRDefault="00085932" w:rsidP="00085932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C08D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FC0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08D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62CE2DB" w14:textId="657149C9" w:rsidR="00085932" w:rsidRPr="00FC08DE" w:rsidRDefault="00777D96" w:rsidP="009F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44" w:right="-100" w:hanging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307B7D6" w14:textId="77777777" w:rsidR="00085932" w:rsidRPr="00FC08DE" w:rsidRDefault="00085932" w:rsidP="0008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A246322" w14:textId="2CC1D526" w:rsidR="00085932" w:rsidRPr="00FC08DE" w:rsidRDefault="00777D96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9,4</w:t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FBF9C1" w14:textId="77777777" w:rsidR="00085932" w:rsidRPr="00FC08DE" w:rsidRDefault="00085932" w:rsidP="0008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2DA911E5" w14:textId="7873E289" w:rsidR="00085932" w:rsidRPr="00FC08DE" w:rsidRDefault="002A3434" w:rsidP="0008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9,418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203B2F" w14:textId="77777777" w:rsidR="00085932" w:rsidRPr="00FC08DE" w:rsidRDefault="00085932" w:rsidP="0008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18B4E5E" w14:textId="407EAB39" w:rsidR="00085932" w:rsidRPr="00FC08DE" w:rsidRDefault="00085932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44" w:right="-100" w:hanging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84A533F" w14:textId="77777777" w:rsidR="00085932" w:rsidRPr="00FC08DE" w:rsidRDefault="00085932" w:rsidP="0008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6895B2" w14:textId="6D0AF550" w:rsidR="00085932" w:rsidRPr="00FC08DE" w:rsidRDefault="00085932" w:rsidP="0008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6" w:type="dxa"/>
            <w:shd w:val="clear" w:color="auto" w:fill="auto"/>
            <w:vAlign w:val="bottom"/>
          </w:tcPr>
          <w:p w14:paraId="7543802A" w14:textId="77777777" w:rsidR="00085932" w:rsidRPr="00FC08DE" w:rsidRDefault="00085932" w:rsidP="0008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998B56F" w14:textId="6BC85288" w:rsidR="00085932" w:rsidRPr="00FC08DE" w:rsidRDefault="00085932" w:rsidP="0008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FC08D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5932" w:rsidRPr="00F67B5C" w14:paraId="0FD5B02A" w14:textId="77777777" w:rsidTr="00880C18">
        <w:tc>
          <w:tcPr>
            <w:tcW w:w="2010" w:type="dxa"/>
            <w:shd w:val="clear" w:color="auto" w:fill="auto"/>
          </w:tcPr>
          <w:p w14:paraId="6B850C81" w14:textId="77777777" w:rsidR="00085932" w:rsidRPr="00FC08DE" w:rsidRDefault="00085932" w:rsidP="00085932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C08DE">
              <w:rPr>
                <w:rFonts w:ascii="Angsana New" w:hAnsi="Angsana New"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D90C5" w14:textId="768D912B" w:rsidR="00085932" w:rsidRPr="00777D96" w:rsidRDefault="00777D96" w:rsidP="0008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7D96">
              <w:rPr>
                <w:rFonts w:ascii="Angsana New" w:hAnsi="Angsana New"/>
                <w:b/>
                <w:bCs/>
                <w:sz w:val="30"/>
                <w:szCs w:val="30"/>
              </w:rPr>
              <w:t>91,643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6E7C296" w14:textId="77777777" w:rsidR="00085932" w:rsidRPr="00FC08DE" w:rsidRDefault="00085932" w:rsidP="0008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20D959" w14:textId="0AB43923" w:rsidR="00085932" w:rsidRPr="00777D96" w:rsidRDefault="00777D96" w:rsidP="00E04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44" w:right="-100" w:hanging="3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7D96">
              <w:rPr>
                <w:rFonts w:ascii="Angsana New" w:hAnsi="Angsana New"/>
                <w:b/>
                <w:bCs/>
                <w:sz w:val="30"/>
                <w:szCs w:val="30"/>
              </w:rPr>
              <w:t>9,418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B3EF18A" w14:textId="77777777" w:rsidR="00085932" w:rsidRPr="00FC08DE" w:rsidRDefault="00085932" w:rsidP="0008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51C8A" w14:textId="6D01D976" w:rsidR="00085932" w:rsidRPr="00FC08DE" w:rsidRDefault="00C070E9" w:rsidP="0008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08DE">
              <w:rPr>
                <w:rFonts w:ascii="Angsana New" w:hAnsi="Angsana New"/>
                <w:b/>
                <w:bCs/>
                <w:sz w:val="30"/>
                <w:szCs w:val="30"/>
              </w:rPr>
              <w:t>101,061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E4B911" w14:textId="77777777" w:rsidR="00085932" w:rsidRPr="00FC08DE" w:rsidRDefault="00085932" w:rsidP="0008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9CA055" w14:textId="09EF5345" w:rsidR="00085932" w:rsidRPr="00FC08DE" w:rsidRDefault="00085932" w:rsidP="0008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08DE">
              <w:rPr>
                <w:rFonts w:ascii="Angsana New" w:hAnsi="Angsana New"/>
                <w:b/>
                <w:bCs/>
                <w:sz w:val="30"/>
                <w:szCs w:val="30"/>
              </w:rPr>
              <w:t>135,071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CBFD0F1" w14:textId="77777777" w:rsidR="00085932" w:rsidRPr="00FC08DE" w:rsidRDefault="00085932" w:rsidP="0008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BF9553" w14:textId="45DE392E" w:rsidR="00085932" w:rsidRPr="00FC08DE" w:rsidRDefault="00085932" w:rsidP="0008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08D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26" w:type="dxa"/>
            <w:shd w:val="clear" w:color="auto" w:fill="auto"/>
            <w:vAlign w:val="bottom"/>
          </w:tcPr>
          <w:p w14:paraId="01D08106" w14:textId="77777777" w:rsidR="00085932" w:rsidRPr="00FC08DE" w:rsidRDefault="00085932" w:rsidP="0008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27DED" w14:textId="54537FE6" w:rsidR="00085932" w:rsidRPr="00FC08DE" w:rsidRDefault="00085932" w:rsidP="00085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08DE">
              <w:rPr>
                <w:rFonts w:ascii="Angsana New" w:hAnsi="Angsana New"/>
                <w:b/>
                <w:bCs/>
                <w:sz w:val="30"/>
                <w:szCs w:val="30"/>
              </w:rPr>
              <w:t>135,071</w:t>
            </w:r>
          </w:p>
        </w:tc>
      </w:tr>
    </w:tbl>
    <w:p w14:paraId="13D3F52E" w14:textId="77777777" w:rsidR="004304D7" w:rsidRDefault="004304D7" w:rsidP="00430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15"/>
        <w:jc w:val="thaiDistribute"/>
        <w:rPr>
          <w:sz w:val="30"/>
          <w:szCs w:val="30"/>
        </w:rPr>
      </w:pPr>
    </w:p>
    <w:p w14:paraId="4571A8D9" w14:textId="77777777" w:rsidR="008733EC" w:rsidRDefault="00873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18D0C03" w14:textId="23846693" w:rsidR="002B7093" w:rsidRPr="00D00BA5" w:rsidRDefault="002B7093" w:rsidP="00D00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00BA5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D00BA5">
        <w:rPr>
          <w:rFonts w:ascii="Angsana New" w:hAnsi="Angsana New"/>
          <w:sz w:val="30"/>
          <w:szCs w:val="30"/>
        </w:rPr>
        <w:t xml:space="preserve">31 </w:t>
      </w:r>
      <w:r w:rsidRPr="00D00BA5">
        <w:rPr>
          <w:rFonts w:ascii="Angsana New" w:hAnsi="Angsana New" w:hint="cs"/>
          <w:sz w:val="30"/>
          <w:szCs w:val="30"/>
          <w:cs/>
        </w:rPr>
        <w:t>ธันวาคม</w:t>
      </w:r>
      <w:r w:rsidRPr="00D00BA5">
        <w:rPr>
          <w:rFonts w:ascii="Angsana New" w:hAnsi="Angsana New"/>
          <w:sz w:val="30"/>
          <w:szCs w:val="30"/>
          <w:cs/>
        </w:rPr>
        <w:t xml:space="preserve"> </w:t>
      </w:r>
      <w:r w:rsidR="00D00BA5">
        <w:rPr>
          <w:rFonts w:ascii="Angsana New" w:hAnsi="Angsana New"/>
          <w:sz w:val="30"/>
          <w:szCs w:val="30"/>
        </w:rPr>
        <w:t>2563</w:t>
      </w:r>
      <w:r w:rsidRPr="00D00BA5">
        <w:rPr>
          <w:rFonts w:ascii="Angsana New" w:hAnsi="Angsana New"/>
          <w:sz w:val="30"/>
          <w:szCs w:val="30"/>
        </w:rPr>
        <w:t xml:space="preserve"> </w:t>
      </w:r>
      <w:r w:rsidRPr="00D00BA5">
        <w:rPr>
          <w:rFonts w:ascii="Angsana New" w:hAnsi="Angsana New" w:hint="cs"/>
          <w:sz w:val="30"/>
          <w:szCs w:val="30"/>
          <w:cs/>
        </w:rPr>
        <w:t>กลุ่ม</w:t>
      </w:r>
      <w:r w:rsidRPr="00D00BA5">
        <w:rPr>
          <w:rFonts w:ascii="Angsana New" w:hAnsi="Angsana New"/>
          <w:sz w:val="30"/>
          <w:szCs w:val="30"/>
          <w:cs/>
        </w:rPr>
        <w:t>บริษัทและบริษัทมีสัญญาเงินกู้ยืมระยะยาวจากสถาบันการเงินในประเทศหลายฉบับ ซึ่งมีกำหนดการชำระคืน</w:t>
      </w:r>
      <w:r w:rsidRPr="00970447">
        <w:rPr>
          <w:rFonts w:ascii="Angsana New" w:hAnsi="Angsana New"/>
          <w:sz w:val="30"/>
          <w:szCs w:val="30"/>
          <w:cs/>
        </w:rPr>
        <w:t xml:space="preserve">ภายในปี </w:t>
      </w:r>
      <w:r w:rsidRPr="00970447">
        <w:rPr>
          <w:rFonts w:ascii="Angsana New" w:hAnsi="Angsana New"/>
          <w:sz w:val="30"/>
          <w:szCs w:val="30"/>
        </w:rPr>
        <w:t>256</w:t>
      </w:r>
      <w:r w:rsidR="0007429D" w:rsidRPr="00970447">
        <w:rPr>
          <w:rFonts w:ascii="Angsana New" w:hAnsi="Angsana New"/>
          <w:sz w:val="30"/>
          <w:szCs w:val="30"/>
        </w:rPr>
        <w:t>8</w:t>
      </w:r>
      <w:r w:rsidRPr="00970447">
        <w:rPr>
          <w:rFonts w:ascii="Angsana New" w:hAnsi="Angsana New" w:hint="cs"/>
          <w:sz w:val="30"/>
          <w:szCs w:val="30"/>
          <w:cs/>
        </w:rPr>
        <w:t xml:space="preserve"> </w:t>
      </w:r>
      <w:r w:rsidRPr="00970447">
        <w:rPr>
          <w:rFonts w:ascii="Angsana New" w:hAnsi="Angsana New"/>
          <w:sz w:val="30"/>
          <w:szCs w:val="30"/>
          <w:cs/>
        </w:rPr>
        <w:t>โดยมีอัตราดอกเบี้ย</w:t>
      </w:r>
      <w:r w:rsidRPr="00970447">
        <w:rPr>
          <w:rFonts w:ascii="Angsana New" w:hAnsi="Angsana New"/>
          <w:sz w:val="30"/>
          <w:szCs w:val="30"/>
          <w:cs/>
          <w:lang w:val="th-TH"/>
        </w:rPr>
        <w:t>คงที่</w:t>
      </w:r>
      <w:r w:rsidRPr="00970447">
        <w:rPr>
          <w:rFonts w:ascii="Angsana New" w:hAnsi="Angsana New"/>
          <w:sz w:val="30"/>
          <w:szCs w:val="30"/>
          <w:cs/>
        </w:rPr>
        <w:t xml:space="preserve">ร้อยละ </w:t>
      </w:r>
      <w:r w:rsidRPr="00970447">
        <w:rPr>
          <w:rFonts w:ascii="Angsana New" w:hAnsi="Angsana New"/>
          <w:sz w:val="30"/>
          <w:szCs w:val="30"/>
        </w:rPr>
        <w:t xml:space="preserve">4.75 </w:t>
      </w:r>
      <w:r w:rsidRPr="00970447">
        <w:rPr>
          <w:rFonts w:ascii="Angsana New" w:hAnsi="Angsana New"/>
          <w:sz w:val="30"/>
          <w:szCs w:val="30"/>
          <w:cs/>
        </w:rPr>
        <w:t>ต่อปี</w:t>
      </w:r>
      <w:r w:rsidRPr="00970447">
        <w:rPr>
          <w:rFonts w:ascii="Angsana New" w:hAnsi="Angsana New"/>
          <w:sz w:val="30"/>
          <w:szCs w:val="30"/>
          <w:cs/>
          <w:lang w:val="th-TH"/>
        </w:rPr>
        <w:t xml:space="preserve"> และอัตราดอกเบี้ยลอยตัว </w:t>
      </w:r>
      <w:r w:rsidRPr="00970447">
        <w:rPr>
          <w:rFonts w:ascii="Angsana New" w:hAnsi="Angsana New"/>
          <w:sz w:val="30"/>
          <w:szCs w:val="30"/>
        </w:rPr>
        <w:t>(</w:t>
      </w:r>
      <w:r w:rsidRPr="00970447">
        <w:rPr>
          <w:rFonts w:ascii="Angsana New" w:hAnsi="Angsana New" w:hint="cs"/>
          <w:sz w:val="30"/>
          <w:szCs w:val="30"/>
          <w:cs/>
        </w:rPr>
        <w:t xml:space="preserve">อัตราดอกเบี้ย </w:t>
      </w:r>
      <w:r w:rsidRPr="00970447">
        <w:rPr>
          <w:rFonts w:ascii="Angsana New" w:hAnsi="Angsana New"/>
          <w:sz w:val="30"/>
          <w:szCs w:val="30"/>
        </w:rPr>
        <w:t xml:space="preserve">BIBOR </w:t>
      </w:r>
      <w:r w:rsidRPr="00970447">
        <w:rPr>
          <w:rFonts w:ascii="Angsana New" w:hAnsi="Angsana New" w:hint="cs"/>
          <w:sz w:val="30"/>
          <w:szCs w:val="30"/>
          <w:cs/>
        </w:rPr>
        <w:t xml:space="preserve">บวกร้อยละ </w:t>
      </w:r>
      <w:r w:rsidR="00A33DC3" w:rsidRPr="00970447">
        <w:rPr>
          <w:rFonts w:ascii="Angsana New" w:hAnsi="Angsana New"/>
          <w:sz w:val="30"/>
          <w:szCs w:val="30"/>
        </w:rPr>
        <w:t>1.25</w:t>
      </w:r>
      <w:r w:rsidRPr="00970447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91056B" w:rsidRPr="00970447">
        <w:rPr>
          <w:rFonts w:ascii="Angsana New" w:hAnsi="Angsana New"/>
          <w:sz w:val="30"/>
          <w:szCs w:val="30"/>
        </w:rPr>
        <w:t xml:space="preserve"> </w:t>
      </w:r>
      <w:r w:rsidR="00321D4D" w:rsidRPr="00970447">
        <w:rPr>
          <w:rFonts w:ascii="Angsana New" w:hAnsi="Angsana New" w:hint="cs"/>
          <w:sz w:val="30"/>
          <w:szCs w:val="30"/>
          <w:cs/>
        </w:rPr>
        <w:t xml:space="preserve">อัตราดอกเบี้ย </w:t>
      </w:r>
      <w:r w:rsidR="00321D4D" w:rsidRPr="00970447">
        <w:rPr>
          <w:rFonts w:ascii="Angsana New" w:hAnsi="Angsana New"/>
          <w:sz w:val="30"/>
          <w:szCs w:val="30"/>
        </w:rPr>
        <w:t>MLR</w:t>
      </w:r>
      <w:r w:rsidR="0088392B" w:rsidRPr="00970447">
        <w:rPr>
          <w:rFonts w:ascii="Angsana New" w:hAnsi="Angsana New"/>
          <w:sz w:val="30"/>
          <w:szCs w:val="30"/>
        </w:rPr>
        <w:t xml:space="preserve"> </w:t>
      </w:r>
      <w:r w:rsidR="0088392B" w:rsidRPr="00970447">
        <w:rPr>
          <w:rFonts w:ascii="Angsana New" w:hAnsi="Angsana New" w:hint="cs"/>
          <w:sz w:val="30"/>
          <w:szCs w:val="30"/>
          <w:cs/>
        </w:rPr>
        <w:t>ต่อปี</w:t>
      </w:r>
      <w:r w:rsidR="00321D4D" w:rsidRPr="00970447">
        <w:rPr>
          <w:rFonts w:ascii="Angsana New" w:hAnsi="Angsana New"/>
          <w:sz w:val="30"/>
          <w:szCs w:val="30"/>
        </w:rPr>
        <w:t xml:space="preserve"> </w:t>
      </w:r>
      <w:r w:rsidR="0091056B" w:rsidRPr="00970447">
        <w:rPr>
          <w:rFonts w:ascii="Angsana New" w:hAnsi="Angsana New" w:hint="cs"/>
          <w:sz w:val="30"/>
          <w:szCs w:val="30"/>
          <w:cs/>
        </w:rPr>
        <w:t xml:space="preserve">และอัตราดอกเบี้ย </w:t>
      </w:r>
      <w:r w:rsidR="0091056B" w:rsidRPr="00970447">
        <w:rPr>
          <w:rFonts w:ascii="Angsana New" w:hAnsi="Angsana New"/>
          <w:sz w:val="30"/>
          <w:szCs w:val="30"/>
        </w:rPr>
        <w:t xml:space="preserve">MLR </w:t>
      </w:r>
      <w:r w:rsidR="0091056B" w:rsidRPr="00970447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="0091056B" w:rsidRPr="00970447">
        <w:rPr>
          <w:rFonts w:ascii="Angsana New" w:hAnsi="Angsana New"/>
          <w:sz w:val="30"/>
          <w:szCs w:val="30"/>
        </w:rPr>
        <w:t>1</w:t>
      </w:r>
      <w:r w:rsidR="00D560DD" w:rsidRPr="00970447">
        <w:rPr>
          <w:rFonts w:ascii="Angsana New" w:hAnsi="Angsana New"/>
          <w:sz w:val="30"/>
          <w:szCs w:val="30"/>
        </w:rPr>
        <w:t xml:space="preserve">.00 </w:t>
      </w:r>
      <w:r w:rsidR="00D560DD" w:rsidRPr="00970447">
        <w:rPr>
          <w:rFonts w:ascii="Angsana New" w:hAnsi="Angsana New" w:hint="cs"/>
          <w:sz w:val="30"/>
          <w:szCs w:val="30"/>
          <w:cs/>
        </w:rPr>
        <w:t>ต่อปี</w:t>
      </w:r>
      <w:r w:rsidRPr="00970447">
        <w:rPr>
          <w:rFonts w:ascii="Angsana New" w:hAnsi="Angsana New"/>
          <w:sz w:val="30"/>
          <w:szCs w:val="30"/>
          <w:cs/>
        </w:rPr>
        <w:t>)</w:t>
      </w:r>
      <w:r w:rsidRPr="00970447">
        <w:rPr>
          <w:rFonts w:ascii="Angsana New" w:hAnsi="Angsana New" w:hint="cs"/>
          <w:sz w:val="30"/>
          <w:szCs w:val="30"/>
          <w:cs/>
        </w:rPr>
        <w:t xml:space="preserve"> </w:t>
      </w:r>
      <w:r w:rsidRPr="00970447">
        <w:rPr>
          <w:rFonts w:ascii="Angsana New" w:hAnsi="Angsana New"/>
          <w:i/>
          <w:iCs/>
          <w:sz w:val="30"/>
          <w:szCs w:val="30"/>
        </w:rPr>
        <w:t>(25</w:t>
      </w:r>
      <w:r w:rsidRPr="00970447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D00BA5" w:rsidRPr="00970447">
        <w:rPr>
          <w:rFonts w:ascii="Angsana New" w:hAnsi="Angsana New"/>
          <w:i/>
          <w:iCs/>
          <w:sz w:val="30"/>
          <w:szCs w:val="30"/>
        </w:rPr>
        <w:t>2</w:t>
      </w:r>
      <w:r w:rsidRPr="00970447">
        <w:rPr>
          <w:rFonts w:ascii="Angsana New" w:hAnsi="Angsana New"/>
          <w:i/>
          <w:iCs/>
          <w:sz w:val="30"/>
          <w:szCs w:val="30"/>
        </w:rPr>
        <w:t>:</w:t>
      </w:r>
      <w:r w:rsidRPr="0097044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B5123" w:rsidRPr="00970447">
        <w:rPr>
          <w:rFonts w:ascii="Angsana New" w:hAnsi="Angsana New"/>
          <w:i/>
          <w:iCs/>
          <w:sz w:val="30"/>
          <w:szCs w:val="30"/>
          <w:cs/>
        </w:rPr>
        <w:t xml:space="preserve">อัตราดอกเบี้ยคงที่ร้อยละ </w:t>
      </w:r>
      <w:r w:rsidR="008B5123" w:rsidRPr="00970447">
        <w:rPr>
          <w:rFonts w:ascii="Angsana New" w:hAnsi="Angsana New"/>
          <w:i/>
          <w:iCs/>
          <w:sz w:val="30"/>
          <w:szCs w:val="30"/>
        </w:rPr>
        <w:t xml:space="preserve">4.75 </w:t>
      </w:r>
      <w:r w:rsidR="008B5123" w:rsidRPr="00970447">
        <w:rPr>
          <w:rFonts w:ascii="Angsana New" w:hAnsi="Angsana New"/>
          <w:i/>
          <w:iCs/>
          <w:sz w:val="30"/>
          <w:szCs w:val="30"/>
          <w:cs/>
        </w:rPr>
        <w:t xml:space="preserve">ต่อปี และอัตราดอกเบี้ยลอยตัว </w:t>
      </w:r>
      <w:r w:rsidR="008B5123" w:rsidRPr="00970447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970447">
        <w:rPr>
          <w:rFonts w:ascii="Angsana New" w:hAnsi="Angsana New" w:hint="cs"/>
          <w:i/>
          <w:iCs/>
          <w:sz w:val="30"/>
          <w:szCs w:val="30"/>
          <w:cs/>
        </w:rPr>
        <w:t xml:space="preserve">อัตราดอกเบี้ย </w:t>
      </w:r>
      <w:r w:rsidRPr="00970447">
        <w:rPr>
          <w:rFonts w:ascii="Angsana New" w:hAnsi="Angsana New"/>
          <w:i/>
          <w:iCs/>
          <w:sz w:val="30"/>
          <w:szCs w:val="30"/>
        </w:rPr>
        <w:t xml:space="preserve">BIBOR </w:t>
      </w:r>
      <w:r w:rsidRPr="00970447">
        <w:rPr>
          <w:rFonts w:ascii="Angsana New" w:hAnsi="Angsana New" w:hint="cs"/>
          <w:i/>
          <w:iCs/>
          <w:sz w:val="30"/>
          <w:szCs w:val="30"/>
          <w:cs/>
        </w:rPr>
        <w:t xml:space="preserve">บวกร้อยละ </w:t>
      </w:r>
      <w:r w:rsidRPr="00970447">
        <w:rPr>
          <w:rFonts w:ascii="Angsana New" w:hAnsi="Angsana New"/>
          <w:i/>
          <w:iCs/>
          <w:sz w:val="30"/>
          <w:szCs w:val="30"/>
        </w:rPr>
        <w:t>1.25</w:t>
      </w:r>
      <w:r w:rsidRPr="00970447">
        <w:rPr>
          <w:rFonts w:ascii="Angsana New" w:hAnsi="Angsana New" w:hint="cs"/>
          <w:i/>
          <w:iCs/>
          <w:sz w:val="30"/>
          <w:szCs w:val="30"/>
          <w:cs/>
        </w:rPr>
        <w:t xml:space="preserve"> ต่อปี</w:t>
      </w:r>
      <w:r w:rsidR="00A839E6" w:rsidRPr="00970447">
        <w:rPr>
          <w:rFonts w:ascii="Angsana New" w:hAnsi="Angsana New"/>
          <w:i/>
          <w:iCs/>
          <w:sz w:val="30"/>
          <w:szCs w:val="30"/>
        </w:rPr>
        <w:t xml:space="preserve"> </w:t>
      </w:r>
      <w:r w:rsidR="00A839E6" w:rsidRPr="00970447">
        <w:rPr>
          <w:rFonts w:ascii="Angsana New" w:hAnsi="Angsana New" w:hint="cs"/>
          <w:i/>
          <w:iCs/>
          <w:sz w:val="30"/>
          <w:szCs w:val="30"/>
          <w:cs/>
        </w:rPr>
        <w:t xml:space="preserve">อัตราดอกเบี้ย </w:t>
      </w:r>
      <w:r w:rsidR="00A839E6" w:rsidRPr="00970447">
        <w:rPr>
          <w:rFonts w:ascii="Angsana New" w:hAnsi="Angsana New"/>
          <w:i/>
          <w:iCs/>
          <w:sz w:val="30"/>
          <w:szCs w:val="30"/>
        </w:rPr>
        <w:t xml:space="preserve">MLR </w:t>
      </w:r>
      <w:r w:rsidR="00A839E6" w:rsidRPr="00970447">
        <w:rPr>
          <w:rFonts w:ascii="Angsana New" w:hAnsi="Angsana New" w:hint="cs"/>
          <w:i/>
          <w:iCs/>
          <w:sz w:val="30"/>
          <w:szCs w:val="30"/>
          <w:cs/>
        </w:rPr>
        <w:t xml:space="preserve">ต่อปี และอัตราดอกเบี้ย </w:t>
      </w:r>
      <w:r w:rsidR="00A839E6" w:rsidRPr="00970447">
        <w:rPr>
          <w:rFonts w:ascii="Angsana New" w:hAnsi="Angsana New"/>
          <w:i/>
          <w:iCs/>
          <w:sz w:val="30"/>
          <w:szCs w:val="30"/>
        </w:rPr>
        <w:t xml:space="preserve">MLR </w:t>
      </w:r>
      <w:r w:rsidR="00A839E6" w:rsidRPr="00970447">
        <w:rPr>
          <w:rFonts w:ascii="Angsana New" w:hAnsi="Angsana New" w:hint="cs"/>
          <w:i/>
          <w:iCs/>
          <w:sz w:val="30"/>
          <w:szCs w:val="30"/>
          <w:cs/>
        </w:rPr>
        <w:t xml:space="preserve">ลบร้อยละ </w:t>
      </w:r>
      <w:r w:rsidR="00A839E6" w:rsidRPr="00970447">
        <w:rPr>
          <w:rFonts w:ascii="Angsana New" w:hAnsi="Angsana New"/>
          <w:i/>
          <w:iCs/>
          <w:sz w:val="30"/>
          <w:szCs w:val="30"/>
        </w:rPr>
        <w:t xml:space="preserve">1.00 </w:t>
      </w:r>
      <w:r w:rsidR="00A839E6" w:rsidRPr="00970447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970447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8B5123" w:rsidRPr="00970447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0B129514" w14:textId="77777777" w:rsidR="002B7093" w:rsidRPr="00D00BA5" w:rsidRDefault="002B7093" w:rsidP="00D00B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2EDC667" w14:textId="2F60E995" w:rsidR="002B7093" w:rsidRPr="00D00BA5" w:rsidRDefault="002B7093" w:rsidP="00D00BA5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D00BA5">
        <w:rPr>
          <w:rFonts w:ascii="Angsana New" w:hAnsi="Angsana New" w:hint="cs"/>
          <w:sz w:val="30"/>
          <w:szCs w:val="30"/>
          <w:cs/>
          <w:lang w:val="en-US" w:bidi="th-TH"/>
        </w:rPr>
        <w:t>วงเงินสินเชื่อ</w:t>
      </w:r>
      <w:r w:rsidRPr="00D00BA5">
        <w:rPr>
          <w:rFonts w:ascii="Angsana New" w:hAnsi="Angsana New"/>
          <w:sz w:val="30"/>
          <w:szCs w:val="30"/>
          <w:cs/>
          <w:lang w:bidi="th-TH"/>
        </w:rPr>
        <w:t>ระยะยาวขอ</w:t>
      </w:r>
      <w:r w:rsidR="005E3DB6" w:rsidRPr="00D00BA5">
        <w:rPr>
          <w:rFonts w:ascii="Angsana New" w:hAnsi="Angsana New" w:hint="cs"/>
          <w:sz w:val="30"/>
          <w:szCs w:val="30"/>
          <w:cs/>
          <w:lang w:bidi="th-TH"/>
        </w:rPr>
        <w:t>งกลุ่ม</w:t>
      </w:r>
      <w:r w:rsidRPr="00D00BA5">
        <w:rPr>
          <w:rFonts w:ascii="Angsana New" w:hAnsi="Angsana New"/>
          <w:sz w:val="30"/>
          <w:szCs w:val="30"/>
          <w:cs/>
          <w:lang w:bidi="th-TH"/>
        </w:rPr>
        <w:t>บริษัทกับสถาบันการเงินในประเทศแห่งหนึ่งมีข้อจำกัดว่าจะจ่ายเงินปันผลได้ต่อเมื่อไม่กระทบต่อการรักษาสัดส่วนหนี้ต่อทุน ความสามารถในการชำระหนี้ และเงื่อนไข</w:t>
      </w:r>
      <w:proofErr w:type="spellStart"/>
      <w:r w:rsidRPr="00D00BA5">
        <w:rPr>
          <w:rFonts w:ascii="Angsana New" w:hAnsi="Angsana New"/>
          <w:sz w:val="30"/>
          <w:szCs w:val="30"/>
          <w:cs/>
          <w:lang w:bidi="th-TH"/>
        </w:rPr>
        <w:t>อื่นๆ</w:t>
      </w:r>
      <w:proofErr w:type="spellEnd"/>
      <w:r w:rsidRPr="00D00BA5">
        <w:rPr>
          <w:rFonts w:ascii="Angsana New" w:hAnsi="Angsana New"/>
          <w:sz w:val="30"/>
          <w:szCs w:val="30"/>
          <w:cs/>
          <w:lang w:bidi="th-TH"/>
        </w:rPr>
        <w:t>ตามที่สถาบันการเงินกำหนด</w:t>
      </w:r>
    </w:p>
    <w:p w14:paraId="56E148B7" w14:textId="77777777" w:rsidR="008733EC" w:rsidRPr="00D00BA5" w:rsidRDefault="008733EC" w:rsidP="00D00BA5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BAF7285" w14:textId="77777777" w:rsidR="001D1CB2" w:rsidRPr="00D00BA5" w:rsidRDefault="001D1CB2" w:rsidP="00D00BA5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00BA5">
        <w:rPr>
          <w:rFonts w:ascii="Angsana New" w:hAnsi="Angsana New" w:hint="cs"/>
          <w:sz w:val="30"/>
          <w:szCs w:val="30"/>
          <w:cs/>
          <w:lang w:bidi="th-TH"/>
        </w:rPr>
        <w:t>เงินเบิกเกินบัญชีและ</w:t>
      </w:r>
      <w:r w:rsidRPr="00D00BA5">
        <w:rPr>
          <w:rFonts w:ascii="Angsana New" w:hAnsi="Angsana New"/>
          <w:sz w:val="30"/>
          <w:szCs w:val="30"/>
          <w:cs/>
          <w:lang w:bidi="th-TH"/>
        </w:rPr>
        <w:t>วงเงินสินเชื่อระยะ</w:t>
      </w:r>
      <w:r w:rsidRPr="00D00BA5">
        <w:rPr>
          <w:rFonts w:ascii="Angsana New" w:hAnsi="Angsana New" w:hint="cs"/>
          <w:sz w:val="30"/>
          <w:szCs w:val="30"/>
          <w:cs/>
          <w:lang w:bidi="th-TH"/>
        </w:rPr>
        <w:t>สั้นจากสถาบันการเงินของบริษัทย่อยแห่งหนึ่งค้ำประกันโดยเงินฝากประจำและกรรมการบางท่านของบริษัทย่อยดังกล่าว</w:t>
      </w:r>
    </w:p>
    <w:p w14:paraId="34C90A38" w14:textId="77777777" w:rsidR="002B7093" w:rsidRPr="00D00BA5" w:rsidRDefault="002B7093" w:rsidP="00D00B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1F99DF23" w14:textId="4A155878" w:rsidR="002B7093" w:rsidRDefault="002B7093" w:rsidP="00D00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D00BA5">
        <w:rPr>
          <w:rFonts w:ascii="Angsana New" w:hAnsi="Angsana New"/>
          <w:sz w:val="30"/>
          <w:szCs w:val="30"/>
          <w:cs/>
          <w:lang w:val="en-GB"/>
        </w:rPr>
        <w:t>วงเงินสินเชื่อระยะยาวค้ำประกันโดยที่ดินส่วนใหญ่พร้อมสิ่งปลูกสร้าง</w:t>
      </w:r>
      <w:r w:rsidRPr="00D00BA5">
        <w:rPr>
          <w:rFonts w:ascii="Angsana New" w:hAnsi="Angsana New"/>
          <w:sz w:val="30"/>
          <w:szCs w:val="30"/>
          <w:lang w:val="en-GB"/>
        </w:rPr>
        <w:t xml:space="preserve"> </w:t>
      </w:r>
      <w:r w:rsidRPr="00D00BA5">
        <w:rPr>
          <w:rFonts w:ascii="Angsana New" w:hAnsi="Angsana New"/>
          <w:sz w:val="30"/>
          <w:szCs w:val="30"/>
          <w:cs/>
          <w:lang w:val="en-GB"/>
        </w:rPr>
        <w:t>และเครื่องจักรส่วนใหญ่ของ</w:t>
      </w:r>
      <w:r w:rsidRPr="00D00BA5">
        <w:rPr>
          <w:rFonts w:ascii="Angsana New" w:hAnsi="Angsana New" w:hint="cs"/>
          <w:sz w:val="30"/>
          <w:szCs w:val="30"/>
          <w:cs/>
          <w:lang w:val="en-GB"/>
        </w:rPr>
        <w:t>กลุ่มบริษัท</w:t>
      </w:r>
    </w:p>
    <w:p w14:paraId="2FEFC81D" w14:textId="1CDCD62E" w:rsidR="0092312B" w:rsidRDefault="0092312B" w:rsidP="00D00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531441BC" w14:textId="14AB0FC5" w:rsidR="00030124" w:rsidRPr="00493A8B" w:rsidRDefault="00EC4570" w:rsidP="000F2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93A8B">
        <w:rPr>
          <w:rFonts w:ascii="Angsana New" w:hAnsi="Angsana New"/>
          <w:b/>
          <w:bCs/>
          <w:sz w:val="30"/>
          <w:szCs w:val="30"/>
        </w:rPr>
        <w:t>1</w:t>
      </w:r>
      <w:r w:rsidR="000F290E">
        <w:rPr>
          <w:rFonts w:ascii="Angsana New" w:hAnsi="Angsana New"/>
          <w:b/>
          <w:bCs/>
          <w:sz w:val="30"/>
          <w:szCs w:val="30"/>
        </w:rPr>
        <w:t>5</w:t>
      </w:r>
      <w:r w:rsidR="000F290E">
        <w:rPr>
          <w:rFonts w:ascii="Angsana New" w:hAnsi="Angsana New"/>
          <w:b/>
          <w:bCs/>
          <w:sz w:val="30"/>
          <w:szCs w:val="30"/>
        </w:rPr>
        <w:tab/>
      </w:r>
      <w:r w:rsidR="002F6FB0" w:rsidRPr="00493A8B">
        <w:rPr>
          <w:rFonts w:ascii="Angsana New" w:hAnsi="Angsana New" w:hint="cs"/>
          <w:b/>
          <w:bCs/>
          <w:sz w:val="30"/>
          <w:szCs w:val="30"/>
          <w:cs/>
        </w:rPr>
        <w:t>เจ้าหนี้อื่น</w:t>
      </w:r>
    </w:p>
    <w:p w14:paraId="4B2ABB43" w14:textId="77777777" w:rsidR="00BC03AA" w:rsidRPr="00493A8B" w:rsidRDefault="00BC03AA" w:rsidP="00F311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7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900"/>
        <w:gridCol w:w="1188"/>
        <w:gridCol w:w="270"/>
        <w:gridCol w:w="1242"/>
        <w:gridCol w:w="270"/>
        <w:gridCol w:w="1161"/>
        <w:gridCol w:w="306"/>
        <w:gridCol w:w="1179"/>
      </w:tblGrid>
      <w:tr w:rsidR="00DE2DCC" w:rsidRPr="00493A8B" w14:paraId="795EEC2D" w14:textId="77777777" w:rsidTr="00493A8B">
        <w:tc>
          <w:tcPr>
            <w:tcW w:w="2862" w:type="dxa"/>
          </w:tcPr>
          <w:p w14:paraId="415EDDBE" w14:textId="77777777" w:rsidR="00DE2DCC" w:rsidRPr="00493A8B" w:rsidRDefault="00DE2DCC" w:rsidP="007D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F6DAB25" w14:textId="77777777" w:rsidR="00DE2DCC" w:rsidRPr="00493A8B" w:rsidRDefault="00DE2DCC" w:rsidP="007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5D4BA493" w14:textId="77777777" w:rsidR="00DE2DCC" w:rsidRPr="00493A8B" w:rsidRDefault="00DE2DCC" w:rsidP="007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93A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F5783D" w14:textId="77777777" w:rsidR="00DE2DCC" w:rsidRPr="00493A8B" w:rsidRDefault="00DE2DCC" w:rsidP="007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19129806" w14:textId="77777777" w:rsidR="00DE2DCC" w:rsidRPr="00493A8B" w:rsidRDefault="00DE2DCC" w:rsidP="007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93A8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6A3B" w:rsidRPr="00493A8B" w14:paraId="6E4AD4EA" w14:textId="77777777" w:rsidTr="00493A8B">
        <w:tc>
          <w:tcPr>
            <w:tcW w:w="2862" w:type="dxa"/>
          </w:tcPr>
          <w:p w14:paraId="49977DEC" w14:textId="77777777" w:rsidR="00986A3B" w:rsidRPr="00493A8B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3C69F13" w14:textId="77777777" w:rsidR="00986A3B" w:rsidRPr="00493A8B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93A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</w:tcPr>
          <w:p w14:paraId="05D17BAA" w14:textId="3BAAC7EA" w:rsidR="00986A3B" w:rsidRPr="00493A8B" w:rsidRDefault="00493A8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081E17A" w14:textId="77777777" w:rsidR="00986A3B" w:rsidRPr="00493A8B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1B3F26B" w14:textId="63C77B49" w:rsidR="00986A3B" w:rsidRPr="00493A8B" w:rsidRDefault="00493A8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F67B855" w14:textId="77777777" w:rsidR="00986A3B" w:rsidRPr="00493A8B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191756F8" w14:textId="67EAE69D" w:rsidR="00986A3B" w:rsidRPr="00493A8B" w:rsidRDefault="00493A8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306" w:type="dxa"/>
          </w:tcPr>
          <w:p w14:paraId="2F702383" w14:textId="77777777" w:rsidR="00986A3B" w:rsidRPr="00493A8B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7C0F3400" w14:textId="664374CB" w:rsidR="00986A3B" w:rsidRPr="00493A8B" w:rsidRDefault="00493A8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986A3B" w:rsidRPr="00493A8B" w14:paraId="7730A3F7" w14:textId="77777777" w:rsidTr="00493A8B">
        <w:tc>
          <w:tcPr>
            <w:tcW w:w="2862" w:type="dxa"/>
          </w:tcPr>
          <w:p w14:paraId="47D70B05" w14:textId="77777777" w:rsidR="00986A3B" w:rsidRPr="00493A8B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FCE9BF4" w14:textId="77777777" w:rsidR="00986A3B" w:rsidRPr="00493A8B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16" w:type="dxa"/>
            <w:gridSpan w:val="7"/>
          </w:tcPr>
          <w:p w14:paraId="5441B103" w14:textId="77777777" w:rsidR="00986A3B" w:rsidRPr="00493A8B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93A8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3A8B" w:rsidRPr="00493A8B" w14:paraId="6DE2CE38" w14:textId="77777777" w:rsidTr="00493A8B">
        <w:tc>
          <w:tcPr>
            <w:tcW w:w="2862" w:type="dxa"/>
          </w:tcPr>
          <w:p w14:paraId="200F3FCE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493A8B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40F8C18" w14:textId="77777777" w:rsidR="00493A8B" w:rsidRPr="00493A8B" w:rsidRDefault="00493A8B" w:rsidP="00493A8B">
            <w:pPr>
              <w:pStyle w:val="acctfourfigures"/>
              <w:tabs>
                <w:tab w:val="clear" w:pos="765"/>
              </w:tabs>
              <w:spacing w:line="240" w:lineRule="auto"/>
              <w:ind w:left="-202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493A8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88" w:type="dxa"/>
            <w:vAlign w:val="bottom"/>
          </w:tcPr>
          <w:p w14:paraId="637E286B" w14:textId="31480AA7" w:rsidR="00493A8B" w:rsidRPr="00493A8B" w:rsidRDefault="004D46A5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4C57D0">
              <w:rPr>
                <w:rFonts w:ascii="Angsana New" w:hAnsi="Angsana New"/>
                <w:sz w:val="30"/>
                <w:szCs w:val="30"/>
                <w:lang w:val="en-US" w:bidi="th-TH"/>
              </w:rPr>
              <w:t>697</w:t>
            </w:r>
          </w:p>
        </w:tc>
        <w:tc>
          <w:tcPr>
            <w:tcW w:w="270" w:type="dxa"/>
          </w:tcPr>
          <w:p w14:paraId="79E17772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9B043CD" w14:textId="7EEC76D4" w:rsidR="00493A8B" w:rsidRPr="00493A8B" w:rsidRDefault="00493A8B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3A8B">
              <w:rPr>
                <w:rFonts w:ascii="Angsana New" w:hAnsi="Angsana New"/>
                <w:sz w:val="30"/>
                <w:szCs w:val="30"/>
                <w:lang w:val="en-US" w:bidi="th-TH"/>
              </w:rPr>
              <w:t>9,351</w:t>
            </w:r>
          </w:p>
        </w:tc>
        <w:tc>
          <w:tcPr>
            <w:tcW w:w="270" w:type="dxa"/>
          </w:tcPr>
          <w:p w14:paraId="5A26052F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FA1C39F" w14:textId="78FC8D82" w:rsidR="00493A8B" w:rsidRPr="00493A8B" w:rsidRDefault="00744B7D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4B7D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44B7D">
              <w:rPr>
                <w:rFonts w:ascii="Angsana New" w:hAnsi="Angsana New"/>
                <w:sz w:val="30"/>
                <w:szCs w:val="30"/>
                <w:lang w:val="en-US"/>
              </w:rPr>
              <w:t>652</w:t>
            </w:r>
          </w:p>
        </w:tc>
        <w:tc>
          <w:tcPr>
            <w:tcW w:w="306" w:type="dxa"/>
          </w:tcPr>
          <w:p w14:paraId="7BDAAC02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F05D5AC" w14:textId="0F5B8158" w:rsidR="00493A8B" w:rsidRPr="00493A8B" w:rsidRDefault="00493A8B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3A8B">
              <w:rPr>
                <w:rFonts w:ascii="Angsana New" w:hAnsi="Angsana New"/>
                <w:sz w:val="30"/>
                <w:szCs w:val="30"/>
                <w:lang w:val="en-US"/>
              </w:rPr>
              <w:t>7,410</w:t>
            </w:r>
          </w:p>
        </w:tc>
      </w:tr>
      <w:tr w:rsidR="00493A8B" w:rsidRPr="00493A8B" w14:paraId="187D80B2" w14:textId="77777777" w:rsidTr="00493A8B">
        <w:tc>
          <w:tcPr>
            <w:tcW w:w="2862" w:type="dxa"/>
          </w:tcPr>
          <w:p w14:paraId="310E3707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3A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proofErr w:type="spellStart"/>
            <w:r w:rsidRPr="00493A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900" w:type="dxa"/>
          </w:tcPr>
          <w:p w14:paraId="0961C49D" w14:textId="77777777" w:rsidR="00493A8B" w:rsidRPr="00493A8B" w:rsidRDefault="00493A8B" w:rsidP="00493A8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06C06FF0" w14:textId="77777777" w:rsidR="00493A8B" w:rsidRPr="00493A8B" w:rsidRDefault="00493A8B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9306CF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678E4A6" w14:textId="77777777" w:rsidR="00493A8B" w:rsidRPr="00493A8B" w:rsidRDefault="00493A8B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6E8B003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7B538A8" w14:textId="77777777" w:rsidR="00493A8B" w:rsidRPr="00493A8B" w:rsidRDefault="00493A8B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</w:tcPr>
          <w:p w14:paraId="2E4B6F81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1F0185FA" w14:textId="77777777" w:rsidR="00493A8B" w:rsidRPr="00493A8B" w:rsidRDefault="00493A8B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3A8B" w:rsidRPr="00493A8B" w14:paraId="5C1B4C5B" w14:textId="77777777" w:rsidTr="00493A8B">
        <w:tc>
          <w:tcPr>
            <w:tcW w:w="2862" w:type="dxa"/>
          </w:tcPr>
          <w:p w14:paraId="21BEDAF9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93A8B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ค่าใช้จ่ายในการดำเนินงานค้างจ</w:t>
            </w:r>
            <w:r w:rsidRPr="00493A8B">
              <w:rPr>
                <w:rFonts w:ascii="Angsana New" w:hAnsi="Angsana New" w:hint="cs"/>
                <w:sz w:val="30"/>
                <w:szCs w:val="30"/>
                <w:cs/>
              </w:rPr>
              <w:t>่าย</w:t>
            </w:r>
          </w:p>
        </w:tc>
        <w:tc>
          <w:tcPr>
            <w:tcW w:w="900" w:type="dxa"/>
          </w:tcPr>
          <w:p w14:paraId="31E33FAD" w14:textId="77777777" w:rsidR="00493A8B" w:rsidRPr="00493A8B" w:rsidRDefault="00493A8B" w:rsidP="00493A8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760E92AE" w14:textId="54605684" w:rsidR="00493A8B" w:rsidRPr="00493A8B" w:rsidRDefault="00551A14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1A14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51A14"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  <w:tc>
          <w:tcPr>
            <w:tcW w:w="270" w:type="dxa"/>
          </w:tcPr>
          <w:p w14:paraId="281E1E50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vAlign w:val="bottom"/>
          </w:tcPr>
          <w:p w14:paraId="267DBBB4" w14:textId="6548C679" w:rsidR="00493A8B" w:rsidRPr="00493A8B" w:rsidRDefault="00493A8B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3A8B">
              <w:rPr>
                <w:rFonts w:ascii="Angsana New" w:hAnsi="Angsana New"/>
                <w:sz w:val="30"/>
                <w:szCs w:val="30"/>
                <w:lang w:val="en-US"/>
              </w:rPr>
              <w:t>234,604</w:t>
            </w:r>
          </w:p>
        </w:tc>
        <w:tc>
          <w:tcPr>
            <w:tcW w:w="270" w:type="dxa"/>
          </w:tcPr>
          <w:p w14:paraId="4096BDA9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1F6CAFE" w14:textId="7B143C5E" w:rsidR="00493A8B" w:rsidRPr="00493A8B" w:rsidRDefault="0068574B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63,277</w:t>
            </w:r>
          </w:p>
        </w:tc>
        <w:tc>
          <w:tcPr>
            <w:tcW w:w="306" w:type="dxa"/>
          </w:tcPr>
          <w:p w14:paraId="23D660DF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724F0262" w14:textId="2985CD7B" w:rsidR="00493A8B" w:rsidRPr="00493A8B" w:rsidRDefault="00493A8B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3A8B">
              <w:rPr>
                <w:rFonts w:ascii="Angsana New" w:hAnsi="Angsana New"/>
                <w:sz w:val="30"/>
                <w:szCs w:val="30"/>
                <w:lang w:val="en-US"/>
              </w:rPr>
              <w:t>80,540</w:t>
            </w:r>
          </w:p>
        </w:tc>
      </w:tr>
      <w:tr w:rsidR="00493A8B" w:rsidRPr="00493A8B" w14:paraId="57842FDD" w14:textId="77777777" w:rsidTr="00493A8B">
        <w:tc>
          <w:tcPr>
            <w:tcW w:w="2862" w:type="dxa"/>
          </w:tcPr>
          <w:p w14:paraId="1E4D287C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493A8B">
              <w:rPr>
                <w:rFonts w:ascii="Angsana New" w:hAnsi="Angsana New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900" w:type="dxa"/>
          </w:tcPr>
          <w:p w14:paraId="1116E654" w14:textId="77777777" w:rsidR="00493A8B" w:rsidRPr="00493A8B" w:rsidRDefault="00493A8B" w:rsidP="00493A8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368EF0B8" w14:textId="3A1643F3" w:rsidR="00493A8B" w:rsidRPr="00493A8B" w:rsidRDefault="0068574B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75,140</w:t>
            </w:r>
          </w:p>
        </w:tc>
        <w:tc>
          <w:tcPr>
            <w:tcW w:w="270" w:type="dxa"/>
          </w:tcPr>
          <w:p w14:paraId="24B59245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vAlign w:val="bottom"/>
          </w:tcPr>
          <w:p w14:paraId="64B92938" w14:textId="0AC3547B" w:rsidR="00493A8B" w:rsidRPr="00493A8B" w:rsidRDefault="00493A8B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3A8B">
              <w:rPr>
                <w:rFonts w:ascii="Angsana New" w:hAnsi="Angsana New"/>
                <w:sz w:val="30"/>
                <w:szCs w:val="30"/>
                <w:lang w:val="en-US"/>
              </w:rPr>
              <w:t>73,320</w:t>
            </w:r>
          </w:p>
        </w:tc>
        <w:tc>
          <w:tcPr>
            <w:tcW w:w="270" w:type="dxa"/>
          </w:tcPr>
          <w:p w14:paraId="2E6F467A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DEF76D5" w14:textId="0CBFDB73" w:rsidR="00493A8B" w:rsidRPr="00493A8B" w:rsidRDefault="0068574B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1,028</w:t>
            </w:r>
          </w:p>
        </w:tc>
        <w:tc>
          <w:tcPr>
            <w:tcW w:w="306" w:type="dxa"/>
          </w:tcPr>
          <w:p w14:paraId="66AEB247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6FA3305" w14:textId="6DF715F9" w:rsidR="00493A8B" w:rsidRPr="00493A8B" w:rsidRDefault="00493A8B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3A8B">
              <w:rPr>
                <w:rFonts w:ascii="Angsana New" w:hAnsi="Angsana New"/>
                <w:sz w:val="30"/>
                <w:szCs w:val="30"/>
                <w:lang w:val="en-US"/>
              </w:rPr>
              <w:t>831</w:t>
            </w:r>
          </w:p>
        </w:tc>
      </w:tr>
      <w:tr w:rsidR="00493A8B" w:rsidRPr="00493A8B" w14:paraId="41BE3449" w14:textId="77777777" w:rsidTr="00493A8B">
        <w:tc>
          <w:tcPr>
            <w:tcW w:w="2862" w:type="dxa"/>
          </w:tcPr>
          <w:p w14:paraId="052D2474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493A8B"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900" w:type="dxa"/>
          </w:tcPr>
          <w:p w14:paraId="2FDC3096" w14:textId="77777777" w:rsidR="00493A8B" w:rsidRPr="00493A8B" w:rsidRDefault="00493A8B" w:rsidP="00493A8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2D40B80B" w14:textId="27EC32BD" w:rsidR="00493A8B" w:rsidRPr="00493A8B" w:rsidRDefault="0068574B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19,677</w:t>
            </w:r>
          </w:p>
        </w:tc>
        <w:tc>
          <w:tcPr>
            <w:tcW w:w="270" w:type="dxa"/>
          </w:tcPr>
          <w:p w14:paraId="26E157C3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vAlign w:val="bottom"/>
          </w:tcPr>
          <w:p w14:paraId="2DF09E8B" w14:textId="69845C6B" w:rsidR="00493A8B" w:rsidRPr="00493A8B" w:rsidRDefault="00493A8B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3A8B">
              <w:rPr>
                <w:rFonts w:ascii="Angsana New" w:hAnsi="Angsana New"/>
                <w:sz w:val="30"/>
                <w:szCs w:val="30"/>
                <w:lang w:val="en-US"/>
              </w:rPr>
              <w:t>27,824</w:t>
            </w:r>
          </w:p>
        </w:tc>
        <w:tc>
          <w:tcPr>
            <w:tcW w:w="270" w:type="dxa"/>
          </w:tcPr>
          <w:p w14:paraId="02FF1803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F48D295" w14:textId="754E4B62" w:rsidR="00493A8B" w:rsidRPr="00493A8B" w:rsidRDefault="0068574B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8,139</w:t>
            </w:r>
          </w:p>
        </w:tc>
        <w:tc>
          <w:tcPr>
            <w:tcW w:w="306" w:type="dxa"/>
          </w:tcPr>
          <w:p w14:paraId="77C3470A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19894239" w14:textId="5DAE9618" w:rsidR="00493A8B" w:rsidRPr="00493A8B" w:rsidRDefault="00493A8B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3A8B">
              <w:rPr>
                <w:rFonts w:ascii="Angsana New" w:hAnsi="Angsana New"/>
                <w:sz w:val="30"/>
                <w:szCs w:val="30"/>
                <w:lang w:val="en-US"/>
              </w:rPr>
              <w:t>12,506</w:t>
            </w:r>
          </w:p>
        </w:tc>
      </w:tr>
      <w:tr w:rsidR="00493A8B" w:rsidRPr="00493A8B" w14:paraId="55FB0D0B" w14:textId="77777777" w:rsidTr="00493A8B">
        <w:tc>
          <w:tcPr>
            <w:tcW w:w="2862" w:type="dxa"/>
          </w:tcPr>
          <w:p w14:paraId="38E8BB79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493A8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900" w:type="dxa"/>
          </w:tcPr>
          <w:p w14:paraId="536CDA76" w14:textId="77777777" w:rsidR="00493A8B" w:rsidRPr="00493A8B" w:rsidRDefault="00493A8B" w:rsidP="00493A8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205C1FA" w14:textId="09D53C26" w:rsidR="00493A8B" w:rsidRPr="00493A8B" w:rsidRDefault="0068574B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9D08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D083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4C57D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D254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1EF56E3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55E4E561" w14:textId="744F562D" w:rsidR="00493A8B" w:rsidRPr="00493A8B" w:rsidRDefault="00493A8B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3A8B">
              <w:rPr>
                <w:rFonts w:ascii="Angsana New" w:hAnsi="Angsana New"/>
                <w:sz w:val="30"/>
                <w:szCs w:val="30"/>
                <w:lang w:val="en-US"/>
              </w:rPr>
              <w:t>109,101</w:t>
            </w:r>
          </w:p>
        </w:tc>
        <w:tc>
          <w:tcPr>
            <w:tcW w:w="270" w:type="dxa"/>
          </w:tcPr>
          <w:p w14:paraId="4940ACCE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1324143" w14:textId="1B4EA6C8" w:rsidR="00493A8B" w:rsidRPr="00493A8B" w:rsidRDefault="0068574B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15,940</w:t>
            </w:r>
          </w:p>
        </w:tc>
        <w:tc>
          <w:tcPr>
            <w:tcW w:w="306" w:type="dxa"/>
          </w:tcPr>
          <w:p w14:paraId="0FFE8CCC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36C1F57" w14:textId="3E0A4D6C" w:rsidR="00493A8B" w:rsidRPr="00493A8B" w:rsidRDefault="00493A8B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3A8B">
              <w:rPr>
                <w:rFonts w:ascii="Angsana New" w:hAnsi="Angsana New"/>
                <w:sz w:val="30"/>
                <w:szCs w:val="30"/>
                <w:lang w:val="en-US"/>
              </w:rPr>
              <w:t>19,743</w:t>
            </w:r>
          </w:p>
        </w:tc>
      </w:tr>
      <w:tr w:rsidR="00493A8B" w:rsidRPr="00493A8B" w14:paraId="5D1EB246" w14:textId="77777777" w:rsidTr="00493A8B">
        <w:tc>
          <w:tcPr>
            <w:tcW w:w="2862" w:type="dxa"/>
          </w:tcPr>
          <w:p w14:paraId="1B3040EE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3A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2537AD73" w14:textId="77777777" w:rsidR="00493A8B" w:rsidRPr="00493A8B" w:rsidRDefault="00493A8B" w:rsidP="00493A8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5D716" w14:textId="15CE3E27" w:rsidR="00493A8B" w:rsidRPr="00493A8B" w:rsidRDefault="00551A14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51A1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51A1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</w:t>
            </w:r>
            <w:r w:rsidR="003D254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F195DAE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BAB43" w14:textId="6C115893" w:rsidR="00493A8B" w:rsidRPr="00493A8B" w:rsidRDefault="00493A8B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3A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454,200</w:t>
            </w:r>
          </w:p>
        </w:tc>
        <w:tc>
          <w:tcPr>
            <w:tcW w:w="270" w:type="dxa"/>
          </w:tcPr>
          <w:p w14:paraId="7555F504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585D2" w14:textId="65FD0BA7" w:rsidR="00493A8B" w:rsidRPr="00493A8B" w:rsidRDefault="00744B7D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4B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44B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036</w:t>
            </w:r>
          </w:p>
        </w:tc>
        <w:tc>
          <w:tcPr>
            <w:tcW w:w="306" w:type="dxa"/>
          </w:tcPr>
          <w:p w14:paraId="520BD4BB" w14:textId="77777777" w:rsidR="00493A8B" w:rsidRPr="00493A8B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CE51F" w14:textId="08CFF9D8" w:rsidR="00493A8B" w:rsidRPr="00493A8B" w:rsidRDefault="00493A8B" w:rsidP="00493A8B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3A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121,030</w:t>
            </w:r>
          </w:p>
        </w:tc>
      </w:tr>
    </w:tbl>
    <w:p w14:paraId="7DAA035D" w14:textId="0BBA168F" w:rsidR="00095103" w:rsidRDefault="00095103" w:rsidP="007D5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0012FC" w14:textId="77777777" w:rsidR="00095103" w:rsidRDefault="0009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E50021D" w14:textId="56B10579" w:rsidR="00277F91" w:rsidRDefault="00A21CDF" w:rsidP="00493A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  <w:tab w:val="left" w:pos="6930"/>
          <w:tab w:val="left" w:pos="837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D3C05">
        <w:rPr>
          <w:rFonts w:ascii="Angsana New" w:hAnsi="Angsana New"/>
          <w:b/>
          <w:bCs/>
          <w:sz w:val="30"/>
          <w:szCs w:val="30"/>
        </w:rPr>
        <w:t>6</w:t>
      </w:r>
      <w:r w:rsidR="000B3A29" w:rsidRPr="00201192">
        <w:rPr>
          <w:rFonts w:ascii="Angsana New" w:hAnsi="Angsana New"/>
          <w:b/>
          <w:bCs/>
          <w:sz w:val="30"/>
          <w:szCs w:val="30"/>
          <w:cs/>
        </w:rPr>
        <w:tab/>
      </w:r>
      <w:r w:rsidR="00136AE4" w:rsidRPr="00136AE4">
        <w:rPr>
          <w:rFonts w:hint="cs"/>
          <w:b/>
          <w:bCs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5E6E1223" w14:textId="77777777" w:rsidR="000B3A29" w:rsidRPr="0065216D" w:rsidRDefault="000B3A29" w:rsidP="000B3A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  <w:tab w:val="left" w:pos="6930"/>
          <w:tab w:val="left" w:pos="8370"/>
        </w:tabs>
        <w:spacing w:after="0"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487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97"/>
        <w:gridCol w:w="268"/>
        <w:gridCol w:w="1082"/>
        <w:gridCol w:w="236"/>
        <w:gridCol w:w="1297"/>
        <w:gridCol w:w="270"/>
        <w:gridCol w:w="1164"/>
        <w:gridCol w:w="270"/>
        <w:gridCol w:w="1175"/>
      </w:tblGrid>
      <w:tr w:rsidR="00277F91" w:rsidRPr="001B5EA4" w14:paraId="1BEDB9F8" w14:textId="77777777" w:rsidTr="001D3C05">
        <w:trPr>
          <w:trHeight w:val="435"/>
          <w:tblHeader/>
        </w:trPr>
        <w:tc>
          <w:tcPr>
            <w:tcW w:w="1922" w:type="pct"/>
            <w:vMerge w:val="restart"/>
            <w:shd w:val="clear" w:color="auto" w:fill="auto"/>
          </w:tcPr>
          <w:p w14:paraId="3FBAAF71" w14:textId="77777777" w:rsidR="00277F91" w:rsidRPr="00C664CA" w:rsidRDefault="00277F91" w:rsidP="00D4011D">
            <w:pPr>
              <w:tabs>
                <w:tab w:val="clear" w:pos="227"/>
              </w:tabs>
              <w:spacing w:line="240" w:lineRule="auto"/>
              <w:ind w:left="-2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7E95D03" w14:textId="77777777" w:rsidR="00277F91" w:rsidRPr="00C664CA" w:rsidRDefault="00277F91" w:rsidP="00AD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1" w:type="pct"/>
            <w:gridSpan w:val="4"/>
          </w:tcPr>
          <w:p w14:paraId="4EA2298F" w14:textId="77777777" w:rsidR="00277F91" w:rsidRPr="001B5EA4" w:rsidRDefault="00277F91" w:rsidP="00AD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Pr="001B5EA4"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394" w:type="pct"/>
            <w:gridSpan w:val="3"/>
          </w:tcPr>
          <w:p w14:paraId="3E213B53" w14:textId="77777777" w:rsidR="00277F91" w:rsidRPr="001B5EA4" w:rsidRDefault="00277F91" w:rsidP="00AD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3C05" w:rsidRPr="001B5EA4" w14:paraId="5E28CA18" w14:textId="77777777" w:rsidTr="001D3C05">
        <w:trPr>
          <w:trHeight w:val="420"/>
          <w:tblHeader/>
        </w:trPr>
        <w:tc>
          <w:tcPr>
            <w:tcW w:w="1922" w:type="pct"/>
            <w:vMerge/>
            <w:shd w:val="clear" w:color="auto" w:fill="auto"/>
          </w:tcPr>
          <w:p w14:paraId="0A041845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A23B2E2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 w:hanging="132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26925B33" w14:textId="037AF138" w:rsidR="00986A3B" w:rsidRPr="001B5EA4" w:rsidRDefault="00493A8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26" w:type="pct"/>
          </w:tcPr>
          <w:p w14:paraId="57C177DC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93" w:type="pct"/>
          </w:tcPr>
          <w:p w14:paraId="342025F0" w14:textId="007D917C" w:rsidR="00986A3B" w:rsidRPr="001B5EA4" w:rsidRDefault="00493A8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505C3B0F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14:paraId="7D52843D" w14:textId="085C8366" w:rsidR="00986A3B" w:rsidRPr="001B5EA4" w:rsidRDefault="00493A8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61A81789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14:paraId="089BDAE2" w14:textId="26EAD1B9" w:rsidR="00986A3B" w:rsidRPr="001B5EA4" w:rsidRDefault="00493A8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986A3B" w:rsidRPr="001B5EA4" w14:paraId="4375B7A1" w14:textId="77777777" w:rsidTr="001D3C05">
        <w:trPr>
          <w:trHeight w:val="420"/>
          <w:tblHeader/>
        </w:trPr>
        <w:tc>
          <w:tcPr>
            <w:tcW w:w="1922" w:type="pct"/>
          </w:tcPr>
          <w:p w14:paraId="5DDDEB2F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5945C91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35" w:type="pct"/>
            <w:gridSpan w:val="7"/>
          </w:tcPr>
          <w:p w14:paraId="47AFEF22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1B5EA4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1B5EA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1B5EA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1D3C05" w:rsidRPr="001B5EA4" w14:paraId="252F2ADD" w14:textId="77777777" w:rsidTr="001D3C05">
        <w:trPr>
          <w:trHeight w:val="420"/>
        </w:trPr>
        <w:tc>
          <w:tcPr>
            <w:tcW w:w="1922" w:type="pct"/>
          </w:tcPr>
          <w:p w14:paraId="161271E2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5EA4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3" w:type="pct"/>
          </w:tcPr>
          <w:p w14:paraId="5CA7AF23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</w:tcPr>
          <w:p w14:paraId="27F6A8DC" w14:textId="47D677F9" w:rsidR="00493A8B" w:rsidRPr="001B5EA4" w:rsidRDefault="008D51CE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266,730</w:t>
            </w:r>
          </w:p>
        </w:tc>
        <w:tc>
          <w:tcPr>
            <w:tcW w:w="126" w:type="pct"/>
            <w:tcBorders>
              <w:bottom w:val="nil"/>
            </w:tcBorders>
          </w:tcPr>
          <w:p w14:paraId="3CB8BCEA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nil"/>
            </w:tcBorders>
          </w:tcPr>
          <w:p w14:paraId="1634314E" w14:textId="29B3D3DB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316,762</w:t>
            </w: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14:paraId="6B543E12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nil"/>
            </w:tcBorders>
          </w:tcPr>
          <w:p w14:paraId="19DE3659" w14:textId="4DD901CB" w:rsidR="00493A8B" w:rsidRPr="001B5EA4" w:rsidRDefault="008D51CE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118,059</w:t>
            </w:r>
          </w:p>
        </w:tc>
        <w:tc>
          <w:tcPr>
            <w:tcW w:w="144" w:type="pct"/>
            <w:tcBorders>
              <w:bottom w:val="nil"/>
            </w:tcBorders>
          </w:tcPr>
          <w:p w14:paraId="7CD7A6E8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nil"/>
            </w:tcBorders>
          </w:tcPr>
          <w:p w14:paraId="782B036B" w14:textId="1E2E09F8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122,781</w:t>
            </w:r>
          </w:p>
        </w:tc>
      </w:tr>
      <w:tr w:rsidR="001D3C05" w:rsidRPr="001B5EA4" w14:paraId="296F58FE" w14:textId="77777777" w:rsidTr="001D3C05">
        <w:trPr>
          <w:trHeight w:val="420"/>
        </w:trPr>
        <w:tc>
          <w:tcPr>
            <w:tcW w:w="1922" w:type="pct"/>
          </w:tcPr>
          <w:p w14:paraId="1D8C3807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3" w:type="pct"/>
          </w:tcPr>
          <w:p w14:paraId="274E32EB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</w:tcPr>
          <w:p w14:paraId="7E043B0F" w14:textId="11EA199A" w:rsidR="00493A8B" w:rsidRPr="001B5EA4" w:rsidRDefault="008D51CE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26,147</w:t>
            </w:r>
          </w:p>
        </w:tc>
        <w:tc>
          <w:tcPr>
            <w:tcW w:w="126" w:type="pct"/>
            <w:tcBorders>
              <w:bottom w:val="nil"/>
            </w:tcBorders>
          </w:tcPr>
          <w:p w14:paraId="035A988D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nil"/>
            </w:tcBorders>
          </w:tcPr>
          <w:p w14:paraId="459B147E" w14:textId="2F15AFDA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33,229</w:t>
            </w: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14:paraId="696DF33F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nil"/>
            </w:tcBorders>
          </w:tcPr>
          <w:p w14:paraId="3A19B10C" w14:textId="3A4738D1" w:rsidR="00493A8B" w:rsidRPr="001B5EA4" w:rsidRDefault="008D51CE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7,295</w:t>
            </w:r>
          </w:p>
        </w:tc>
        <w:tc>
          <w:tcPr>
            <w:tcW w:w="144" w:type="pct"/>
            <w:tcBorders>
              <w:bottom w:val="nil"/>
            </w:tcBorders>
          </w:tcPr>
          <w:p w14:paraId="06A9E830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nil"/>
            </w:tcBorders>
          </w:tcPr>
          <w:p w14:paraId="3F3D3036" w14:textId="494267ED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8,208</w:t>
            </w:r>
          </w:p>
        </w:tc>
      </w:tr>
      <w:tr w:rsidR="001D3C05" w:rsidRPr="001B5EA4" w14:paraId="012D8577" w14:textId="77777777" w:rsidTr="001D3C05">
        <w:trPr>
          <w:trHeight w:val="420"/>
        </w:trPr>
        <w:tc>
          <w:tcPr>
            <w:tcW w:w="1922" w:type="pct"/>
            <w:tcBorders>
              <w:bottom w:val="nil"/>
            </w:tcBorders>
            <w:noWrap/>
            <w:vAlign w:val="bottom"/>
          </w:tcPr>
          <w:p w14:paraId="2FB5C5CA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3" w:type="pct"/>
            <w:tcBorders>
              <w:bottom w:val="nil"/>
            </w:tcBorders>
          </w:tcPr>
          <w:p w14:paraId="6B71B517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43D23FA" w14:textId="72139D77" w:rsidR="00493A8B" w:rsidRPr="001B5EA4" w:rsidRDefault="008D51CE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292,877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3899E199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027071C5" w14:textId="431C9628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349,991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2EC9351C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780742E5" w14:textId="4799133C" w:rsidR="00493A8B" w:rsidRPr="001B5EA4" w:rsidRDefault="008D51CE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125,354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499E4639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57F8DC6F" w14:textId="0DD28FF5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130,989</w:t>
            </w:r>
          </w:p>
        </w:tc>
      </w:tr>
    </w:tbl>
    <w:p w14:paraId="4A65D25D" w14:textId="77777777" w:rsidR="00277F91" w:rsidRPr="001B5EA4" w:rsidRDefault="00277F91" w:rsidP="006521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  <w:tab w:val="left" w:pos="6930"/>
          <w:tab w:val="left" w:pos="837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F44131A" w14:textId="77777777" w:rsidR="00277F91" w:rsidRPr="001B5EA4" w:rsidRDefault="00277F91" w:rsidP="00277F91">
      <w:pPr>
        <w:tabs>
          <w:tab w:val="clear" w:pos="3742"/>
          <w:tab w:val="left" w:pos="375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1B5EA4">
        <w:rPr>
          <w:rFonts w:ascii="Angsana New" w:hAnsi="Angsana New"/>
          <w:sz w:val="30"/>
          <w:szCs w:val="30"/>
          <w:cs/>
        </w:rPr>
        <w:t xml:space="preserve">กลุ่มบริษัทและบริษัทจัดการโครงการผลประโยชน์หลังออกจากงานและบำเหน็จบำนาญพนักงานตามข้อกำหนดของพระราชบัญญัติคุ้มครองแรงงาน พ.ศ. </w:t>
      </w:r>
      <w:r w:rsidRPr="001B5EA4">
        <w:rPr>
          <w:rFonts w:ascii="Angsana New" w:hAnsi="Angsana New"/>
          <w:sz w:val="30"/>
          <w:szCs w:val="30"/>
        </w:rPr>
        <w:t xml:space="preserve">2541 </w:t>
      </w:r>
      <w:r w:rsidRPr="001B5EA4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14:paraId="319D9F2B" w14:textId="77777777" w:rsidR="00277F91" w:rsidRPr="00C809C5" w:rsidRDefault="00277F91" w:rsidP="009A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</w:rPr>
      </w:pPr>
    </w:p>
    <w:tbl>
      <w:tblPr>
        <w:tblW w:w="9243" w:type="dxa"/>
        <w:tblInd w:w="450" w:type="dxa"/>
        <w:tblLook w:val="01E0" w:firstRow="1" w:lastRow="1" w:firstColumn="1" w:lastColumn="1" w:noHBand="0" w:noVBand="0"/>
      </w:tblPr>
      <w:tblGrid>
        <w:gridCol w:w="3542"/>
        <w:gridCol w:w="884"/>
        <w:gridCol w:w="1002"/>
        <w:gridCol w:w="236"/>
        <w:gridCol w:w="1037"/>
        <w:gridCol w:w="269"/>
        <w:gridCol w:w="1002"/>
        <w:gridCol w:w="269"/>
        <w:gridCol w:w="1002"/>
      </w:tblGrid>
      <w:tr w:rsidR="00277F91" w:rsidRPr="001B5EA4" w14:paraId="0CDE2CB4" w14:textId="77777777" w:rsidTr="0087138E">
        <w:trPr>
          <w:tblHeader/>
        </w:trPr>
        <w:tc>
          <w:tcPr>
            <w:tcW w:w="3542" w:type="dxa"/>
            <w:vMerge w:val="restart"/>
            <w:shd w:val="clear" w:color="auto" w:fill="auto"/>
          </w:tcPr>
          <w:p w14:paraId="06EFFC7B" w14:textId="050C5CE6" w:rsidR="009A2901" w:rsidRPr="001B5EA4" w:rsidRDefault="009A2901" w:rsidP="009A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3FB5B594" w14:textId="77777777" w:rsidR="00277F91" w:rsidRPr="001B5EA4" w:rsidRDefault="009A2901" w:rsidP="009A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884" w:type="dxa"/>
            <w:shd w:val="clear" w:color="auto" w:fill="auto"/>
          </w:tcPr>
          <w:p w14:paraId="3903BFC4" w14:textId="77777777" w:rsidR="00277F91" w:rsidRPr="001B5EA4" w:rsidRDefault="00277F91" w:rsidP="00AD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75" w:type="dxa"/>
            <w:gridSpan w:val="3"/>
            <w:shd w:val="clear" w:color="auto" w:fill="auto"/>
          </w:tcPr>
          <w:p w14:paraId="5FE0833D" w14:textId="77777777" w:rsidR="00277F91" w:rsidRPr="001B5EA4" w:rsidRDefault="00277F91" w:rsidP="00AD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4317AE7A" w14:textId="77777777" w:rsidR="00277F91" w:rsidRPr="001B5EA4" w:rsidRDefault="00277F91" w:rsidP="00AD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73" w:type="dxa"/>
            <w:gridSpan w:val="3"/>
            <w:shd w:val="clear" w:color="auto" w:fill="auto"/>
          </w:tcPr>
          <w:p w14:paraId="7E8D46B3" w14:textId="77777777" w:rsidR="00277F91" w:rsidRPr="001B5EA4" w:rsidRDefault="00277F91" w:rsidP="00AD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3A8B" w:rsidRPr="001B5EA4" w14:paraId="20EBFFB9" w14:textId="77777777" w:rsidTr="0087138E">
        <w:trPr>
          <w:tblHeader/>
        </w:trPr>
        <w:tc>
          <w:tcPr>
            <w:tcW w:w="3542" w:type="dxa"/>
            <w:vMerge/>
            <w:shd w:val="clear" w:color="auto" w:fill="auto"/>
          </w:tcPr>
          <w:p w14:paraId="4265A99E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</w:tcPr>
          <w:p w14:paraId="5128DD07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02" w:type="dxa"/>
            <w:shd w:val="clear" w:color="auto" w:fill="auto"/>
          </w:tcPr>
          <w:p w14:paraId="27B42C16" w14:textId="6023160E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60C19F7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</w:tcPr>
          <w:p w14:paraId="594CE7A1" w14:textId="76EC87E4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14:paraId="765EEF97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331A6779" w14:textId="34F37712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17004AED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014721E5" w14:textId="56454BAC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986A3B" w:rsidRPr="001B5EA4" w14:paraId="7B7016E3" w14:textId="77777777" w:rsidTr="0087138E">
        <w:trPr>
          <w:tblHeader/>
        </w:trPr>
        <w:tc>
          <w:tcPr>
            <w:tcW w:w="3542" w:type="dxa"/>
            <w:shd w:val="clear" w:color="auto" w:fill="auto"/>
          </w:tcPr>
          <w:p w14:paraId="18BE1229" w14:textId="77777777" w:rsidR="00986A3B" w:rsidRPr="001B5EA4" w:rsidRDefault="00986A3B" w:rsidP="00986A3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</w:tcPr>
          <w:p w14:paraId="4ECB657B" w14:textId="77777777" w:rsidR="00986A3B" w:rsidRPr="001B5EA4" w:rsidRDefault="00986A3B" w:rsidP="00986A3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17" w:type="dxa"/>
            <w:gridSpan w:val="7"/>
            <w:shd w:val="clear" w:color="auto" w:fill="auto"/>
          </w:tcPr>
          <w:p w14:paraId="6C00F2D0" w14:textId="77777777" w:rsidR="00986A3B" w:rsidRPr="001B5EA4" w:rsidRDefault="00986A3B" w:rsidP="00986A3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93A8B" w:rsidRPr="001B5EA4" w14:paraId="5F223D0C" w14:textId="77777777" w:rsidTr="0087138E">
        <w:tc>
          <w:tcPr>
            <w:tcW w:w="3542" w:type="dxa"/>
            <w:shd w:val="clear" w:color="auto" w:fill="auto"/>
          </w:tcPr>
          <w:p w14:paraId="162AF016" w14:textId="77777777" w:rsidR="00493A8B" w:rsidRPr="001B5EA4" w:rsidRDefault="00493A8B" w:rsidP="00493A8B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B5EA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B5EA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84" w:type="dxa"/>
            <w:shd w:val="clear" w:color="auto" w:fill="auto"/>
          </w:tcPr>
          <w:p w14:paraId="08494BF2" w14:textId="77777777" w:rsidR="00493A8B" w:rsidRPr="001B5EA4" w:rsidRDefault="00493A8B" w:rsidP="00493A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EF32F1E" w14:textId="0BD1C99D" w:rsidR="00493A8B" w:rsidRPr="001B5EA4" w:rsidRDefault="00170E1C" w:rsidP="00493A8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349,991</w:t>
            </w:r>
          </w:p>
        </w:tc>
        <w:tc>
          <w:tcPr>
            <w:tcW w:w="236" w:type="dxa"/>
            <w:shd w:val="clear" w:color="auto" w:fill="auto"/>
          </w:tcPr>
          <w:p w14:paraId="5263988B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1DFF612" w14:textId="7E709A83" w:rsidR="00493A8B" w:rsidRPr="001B5EA4" w:rsidRDefault="00493A8B" w:rsidP="00493A8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259,052</w:t>
            </w:r>
          </w:p>
        </w:tc>
        <w:tc>
          <w:tcPr>
            <w:tcW w:w="269" w:type="dxa"/>
            <w:shd w:val="clear" w:color="auto" w:fill="auto"/>
          </w:tcPr>
          <w:p w14:paraId="17EFE7C2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99AC16F" w14:textId="7CD9052C" w:rsidR="00493A8B" w:rsidRPr="001B5EA4" w:rsidRDefault="00170E1C" w:rsidP="00493A8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130,9</w:t>
            </w:r>
            <w:r w:rsidR="006A00DF">
              <w:rPr>
                <w:rFonts w:ascii="Angsana New" w:hAnsi="Angsana New"/>
                <w:sz w:val="30"/>
                <w:szCs w:val="30"/>
                <w:lang w:bidi="th-TH"/>
              </w:rPr>
              <w:t>89</w:t>
            </w:r>
          </w:p>
        </w:tc>
        <w:tc>
          <w:tcPr>
            <w:tcW w:w="269" w:type="dxa"/>
            <w:shd w:val="clear" w:color="auto" w:fill="auto"/>
          </w:tcPr>
          <w:p w14:paraId="70FBB5DC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37CA067" w14:textId="157C7538" w:rsidR="00493A8B" w:rsidRPr="001B5EA4" w:rsidRDefault="00493A8B" w:rsidP="00493A8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101,593</w:t>
            </w:r>
          </w:p>
        </w:tc>
      </w:tr>
      <w:tr w:rsidR="00493A8B" w:rsidRPr="000F7352" w14:paraId="6085DB27" w14:textId="77777777" w:rsidTr="0087138E">
        <w:tc>
          <w:tcPr>
            <w:tcW w:w="3542" w:type="dxa"/>
            <w:shd w:val="clear" w:color="auto" w:fill="auto"/>
          </w:tcPr>
          <w:p w14:paraId="3F8CE6F3" w14:textId="77777777" w:rsidR="00493A8B" w:rsidRPr="000F7352" w:rsidRDefault="00493A8B" w:rsidP="00493A8B">
            <w:pPr>
              <w:ind w:left="342" w:hanging="34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1B84E035" w14:textId="77777777" w:rsidR="00493A8B" w:rsidRPr="000F7352" w:rsidRDefault="00493A8B" w:rsidP="00493A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39A0242" w14:textId="77777777" w:rsidR="00493A8B" w:rsidRPr="000F7352" w:rsidRDefault="00493A8B" w:rsidP="00493A8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6556FDF" w14:textId="77777777" w:rsidR="00493A8B" w:rsidRPr="000F7352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6B1AC4F" w14:textId="77777777" w:rsidR="00493A8B" w:rsidRPr="000F7352" w:rsidRDefault="00493A8B" w:rsidP="00493A8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92C1491" w14:textId="77777777" w:rsidR="00493A8B" w:rsidRPr="000F7352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B1DA530" w14:textId="77777777" w:rsidR="00493A8B" w:rsidRPr="000F7352" w:rsidRDefault="00493A8B" w:rsidP="00493A8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B570A37" w14:textId="77777777" w:rsidR="00493A8B" w:rsidRPr="000F7352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52FA97D" w14:textId="77777777" w:rsidR="00493A8B" w:rsidRPr="000F7352" w:rsidRDefault="00493A8B" w:rsidP="00493A8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493A8B" w:rsidRPr="001B5EA4" w14:paraId="4D1210B0" w14:textId="77777777" w:rsidTr="0087138E">
        <w:tc>
          <w:tcPr>
            <w:tcW w:w="3542" w:type="dxa"/>
            <w:shd w:val="clear" w:color="auto" w:fill="auto"/>
          </w:tcPr>
          <w:p w14:paraId="0A355098" w14:textId="77777777" w:rsidR="00493A8B" w:rsidRPr="001B5EA4" w:rsidRDefault="00493A8B" w:rsidP="00493A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1B5E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884" w:type="dxa"/>
            <w:shd w:val="clear" w:color="auto" w:fill="auto"/>
          </w:tcPr>
          <w:p w14:paraId="3A61A080" w14:textId="77777777" w:rsidR="00493A8B" w:rsidRPr="001B5EA4" w:rsidRDefault="00493A8B" w:rsidP="00493A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E571AB4" w14:textId="77777777" w:rsidR="00493A8B" w:rsidRPr="001B5EA4" w:rsidRDefault="00493A8B" w:rsidP="00493A8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EA83AD0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6E52C16" w14:textId="77777777" w:rsidR="00493A8B" w:rsidRPr="001B5EA4" w:rsidRDefault="00493A8B" w:rsidP="00493A8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0D8F878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EC10170" w14:textId="77777777" w:rsidR="00493A8B" w:rsidRPr="001B5EA4" w:rsidRDefault="00493A8B" w:rsidP="00493A8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D610A9D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EE11C92" w14:textId="77777777" w:rsidR="00493A8B" w:rsidRPr="001B5EA4" w:rsidRDefault="00493A8B" w:rsidP="00493A8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93A8B" w:rsidRPr="001B5EA4" w14:paraId="79825E05" w14:textId="77777777" w:rsidTr="0087138E">
        <w:tc>
          <w:tcPr>
            <w:tcW w:w="3542" w:type="dxa"/>
            <w:shd w:val="clear" w:color="auto" w:fill="auto"/>
          </w:tcPr>
          <w:p w14:paraId="49170F52" w14:textId="77777777" w:rsidR="00493A8B" w:rsidRPr="001B5EA4" w:rsidRDefault="00493A8B" w:rsidP="00493A8B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84" w:type="dxa"/>
            <w:shd w:val="clear" w:color="auto" w:fill="auto"/>
          </w:tcPr>
          <w:p w14:paraId="14B39F66" w14:textId="77777777" w:rsidR="00493A8B" w:rsidRPr="001B5EA4" w:rsidRDefault="00493A8B" w:rsidP="00493A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9F6C107" w14:textId="21AC9D8D" w:rsidR="00493A8B" w:rsidRPr="00CA6DD1" w:rsidRDefault="001B32A9" w:rsidP="00493A8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31,368</w:t>
            </w:r>
          </w:p>
        </w:tc>
        <w:tc>
          <w:tcPr>
            <w:tcW w:w="236" w:type="dxa"/>
            <w:shd w:val="clear" w:color="auto" w:fill="auto"/>
          </w:tcPr>
          <w:p w14:paraId="1A58137F" w14:textId="77777777" w:rsidR="00493A8B" w:rsidRPr="00CA6DD1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FF09C78" w14:textId="1B4BCCFA" w:rsidR="00493A8B" w:rsidRPr="00CA6DD1" w:rsidRDefault="00493A8B" w:rsidP="00493A8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6DD1">
              <w:rPr>
                <w:rFonts w:ascii="Angsana New" w:hAnsi="Angsana New"/>
                <w:sz w:val="30"/>
                <w:szCs w:val="30"/>
                <w:lang w:val="en-US" w:bidi="th-TH"/>
              </w:rPr>
              <w:t>27,290</w:t>
            </w:r>
          </w:p>
        </w:tc>
        <w:tc>
          <w:tcPr>
            <w:tcW w:w="269" w:type="dxa"/>
            <w:shd w:val="clear" w:color="auto" w:fill="auto"/>
          </w:tcPr>
          <w:p w14:paraId="0CAF7D51" w14:textId="77777777" w:rsidR="00493A8B" w:rsidRPr="00CA6DD1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367381C" w14:textId="7D346D59" w:rsidR="00493A8B" w:rsidRPr="00CA6DD1" w:rsidRDefault="001B32A9" w:rsidP="00493A8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15,328</w:t>
            </w:r>
          </w:p>
        </w:tc>
        <w:tc>
          <w:tcPr>
            <w:tcW w:w="269" w:type="dxa"/>
            <w:shd w:val="clear" w:color="auto" w:fill="auto"/>
          </w:tcPr>
          <w:p w14:paraId="69E0600A" w14:textId="77777777" w:rsidR="00493A8B" w:rsidRPr="001B5EA4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FD13F9D" w14:textId="1F55A218" w:rsidR="00493A8B" w:rsidRPr="001B5EA4" w:rsidRDefault="00493A8B" w:rsidP="00493A8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10,018</w:t>
            </w:r>
          </w:p>
        </w:tc>
      </w:tr>
      <w:tr w:rsidR="00170E1C" w:rsidRPr="001B5EA4" w14:paraId="0688AB74" w14:textId="77777777" w:rsidTr="0087138E">
        <w:tc>
          <w:tcPr>
            <w:tcW w:w="3542" w:type="dxa"/>
            <w:shd w:val="clear" w:color="auto" w:fill="auto"/>
          </w:tcPr>
          <w:p w14:paraId="195DECEA" w14:textId="77777777" w:rsidR="00170E1C" w:rsidRPr="001B5EA4" w:rsidRDefault="00170E1C" w:rsidP="00170E1C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884" w:type="dxa"/>
            <w:shd w:val="clear" w:color="auto" w:fill="auto"/>
          </w:tcPr>
          <w:p w14:paraId="435693AA" w14:textId="77777777" w:rsidR="00170E1C" w:rsidRPr="001B5EA4" w:rsidRDefault="00170E1C" w:rsidP="00170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B6BC59C" w14:textId="4EA807FB" w:rsidR="00170E1C" w:rsidRPr="00CA6DD1" w:rsidRDefault="00170E1C" w:rsidP="00170E1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6DD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88DE3F" w14:textId="77777777" w:rsidR="00170E1C" w:rsidRPr="00CA6DD1" w:rsidRDefault="00170E1C" w:rsidP="0017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DC2D201" w14:textId="08982D2C" w:rsidR="00170E1C" w:rsidRPr="00CA6DD1" w:rsidRDefault="00170E1C" w:rsidP="00170E1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6DD1">
              <w:rPr>
                <w:rFonts w:ascii="Angsana New" w:hAnsi="Angsana New"/>
                <w:sz w:val="30"/>
                <w:szCs w:val="30"/>
                <w:lang w:val="en-US" w:bidi="th-TH"/>
              </w:rPr>
              <w:t>27,538</w:t>
            </w:r>
          </w:p>
        </w:tc>
        <w:tc>
          <w:tcPr>
            <w:tcW w:w="269" w:type="dxa"/>
            <w:shd w:val="clear" w:color="auto" w:fill="auto"/>
          </w:tcPr>
          <w:p w14:paraId="75FF5643" w14:textId="77777777" w:rsidR="00170E1C" w:rsidRPr="00CA6DD1" w:rsidRDefault="00170E1C" w:rsidP="0017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F9D49BD" w14:textId="68005158" w:rsidR="00170E1C" w:rsidRPr="00CA6DD1" w:rsidRDefault="00170E1C" w:rsidP="00170E1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6DD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022CC2D" w14:textId="77777777" w:rsidR="00170E1C" w:rsidRPr="001B5EA4" w:rsidRDefault="00170E1C" w:rsidP="0017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1FF9F22" w14:textId="0CAAF781" w:rsidR="00170E1C" w:rsidRPr="001B5EA4" w:rsidRDefault="00170E1C" w:rsidP="00170E1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5,222</w:t>
            </w:r>
          </w:p>
        </w:tc>
      </w:tr>
      <w:tr w:rsidR="00170E1C" w:rsidRPr="001B5EA4" w14:paraId="02B7EC24" w14:textId="77777777" w:rsidTr="0087138E">
        <w:tc>
          <w:tcPr>
            <w:tcW w:w="3542" w:type="dxa"/>
            <w:shd w:val="clear" w:color="auto" w:fill="auto"/>
          </w:tcPr>
          <w:p w14:paraId="44263B49" w14:textId="77777777" w:rsidR="00170E1C" w:rsidRPr="001B5EA4" w:rsidRDefault="00170E1C" w:rsidP="00170E1C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84" w:type="dxa"/>
            <w:shd w:val="clear" w:color="auto" w:fill="auto"/>
          </w:tcPr>
          <w:p w14:paraId="09BD3790" w14:textId="77777777" w:rsidR="00170E1C" w:rsidRPr="001B5EA4" w:rsidRDefault="00170E1C" w:rsidP="00170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95333" w14:textId="7779A7FE" w:rsidR="00170E1C" w:rsidRPr="001B5EA4" w:rsidRDefault="00170E1C" w:rsidP="00170E1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5,403</w:t>
            </w:r>
          </w:p>
        </w:tc>
        <w:tc>
          <w:tcPr>
            <w:tcW w:w="236" w:type="dxa"/>
            <w:shd w:val="clear" w:color="auto" w:fill="auto"/>
          </w:tcPr>
          <w:p w14:paraId="6FC994BB" w14:textId="77777777" w:rsidR="00170E1C" w:rsidRPr="001B5EA4" w:rsidRDefault="00170E1C" w:rsidP="0017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BB588" w14:textId="77C68DC1" w:rsidR="00170E1C" w:rsidRPr="001B5EA4" w:rsidRDefault="00170E1C" w:rsidP="00170E1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6,827</w:t>
            </w:r>
          </w:p>
        </w:tc>
        <w:tc>
          <w:tcPr>
            <w:tcW w:w="269" w:type="dxa"/>
            <w:shd w:val="clear" w:color="auto" w:fill="auto"/>
          </w:tcPr>
          <w:p w14:paraId="104FF5F4" w14:textId="77777777" w:rsidR="00170E1C" w:rsidRPr="001B5EA4" w:rsidRDefault="00170E1C" w:rsidP="0017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B596B" w14:textId="28BC6549" w:rsidR="00170E1C" w:rsidRPr="001B5EA4" w:rsidRDefault="00170E1C" w:rsidP="00170E1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1,96</w:t>
            </w:r>
            <w:r w:rsidR="00C72915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70C25E85" w14:textId="77777777" w:rsidR="00170E1C" w:rsidRPr="001B5EA4" w:rsidRDefault="00170E1C" w:rsidP="0017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10FCC" w14:textId="28EE6484" w:rsidR="00170E1C" w:rsidRPr="001B5EA4" w:rsidRDefault="00170E1C" w:rsidP="00170E1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2,506</w:t>
            </w:r>
          </w:p>
        </w:tc>
      </w:tr>
      <w:tr w:rsidR="00170E1C" w:rsidRPr="001B5EA4" w14:paraId="32EBC274" w14:textId="77777777" w:rsidTr="0087138E">
        <w:tc>
          <w:tcPr>
            <w:tcW w:w="3542" w:type="dxa"/>
            <w:shd w:val="clear" w:color="auto" w:fill="auto"/>
          </w:tcPr>
          <w:p w14:paraId="64EACB43" w14:textId="77777777" w:rsidR="00170E1C" w:rsidRPr="001B5EA4" w:rsidRDefault="00170E1C" w:rsidP="00170E1C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1E84AD4D" w14:textId="77777777" w:rsidR="00170E1C" w:rsidRPr="001B5EA4" w:rsidRDefault="00170E1C" w:rsidP="00170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912ED" w14:textId="056204A9" w:rsidR="00170E1C" w:rsidRPr="001B5EA4" w:rsidRDefault="001B32A9" w:rsidP="00170E1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36,771</w:t>
            </w:r>
          </w:p>
        </w:tc>
        <w:tc>
          <w:tcPr>
            <w:tcW w:w="236" w:type="dxa"/>
            <w:shd w:val="clear" w:color="auto" w:fill="auto"/>
          </w:tcPr>
          <w:p w14:paraId="0857F188" w14:textId="77777777" w:rsidR="00170E1C" w:rsidRPr="001B5EA4" w:rsidRDefault="00170E1C" w:rsidP="0017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9A34F" w14:textId="05FA8A85" w:rsidR="00170E1C" w:rsidRPr="001B5EA4" w:rsidRDefault="00170E1C" w:rsidP="00170E1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61,655</w:t>
            </w:r>
          </w:p>
        </w:tc>
        <w:tc>
          <w:tcPr>
            <w:tcW w:w="269" w:type="dxa"/>
            <w:shd w:val="clear" w:color="auto" w:fill="auto"/>
          </w:tcPr>
          <w:p w14:paraId="285ACA51" w14:textId="77777777" w:rsidR="00170E1C" w:rsidRPr="001B5EA4" w:rsidRDefault="00170E1C" w:rsidP="0017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05D3E" w14:textId="5705659E" w:rsidR="00170E1C" w:rsidRPr="001B5EA4" w:rsidRDefault="00C72915" w:rsidP="00170E1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72915">
              <w:rPr>
                <w:rFonts w:ascii="Angsana New" w:hAnsi="Angsana New"/>
                <w:sz w:val="30"/>
                <w:szCs w:val="30"/>
                <w:lang w:bidi="th-TH"/>
              </w:rPr>
              <w:t>17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72915">
              <w:rPr>
                <w:rFonts w:ascii="Angsana New" w:hAnsi="Angsana New"/>
                <w:sz w:val="30"/>
                <w:szCs w:val="30"/>
                <w:lang w:bidi="th-TH"/>
              </w:rPr>
              <w:t>292</w:t>
            </w:r>
          </w:p>
        </w:tc>
        <w:tc>
          <w:tcPr>
            <w:tcW w:w="269" w:type="dxa"/>
            <w:shd w:val="clear" w:color="auto" w:fill="auto"/>
          </w:tcPr>
          <w:p w14:paraId="14D5E8DF" w14:textId="77777777" w:rsidR="00170E1C" w:rsidRPr="001B5EA4" w:rsidRDefault="00170E1C" w:rsidP="0017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36237" w14:textId="07F2D7B7" w:rsidR="00170E1C" w:rsidRPr="001B5EA4" w:rsidRDefault="00170E1C" w:rsidP="00170E1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17,746</w:t>
            </w:r>
          </w:p>
        </w:tc>
      </w:tr>
      <w:tr w:rsidR="00170E1C" w:rsidRPr="000F7352" w14:paraId="4E2C8BE2" w14:textId="77777777" w:rsidTr="0087138E">
        <w:tc>
          <w:tcPr>
            <w:tcW w:w="3542" w:type="dxa"/>
          </w:tcPr>
          <w:p w14:paraId="198FBA54" w14:textId="77777777" w:rsidR="00170E1C" w:rsidRPr="000F7352" w:rsidRDefault="00170E1C" w:rsidP="00170E1C">
            <w:pPr>
              <w:ind w:left="342" w:hanging="34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39EBE85B" w14:textId="77777777" w:rsidR="00170E1C" w:rsidRPr="000F7352" w:rsidRDefault="00170E1C" w:rsidP="00170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2A3DBB9C" w14:textId="77777777" w:rsidR="00170E1C" w:rsidRPr="000F7352" w:rsidRDefault="00170E1C" w:rsidP="00170E1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D530D44" w14:textId="77777777" w:rsidR="00170E1C" w:rsidRPr="000F7352" w:rsidRDefault="00170E1C" w:rsidP="0017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37" w:type="dxa"/>
            <w:vAlign w:val="bottom"/>
          </w:tcPr>
          <w:p w14:paraId="1630A905" w14:textId="77777777" w:rsidR="00170E1C" w:rsidRPr="000F7352" w:rsidRDefault="00170E1C" w:rsidP="00170E1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69" w:type="dxa"/>
          </w:tcPr>
          <w:p w14:paraId="63D0EAF3" w14:textId="77777777" w:rsidR="00170E1C" w:rsidRPr="000F7352" w:rsidRDefault="00170E1C" w:rsidP="0017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60D246B7" w14:textId="77777777" w:rsidR="00170E1C" w:rsidRPr="000F7352" w:rsidRDefault="00170E1C" w:rsidP="00170E1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9" w:type="dxa"/>
          </w:tcPr>
          <w:p w14:paraId="7DEFBD88" w14:textId="77777777" w:rsidR="00170E1C" w:rsidRPr="000F7352" w:rsidRDefault="00170E1C" w:rsidP="0017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71470F8D" w14:textId="77777777" w:rsidR="00170E1C" w:rsidRPr="000F7352" w:rsidRDefault="00170E1C" w:rsidP="00170E1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170E1C" w:rsidRPr="001B5EA4" w14:paraId="7F26A3AF" w14:textId="77777777" w:rsidTr="0087138E">
        <w:tc>
          <w:tcPr>
            <w:tcW w:w="3542" w:type="dxa"/>
          </w:tcPr>
          <w:p w14:paraId="1DFF3A17" w14:textId="77777777" w:rsidR="00170E1C" w:rsidRPr="001B5EA4" w:rsidRDefault="00170E1C" w:rsidP="00170E1C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84" w:type="dxa"/>
          </w:tcPr>
          <w:p w14:paraId="636447CA" w14:textId="77777777" w:rsidR="00170E1C" w:rsidRPr="001B5EA4" w:rsidRDefault="00170E1C" w:rsidP="00170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1922FC82" w14:textId="77777777" w:rsidR="00170E1C" w:rsidRPr="001B5EA4" w:rsidRDefault="00170E1C" w:rsidP="00170E1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E3DBED2" w14:textId="77777777" w:rsidR="00170E1C" w:rsidRPr="001B5EA4" w:rsidRDefault="00170E1C" w:rsidP="0017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1CE75F3" w14:textId="77777777" w:rsidR="00170E1C" w:rsidRPr="001B5EA4" w:rsidRDefault="00170E1C" w:rsidP="00170E1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788FC843" w14:textId="77777777" w:rsidR="00170E1C" w:rsidRPr="001B5EA4" w:rsidRDefault="00170E1C" w:rsidP="0017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3F029C24" w14:textId="77777777" w:rsidR="00170E1C" w:rsidRPr="001B5EA4" w:rsidRDefault="00170E1C" w:rsidP="00170E1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622CD6D6" w14:textId="77777777" w:rsidR="00170E1C" w:rsidRPr="001B5EA4" w:rsidRDefault="00170E1C" w:rsidP="0017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6D3AADB3" w14:textId="77777777" w:rsidR="00170E1C" w:rsidRPr="001B5EA4" w:rsidRDefault="00170E1C" w:rsidP="00170E1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70E1C" w:rsidRPr="001B5EA4" w14:paraId="72183BCB" w14:textId="77777777" w:rsidTr="0087138E">
        <w:tc>
          <w:tcPr>
            <w:tcW w:w="3542" w:type="dxa"/>
          </w:tcPr>
          <w:p w14:paraId="086273ED" w14:textId="412DBCD8" w:rsidR="00170E1C" w:rsidRPr="001B5EA4" w:rsidRDefault="00ED06FA" w:rsidP="00170E1C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170E1C" w:rsidRPr="001B5EA4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84" w:type="dxa"/>
          </w:tcPr>
          <w:p w14:paraId="44060E9C" w14:textId="77777777" w:rsidR="00170E1C" w:rsidRPr="001B5EA4" w:rsidRDefault="00170E1C" w:rsidP="00170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376B4366" w14:textId="65EF34BA" w:rsidR="00170E1C" w:rsidRPr="00675CCA" w:rsidRDefault="00170E1C" w:rsidP="00170E1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90579E5" w14:textId="77777777" w:rsidR="00170E1C" w:rsidRPr="001B5EA4" w:rsidRDefault="00170E1C" w:rsidP="0017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22217DD" w14:textId="77777777" w:rsidR="00170E1C" w:rsidRPr="001B5EA4" w:rsidRDefault="00170E1C" w:rsidP="00170E1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00FA52AE" w14:textId="77777777" w:rsidR="00170E1C" w:rsidRPr="001B5EA4" w:rsidRDefault="00170E1C" w:rsidP="0017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1E428513" w14:textId="77777777" w:rsidR="00170E1C" w:rsidRPr="001B5EA4" w:rsidRDefault="00170E1C" w:rsidP="00170E1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8F7F5A7" w14:textId="77777777" w:rsidR="00170E1C" w:rsidRPr="001B5EA4" w:rsidRDefault="00170E1C" w:rsidP="0017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5B980582" w14:textId="77777777" w:rsidR="00170E1C" w:rsidRPr="001B5EA4" w:rsidRDefault="00170E1C" w:rsidP="00170E1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C24D4" w:rsidRPr="001B5EA4" w14:paraId="4141EE9C" w14:textId="77777777" w:rsidTr="0087138E">
        <w:tc>
          <w:tcPr>
            <w:tcW w:w="3542" w:type="dxa"/>
          </w:tcPr>
          <w:p w14:paraId="26BAC658" w14:textId="77777777" w:rsidR="00EC24D4" w:rsidRPr="001B5EA4" w:rsidRDefault="00EC24D4" w:rsidP="00EC24D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884" w:type="dxa"/>
          </w:tcPr>
          <w:p w14:paraId="6657F183" w14:textId="77777777" w:rsidR="00EC24D4" w:rsidRPr="001B5EA4" w:rsidRDefault="00EC24D4" w:rsidP="00EC24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56D91CBC" w14:textId="12C4FE46" w:rsidR="00EC24D4" w:rsidRPr="00CA6DD1" w:rsidRDefault="00EC24D4" w:rsidP="00EC24D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6DD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2303295" w14:textId="77777777" w:rsidR="00EC24D4" w:rsidRPr="00CA6DD1" w:rsidRDefault="00EC24D4" w:rsidP="00EC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E11799C" w14:textId="32C5A65E" w:rsidR="00EC24D4" w:rsidRPr="00CA6DD1" w:rsidRDefault="00EC24D4" w:rsidP="00EC24D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6DD1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69" w:type="dxa"/>
          </w:tcPr>
          <w:p w14:paraId="2F733CB3" w14:textId="77777777" w:rsidR="00EC24D4" w:rsidRPr="00CA6DD1" w:rsidRDefault="00EC24D4" w:rsidP="00EC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2EC6F93" w14:textId="7FD524DB" w:rsidR="00EC24D4" w:rsidRPr="00CA6DD1" w:rsidRDefault="00EC24D4" w:rsidP="00EC24D4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6DD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</w:tcPr>
          <w:p w14:paraId="73813E5B" w14:textId="77777777" w:rsidR="00EC24D4" w:rsidRPr="00CA6DD1" w:rsidRDefault="00EC24D4" w:rsidP="00EC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40420EE3" w14:textId="5BDCD611" w:rsidR="00EC24D4" w:rsidRPr="00CA6DD1" w:rsidRDefault="00EC24D4" w:rsidP="00EC24D4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6DD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C24D4" w:rsidRPr="001B5EA4" w14:paraId="75ECAAF8" w14:textId="77777777" w:rsidTr="0087138E">
        <w:tc>
          <w:tcPr>
            <w:tcW w:w="3542" w:type="dxa"/>
          </w:tcPr>
          <w:p w14:paraId="196BAFD7" w14:textId="77777777" w:rsidR="00EC24D4" w:rsidRPr="001B5EA4" w:rsidRDefault="00EC24D4" w:rsidP="00EC24D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884" w:type="dxa"/>
          </w:tcPr>
          <w:p w14:paraId="5345846D" w14:textId="77777777" w:rsidR="00EC24D4" w:rsidRPr="001B5EA4" w:rsidRDefault="00EC24D4" w:rsidP="00EC24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2CF621B7" w14:textId="0CB13673" w:rsidR="00EC24D4" w:rsidRPr="001B5EA4" w:rsidRDefault="004D3383" w:rsidP="00EC24D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(195)</w:t>
            </w:r>
          </w:p>
        </w:tc>
        <w:tc>
          <w:tcPr>
            <w:tcW w:w="236" w:type="dxa"/>
          </w:tcPr>
          <w:p w14:paraId="79783455" w14:textId="77777777" w:rsidR="00EC24D4" w:rsidRPr="001B5EA4" w:rsidRDefault="00EC24D4" w:rsidP="00EC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137C8C54" w14:textId="11B51851" w:rsidR="00EC24D4" w:rsidRPr="001B5EA4" w:rsidRDefault="00EC24D4" w:rsidP="00EC24D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39,537</w:t>
            </w:r>
          </w:p>
        </w:tc>
        <w:tc>
          <w:tcPr>
            <w:tcW w:w="269" w:type="dxa"/>
          </w:tcPr>
          <w:p w14:paraId="2C203847" w14:textId="77777777" w:rsidR="00EC24D4" w:rsidRPr="001B5EA4" w:rsidRDefault="00EC24D4" w:rsidP="00EC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6B1BB363" w14:textId="591FB912" w:rsidR="00EC24D4" w:rsidRPr="001B5EA4" w:rsidRDefault="004D3383" w:rsidP="00EC24D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(169)</w:t>
            </w:r>
          </w:p>
        </w:tc>
        <w:tc>
          <w:tcPr>
            <w:tcW w:w="269" w:type="dxa"/>
          </w:tcPr>
          <w:p w14:paraId="20BDD4A1" w14:textId="77777777" w:rsidR="00EC24D4" w:rsidRPr="001B5EA4" w:rsidRDefault="00EC24D4" w:rsidP="00EC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2D92DB1D" w14:textId="11DFE8F1" w:rsidR="00EC24D4" w:rsidRPr="001B5EA4" w:rsidRDefault="00EC24D4" w:rsidP="00EC24D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13,715</w:t>
            </w:r>
          </w:p>
        </w:tc>
      </w:tr>
      <w:tr w:rsidR="00EC24D4" w:rsidRPr="001B5EA4" w14:paraId="36B0AC2D" w14:textId="77777777" w:rsidTr="0087138E">
        <w:tc>
          <w:tcPr>
            <w:tcW w:w="3542" w:type="dxa"/>
          </w:tcPr>
          <w:p w14:paraId="1367D838" w14:textId="77777777" w:rsidR="00EC24D4" w:rsidRPr="001B5EA4" w:rsidRDefault="00EC24D4" w:rsidP="00EC24D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884" w:type="dxa"/>
          </w:tcPr>
          <w:p w14:paraId="11DE9405" w14:textId="77777777" w:rsidR="00EC24D4" w:rsidRPr="001B5EA4" w:rsidRDefault="00EC24D4" w:rsidP="00EC24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22E135B9" w14:textId="6A7E9A46" w:rsidR="00EC24D4" w:rsidRPr="001B5EA4" w:rsidRDefault="004D3383" w:rsidP="00EC24D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13,106</w:t>
            </w:r>
          </w:p>
        </w:tc>
        <w:tc>
          <w:tcPr>
            <w:tcW w:w="236" w:type="dxa"/>
          </w:tcPr>
          <w:p w14:paraId="34D6ACA3" w14:textId="77777777" w:rsidR="00EC24D4" w:rsidRPr="001B5EA4" w:rsidRDefault="00EC24D4" w:rsidP="00EC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2AA9A60F" w14:textId="24A1C870" w:rsidR="00EC24D4" w:rsidRPr="001B5EA4" w:rsidRDefault="00EC24D4" w:rsidP="00EC24D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18,831</w:t>
            </w:r>
          </w:p>
        </w:tc>
        <w:tc>
          <w:tcPr>
            <w:tcW w:w="269" w:type="dxa"/>
          </w:tcPr>
          <w:p w14:paraId="495453CF" w14:textId="77777777" w:rsidR="00EC24D4" w:rsidRPr="001B5EA4" w:rsidRDefault="00EC24D4" w:rsidP="00EC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431FF52E" w14:textId="781FEA6F" w:rsidR="00EC24D4" w:rsidRPr="001B5EA4" w:rsidRDefault="004D3383" w:rsidP="00EC24D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5,35</w:t>
            </w:r>
            <w:r w:rsidR="00CA6DD1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69" w:type="dxa"/>
          </w:tcPr>
          <w:p w14:paraId="3C0DBC67" w14:textId="77777777" w:rsidR="00EC24D4" w:rsidRPr="001B5EA4" w:rsidRDefault="00EC24D4" w:rsidP="00EC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76019B53" w14:textId="29C554A4" w:rsidR="00EC24D4" w:rsidRPr="001B5EA4" w:rsidRDefault="00EC24D4" w:rsidP="00EC24D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12,645</w:t>
            </w:r>
          </w:p>
        </w:tc>
      </w:tr>
      <w:tr w:rsidR="00EC24D4" w:rsidRPr="001B5EA4" w14:paraId="2C4FF324" w14:textId="77777777" w:rsidTr="0046646E">
        <w:tc>
          <w:tcPr>
            <w:tcW w:w="3542" w:type="dxa"/>
          </w:tcPr>
          <w:p w14:paraId="32C9F8EA" w14:textId="77777777" w:rsidR="00EC24D4" w:rsidRPr="001B5EA4" w:rsidRDefault="00EC24D4" w:rsidP="00EC24D4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4" w:type="dxa"/>
          </w:tcPr>
          <w:p w14:paraId="095EF630" w14:textId="77777777" w:rsidR="00EC24D4" w:rsidRPr="001B5EA4" w:rsidRDefault="00EC24D4" w:rsidP="00EC24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1B17465D" w14:textId="62CE4C0B" w:rsidR="00EC24D4" w:rsidRPr="001B5EA4" w:rsidRDefault="004D3383" w:rsidP="007B56A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12,911</w:t>
            </w:r>
          </w:p>
        </w:tc>
        <w:tc>
          <w:tcPr>
            <w:tcW w:w="236" w:type="dxa"/>
          </w:tcPr>
          <w:p w14:paraId="66F316BB" w14:textId="77777777" w:rsidR="00EC24D4" w:rsidRPr="001B5EA4" w:rsidRDefault="00EC24D4" w:rsidP="00EC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6BBDF93" w14:textId="42E499A7" w:rsidR="00EC24D4" w:rsidRPr="001B5EA4" w:rsidRDefault="00EC24D4" w:rsidP="00EC24D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58,429</w:t>
            </w:r>
          </w:p>
        </w:tc>
        <w:tc>
          <w:tcPr>
            <w:tcW w:w="269" w:type="dxa"/>
          </w:tcPr>
          <w:p w14:paraId="407CC37F" w14:textId="77777777" w:rsidR="00EC24D4" w:rsidRPr="001B5EA4" w:rsidRDefault="00EC24D4" w:rsidP="00EC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0D64C8B7" w14:textId="51B9011A" w:rsidR="00EC24D4" w:rsidRPr="001B5EA4" w:rsidRDefault="004D3383" w:rsidP="00EC24D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5,18</w:t>
            </w:r>
            <w:r w:rsidR="00CA6DD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</w:tcPr>
          <w:p w14:paraId="6E74C555" w14:textId="77777777" w:rsidR="00EC24D4" w:rsidRPr="001B5EA4" w:rsidRDefault="00EC24D4" w:rsidP="00EC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10C33835" w14:textId="2810BE82" w:rsidR="00EC24D4" w:rsidRPr="001B5EA4" w:rsidRDefault="00EC24D4" w:rsidP="00EC24D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26,360</w:t>
            </w:r>
          </w:p>
        </w:tc>
      </w:tr>
      <w:tr w:rsidR="00EC24D4" w:rsidRPr="001B5EA4" w14:paraId="18B5D39F" w14:textId="77777777" w:rsidTr="0046646E">
        <w:tc>
          <w:tcPr>
            <w:tcW w:w="3542" w:type="dxa"/>
          </w:tcPr>
          <w:p w14:paraId="122F742A" w14:textId="77777777" w:rsidR="00EC24D4" w:rsidRPr="001B5EA4" w:rsidRDefault="00EC24D4" w:rsidP="00EC24D4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4" w:type="dxa"/>
          </w:tcPr>
          <w:p w14:paraId="418818B2" w14:textId="77777777" w:rsidR="00EC24D4" w:rsidRPr="001B5EA4" w:rsidRDefault="00EC24D4" w:rsidP="00EC24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1D28294D" w14:textId="77777777" w:rsidR="00EC24D4" w:rsidRDefault="00EC24D4" w:rsidP="00EC24D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8C53123" w14:textId="77777777" w:rsidR="00EC24D4" w:rsidRPr="001B5EA4" w:rsidRDefault="00EC24D4" w:rsidP="00EC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FFACE1A" w14:textId="77777777" w:rsidR="00EC24D4" w:rsidRPr="001B5EA4" w:rsidRDefault="00EC24D4" w:rsidP="00EC24D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43C192BD" w14:textId="77777777" w:rsidR="00EC24D4" w:rsidRPr="001B5EA4" w:rsidRDefault="00EC24D4" w:rsidP="00EC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4272796" w14:textId="77777777" w:rsidR="00EC24D4" w:rsidRDefault="00EC24D4" w:rsidP="00EC24D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1D2697E9" w14:textId="77777777" w:rsidR="00EC24D4" w:rsidRPr="001B5EA4" w:rsidRDefault="00EC24D4" w:rsidP="00EC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6C9E8734" w14:textId="77777777" w:rsidR="00EC24D4" w:rsidRPr="001B5EA4" w:rsidRDefault="00EC24D4" w:rsidP="00EC24D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C24D4" w:rsidRPr="001B5EA4" w14:paraId="40DBB049" w14:textId="77777777" w:rsidTr="0087138E">
        <w:tc>
          <w:tcPr>
            <w:tcW w:w="3542" w:type="dxa"/>
          </w:tcPr>
          <w:p w14:paraId="78837710" w14:textId="77777777" w:rsidR="00EC24D4" w:rsidRPr="00F4292A" w:rsidRDefault="00EC24D4" w:rsidP="00EC24D4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F42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อื่นๆ</w:t>
            </w:r>
            <w:proofErr w:type="spellEnd"/>
          </w:p>
        </w:tc>
        <w:tc>
          <w:tcPr>
            <w:tcW w:w="884" w:type="dxa"/>
          </w:tcPr>
          <w:p w14:paraId="667BA728" w14:textId="77777777" w:rsidR="00EC24D4" w:rsidRPr="001B5EA4" w:rsidRDefault="00EC24D4" w:rsidP="00EC24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30C89D99" w14:textId="77777777" w:rsidR="00EC24D4" w:rsidRPr="001B5EA4" w:rsidRDefault="00EC24D4" w:rsidP="00EC24D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B52B7EC" w14:textId="77777777" w:rsidR="00EC24D4" w:rsidRPr="001B5EA4" w:rsidRDefault="00EC24D4" w:rsidP="00EC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F669B32" w14:textId="77777777" w:rsidR="00EC24D4" w:rsidRPr="001B5EA4" w:rsidRDefault="00EC24D4" w:rsidP="00EC24D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2E5CAB6D" w14:textId="77777777" w:rsidR="00EC24D4" w:rsidRPr="001B5EA4" w:rsidRDefault="00EC24D4" w:rsidP="00EC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34293B68" w14:textId="77777777" w:rsidR="00EC24D4" w:rsidRPr="001B5EA4" w:rsidRDefault="00EC24D4" w:rsidP="00EC24D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CD8D136" w14:textId="77777777" w:rsidR="00EC24D4" w:rsidRPr="001B5EA4" w:rsidRDefault="00EC24D4" w:rsidP="00EC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14DEC296" w14:textId="77777777" w:rsidR="00EC24D4" w:rsidRPr="001B5EA4" w:rsidRDefault="00EC24D4" w:rsidP="00EC24D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C24D4" w:rsidRPr="001B5EA4" w14:paraId="79AF2F3C" w14:textId="77777777" w:rsidTr="0087138E">
        <w:tc>
          <w:tcPr>
            <w:tcW w:w="3542" w:type="dxa"/>
          </w:tcPr>
          <w:p w14:paraId="4706B869" w14:textId="77777777" w:rsidR="00EC24D4" w:rsidRPr="001B5EA4" w:rsidRDefault="00EC24D4" w:rsidP="00EC24D4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84" w:type="dxa"/>
          </w:tcPr>
          <w:p w14:paraId="67DD7074" w14:textId="77777777" w:rsidR="00EC24D4" w:rsidRPr="001B5EA4" w:rsidRDefault="00EC24D4" w:rsidP="00EC24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353009F4" w14:textId="2AEADAE0" w:rsidR="00EC24D4" w:rsidRPr="001B5EA4" w:rsidRDefault="004D3383" w:rsidP="00EC24D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B32A9">
              <w:rPr>
                <w:rFonts w:ascii="Angsana New" w:hAnsi="Angsana New"/>
                <w:sz w:val="30"/>
                <w:szCs w:val="30"/>
                <w:lang w:val="en-US" w:bidi="th-TH"/>
              </w:rPr>
              <w:t>106,796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EFA9A21" w14:textId="77777777" w:rsidR="00EC24D4" w:rsidRPr="001B5EA4" w:rsidRDefault="00EC24D4" w:rsidP="00EC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EF79837" w14:textId="74525A04" w:rsidR="00EC24D4" w:rsidRPr="001B5EA4" w:rsidRDefault="00EC24D4" w:rsidP="00EC24D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(34,098)</w:t>
            </w:r>
          </w:p>
        </w:tc>
        <w:tc>
          <w:tcPr>
            <w:tcW w:w="269" w:type="dxa"/>
          </w:tcPr>
          <w:p w14:paraId="3B97409C" w14:textId="77777777" w:rsidR="00EC24D4" w:rsidRPr="001B5EA4" w:rsidRDefault="00EC24D4" w:rsidP="00EC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34967737" w14:textId="4916CC1D" w:rsidR="00EC24D4" w:rsidRPr="001B5EA4" w:rsidRDefault="004D3383" w:rsidP="00EC24D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B32A9">
              <w:rPr>
                <w:rFonts w:ascii="Angsana New" w:hAnsi="Angsana New"/>
                <w:sz w:val="30"/>
                <w:szCs w:val="30"/>
                <w:lang w:bidi="th-TH"/>
              </w:rPr>
              <w:t>28,111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9" w:type="dxa"/>
          </w:tcPr>
          <w:p w14:paraId="0B684AF5" w14:textId="77777777" w:rsidR="00EC24D4" w:rsidRPr="001B5EA4" w:rsidRDefault="00EC24D4" w:rsidP="00EC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3B10418A" w14:textId="6ADC84AD" w:rsidR="00EC24D4" w:rsidRPr="001B5EA4" w:rsidRDefault="00EC24D4" w:rsidP="00EC24D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(14,710)</w:t>
            </w:r>
          </w:p>
        </w:tc>
      </w:tr>
      <w:tr w:rsidR="004D3383" w:rsidRPr="001B5EA4" w14:paraId="53A79A83" w14:textId="77777777" w:rsidTr="0087138E">
        <w:tc>
          <w:tcPr>
            <w:tcW w:w="3542" w:type="dxa"/>
          </w:tcPr>
          <w:p w14:paraId="50B40469" w14:textId="77777777" w:rsidR="004D3383" w:rsidRPr="00C664CA" w:rsidRDefault="004D3383" w:rsidP="004D338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โอนพนักงาน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จากการซื้อบริษัทย่อย</w:t>
            </w:r>
          </w:p>
        </w:tc>
        <w:tc>
          <w:tcPr>
            <w:tcW w:w="884" w:type="dxa"/>
          </w:tcPr>
          <w:p w14:paraId="251A147A" w14:textId="77777777" w:rsidR="004D3383" w:rsidRPr="001B5EA4" w:rsidRDefault="004D3383" w:rsidP="004D338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7490481C" w14:textId="77AAB4A4" w:rsidR="004D3383" w:rsidRPr="001B5EA4" w:rsidRDefault="004D3383" w:rsidP="004D338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E2B586D" w14:textId="77777777" w:rsidR="004D3383" w:rsidRPr="001B5EA4" w:rsidRDefault="004D3383" w:rsidP="004D3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FEC29FC" w14:textId="3B90D639" w:rsidR="004D3383" w:rsidRPr="001B5EA4" w:rsidRDefault="004D3383" w:rsidP="004D338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4,953</w:t>
            </w:r>
          </w:p>
        </w:tc>
        <w:tc>
          <w:tcPr>
            <w:tcW w:w="269" w:type="dxa"/>
          </w:tcPr>
          <w:p w14:paraId="621380F6" w14:textId="77777777" w:rsidR="004D3383" w:rsidRPr="001B5EA4" w:rsidRDefault="004D3383" w:rsidP="004D3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21474419" w14:textId="6D23ED7A" w:rsidR="004D3383" w:rsidRPr="001B5EA4" w:rsidRDefault="004D3383" w:rsidP="004D3383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</w:tcPr>
          <w:p w14:paraId="460C27AF" w14:textId="77777777" w:rsidR="004D3383" w:rsidRPr="001B5EA4" w:rsidRDefault="004D3383" w:rsidP="004D3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5B5B2BAE" w14:textId="6BA8B321" w:rsidR="004D3383" w:rsidRPr="001B5EA4" w:rsidRDefault="004D3383" w:rsidP="004D3383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D3383" w:rsidRPr="001B5EA4" w14:paraId="3D52CDC3" w14:textId="77777777" w:rsidTr="0087138E">
        <w:tc>
          <w:tcPr>
            <w:tcW w:w="3542" w:type="dxa"/>
          </w:tcPr>
          <w:p w14:paraId="5FDF676F" w14:textId="77777777" w:rsidR="004D3383" w:rsidRPr="001B5EA4" w:rsidRDefault="004D3383" w:rsidP="004D338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4" w:type="dxa"/>
          </w:tcPr>
          <w:p w14:paraId="188FF0FB" w14:textId="77777777" w:rsidR="004D3383" w:rsidRPr="001B5EA4" w:rsidRDefault="004D3383" w:rsidP="004D338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651C96FC" w14:textId="575A16A0" w:rsidR="004D3383" w:rsidRPr="001B5EA4" w:rsidRDefault="004D3383" w:rsidP="004D338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B32A9">
              <w:rPr>
                <w:rFonts w:ascii="Angsana New" w:hAnsi="Angsana New"/>
                <w:sz w:val="30"/>
                <w:szCs w:val="30"/>
                <w:lang w:val="en-US" w:bidi="th-TH"/>
              </w:rPr>
              <w:t>106,796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4D93E88" w14:textId="77777777" w:rsidR="004D3383" w:rsidRPr="001B5EA4" w:rsidRDefault="004D3383" w:rsidP="004D3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D4099FB" w14:textId="7B89459F" w:rsidR="004D3383" w:rsidRPr="001B5EA4" w:rsidRDefault="004D3383" w:rsidP="004D338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(29,145)</w:t>
            </w:r>
          </w:p>
        </w:tc>
        <w:tc>
          <w:tcPr>
            <w:tcW w:w="269" w:type="dxa"/>
          </w:tcPr>
          <w:p w14:paraId="62602353" w14:textId="77777777" w:rsidR="004D3383" w:rsidRPr="001B5EA4" w:rsidRDefault="004D3383" w:rsidP="004D3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1D380BC9" w14:textId="7D63085B" w:rsidR="004D3383" w:rsidRPr="001B5EA4" w:rsidRDefault="001B32A9" w:rsidP="004D338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(28,111)</w:t>
            </w:r>
          </w:p>
        </w:tc>
        <w:tc>
          <w:tcPr>
            <w:tcW w:w="269" w:type="dxa"/>
          </w:tcPr>
          <w:p w14:paraId="0A28CF53" w14:textId="77777777" w:rsidR="004D3383" w:rsidRPr="001B5EA4" w:rsidRDefault="004D3383" w:rsidP="004D3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5AA66A8F" w14:textId="37CAE508" w:rsidR="004D3383" w:rsidRPr="001B5EA4" w:rsidRDefault="004D3383" w:rsidP="004D338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(14,710)</w:t>
            </w:r>
          </w:p>
        </w:tc>
      </w:tr>
      <w:tr w:rsidR="004D3383" w:rsidRPr="001B5EA4" w14:paraId="67C8FA2A" w14:textId="77777777" w:rsidTr="0087138E">
        <w:tc>
          <w:tcPr>
            <w:tcW w:w="3542" w:type="dxa"/>
          </w:tcPr>
          <w:p w14:paraId="2CAC7534" w14:textId="77777777" w:rsidR="004D3383" w:rsidRPr="001B5EA4" w:rsidRDefault="004D3383" w:rsidP="004D3383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14:paraId="6F190AAE" w14:textId="77777777" w:rsidR="004D3383" w:rsidRPr="001B5EA4" w:rsidRDefault="004D3383" w:rsidP="004D338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2EBB974B" w14:textId="77777777" w:rsidR="004D3383" w:rsidRPr="001B5EA4" w:rsidRDefault="004D3383" w:rsidP="004D338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DA7E93E" w14:textId="77777777" w:rsidR="004D3383" w:rsidRPr="001B5EA4" w:rsidRDefault="004D3383" w:rsidP="004D3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DABD6EC" w14:textId="77777777" w:rsidR="004D3383" w:rsidRPr="001B5EA4" w:rsidRDefault="004D3383" w:rsidP="004D338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24610F0D" w14:textId="77777777" w:rsidR="004D3383" w:rsidRPr="001B5EA4" w:rsidRDefault="004D3383" w:rsidP="004D3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3A8B2E1B" w14:textId="77777777" w:rsidR="004D3383" w:rsidRPr="001B5EA4" w:rsidRDefault="004D3383" w:rsidP="004D338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874871F" w14:textId="77777777" w:rsidR="004D3383" w:rsidRPr="001B5EA4" w:rsidRDefault="004D3383" w:rsidP="004D3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9706469" w14:textId="77777777" w:rsidR="004D3383" w:rsidRPr="001B5EA4" w:rsidRDefault="004D3383" w:rsidP="004D338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3383" w:rsidRPr="001B5EA4" w14:paraId="6CF45D12" w14:textId="77777777" w:rsidTr="0087138E">
        <w:tc>
          <w:tcPr>
            <w:tcW w:w="3542" w:type="dxa"/>
          </w:tcPr>
          <w:p w14:paraId="24321E5C" w14:textId="77777777" w:rsidR="004D3383" w:rsidRPr="001B5EA4" w:rsidRDefault="004D3383" w:rsidP="004D3383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1B5E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84" w:type="dxa"/>
          </w:tcPr>
          <w:p w14:paraId="31C387FD" w14:textId="77777777" w:rsidR="004D3383" w:rsidRPr="001B5EA4" w:rsidRDefault="004D3383" w:rsidP="004D338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14:paraId="3544C336" w14:textId="7DCA277A" w:rsidR="004D3383" w:rsidRPr="001B5EA4" w:rsidRDefault="00675CCA" w:rsidP="004D338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292,877</w:t>
            </w:r>
          </w:p>
        </w:tc>
        <w:tc>
          <w:tcPr>
            <w:tcW w:w="236" w:type="dxa"/>
            <w:vAlign w:val="bottom"/>
          </w:tcPr>
          <w:p w14:paraId="2A01C157" w14:textId="77777777" w:rsidR="004D3383" w:rsidRPr="001B5EA4" w:rsidRDefault="004D3383" w:rsidP="004D3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  <w:vAlign w:val="bottom"/>
          </w:tcPr>
          <w:p w14:paraId="2062EE77" w14:textId="41F879C1" w:rsidR="004D3383" w:rsidRPr="001B5EA4" w:rsidRDefault="004D3383" w:rsidP="004D338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349,991</w:t>
            </w:r>
          </w:p>
        </w:tc>
        <w:tc>
          <w:tcPr>
            <w:tcW w:w="269" w:type="dxa"/>
            <w:vAlign w:val="bottom"/>
          </w:tcPr>
          <w:p w14:paraId="0E630621" w14:textId="77777777" w:rsidR="004D3383" w:rsidRPr="001B5EA4" w:rsidRDefault="004D3383" w:rsidP="004D3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14:paraId="07EECAA0" w14:textId="1AE2D02F" w:rsidR="004D3383" w:rsidRPr="00D67721" w:rsidRDefault="00AC15BF" w:rsidP="004D338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125,354</w:t>
            </w:r>
          </w:p>
        </w:tc>
        <w:tc>
          <w:tcPr>
            <w:tcW w:w="269" w:type="dxa"/>
            <w:vAlign w:val="bottom"/>
          </w:tcPr>
          <w:p w14:paraId="6EE01D29" w14:textId="77777777" w:rsidR="004D3383" w:rsidRPr="001B5EA4" w:rsidRDefault="004D3383" w:rsidP="004D3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14:paraId="26CBA136" w14:textId="7AE3291D" w:rsidR="004D3383" w:rsidRPr="001B5EA4" w:rsidRDefault="004D3383" w:rsidP="004D338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130,989</w:t>
            </w:r>
          </w:p>
        </w:tc>
      </w:tr>
    </w:tbl>
    <w:p w14:paraId="75A36E2D" w14:textId="77777777" w:rsidR="00F54F79" w:rsidRPr="00493A8B" w:rsidRDefault="00F54F79" w:rsidP="0048098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9C6B141" w14:textId="26495A37" w:rsidR="00F54F79" w:rsidRDefault="0048098A" w:rsidP="00493A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3A8B">
        <w:rPr>
          <w:rFonts w:ascii="Angsana New" w:hAnsi="Angsana New"/>
          <w:sz w:val="30"/>
          <w:szCs w:val="30"/>
          <w:cs/>
        </w:rPr>
        <w:t>เมื่อวันที่</w:t>
      </w:r>
      <w:r w:rsidRPr="00493A8B">
        <w:rPr>
          <w:rFonts w:ascii="Angsana New" w:hAnsi="Angsana New"/>
          <w:sz w:val="30"/>
          <w:szCs w:val="30"/>
        </w:rPr>
        <w:t xml:space="preserve"> 5 </w:t>
      </w:r>
      <w:r w:rsidRPr="00493A8B">
        <w:rPr>
          <w:rFonts w:ascii="Angsana New" w:hAnsi="Angsana New"/>
          <w:sz w:val="30"/>
          <w:szCs w:val="30"/>
          <w:cs/>
        </w:rPr>
        <w:t>เมษายน</w:t>
      </w:r>
      <w:r w:rsidRPr="00493A8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93A8B">
        <w:rPr>
          <w:rFonts w:ascii="Angsana New" w:hAnsi="Angsana New"/>
          <w:sz w:val="30"/>
          <w:szCs w:val="30"/>
        </w:rPr>
        <w:t xml:space="preserve">2562 </w:t>
      </w:r>
      <w:r w:rsidRPr="00493A8B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493A8B">
        <w:rPr>
          <w:rFonts w:ascii="Angsana New" w:hAnsi="Angsana New" w:hint="cs"/>
          <w:sz w:val="30"/>
          <w:szCs w:val="30"/>
          <w:cs/>
        </w:rPr>
        <w:t>และกำหนด</w:t>
      </w:r>
      <w:r w:rsidRPr="00493A8B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493A8B">
        <w:rPr>
          <w:rFonts w:ascii="Angsana New" w:hAnsi="Angsana New"/>
          <w:sz w:val="30"/>
          <w:szCs w:val="30"/>
        </w:rPr>
        <w:t>20</w:t>
      </w:r>
      <w:r w:rsidRPr="00493A8B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493A8B">
        <w:rPr>
          <w:rFonts w:ascii="Angsana New" w:hAnsi="Angsana New"/>
          <w:sz w:val="30"/>
          <w:szCs w:val="30"/>
        </w:rPr>
        <w:t>400</w:t>
      </w:r>
      <w:r w:rsidRPr="00493A8B">
        <w:rPr>
          <w:rFonts w:ascii="Angsana New" w:hAnsi="Angsana New"/>
          <w:sz w:val="30"/>
          <w:szCs w:val="30"/>
          <w:cs/>
        </w:rPr>
        <w:t xml:space="preserve"> วัน</w:t>
      </w:r>
      <w:r w:rsidRPr="00493A8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93A8B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</w:t>
      </w:r>
      <w:r w:rsidR="000F7352" w:rsidRPr="00493A8B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0F7352" w:rsidRPr="00493A8B">
        <w:rPr>
          <w:rFonts w:ascii="Angsana New" w:hAnsi="Angsana New"/>
          <w:sz w:val="30"/>
          <w:szCs w:val="30"/>
        </w:rPr>
        <w:t xml:space="preserve">2562 </w:t>
      </w:r>
      <w:r w:rsidRPr="00493A8B">
        <w:rPr>
          <w:rFonts w:ascii="Angsana New" w:hAnsi="Angsana New"/>
          <w:sz w:val="30"/>
          <w:szCs w:val="30"/>
          <w:cs/>
        </w:rPr>
        <w:t xml:space="preserve">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 </w:t>
      </w:r>
      <w:r w:rsidRPr="00493A8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93A8B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</w:t>
      </w:r>
    </w:p>
    <w:p w14:paraId="6716ABC5" w14:textId="77777777" w:rsidR="00AC5442" w:rsidRPr="00493A8B" w:rsidRDefault="00AC5442" w:rsidP="00493A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7" w:type="dxa"/>
        <w:tblInd w:w="450" w:type="dxa"/>
        <w:tblLook w:val="01E0" w:firstRow="1" w:lastRow="1" w:firstColumn="1" w:lastColumn="1" w:noHBand="0" w:noVBand="0"/>
      </w:tblPr>
      <w:tblGrid>
        <w:gridCol w:w="3960"/>
        <w:gridCol w:w="1087"/>
        <w:gridCol w:w="236"/>
        <w:gridCol w:w="1089"/>
        <w:gridCol w:w="270"/>
        <w:gridCol w:w="1105"/>
        <w:gridCol w:w="270"/>
        <w:gridCol w:w="1170"/>
      </w:tblGrid>
      <w:tr w:rsidR="007C4241" w:rsidRPr="00AF49EA" w14:paraId="739C1687" w14:textId="77777777" w:rsidTr="00493A8B">
        <w:trPr>
          <w:trHeight w:val="20"/>
          <w:tblHeader/>
        </w:trPr>
        <w:tc>
          <w:tcPr>
            <w:tcW w:w="3960" w:type="dxa"/>
            <w:vMerge w:val="restart"/>
          </w:tcPr>
          <w:p w14:paraId="48401543" w14:textId="77777777" w:rsidR="007C4241" w:rsidRPr="00AF49EA" w:rsidRDefault="007C4241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64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AF49EA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AF49EA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AF49EA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Pr="00AF49EA">
              <w:rPr>
                <w:rFonts w:ascii="Angsana New" w:hAnsi="Angsana New" w:hint="cs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12" w:type="dxa"/>
            <w:gridSpan w:val="3"/>
            <w:vAlign w:val="bottom"/>
          </w:tcPr>
          <w:p w14:paraId="5D7C8B79" w14:textId="77777777" w:rsidR="007C4241" w:rsidRPr="00AF49EA" w:rsidRDefault="007C4241" w:rsidP="0015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F49E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DFF7C86" w14:textId="77777777" w:rsidR="007C4241" w:rsidRPr="00AF49EA" w:rsidRDefault="007C4241" w:rsidP="0015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5" w:type="dxa"/>
            <w:gridSpan w:val="3"/>
            <w:vAlign w:val="bottom"/>
          </w:tcPr>
          <w:p w14:paraId="1D58D2CF" w14:textId="77777777" w:rsidR="007C4241" w:rsidRPr="00AF49EA" w:rsidRDefault="007C4241" w:rsidP="0015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F49E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3A8B" w:rsidRPr="00AF49EA" w14:paraId="50A7B20F" w14:textId="77777777" w:rsidTr="00493A8B">
        <w:trPr>
          <w:trHeight w:val="20"/>
          <w:tblHeader/>
        </w:trPr>
        <w:tc>
          <w:tcPr>
            <w:tcW w:w="3960" w:type="dxa"/>
            <w:vMerge/>
          </w:tcPr>
          <w:p w14:paraId="46193640" w14:textId="77777777" w:rsidR="00493A8B" w:rsidRPr="00AF49EA" w:rsidRDefault="00493A8B" w:rsidP="00493A8B">
            <w:pPr>
              <w:ind w:hanging="5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5042FCCE" w14:textId="773E17D8" w:rsidR="00493A8B" w:rsidRPr="00AF49EA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34E95695" w14:textId="77777777" w:rsidR="00493A8B" w:rsidRPr="00AF49EA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6AB739C" w14:textId="5550F8D1" w:rsidR="00493A8B" w:rsidRPr="00AF49EA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A7F0D93" w14:textId="77777777" w:rsidR="00493A8B" w:rsidRPr="00AF49EA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7389B70" w14:textId="53C12DB2" w:rsidR="00493A8B" w:rsidRPr="00AF49EA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1B00C21" w14:textId="77777777" w:rsidR="00493A8B" w:rsidRPr="00AF49EA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CE0BCE" w14:textId="493F954E" w:rsidR="00493A8B" w:rsidRPr="00AF49EA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7C4241" w:rsidRPr="00AF49EA" w14:paraId="379F7735" w14:textId="77777777" w:rsidTr="00493A8B">
        <w:trPr>
          <w:trHeight w:val="20"/>
          <w:tblHeader/>
        </w:trPr>
        <w:tc>
          <w:tcPr>
            <w:tcW w:w="3960" w:type="dxa"/>
          </w:tcPr>
          <w:p w14:paraId="4C66BA39" w14:textId="77777777" w:rsidR="007C4241" w:rsidRPr="00AF49EA" w:rsidRDefault="007C4241" w:rsidP="00157793">
            <w:pPr>
              <w:ind w:hanging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7" w:type="dxa"/>
            <w:gridSpan w:val="7"/>
          </w:tcPr>
          <w:p w14:paraId="1C02EF35" w14:textId="77777777" w:rsidR="007C4241" w:rsidRPr="00AF49EA" w:rsidRDefault="007C4241" w:rsidP="00157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F49E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493A8B" w:rsidRPr="00AF49EA" w14:paraId="1582BC1E" w14:textId="77777777" w:rsidTr="00493A8B">
        <w:trPr>
          <w:trHeight w:val="20"/>
        </w:trPr>
        <w:tc>
          <w:tcPr>
            <w:tcW w:w="3960" w:type="dxa"/>
          </w:tcPr>
          <w:p w14:paraId="7BACF382" w14:textId="77777777" w:rsidR="00493A8B" w:rsidRPr="00AF49EA" w:rsidRDefault="00493A8B" w:rsidP="00493A8B">
            <w:pPr>
              <w:ind w:hanging="5"/>
              <w:rPr>
                <w:rFonts w:ascii="Angsana New" w:hAnsi="Angsana New"/>
                <w:sz w:val="30"/>
                <w:szCs w:val="30"/>
                <w:cs/>
              </w:rPr>
            </w:pPr>
            <w:r w:rsidRPr="00AF49E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7" w:type="dxa"/>
          </w:tcPr>
          <w:p w14:paraId="3506B877" w14:textId="1DDE514A" w:rsidR="00493A8B" w:rsidRPr="00AF49EA" w:rsidRDefault="00D67721" w:rsidP="00493A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1.50 </w:t>
            </w:r>
            <w:r w:rsidR="007B56A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1.60</w:t>
            </w:r>
          </w:p>
        </w:tc>
        <w:tc>
          <w:tcPr>
            <w:tcW w:w="236" w:type="dxa"/>
          </w:tcPr>
          <w:p w14:paraId="5DDF78FB" w14:textId="77777777" w:rsidR="00493A8B" w:rsidRPr="00AF49EA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61312786" w14:textId="57F91EC9" w:rsidR="00493A8B" w:rsidRPr="004A5BFD" w:rsidRDefault="00493A8B" w:rsidP="00493A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1.60 - 1.75</w:t>
            </w:r>
          </w:p>
        </w:tc>
        <w:tc>
          <w:tcPr>
            <w:tcW w:w="270" w:type="dxa"/>
          </w:tcPr>
          <w:p w14:paraId="35C62090" w14:textId="77777777" w:rsidR="00493A8B" w:rsidRPr="00AF49EA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14:paraId="0CDC08D6" w14:textId="312341F0" w:rsidR="00493A8B" w:rsidRPr="00AF49EA" w:rsidRDefault="00D67721" w:rsidP="00493A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1.60</w:t>
            </w:r>
          </w:p>
        </w:tc>
        <w:tc>
          <w:tcPr>
            <w:tcW w:w="270" w:type="dxa"/>
          </w:tcPr>
          <w:p w14:paraId="704BA905" w14:textId="77777777" w:rsidR="00493A8B" w:rsidRPr="00AF49EA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A01643" w14:textId="1F196759" w:rsidR="00493A8B" w:rsidRPr="004A5BFD" w:rsidRDefault="00493A8B" w:rsidP="00493A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1.60</w:t>
            </w:r>
          </w:p>
        </w:tc>
      </w:tr>
      <w:tr w:rsidR="00493A8B" w:rsidRPr="00AF49EA" w14:paraId="55A253A1" w14:textId="77777777" w:rsidTr="00493A8B">
        <w:trPr>
          <w:trHeight w:val="20"/>
        </w:trPr>
        <w:tc>
          <w:tcPr>
            <w:tcW w:w="3960" w:type="dxa"/>
          </w:tcPr>
          <w:p w14:paraId="53779214" w14:textId="77777777" w:rsidR="00493A8B" w:rsidRPr="00AF49EA" w:rsidRDefault="00493A8B" w:rsidP="00493A8B">
            <w:pPr>
              <w:ind w:hanging="5"/>
              <w:rPr>
                <w:rFonts w:ascii="Angsana New" w:hAnsi="Angsana New"/>
                <w:sz w:val="30"/>
                <w:szCs w:val="30"/>
                <w:cs/>
              </w:rPr>
            </w:pPr>
            <w:r w:rsidRPr="00AF49EA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7" w:type="dxa"/>
          </w:tcPr>
          <w:p w14:paraId="2D2BF889" w14:textId="7FB68ED9" w:rsidR="00493A8B" w:rsidRPr="00AF49EA" w:rsidRDefault="00D67721" w:rsidP="00493A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4.89 </w:t>
            </w:r>
            <w:r w:rsidR="007B56A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5.00</w:t>
            </w:r>
          </w:p>
        </w:tc>
        <w:tc>
          <w:tcPr>
            <w:tcW w:w="236" w:type="dxa"/>
          </w:tcPr>
          <w:p w14:paraId="0AEA6F7F" w14:textId="77777777" w:rsidR="00493A8B" w:rsidRPr="00AF49EA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EC418CD" w14:textId="3B94A15E" w:rsidR="00493A8B" w:rsidRPr="00AF49EA" w:rsidRDefault="00493A8B" w:rsidP="00493A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4.89 - 5.00</w:t>
            </w:r>
          </w:p>
        </w:tc>
        <w:tc>
          <w:tcPr>
            <w:tcW w:w="270" w:type="dxa"/>
          </w:tcPr>
          <w:p w14:paraId="23F85D1F" w14:textId="77777777" w:rsidR="00493A8B" w:rsidRPr="00AF49EA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14:paraId="0A193047" w14:textId="547D2EC5" w:rsidR="00493A8B" w:rsidRPr="00AF49EA" w:rsidRDefault="00D67721" w:rsidP="00493A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</w:tcPr>
          <w:p w14:paraId="035DC83F" w14:textId="77777777" w:rsidR="00493A8B" w:rsidRPr="00AF49EA" w:rsidRDefault="00493A8B" w:rsidP="0049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D7D20F" w14:textId="57DCA4E2" w:rsidR="00493A8B" w:rsidRPr="00AF49EA" w:rsidRDefault="00493A8B" w:rsidP="00493A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5.00</w:t>
            </w:r>
          </w:p>
        </w:tc>
      </w:tr>
    </w:tbl>
    <w:p w14:paraId="4F6F1A95" w14:textId="77777777" w:rsidR="00534A66" w:rsidRPr="00493A8B" w:rsidRDefault="009538AA" w:rsidP="00E72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493A8B">
        <w:rPr>
          <w:rFonts w:ascii="Angsana New" w:hAnsi="Angsana New"/>
          <w:sz w:val="30"/>
          <w:szCs w:val="30"/>
        </w:rPr>
        <w:tab/>
      </w:r>
    </w:p>
    <w:p w14:paraId="745BB0D3" w14:textId="77777777" w:rsidR="00E02D7F" w:rsidRPr="00493A8B" w:rsidRDefault="00EC5B24" w:rsidP="00AC2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493A8B">
        <w:rPr>
          <w:rFonts w:ascii="Angsana New" w:hAnsi="Angsana New"/>
          <w:sz w:val="30"/>
          <w:szCs w:val="30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  <w:r w:rsidRPr="00493A8B">
        <w:rPr>
          <w:rFonts w:ascii="Angsana New" w:hAnsi="Angsana New"/>
          <w:sz w:val="30"/>
          <w:szCs w:val="30"/>
        </w:rPr>
        <w:t> </w:t>
      </w:r>
    </w:p>
    <w:p w14:paraId="7C9B81AA" w14:textId="77777777" w:rsidR="00FC7ADE" w:rsidRPr="00493A8B" w:rsidRDefault="00FC7ADE" w:rsidP="00A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02A461E" w14:textId="1F8CF41D" w:rsidR="00AF49EA" w:rsidRDefault="001E25F1" w:rsidP="0035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3A8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93A8B">
        <w:rPr>
          <w:rFonts w:ascii="Angsana New" w:hAnsi="Angsana New"/>
          <w:sz w:val="30"/>
          <w:szCs w:val="30"/>
        </w:rPr>
        <w:t xml:space="preserve">31 </w:t>
      </w:r>
      <w:r w:rsidRPr="00493A8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93A8B">
        <w:rPr>
          <w:rFonts w:ascii="Angsana New" w:hAnsi="Angsana New"/>
          <w:sz w:val="30"/>
          <w:szCs w:val="30"/>
        </w:rPr>
        <w:t>25</w:t>
      </w:r>
      <w:r w:rsidR="00986A3B" w:rsidRPr="00493A8B">
        <w:rPr>
          <w:rFonts w:ascii="Angsana New" w:hAnsi="Angsana New"/>
          <w:sz w:val="30"/>
          <w:szCs w:val="30"/>
        </w:rPr>
        <w:t>6</w:t>
      </w:r>
      <w:r w:rsidR="00493A8B">
        <w:rPr>
          <w:rFonts w:ascii="Angsana New" w:hAnsi="Angsana New"/>
          <w:sz w:val="30"/>
          <w:szCs w:val="30"/>
        </w:rPr>
        <w:t>3</w:t>
      </w:r>
      <w:r w:rsidR="00986A3B" w:rsidRPr="00493A8B">
        <w:rPr>
          <w:rFonts w:ascii="Angsana New" w:hAnsi="Angsana New"/>
          <w:sz w:val="30"/>
          <w:szCs w:val="30"/>
        </w:rPr>
        <w:t xml:space="preserve"> </w:t>
      </w:r>
      <w:r w:rsidRPr="00493A8B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Pr="00157F5A">
        <w:rPr>
          <w:rFonts w:ascii="Angsana New" w:hAnsi="Angsana New"/>
          <w:sz w:val="30"/>
          <w:szCs w:val="30"/>
          <w:cs/>
        </w:rPr>
        <w:t>เป็น</w:t>
      </w:r>
      <w:r w:rsidR="002B1382" w:rsidRPr="00157F5A">
        <w:rPr>
          <w:rFonts w:ascii="Angsana New" w:hAnsi="Angsana New"/>
          <w:sz w:val="30"/>
          <w:szCs w:val="30"/>
        </w:rPr>
        <w:t xml:space="preserve"> </w:t>
      </w:r>
      <w:r w:rsidR="00157F5A" w:rsidRPr="00157F5A">
        <w:rPr>
          <w:rFonts w:ascii="Angsana New" w:hAnsi="Angsana New"/>
          <w:sz w:val="30"/>
          <w:szCs w:val="30"/>
        </w:rPr>
        <w:t>8</w:t>
      </w:r>
      <w:r w:rsidR="004A5BFD" w:rsidRPr="00157F5A">
        <w:rPr>
          <w:rFonts w:ascii="Angsana New" w:hAnsi="Angsana New"/>
          <w:sz w:val="30"/>
          <w:szCs w:val="30"/>
        </w:rPr>
        <w:t xml:space="preserve"> - 1</w:t>
      </w:r>
      <w:r w:rsidR="00157F5A" w:rsidRPr="00157F5A">
        <w:rPr>
          <w:rFonts w:ascii="Angsana New" w:hAnsi="Angsana New"/>
          <w:sz w:val="30"/>
          <w:szCs w:val="30"/>
        </w:rPr>
        <w:t>0</w:t>
      </w:r>
      <w:r w:rsidR="002B1382" w:rsidRPr="00157F5A">
        <w:rPr>
          <w:rFonts w:ascii="Angsana New" w:hAnsi="Angsana New"/>
          <w:sz w:val="30"/>
          <w:szCs w:val="30"/>
        </w:rPr>
        <w:t xml:space="preserve"> </w:t>
      </w:r>
      <w:r w:rsidRPr="00157F5A">
        <w:rPr>
          <w:rFonts w:ascii="Angsana New" w:hAnsi="Angsana New"/>
          <w:sz w:val="30"/>
          <w:szCs w:val="30"/>
          <w:cs/>
        </w:rPr>
        <w:t>ปี</w:t>
      </w:r>
      <w:r w:rsidR="00F03966" w:rsidRPr="00493A8B">
        <w:rPr>
          <w:rFonts w:ascii="Angsana New" w:hAnsi="Angsana New"/>
          <w:sz w:val="30"/>
          <w:szCs w:val="30"/>
        </w:rPr>
        <w:t xml:space="preserve">         </w:t>
      </w:r>
      <w:r w:rsidR="00EF352C" w:rsidRPr="00493A8B">
        <w:rPr>
          <w:rFonts w:ascii="Angsana New" w:hAnsi="Angsana New"/>
          <w:i/>
          <w:iCs/>
          <w:sz w:val="30"/>
          <w:szCs w:val="30"/>
        </w:rPr>
        <w:t>(25</w:t>
      </w:r>
      <w:r w:rsidR="002B1382" w:rsidRPr="00493A8B">
        <w:rPr>
          <w:rFonts w:ascii="Angsana New" w:hAnsi="Angsana New"/>
          <w:i/>
          <w:iCs/>
          <w:sz w:val="30"/>
          <w:szCs w:val="30"/>
        </w:rPr>
        <w:t>6</w:t>
      </w:r>
      <w:r w:rsidR="00493A8B">
        <w:rPr>
          <w:rFonts w:ascii="Angsana New" w:hAnsi="Angsana New"/>
          <w:i/>
          <w:iCs/>
          <w:sz w:val="30"/>
          <w:szCs w:val="30"/>
        </w:rPr>
        <w:t>2</w:t>
      </w:r>
      <w:r w:rsidR="00277F91" w:rsidRPr="00493A8B">
        <w:rPr>
          <w:rFonts w:ascii="Angsana New" w:hAnsi="Angsana New"/>
          <w:i/>
          <w:iCs/>
          <w:sz w:val="30"/>
          <w:szCs w:val="30"/>
        </w:rPr>
        <w:t xml:space="preserve"> </w:t>
      </w:r>
      <w:r w:rsidR="00CA7EA3" w:rsidRPr="00493A8B">
        <w:rPr>
          <w:rFonts w:ascii="Angsana New" w:hAnsi="Angsana New"/>
          <w:i/>
          <w:iCs/>
          <w:sz w:val="30"/>
          <w:szCs w:val="30"/>
        </w:rPr>
        <w:t xml:space="preserve">: </w:t>
      </w:r>
      <w:r w:rsidR="00493A8B">
        <w:rPr>
          <w:rFonts w:ascii="Angsana New" w:hAnsi="Angsana New"/>
          <w:i/>
          <w:iCs/>
          <w:sz w:val="30"/>
          <w:szCs w:val="30"/>
        </w:rPr>
        <w:t>10 - 12</w:t>
      </w:r>
      <w:r w:rsidR="00CA7EA3" w:rsidRPr="00493A8B">
        <w:rPr>
          <w:rFonts w:ascii="Angsana New" w:hAnsi="Angsana New"/>
          <w:i/>
          <w:iCs/>
          <w:sz w:val="30"/>
          <w:szCs w:val="30"/>
        </w:rPr>
        <w:t xml:space="preserve"> </w:t>
      </w:r>
      <w:r w:rsidR="00CA7EA3" w:rsidRPr="00493A8B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277F91" w:rsidRPr="00493A8B">
        <w:rPr>
          <w:rFonts w:ascii="Angsana New" w:hAnsi="Angsana New"/>
          <w:sz w:val="30"/>
          <w:szCs w:val="30"/>
        </w:rPr>
        <w:t>)</w:t>
      </w:r>
    </w:p>
    <w:p w14:paraId="7D7DCB0E" w14:textId="6BC8A2D1" w:rsidR="00AC5442" w:rsidRDefault="00AC5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0D0B821" w14:textId="77777777" w:rsidR="004A607E" w:rsidRPr="005D1C7C" w:rsidRDefault="00534A66" w:rsidP="005D1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5D1C7C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32348B8D" w14:textId="77777777" w:rsidR="00EE1A48" w:rsidRPr="005D1C7C" w:rsidRDefault="00EE1A48" w:rsidP="00EE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6C2AADC0" w14:textId="3847857B" w:rsidR="00F07EF2" w:rsidRPr="005D1C7C" w:rsidRDefault="00F07EF2" w:rsidP="005D1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1C7C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</w:t>
      </w:r>
      <w:proofErr w:type="spellStart"/>
      <w:r w:rsidRPr="005D1C7C">
        <w:rPr>
          <w:rFonts w:asciiTheme="majorBidi" w:hAnsiTheme="majorBidi" w:cstheme="majorBidi"/>
          <w:sz w:val="30"/>
          <w:szCs w:val="30"/>
          <w:cs/>
        </w:rPr>
        <w:t>อื่นๆ</w:t>
      </w:r>
      <w:proofErr w:type="spellEnd"/>
      <w:r w:rsidRPr="005D1C7C">
        <w:rPr>
          <w:rFonts w:asciiTheme="majorBidi" w:hAnsiTheme="majorBidi" w:cstheme="majorBidi"/>
          <w:sz w:val="30"/>
          <w:szCs w:val="30"/>
          <w:cs/>
        </w:rPr>
        <w:t xml:space="preserve"> คงที่ จะมีผลกระทบต่อภาระผูกพันผลประโยชน์ที่กำหนดไว้เป็นจำนวนเงินดังต่อไปนี้</w:t>
      </w:r>
    </w:p>
    <w:p w14:paraId="0A62CF56" w14:textId="77777777" w:rsidR="008F5D4F" w:rsidRPr="005D1C7C" w:rsidRDefault="008F5D4F" w:rsidP="005A621F">
      <w:pPr>
        <w:tabs>
          <w:tab w:val="clear" w:pos="227"/>
          <w:tab w:val="clear" w:pos="454"/>
          <w:tab w:val="clear" w:pos="680"/>
          <w:tab w:val="left" w:pos="72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4201"/>
        <w:gridCol w:w="1047"/>
        <w:gridCol w:w="234"/>
        <w:gridCol w:w="1047"/>
        <w:gridCol w:w="263"/>
        <w:gridCol w:w="1047"/>
        <w:gridCol w:w="263"/>
        <w:gridCol w:w="1051"/>
      </w:tblGrid>
      <w:tr w:rsidR="00AF49EA" w:rsidRPr="005D1C7C" w14:paraId="3681D642" w14:textId="77777777" w:rsidTr="005A621F">
        <w:tc>
          <w:tcPr>
            <w:tcW w:w="4203" w:type="dxa"/>
          </w:tcPr>
          <w:p w14:paraId="2C27C739" w14:textId="54BDEEB5" w:rsidR="00AF49EA" w:rsidRPr="008F5D4F" w:rsidRDefault="008F5D4F" w:rsidP="008F5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F5D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</w:t>
            </w:r>
            <w:r w:rsidR="000502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Pr="008F5D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28" w:type="dxa"/>
            <w:gridSpan w:val="3"/>
          </w:tcPr>
          <w:p w14:paraId="0D12A296" w14:textId="77777777" w:rsidR="00AF49EA" w:rsidRPr="005D1C7C" w:rsidRDefault="00AF49EA" w:rsidP="004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5D1C7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</w:tcPr>
          <w:p w14:paraId="1EF415E8" w14:textId="77777777" w:rsidR="00AF49EA" w:rsidRPr="005D1C7C" w:rsidRDefault="00AF49EA" w:rsidP="004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0" w:type="dxa"/>
            <w:gridSpan w:val="3"/>
          </w:tcPr>
          <w:p w14:paraId="14F92EB7" w14:textId="77777777" w:rsidR="00AF49EA" w:rsidRPr="005D1C7C" w:rsidRDefault="00AF49EA" w:rsidP="004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D1C7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F5D4F" w:rsidRPr="005D1C7C" w14:paraId="7B4B97F1" w14:textId="77777777" w:rsidTr="005A621F">
        <w:tc>
          <w:tcPr>
            <w:tcW w:w="4203" w:type="dxa"/>
          </w:tcPr>
          <w:p w14:paraId="77B62325" w14:textId="1ED7AA49" w:rsidR="008F5D4F" w:rsidRPr="005D1C7C" w:rsidRDefault="008F5D4F" w:rsidP="008F5D4F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216F4B6A" w14:textId="644AEC3E" w:rsidR="008F5D4F" w:rsidRPr="005D1C7C" w:rsidRDefault="008F5D4F" w:rsidP="008F5D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D1C7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4" w:type="dxa"/>
          </w:tcPr>
          <w:p w14:paraId="45ACD67B" w14:textId="77777777" w:rsidR="008F5D4F" w:rsidRPr="005D1C7C" w:rsidRDefault="008F5D4F" w:rsidP="008F5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12AD16A3" w14:textId="2955E070" w:rsidR="008F5D4F" w:rsidRPr="005D1C7C" w:rsidRDefault="008F5D4F" w:rsidP="008F5D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D1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2" w:type="dxa"/>
          </w:tcPr>
          <w:p w14:paraId="154A188D" w14:textId="77777777" w:rsidR="008F5D4F" w:rsidRPr="005D1C7C" w:rsidRDefault="008F5D4F" w:rsidP="008F5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569C8894" w14:textId="5E900153" w:rsidR="008F5D4F" w:rsidRPr="005D1C7C" w:rsidRDefault="008F5D4F" w:rsidP="008F5D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D1C7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2" w:type="dxa"/>
          </w:tcPr>
          <w:p w14:paraId="4E3067D0" w14:textId="77777777" w:rsidR="008F5D4F" w:rsidRPr="005D1C7C" w:rsidRDefault="008F5D4F" w:rsidP="008F5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320B6C6E" w14:textId="558FC8C8" w:rsidR="008F5D4F" w:rsidRPr="005D1C7C" w:rsidRDefault="008F5D4F" w:rsidP="008F5D4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D1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5A621F" w:rsidRPr="005D1C7C" w14:paraId="71E2D9DD" w14:textId="77777777" w:rsidTr="004337EF">
        <w:tc>
          <w:tcPr>
            <w:tcW w:w="4203" w:type="dxa"/>
          </w:tcPr>
          <w:p w14:paraId="740CCE2F" w14:textId="77777777" w:rsidR="005A621F" w:rsidRPr="005D1C7C" w:rsidRDefault="005A621F" w:rsidP="008F5D4F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71735DD0" w14:textId="4889E65F" w:rsidR="005A621F" w:rsidRPr="005D1C7C" w:rsidRDefault="005A621F" w:rsidP="008F5D4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D1C7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D1C7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A621F" w:rsidRPr="005D1C7C" w14:paraId="5FB2662F" w14:textId="77777777" w:rsidTr="005A621F">
        <w:tc>
          <w:tcPr>
            <w:tcW w:w="4203" w:type="dxa"/>
          </w:tcPr>
          <w:p w14:paraId="1950EAFD" w14:textId="52AC731B" w:rsidR="005A621F" w:rsidRPr="005D1C7C" w:rsidRDefault="00492D68" w:rsidP="005A621F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5D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5D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F5D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</w:t>
            </w:r>
            <w:r w:rsidRPr="008F5D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Pr="008F5D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47" w:type="dxa"/>
          </w:tcPr>
          <w:p w14:paraId="5053B498" w14:textId="77777777" w:rsidR="005A621F" w:rsidRPr="005D1C7C" w:rsidRDefault="005A621F" w:rsidP="005A62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" w:type="dxa"/>
          </w:tcPr>
          <w:p w14:paraId="3643FD0B" w14:textId="77777777" w:rsidR="005A621F" w:rsidRPr="005D1C7C" w:rsidRDefault="005A621F" w:rsidP="005A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694F4FF5" w14:textId="77777777" w:rsidR="005A621F" w:rsidRPr="005D1C7C" w:rsidRDefault="005A621F" w:rsidP="005A62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2" w:type="dxa"/>
          </w:tcPr>
          <w:p w14:paraId="22BB565A" w14:textId="77777777" w:rsidR="005A621F" w:rsidRPr="005D1C7C" w:rsidRDefault="005A621F" w:rsidP="005A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07EC8733" w14:textId="77777777" w:rsidR="005A621F" w:rsidRPr="005D1C7C" w:rsidRDefault="005A621F" w:rsidP="005A62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80B7477" w14:textId="77777777" w:rsidR="005A621F" w:rsidRPr="005D1C7C" w:rsidRDefault="005A621F" w:rsidP="005A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0A7FB0E8" w14:textId="77777777" w:rsidR="005A621F" w:rsidRPr="005D1C7C" w:rsidRDefault="005A621F" w:rsidP="005A621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92D68" w:rsidRPr="005D1C7C" w14:paraId="297045D8" w14:textId="77777777" w:rsidTr="005A621F">
        <w:tc>
          <w:tcPr>
            <w:tcW w:w="4203" w:type="dxa"/>
          </w:tcPr>
          <w:p w14:paraId="14A6326E" w14:textId="600E7A5D" w:rsidR="00492D68" w:rsidRPr="005D1C7C" w:rsidRDefault="00492D68" w:rsidP="005A621F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1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047" w:type="dxa"/>
          </w:tcPr>
          <w:p w14:paraId="46E95B4F" w14:textId="77777777" w:rsidR="00492D68" w:rsidRPr="005D1C7C" w:rsidRDefault="00492D68" w:rsidP="005A62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" w:type="dxa"/>
          </w:tcPr>
          <w:p w14:paraId="0160CC21" w14:textId="77777777" w:rsidR="00492D68" w:rsidRPr="005D1C7C" w:rsidRDefault="00492D68" w:rsidP="005A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7983CD13" w14:textId="77777777" w:rsidR="00492D68" w:rsidRPr="005D1C7C" w:rsidRDefault="00492D68" w:rsidP="005A62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2" w:type="dxa"/>
          </w:tcPr>
          <w:p w14:paraId="505F4FDB" w14:textId="77777777" w:rsidR="00492D68" w:rsidRPr="005D1C7C" w:rsidRDefault="00492D68" w:rsidP="005A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738776F9" w14:textId="77777777" w:rsidR="00492D68" w:rsidRPr="005D1C7C" w:rsidRDefault="00492D68" w:rsidP="005A62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EEC164F" w14:textId="77777777" w:rsidR="00492D68" w:rsidRPr="005D1C7C" w:rsidRDefault="00492D68" w:rsidP="005A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3220A540" w14:textId="77777777" w:rsidR="00492D68" w:rsidRPr="005D1C7C" w:rsidRDefault="00492D68" w:rsidP="005A621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A621F" w:rsidRPr="005D1C7C" w14:paraId="7ED70565" w14:textId="77777777" w:rsidTr="005A621F">
        <w:tc>
          <w:tcPr>
            <w:tcW w:w="4203" w:type="dxa"/>
          </w:tcPr>
          <w:p w14:paraId="573DA7F9" w14:textId="77777777" w:rsidR="005A621F" w:rsidRPr="005D1C7C" w:rsidRDefault="005A621F" w:rsidP="005A621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5D1C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1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5D1C7C">
              <w:rPr>
                <w:rFonts w:asciiTheme="majorBidi" w:hAnsiTheme="majorBidi" w:cstheme="majorBidi"/>
                <w:sz w:val="30"/>
                <w:szCs w:val="30"/>
              </w:rPr>
              <w:t>0.5</w:t>
            </w:r>
            <w:r w:rsidRPr="005D1C7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7361E601" w14:textId="611CE6BB" w:rsidR="005A621F" w:rsidRPr="005D1C7C" w:rsidRDefault="005A621F" w:rsidP="005A621F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(13,931)</w:t>
            </w:r>
          </w:p>
        </w:tc>
        <w:tc>
          <w:tcPr>
            <w:tcW w:w="234" w:type="dxa"/>
            <w:vAlign w:val="center"/>
          </w:tcPr>
          <w:p w14:paraId="0DC19972" w14:textId="77777777" w:rsidR="005A621F" w:rsidRPr="005D1C7C" w:rsidRDefault="005A621F" w:rsidP="005A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57285F3D" w14:textId="2A8B13E5" w:rsidR="005A621F" w:rsidRPr="005D1C7C" w:rsidRDefault="005A621F" w:rsidP="005A621F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14,983</w:t>
            </w:r>
          </w:p>
        </w:tc>
        <w:tc>
          <w:tcPr>
            <w:tcW w:w="262" w:type="dxa"/>
            <w:vAlign w:val="center"/>
          </w:tcPr>
          <w:p w14:paraId="42DA832C" w14:textId="77777777" w:rsidR="005A621F" w:rsidRPr="005D1C7C" w:rsidRDefault="005A621F" w:rsidP="005A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53E70AEC" w14:textId="31652B72" w:rsidR="005A621F" w:rsidRPr="008E13F0" w:rsidRDefault="005A621F" w:rsidP="005A621F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1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(5,492)</w:t>
            </w:r>
          </w:p>
        </w:tc>
        <w:tc>
          <w:tcPr>
            <w:tcW w:w="262" w:type="dxa"/>
            <w:vAlign w:val="center"/>
          </w:tcPr>
          <w:p w14:paraId="619AD4B4" w14:textId="77777777" w:rsidR="005A621F" w:rsidRPr="005D1C7C" w:rsidRDefault="005A621F" w:rsidP="005A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center"/>
          </w:tcPr>
          <w:p w14:paraId="0BDED67C" w14:textId="7ACBC172" w:rsidR="005A621F" w:rsidRPr="005D1C7C" w:rsidRDefault="005A621F" w:rsidP="005A621F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5,875</w:t>
            </w:r>
          </w:p>
        </w:tc>
      </w:tr>
      <w:tr w:rsidR="005A621F" w:rsidRPr="005D1C7C" w14:paraId="773D28B4" w14:textId="77777777" w:rsidTr="005A621F">
        <w:tc>
          <w:tcPr>
            <w:tcW w:w="4203" w:type="dxa"/>
          </w:tcPr>
          <w:p w14:paraId="19F6F64B" w14:textId="77777777" w:rsidR="005A621F" w:rsidRPr="005D1C7C" w:rsidRDefault="005A621F" w:rsidP="005A621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14:paraId="325365CD" w14:textId="77777777" w:rsidR="005A621F" w:rsidRPr="005D1C7C" w:rsidRDefault="005A621F" w:rsidP="005A621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C7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D1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5D1C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1C7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4475390C" w14:textId="7EDC4AB4" w:rsidR="005A621F" w:rsidRPr="005D1C7C" w:rsidRDefault="005A621F" w:rsidP="005A621F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30,103</w:t>
            </w:r>
          </w:p>
        </w:tc>
        <w:tc>
          <w:tcPr>
            <w:tcW w:w="234" w:type="dxa"/>
            <w:vAlign w:val="bottom"/>
          </w:tcPr>
          <w:p w14:paraId="601A5773" w14:textId="77777777" w:rsidR="005A621F" w:rsidRPr="005D1C7C" w:rsidRDefault="005A621F" w:rsidP="005A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6D99CBAA" w14:textId="77A20CD8" w:rsidR="005A621F" w:rsidRPr="005D1C7C" w:rsidRDefault="005A621F" w:rsidP="005A621F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(26,417)</w:t>
            </w:r>
          </w:p>
        </w:tc>
        <w:tc>
          <w:tcPr>
            <w:tcW w:w="262" w:type="dxa"/>
            <w:vAlign w:val="bottom"/>
          </w:tcPr>
          <w:p w14:paraId="40272062" w14:textId="77777777" w:rsidR="005A621F" w:rsidRPr="005D1C7C" w:rsidRDefault="005A621F" w:rsidP="005A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38123189" w14:textId="7AA9E93F" w:rsidR="005A621F" w:rsidRPr="008E13F0" w:rsidRDefault="005A621F" w:rsidP="005A621F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E1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12,059</w:t>
            </w:r>
          </w:p>
        </w:tc>
        <w:tc>
          <w:tcPr>
            <w:tcW w:w="262" w:type="dxa"/>
            <w:vAlign w:val="bottom"/>
          </w:tcPr>
          <w:p w14:paraId="2D0317C2" w14:textId="77777777" w:rsidR="005A621F" w:rsidRPr="005D1C7C" w:rsidRDefault="005A621F" w:rsidP="005A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AB32FC9" w14:textId="69555965" w:rsidR="005A621F" w:rsidRPr="005D1C7C" w:rsidRDefault="005A621F" w:rsidP="005A621F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(10,704)</w:t>
            </w:r>
          </w:p>
        </w:tc>
      </w:tr>
      <w:tr w:rsidR="00492D68" w:rsidRPr="005D1C7C" w14:paraId="181FDD34" w14:textId="77777777" w:rsidTr="005A621F">
        <w:tc>
          <w:tcPr>
            <w:tcW w:w="4203" w:type="dxa"/>
          </w:tcPr>
          <w:p w14:paraId="3A005CCA" w14:textId="77777777" w:rsidR="00492D68" w:rsidRPr="005D1C7C" w:rsidRDefault="00492D68" w:rsidP="005A621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  <w:vAlign w:val="bottom"/>
          </w:tcPr>
          <w:p w14:paraId="3AF471F9" w14:textId="77777777" w:rsidR="00492D68" w:rsidRDefault="00492D68" w:rsidP="005A621F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4EC526F6" w14:textId="77777777" w:rsidR="00492D68" w:rsidRPr="005D1C7C" w:rsidRDefault="00492D68" w:rsidP="005A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7C748C79" w14:textId="77777777" w:rsidR="00492D68" w:rsidRDefault="00492D68" w:rsidP="005A621F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14:paraId="1E3DE762" w14:textId="77777777" w:rsidR="00492D68" w:rsidRPr="005D1C7C" w:rsidRDefault="00492D68" w:rsidP="005A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47E263F5" w14:textId="77777777" w:rsidR="00492D68" w:rsidRPr="008E13F0" w:rsidRDefault="00492D68" w:rsidP="005A621F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14:paraId="5321812C" w14:textId="77777777" w:rsidR="00492D68" w:rsidRPr="005D1C7C" w:rsidRDefault="00492D68" w:rsidP="005A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476566A7" w14:textId="77777777" w:rsidR="00492D68" w:rsidRDefault="00492D68" w:rsidP="005A621F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A621F" w:rsidRPr="00C664CA" w14:paraId="095C02DB" w14:textId="77777777" w:rsidTr="00492D68">
        <w:tc>
          <w:tcPr>
            <w:tcW w:w="4201" w:type="dxa"/>
          </w:tcPr>
          <w:p w14:paraId="4FC9D6C3" w14:textId="3BC7BC9A" w:rsidR="005A621F" w:rsidRPr="00C664CA" w:rsidRDefault="00492D68" w:rsidP="004337EF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5D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5D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F5D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</w:t>
            </w:r>
            <w:r w:rsidRPr="008F5D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Pr="008F5D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4952" w:type="dxa"/>
            <w:gridSpan w:val="7"/>
          </w:tcPr>
          <w:p w14:paraId="0D40C897" w14:textId="77777777" w:rsidR="005A621F" w:rsidRPr="00C664CA" w:rsidRDefault="005A621F" w:rsidP="004337E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492D68" w:rsidRPr="00C664CA" w14:paraId="1B661BB4" w14:textId="77777777" w:rsidTr="00492D68">
        <w:tc>
          <w:tcPr>
            <w:tcW w:w="4201" w:type="dxa"/>
          </w:tcPr>
          <w:p w14:paraId="50B99DBB" w14:textId="4FD22A67" w:rsidR="00492D68" w:rsidRPr="00C664CA" w:rsidRDefault="00492D68" w:rsidP="004337EF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4952" w:type="dxa"/>
            <w:gridSpan w:val="7"/>
          </w:tcPr>
          <w:p w14:paraId="7BE5010C" w14:textId="77777777" w:rsidR="00492D68" w:rsidRPr="00C664CA" w:rsidRDefault="00492D68" w:rsidP="004337E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8F5D4F" w:rsidRPr="00C664CA" w14:paraId="5B3E53F5" w14:textId="77777777" w:rsidTr="00492D68">
        <w:tc>
          <w:tcPr>
            <w:tcW w:w="4201" w:type="dxa"/>
          </w:tcPr>
          <w:p w14:paraId="39445C4F" w14:textId="77777777" w:rsidR="008F5D4F" w:rsidRPr="00C664CA" w:rsidRDefault="008F5D4F" w:rsidP="004337EF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C664CA">
              <w:rPr>
                <w:rFonts w:ascii="Angsana New" w:hAnsi="Angsana New"/>
                <w:sz w:val="30"/>
                <w:szCs w:val="30"/>
              </w:rPr>
              <w:t>0.5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0E96241C" w14:textId="77777777" w:rsidR="008F5D4F" w:rsidRPr="00C664CA" w:rsidRDefault="008F5D4F" w:rsidP="004337EF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11,192)</w:t>
            </w:r>
          </w:p>
        </w:tc>
        <w:tc>
          <w:tcPr>
            <w:tcW w:w="234" w:type="dxa"/>
            <w:vAlign w:val="center"/>
          </w:tcPr>
          <w:p w14:paraId="30F3FEBE" w14:textId="77777777" w:rsidR="008F5D4F" w:rsidRPr="00C664CA" w:rsidRDefault="008F5D4F" w:rsidP="0043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1B809E2F" w14:textId="77777777" w:rsidR="008F5D4F" w:rsidRPr="00C664CA" w:rsidRDefault="008F5D4F" w:rsidP="004337EF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12,014</w:t>
            </w:r>
          </w:p>
        </w:tc>
        <w:tc>
          <w:tcPr>
            <w:tcW w:w="263" w:type="dxa"/>
            <w:vAlign w:val="center"/>
          </w:tcPr>
          <w:p w14:paraId="30413EC7" w14:textId="77777777" w:rsidR="008F5D4F" w:rsidRPr="00C664CA" w:rsidRDefault="008F5D4F" w:rsidP="0043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521219A1" w14:textId="77777777" w:rsidR="008F5D4F" w:rsidRPr="00C664CA" w:rsidRDefault="008F5D4F" w:rsidP="004337EF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(3,850)</w:t>
            </w:r>
          </w:p>
        </w:tc>
        <w:tc>
          <w:tcPr>
            <w:tcW w:w="263" w:type="dxa"/>
            <w:vAlign w:val="center"/>
          </w:tcPr>
          <w:p w14:paraId="1B6E1E51" w14:textId="77777777" w:rsidR="008F5D4F" w:rsidRPr="00C664CA" w:rsidRDefault="008F5D4F" w:rsidP="0043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vAlign w:val="center"/>
          </w:tcPr>
          <w:p w14:paraId="6A8DC152" w14:textId="77777777" w:rsidR="008F5D4F" w:rsidRPr="00C664CA" w:rsidRDefault="008F5D4F" w:rsidP="004337EF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4,115</w:t>
            </w:r>
          </w:p>
        </w:tc>
      </w:tr>
      <w:tr w:rsidR="008F5D4F" w:rsidRPr="00C664CA" w14:paraId="6357EB3E" w14:textId="77777777" w:rsidTr="00492D68">
        <w:tc>
          <w:tcPr>
            <w:tcW w:w="4201" w:type="dxa"/>
          </w:tcPr>
          <w:p w14:paraId="0127D0CC" w14:textId="77777777" w:rsidR="008F5D4F" w:rsidRPr="00C664CA" w:rsidRDefault="008F5D4F" w:rsidP="004337EF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14:paraId="6F81E013" w14:textId="77777777" w:rsidR="008F5D4F" w:rsidRPr="00C664CA" w:rsidRDefault="008F5D4F" w:rsidP="004337EF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C664CA">
              <w:rPr>
                <w:rFonts w:ascii="Angsana New" w:hAnsi="Angsana New"/>
                <w:sz w:val="30"/>
                <w:szCs w:val="30"/>
              </w:rPr>
              <w:t>1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647E1B0F" w14:textId="77777777" w:rsidR="008F5D4F" w:rsidRPr="00C664CA" w:rsidRDefault="008F5D4F" w:rsidP="004337EF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24,236</w:t>
            </w:r>
          </w:p>
        </w:tc>
        <w:tc>
          <w:tcPr>
            <w:tcW w:w="234" w:type="dxa"/>
            <w:vAlign w:val="bottom"/>
          </w:tcPr>
          <w:p w14:paraId="54E0F1E1" w14:textId="77777777" w:rsidR="008F5D4F" w:rsidRPr="00C664CA" w:rsidRDefault="008F5D4F" w:rsidP="0043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54AC2000" w14:textId="77777777" w:rsidR="008F5D4F" w:rsidRPr="00C664CA" w:rsidRDefault="008F5D4F" w:rsidP="004337EF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(21,321)</w:t>
            </w:r>
          </w:p>
        </w:tc>
        <w:tc>
          <w:tcPr>
            <w:tcW w:w="263" w:type="dxa"/>
            <w:vAlign w:val="bottom"/>
          </w:tcPr>
          <w:p w14:paraId="6A5482FA" w14:textId="77777777" w:rsidR="008F5D4F" w:rsidRPr="00C664CA" w:rsidRDefault="008F5D4F" w:rsidP="0043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4731AF00" w14:textId="77777777" w:rsidR="008F5D4F" w:rsidRPr="00C664CA" w:rsidRDefault="008F5D4F" w:rsidP="004337EF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8,554</w:t>
            </w:r>
          </w:p>
        </w:tc>
        <w:tc>
          <w:tcPr>
            <w:tcW w:w="263" w:type="dxa"/>
            <w:vAlign w:val="bottom"/>
          </w:tcPr>
          <w:p w14:paraId="58136858" w14:textId="77777777" w:rsidR="008F5D4F" w:rsidRPr="00C664CA" w:rsidRDefault="008F5D4F" w:rsidP="0043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7B96CD89" w14:textId="77777777" w:rsidR="008F5D4F" w:rsidRPr="00C664CA" w:rsidRDefault="008F5D4F" w:rsidP="004337EF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(7,604)</w:t>
            </w:r>
          </w:p>
        </w:tc>
      </w:tr>
    </w:tbl>
    <w:p w14:paraId="191E5E66" w14:textId="77777777" w:rsidR="008F5D4F" w:rsidRPr="005D1C7C" w:rsidRDefault="008F5D4F" w:rsidP="002339D0">
      <w:pPr>
        <w:tabs>
          <w:tab w:val="clear" w:pos="227"/>
          <w:tab w:val="clear" w:pos="454"/>
          <w:tab w:val="clear" w:pos="680"/>
          <w:tab w:val="left" w:pos="72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38D8898" w14:textId="77777777" w:rsidR="00F07EF2" w:rsidRPr="005D1C7C" w:rsidRDefault="00F07EF2" w:rsidP="00C80008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1C7C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</w:t>
      </w:r>
      <w:proofErr w:type="spellStart"/>
      <w:r w:rsidRPr="005D1C7C">
        <w:rPr>
          <w:rFonts w:asciiTheme="majorBidi" w:hAnsiTheme="majorBidi" w:cstheme="majorBidi"/>
          <w:sz w:val="30"/>
          <w:szCs w:val="30"/>
          <w:cs/>
        </w:rPr>
        <w:t>ต่างๆ</w:t>
      </w:r>
      <w:proofErr w:type="spellEnd"/>
    </w:p>
    <w:p w14:paraId="67BDD4D5" w14:textId="77777777" w:rsidR="00F07EF2" w:rsidRPr="005D1C7C" w:rsidRDefault="00F07EF2" w:rsidP="00F07EF2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FE48D6" w14:textId="77777777" w:rsidR="00357CEA" w:rsidRDefault="0035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89ADEA1" w14:textId="36B8543F" w:rsidR="00030124" w:rsidRPr="005D1C7C" w:rsidRDefault="00536B36" w:rsidP="00971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357CEA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030124" w:rsidRPr="005D1C7C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0124" w:rsidRPr="005D1C7C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14:paraId="685BCC15" w14:textId="77777777" w:rsidR="00030124" w:rsidRPr="005D1C7C" w:rsidRDefault="00030124" w:rsidP="007D5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54"/>
        <w:gridCol w:w="236"/>
        <w:gridCol w:w="976"/>
        <w:gridCol w:w="236"/>
        <w:gridCol w:w="1016"/>
        <w:gridCol w:w="236"/>
        <w:gridCol w:w="982"/>
        <w:gridCol w:w="271"/>
        <w:gridCol w:w="20"/>
        <w:gridCol w:w="1026"/>
      </w:tblGrid>
      <w:tr w:rsidR="00986A3B" w:rsidRPr="005D1C7C" w14:paraId="04C57B8C" w14:textId="77777777" w:rsidTr="00C80008">
        <w:tc>
          <w:tcPr>
            <w:tcW w:w="3330" w:type="dxa"/>
          </w:tcPr>
          <w:p w14:paraId="24B13CBD" w14:textId="77777777" w:rsidR="00986A3B" w:rsidRPr="005D1C7C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vMerge w:val="restart"/>
          </w:tcPr>
          <w:p w14:paraId="3E73E2D8" w14:textId="77777777" w:rsidR="00986A3B" w:rsidRPr="005D1C7C" w:rsidRDefault="00986A3B" w:rsidP="00986A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236" w:type="dxa"/>
          </w:tcPr>
          <w:p w14:paraId="7ED25D8B" w14:textId="77777777" w:rsidR="00986A3B" w:rsidRPr="005D1C7C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8" w:type="dxa"/>
            <w:gridSpan w:val="3"/>
          </w:tcPr>
          <w:p w14:paraId="675B9EF8" w14:textId="2C5DB90F" w:rsidR="00986A3B" w:rsidRPr="005D1C7C" w:rsidRDefault="005D1C7C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left w:val="nil"/>
            </w:tcBorders>
          </w:tcPr>
          <w:p w14:paraId="40EE8B80" w14:textId="77777777" w:rsidR="00986A3B" w:rsidRPr="005D1C7C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99" w:type="dxa"/>
            <w:gridSpan w:val="4"/>
          </w:tcPr>
          <w:p w14:paraId="1A6A8D90" w14:textId="4102C4CC" w:rsidR="00986A3B" w:rsidRPr="005D1C7C" w:rsidRDefault="005D1C7C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986A3B" w:rsidRPr="005D1C7C" w14:paraId="1F7BD27E" w14:textId="77777777" w:rsidTr="00C80008">
        <w:trPr>
          <w:trHeight w:val="380"/>
        </w:trPr>
        <w:tc>
          <w:tcPr>
            <w:tcW w:w="3330" w:type="dxa"/>
          </w:tcPr>
          <w:p w14:paraId="2721601C" w14:textId="77777777" w:rsidR="00986A3B" w:rsidRPr="005D1C7C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Merge/>
          </w:tcPr>
          <w:p w14:paraId="4670D921" w14:textId="77777777" w:rsidR="00986A3B" w:rsidRPr="005D1C7C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46A159" w14:textId="77777777" w:rsidR="00986A3B" w:rsidRPr="005D1C7C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</w:tcPr>
          <w:p w14:paraId="1AA8D5C9" w14:textId="77777777" w:rsidR="00986A3B" w:rsidRPr="005D1C7C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5A1E3CA3" w14:textId="77777777" w:rsidR="00986A3B" w:rsidRPr="005D1C7C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55091108" w14:textId="77777777" w:rsidR="00986A3B" w:rsidRPr="005D1C7C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</w:tcPr>
          <w:p w14:paraId="57DF3540" w14:textId="77777777" w:rsidR="00986A3B" w:rsidRPr="005D1C7C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290AADD2" w14:textId="77777777" w:rsidR="00986A3B" w:rsidRPr="005D1C7C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1" w:type="dxa"/>
          </w:tcPr>
          <w:p w14:paraId="19BB1567" w14:textId="77777777" w:rsidR="00986A3B" w:rsidRPr="005D1C7C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gridSpan w:val="2"/>
          </w:tcPr>
          <w:p w14:paraId="3930C82A" w14:textId="77777777" w:rsidR="00986A3B" w:rsidRPr="005D1C7C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86A3B" w:rsidRPr="005D1C7C" w14:paraId="78A14C2C" w14:textId="77777777" w:rsidTr="00C80008">
        <w:tc>
          <w:tcPr>
            <w:tcW w:w="3330" w:type="dxa"/>
          </w:tcPr>
          <w:p w14:paraId="6C470071" w14:textId="77777777" w:rsidR="00986A3B" w:rsidRPr="005D1C7C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7AE8D2A1" w14:textId="77777777" w:rsidR="00986A3B" w:rsidRPr="005D1C7C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0E553C3" w14:textId="77777777" w:rsidR="00986A3B" w:rsidRPr="005D1C7C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3" w:type="dxa"/>
            <w:gridSpan w:val="8"/>
          </w:tcPr>
          <w:p w14:paraId="08CB41A0" w14:textId="77777777" w:rsidR="00986A3B" w:rsidRPr="005D1C7C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</w:t>
            </w:r>
            <w:r w:rsidRPr="005D1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5D1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85CFB" w:rsidRPr="005D1C7C" w14:paraId="3E106B82" w14:textId="77777777" w:rsidTr="00C80008">
        <w:tc>
          <w:tcPr>
            <w:tcW w:w="3330" w:type="dxa"/>
          </w:tcPr>
          <w:p w14:paraId="5EF424E6" w14:textId="77777777" w:rsidR="00185CFB" w:rsidRPr="005D1C7C" w:rsidRDefault="00185CFB" w:rsidP="00185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ทุนจดทะเบียน ณ วันที่ </w:t>
            </w:r>
            <w:r w:rsidRPr="005D1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D1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54" w:type="dxa"/>
          </w:tcPr>
          <w:p w14:paraId="57388191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CF74BD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0ABE4111" w14:textId="62F58145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425,194</w:t>
            </w:r>
          </w:p>
        </w:tc>
        <w:tc>
          <w:tcPr>
            <w:tcW w:w="236" w:type="dxa"/>
          </w:tcPr>
          <w:p w14:paraId="3FD2EAD0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19870BE6" w14:textId="7F6D28BA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425,194</w:t>
            </w:r>
          </w:p>
        </w:tc>
        <w:tc>
          <w:tcPr>
            <w:tcW w:w="236" w:type="dxa"/>
          </w:tcPr>
          <w:p w14:paraId="6CE04454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</w:tcPr>
          <w:p w14:paraId="72AA392F" w14:textId="3A6569E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425,194</w:t>
            </w:r>
          </w:p>
        </w:tc>
        <w:tc>
          <w:tcPr>
            <w:tcW w:w="291" w:type="dxa"/>
            <w:gridSpan w:val="2"/>
          </w:tcPr>
          <w:p w14:paraId="0760A4DB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21A124E0" w14:textId="1561D9B9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425,194</w:t>
            </w:r>
          </w:p>
        </w:tc>
      </w:tr>
      <w:tr w:rsidR="00185CFB" w:rsidRPr="005D1C7C" w14:paraId="661CFDEF" w14:textId="77777777" w:rsidTr="00C80008">
        <w:tc>
          <w:tcPr>
            <w:tcW w:w="3330" w:type="dxa"/>
          </w:tcPr>
          <w:p w14:paraId="16F934AB" w14:textId="77777777" w:rsidR="00185CFB" w:rsidRPr="005D1C7C" w:rsidRDefault="00185CFB" w:rsidP="00185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716640CF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D14A58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4A1E09A1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644279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0A5705C2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84A93C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</w:tcPr>
          <w:p w14:paraId="475D40C2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5F8A23C6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518B3FD7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5CFB" w:rsidRPr="005D1C7C" w14:paraId="5C19BE2C" w14:textId="77777777" w:rsidTr="00C80008">
        <w:tc>
          <w:tcPr>
            <w:tcW w:w="3330" w:type="dxa"/>
          </w:tcPr>
          <w:p w14:paraId="0146AA12" w14:textId="77777777" w:rsidR="00185CFB" w:rsidRPr="005D1C7C" w:rsidRDefault="00185CFB" w:rsidP="00185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54" w:type="dxa"/>
          </w:tcPr>
          <w:p w14:paraId="0EF72BC4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56ACA9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072AA60E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310A02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16599491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A54E1B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31B2039A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154101B7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9EB89FE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5CFB" w:rsidRPr="005D1C7C" w14:paraId="565F9250" w14:textId="77777777" w:rsidTr="00C80008">
        <w:tc>
          <w:tcPr>
            <w:tcW w:w="3330" w:type="dxa"/>
          </w:tcPr>
          <w:p w14:paraId="62A18336" w14:textId="77777777" w:rsidR="00185CFB" w:rsidRPr="005D1C7C" w:rsidRDefault="00185CFB" w:rsidP="00185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D1C7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D1C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54" w:type="dxa"/>
          </w:tcPr>
          <w:p w14:paraId="693397AA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4E47EB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052A098C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BCE70C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41F89120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E44353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0AF7CB08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  <w:tab w:val="decimal" w:pos="75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5F349964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FED86F6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5CFB" w:rsidRPr="005D1C7C" w14:paraId="57E21BB2" w14:textId="77777777" w:rsidTr="00C80008">
        <w:tc>
          <w:tcPr>
            <w:tcW w:w="3330" w:type="dxa"/>
          </w:tcPr>
          <w:p w14:paraId="2B7CE626" w14:textId="77777777" w:rsidR="00185CFB" w:rsidRPr="005D1C7C" w:rsidRDefault="00185CFB" w:rsidP="00185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D1C7C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54" w:type="dxa"/>
          </w:tcPr>
          <w:p w14:paraId="71960689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385A198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58950661" w14:textId="19C060A8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sz w:val="30"/>
                <w:szCs w:val="30"/>
              </w:rPr>
              <w:t>425,194</w:t>
            </w:r>
          </w:p>
        </w:tc>
        <w:tc>
          <w:tcPr>
            <w:tcW w:w="236" w:type="dxa"/>
          </w:tcPr>
          <w:p w14:paraId="68229FFC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13608434" w14:textId="0448D4E4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sz w:val="30"/>
                <w:szCs w:val="30"/>
              </w:rPr>
              <w:t>425,194</w:t>
            </w:r>
          </w:p>
        </w:tc>
        <w:tc>
          <w:tcPr>
            <w:tcW w:w="236" w:type="dxa"/>
          </w:tcPr>
          <w:p w14:paraId="78BC89D1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74000957" w14:textId="668AAC62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sz w:val="30"/>
                <w:szCs w:val="30"/>
              </w:rPr>
              <w:t>425,194</w:t>
            </w:r>
          </w:p>
        </w:tc>
        <w:tc>
          <w:tcPr>
            <w:tcW w:w="291" w:type="dxa"/>
            <w:gridSpan w:val="2"/>
          </w:tcPr>
          <w:p w14:paraId="40733688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1EFFD6DA" w14:textId="44C43588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sz w:val="30"/>
                <w:szCs w:val="30"/>
              </w:rPr>
              <w:t>425,194</w:t>
            </w:r>
          </w:p>
        </w:tc>
      </w:tr>
      <w:tr w:rsidR="00185CFB" w:rsidRPr="005D1C7C" w14:paraId="532CB1E6" w14:textId="77777777" w:rsidTr="00C80008">
        <w:tc>
          <w:tcPr>
            <w:tcW w:w="3330" w:type="dxa"/>
          </w:tcPr>
          <w:p w14:paraId="184D65D7" w14:textId="77777777" w:rsidR="00185CFB" w:rsidRPr="005D1C7C" w:rsidRDefault="00185CFB" w:rsidP="00185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1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D1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D1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54" w:type="dxa"/>
          </w:tcPr>
          <w:p w14:paraId="6C48AB57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E21853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0ECBFB67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784A53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1BC83CED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D623B7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11251899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572D5576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01346C55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5CFB" w:rsidRPr="005D1C7C" w14:paraId="6AA6E3A9" w14:textId="77777777" w:rsidTr="00C80008">
        <w:tc>
          <w:tcPr>
            <w:tcW w:w="3330" w:type="dxa"/>
          </w:tcPr>
          <w:p w14:paraId="74B1A729" w14:textId="77777777" w:rsidR="00185CFB" w:rsidRPr="005D1C7C" w:rsidRDefault="00185CFB" w:rsidP="00185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5D1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54" w:type="dxa"/>
          </w:tcPr>
          <w:p w14:paraId="5E66B6B2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57BAC99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14992C92" w14:textId="791BE9B8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425,194</w:t>
            </w:r>
          </w:p>
        </w:tc>
        <w:tc>
          <w:tcPr>
            <w:tcW w:w="236" w:type="dxa"/>
          </w:tcPr>
          <w:p w14:paraId="534F9F5A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30A11005" w14:textId="3EE22F34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425,194</w:t>
            </w:r>
          </w:p>
        </w:tc>
        <w:tc>
          <w:tcPr>
            <w:tcW w:w="236" w:type="dxa"/>
          </w:tcPr>
          <w:p w14:paraId="2DF05EDE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</w:tcPr>
          <w:p w14:paraId="79743653" w14:textId="46A0EB03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425,194</w:t>
            </w:r>
          </w:p>
        </w:tc>
        <w:tc>
          <w:tcPr>
            <w:tcW w:w="291" w:type="dxa"/>
            <w:gridSpan w:val="2"/>
          </w:tcPr>
          <w:p w14:paraId="7A54F985" w14:textId="77777777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28F56EC2" w14:textId="7CF6F438" w:rsidR="00185CFB" w:rsidRPr="005D1C7C" w:rsidRDefault="00185CFB" w:rsidP="00185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1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425,194</w:t>
            </w:r>
          </w:p>
        </w:tc>
      </w:tr>
    </w:tbl>
    <w:p w14:paraId="00880823" w14:textId="77777777" w:rsidR="00FD4027" w:rsidRPr="00357CEA" w:rsidRDefault="00FD4027" w:rsidP="00FD4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DB1129A" w14:textId="6C764FDE" w:rsidR="00741839" w:rsidRPr="00357CEA" w:rsidRDefault="00741839" w:rsidP="002D2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357CEA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14:paraId="0D239AC7" w14:textId="77777777" w:rsidR="00741839" w:rsidRPr="00357CEA" w:rsidRDefault="00741839" w:rsidP="00F3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9F58F73" w14:textId="77777777" w:rsidR="008A259F" w:rsidRPr="00357CEA" w:rsidRDefault="00741839" w:rsidP="008A2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57CEA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57CEA">
        <w:rPr>
          <w:rFonts w:ascii="Angsana New" w:hAnsi="Angsana New"/>
          <w:sz w:val="30"/>
          <w:szCs w:val="30"/>
        </w:rPr>
        <w:t>2535</w:t>
      </w:r>
      <w:r w:rsidRPr="00357CEA">
        <w:rPr>
          <w:rFonts w:ascii="Angsana New" w:hAnsi="Angsana New"/>
          <w:sz w:val="30"/>
          <w:szCs w:val="30"/>
          <w:cs/>
        </w:rPr>
        <w:t xml:space="preserve"> มาตรา </w:t>
      </w:r>
      <w:r w:rsidRPr="00357CEA">
        <w:rPr>
          <w:rFonts w:ascii="Angsana New" w:hAnsi="Angsana New"/>
          <w:sz w:val="30"/>
          <w:szCs w:val="30"/>
        </w:rPr>
        <w:t>51</w:t>
      </w:r>
      <w:r w:rsidRPr="00357CEA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57CEA">
        <w:rPr>
          <w:rFonts w:ascii="Angsana New" w:hAnsi="Angsana New"/>
          <w:sz w:val="30"/>
          <w:szCs w:val="30"/>
        </w:rPr>
        <w:t>“</w:t>
      </w:r>
      <w:r w:rsidRPr="00357CEA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357CEA">
        <w:rPr>
          <w:rFonts w:ascii="Angsana New" w:hAnsi="Angsana New"/>
          <w:sz w:val="30"/>
          <w:szCs w:val="30"/>
        </w:rPr>
        <w:t>”</w:t>
      </w:r>
      <w:r w:rsidRPr="00357CEA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4C8CE95F" w14:textId="77777777" w:rsidR="00065779" w:rsidRPr="00357CEA" w:rsidRDefault="00065779" w:rsidP="008A2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4E1BD00" w14:textId="03C56E0E" w:rsidR="00030124" w:rsidRPr="00357CEA" w:rsidRDefault="00E35A84" w:rsidP="008A2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18</w:t>
      </w:r>
      <w:r w:rsidR="008A259F" w:rsidRPr="00357CEA">
        <w:rPr>
          <w:rFonts w:ascii="Angsana New" w:hAnsi="Angsana New"/>
          <w:b/>
          <w:bCs/>
          <w:sz w:val="30"/>
          <w:szCs w:val="30"/>
          <w:cs/>
        </w:rPr>
        <w:tab/>
      </w:r>
      <w:r w:rsidR="00030124" w:rsidRPr="00357CEA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544ED1" w:rsidRPr="00357CEA">
        <w:rPr>
          <w:rFonts w:ascii="Angsana New" w:hAnsi="Angsana New"/>
          <w:b/>
          <w:bCs/>
          <w:sz w:val="30"/>
          <w:szCs w:val="30"/>
          <w:cs/>
        </w:rPr>
        <w:t>ตามกฎหมาย</w:t>
      </w:r>
    </w:p>
    <w:p w14:paraId="731C7A85" w14:textId="77777777" w:rsidR="00030124" w:rsidRPr="00357CEA" w:rsidRDefault="00030124" w:rsidP="007D5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914DB29" w14:textId="77777777" w:rsidR="00030124" w:rsidRPr="00357CEA" w:rsidRDefault="00030124" w:rsidP="007D5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57CEA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57CEA">
        <w:rPr>
          <w:rFonts w:ascii="Angsana New" w:hAnsi="Angsana New"/>
          <w:sz w:val="30"/>
          <w:szCs w:val="30"/>
        </w:rPr>
        <w:t>2535</w:t>
      </w:r>
      <w:r w:rsidRPr="00357CEA">
        <w:rPr>
          <w:rFonts w:ascii="Angsana New" w:hAnsi="Angsana New"/>
          <w:sz w:val="30"/>
          <w:szCs w:val="30"/>
          <w:cs/>
        </w:rPr>
        <w:t xml:space="preserve"> มาตรา </w:t>
      </w:r>
      <w:r w:rsidRPr="00357CEA">
        <w:rPr>
          <w:rFonts w:ascii="Angsana New" w:hAnsi="Angsana New"/>
          <w:sz w:val="30"/>
          <w:szCs w:val="30"/>
        </w:rPr>
        <w:t>116</w:t>
      </w:r>
      <w:r w:rsidRPr="00357CEA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357CEA">
        <w:rPr>
          <w:rFonts w:ascii="Angsana New" w:hAnsi="Angsana New"/>
          <w:sz w:val="30"/>
          <w:szCs w:val="30"/>
        </w:rPr>
        <w:t>“</w:t>
      </w:r>
      <w:r w:rsidRPr="00357CEA">
        <w:rPr>
          <w:rFonts w:ascii="Angsana New" w:hAnsi="Angsana New"/>
          <w:sz w:val="30"/>
          <w:szCs w:val="30"/>
          <w:cs/>
        </w:rPr>
        <w:t>สำรองตามกฎหมาย</w:t>
      </w:r>
      <w:r w:rsidRPr="00357CEA">
        <w:rPr>
          <w:rFonts w:ascii="Angsana New" w:hAnsi="Angsana New"/>
          <w:sz w:val="30"/>
          <w:szCs w:val="30"/>
        </w:rPr>
        <w:t>”</w:t>
      </w:r>
      <w:r w:rsidRPr="00357CEA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357CEA">
        <w:rPr>
          <w:rFonts w:ascii="Angsana New" w:hAnsi="Angsana New"/>
          <w:sz w:val="30"/>
          <w:szCs w:val="30"/>
        </w:rPr>
        <w:t xml:space="preserve">5 </w:t>
      </w:r>
      <w:r w:rsidRPr="00357CEA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357CEA">
        <w:rPr>
          <w:rFonts w:ascii="Angsana New" w:hAnsi="Angsana New"/>
          <w:sz w:val="30"/>
          <w:szCs w:val="30"/>
        </w:rPr>
        <w:t xml:space="preserve">10 </w:t>
      </w:r>
      <w:r w:rsidRPr="00357CEA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028A929" w14:textId="77777777" w:rsidR="00252C4C" w:rsidRPr="00357CEA" w:rsidRDefault="00252C4C" w:rsidP="00764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C91A6CD" w14:textId="77777777" w:rsidR="00357CEA" w:rsidRDefault="0035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D4C0D36" w14:textId="20FE5221" w:rsidR="00AA40A8" w:rsidRPr="00357CEA" w:rsidRDefault="00E35A84" w:rsidP="00AA4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AA40A8" w:rsidRPr="00357CEA">
        <w:rPr>
          <w:rFonts w:ascii="Angsana New" w:hAnsi="Angsana New"/>
          <w:b/>
          <w:bCs/>
          <w:sz w:val="30"/>
          <w:szCs w:val="30"/>
        </w:rPr>
        <w:tab/>
      </w:r>
      <w:r w:rsidR="00AA40A8" w:rsidRPr="00357CEA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="00AA40A8" w:rsidRPr="00357CEA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59A3921A" w14:textId="77777777" w:rsidR="00AA40A8" w:rsidRPr="00357CEA" w:rsidRDefault="00AA40A8" w:rsidP="00764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328E634" w14:textId="77777777" w:rsidR="00AA40A8" w:rsidRPr="00357CEA" w:rsidRDefault="00696E06" w:rsidP="00764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57CEA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357CEA">
        <w:rPr>
          <w:rFonts w:ascii="Angsana New" w:hAnsi="Angsana New"/>
          <w:sz w:val="30"/>
          <w:szCs w:val="30"/>
          <w:cs/>
        </w:rPr>
        <w:t xml:space="preserve"> 2 </w:t>
      </w:r>
      <w:r w:rsidRPr="00357CEA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Pr="00357CEA">
        <w:rPr>
          <w:rFonts w:ascii="Angsana New" w:hAnsi="Angsana New"/>
          <w:sz w:val="30"/>
          <w:szCs w:val="30"/>
          <w:cs/>
        </w:rPr>
        <w:t xml:space="preserve"> </w:t>
      </w:r>
      <w:r w:rsidRPr="00357CEA">
        <w:rPr>
          <w:rFonts w:ascii="Angsana New" w:hAnsi="Angsana New" w:hint="cs"/>
          <w:sz w:val="30"/>
          <w:szCs w:val="30"/>
          <w:cs/>
        </w:rPr>
        <w:t>ดังรายละเอียดข้างล่าง</w:t>
      </w:r>
      <w:r w:rsidRPr="00357CEA">
        <w:rPr>
          <w:rFonts w:ascii="Angsana New" w:hAnsi="Angsana New"/>
          <w:sz w:val="30"/>
          <w:szCs w:val="30"/>
          <w:cs/>
        </w:rPr>
        <w:t xml:space="preserve"> </w:t>
      </w:r>
      <w:r w:rsidRPr="00357CEA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Pr="00357CEA">
        <w:rPr>
          <w:rFonts w:ascii="Angsana New" w:hAnsi="Angsana New"/>
          <w:sz w:val="30"/>
          <w:szCs w:val="30"/>
          <w:cs/>
        </w:rPr>
        <w:t xml:space="preserve"> </w:t>
      </w:r>
      <w:r w:rsidRPr="00357CEA">
        <w:rPr>
          <w:rFonts w:ascii="Angsana New" w:hAnsi="Angsana New" w:hint="cs"/>
          <w:sz w:val="30"/>
          <w:szCs w:val="30"/>
          <w:cs/>
        </w:rPr>
        <w:t>หน่วยงานธุรกิจที่สำคัญนี้ผลิตสินค้าและให้บริการที่แตกต่างกัน</w:t>
      </w:r>
      <w:r w:rsidRPr="00357CEA">
        <w:rPr>
          <w:rFonts w:ascii="Angsana New" w:hAnsi="Angsana New"/>
          <w:sz w:val="30"/>
          <w:szCs w:val="30"/>
          <w:cs/>
        </w:rPr>
        <w:t xml:space="preserve"> </w:t>
      </w:r>
      <w:r w:rsidRPr="00357CEA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Pr="00357CEA">
        <w:rPr>
          <w:rFonts w:ascii="Angsana New" w:hAnsi="Angsana New"/>
          <w:sz w:val="30"/>
          <w:szCs w:val="30"/>
          <w:cs/>
        </w:rPr>
        <w:t xml:space="preserve"> </w:t>
      </w:r>
      <w:r w:rsidRPr="00357CEA">
        <w:rPr>
          <w:rFonts w:ascii="Angsana New" w:hAnsi="Angsana New" w:hint="cs"/>
          <w:sz w:val="30"/>
          <w:szCs w:val="30"/>
          <w:cs/>
        </w:rPr>
        <w:t>เนื่องจากใช้เทคโนโลยีและกลยุทธ์ทางการตลาดที่แตกต่างกัน</w:t>
      </w:r>
      <w:r w:rsidRPr="00357CEA">
        <w:rPr>
          <w:rFonts w:ascii="Angsana New" w:hAnsi="Angsana New"/>
          <w:sz w:val="30"/>
          <w:szCs w:val="30"/>
          <w:cs/>
        </w:rPr>
        <w:t xml:space="preserve">  </w:t>
      </w:r>
      <w:r w:rsidRPr="00357CEA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Pr="00357CEA">
        <w:rPr>
          <w:rFonts w:ascii="Angsana New" w:hAnsi="Angsana New"/>
          <w:sz w:val="30"/>
          <w:szCs w:val="30"/>
          <w:cs/>
        </w:rPr>
        <w:t xml:space="preserve"> </w:t>
      </w:r>
      <w:r w:rsidRPr="00357CEA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3145547" w14:textId="77777777" w:rsidR="00CB0673" w:rsidRPr="00357CEA" w:rsidRDefault="00CB0673" w:rsidP="00764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3E1825FD" w14:textId="2AA086B8" w:rsidR="00AA40A8" w:rsidRPr="007C6DFB" w:rsidRDefault="008F0097" w:rsidP="0044127A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7C6DFB">
        <w:rPr>
          <w:rFonts w:ascii="Angsana New" w:hAnsi="Angsana New"/>
          <w:i/>
          <w:iCs/>
          <w:sz w:val="30"/>
          <w:szCs w:val="30"/>
          <w:cs/>
        </w:rPr>
        <w:t>ส่</w:t>
      </w:r>
      <w:r w:rsidR="00AA40A8" w:rsidRPr="007C6DFB">
        <w:rPr>
          <w:rFonts w:ascii="Angsana New" w:hAnsi="Angsana New"/>
          <w:i/>
          <w:iCs/>
          <w:sz w:val="30"/>
          <w:szCs w:val="30"/>
          <w:cs/>
        </w:rPr>
        <w:t xml:space="preserve">วนงาน </w:t>
      </w:r>
      <w:r w:rsidR="00AA40A8" w:rsidRPr="007C6DFB">
        <w:rPr>
          <w:rFonts w:ascii="Angsana New" w:hAnsi="Angsana New"/>
          <w:i/>
          <w:iCs/>
          <w:sz w:val="30"/>
          <w:szCs w:val="30"/>
        </w:rPr>
        <w:t>1</w:t>
      </w:r>
      <w:r w:rsidR="00AA40A8" w:rsidRPr="007C6DF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A40A8" w:rsidRPr="007C6DFB">
        <w:rPr>
          <w:rFonts w:ascii="Angsana New" w:hAnsi="Angsana New"/>
          <w:sz w:val="30"/>
          <w:szCs w:val="30"/>
          <w:cs/>
        </w:rPr>
        <w:t>ผลิตภัณฑ์เพลาข้างและเพลารองแหนบ</w:t>
      </w:r>
    </w:p>
    <w:p w14:paraId="3F76204C" w14:textId="279CE696" w:rsidR="00AA40A8" w:rsidRPr="007C6DFB" w:rsidRDefault="008F0097" w:rsidP="0044127A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7C6DFB">
        <w:rPr>
          <w:rFonts w:ascii="Angsana New" w:hAnsi="Angsana New"/>
          <w:i/>
          <w:iCs/>
          <w:sz w:val="30"/>
          <w:szCs w:val="30"/>
          <w:cs/>
        </w:rPr>
        <w:t>ส่</w:t>
      </w:r>
      <w:r w:rsidR="00AA40A8" w:rsidRPr="007C6DFB">
        <w:rPr>
          <w:rFonts w:ascii="Angsana New" w:hAnsi="Angsana New"/>
          <w:i/>
          <w:iCs/>
          <w:sz w:val="30"/>
          <w:szCs w:val="30"/>
          <w:cs/>
        </w:rPr>
        <w:t xml:space="preserve">วนงาน </w:t>
      </w:r>
      <w:r w:rsidR="00AA40A8" w:rsidRPr="007C6DFB">
        <w:rPr>
          <w:rFonts w:ascii="Angsana New" w:hAnsi="Angsana New"/>
          <w:i/>
          <w:iCs/>
          <w:sz w:val="30"/>
          <w:szCs w:val="30"/>
        </w:rPr>
        <w:t>2</w:t>
      </w:r>
      <w:r w:rsidR="00AA40A8" w:rsidRPr="007C6DF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A40A8" w:rsidRPr="007C6DFB">
        <w:rPr>
          <w:rFonts w:ascii="Angsana New" w:hAnsi="Angsana New"/>
          <w:sz w:val="30"/>
          <w:szCs w:val="30"/>
          <w:cs/>
        </w:rPr>
        <w:t>ผลิตภัณฑ์ชิ้นส่วนอะไหล่ยานยนต์</w:t>
      </w:r>
      <w:proofErr w:type="spellStart"/>
      <w:r w:rsidR="00AA40A8" w:rsidRPr="007C6DFB">
        <w:rPr>
          <w:rFonts w:ascii="Angsana New" w:hAnsi="Angsana New"/>
          <w:sz w:val="30"/>
          <w:szCs w:val="30"/>
          <w:cs/>
        </w:rPr>
        <w:t>อื่นๆ</w:t>
      </w:r>
      <w:proofErr w:type="spellEnd"/>
    </w:p>
    <w:p w14:paraId="31C1D5BB" w14:textId="77777777" w:rsidR="00AA40A8" w:rsidRPr="00CD6927" w:rsidRDefault="00AA40A8" w:rsidP="00764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743143C4" w14:textId="575E0C7D" w:rsidR="000C1B3F" w:rsidRPr="000C1B3F" w:rsidRDefault="00F07EF2" w:rsidP="009A08DD">
      <w:pPr>
        <w:ind w:left="518"/>
        <w:jc w:val="thaiDistribute"/>
        <w:rPr>
          <w:rFonts w:ascii="Angsana New" w:hAnsi="Angsana New"/>
          <w:sz w:val="30"/>
          <w:szCs w:val="30"/>
        </w:rPr>
        <w:sectPr w:rsidR="000C1B3F" w:rsidRPr="000C1B3F" w:rsidSect="008B0FBC">
          <w:footerReference w:type="default" r:id="rId3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0C1B3F">
        <w:rPr>
          <w:rFonts w:ascii="Angsana New" w:hAnsi="Angsana New" w:hint="cs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</w:t>
      </w:r>
      <w:r w:rsidR="009A08DD">
        <w:rPr>
          <w:rFonts w:ascii="Angsana New" w:hAnsi="Angsana New" w:hint="cs"/>
          <w:sz w:val="30"/>
          <w:szCs w:val="30"/>
          <w:cs/>
        </w:rPr>
        <w:t xml:space="preserve">น </w:t>
      </w:r>
      <w:r w:rsidRPr="000C1B3F">
        <w:rPr>
          <w:rFonts w:ascii="Angsana New" w:hAnsi="Angsana New" w:hint="cs"/>
          <w:sz w:val="30"/>
          <w:szCs w:val="30"/>
          <w:cs/>
        </w:rPr>
        <w:t>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</w:t>
      </w:r>
      <w:r w:rsidR="000C1B3F" w:rsidRPr="000C1B3F">
        <w:rPr>
          <w:rFonts w:ascii="Angsana New" w:hAnsi="Angsana New" w:hint="cs"/>
          <w:sz w:val="30"/>
          <w:szCs w:val="30"/>
          <w:cs/>
        </w:rPr>
        <w:t>ม</w:t>
      </w:r>
      <w:r w:rsidRPr="000C1B3F">
        <w:rPr>
          <w:rFonts w:ascii="Angsana New" w:hAnsi="Angsana New" w:hint="cs"/>
          <w:sz w:val="30"/>
          <w:szCs w:val="30"/>
          <w:cs/>
        </w:rPr>
        <w:t>เดียวกัน</w:t>
      </w:r>
      <w:r w:rsidR="000C1B3F" w:rsidRPr="000C1B3F">
        <w:rPr>
          <w:rFonts w:ascii="Angsana New" w:hAnsi="Angsana New" w:hint="cs"/>
          <w:sz w:val="30"/>
          <w:szCs w:val="30"/>
          <w:cs/>
        </w:rPr>
        <w:t xml:space="preserve">      </w:t>
      </w:r>
    </w:p>
    <w:p w14:paraId="2101B86E" w14:textId="33A6CA46" w:rsidR="00AA40A8" w:rsidRPr="00C320A3" w:rsidRDefault="00864312" w:rsidP="00C32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320A3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ab/>
      </w:r>
      <w:r w:rsidR="00AA40A8" w:rsidRPr="00C320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5A0D221C" w14:textId="77777777" w:rsidR="007D35ED" w:rsidRPr="001B5EA4" w:rsidRDefault="007D35ED" w:rsidP="00864312">
      <w:pPr>
        <w:tabs>
          <w:tab w:val="clear" w:pos="680"/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UPC" w:hAnsi="AngsanaUPC" w:cs="AngsanaUPC"/>
          <w:b/>
          <w:bCs/>
          <w:sz w:val="4"/>
          <w:szCs w:val="4"/>
        </w:rPr>
      </w:pPr>
    </w:p>
    <w:tbl>
      <w:tblPr>
        <w:tblW w:w="144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970"/>
        <w:gridCol w:w="900"/>
        <w:gridCol w:w="270"/>
        <w:gridCol w:w="810"/>
        <w:gridCol w:w="270"/>
        <w:gridCol w:w="900"/>
        <w:gridCol w:w="277"/>
        <w:gridCol w:w="983"/>
        <w:gridCol w:w="252"/>
        <w:gridCol w:w="18"/>
        <w:gridCol w:w="900"/>
        <w:gridCol w:w="270"/>
        <w:gridCol w:w="99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4921DC" w:rsidRPr="001B5EA4" w14:paraId="3DAD68F9" w14:textId="77777777" w:rsidTr="00864312">
        <w:trPr>
          <w:trHeight w:val="335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4E27752" w14:textId="77777777" w:rsidR="004921DC" w:rsidRPr="00E2254D" w:rsidRDefault="004921DC" w:rsidP="00DC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0" w:type="dxa"/>
            <w:gridSpan w:val="20"/>
            <w:tcBorders>
              <w:top w:val="nil"/>
              <w:left w:val="nil"/>
              <w:bottom w:val="nil"/>
            </w:tcBorders>
          </w:tcPr>
          <w:p w14:paraId="3F0854E3" w14:textId="77777777" w:rsidR="004921DC" w:rsidRPr="00E2254D" w:rsidRDefault="004921DC" w:rsidP="00A70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2254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4921DC" w:rsidRPr="001B5EA4" w14:paraId="2A293867" w14:textId="77777777" w:rsidTr="00C320A3">
        <w:trPr>
          <w:trHeight w:val="128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0A0F080" w14:textId="77777777" w:rsidR="004921DC" w:rsidRPr="00E2254D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372262" w14:textId="77777777" w:rsidR="004921DC" w:rsidRPr="00E2254D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225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ผลิตภัณฑ์เพลาข้างและ</w:t>
            </w:r>
          </w:p>
          <w:p w14:paraId="532EF92B" w14:textId="77777777" w:rsidR="004921DC" w:rsidRPr="00E2254D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เพลารองแหนบ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19D24B" w14:textId="77777777" w:rsidR="004921DC" w:rsidRPr="00E2254D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A561C3" w14:textId="77777777" w:rsidR="004921DC" w:rsidRPr="00E2254D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225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ผลิตภัณฑ์ชิ้นส่ว</w:t>
            </w:r>
            <w:r w:rsidRPr="00E2254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น</w:t>
            </w:r>
            <w:r w:rsidRPr="00E225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อะไหล่</w:t>
            </w:r>
          </w:p>
          <w:p w14:paraId="04A43981" w14:textId="77777777" w:rsidR="004921DC" w:rsidRPr="00E2254D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ยานยนต์</w:t>
            </w:r>
            <w:proofErr w:type="spellStart"/>
            <w:r w:rsidRPr="00E225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  <w:proofErr w:type="spellEnd"/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EBE2A" w14:textId="77777777" w:rsidR="004921DC" w:rsidRPr="00E2254D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11222DB" w14:textId="77777777" w:rsidR="004921DC" w:rsidRPr="00E2254D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4FCFFDFB" w14:textId="77777777" w:rsidR="004921DC" w:rsidRPr="00E2254D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225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794F5887" w14:textId="77777777" w:rsidR="004921DC" w:rsidRPr="00E2254D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070" w:type="dxa"/>
            <w:gridSpan w:val="3"/>
          </w:tcPr>
          <w:p w14:paraId="740424C8" w14:textId="77777777" w:rsidR="004921DC" w:rsidRPr="00E2254D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5E0402AB" w14:textId="77777777" w:rsidR="004921DC" w:rsidRPr="00E2254D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225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5AE73741" w14:textId="77777777" w:rsidR="004921DC" w:rsidRPr="00E2254D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070" w:type="dxa"/>
            <w:gridSpan w:val="3"/>
          </w:tcPr>
          <w:p w14:paraId="733FB059" w14:textId="77777777" w:rsidR="004921DC" w:rsidRPr="00E2254D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6D5D2A36" w14:textId="77777777" w:rsidR="004921DC" w:rsidRPr="00E2254D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C320A3" w:rsidRPr="001B5EA4" w14:paraId="4E88A345" w14:textId="77777777" w:rsidTr="00864312">
        <w:trPr>
          <w:tblHeader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6598B8" w14:textId="77777777" w:rsidR="00C320A3" w:rsidRPr="00E2254D" w:rsidRDefault="00C320A3" w:rsidP="00C3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A08163" w14:textId="305B733F" w:rsidR="00C320A3" w:rsidRPr="00E2254D" w:rsidRDefault="00C320A3" w:rsidP="00C3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90BC2A" w14:textId="77777777" w:rsidR="00C320A3" w:rsidRPr="00E2254D" w:rsidRDefault="00C320A3" w:rsidP="00C3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8F3AD8" w14:textId="09D9C272" w:rsidR="00C320A3" w:rsidRPr="00E2254D" w:rsidRDefault="00C320A3" w:rsidP="00C3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D17B64" w14:textId="77777777" w:rsidR="00C320A3" w:rsidRPr="00E2254D" w:rsidRDefault="00C320A3" w:rsidP="00C3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7755D0" w14:textId="57471453" w:rsidR="00C320A3" w:rsidRPr="00E2254D" w:rsidRDefault="00C320A3" w:rsidP="00C3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623E607" w14:textId="77777777" w:rsidR="00C320A3" w:rsidRPr="00E2254D" w:rsidRDefault="00C320A3" w:rsidP="00C3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A3C6FBD" w14:textId="227D276B" w:rsidR="00C320A3" w:rsidRPr="00E2254D" w:rsidRDefault="00C320A3" w:rsidP="00C3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76D4B" w14:textId="77777777" w:rsidR="00C320A3" w:rsidRPr="00E2254D" w:rsidRDefault="00C320A3" w:rsidP="00C3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48A299" w14:textId="24AE1481" w:rsidR="00C320A3" w:rsidRPr="00E2254D" w:rsidRDefault="00C320A3" w:rsidP="00C3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C92A4F1" w14:textId="77777777" w:rsidR="00C320A3" w:rsidRPr="00E2254D" w:rsidRDefault="00C320A3" w:rsidP="00C3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CE97D4" w14:textId="75E565B0" w:rsidR="00C320A3" w:rsidRPr="00E2254D" w:rsidRDefault="00C320A3" w:rsidP="00C3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20A3779C" w14:textId="77777777" w:rsidR="00C320A3" w:rsidRPr="00E2254D" w:rsidRDefault="00C320A3" w:rsidP="00C3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305C1C" w14:textId="613F4EA8" w:rsidR="00C320A3" w:rsidRPr="00E2254D" w:rsidRDefault="00C320A3" w:rsidP="00C3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C4A801A" w14:textId="77777777" w:rsidR="00C320A3" w:rsidRPr="00E2254D" w:rsidRDefault="00C320A3" w:rsidP="00C3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214ECC" w14:textId="6654E6DF" w:rsidR="00C320A3" w:rsidRPr="00E2254D" w:rsidRDefault="00C320A3" w:rsidP="00C3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75D8AA91" w14:textId="77777777" w:rsidR="00C320A3" w:rsidRPr="00E2254D" w:rsidRDefault="00C320A3" w:rsidP="00C3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14814E" w14:textId="306F7B84" w:rsidR="00C320A3" w:rsidRPr="00E2254D" w:rsidRDefault="00C320A3" w:rsidP="00C3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1B13951" w14:textId="77777777" w:rsidR="00C320A3" w:rsidRPr="00E2254D" w:rsidRDefault="00C320A3" w:rsidP="00C3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F0CA2B" w14:textId="64401B96" w:rsidR="00C320A3" w:rsidRPr="00E2254D" w:rsidRDefault="00C320A3" w:rsidP="00C3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C320A3" w:rsidRPr="001B5EA4" w14:paraId="66143367" w14:textId="77777777" w:rsidTr="00864312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AEC6B20" w14:textId="77777777" w:rsidR="00C320A3" w:rsidRPr="00E2254D" w:rsidRDefault="00C320A3" w:rsidP="00C3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 w:rsidRPr="00E2254D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ปี</w:t>
            </w:r>
            <w:r w:rsidRPr="00E2254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สิ้นสุดวันที่</w:t>
            </w:r>
            <w:r w:rsidRPr="00E2254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</w:t>
            </w:r>
            <w:r w:rsidRPr="00E2254D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0" w:type="dxa"/>
            <w:gridSpan w:val="20"/>
            <w:tcBorders>
              <w:top w:val="nil"/>
              <w:left w:val="nil"/>
              <w:bottom w:val="nil"/>
            </w:tcBorders>
          </w:tcPr>
          <w:p w14:paraId="0AD69B65" w14:textId="77777777" w:rsidR="00C320A3" w:rsidRPr="00E2254D" w:rsidRDefault="00C320A3" w:rsidP="00C3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E2254D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E2254D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C45B0F" w:rsidRPr="001B5EA4" w14:paraId="4A26A33F" w14:textId="77777777" w:rsidTr="00864312">
        <w:trPr>
          <w:trHeight w:val="72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004DBB9" w14:textId="77777777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รายได้จากการขายและบริการจาก</w:t>
            </w:r>
          </w:p>
          <w:p w14:paraId="456E11DD" w14:textId="77777777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   </w:t>
            </w:r>
            <w:r w:rsidRPr="00E2254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AB013F8" w14:textId="79E4BDC1" w:rsidR="00C45B0F" w:rsidRPr="00C45B0F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5B0F">
              <w:rPr>
                <w:rFonts w:ascii="Angsana New" w:hAnsi="Angsana New"/>
                <w:color w:val="000000"/>
                <w:sz w:val="28"/>
                <w:szCs w:val="28"/>
              </w:rPr>
              <w:t>1,766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FFACBEA" w14:textId="77777777" w:rsidR="00C45B0F" w:rsidRPr="00C45B0F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36D9A0A" w14:textId="4AFE44D8" w:rsidR="00C45B0F" w:rsidRPr="00C45B0F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0F">
              <w:rPr>
                <w:rFonts w:ascii="Angsana New" w:hAnsi="Angsana New"/>
                <w:color w:val="000000"/>
                <w:sz w:val="28"/>
                <w:szCs w:val="28"/>
              </w:rPr>
              <w:t>2,399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EBB36CA" w14:textId="77777777" w:rsidR="00C45B0F" w:rsidRPr="00C45B0F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F31D653" w14:textId="0562D33F" w:rsidR="00C45B0F" w:rsidRPr="00C45B0F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0F">
              <w:rPr>
                <w:rFonts w:ascii="Angsana New" w:hAnsi="Angsana New"/>
                <w:color w:val="000000"/>
                <w:sz w:val="28"/>
                <w:szCs w:val="28"/>
              </w:rPr>
              <w:t>4,117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55F7FA34" w14:textId="77777777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254684BE" w14:textId="77DF49CB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5,607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1D5F3D6D" w14:textId="77777777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left w:val="nil"/>
              <w:right w:val="nil"/>
            </w:tcBorders>
            <w:vAlign w:val="bottom"/>
          </w:tcPr>
          <w:p w14:paraId="69C42E40" w14:textId="4652F7B7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5,883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2F3B2C" w14:textId="77777777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FDCC5D" w14:textId="3050DB74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8,006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9613A2" w14:textId="77777777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7BED78" w14:textId="430C5824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81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51D03C" w14:textId="77777777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AE7E1C" w14:textId="6633B92A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81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290317" w14:textId="77777777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5E685A34" w14:textId="56038FA7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5,883</w:t>
            </w:r>
          </w:p>
        </w:tc>
        <w:tc>
          <w:tcPr>
            <w:tcW w:w="270" w:type="dxa"/>
            <w:vAlign w:val="bottom"/>
          </w:tcPr>
          <w:p w14:paraId="6459565A" w14:textId="77777777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52B640" w14:textId="4F88E419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8,006</w:t>
            </w:r>
          </w:p>
        </w:tc>
      </w:tr>
      <w:tr w:rsidR="00C45B0F" w:rsidRPr="001B5EA4" w14:paraId="24AAAA24" w14:textId="77777777" w:rsidTr="0086431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751743D" w14:textId="77777777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</w:t>
            </w:r>
          </w:p>
          <w:p w14:paraId="1AE52586" w14:textId="77777777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   </w:t>
            </w:r>
            <w:r w:rsidRPr="00E2254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DD4597" w14:textId="5AD389D3" w:rsidR="00C45B0F" w:rsidRPr="00C45B0F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0F">
              <w:rPr>
                <w:rFonts w:ascii="Angsana New" w:hAnsi="Angsana New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C3AFBC" w14:textId="77777777" w:rsidR="00C45B0F" w:rsidRPr="00C45B0F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399F22" w14:textId="4869AFE7" w:rsidR="00C45B0F" w:rsidRPr="00C45B0F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0F">
              <w:rPr>
                <w:rFonts w:ascii="Angsana New" w:hAnsi="Angsana New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D9A9B0B" w14:textId="77777777" w:rsidR="00C45B0F" w:rsidRPr="00C45B0F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3AB79B" w14:textId="76C4511D" w:rsidR="00C45B0F" w:rsidRPr="00C45B0F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0F">
              <w:rPr>
                <w:rFonts w:ascii="Angsana New" w:hAnsi="Angsana New"/>
                <w:color w:val="000000"/>
                <w:sz w:val="28"/>
                <w:szCs w:val="28"/>
              </w:rPr>
              <w:t>1,594</w:t>
            </w:r>
          </w:p>
        </w:tc>
        <w:tc>
          <w:tcPr>
            <w:tcW w:w="277" w:type="dxa"/>
            <w:tcBorders>
              <w:left w:val="nil"/>
              <w:bottom w:val="nil"/>
              <w:right w:val="nil"/>
            </w:tcBorders>
            <w:vAlign w:val="bottom"/>
          </w:tcPr>
          <w:p w14:paraId="3AA2AFE4" w14:textId="77777777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429DF7" w14:textId="57064EF1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2,142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14:paraId="2CB2C1EE" w14:textId="77777777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  <w:vAlign w:val="bottom"/>
          </w:tcPr>
          <w:p w14:paraId="60C69FF3" w14:textId="7C913951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1,713</w:t>
            </w:r>
          </w:p>
        </w:tc>
        <w:tc>
          <w:tcPr>
            <w:tcW w:w="270" w:type="dxa"/>
            <w:vAlign w:val="bottom"/>
          </w:tcPr>
          <w:p w14:paraId="3EF31AF9" w14:textId="77777777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5E994D" w14:textId="739A24B6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2,291</w:t>
            </w:r>
          </w:p>
        </w:tc>
        <w:tc>
          <w:tcPr>
            <w:tcW w:w="270" w:type="dxa"/>
            <w:vAlign w:val="bottom"/>
          </w:tcPr>
          <w:p w14:paraId="3B2BE674" w14:textId="77777777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E34D4EC" w14:textId="6F399E55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(1,713)</w:t>
            </w:r>
          </w:p>
        </w:tc>
        <w:tc>
          <w:tcPr>
            <w:tcW w:w="270" w:type="dxa"/>
          </w:tcPr>
          <w:p w14:paraId="6BD920F9" w14:textId="77777777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3D2D5FD" w14:textId="403825C9" w:rsidR="00C45B0F" w:rsidRPr="00E2254D" w:rsidRDefault="00C45B0F" w:rsidP="00C45B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28" w:firstLine="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(2,291)</w:t>
            </w:r>
          </w:p>
        </w:tc>
        <w:tc>
          <w:tcPr>
            <w:tcW w:w="270" w:type="dxa"/>
            <w:vAlign w:val="bottom"/>
          </w:tcPr>
          <w:p w14:paraId="4A68032E" w14:textId="77777777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34EE55D" w14:textId="4EFE1105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72" w:right="-43" w:hanging="27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4C1D89B" w14:textId="77777777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B9F9883" w14:textId="59BF5A06" w:rsidR="00C45B0F" w:rsidRPr="00E2254D" w:rsidRDefault="00C45B0F" w:rsidP="00C4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72" w:right="-43" w:hanging="27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11591" w:rsidRPr="001B5EA4" w14:paraId="0F3C6BCE" w14:textId="77777777" w:rsidTr="0086431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24DE4AB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225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4A59CD" w14:textId="1BC6C489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1,885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63D39B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B9BBBE" w14:textId="0202B8D5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2,548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647170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60DAFC" w14:textId="0CAEDE84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5,711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02BDD4C9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98D153" w14:textId="6F189B7D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7,749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4CA340BC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74623" w14:textId="4A49223D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2254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7,596</w:t>
            </w:r>
          </w:p>
        </w:tc>
        <w:tc>
          <w:tcPr>
            <w:tcW w:w="270" w:type="dxa"/>
            <w:vAlign w:val="bottom"/>
          </w:tcPr>
          <w:p w14:paraId="024A7E64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F755A" w14:textId="6017A931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10,297</w:t>
            </w:r>
          </w:p>
        </w:tc>
        <w:tc>
          <w:tcPr>
            <w:tcW w:w="270" w:type="dxa"/>
          </w:tcPr>
          <w:p w14:paraId="5DA5F249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CBD5A" w14:textId="678551B2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6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(1,713)</w:t>
            </w:r>
          </w:p>
        </w:tc>
        <w:tc>
          <w:tcPr>
            <w:tcW w:w="270" w:type="dxa"/>
          </w:tcPr>
          <w:p w14:paraId="1508EF94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6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BB7FE" w14:textId="5492B382" w:rsidR="00311591" w:rsidRPr="00E2254D" w:rsidRDefault="00311591" w:rsidP="003115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28" w:firstLine="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(2,291)</w:t>
            </w:r>
          </w:p>
        </w:tc>
        <w:tc>
          <w:tcPr>
            <w:tcW w:w="270" w:type="dxa"/>
            <w:vAlign w:val="bottom"/>
          </w:tcPr>
          <w:p w14:paraId="122E39BB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98617" w14:textId="3BE5B6DF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2254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</w:t>
            </w:r>
            <w:r w:rsidR="003416A3" w:rsidRPr="00E2254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883</w:t>
            </w:r>
          </w:p>
        </w:tc>
        <w:tc>
          <w:tcPr>
            <w:tcW w:w="270" w:type="dxa"/>
            <w:vAlign w:val="bottom"/>
          </w:tcPr>
          <w:p w14:paraId="7549DAF2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177C4" w14:textId="6F236B40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2254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8,006</w:t>
            </w:r>
          </w:p>
        </w:tc>
      </w:tr>
      <w:tr w:rsidR="00311591" w:rsidRPr="001B5EA4" w14:paraId="7E4E4A3D" w14:textId="77777777" w:rsidTr="00864312">
        <w:trPr>
          <w:trHeight w:val="22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0069E5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EB4889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4AA183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22EE17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14B77A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CFBC54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4978C9D7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9E42987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0119F384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double" w:sz="4" w:space="0" w:color="auto"/>
            </w:tcBorders>
            <w:vAlign w:val="bottom"/>
          </w:tcPr>
          <w:p w14:paraId="5B9FCFC4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F2709E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BD7173F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A3880E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DA75575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863135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21AB7F1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28" w:firstLine="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0F4B6D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3CD7B40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72" w:right="-43" w:hanging="27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CFE1A65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B476DDA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72" w:right="-43" w:hanging="27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11591" w:rsidRPr="001B5EA4" w14:paraId="6FF8607E" w14:textId="77777777" w:rsidTr="0086431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304B7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2254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8B260" w14:textId="4C972C14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432</w:t>
            </w:r>
            <w:r w:rsidR="00951D2F" w:rsidRPr="00E2254D">
              <w:rPr>
                <w:rFonts w:ascii="Angsana New" w:hAnsi="Angsana New"/>
                <w:color w:val="000000"/>
                <w:sz w:val="28"/>
                <w:szCs w:val="28"/>
              </w:rPr>
              <w:t>*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FFB2C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388DA" w14:textId="77EB6011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552*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5B9B5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23C88" w14:textId="558E4646" w:rsidR="00311591" w:rsidRPr="00E2254D" w:rsidRDefault="00E82020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393528"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90DD8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4C22E" w14:textId="31E3C0C0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654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A26B7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1E9C29AD" w14:textId="5ACD4F01" w:rsidR="00311591" w:rsidRPr="00E2254D" w:rsidRDefault="00E82020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  <w:r w:rsidR="0039352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67F79A9A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F2EE19" w14:textId="74A945C3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1,206</w:t>
            </w:r>
          </w:p>
        </w:tc>
        <w:tc>
          <w:tcPr>
            <w:tcW w:w="270" w:type="dxa"/>
          </w:tcPr>
          <w:p w14:paraId="22A4FAFE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3DA7CF" w14:textId="7BE7B7AE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72D8">
              <w:rPr>
                <w:rFonts w:ascii="Angsana New" w:hAnsi="Angsana New"/>
                <w:color w:val="000000"/>
                <w:sz w:val="28"/>
                <w:szCs w:val="28"/>
              </w:rPr>
              <w:t>(2</w:t>
            </w:r>
            <w:r w:rsidR="00393528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  <w:r w:rsidRPr="009B72D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E5B7942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6479046" w14:textId="05294532" w:rsidR="00311591" w:rsidRPr="00E2254D" w:rsidRDefault="00311591" w:rsidP="003115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28" w:firstLine="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(208)</w:t>
            </w:r>
          </w:p>
        </w:tc>
        <w:tc>
          <w:tcPr>
            <w:tcW w:w="270" w:type="dxa"/>
          </w:tcPr>
          <w:p w14:paraId="6276A937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46905F" w14:textId="350E6A4F" w:rsidR="00311591" w:rsidRPr="00E2254D" w:rsidRDefault="00E82020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415</w:t>
            </w:r>
          </w:p>
        </w:tc>
        <w:tc>
          <w:tcPr>
            <w:tcW w:w="270" w:type="dxa"/>
            <w:vAlign w:val="bottom"/>
          </w:tcPr>
          <w:p w14:paraId="171D9436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CB8D4B" w14:textId="06B9BDDD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998</w:t>
            </w:r>
          </w:p>
        </w:tc>
      </w:tr>
      <w:tr w:rsidR="00311591" w:rsidRPr="001B5EA4" w14:paraId="3153AE22" w14:textId="77777777" w:rsidTr="0086431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AB158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24248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5784E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5325C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9CE15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3F397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4BA47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B0824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41875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65DB1000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01C57D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021F0D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6E4357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41A1FC6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41A720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B5594D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28" w:firstLine="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2FE7A5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D66469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D6BDDA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3E2663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11591" w:rsidRPr="001B5EA4" w14:paraId="707D134F" w14:textId="77777777" w:rsidTr="0086431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C2617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E3517" w14:textId="02644686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5,580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7B38F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046B3" w14:textId="4A09F013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5,635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4FB05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EDF48" w14:textId="35F34E3A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6,7</w:t>
            </w:r>
            <w:r w:rsidR="0032172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8BFB9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FEBA2" w14:textId="366E210A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7,005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F6E01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257C197F" w14:textId="28006C99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12,</w:t>
            </w:r>
            <w:r w:rsidR="0032172D">
              <w:rPr>
                <w:rFonts w:ascii="Angsana New" w:hAnsi="Angsana New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270" w:type="dxa"/>
            <w:vAlign w:val="bottom"/>
          </w:tcPr>
          <w:p w14:paraId="24EADDCD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4BD1F2" w14:textId="46CDBB1C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12,640</w:t>
            </w:r>
          </w:p>
        </w:tc>
        <w:tc>
          <w:tcPr>
            <w:tcW w:w="270" w:type="dxa"/>
          </w:tcPr>
          <w:p w14:paraId="34C20DE7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39C1A5B" w14:textId="388C75B0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(3,371)</w:t>
            </w:r>
          </w:p>
        </w:tc>
        <w:tc>
          <w:tcPr>
            <w:tcW w:w="270" w:type="dxa"/>
          </w:tcPr>
          <w:p w14:paraId="66ABDAD1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F661E2" w14:textId="71CB973B" w:rsidR="00311591" w:rsidRPr="00E2254D" w:rsidRDefault="00311591" w:rsidP="003115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28" w:firstLine="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(3,329)</w:t>
            </w:r>
          </w:p>
        </w:tc>
        <w:tc>
          <w:tcPr>
            <w:tcW w:w="270" w:type="dxa"/>
          </w:tcPr>
          <w:p w14:paraId="2C1612C3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DA9FC0" w14:textId="2227B3BC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8,9</w:t>
            </w:r>
            <w:r w:rsidR="0032172D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270" w:type="dxa"/>
            <w:vAlign w:val="bottom"/>
          </w:tcPr>
          <w:p w14:paraId="0F2F6B95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3EFD03" w14:textId="317010D1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9,311</w:t>
            </w:r>
          </w:p>
        </w:tc>
      </w:tr>
      <w:tr w:rsidR="00311591" w:rsidRPr="001B5EA4" w14:paraId="2C4E3175" w14:textId="77777777" w:rsidTr="0086431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AB8E3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2254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E2254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38140" w14:textId="41CF3BBD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718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27B93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B6BAD" w14:textId="4C54C40C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702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EAB4F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ECFEA" w14:textId="41FB2118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1,9</w:t>
            </w:r>
            <w:r w:rsidR="0032172D"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B1228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473AE" w14:textId="37C82F81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2,184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6AA50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2BE07935" w14:textId="1FD5BDCB" w:rsidR="00311591" w:rsidRPr="00E2254D" w:rsidRDefault="0032172D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2,671</w:t>
            </w:r>
          </w:p>
        </w:tc>
        <w:tc>
          <w:tcPr>
            <w:tcW w:w="270" w:type="dxa"/>
            <w:vAlign w:val="bottom"/>
          </w:tcPr>
          <w:p w14:paraId="5D96BE4B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0F2D7E" w14:textId="76F3DB64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2,886</w:t>
            </w:r>
          </w:p>
        </w:tc>
        <w:tc>
          <w:tcPr>
            <w:tcW w:w="270" w:type="dxa"/>
          </w:tcPr>
          <w:p w14:paraId="10512A58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4D23748" w14:textId="6CDCA6A2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81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(806)</w:t>
            </w:r>
          </w:p>
        </w:tc>
        <w:tc>
          <w:tcPr>
            <w:tcW w:w="270" w:type="dxa"/>
            <w:vAlign w:val="bottom"/>
          </w:tcPr>
          <w:p w14:paraId="5F9F794E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FD8F5D" w14:textId="7C761572" w:rsidR="00311591" w:rsidRPr="00E2254D" w:rsidRDefault="00311591" w:rsidP="003115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28" w:firstLine="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(778)</w:t>
            </w:r>
          </w:p>
        </w:tc>
        <w:tc>
          <w:tcPr>
            <w:tcW w:w="270" w:type="dxa"/>
          </w:tcPr>
          <w:p w14:paraId="31719716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BDF896" w14:textId="1214D1F8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1,8</w:t>
            </w:r>
            <w:r w:rsidR="0032172D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270" w:type="dxa"/>
            <w:vAlign w:val="bottom"/>
          </w:tcPr>
          <w:p w14:paraId="2BF68B47" w14:textId="77777777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49F524" w14:textId="048CC994" w:rsidR="00311591" w:rsidRPr="00E2254D" w:rsidRDefault="00311591" w:rsidP="003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254D">
              <w:rPr>
                <w:rFonts w:ascii="Angsana New" w:hAnsi="Angsana New"/>
                <w:color w:val="000000"/>
                <w:sz w:val="28"/>
                <w:szCs w:val="28"/>
              </w:rPr>
              <w:t>2,108</w:t>
            </w:r>
          </w:p>
        </w:tc>
      </w:tr>
    </w:tbl>
    <w:p w14:paraId="4ECC2501" w14:textId="77777777" w:rsidR="000C1B3F" w:rsidRDefault="000C1B3F" w:rsidP="00864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8B4667E" w14:textId="77777777" w:rsidR="000C1B3F" w:rsidRDefault="00E952EA" w:rsidP="00864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1B5EA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</w:t>
      </w:r>
      <w:r w:rsidRPr="001B5EA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1B5E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0BCC9C0F" w14:textId="77777777" w:rsidR="00BE781D" w:rsidRPr="00BE781D" w:rsidRDefault="00BE781D" w:rsidP="00864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438BAC56" w14:textId="49B776D4" w:rsidR="008035C0" w:rsidRDefault="008035C0" w:rsidP="00864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1B5E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รายได้ทั้งหมดของกลุ่มบริษัทรับรู้ ณ เวลาใดเวลาหนึ่ง</w:t>
      </w:r>
    </w:p>
    <w:p w14:paraId="605F449E" w14:textId="77777777" w:rsidR="000C1B3F" w:rsidRPr="000C1B3F" w:rsidRDefault="000C1B3F" w:rsidP="00864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41D85863" w14:textId="702F8FDD" w:rsidR="00E952EA" w:rsidRPr="001B5EA4" w:rsidRDefault="004034C8" w:rsidP="00864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51D2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*</w:t>
      </w:r>
      <w:r w:rsidRPr="00951D2F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กำไรก่อนภาษีเงินได้รวม</w:t>
      </w:r>
      <w:r w:rsidR="00A73C27" w:rsidRPr="00951D2F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</w:t>
      </w:r>
      <w:r w:rsidRPr="00951D2F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เงินปันผลจาก</w:t>
      </w:r>
      <w:r w:rsidR="00B96BED" w:rsidRPr="00951D2F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บริษัทย่อยจำนวน </w:t>
      </w:r>
      <w:r w:rsidR="00951D2F" w:rsidRPr="00951D2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278</w:t>
      </w:r>
      <w:r w:rsidR="00B96BED" w:rsidRPr="00951D2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B96BED" w:rsidRPr="00951D2F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ล้านบาทสำหรับ</w:t>
      </w:r>
      <w:r w:rsidR="00F37546" w:rsidRPr="00951D2F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ปี</w:t>
      </w:r>
      <w:r w:rsidR="00B96BED" w:rsidRPr="00951D2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256</w:t>
      </w:r>
      <w:r w:rsidR="00864312" w:rsidRPr="00951D2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</w:t>
      </w:r>
      <w:r w:rsidR="00B96BED" w:rsidRPr="00951D2F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B96BED" w:rsidRPr="00951D2F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(256</w:t>
      </w:r>
      <w:r w:rsidR="00864312" w:rsidRPr="00951D2F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</w:t>
      </w:r>
      <w:r w:rsidR="00914692" w:rsidRPr="00951D2F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B96BED" w:rsidRPr="00951D2F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AB0396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199</w:t>
      </w:r>
      <w:r w:rsidR="00864312" w:rsidRPr="00951D2F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="00B96BED" w:rsidRPr="00951D2F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="00B96BED" w:rsidRPr="00951D2F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)</w:t>
      </w:r>
    </w:p>
    <w:p w14:paraId="23C39287" w14:textId="77777777" w:rsidR="008035C0" w:rsidRPr="001B5EA4" w:rsidRDefault="008035C0" w:rsidP="00864312">
      <w:pPr>
        <w:tabs>
          <w:tab w:val="clear" w:pos="680"/>
          <w:tab w:val="clear" w:pos="907"/>
          <w:tab w:val="left" w:pos="540"/>
          <w:tab w:val="left" w:pos="900"/>
        </w:tabs>
        <w:ind w:left="540"/>
        <w:rPr>
          <w:rFonts w:ascii="Angsana New" w:hAnsi="Angsana New"/>
          <w:sz w:val="30"/>
          <w:szCs w:val="30"/>
        </w:rPr>
        <w:sectPr w:rsidR="008035C0" w:rsidRPr="001B5EA4" w:rsidSect="008B0FBC">
          <w:headerReference w:type="default" r:id="rId3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0D9003D" w14:textId="77777777" w:rsidR="00254BED" w:rsidRPr="001B5EA4" w:rsidRDefault="00254BED" w:rsidP="007D5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B5EA4">
        <w:rPr>
          <w:rFonts w:ascii="Angsana New" w:hAnsi="Angsana New"/>
          <w:b/>
          <w:bCs/>
          <w:sz w:val="30"/>
          <w:szCs w:val="30"/>
          <w:cs/>
        </w:rPr>
        <w:lastRenderedPageBreak/>
        <w:tab/>
      </w:r>
      <w:r w:rsidRPr="001B5EA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3FEAEAAB" w14:textId="77777777" w:rsidR="00254BED" w:rsidRPr="00626169" w:rsidRDefault="00254BED" w:rsidP="007D5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  <w:r w:rsidRPr="001B5EA4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3239790A" w14:textId="2AE1898D" w:rsidR="00254BED" w:rsidRPr="001B5EA4" w:rsidRDefault="00254BED" w:rsidP="00254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5EA4">
        <w:rPr>
          <w:rFonts w:ascii="Angsana New" w:hAnsi="Angsana New" w:hint="cs"/>
          <w:sz w:val="30"/>
          <w:szCs w:val="30"/>
          <w:cs/>
        </w:rPr>
        <w:t>รายได้จากลูกค้าบางรายของกลุ่มบริษัทเป็นจำนวนเงินประมาณ</w:t>
      </w:r>
      <w:r w:rsidR="001E32F1" w:rsidRPr="001B5EA4">
        <w:rPr>
          <w:rFonts w:ascii="Angsana New" w:hAnsi="Angsana New" w:hint="cs"/>
          <w:sz w:val="30"/>
          <w:szCs w:val="30"/>
          <w:cs/>
        </w:rPr>
        <w:t xml:space="preserve"> </w:t>
      </w:r>
      <w:r w:rsidR="003003F1" w:rsidRPr="003003F1">
        <w:rPr>
          <w:rFonts w:ascii="Angsana New" w:hAnsi="Angsana New"/>
          <w:sz w:val="30"/>
          <w:szCs w:val="30"/>
        </w:rPr>
        <w:t>4,267</w:t>
      </w:r>
      <w:r w:rsidRPr="003003F1">
        <w:rPr>
          <w:rFonts w:ascii="Angsana New" w:hAnsi="Angsana New"/>
          <w:sz w:val="30"/>
          <w:szCs w:val="30"/>
        </w:rPr>
        <w:t xml:space="preserve"> </w:t>
      </w:r>
      <w:r w:rsidRPr="003003F1">
        <w:rPr>
          <w:rFonts w:ascii="Angsana New" w:hAnsi="Angsana New"/>
          <w:sz w:val="30"/>
          <w:szCs w:val="30"/>
          <w:cs/>
        </w:rPr>
        <w:t>ล้าน</w:t>
      </w:r>
      <w:r w:rsidRPr="003003F1">
        <w:rPr>
          <w:rFonts w:ascii="Angsana New" w:hAnsi="Angsana New" w:hint="cs"/>
          <w:sz w:val="30"/>
          <w:szCs w:val="30"/>
          <w:cs/>
        </w:rPr>
        <w:t>บาท</w:t>
      </w:r>
      <w:r w:rsidRPr="001B5EA4">
        <w:rPr>
          <w:rFonts w:ascii="Angsana New" w:hAnsi="Angsana New" w:hint="cs"/>
          <w:sz w:val="30"/>
          <w:szCs w:val="30"/>
          <w:cs/>
        </w:rPr>
        <w:t xml:space="preserve"> </w:t>
      </w:r>
      <w:r w:rsidRPr="001B5EA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357F9" w:rsidRPr="001B5EA4">
        <w:rPr>
          <w:rFonts w:ascii="Angsana New" w:hAnsi="Angsana New"/>
          <w:i/>
          <w:iCs/>
          <w:sz w:val="30"/>
          <w:szCs w:val="30"/>
        </w:rPr>
        <w:t>25</w:t>
      </w:r>
      <w:r w:rsidR="008357F9" w:rsidRPr="001B5EA4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626169">
        <w:rPr>
          <w:rFonts w:ascii="Angsana New" w:hAnsi="Angsana New"/>
          <w:i/>
          <w:iCs/>
          <w:sz w:val="30"/>
          <w:szCs w:val="30"/>
        </w:rPr>
        <w:t>2</w:t>
      </w:r>
      <w:r w:rsidRPr="001B5EA4">
        <w:rPr>
          <w:rFonts w:ascii="Angsana New" w:hAnsi="Angsana New"/>
          <w:i/>
          <w:iCs/>
          <w:sz w:val="30"/>
          <w:szCs w:val="30"/>
        </w:rPr>
        <w:t xml:space="preserve">: </w:t>
      </w:r>
      <w:r w:rsidR="00626169">
        <w:rPr>
          <w:rFonts w:ascii="Angsana New" w:hAnsi="Angsana New"/>
          <w:i/>
          <w:iCs/>
          <w:sz w:val="30"/>
          <w:szCs w:val="30"/>
        </w:rPr>
        <w:t>5,909</w:t>
      </w:r>
      <w:r w:rsidRPr="001B5EA4">
        <w:rPr>
          <w:rFonts w:ascii="Angsana New" w:hAnsi="Angsana New"/>
          <w:i/>
          <w:iCs/>
          <w:sz w:val="30"/>
          <w:szCs w:val="30"/>
        </w:rPr>
        <w:t xml:space="preserve"> </w:t>
      </w:r>
      <w:r w:rsidRPr="001B5EA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1B5EA4">
        <w:rPr>
          <w:rFonts w:ascii="Angsana New" w:hAnsi="Angsana New" w:hint="cs"/>
          <w:sz w:val="30"/>
          <w:szCs w:val="30"/>
          <w:cs/>
        </w:rPr>
        <w:t>จากรายได้รวมของกลุ่มบริษัท</w:t>
      </w:r>
    </w:p>
    <w:p w14:paraId="61E54315" w14:textId="77777777" w:rsidR="00254BED" w:rsidRPr="00626169" w:rsidRDefault="00254BED" w:rsidP="007D5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34B5D4A" w14:textId="2E68D26E" w:rsidR="00030124" w:rsidRPr="001B5EA4" w:rsidRDefault="001A67DB" w:rsidP="007D5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B5EA4">
        <w:rPr>
          <w:rFonts w:ascii="Angsana New" w:hAnsi="Angsana New"/>
          <w:b/>
          <w:bCs/>
          <w:sz w:val="30"/>
          <w:szCs w:val="30"/>
        </w:rPr>
        <w:t>2</w:t>
      </w:r>
      <w:r w:rsidR="00357CEA">
        <w:rPr>
          <w:rFonts w:ascii="Angsana New" w:hAnsi="Angsana New"/>
          <w:b/>
          <w:bCs/>
          <w:sz w:val="30"/>
          <w:szCs w:val="30"/>
        </w:rPr>
        <w:t>0</w:t>
      </w:r>
      <w:r w:rsidR="00030124" w:rsidRPr="001B5EA4">
        <w:rPr>
          <w:rFonts w:ascii="Angsana New" w:hAnsi="Angsana New"/>
          <w:b/>
          <w:bCs/>
          <w:sz w:val="30"/>
          <w:szCs w:val="30"/>
        </w:rPr>
        <w:tab/>
      </w:r>
      <w:r w:rsidR="00030124" w:rsidRPr="001B5EA4">
        <w:rPr>
          <w:rFonts w:ascii="Angsana New" w:hAnsi="Angsana New"/>
          <w:b/>
          <w:bCs/>
          <w:sz w:val="30"/>
          <w:szCs w:val="30"/>
          <w:cs/>
        </w:rPr>
        <w:t>กองทุนสำรองเลี้ยงชีพ</w:t>
      </w:r>
    </w:p>
    <w:p w14:paraId="6D469F7F" w14:textId="77777777" w:rsidR="00D55137" w:rsidRPr="00626169" w:rsidRDefault="00D55137" w:rsidP="00D3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961AD25" w14:textId="5FAD76E0" w:rsidR="003658AB" w:rsidRPr="001B5EA4" w:rsidRDefault="00030124" w:rsidP="00365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5EA4">
        <w:rPr>
          <w:rFonts w:ascii="Angsana New" w:hAnsi="Angsana New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564C54">
        <w:rPr>
          <w:rFonts w:ascii="Angsana New" w:hAnsi="Angsana New"/>
          <w:sz w:val="30"/>
          <w:szCs w:val="30"/>
        </w:rPr>
        <w:t>3</w:t>
      </w:r>
      <w:r w:rsidRPr="001B5EA4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="00577C6F" w:rsidRPr="001B5EA4">
        <w:rPr>
          <w:rFonts w:ascii="Angsana New" w:hAnsi="Angsana New"/>
          <w:sz w:val="30"/>
          <w:szCs w:val="30"/>
        </w:rPr>
        <w:t>1</w:t>
      </w:r>
      <w:r w:rsidRPr="001B5EA4">
        <w:rPr>
          <w:rFonts w:ascii="Angsana New" w:hAnsi="Angsana New"/>
          <w:sz w:val="30"/>
          <w:szCs w:val="30"/>
        </w:rPr>
        <w:t>5</w:t>
      </w:r>
      <w:r w:rsidRPr="001B5EA4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และกลุ่มบริษัทจ่ายสมทบใ</w:t>
      </w:r>
      <w:r w:rsidR="00577C6F" w:rsidRPr="001B5EA4">
        <w:rPr>
          <w:rFonts w:ascii="Angsana New" w:hAnsi="Angsana New"/>
          <w:sz w:val="30"/>
          <w:szCs w:val="30"/>
          <w:cs/>
        </w:rPr>
        <w:t xml:space="preserve">นอัตราร้อยละ </w:t>
      </w:r>
      <w:r w:rsidR="00564C54">
        <w:rPr>
          <w:rFonts w:ascii="Angsana New" w:hAnsi="Angsana New"/>
          <w:sz w:val="30"/>
          <w:szCs w:val="30"/>
        </w:rPr>
        <w:t>3</w:t>
      </w:r>
      <w:r w:rsidR="00577C6F" w:rsidRPr="001B5EA4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="00577C6F" w:rsidRPr="001B5EA4">
        <w:rPr>
          <w:rFonts w:ascii="Angsana New" w:hAnsi="Angsana New"/>
          <w:sz w:val="30"/>
          <w:szCs w:val="30"/>
        </w:rPr>
        <w:t>6</w:t>
      </w:r>
      <w:r w:rsidRPr="001B5EA4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</w:t>
      </w:r>
      <w:r w:rsidR="002B566B" w:rsidRPr="001B5EA4">
        <w:rPr>
          <w:rFonts w:ascii="Angsana New" w:hAnsi="Angsana New"/>
          <w:sz w:val="30"/>
          <w:szCs w:val="30"/>
        </w:rPr>
        <w:t xml:space="preserve"> </w:t>
      </w:r>
      <w:r w:rsidR="002B566B" w:rsidRPr="001B5EA4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2B566B" w:rsidRPr="001B5EA4">
        <w:rPr>
          <w:rFonts w:ascii="Angsana New" w:hAnsi="Angsana New"/>
          <w:sz w:val="30"/>
          <w:szCs w:val="30"/>
        </w:rPr>
        <w:t>256</w:t>
      </w:r>
      <w:r w:rsidR="0011712D">
        <w:rPr>
          <w:rFonts w:ascii="Angsana New" w:hAnsi="Angsana New"/>
          <w:sz w:val="30"/>
          <w:szCs w:val="30"/>
        </w:rPr>
        <w:t>3</w:t>
      </w:r>
      <w:r w:rsidR="002B566B" w:rsidRPr="001B5EA4">
        <w:rPr>
          <w:rFonts w:ascii="Angsana New" w:hAnsi="Angsana New"/>
          <w:sz w:val="30"/>
          <w:szCs w:val="30"/>
        </w:rPr>
        <w:t xml:space="preserve"> </w:t>
      </w:r>
      <w:r w:rsidR="002B566B" w:rsidRPr="001B5EA4">
        <w:rPr>
          <w:rFonts w:ascii="Angsana New" w:hAnsi="Angsana New" w:hint="cs"/>
          <w:sz w:val="30"/>
          <w:szCs w:val="30"/>
          <w:cs/>
        </w:rPr>
        <w:t>กลุ่มบริษัทและบริษัทจ่ายสมทบกองทุนสำรองเลี้ยงชีพเป็นจำนวนเงิน</w:t>
      </w:r>
      <w:r w:rsidR="00C04ABA" w:rsidRPr="001B5EA4">
        <w:rPr>
          <w:rFonts w:ascii="Angsana New" w:hAnsi="Angsana New" w:hint="cs"/>
          <w:sz w:val="30"/>
          <w:szCs w:val="30"/>
          <w:cs/>
        </w:rPr>
        <w:t xml:space="preserve"> </w:t>
      </w:r>
      <w:r w:rsidR="0071342B" w:rsidRPr="0071342B">
        <w:rPr>
          <w:rFonts w:ascii="Angsana New" w:hAnsi="Angsana New"/>
          <w:sz w:val="30"/>
          <w:szCs w:val="30"/>
        </w:rPr>
        <w:t>19.6</w:t>
      </w:r>
      <w:r w:rsidR="002B566B" w:rsidRPr="0071342B">
        <w:rPr>
          <w:rFonts w:ascii="Angsana New" w:hAnsi="Angsana New"/>
          <w:sz w:val="30"/>
          <w:szCs w:val="30"/>
        </w:rPr>
        <w:t xml:space="preserve"> </w:t>
      </w:r>
      <w:r w:rsidR="002B566B" w:rsidRPr="0071342B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71342B" w:rsidRPr="0071342B">
        <w:rPr>
          <w:rFonts w:ascii="Angsana New" w:hAnsi="Angsana New"/>
          <w:sz w:val="30"/>
          <w:szCs w:val="30"/>
        </w:rPr>
        <w:t>8.1</w:t>
      </w:r>
      <w:r w:rsidR="002B566B" w:rsidRPr="0071342B">
        <w:rPr>
          <w:rFonts w:ascii="Angsana New" w:hAnsi="Angsana New"/>
          <w:sz w:val="30"/>
          <w:szCs w:val="30"/>
        </w:rPr>
        <w:t xml:space="preserve"> </w:t>
      </w:r>
      <w:r w:rsidR="002B566B" w:rsidRPr="0071342B">
        <w:rPr>
          <w:rFonts w:ascii="Angsana New" w:hAnsi="Angsana New" w:hint="cs"/>
          <w:sz w:val="30"/>
          <w:szCs w:val="30"/>
          <w:cs/>
        </w:rPr>
        <w:t>ล้านบาท</w:t>
      </w:r>
      <w:r w:rsidR="002B566B" w:rsidRPr="001B5EA4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2B566B" w:rsidRPr="001B5EA4">
        <w:rPr>
          <w:rFonts w:ascii="Angsana New" w:hAnsi="Angsana New"/>
          <w:sz w:val="30"/>
          <w:szCs w:val="30"/>
        </w:rPr>
        <w:t xml:space="preserve"> </w:t>
      </w:r>
      <w:r w:rsidR="002B566B" w:rsidRPr="001B5EA4">
        <w:rPr>
          <w:rFonts w:ascii="Angsana New" w:hAnsi="Angsana New"/>
          <w:i/>
          <w:iCs/>
          <w:sz w:val="30"/>
          <w:szCs w:val="30"/>
        </w:rPr>
        <w:t>(256</w:t>
      </w:r>
      <w:r w:rsidR="0011712D">
        <w:rPr>
          <w:rFonts w:ascii="Angsana New" w:hAnsi="Angsana New"/>
          <w:i/>
          <w:iCs/>
          <w:sz w:val="30"/>
          <w:szCs w:val="30"/>
        </w:rPr>
        <w:t>2</w:t>
      </w:r>
      <w:r w:rsidR="002B566B" w:rsidRPr="001B5EA4">
        <w:rPr>
          <w:rFonts w:ascii="Angsana New" w:hAnsi="Angsana New"/>
          <w:i/>
          <w:iCs/>
          <w:sz w:val="30"/>
          <w:szCs w:val="30"/>
        </w:rPr>
        <w:t xml:space="preserve">: </w:t>
      </w:r>
      <w:r w:rsidR="0011712D">
        <w:rPr>
          <w:rFonts w:ascii="Angsana New" w:hAnsi="Angsana New"/>
          <w:i/>
          <w:iCs/>
          <w:sz w:val="30"/>
          <w:szCs w:val="30"/>
        </w:rPr>
        <w:t>22.1</w:t>
      </w:r>
      <w:r w:rsidR="002B566B" w:rsidRPr="001B5EA4">
        <w:rPr>
          <w:rFonts w:ascii="Angsana New" w:hAnsi="Angsana New"/>
          <w:i/>
          <w:iCs/>
          <w:sz w:val="30"/>
          <w:szCs w:val="30"/>
        </w:rPr>
        <w:t xml:space="preserve"> </w:t>
      </w:r>
      <w:r w:rsidR="002B566B" w:rsidRPr="001B5EA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11712D">
        <w:rPr>
          <w:rFonts w:ascii="Angsana New" w:hAnsi="Angsana New"/>
          <w:i/>
          <w:iCs/>
          <w:sz w:val="30"/>
          <w:szCs w:val="30"/>
        </w:rPr>
        <w:t>9.2</w:t>
      </w:r>
      <w:r w:rsidR="002B566B" w:rsidRPr="001B5EA4">
        <w:rPr>
          <w:rFonts w:ascii="Angsana New" w:hAnsi="Angsana New"/>
          <w:i/>
          <w:iCs/>
          <w:sz w:val="30"/>
          <w:szCs w:val="30"/>
        </w:rPr>
        <w:t xml:space="preserve"> </w:t>
      </w:r>
      <w:r w:rsidR="002B566B" w:rsidRPr="001B5EA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B566B" w:rsidRPr="001B5EA4">
        <w:rPr>
          <w:rFonts w:ascii="Angsana New" w:hAnsi="Angsana New"/>
          <w:i/>
          <w:iCs/>
          <w:sz w:val="30"/>
          <w:szCs w:val="30"/>
        </w:rPr>
        <w:t xml:space="preserve"> </w:t>
      </w:r>
      <w:r w:rsidR="002B566B" w:rsidRPr="001B5EA4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2B566B" w:rsidRPr="001B5EA4">
        <w:rPr>
          <w:rFonts w:ascii="Angsana New" w:hAnsi="Angsana New"/>
          <w:i/>
          <w:iCs/>
          <w:sz w:val="30"/>
          <w:szCs w:val="30"/>
        </w:rPr>
        <w:t>)</w:t>
      </w:r>
      <w:r w:rsidR="002B566B" w:rsidRPr="001B5EA4">
        <w:rPr>
          <w:rFonts w:ascii="Angsana New" w:hAnsi="Angsana New" w:hint="cs"/>
          <w:sz w:val="30"/>
          <w:szCs w:val="30"/>
          <w:cs/>
        </w:rPr>
        <w:t xml:space="preserve"> </w:t>
      </w:r>
      <w:r w:rsidRPr="001B5EA4">
        <w:rPr>
          <w:rFonts w:ascii="Angsana New" w:hAnsi="Angsana New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433C2E65" w14:textId="77777777" w:rsidR="00432D70" w:rsidRPr="00626169" w:rsidRDefault="00432D70" w:rsidP="00D3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14:paraId="76CCBD3E" w14:textId="31B1164E" w:rsidR="00030124" w:rsidRPr="001B5EA4" w:rsidRDefault="001A67DB" w:rsidP="007D5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1B5EA4">
        <w:rPr>
          <w:rFonts w:ascii="Angsana New" w:hAnsi="Angsana New"/>
          <w:b/>
          <w:bCs/>
          <w:sz w:val="30"/>
          <w:szCs w:val="30"/>
        </w:rPr>
        <w:t>2</w:t>
      </w:r>
      <w:r w:rsidR="00E473D2">
        <w:rPr>
          <w:rFonts w:ascii="Angsana New" w:hAnsi="Angsana New"/>
          <w:b/>
          <w:bCs/>
          <w:sz w:val="30"/>
          <w:szCs w:val="30"/>
        </w:rPr>
        <w:t>1</w:t>
      </w:r>
      <w:r w:rsidR="00030124" w:rsidRPr="001B5EA4">
        <w:rPr>
          <w:rFonts w:ascii="Angsana New" w:hAnsi="Angsana New"/>
          <w:b/>
          <w:bCs/>
          <w:sz w:val="30"/>
          <w:szCs w:val="30"/>
        </w:rPr>
        <w:tab/>
      </w:r>
      <w:r w:rsidR="00030124" w:rsidRPr="001B5EA4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2784EA96" w14:textId="7A56DCB6" w:rsidR="003229C8" w:rsidRPr="00626169" w:rsidRDefault="003229C8" w:rsidP="00322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715E3AB5" w14:textId="1D884695" w:rsidR="00490487" w:rsidRDefault="00490487" w:rsidP="00117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กำไรขาดทุน</w:t>
      </w:r>
      <w:r w:rsidRPr="0075591B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</w:t>
      </w:r>
      <w:proofErr w:type="spellStart"/>
      <w:r w:rsidRPr="0075591B">
        <w:rPr>
          <w:rFonts w:ascii="Angsana New" w:hAnsi="Angsana New"/>
          <w:sz w:val="30"/>
          <w:szCs w:val="30"/>
          <w:cs/>
        </w:rPr>
        <w:t>ต่างๆ</w:t>
      </w:r>
      <w:proofErr w:type="spellEnd"/>
      <w:r w:rsidRPr="0075591B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3AEB3003" w14:textId="77777777" w:rsidR="00490487" w:rsidRPr="00626169" w:rsidRDefault="00490487" w:rsidP="00322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66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662"/>
        <w:gridCol w:w="1063"/>
        <w:gridCol w:w="269"/>
        <w:gridCol w:w="1080"/>
        <w:gridCol w:w="269"/>
        <w:gridCol w:w="1006"/>
        <w:gridCol w:w="236"/>
        <w:gridCol w:w="1069"/>
        <w:gridCol w:w="6"/>
      </w:tblGrid>
      <w:tr w:rsidR="0007268E" w:rsidRPr="001B5EA4" w14:paraId="7EC204ED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31284819" w14:textId="77777777" w:rsidR="0007268E" w:rsidRPr="001B5EA4" w:rsidRDefault="0007268E" w:rsidP="00EC4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7162A51F" w14:textId="77777777" w:rsidR="0007268E" w:rsidRPr="001B5EA4" w:rsidRDefault="0007268E" w:rsidP="00EC4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" w:type="dxa"/>
          </w:tcPr>
          <w:p w14:paraId="70657F62" w14:textId="77777777" w:rsidR="0007268E" w:rsidRPr="001B5EA4" w:rsidRDefault="0007268E" w:rsidP="00EC4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1" w:type="dxa"/>
            <w:gridSpan w:val="3"/>
          </w:tcPr>
          <w:p w14:paraId="00D4CCD0" w14:textId="77777777" w:rsidR="0007268E" w:rsidRPr="001B5EA4" w:rsidRDefault="0007268E" w:rsidP="00EC4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B5E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86A3B" w:rsidRPr="001B5EA4" w14:paraId="79B407D8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7443EF3B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D3DAED4" w14:textId="5F6D208C" w:rsidR="00986A3B" w:rsidRPr="001B5EA4" w:rsidRDefault="0011712D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7268F9B7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0E7AD" w14:textId="1FEFC6E8" w:rsidR="00986A3B" w:rsidRPr="001B5EA4" w:rsidRDefault="0011712D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1504BDFA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14:paraId="71F8E966" w14:textId="1F47E6F9" w:rsidR="00986A3B" w:rsidRPr="001B5EA4" w:rsidRDefault="0011712D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51ED621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3B09955E" w14:textId="1F421B2F" w:rsidR="00986A3B" w:rsidRPr="001B5EA4" w:rsidRDefault="0011712D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986A3B" w:rsidRPr="001B5EA4" w14:paraId="2E1FFFCE" w14:textId="77777777" w:rsidTr="00626169">
        <w:tc>
          <w:tcPr>
            <w:tcW w:w="4662" w:type="dxa"/>
          </w:tcPr>
          <w:p w14:paraId="0A9DDB5D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8" w:type="dxa"/>
            <w:gridSpan w:val="8"/>
          </w:tcPr>
          <w:p w14:paraId="64F535DB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3B5D" w:rsidRPr="001B5EA4" w14:paraId="1A5331C4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1CA5553C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5" w:name="_Hlk32070387"/>
            <w:r w:rsidRPr="001B5EA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63" w:type="dxa"/>
            <w:vAlign w:val="bottom"/>
          </w:tcPr>
          <w:p w14:paraId="0DC398A5" w14:textId="394E188F" w:rsidR="00603B5D" w:rsidRPr="00603B5D" w:rsidRDefault="00603B5D" w:rsidP="0060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603B5D">
              <w:rPr>
                <w:rFonts w:ascii="Angsana New" w:hAnsi="Angsana New"/>
                <w:sz w:val="30"/>
                <w:szCs w:val="30"/>
              </w:rPr>
              <w:t>1,074,028</w:t>
            </w:r>
          </w:p>
        </w:tc>
        <w:tc>
          <w:tcPr>
            <w:tcW w:w="269" w:type="dxa"/>
          </w:tcPr>
          <w:p w14:paraId="23C3AE1C" w14:textId="77777777" w:rsidR="00603B5D" w:rsidRPr="000F3163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FB3C8B" w14:textId="5C3F63F1" w:rsidR="00603B5D" w:rsidRPr="001B5EA4" w:rsidRDefault="00603B5D" w:rsidP="0060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1,330,357</w:t>
            </w:r>
          </w:p>
        </w:tc>
        <w:tc>
          <w:tcPr>
            <w:tcW w:w="269" w:type="dxa"/>
          </w:tcPr>
          <w:p w14:paraId="554E6834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3C006636" w14:textId="66C1F1D3" w:rsidR="00603B5D" w:rsidRPr="00363D01" w:rsidRDefault="00603B5D" w:rsidP="00603B5D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363D01">
              <w:rPr>
                <w:rFonts w:ascii="Angsana New" w:hAnsi="Angsana New"/>
                <w:sz w:val="30"/>
                <w:szCs w:val="30"/>
              </w:rPr>
              <w:t>363,474</w:t>
            </w:r>
          </w:p>
        </w:tc>
        <w:tc>
          <w:tcPr>
            <w:tcW w:w="236" w:type="dxa"/>
          </w:tcPr>
          <w:p w14:paraId="765DFEDB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0F06FE37" w14:textId="56495C7B" w:rsidR="00603B5D" w:rsidRPr="001B5EA4" w:rsidRDefault="00603B5D" w:rsidP="00603B5D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455,403</w:t>
            </w:r>
          </w:p>
        </w:tc>
      </w:tr>
      <w:tr w:rsidR="00603B5D" w:rsidRPr="001B5EA4" w14:paraId="53342CAC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04A8DF02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63" w:type="dxa"/>
          </w:tcPr>
          <w:p w14:paraId="5D80090C" w14:textId="3B41D6C6" w:rsidR="00603B5D" w:rsidRPr="000F3163" w:rsidRDefault="00603B5D" w:rsidP="0060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619,851</w:t>
            </w:r>
          </w:p>
        </w:tc>
        <w:tc>
          <w:tcPr>
            <w:tcW w:w="269" w:type="dxa"/>
          </w:tcPr>
          <w:p w14:paraId="13E7E97A" w14:textId="77777777" w:rsidR="00603B5D" w:rsidRPr="000F3163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F4B82C" w14:textId="5A1A4517" w:rsidR="00603B5D" w:rsidRPr="001B5EA4" w:rsidRDefault="00603B5D" w:rsidP="0060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643,400</w:t>
            </w:r>
          </w:p>
        </w:tc>
        <w:tc>
          <w:tcPr>
            <w:tcW w:w="269" w:type="dxa"/>
          </w:tcPr>
          <w:p w14:paraId="414A5B6F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5CA276EE" w14:textId="7911CE47" w:rsidR="00603B5D" w:rsidRPr="00363D01" w:rsidRDefault="00603B5D" w:rsidP="00603B5D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363D01">
              <w:rPr>
                <w:rFonts w:ascii="Angsana New" w:hAnsi="Angsana New"/>
                <w:sz w:val="30"/>
                <w:szCs w:val="30"/>
              </w:rPr>
              <w:t>198,420</w:t>
            </w:r>
          </w:p>
        </w:tc>
        <w:tc>
          <w:tcPr>
            <w:tcW w:w="236" w:type="dxa"/>
          </w:tcPr>
          <w:p w14:paraId="5FB97ED9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A44245E" w14:textId="283A38C4" w:rsidR="00603B5D" w:rsidRPr="001B5EA4" w:rsidRDefault="00603B5D" w:rsidP="00603B5D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215,669</w:t>
            </w:r>
          </w:p>
        </w:tc>
      </w:tr>
      <w:tr w:rsidR="00603B5D" w:rsidRPr="001B5EA4" w14:paraId="3EB83582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13A2AC5C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063" w:type="dxa"/>
          </w:tcPr>
          <w:p w14:paraId="62BB1226" w14:textId="788819C7" w:rsidR="00603B5D" w:rsidRPr="000F3163" w:rsidRDefault="00603B5D" w:rsidP="0060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0F3163">
              <w:rPr>
                <w:rFonts w:ascii="Angsana New" w:hAnsi="Angsana New"/>
                <w:sz w:val="30"/>
                <w:szCs w:val="30"/>
              </w:rPr>
              <w:t>2,877,870</w:t>
            </w:r>
          </w:p>
        </w:tc>
        <w:tc>
          <w:tcPr>
            <w:tcW w:w="269" w:type="dxa"/>
          </w:tcPr>
          <w:p w14:paraId="3DB415A5" w14:textId="77777777" w:rsidR="00603B5D" w:rsidRPr="000F3163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AF2C9D" w14:textId="7BA7E403" w:rsidR="00603B5D" w:rsidRPr="001B5EA4" w:rsidRDefault="00603B5D" w:rsidP="0060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3,988,093</w:t>
            </w:r>
          </w:p>
        </w:tc>
        <w:tc>
          <w:tcPr>
            <w:tcW w:w="269" w:type="dxa"/>
          </w:tcPr>
          <w:p w14:paraId="1B4F5C6D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4E998FD2" w14:textId="16577A59" w:rsidR="00603B5D" w:rsidRPr="00363D01" w:rsidRDefault="00603B5D" w:rsidP="00603B5D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363D01">
              <w:rPr>
                <w:rFonts w:ascii="Angsana New" w:hAnsi="Angsana New"/>
                <w:sz w:val="30"/>
                <w:szCs w:val="30"/>
              </w:rPr>
              <w:t>934,913</w:t>
            </w:r>
          </w:p>
        </w:tc>
        <w:tc>
          <w:tcPr>
            <w:tcW w:w="236" w:type="dxa"/>
          </w:tcPr>
          <w:p w14:paraId="742F5D67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81F2AC2" w14:textId="13570DCC" w:rsidR="00603B5D" w:rsidRPr="001B5EA4" w:rsidRDefault="00603B5D" w:rsidP="00603B5D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1,239,569</w:t>
            </w:r>
          </w:p>
        </w:tc>
      </w:tr>
      <w:tr w:rsidR="00603B5D" w:rsidRPr="001B5EA4" w14:paraId="65CD5845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3BE99EAF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063" w:type="dxa"/>
          </w:tcPr>
          <w:p w14:paraId="0C796CFB" w14:textId="1A7835E2" w:rsidR="00603B5D" w:rsidRPr="000F3163" w:rsidRDefault="00603B5D" w:rsidP="0060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0F3163">
              <w:rPr>
                <w:rFonts w:ascii="Angsana New" w:hAnsi="Angsana New"/>
                <w:sz w:val="30"/>
                <w:szCs w:val="30"/>
              </w:rPr>
              <w:t>15,276</w:t>
            </w:r>
          </w:p>
        </w:tc>
        <w:tc>
          <w:tcPr>
            <w:tcW w:w="269" w:type="dxa"/>
          </w:tcPr>
          <w:p w14:paraId="29567EA6" w14:textId="77777777" w:rsidR="00603B5D" w:rsidRPr="000F3163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5793F" w14:textId="126F8E60" w:rsidR="00603B5D" w:rsidRPr="001B5EA4" w:rsidRDefault="00603B5D" w:rsidP="0060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10,508</w:t>
            </w:r>
          </w:p>
        </w:tc>
        <w:tc>
          <w:tcPr>
            <w:tcW w:w="269" w:type="dxa"/>
          </w:tcPr>
          <w:p w14:paraId="62496902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354E6D22" w14:textId="6B979139" w:rsidR="00603B5D" w:rsidRPr="00363D01" w:rsidRDefault="00603B5D" w:rsidP="00603B5D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363D01">
              <w:rPr>
                <w:rFonts w:ascii="Angsana New" w:hAnsi="Angsana New"/>
                <w:sz w:val="30"/>
                <w:szCs w:val="30"/>
              </w:rPr>
              <w:t>(19,442)</w:t>
            </w:r>
          </w:p>
        </w:tc>
        <w:tc>
          <w:tcPr>
            <w:tcW w:w="236" w:type="dxa"/>
          </w:tcPr>
          <w:p w14:paraId="1CBD916A" w14:textId="77777777" w:rsidR="00603B5D" w:rsidRPr="00FD131A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9" w:type="dxa"/>
          </w:tcPr>
          <w:p w14:paraId="2F803DBD" w14:textId="0DE60857" w:rsidR="00603B5D" w:rsidRPr="001B5EA4" w:rsidRDefault="00603B5D" w:rsidP="00603B5D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(7,198)</w:t>
            </w:r>
          </w:p>
        </w:tc>
      </w:tr>
      <w:tr w:rsidR="00603B5D" w:rsidRPr="001B5EA4" w14:paraId="25F6758D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11C03C64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B5EA4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</w:t>
            </w:r>
            <w:r w:rsidRPr="001B5EA4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การปรับลดมูลค่าสินค้าคงเหลือ</w:t>
            </w:r>
          </w:p>
        </w:tc>
        <w:tc>
          <w:tcPr>
            <w:tcW w:w="1063" w:type="dxa"/>
          </w:tcPr>
          <w:p w14:paraId="16D97C55" w14:textId="7B29BA7D" w:rsidR="00603B5D" w:rsidRPr="000F3163" w:rsidRDefault="00603B5D" w:rsidP="0060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0F3163">
              <w:rPr>
                <w:rFonts w:ascii="Angsana New" w:hAnsi="Angsana New"/>
                <w:sz w:val="30"/>
                <w:szCs w:val="30"/>
                <w:cs/>
              </w:rPr>
              <w:t>95</w:t>
            </w:r>
            <w:r w:rsidRPr="000F316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30837E9B" w14:textId="77777777" w:rsidR="00603B5D" w:rsidRPr="000F3163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CBCDA" w14:textId="41E3BBE2" w:rsidR="00603B5D" w:rsidRPr="001B5EA4" w:rsidRDefault="00603B5D" w:rsidP="0060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8,558</w:t>
            </w:r>
          </w:p>
        </w:tc>
        <w:tc>
          <w:tcPr>
            <w:tcW w:w="269" w:type="dxa"/>
          </w:tcPr>
          <w:p w14:paraId="7B05C80A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27D82776" w14:textId="7B3F213D" w:rsidR="00603B5D" w:rsidRPr="00363D01" w:rsidRDefault="00603B5D" w:rsidP="00603B5D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363D01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36" w:type="dxa"/>
          </w:tcPr>
          <w:p w14:paraId="2A6EAF36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344802F" w14:textId="79F933F0" w:rsidR="00603B5D" w:rsidRPr="001B5EA4" w:rsidRDefault="00603B5D" w:rsidP="00603B5D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(1,247)</w:t>
            </w:r>
          </w:p>
        </w:tc>
      </w:tr>
      <w:tr w:rsidR="00603B5D" w:rsidRPr="001B5EA4" w14:paraId="4EA4BE87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7B085A0A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063" w:type="dxa"/>
          </w:tcPr>
          <w:p w14:paraId="0A733E34" w14:textId="7379B218" w:rsidR="00603B5D" w:rsidRPr="000F3163" w:rsidRDefault="00603B5D" w:rsidP="0060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0F3163">
              <w:rPr>
                <w:rFonts w:ascii="Angsana New" w:hAnsi="Angsana New"/>
                <w:sz w:val="30"/>
                <w:szCs w:val="30"/>
              </w:rPr>
              <w:t>411,042</w:t>
            </w:r>
          </w:p>
        </w:tc>
        <w:tc>
          <w:tcPr>
            <w:tcW w:w="269" w:type="dxa"/>
          </w:tcPr>
          <w:p w14:paraId="0225FB14" w14:textId="77777777" w:rsidR="00603B5D" w:rsidRPr="000F3163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1DEBDC" w14:textId="4BF10011" w:rsidR="00603B5D" w:rsidRPr="001B5EA4" w:rsidRDefault="00603B5D" w:rsidP="0060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537,321</w:t>
            </w:r>
          </w:p>
        </w:tc>
        <w:tc>
          <w:tcPr>
            <w:tcW w:w="269" w:type="dxa"/>
          </w:tcPr>
          <w:p w14:paraId="44EE163D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7CD7FF49" w14:textId="0F46D38C" w:rsidR="00603B5D" w:rsidRPr="00363D01" w:rsidRDefault="00603B5D" w:rsidP="00603B5D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363D01">
              <w:rPr>
                <w:rFonts w:ascii="Angsana New" w:hAnsi="Angsana New"/>
                <w:sz w:val="30"/>
                <w:szCs w:val="30"/>
              </w:rPr>
              <w:t>103,265</w:t>
            </w:r>
          </w:p>
        </w:tc>
        <w:tc>
          <w:tcPr>
            <w:tcW w:w="236" w:type="dxa"/>
          </w:tcPr>
          <w:p w14:paraId="05697BF9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AC5BB07" w14:textId="0AE5AAD7" w:rsidR="00603B5D" w:rsidRPr="001B5EA4" w:rsidRDefault="00603B5D" w:rsidP="00603B5D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128,773</w:t>
            </w:r>
          </w:p>
        </w:tc>
      </w:tr>
      <w:tr w:rsidR="00603B5D" w:rsidRPr="001B5EA4" w14:paraId="34065ECF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212E29B8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63" w:type="dxa"/>
          </w:tcPr>
          <w:p w14:paraId="0303482C" w14:textId="33C77736" w:rsidR="00603B5D" w:rsidRPr="000F3163" w:rsidRDefault="00603B5D" w:rsidP="0060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0F3163">
              <w:rPr>
                <w:rFonts w:ascii="Angsana New" w:hAnsi="Angsana New"/>
                <w:sz w:val="30"/>
                <w:szCs w:val="30"/>
              </w:rPr>
              <w:t>7,752</w:t>
            </w:r>
          </w:p>
        </w:tc>
        <w:tc>
          <w:tcPr>
            <w:tcW w:w="269" w:type="dxa"/>
          </w:tcPr>
          <w:p w14:paraId="2FF468AC" w14:textId="77777777" w:rsidR="00603B5D" w:rsidRPr="000F3163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605A2A" w14:textId="4807E1D9" w:rsidR="00603B5D" w:rsidRPr="001B5EA4" w:rsidRDefault="00603B5D" w:rsidP="0060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10,664</w:t>
            </w:r>
          </w:p>
        </w:tc>
        <w:tc>
          <w:tcPr>
            <w:tcW w:w="269" w:type="dxa"/>
          </w:tcPr>
          <w:p w14:paraId="616FD945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AEF0802" w14:textId="2B2E575C" w:rsidR="00603B5D" w:rsidRPr="00363D01" w:rsidRDefault="00603B5D" w:rsidP="00603B5D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363D01">
              <w:rPr>
                <w:rFonts w:ascii="Angsana New" w:hAnsi="Angsana New"/>
                <w:sz w:val="30"/>
                <w:szCs w:val="30"/>
              </w:rPr>
              <w:t>3,285</w:t>
            </w:r>
          </w:p>
        </w:tc>
        <w:tc>
          <w:tcPr>
            <w:tcW w:w="236" w:type="dxa"/>
          </w:tcPr>
          <w:p w14:paraId="5F12E355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2A80CF7" w14:textId="189B19C3" w:rsidR="00603B5D" w:rsidRPr="001B5EA4" w:rsidRDefault="00603B5D" w:rsidP="00603B5D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5,045</w:t>
            </w:r>
          </w:p>
        </w:tc>
      </w:tr>
      <w:tr w:rsidR="00603B5D" w:rsidRPr="001B5EA4" w14:paraId="03FE99B5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7370076F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63" w:type="dxa"/>
          </w:tcPr>
          <w:p w14:paraId="2BDA1E2B" w14:textId="5716451B" w:rsidR="00603B5D" w:rsidRPr="000F3163" w:rsidRDefault="00603B5D" w:rsidP="0060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E339E0">
              <w:rPr>
                <w:rFonts w:ascii="Angsana New" w:hAnsi="Angsana New"/>
                <w:sz w:val="30"/>
                <w:szCs w:val="30"/>
              </w:rPr>
              <w:t>29,493</w:t>
            </w:r>
          </w:p>
        </w:tc>
        <w:tc>
          <w:tcPr>
            <w:tcW w:w="269" w:type="dxa"/>
          </w:tcPr>
          <w:p w14:paraId="69C42060" w14:textId="77777777" w:rsidR="00603B5D" w:rsidRPr="000F3163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1AEB07" w14:textId="72E87DEA" w:rsidR="00603B5D" w:rsidRPr="001B5EA4" w:rsidRDefault="00603B5D" w:rsidP="0060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45,338</w:t>
            </w:r>
          </w:p>
        </w:tc>
        <w:tc>
          <w:tcPr>
            <w:tcW w:w="269" w:type="dxa"/>
          </w:tcPr>
          <w:p w14:paraId="37B73174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09F0F4AD" w14:textId="33B5842C" w:rsidR="00603B5D" w:rsidRPr="00363D01" w:rsidRDefault="00603B5D" w:rsidP="00603B5D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363D01">
              <w:rPr>
                <w:rFonts w:ascii="Angsana New" w:hAnsi="Angsana New"/>
                <w:sz w:val="30"/>
                <w:szCs w:val="30"/>
              </w:rPr>
              <w:t>7,691</w:t>
            </w:r>
          </w:p>
        </w:tc>
        <w:tc>
          <w:tcPr>
            <w:tcW w:w="236" w:type="dxa"/>
          </w:tcPr>
          <w:p w14:paraId="7BE759E6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570D093" w14:textId="2B6F3F6B" w:rsidR="00603B5D" w:rsidRPr="001B5EA4" w:rsidRDefault="00603B5D" w:rsidP="00603B5D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14,770</w:t>
            </w:r>
          </w:p>
        </w:tc>
      </w:tr>
      <w:tr w:rsidR="00603B5D" w:rsidRPr="001B5EA4" w14:paraId="0AC58658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595B636F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1B5EA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22027962" w14:textId="5A2089F3" w:rsidR="00603B5D" w:rsidRPr="000F3163" w:rsidRDefault="00603B5D" w:rsidP="0060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603B5D">
              <w:rPr>
                <w:rFonts w:ascii="Angsana New" w:hAnsi="Angsana New"/>
                <w:sz w:val="30"/>
                <w:szCs w:val="30"/>
              </w:rPr>
              <w:t>578,364</w:t>
            </w:r>
          </w:p>
        </w:tc>
        <w:tc>
          <w:tcPr>
            <w:tcW w:w="269" w:type="dxa"/>
          </w:tcPr>
          <w:p w14:paraId="53F77932" w14:textId="77777777" w:rsidR="00603B5D" w:rsidRPr="000F3163" w:rsidRDefault="00603B5D" w:rsidP="0060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F14FC6" w14:textId="3D4EC217" w:rsidR="00603B5D" w:rsidRPr="001B5EA4" w:rsidRDefault="00603B5D" w:rsidP="0060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684,666</w:t>
            </w:r>
          </w:p>
        </w:tc>
        <w:tc>
          <w:tcPr>
            <w:tcW w:w="269" w:type="dxa"/>
          </w:tcPr>
          <w:p w14:paraId="5F8E4C40" w14:textId="77777777" w:rsidR="00603B5D" w:rsidRPr="001B5EA4" w:rsidRDefault="00603B5D" w:rsidP="0060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71100D9C" w14:textId="6A7CD286" w:rsidR="00603B5D" w:rsidRPr="00363D01" w:rsidRDefault="00603B5D" w:rsidP="00603B5D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363D01">
              <w:rPr>
                <w:rFonts w:ascii="Angsana New" w:hAnsi="Angsana New"/>
                <w:sz w:val="30"/>
                <w:szCs w:val="30"/>
              </w:rPr>
              <w:t>266,815</w:t>
            </w:r>
          </w:p>
        </w:tc>
        <w:tc>
          <w:tcPr>
            <w:tcW w:w="236" w:type="dxa"/>
          </w:tcPr>
          <w:p w14:paraId="0FE71C20" w14:textId="77777777" w:rsidR="00603B5D" w:rsidRPr="001B5EA4" w:rsidRDefault="00603B5D" w:rsidP="00603B5D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02EB43E" w14:textId="7B5B454B" w:rsidR="00603B5D" w:rsidRPr="001B5EA4" w:rsidRDefault="00603B5D" w:rsidP="00603B5D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324,835</w:t>
            </w:r>
          </w:p>
        </w:tc>
      </w:tr>
      <w:tr w:rsidR="00603B5D" w:rsidRPr="001B5EA4" w14:paraId="48199140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56BF8CF3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F1BD9" w14:textId="5EADF9AF" w:rsidR="00603B5D" w:rsidRPr="000F3163" w:rsidRDefault="00603B5D" w:rsidP="0060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3163">
              <w:rPr>
                <w:rFonts w:ascii="Angsana New" w:hAnsi="Angsana New"/>
                <w:b/>
                <w:bCs/>
                <w:sz w:val="30"/>
                <w:szCs w:val="30"/>
              </w:rPr>
              <w:t>5,614,629</w:t>
            </w:r>
          </w:p>
        </w:tc>
        <w:tc>
          <w:tcPr>
            <w:tcW w:w="269" w:type="dxa"/>
            <w:vAlign w:val="bottom"/>
          </w:tcPr>
          <w:p w14:paraId="462C17F1" w14:textId="77777777" w:rsidR="00603B5D" w:rsidRPr="000F3163" w:rsidRDefault="00603B5D" w:rsidP="0060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F56AA" w14:textId="5FF0EE00" w:rsidR="00603B5D" w:rsidRPr="001B5EA4" w:rsidRDefault="00603B5D" w:rsidP="0060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7,258,905</w:t>
            </w:r>
          </w:p>
        </w:tc>
        <w:tc>
          <w:tcPr>
            <w:tcW w:w="269" w:type="dxa"/>
            <w:vAlign w:val="bottom"/>
          </w:tcPr>
          <w:p w14:paraId="0FCC70A2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9A529" w14:textId="42D83DF3" w:rsidR="00603B5D" w:rsidRPr="00363D01" w:rsidRDefault="00603B5D" w:rsidP="00603B5D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D01">
              <w:rPr>
                <w:rFonts w:ascii="Angsana New" w:hAnsi="Angsana New"/>
                <w:b/>
                <w:bCs/>
                <w:sz w:val="30"/>
                <w:szCs w:val="30"/>
              </w:rPr>
              <w:t>1,858,476</w:t>
            </w:r>
          </w:p>
        </w:tc>
        <w:tc>
          <w:tcPr>
            <w:tcW w:w="236" w:type="dxa"/>
            <w:vAlign w:val="bottom"/>
          </w:tcPr>
          <w:p w14:paraId="5A11D31C" w14:textId="77777777" w:rsidR="00603B5D" w:rsidRPr="001B5EA4" w:rsidRDefault="00603B5D" w:rsidP="0060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CC25E" w14:textId="4415BDA1" w:rsidR="00603B5D" w:rsidRPr="001B5EA4" w:rsidRDefault="00603B5D" w:rsidP="00603B5D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C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4C95">
              <w:rPr>
                <w:rFonts w:ascii="Angsana New" w:hAnsi="Angsana New"/>
                <w:b/>
                <w:bCs/>
                <w:sz w:val="30"/>
                <w:szCs w:val="30"/>
              </w:rPr>
              <w:t>375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4C95">
              <w:rPr>
                <w:rFonts w:ascii="Angsana New" w:hAnsi="Angsana New"/>
                <w:b/>
                <w:bCs/>
                <w:sz w:val="30"/>
                <w:szCs w:val="30"/>
              </w:rPr>
              <w:t>619</w:t>
            </w:r>
          </w:p>
        </w:tc>
      </w:tr>
      <w:bookmarkEnd w:id="5"/>
    </w:tbl>
    <w:p w14:paraId="71EF2C18" w14:textId="3E35CC66" w:rsidR="00030124" w:rsidRPr="001B5EA4" w:rsidRDefault="00D3367F" w:rsidP="00117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B5EA4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30124" w:rsidRPr="001B5EA4">
        <w:rPr>
          <w:rFonts w:ascii="Angsana New" w:hAnsi="Angsana New"/>
          <w:b/>
          <w:bCs/>
          <w:sz w:val="30"/>
          <w:szCs w:val="30"/>
          <w:cs/>
        </w:rPr>
        <w:lastRenderedPageBreak/>
        <w:t>2</w:t>
      </w:r>
      <w:r w:rsidR="00E473D2">
        <w:rPr>
          <w:rFonts w:ascii="Angsana New" w:hAnsi="Angsana New"/>
          <w:b/>
          <w:bCs/>
          <w:sz w:val="30"/>
          <w:szCs w:val="30"/>
        </w:rPr>
        <w:t>2</w:t>
      </w:r>
      <w:r w:rsidR="00030124" w:rsidRPr="001B5EA4">
        <w:rPr>
          <w:rFonts w:ascii="Angsana New" w:hAnsi="Angsana New"/>
          <w:b/>
          <w:bCs/>
          <w:sz w:val="30"/>
          <w:szCs w:val="30"/>
        </w:rPr>
        <w:tab/>
      </w:r>
      <w:r w:rsidR="00030124" w:rsidRPr="001B5EA4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7F7B89AE" w14:textId="77777777" w:rsidR="00517D4E" w:rsidRPr="00CA787C" w:rsidRDefault="00517D4E" w:rsidP="008C6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23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267"/>
        <w:gridCol w:w="810"/>
        <w:gridCol w:w="270"/>
        <w:gridCol w:w="990"/>
        <w:gridCol w:w="270"/>
        <w:gridCol w:w="1080"/>
        <w:gridCol w:w="270"/>
        <w:gridCol w:w="990"/>
        <w:gridCol w:w="270"/>
        <w:gridCol w:w="963"/>
      </w:tblGrid>
      <w:tr w:rsidR="00517D4E" w:rsidRPr="001B5EA4" w14:paraId="7C53E95B" w14:textId="77777777" w:rsidTr="0011712D">
        <w:tc>
          <w:tcPr>
            <w:tcW w:w="3267" w:type="dxa"/>
          </w:tcPr>
          <w:p w14:paraId="415DC6E1" w14:textId="77777777" w:rsidR="00517D4E" w:rsidRPr="001B5EA4" w:rsidRDefault="00597542" w:rsidP="004D3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Pr="001B5EA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1B5EA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10" w:type="dxa"/>
          </w:tcPr>
          <w:p w14:paraId="45A38A84" w14:textId="77777777" w:rsidR="00517D4E" w:rsidRPr="001B5EA4" w:rsidRDefault="00517D4E" w:rsidP="004D3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5CF8F" w14:textId="77777777" w:rsidR="00517D4E" w:rsidRPr="001B5EA4" w:rsidRDefault="00517D4E" w:rsidP="004D3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FF8601D" w14:textId="77777777" w:rsidR="00517D4E" w:rsidRPr="001B5EA4" w:rsidRDefault="00517D4E" w:rsidP="00517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B5EA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68C1718" w14:textId="77777777" w:rsidR="00517D4E" w:rsidRPr="001B5EA4" w:rsidRDefault="00517D4E" w:rsidP="004D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23" w:type="dxa"/>
            <w:gridSpan w:val="3"/>
          </w:tcPr>
          <w:p w14:paraId="275ED667" w14:textId="77777777" w:rsidR="00517D4E" w:rsidRPr="001B5EA4" w:rsidRDefault="00517D4E" w:rsidP="004D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B5EA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986A3B" w:rsidRPr="001B5EA4" w14:paraId="20665EAB" w14:textId="77777777" w:rsidTr="0011712D">
        <w:tc>
          <w:tcPr>
            <w:tcW w:w="3267" w:type="dxa"/>
          </w:tcPr>
          <w:p w14:paraId="3A2C5440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1A8EF65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F4CEDB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B0873E" w14:textId="6CBB1DFB" w:rsidR="00986A3B" w:rsidRPr="001B5EA4" w:rsidRDefault="00420A93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9412DA5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0B76F" w14:textId="14A6EE62" w:rsidR="00986A3B" w:rsidRPr="001B5EA4" w:rsidRDefault="00420A93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909E268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3F9BC2" w14:textId="1A82D9B8" w:rsidR="00986A3B" w:rsidRPr="001B5EA4" w:rsidRDefault="00420A93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2470B37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1A85F721" w14:textId="06ABF96E" w:rsidR="00986A3B" w:rsidRPr="001B5EA4" w:rsidRDefault="00420A93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986A3B" w:rsidRPr="001B5EA4" w14:paraId="0946616C" w14:textId="77777777" w:rsidTr="0011712D">
        <w:tc>
          <w:tcPr>
            <w:tcW w:w="3267" w:type="dxa"/>
          </w:tcPr>
          <w:p w14:paraId="124A8A02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09D37EE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7910F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33" w:type="dxa"/>
            <w:gridSpan w:val="7"/>
          </w:tcPr>
          <w:p w14:paraId="1804BFFF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6A3B" w:rsidRPr="001B5EA4" w14:paraId="69446B22" w14:textId="77777777" w:rsidTr="0011712D">
        <w:tc>
          <w:tcPr>
            <w:tcW w:w="4077" w:type="dxa"/>
            <w:gridSpan w:val="2"/>
          </w:tcPr>
          <w:p w14:paraId="6C142028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1B5EA4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B229A03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7B4C1D" w14:textId="77777777" w:rsidR="00986A3B" w:rsidRPr="001B5EA4" w:rsidRDefault="00986A3B" w:rsidP="00986A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3EB5F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09787F" w14:textId="77777777" w:rsidR="00986A3B" w:rsidRPr="001B5EA4" w:rsidRDefault="00986A3B" w:rsidP="00986A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6089F0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9881F1" w14:textId="77777777" w:rsidR="00986A3B" w:rsidRPr="001B5EA4" w:rsidRDefault="00986A3B" w:rsidP="00986A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BDFEE0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03E7A8D3" w14:textId="77777777" w:rsidR="00986A3B" w:rsidRPr="001B5EA4" w:rsidRDefault="00986A3B" w:rsidP="00986A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FE4" w:rsidRPr="001B5EA4" w14:paraId="12F0493D" w14:textId="77777777" w:rsidTr="0011712D">
        <w:tc>
          <w:tcPr>
            <w:tcW w:w="3267" w:type="dxa"/>
          </w:tcPr>
          <w:p w14:paraId="00CEF84F" w14:textId="77777777" w:rsidR="00A04FE4" w:rsidRPr="001B5EA4" w:rsidRDefault="00A04FE4" w:rsidP="00A0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1B5EA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F1892F8" w14:textId="77777777" w:rsidR="00A04FE4" w:rsidRPr="001B5EA4" w:rsidRDefault="00A04FE4" w:rsidP="00A04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CAE447" w14:textId="77777777" w:rsidR="00A04FE4" w:rsidRPr="001B5EA4" w:rsidRDefault="00A04FE4" w:rsidP="00A04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A42EE7" w14:textId="4274E0B9" w:rsidR="00A04FE4" w:rsidRPr="00A04FE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A04FE4">
              <w:rPr>
                <w:rFonts w:ascii="Angsana New" w:hAnsi="Angsana New"/>
                <w:sz w:val="30"/>
                <w:szCs w:val="30"/>
              </w:rPr>
              <w:t>38,542</w:t>
            </w:r>
          </w:p>
        </w:tc>
        <w:tc>
          <w:tcPr>
            <w:tcW w:w="270" w:type="dxa"/>
          </w:tcPr>
          <w:p w14:paraId="5BA83177" w14:textId="77777777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7E86C8" w14:textId="4158529E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107,002</w:t>
            </w:r>
          </w:p>
        </w:tc>
        <w:tc>
          <w:tcPr>
            <w:tcW w:w="270" w:type="dxa"/>
          </w:tcPr>
          <w:p w14:paraId="37059DB8" w14:textId="77777777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80675E" w14:textId="1C9C17F0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27,862</w:t>
            </w:r>
          </w:p>
        </w:tc>
        <w:tc>
          <w:tcPr>
            <w:tcW w:w="270" w:type="dxa"/>
          </w:tcPr>
          <w:p w14:paraId="720A84F2" w14:textId="77777777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189B253D" w14:textId="36DE9BCF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51,742</w:t>
            </w:r>
          </w:p>
        </w:tc>
      </w:tr>
      <w:tr w:rsidR="00A04FE4" w:rsidRPr="001B5EA4" w14:paraId="75C586C9" w14:textId="77777777" w:rsidTr="00C6309E">
        <w:tc>
          <w:tcPr>
            <w:tcW w:w="3267" w:type="dxa"/>
          </w:tcPr>
          <w:p w14:paraId="6DA2D39A" w14:textId="1D3B57D0" w:rsidR="00A04FE4" w:rsidRPr="001B5EA4" w:rsidRDefault="00A04FE4" w:rsidP="00A0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4FE4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Pr="00A04F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4FE4">
              <w:rPr>
                <w:rFonts w:ascii="Angsana New" w:hAnsi="Angsana New"/>
                <w:sz w:val="30"/>
                <w:szCs w:val="30"/>
                <w:cs/>
              </w:rPr>
              <w:t>(สูงไป)</w:t>
            </w:r>
          </w:p>
        </w:tc>
        <w:tc>
          <w:tcPr>
            <w:tcW w:w="810" w:type="dxa"/>
          </w:tcPr>
          <w:p w14:paraId="1A9CA113" w14:textId="77777777" w:rsidR="00A04FE4" w:rsidRPr="001B5EA4" w:rsidRDefault="00A04FE4" w:rsidP="00A04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DC1F90" w14:textId="77777777" w:rsidR="00A04FE4" w:rsidRPr="001B5EA4" w:rsidRDefault="00A04FE4" w:rsidP="00A04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8B379A1" w14:textId="18DDFE23" w:rsidR="00A04FE4" w:rsidRPr="00A04FE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A04FE4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70" w:type="dxa"/>
          </w:tcPr>
          <w:p w14:paraId="484DF6AC" w14:textId="77777777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FCEE83" w14:textId="4FDA041C" w:rsidR="00A04FE4" w:rsidRDefault="007B36CB" w:rsidP="007B36CB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57031E" w14:textId="77777777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1F3C31" w14:textId="79DC8EFE" w:rsidR="00A04FE4" w:rsidRDefault="007B36CB" w:rsidP="007B36CB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54D050" w14:textId="77777777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2DC83C7E" w14:textId="1D66AAE6" w:rsidR="00A04FE4" w:rsidRDefault="007B36CB" w:rsidP="007B36CB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4FE4" w:rsidRPr="001B5EA4" w14:paraId="75617DE1" w14:textId="77777777" w:rsidTr="00C6309E">
        <w:tc>
          <w:tcPr>
            <w:tcW w:w="3267" w:type="dxa"/>
          </w:tcPr>
          <w:p w14:paraId="16E55576" w14:textId="77777777" w:rsidR="00A04FE4" w:rsidRPr="001B5EA4" w:rsidRDefault="00A04FE4" w:rsidP="00A0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70C431D" w14:textId="77777777" w:rsidR="00A04FE4" w:rsidRPr="001B5EA4" w:rsidRDefault="00A04FE4" w:rsidP="00A04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7B908" w14:textId="77777777" w:rsidR="00A04FE4" w:rsidRPr="001B5EA4" w:rsidRDefault="00A04FE4" w:rsidP="00A04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22760" w14:textId="176B51E5" w:rsidR="00A04FE4" w:rsidRPr="007B36CB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36CB">
              <w:rPr>
                <w:rFonts w:ascii="Angsana New" w:hAnsi="Angsana New"/>
                <w:b/>
                <w:bCs/>
                <w:sz w:val="30"/>
                <w:szCs w:val="30"/>
              </w:rPr>
              <w:t>39,040</w:t>
            </w:r>
          </w:p>
        </w:tc>
        <w:tc>
          <w:tcPr>
            <w:tcW w:w="270" w:type="dxa"/>
          </w:tcPr>
          <w:p w14:paraId="55AD3B95" w14:textId="77777777" w:rsidR="00A04FE4" w:rsidRPr="007B36CB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39553" w14:textId="3A852D90" w:rsidR="00A04FE4" w:rsidRPr="007B36CB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36CB">
              <w:rPr>
                <w:rFonts w:ascii="Angsana New" w:hAnsi="Angsana New"/>
                <w:b/>
                <w:bCs/>
                <w:sz w:val="30"/>
                <w:szCs w:val="30"/>
              </w:rPr>
              <w:t>107,002</w:t>
            </w:r>
          </w:p>
        </w:tc>
        <w:tc>
          <w:tcPr>
            <w:tcW w:w="270" w:type="dxa"/>
          </w:tcPr>
          <w:p w14:paraId="5D1474F5" w14:textId="77777777" w:rsidR="00A04FE4" w:rsidRPr="007B36CB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7B2BE" w14:textId="2231B94B" w:rsidR="00A04FE4" w:rsidRPr="007B36CB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36CB">
              <w:rPr>
                <w:rFonts w:ascii="Angsana New" w:hAnsi="Angsana New"/>
                <w:b/>
                <w:bCs/>
                <w:sz w:val="30"/>
                <w:szCs w:val="30"/>
              </w:rPr>
              <w:t>27,862</w:t>
            </w:r>
          </w:p>
        </w:tc>
        <w:tc>
          <w:tcPr>
            <w:tcW w:w="270" w:type="dxa"/>
          </w:tcPr>
          <w:p w14:paraId="11F117C4" w14:textId="77777777" w:rsidR="00A04FE4" w:rsidRPr="007B36CB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96DAD" w14:textId="689E2CC3" w:rsidR="00A04FE4" w:rsidRPr="007B36CB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36CB">
              <w:rPr>
                <w:rFonts w:ascii="Angsana New" w:hAnsi="Angsana New"/>
                <w:b/>
                <w:bCs/>
                <w:sz w:val="30"/>
                <w:szCs w:val="30"/>
              </w:rPr>
              <w:t>51,742</w:t>
            </w:r>
          </w:p>
        </w:tc>
      </w:tr>
      <w:tr w:rsidR="00A04FE4" w:rsidRPr="001B5EA4" w14:paraId="6751C672" w14:textId="77777777" w:rsidTr="00C6309E">
        <w:tc>
          <w:tcPr>
            <w:tcW w:w="3267" w:type="dxa"/>
          </w:tcPr>
          <w:p w14:paraId="273665DB" w14:textId="77777777" w:rsidR="00A04FE4" w:rsidRPr="001B5EA4" w:rsidRDefault="00A04FE4" w:rsidP="00A0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CEE3AFA" w14:textId="77777777" w:rsidR="00A04FE4" w:rsidRPr="001B5EA4" w:rsidRDefault="00A04FE4" w:rsidP="00A04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98069" w14:textId="77777777" w:rsidR="00A04FE4" w:rsidRPr="001B5EA4" w:rsidRDefault="00A04FE4" w:rsidP="00A04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9FEBBA" w14:textId="77777777" w:rsidR="00A04FE4" w:rsidRPr="00A04FE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2FF28" w14:textId="77777777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A39166" w14:textId="77777777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DD729" w14:textId="77777777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5042951" w14:textId="77777777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1F812" w14:textId="77777777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158696BE" w14:textId="77777777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FE4" w:rsidRPr="001B5EA4" w14:paraId="3F1CB331" w14:textId="77777777" w:rsidTr="0011712D">
        <w:tc>
          <w:tcPr>
            <w:tcW w:w="3267" w:type="dxa"/>
            <w:shd w:val="clear" w:color="auto" w:fill="auto"/>
          </w:tcPr>
          <w:p w14:paraId="4736F1EF" w14:textId="77777777" w:rsidR="00A04FE4" w:rsidRPr="001B5EA4" w:rsidRDefault="00A04FE4" w:rsidP="00A0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B5EA4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21EC3498" w14:textId="77777777" w:rsidR="00A04FE4" w:rsidRPr="001B5EA4" w:rsidRDefault="00A04FE4" w:rsidP="00A04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AA6BBB" w14:textId="77777777" w:rsidR="00A04FE4" w:rsidRPr="001B5EA4" w:rsidRDefault="00A04FE4" w:rsidP="00A04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3CDD6" w14:textId="77777777" w:rsidR="00A04FE4" w:rsidRPr="00A04FE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2C499B" w14:textId="77777777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10A85D" w14:textId="77777777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179E3A" w14:textId="77777777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1DD184" w14:textId="77777777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0FB8282" w14:textId="77777777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1BCA68A1" w14:textId="77777777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FE4" w:rsidRPr="001B5EA4" w14:paraId="4B15DBCF" w14:textId="77777777" w:rsidTr="0011712D">
        <w:tc>
          <w:tcPr>
            <w:tcW w:w="3267" w:type="dxa"/>
            <w:shd w:val="clear" w:color="auto" w:fill="auto"/>
          </w:tcPr>
          <w:p w14:paraId="4B133C50" w14:textId="77777777" w:rsidR="00A04FE4" w:rsidRPr="001B5EA4" w:rsidRDefault="00A04FE4" w:rsidP="00A0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1B5EA4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810" w:type="dxa"/>
            <w:shd w:val="clear" w:color="auto" w:fill="auto"/>
          </w:tcPr>
          <w:p w14:paraId="3BFD96EA" w14:textId="77777777" w:rsidR="00A04FE4" w:rsidRPr="001B5EA4" w:rsidRDefault="00A04FE4" w:rsidP="00A04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935E49" w14:textId="77777777" w:rsidR="00A04FE4" w:rsidRPr="001B5EA4" w:rsidRDefault="00A04FE4" w:rsidP="00A04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94D0BD" w14:textId="0B31751E" w:rsidR="00A04FE4" w:rsidRPr="00A04FE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A04FE4">
              <w:rPr>
                <w:rFonts w:ascii="Angsana New" w:hAnsi="Angsana New"/>
                <w:sz w:val="30"/>
                <w:szCs w:val="30"/>
              </w:rPr>
              <w:t>1,196</w:t>
            </w:r>
          </w:p>
        </w:tc>
        <w:tc>
          <w:tcPr>
            <w:tcW w:w="270" w:type="dxa"/>
            <w:shd w:val="clear" w:color="auto" w:fill="auto"/>
          </w:tcPr>
          <w:p w14:paraId="3218C1AC" w14:textId="77777777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CAA33F" w14:textId="15725563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(7,244)</w:t>
            </w:r>
          </w:p>
        </w:tc>
        <w:tc>
          <w:tcPr>
            <w:tcW w:w="270" w:type="dxa"/>
            <w:shd w:val="clear" w:color="auto" w:fill="auto"/>
          </w:tcPr>
          <w:p w14:paraId="4AE597D4" w14:textId="77777777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FE883D" w14:textId="7CED9847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(5,360)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3BD7F67" w14:textId="77777777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7CD53D4" w14:textId="0E1E607B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(260)</w:t>
            </w:r>
          </w:p>
        </w:tc>
      </w:tr>
      <w:tr w:rsidR="00A04FE4" w:rsidRPr="001B5EA4" w14:paraId="4759FEF2" w14:textId="77777777" w:rsidTr="0011712D">
        <w:tc>
          <w:tcPr>
            <w:tcW w:w="3267" w:type="dxa"/>
            <w:shd w:val="clear" w:color="auto" w:fill="auto"/>
          </w:tcPr>
          <w:p w14:paraId="209E6E57" w14:textId="77777777" w:rsidR="00A04FE4" w:rsidRPr="001B5EA4" w:rsidRDefault="00A04FE4" w:rsidP="00A0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78FBC6C9" w14:textId="77777777" w:rsidR="00A04FE4" w:rsidRPr="001B5EA4" w:rsidRDefault="00A04FE4" w:rsidP="00A04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05FC49" w14:textId="77777777" w:rsidR="00A04FE4" w:rsidRPr="001B5EA4" w:rsidRDefault="00A04FE4" w:rsidP="00A04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AC72AE" w14:textId="16CE121C" w:rsidR="00A04FE4" w:rsidRPr="00A04FE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FE4">
              <w:rPr>
                <w:rFonts w:ascii="Angsana New" w:hAnsi="Angsana New"/>
                <w:b/>
                <w:bCs/>
                <w:sz w:val="30"/>
                <w:szCs w:val="30"/>
              </w:rPr>
              <w:t>40,236</w:t>
            </w:r>
          </w:p>
        </w:tc>
        <w:tc>
          <w:tcPr>
            <w:tcW w:w="270" w:type="dxa"/>
            <w:shd w:val="clear" w:color="auto" w:fill="auto"/>
          </w:tcPr>
          <w:p w14:paraId="50B86848" w14:textId="77777777" w:rsidR="00A04FE4" w:rsidRPr="00384649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581B9" w14:textId="33F1CE9F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99,758</w:t>
            </w:r>
          </w:p>
        </w:tc>
        <w:tc>
          <w:tcPr>
            <w:tcW w:w="270" w:type="dxa"/>
            <w:shd w:val="clear" w:color="auto" w:fill="auto"/>
          </w:tcPr>
          <w:p w14:paraId="15CE81CF" w14:textId="77777777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68F62" w14:textId="147626F5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22,502</w:t>
            </w:r>
          </w:p>
        </w:tc>
        <w:tc>
          <w:tcPr>
            <w:tcW w:w="270" w:type="dxa"/>
            <w:shd w:val="clear" w:color="auto" w:fill="auto"/>
          </w:tcPr>
          <w:p w14:paraId="49C76A62" w14:textId="77777777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490BE5" w14:textId="381C0593" w:rsidR="00A04FE4" w:rsidRPr="001B5EA4" w:rsidRDefault="00A04FE4" w:rsidP="00A04FE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51,482</w:t>
            </w:r>
          </w:p>
        </w:tc>
      </w:tr>
    </w:tbl>
    <w:p w14:paraId="629670F1" w14:textId="77777777" w:rsidR="00517D4E" w:rsidRPr="00CA787C" w:rsidRDefault="00517D4E" w:rsidP="00597542">
      <w:pPr>
        <w:tabs>
          <w:tab w:val="clear" w:pos="227"/>
          <w:tab w:val="clear" w:pos="454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205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7"/>
        <w:gridCol w:w="927"/>
        <w:gridCol w:w="180"/>
        <w:gridCol w:w="945"/>
        <w:gridCol w:w="180"/>
        <w:gridCol w:w="963"/>
        <w:gridCol w:w="180"/>
        <w:gridCol w:w="1080"/>
        <w:gridCol w:w="180"/>
        <w:gridCol w:w="1080"/>
        <w:gridCol w:w="180"/>
        <w:gridCol w:w="1053"/>
      </w:tblGrid>
      <w:tr w:rsidR="00517D4E" w:rsidRPr="001B5EA4" w14:paraId="0807167E" w14:textId="77777777" w:rsidTr="0011712D">
        <w:trPr>
          <w:cantSplit/>
        </w:trPr>
        <w:tc>
          <w:tcPr>
            <w:tcW w:w="2257" w:type="dxa"/>
          </w:tcPr>
          <w:p w14:paraId="4077B507" w14:textId="77777777" w:rsidR="00517D4E" w:rsidRPr="001B5EA4" w:rsidRDefault="00517D4E" w:rsidP="0011712D">
            <w:pPr>
              <w:tabs>
                <w:tab w:val="clear" w:pos="227"/>
                <w:tab w:val="clear" w:pos="454"/>
              </w:tabs>
            </w:pPr>
          </w:p>
        </w:tc>
        <w:tc>
          <w:tcPr>
            <w:tcW w:w="6948" w:type="dxa"/>
            <w:gridSpan w:val="11"/>
            <w:vAlign w:val="center"/>
          </w:tcPr>
          <w:p w14:paraId="4B68A176" w14:textId="77777777" w:rsidR="00517D4E" w:rsidRPr="001B5EA4" w:rsidRDefault="00517D4E" w:rsidP="001171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17D4E" w:rsidRPr="001B5EA4" w14:paraId="238DB49E" w14:textId="77777777" w:rsidTr="0011712D">
        <w:trPr>
          <w:cantSplit/>
        </w:trPr>
        <w:tc>
          <w:tcPr>
            <w:tcW w:w="2257" w:type="dxa"/>
          </w:tcPr>
          <w:p w14:paraId="12F6A576" w14:textId="77777777" w:rsidR="00517D4E" w:rsidRPr="001B5EA4" w:rsidRDefault="00517D4E" w:rsidP="0011712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95" w:type="dxa"/>
            <w:gridSpan w:val="5"/>
          </w:tcPr>
          <w:p w14:paraId="1B365080" w14:textId="043D52C3" w:rsidR="00517D4E" w:rsidRPr="001B5EA4" w:rsidRDefault="00420A93" w:rsidP="001171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DBAED8F" w14:textId="77777777" w:rsidR="00517D4E" w:rsidRPr="001B5EA4" w:rsidRDefault="00517D4E" w:rsidP="001171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3" w:type="dxa"/>
            <w:gridSpan w:val="5"/>
          </w:tcPr>
          <w:p w14:paraId="57383D1F" w14:textId="2240FEFE" w:rsidR="00517D4E" w:rsidRPr="001B5EA4" w:rsidRDefault="00420A93" w:rsidP="001171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2562</w:t>
            </w:r>
          </w:p>
        </w:tc>
      </w:tr>
      <w:tr w:rsidR="00517D4E" w:rsidRPr="001B5EA4" w14:paraId="7C16C463" w14:textId="77777777" w:rsidTr="0011712D">
        <w:trPr>
          <w:cantSplit/>
        </w:trPr>
        <w:tc>
          <w:tcPr>
            <w:tcW w:w="2257" w:type="dxa"/>
            <w:vAlign w:val="bottom"/>
          </w:tcPr>
          <w:p w14:paraId="0E56C986" w14:textId="77777777" w:rsidR="00517D4E" w:rsidRPr="001B5EA4" w:rsidRDefault="0010482A" w:rsidP="0011712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27" w:type="dxa"/>
            <w:vAlign w:val="bottom"/>
          </w:tcPr>
          <w:p w14:paraId="327DCF08" w14:textId="77777777" w:rsidR="00072622" w:rsidRPr="001B5EA4" w:rsidRDefault="00517D4E" w:rsidP="00117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1F7C25F9" w14:textId="77777777" w:rsidR="00517D4E" w:rsidRPr="001B5EA4" w:rsidRDefault="00517D4E" w:rsidP="00117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8C9808B" w14:textId="77777777" w:rsidR="00517D4E" w:rsidRPr="001B5EA4" w:rsidRDefault="00517D4E" w:rsidP="001171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65555273" w14:textId="77777777" w:rsidR="00517D4E" w:rsidRPr="001B5EA4" w:rsidRDefault="008E0C8C" w:rsidP="00117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="00517D4E"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548ECA8" w14:textId="77777777" w:rsidR="00517D4E" w:rsidRPr="001B5EA4" w:rsidRDefault="00517D4E" w:rsidP="001171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29ABAB92" w14:textId="77777777" w:rsidR="00072622" w:rsidRPr="001B5EA4" w:rsidRDefault="00517D4E" w:rsidP="00117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39E1BEE8" w14:textId="77777777" w:rsidR="00517D4E" w:rsidRPr="001B5EA4" w:rsidRDefault="00517D4E" w:rsidP="00117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658CF8" w14:textId="77777777" w:rsidR="00517D4E" w:rsidRPr="001B5EA4" w:rsidRDefault="00517D4E" w:rsidP="001171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DDD2E5" w14:textId="77777777" w:rsidR="00072622" w:rsidRPr="001B5EA4" w:rsidRDefault="00517D4E" w:rsidP="00117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6F07BFF" w14:textId="77777777" w:rsidR="00517D4E" w:rsidRPr="001B5EA4" w:rsidRDefault="00517D4E" w:rsidP="00117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2D1D98D" w14:textId="77777777" w:rsidR="00517D4E" w:rsidRPr="001B5EA4" w:rsidRDefault="00517D4E" w:rsidP="001171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93CFFD" w14:textId="77777777" w:rsidR="00517D4E" w:rsidRPr="001B5EA4" w:rsidRDefault="00517D4E" w:rsidP="00117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80" w:type="dxa"/>
            <w:vAlign w:val="bottom"/>
          </w:tcPr>
          <w:p w14:paraId="3C9EE79D" w14:textId="77777777" w:rsidR="00517D4E" w:rsidRPr="001B5EA4" w:rsidRDefault="00517D4E" w:rsidP="001171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7284F8C" w14:textId="77777777" w:rsidR="00072622" w:rsidRPr="001B5EA4" w:rsidRDefault="00517D4E" w:rsidP="00117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0807BB6" w14:textId="77777777" w:rsidR="00517D4E" w:rsidRPr="001B5EA4" w:rsidRDefault="00517D4E" w:rsidP="00117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517D4E" w:rsidRPr="001B5EA4" w14:paraId="533861AA" w14:textId="77777777" w:rsidTr="0011712D">
        <w:trPr>
          <w:cantSplit/>
        </w:trPr>
        <w:tc>
          <w:tcPr>
            <w:tcW w:w="2257" w:type="dxa"/>
          </w:tcPr>
          <w:p w14:paraId="107910EA" w14:textId="77777777" w:rsidR="00517D4E" w:rsidRPr="001B5EA4" w:rsidRDefault="00517D4E" w:rsidP="0011712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8" w:type="dxa"/>
            <w:gridSpan w:val="11"/>
          </w:tcPr>
          <w:p w14:paraId="0F8A99BB" w14:textId="77777777" w:rsidR="00517D4E" w:rsidRPr="001B5EA4" w:rsidRDefault="00517D4E" w:rsidP="001171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15351F" w:rsidRPr="001B5EA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1B5EA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1B5EA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75882" w:rsidRPr="001B5EA4" w14:paraId="6D9547B0" w14:textId="77777777" w:rsidTr="0011712D">
        <w:trPr>
          <w:cantSplit/>
        </w:trPr>
        <w:tc>
          <w:tcPr>
            <w:tcW w:w="2257" w:type="dxa"/>
          </w:tcPr>
          <w:p w14:paraId="3507A295" w14:textId="77777777" w:rsidR="00175882" w:rsidRPr="001B5EA4" w:rsidRDefault="00314854" w:rsidP="0011712D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27" w:type="dxa"/>
            <w:vAlign w:val="bottom"/>
          </w:tcPr>
          <w:p w14:paraId="00F4F038" w14:textId="77777777" w:rsidR="00175882" w:rsidRPr="001B5EA4" w:rsidRDefault="00175882" w:rsidP="00117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B04FC3" w14:textId="77777777" w:rsidR="00175882" w:rsidRPr="001B5EA4" w:rsidRDefault="00175882" w:rsidP="0011712D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39F0C741" w14:textId="77777777" w:rsidR="00175882" w:rsidRPr="001B5EA4" w:rsidRDefault="00175882" w:rsidP="00117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18DEA1" w14:textId="77777777" w:rsidR="00175882" w:rsidRPr="001B5EA4" w:rsidRDefault="00175882" w:rsidP="0011712D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0621B469" w14:textId="77777777" w:rsidR="00175882" w:rsidRPr="001B5EA4" w:rsidRDefault="00175882" w:rsidP="00117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612E587" w14:textId="77777777" w:rsidR="00175882" w:rsidRPr="001B5EA4" w:rsidRDefault="00175882" w:rsidP="0011712D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FC4D87" w14:textId="77777777" w:rsidR="00175882" w:rsidRPr="001B5EA4" w:rsidRDefault="00175882" w:rsidP="00117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336F395" w14:textId="77777777" w:rsidR="00175882" w:rsidRPr="001B5EA4" w:rsidRDefault="00175882" w:rsidP="0011712D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2B762B" w14:textId="77777777" w:rsidR="00175882" w:rsidRPr="001B5EA4" w:rsidRDefault="00175882" w:rsidP="00117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611DB2" w14:textId="77777777" w:rsidR="00175882" w:rsidRPr="001B5EA4" w:rsidRDefault="00175882" w:rsidP="0011712D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</w:tcBorders>
            <w:vAlign w:val="bottom"/>
          </w:tcPr>
          <w:p w14:paraId="2CBD19D8" w14:textId="77777777" w:rsidR="00175882" w:rsidRPr="001B5EA4" w:rsidRDefault="00175882" w:rsidP="00117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420A93" w:rsidRPr="001B5EA4" w14:paraId="100805AE" w14:textId="77777777" w:rsidTr="0011712D">
        <w:trPr>
          <w:cantSplit/>
        </w:trPr>
        <w:tc>
          <w:tcPr>
            <w:tcW w:w="2257" w:type="dxa"/>
          </w:tcPr>
          <w:p w14:paraId="55BB3215" w14:textId="77777777" w:rsidR="00420A93" w:rsidRPr="001B5EA4" w:rsidRDefault="00420A93" w:rsidP="00420A93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097D35FC" w14:textId="70E620DB" w:rsidR="00420A93" w:rsidRPr="002B0BA1" w:rsidRDefault="00E63A7B" w:rsidP="00420A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(12,911)</w:t>
            </w:r>
          </w:p>
        </w:tc>
        <w:tc>
          <w:tcPr>
            <w:tcW w:w="180" w:type="dxa"/>
          </w:tcPr>
          <w:p w14:paraId="238CBCAC" w14:textId="77777777" w:rsidR="00420A93" w:rsidRPr="002B0BA1" w:rsidRDefault="00420A93" w:rsidP="00420A93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692EC7D5" w14:textId="05EEAB24" w:rsidR="00420A93" w:rsidRPr="002B0BA1" w:rsidRDefault="00E63A7B" w:rsidP="00420A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1,811</w:t>
            </w:r>
          </w:p>
        </w:tc>
        <w:tc>
          <w:tcPr>
            <w:tcW w:w="180" w:type="dxa"/>
          </w:tcPr>
          <w:p w14:paraId="42B51CCE" w14:textId="77777777" w:rsidR="00420A93" w:rsidRPr="002B0BA1" w:rsidRDefault="00420A93" w:rsidP="00420A93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391EF04A" w14:textId="0DAA3F5C" w:rsidR="00420A93" w:rsidRPr="002B0BA1" w:rsidRDefault="00E63A7B" w:rsidP="00420A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(11,100)</w:t>
            </w:r>
          </w:p>
        </w:tc>
        <w:tc>
          <w:tcPr>
            <w:tcW w:w="180" w:type="dxa"/>
          </w:tcPr>
          <w:p w14:paraId="72F51E79" w14:textId="77777777" w:rsidR="00420A93" w:rsidRPr="002B0BA1" w:rsidRDefault="00420A93" w:rsidP="00420A93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9EEEC2" w14:textId="6185DF10" w:rsidR="00420A93" w:rsidRPr="002B0BA1" w:rsidRDefault="00420A93" w:rsidP="00420A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BA1">
              <w:rPr>
                <w:rFonts w:ascii="Angsana New" w:hAnsi="Angsana New"/>
                <w:sz w:val="30"/>
                <w:szCs w:val="30"/>
              </w:rPr>
              <w:t>(58,429)</w:t>
            </w:r>
          </w:p>
        </w:tc>
        <w:tc>
          <w:tcPr>
            <w:tcW w:w="180" w:type="dxa"/>
          </w:tcPr>
          <w:p w14:paraId="2C3A6A69" w14:textId="77777777" w:rsidR="00420A93" w:rsidRPr="002B0BA1" w:rsidRDefault="00420A93" w:rsidP="00420A93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110121" w14:textId="006EDCCE" w:rsidR="00420A93" w:rsidRPr="002B0BA1" w:rsidRDefault="00420A93" w:rsidP="00420A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BA1">
              <w:rPr>
                <w:rFonts w:ascii="Angsana New" w:hAnsi="Angsana New"/>
                <w:sz w:val="30"/>
                <w:szCs w:val="30"/>
              </w:rPr>
              <w:t>8,799</w:t>
            </w:r>
          </w:p>
        </w:tc>
        <w:tc>
          <w:tcPr>
            <w:tcW w:w="180" w:type="dxa"/>
          </w:tcPr>
          <w:p w14:paraId="1F6537AA" w14:textId="77777777" w:rsidR="00420A93" w:rsidRPr="002B0BA1" w:rsidRDefault="00420A93" w:rsidP="00420A93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  <w:bottom w:val="single" w:sz="4" w:space="0" w:color="auto"/>
            </w:tcBorders>
            <w:vAlign w:val="bottom"/>
          </w:tcPr>
          <w:p w14:paraId="09154516" w14:textId="4246B4CF" w:rsidR="00420A93" w:rsidRPr="002B0BA1" w:rsidRDefault="00420A93" w:rsidP="00420A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B0BA1">
              <w:rPr>
                <w:rFonts w:ascii="Angsana New" w:hAnsi="Angsana New"/>
                <w:sz w:val="30"/>
                <w:szCs w:val="30"/>
                <w:lang w:val="en-US" w:bidi="th-TH"/>
              </w:rPr>
              <w:t>(49,630)</w:t>
            </w:r>
          </w:p>
        </w:tc>
      </w:tr>
      <w:tr w:rsidR="00E63A7B" w:rsidRPr="001B5EA4" w14:paraId="2497F1F1" w14:textId="77777777" w:rsidTr="0011712D">
        <w:trPr>
          <w:cantSplit/>
        </w:trPr>
        <w:tc>
          <w:tcPr>
            <w:tcW w:w="2257" w:type="dxa"/>
          </w:tcPr>
          <w:p w14:paraId="1ECEAFE4" w14:textId="77777777" w:rsidR="00E63A7B" w:rsidRPr="001B5EA4" w:rsidRDefault="00E63A7B" w:rsidP="00E63A7B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E82D5" w14:textId="11374C3D" w:rsidR="00E63A7B" w:rsidRPr="00E63A7B" w:rsidRDefault="00E63A7B" w:rsidP="00E63A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3A7B">
              <w:rPr>
                <w:rFonts w:ascii="Angsana New" w:hAnsi="Angsana New"/>
                <w:b/>
                <w:bCs/>
                <w:sz w:val="30"/>
                <w:szCs w:val="30"/>
              </w:rPr>
              <w:t>(12,911)</w:t>
            </w:r>
          </w:p>
        </w:tc>
        <w:tc>
          <w:tcPr>
            <w:tcW w:w="180" w:type="dxa"/>
          </w:tcPr>
          <w:p w14:paraId="4B2E30BF" w14:textId="77777777" w:rsidR="00E63A7B" w:rsidRPr="00E63A7B" w:rsidRDefault="00E63A7B" w:rsidP="00E63A7B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0E388" w14:textId="117468A0" w:rsidR="00E63A7B" w:rsidRPr="00E63A7B" w:rsidRDefault="00E63A7B" w:rsidP="00E63A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3A7B">
              <w:rPr>
                <w:rFonts w:ascii="Angsana New" w:hAnsi="Angsana New"/>
                <w:b/>
                <w:bCs/>
                <w:sz w:val="30"/>
                <w:szCs w:val="30"/>
              </w:rPr>
              <w:t>1,811</w:t>
            </w:r>
          </w:p>
        </w:tc>
        <w:tc>
          <w:tcPr>
            <w:tcW w:w="180" w:type="dxa"/>
          </w:tcPr>
          <w:p w14:paraId="10F5B193" w14:textId="77777777" w:rsidR="00E63A7B" w:rsidRPr="00E63A7B" w:rsidRDefault="00E63A7B" w:rsidP="00E63A7B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A0DB9" w14:textId="39DE78E6" w:rsidR="00E63A7B" w:rsidRPr="00E63A7B" w:rsidRDefault="00E63A7B" w:rsidP="00E63A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63A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(11,100)</w:t>
            </w:r>
          </w:p>
        </w:tc>
        <w:tc>
          <w:tcPr>
            <w:tcW w:w="180" w:type="dxa"/>
          </w:tcPr>
          <w:p w14:paraId="62DD4A52" w14:textId="77777777" w:rsidR="00E63A7B" w:rsidRPr="001B5EA4" w:rsidRDefault="00E63A7B" w:rsidP="00E63A7B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91D01" w14:textId="05154D18" w:rsidR="00E63A7B" w:rsidRPr="001B5EA4" w:rsidRDefault="00E63A7B" w:rsidP="00E63A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(58,429)</w:t>
            </w:r>
          </w:p>
        </w:tc>
        <w:tc>
          <w:tcPr>
            <w:tcW w:w="180" w:type="dxa"/>
          </w:tcPr>
          <w:p w14:paraId="675A9ACF" w14:textId="77777777" w:rsidR="00E63A7B" w:rsidRPr="001B5EA4" w:rsidRDefault="00E63A7B" w:rsidP="00E63A7B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1E32C" w14:textId="05A3C34C" w:rsidR="00E63A7B" w:rsidRPr="001B5EA4" w:rsidRDefault="00E63A7B" w:rsidP="00E63A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8,799</w:t>
            </w:r>
          </w:p>
        </w:tc>
        <w:tc>
          <w:tcPr>
            <w:tcW w:w="180" w:type="dxa"/>
          </w:tcPr>
          <w:p w14:paraId="6FA4DF01" w14:textId="77777777" w:rsidR="00E63A7B" w:rsidRPr="001B5EA4" w:rsidRDefault="00E63A7B" w:rsidP="00E63A7B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30C2945" w14:textId="57F0B1B9" w:rsidR="00E63A7B" w:rsidRPr="001B5EA4" w:rsidRDefault="00E63A7B" w:rsidP="00E63A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(49,630)</w:t>
            </w:r>
          </w:p>
        </w:tc>
      </w:tr>
    </w:tbl>
    <w:p w14:paraId="0103D051" w14:textId="1BF29317" w:rsidR="00CA787C" w:rsidRDefault="00CA787C" w:rsidP="00420A93">
      <w:pPr>
        <w:spacing w:line="240" w:lineRule="auto"/>
        <w:ind w:firstLine="706"/>
        <w:rPr>
          <w:rFonts w:ascii="Angsana New" w:hAnsi="Angsana New"/>
          <w:sz w:val="30"/>
          <w:szCs w:val="30"/>
        </w:rPr>
      </w:pPr>
    </w:p>
    <w:p w14:paraId="4401A5DB" w14:textId="77777777" w:rsidR="00CA787C" w:rsidRDefault="00CA7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3B899D7" w14:textId="77777777" w:rsidR="00D649DB" w:rsidRPr="00420A93" w:rsidRDefault="00D649DB" w:rsidP="00420A93">
      <w:pPr>
        <w:spacing w:line="240" w:lineRule="auto"/>
        <w:ind w:firstLine="706"/>
        <w:rPr>
          <w:sz w:val="2"/>
          <w:szCs w:val="2"/>
        </w:rPr>
      </w:pPr>
    </w:p>
    <w:tbl>
      <w:tblPr>
        <w:tblW w:w="9388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53"/>
        <w:gridCol w:w="859"/>
        <w:gridCol w:w="180"/>
        <w:gridCol w:w="875"/>
        <w:gridCol w:w="180"/>
        <w:gridCol w:w="892"/>
        <w:gridCol w:w="180"/>
        <w:gridCol w:w="1008"/>
        <w:gridCol w:w="180"/>
        <w:gridCol w:w="1008"/>
        <w:gridCol w:w="180"/>
        <w:gridCol w:w="993"/>
      </w:tblGrid>
      <w:tr w:rsidR="001852B0" w:rsidRPr="001B5EA4" w14:paraId="3F797CA9" w14:textId="77777777" w:rsidTr="00420A93">
        <w:trPr>
          <w:cantSplit/>
        </w:trPr>
        <w:tc>
          <w:tcPr>
            <w:tcW w:w="2853" w:type="dxa"/>
          </w:tcPr>
          <w:p w14:paraId="0A5B760A" w14:textId="77777777" w:rsidR="001852B0" w:rsidRPr="001B5EA4" w:rsidRDefault="001852B0" w:rsidP="00420A93">
            <w:pPr>
              <w:tabs>
                <w:tab w:val="clear" w:pos="227"/>
                <w:tab w:val="clear" w:pos="454"/>
              </w:tabs>
            </w:pPr>
          </w:p>
        </w:tc>
        <w:tc>
          <w:tcPr>
            <w:tcW w:w="6535" w:type="dxa"/>
            <w:gridSpan w:val="11"/>
            <w:vAlign w:val="center"/>
          </w:tcPr>
          <w:p w14:paraId="71CC2377" w14:textId="77777777" w:rsidR="001852B0" w:rsidRPr="001B5EA4" w:rsidRDefault="001852B0" w:rsidP="00420A93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5E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852B0" w:rsidRPr="001B5EA4" w14:paraId="0851BB05" w14:textId="77777777" w:rsidTr="00420A93">
        <w:trPr>
          <w:cantSplit/>
        </w:trPr>
        <w:tc>
          <w:tcPr>
            <w:tcW w:w="2853" w:type="dxa"/>
          </w:tcPr>
          <w:p w14:paraId="32B03B55" w14:textId="77777777" w:rsidR="001852B0" w:rsidRPr="001B5EA4" w:rsidRDefault="001852B0" w:rsidP="00420A9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6" w:type="dxa"/>
            <w:gridSpan w:val="5"/>
          </w:tcPr>
          <w:p w14:paraId="2DE100D9" w14:textId="2CE0DCA7" w:rsidR="001852B0" w:rsidRPr="001B5EA4" w:rsidRDefault="00420A93" w:rsidP="00420A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BEA5DEC" w14:textId="77777777" w:rsidR="001852B0" w:rsidRPr="001B5EA4" w:rsidRDefault="001852B0" w:rsidP="00420A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9" w:type="dxa"/>
            <w:gridSpan w:val="5"/>
          </w:tcPr>
          <w:p w14:paraId="5921FF73" w14:textId="1E052795" w:rsidR="001852B0" w:rsidRPr="001B5EA4" w:rsidRDefault="00420A93" w:rsidP="00420A93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2562</w:t>
            </w:r>
          </w:p>
        </w:tc>
      </w:tr>
      <w:tr w:rsidR="001852B0" w:rsidRPr="001B5EA4" w14:paraId="14CE2324" w14:textId="77777777" w:rsidTr="00420A93">
        <w:trPr>
          <w:cantSplit/>
        </w:trPr>
        <w:tc>
          <w:tcPr>
            <w:tcW w:w="2853" w:type="dxa"/>
            <w:vAlign w:val="bottom"/>
          </w:tcPr>
          <w:p w14:paraId="428052EF" w14:textId="77777777" w:rsidR="001852B0" w:rsidRPr="001B5EA4" w:rsidRDefault="00A67FD9" w:rsidP="00420A9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59" w:type="dxa"/>
            <w:vAlign w:val="bottom"/>
          </w:tcPr>
          <w:p w14:paraId="4FFA636E" w14:textId="77777777" w:rsidR="001852B0" w:rsidRPr="001B5EA4" w:rsidRDefault="001852B0" w:rsidP="00420A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3C54D2C" w14:textId="77777777" w:rsidR="001852B0" w:rsidRPr="001B5EA4" w:rsidRDefault="001852B0" w:rsidP="00420A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32E857F" w14:textId="77777777" w:rsidR="001852B0" w:rsidRPr="001B5EA4" w:rsidRDefault="001852B0" w:rsidP="00420A9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dxa"/>
            <w:vAlign w:val="bottom"/>
          </w:tcPr>
          <w:p w14:paraId="3AC44449" w14:textId="77777777" w:rsidR="001852B0" w:rsidRPr="001B5EA4" w:rsidRDefault="001852B0" w:rsidP="00420A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167C749F" w14:textId="77777777" w:rsidR="001852B0" w:rsidRPr="001B5EA4" w:rsidRDefault="001852B0" w:rsidP="00420A9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14:paraId="3F92B1E8" w14:textId="77777777" w:rsidR="001852B0" w:rsidRPr="001B5EA4" w:rsidRDefault="001852B0" w:rsidP="00420A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79BFE952" w14:textId="77777777" w:rsidR="001852B0" w:rsidRPr="001B5EA4" w:rsidRDefault="001852B0" w:rsidP="00420A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266D909" w14:textId="77777777" w:rsidR="001852B0" w:rsidRPr="001B5EA4" w:rsidRDefault="001852B0" w:rsidP="00420A9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EA11DFD" w14:textId="77777777" w:rsidR="001852B0" w:rsidRPr="001B5EA4" w:rsidRDefault="001852B0" w:rsidP="00420A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16084615" w14:textId="77777777" w:rsidR="001852B0" w:rsidRPr="001B5EA4" w:rsidRDefault="001852B0" w:rsidP="00420A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6755EEE" w14:textId="77777777" w:rsidR="001852B0" w:rsidRPr="001B5EA4" w:rsidRDefault="001852B0" w:rsidP="00420A9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FC7BF5A" w14:textId="77777777" w:rsidR="001852B0" w:rsidRPr="001B5EA4" w:rsidRDefault="001852B0" w:rsidP="00420A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80" w:type="dxa"/>
            <w:vAlign w:val="bottom"/>
          </w:tcPr>
          <w:p w14:paraId="5D04D94D" w14:textId="77777777" w:rsidR="001852B0" w:rsidRPr="001B5EA4" w:rsidRDefault="001852B0" w:rsidP="00420A9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E1157AF" w14:textId="77777777" w:rsidR="001852B0" w:rsidRPr="001B5EA4" w:rsidRDefault="001852B0" w:rsidP="00420A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1A5D9FF4" w14:textId="77777777" w:rsidR="001852B0" w:rsidRPr="001B5EA4" w:rsidRDefault="001852B0" w:rsidP="00420A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1852B0" w:rsidRPr="001B5EA4" w14:paraId="4AF9FB05" w14:textId="77777777" w:rsidTr="00420A93">
        <w:trPr>
          <w:cantSplit/>
        </w:trPr>
        <w:tc>
          <w:tcPr>
            <w:tcW w:w="2853" w:type="dxa"/>
          </w:tcPr>
          <w:p w14:paraId="4326EB34" w14:textId="77777777" w:rsidR="001852B0" w:rsidRPr="001B5EA4" w:rsidRDefault="001852B0" w:rsidP="00420A9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5" w:type="dxa"/>
            <w:gridSpan w:val="11"/>
          </w:tcPr>
          <w:p w14:paraId="4719FC89" w14:textId="77777777" w:rsidR="001852B0" w:rsidRPr="001B5EA4" w:rsidRDefault="001852B0" w:rsidP="00420A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B5EA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B5EA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852B0" w:rsidRPr="001B5EA4" w14:paraId="3F31A0AD" w14:textId="77777777" w:rsidTr="00420A93">
        <w:trPr>
          <w:cantSplit/>
        </w:trPr>
        <w:tc>
          <w:tcPr>
            <w:tcW w:w="2853" w:type="dxa"/>
          </w:tcPr>
          <w:p w14:paraId="731FD431" w14:textId="77777777" w:rsidR="001852B0" w:rsidRPr="001B5EA4" w:rsidRDefault="001852B0" w:rsidP="00420A93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59" w:type="dxa"/>
            <w:vAlign w:val="bottom"/>
          </w:tcPr>
          <w:p w14:paraId="271C52CA" w14:textId="77777777" w:rsidR="001852B0" w:rsidRPr="001B5EA4" w:rsidRDefault="001852B0" w:rsidP="00420A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A0D3F2" w14:textId="77777777" w:rsidR="001852B0" w:rsidRPr="001B5EA4" w:rsidRDefault="001852B0" w:rsidP="00420A93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5" w:type="dxa"/>
            <w:vAlign w:val="bottom"/>
          </w:tcPr>
          <w:p w14:paraId="28EFA61C" w14:textId="77777777" w:rsidR="001852B0" w:rsidRPr="001B5EA4" w:rsidRDefault="001852B0" w:rsidP="00420A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CC446AF" w14:textId="77777777" w:rsidR="001852B0" w:rsidRPr="001B5EA4" w:rsidRDefault="001852B0" w:rsidP="00420A93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14:paraId="60D85820" w14:textId="77777777" w:rsidR="001852B0" w:rsidRPr="001B5EA4" w:rsidRDefault="001852B0" w:rsidP="00420A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6B9B870" w14:textId="77777777" w:rsidR="001852B0" w:rsidRPr="001B5EA4" w:rsidRDefault="001852B0" w:rsidP="00420A93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DE58157" w14:textId="77777777" w:rsidR="001852B0" w:rsidRPr="001B5EA4" w:rsidRDefault="001852B0" w:rsidP="00420A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9FF2F2" w14:textId="77777777" w:rsidR="001852B0" w:rsidRPr="001B5EA4" w:rsidRDefault="001852B0" w:rsidP="00420A93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B380FFE" w14:textId="77777777" w:rsidR="001852B0" w:rsidRPr="001B5EA4" w:rsidRDefault="001852B0" w:rsidP="00420A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0CA7A90" w14:textId="77777777" w:rsidR="001852B0" w:rsidRPr="001B5EA4" w:rsidRDefault="001852B0" w:rsidP="00420A93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</w:tcBorders>
            <w:vAlign w:val="bottom"/>
          </w:tcPr>
          <w:p w14:paraId="42CCA062" w14:textId="77777777" w:rsidR="001852B0" w:rsidRPr="001B5EA4" w:rsidRDefault="001852B0" w:rsidP="00420A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420A93" w:rsidRPr="001B5EA4" w14:paraId="1CAD8413" w14:textId="77777777" w:rsidTr="00420A93">
        <w:trPr>
          <w:cantSplit/>
        </w:trPr>
        <w:tc>
          <w:tcPr>
            <w:tcW w:w="2853" w:type="dxa"/>
          </w:tcPr>
          <w:p w14:paraId="6DEDD4DA" w14:textId="77777777" w:rsidR="00420A93" w:rsidRPr="001B5EA4" w:rsidRDefault="00420A93" w:rsidP="00420A93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bottom"/>
          </w:tcPr>
          <w:p w14:paraId="580B9E63" w14:textId="72E64772" w:rsidR="00420A93" w:rsidRPr="002B0BA1" w:rsidRDefault="00B52538" w:rsidP="00420A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(5,184)</w:t>
            </w:r>
          </w:p>
        </w:tc>
        <w:tc>
          <w:tcPr>
            <w:tcW w:w="180" w:type="dxa"/>
          </w:tcPr>
          <w:p w14:paraId="50C82B15" w14:textId="77777777" w:rsidR="00420A93" w:rsidRPr="002B0BA1" w:rsidRDefault="00420A93" w:rsidP="00420A93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vAlign w:val="bottom"/>
          </w:tcPr>
          <w:p w14:paraId="2A29ACC8" w14:textId="7C22B0D1" w:rsidR="00420A93" w:rsidRPr="002B0BA1" w:rsidRDefault="00B52538" w:rsidP="00420A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1,037</w:t>
            </w:r>
          </w:p>
        </w:tc>
        <w:tc>
          <w:tcPr>
            <w:tcW w:w="180" w:type="dxa"/>
          </w:tcPr>
          <w:p w14:paraId="1BD63A91" w14:textId="77777777" w:rsidR="00420A93" w:rsidRPr="002B0BA1" w:rsidRDefault="00420A93" w:rsidP="00420A93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04919237" w14:textId="0812CC26" w:rsidR="00420A93" w:rsidRPr="002B0BA1" w:rsidRDefault="00B52538" w:rsidP="00420A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(4,147)</w:t>
            </w:r>
          </w:p>
        </w:tc>
        <w:tc>
          <w:tcPr>
            <w:tcW w:w="180" w:type="dxa"/>
          </w:tcPr>
          <w:p w14:paraId="5FA2EAAC" w14:textId="77777777" w:rsidR="00420A93" w:rsidRPr="002B0BA1" w:rsidRDefault="00420A93" w:rsidP="00420A93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811A626" w14:textId="1E0F799A" w:rsidR="00420A93" w:rsidRPr="002B0BA1" w:rsidRDefault="00420A93" w:rsidP="00420A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BA1">
              <w:rPr>
                <w:rFonts w:ascii="Angsana New" w:hAnsi="Angsana New"/>
                <w:sz w:val="30"/>
                <w:szCs w:val="30"/>
              </w:rPr>
              <w:t>(26,360)</w:t>
            </w:r>
          </w:p>
        </w:tc>
        <w:tc>
          <w:tcPr>
            <w:tcW w:w="180" w:type="dxa"/>
          </w:tcPr>
          <w:p w14:paraId="281FB53B" w14:textId="77777777" w:rsidR="00420A93" w:rsidRPr="002B0BA1" w:rsidRDefault="00420A93" w:rsidP="00420A93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3785F77" w14:textId="175A47CB" w:rsidR="00420A93" w:rsidRPr="002B0BA1" w:rsidRDefault="00420A93" w:rsidP="00420A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BA1">
              <w:rPr>
                <w:rFonts w:ascii="Angsana New" w:hAnsi="Angsana New"/>
                <w:sz w:val="30"/>
                <w:szCs w:val="30"/>
              </w:rPr>
              <w:t>3,822</w:t>
            </w:r>
          </w:p>
        </w:tc>
        <w:tc>
          <w:tcPr>
            <w:tcW w:w="180" w:type="dxa"/>
          </w:tcPr>
          <w:p w14:paraId="1BF33991" w14:textId="77777777" w:rsidR="00420A93" w:rsidRPr="002B0BA1" w:rsidRDefault="00420A93" w:rsidP="00420A93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</w:tcBorders>
            <w:vAlign w:val="bottom"/>
          </w:tcPr>
          <w:p w14:paraId="5CF42147" w14:textId="568F33E7" w:rsidR="00420A93" w:rsidRPr="002B0BA1" w:rsidRDefault="00420A93" w:rsidP="00420A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BA1">
              <w:rPr>
                <w:rFonts w:ascii="Angsana New" w:hAnsi="Angsana New"/>
                <w:sz w:val="30"/>
                <w:szCs w:val="30"/>
              </w:rPr>
              <w:t>(22,538)</w:t>
            </w:r>
          </w:p>
        </w:tc>
      </w:tr>
      <w:tr w:rsidR="00B52538" w:rsidRPr="001B5EA4" w14:paraId="21C4BC87" w14:textId="77777777" w:rsidTr="00420A93">
        <w:trPr>
          <w:cantSplit/>
        </w:trPr>
        <w:tc>
          <w:tcPr>
            <w:tcW w:w="2853" w:type="dxa"/>
          </w:tcPr>
          <w:p w14:paraId="47B09A3A" w14:textId="77777777" w:rsidR="00B52538" w:rsidRPr="001B5EA4" w:rsidRDefault="00B52538" w:rsidP="00B52538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98E4B" w14:textId="53D933EC" w:rsidR="00B52538" w:rsidRPr="00B52538" w:rsidRDefault="00B52538" w:rsidP="00B525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538">
              <w:rPr>
                <w:rFonts w:ascii="Angsana New" w:hAnsi="Angsana New"/>
                <w:b/>
                <w:bCs/>
                <w:sz w:val="30"/>
                <w:szCs w:val="30"/>
              </w:rPr>
              <w:t>(5,184)</w:t>
            </w:r>
          </w:p>
        </w:tc>
        <w:tc>
          <w:tcPr>
            <w:tcW w:w="180" w:type="dxa"/>
          </w:tcPr>
          <w:p w14:paraId="3874AA50" w14:textId="77777777" w:rsidR="00B52538" w:rsidRPr="00B52538" w:rsidRDefault="00B52538" w:rsidP="00B52538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69B72" w14:textId="4EA9CDA2" w:rsidR="00B52538" w:rsidRPr="00B52538" w:rsidRDefault="00B52538" w:rsidP="00B525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538">
              <w:rPr>
                <w:rFonts w:ascii="Angsana New" w:hAnsi="Angsana New"/>
                <w:b/>
                <w:bCs/>
                <w:sz w:val="30"/>
                <w:szCs w:val="30"/>
              </w:rPr>
              <w:t>1,037</w:t>
            </w:r>
          </w:p>
        </w:tc>
        <w:tc>
          <w:tcPr>
            <w:tcW w:w="180" w:type="dxa"/>
          </w:tcPr>
          <w:p w14:paraId="6E766331" w14:textId="77777777" w:rsidR="00B52538" w:rsidRPr="00B52538" w:rsidRDefault="00B52538" w:rsidP="00B52538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83587" w14:textId="6342A514" w:rsidR="00B52538" w:rsidRPr="00B52538" w:rsidRDefault="00B52538" w:rsidP="00B525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538">
              <w:rPr>
                <w:rFonts w:ascii="Angsana New" w:hAnsi="Angsana New"/>
                <w:b/>
                <w:bCs/>
                <w:sz w:val="30"/>
                <w:szCs w:val="30"/>
              </w:rPr>
              <w:t>(4,147)</w:t>
            </w:r>
          </w:p>
        </w:tc>
        <w:tc>
          <w:tcPr>
            <w:tcW w:w="180" w:type="dxa"/>
          </w:tcPr>
          <w:p w14:paraId="71BA5714" w14:textId="77777777" w:rsidR="00B52538" w:rsidRPr="002B0BA1" w:rsidRDefault="00B52538" w:rsidP="00B52538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B8EB5" w14:textId="44D19702" w:rsidR="00B52538" w:rsidRPr="002B0BA1" w:rsidRDefault="00B52538" w:rsidP="00B525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BA1">
              <w:rPr>
                <w:rFonts w:ascii="Angsana New" w:hAnsi="Angsana New"/>
                <w:b/>
                <w:bCs/>
                <w:sz w:val="30"/>
                <w:szCs w:val="30"/>
              </w:rPr>
              <w:t>(26,360)</w:t>
            </w:r>
          </w:p>
        </w:tc>
        <w:tc>
          <w:tcPr>
            <w:tcW w:w="180" w:type="dxa"/>
          </w:tcPr>
          <w:p w14:paraId="148E73B9" w14:textId="77777777" w:rsidR="00B52538" w:rsidRPr="002B0BA1" w:rsidRDefault="00B52538" w:rsidP="00B52538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A3C00" w14:textId="511C2366" w:rsidR="00B52538" w:rsidRPr="002B0BA1" w:rsidRDefault="00B52538" w:rsidP="00B525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BA1">
              <w:rPr>
                <w:rFonts w:ascii="Angsana New" w:hAnsi="Angsana New"/>
                <w:b/>
                <w:bCs/>
                <w:sz w:val="30"/>
                <w:szCs w:val="30"/>
              </w:rPr>
              <w:t>3,822</w:t>
            </w:r>
          </w:p>
        </w:tc>
        <w:tc>
          <w:tcPr>
            <w:tcW w:w="180" w:type="dxa"/>
          </w:tcPr>
          <w:p w14:paraId="15DCA3E5" w14:textId="77777777" w:rsidR="00B52538" w:rsidRPr="002B0BA1" w:rsidRDefault="00B52538" w:rsidP="00B52538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C883E24" w14:textId="33A6F4C3" w:rsidR="00B52538" w:rsidRPr="002B0BA1" w:rsidRDefault="00B52538" w:rsidP="00B525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BA1">
              <w:rPr>
                <w:rFonts w:ascii="Angsana New" w:hAnsi="Angsana New"/>
                <w:b/>
                <w:bCs/>
                <w:sz w:val="30"/>
                <w:szCs w:val="30"/>
              </w:rPr>
              <w:t>(22,538)</w:t>
            </w:r>
          </w:p>
        </w:tc>
      </w:tr>
    </w:tbl>
    <w:p w14:paraId="06DA6261" w14:textId="77777777" w:rsidR="00420A93" w:rsidRPr="00420A93" w:rsidRDefault="00420A93" w:rsidP="00420A93">
      <w:pPr>
        <w:tabs>
          <w:tab w:val="clear" w:pos="227"/>
          <w:tab w:val="clear" w:pos="454"/>
          <w:tab w:val="clear" w:pos="680"/>
          <w:tab w:val="left" w:pos="540"/>
        </w:tabs>
        <w:rPr>
          <w:rFonts w:asciiTheme="majorBidi" w:hAnsiTheme="majorBidi" w:cstheme="majorBidi"/>
          <w:sz w:val="30"/>
          <w:szCs w:val="30"/>
        </w:rPr>
      </w:pPr>
      <w:bookmarkStart w:id="6" w:name="_Hlk31803712"/>
    </w:p>
    <w:tbl>
      <w:tblPr>
        <w:tblW w:w="9440" w:type="dxa"/>
        <w:tblInd w:w="36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01"/>
        <w:gridCol w:w="1072"/>
        <w:gridCol w:w="236"/>
        <w:gridCol w:w="993"/>
        <w:gridCol w:w="242"/>
        <w:gridCol w:w="992"/>
        <w:gridCol w:w="242"/>
        <w:gridCol w:w="1262"/>
      </w:tblGrid>
      <w:tr w:rsidR="00F86E9E" w:rsidRPr="001B5EA4" w14:paraId="110C21E6" w14:textId="77777777" w:rsidTr="00420A93">
        <w:trPr>
          <w:tblHeader/>
        </w:trPr>
        <w:tc>
          <w:tcPr>
            <w:tcW w:w="4401" w:type="dxa"/>
            <w:shd w:val="clear" w:color="auto" w:fill="auto"/>
          </w:tcPr>
          <w:p w14:paraId="11B5663B" w14:textId="77777777" w:rsidR="00F86E9E" w:rsidRPr="001B5EA4" w:rsidRDefault="00F86E9E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9" w:type="dxa"/>
            <w:gridSpan w:val="7"/>
            <w:shd w:val="clear" w:color="auto" w:fill="auto"/>
          </w:tcPr>
          <w:p w14:paraId="771F910A" w14:textId="77777777" w:rsidR="00F86E9E" w:rsidRPr="001B5EA4" w:rsidRDefault="00F86E9E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B5EA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3614F" w:rsidRPr="001B5EA4" w14:paraId="22542E06" w14:textId="77777777" w:rsidTr="00420A93">
        <w:trPr>
          <w:tblHeader/>
        </w:trPr>
        <w:tc>
          <w:tcPr>
            <w:tcW w:w="4401" w:type="dxa"/>
            <w:shd w:val="clear" w:color="auto" w:fill="auto"/>
          </w:tcPr>
          <w:p w14:paraId="197D3260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1" w:type="dxa"/>
            <w:gridSpan w:val="3"/>
            <w:shd w:val="clear" w:color="auto" w:fill="auto"/>
          </w:tcPr>
          <w:p w14:paraId="73023ABA" w14:textId="587B4CF7" w:rsidR="00D3614F" w:rsidRPr="001B5EA4" w:rsidRDefault="00B66939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42" w:type="dxa"/>
            <w:shd w:val="clear" w:color="auto" w:fill="auto"/>
          </w:tcPr>
          <w:p w14:paraId="3793F811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96" w:type="dxa"/>
            <w:gridSpan w:val="3"/>
            <w:shd w:val="clear" w:color="auto" w:fill="auto"/>
          </w:tcPr>
          <w:p w14:paraId="42A07FD0" w14:textId="01F1041B" w:rsidR="00D3614F" w:rsidRPr="001B5EA4" w:rsidRDefault="00B66939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D3614F" w:rsidRPr="001B5EA4" w14:paraId="43FF3955" w14:textId="77777777" w:rsidTr="00420A93">
        <w:trPr>
          <w:tblHeader/>
        </w:trPr>
        <w:tc>
          <w:tcPr>
            <w:tcW w:w="4401" w:type="dxa"/>
            <w:shd w:val="clear" w:color="auto" w:fill="auto"/>
          </w:tcPr>
          <w:p w14:paraId="12765F65" w14:textId="77777777" w:rsidR="00D3614F" w:rsidRPr="001B5EA4" w:rsidRDefault="00A67FD9" w:rsidP="003B24E5">
            <w:pPr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  <w:r w:rsidRPr="001B5E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2" w:type="dxa"/>
            <w:shd w:val="clear" w:color="auto" w:fill="auto"/>
          </w:tcPr>
          <w:p w14:paraId="6236568B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9A2FCD1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CC9D476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5E89A58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775F5E4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42" w:type="dxa"/>
            <w:shd w:val="clear" w:color="auto" w:fill="auto"/>
          </w:tcPr>
          <w:p w14:paraId="5366F016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F15680A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3451E9F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2" w:type="dxa"/>
            <w:shd w:val="clear" w:color="auto" w:fill="auto"/>
          </w:tcPr>
          <w:p w14:paraId="6DB4B58A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nil"/>
            </w:tcBorders>
            <w:shd w:val="clear" w:color="auto" w:fill="auto"/>
          </w:tcPr>
          <w:p w14:paraId="48A57208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E148356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068B" w:rsidRPr="001B5EA4" w14:paraId="53D9B55B" w14:textId="77777777" w:rsidTr="00420A93">
        <w:tc>
          <w:tcPr>
            <w:tcW w:w="4401" w:type="dxa"/>
            <w:shd w:val="clear" w:color="auto" w:fill="auto"/>
          </w:tcPr>
          <w:p w14:paraId="31474979" w14:textId="77777777" w:rsidR="0023068B" w:rsidRPr="001B5EA4" w:rsidRDefault="0023068B" w:rsidP="002306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72" w:type="dxa"/>
            <w:shd w:val="clear" w:color="auto" w:fill="auto"/>
          </w:tcPr>
          <w:p w14:paraId="16DA6766" w14:textId="77777777" w:rsidR="0023068B" w:rsidRPr="001B5EA4" w:rsidRDefault="0023068B" w:rsidP="0023068B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BD6F9F" w14:textId="77777777" w:rsidR="0023068B" w:rsidRPr="001B5EA4" w:rsidRDefault="0023068B" w:rsidP="0023068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14:paraId="2570101D" w14:textId="356971AB" w:rsidR="0023068B" w:rsidRPr="002C387F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2C387F">
              <w:rPr>
                <w:rFonts w:ascii="Angsana New" w:hAnsi="Angsana New"/>
                <w:sz w:val="30"/>
                <w:szCs w:val="30"/>
              </w:rPr>
              <w:t>414,999</w:t>
            </w:r>
          </w:p>
        </w:tc>
        <w:tc>
          <w:tcPr>
            <w:tcW w:w="242" w:type="dxa"/>
            <w:shd w:val="clear" w:color="auto" w:fill="auto"/>
          </w:tcPr>
          <w:p w14:paraId="5726EAD8" w14:textId="77777777" w:rsidR="0023068B" w:rsidRPr="001B5EA4" w:rsidRDefault="0023068B" w:rsidP="0023068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B0C5729" w14:textId="77777777" w:rsidR="0023068B" w:rsidRPr="001B5EA4" w:rsidRDefault="0023068B" w:rsidP="0023068B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73786894" w14:textId="77777777" w:rsidR="0023068B" w:rsidRPr="001B5EA4" w:rsidRDefault="0023068B" w:rsidP="0023068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6D50E7CE" w14:textId="425EE03E" w:rsidR="0023068B" w:rsidRPr="001B5EA4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998,424</w:t>
            </w:r>
          </w:p>
        </w:tc>
      </w:tr>
      <w:tr w:rsidR="0023068B" w:rsidRPr="001B5EA4" w14:paraId="4B7FED1E" w14:textId="77777777" w:rsidTr="00420A93">
        <w:tc>
          <w:tcPr>
            <w:tcW w:w="4401" w:type="dxa"/>
            <w:shd w:val="clear" w:color="auto" w:fill="auto"/>
          </w:tcPr>
          <w:p w14:paraId="620F5712" w14:textId="77777777" w:rsidR="0023068B" w:rsidRPr="001B5EA4" w:rsidRDefault="0023068B" w:rsidP="0023068B">
            <w:pPr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72" w:type="dxa"/>
            <w:shd w:val="clear" w:color="auto" w:fill="auto"/>
          </w:tcPr>
          <w:p w14:paraId="018C46C7" w14:textId="293A864A" w:rsidR="0023068B" w:rsidRPr="002C387F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C387F">
              <w:rPr>
                <w:rFonts w:ascii="Angsana New" w:hAnsi="Angsana New"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D83EFB8" w14:textId="77777777" w:rsidR="0023068B" w:rsidRPr="001B5EA4" w:rsidRDefault="0023068B" w:rsidP="0023068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9906539" w14:textId="453E7E34" w:rsidR="0023068B" w:rsidRPr="002C387F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2C387F">
              <w:rPr>
                <w:rFonts w:ascii="Angsana New" w:hAnsi="Angsana New"/>
                <w:sz w:val="30"/>
                <w:szCs w:val="30"/>
              </w:rPr>
              <w:t>83,000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438818FE" w14:textId="77777777" w:rsidR="0023068B" w:rsidRPr="001B5EA4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733A795" w14:textId="03C330CE" w:rsidR="0023068B" w:rsidRPr="001B5EA4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73B0DAC3" w14:textId="77777777" w:rsidR="0023068B" w:rsidRPr="001B5EA4" w:rsidRDefault="0023068B" w:rsidP="0023068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2C570A9" w14:textId="50FBC0B7" w:rsidR="0023068B" w:rsidRPr="001B5EA4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199,685</w:t>
            </w:r>
          </w:p>
        </w:tc>
      </w:tr>
      <w:tr w:rsidR="0023068B" w:rsidRPr="001B5EA4" w14:paraId="73824FC2" w14:textId="77777777" w:rsidTr="00420A93">
        <w:tc>
          <w:tcPr>
            <w:tcW w:w="4401" w:type="dxa"/>
            <w:tcBorders>
              <w:bottom w:val="nil"/>
            </w:tcBorders>
            <w:shd w:val="clear" w:color="auto" w:fill="auto"/>
          </w:tcPr>
          <w:p w14:paraId="05B87D0E" w14:textId="77777777" w:rsidR="0023068B" w:rsidRPr="001B5EA4" w:rsidRDefault="0023068B" w:rsidP="0023068B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1A23DCF" w14:textId="77777777" w:rsidR="0023068B" w:rsidRPr="002C387F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829D8C3" w14:textId="77777777" w:rsidR="0023068B" w:rsidRPr="001B5EA4" w:rsidRDefault="0023068B" w:rsidP="0023068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86D6AE9" w14:textId="2E04B36D" w:rsidR="0023068B" w:rsidRPr="002C387F" w:rsidRDefault="008C5ECF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(8,220)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38AB3DB8" w14:textId="77777777" w:rsidR="0023068B" w:rsidRPr="001B5EA4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C6B83DA" w14:textId="77777777" w:rsidR="0023068B" w:rsidRPr="001B5EA4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63AE0B06" w14:textId="77777777" w:rsidR="0023068B" w:rsidRPr="001B5EA4" w:rsidRDefault="0023068B" w:rsidP="0023068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nil"/>
            </w:tcBorders>
            <w:shd w:val="clear" w:color="auto" w:fill="auto"/>
          </w:tcPr>
          <w:p w14:paraId="26E9D44D" w14:textId="276B33BC" w:rsidR="0023068B" w:rsidRPr="001B5EA4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(44,171)</w:t>
            </w:r>
          </w:p>
        </w:tc>
      </w:tr>
      <w:tr w:rsidR="0023068B" w:rsidRPr="001B5EA4" w14:paraId="78D2CDA0" w14:textId="77777777" w:rsidTr="00420A93">
        <w:trPr>
          <w:trHeight w:val="390"/>
        </w:trPr>
        <w:tc>
          <w:tcPr>
            <w:tcW w:w="4401" w:type="dxa"/>
            <w:tcBorders>
              <w:bottom w:val="nil"/>
            </w:tcBorders>
            <w:shd w:val="clear" w:color="auto" w:fill="auto"/>
          </w:tcPr>
          <w:p w14:paraId="693AB1BF" w14:textId="77777777" w:rsidR="0023068B" w:rsidRPr="001B5EA4" w:rsidRDefault="0023068B" w:rsidP="0023068B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BC1D85D" w14:textId="77777777" w:rsidR="0023068B" w:rsidRPr="002C387F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961172" w14:textId="77777777" w:rsidR="0023068B" w:rsidRPr="001B5EA4" w:rsidRDefault="0023068B" w:rsidP="0023068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6281BF4" w14:textId="657819F8" w:rsidR="0023068B" w:rsidRPr="002C387F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2C387F">
              <w:rPr>
                <w:rFonts w:ascii="Angsana New" w:hAnsi="Angsana New"/>
                <w:sz w:val="30"/>
                <w:szCs w:val="30"/>
              </w:rPr>
              <w:t>(</w:t>
            </w:r>
            <w:r w:rsidR="008C5ECF">
              <w:rPr>
                <w:rFonts w:ascii="Angsana New" w:hAnsi="Angsana New"/>
                <w:sz w:val="30"/>
                <w:szCs w:val="30"/>
              </w:rPr>
              <w:t>3,549</w:t>
            </w:r>
            <w:r w:rsidRPr="002C387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2BC53BCE" w14:textId="77777777" w:rsidR="0023068B" w:rsidRPr="001B5EA4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8941159" w14:textId="77777777" w:rsidR="0023068B" w:rsidRPr="001B5EA4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736A500E" w14:textId="77777777" w:rsidR="0023068B" w:rsidRPr="001B5EA4" w:rsidRDefault="0023068B" w:rsidP="0023068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nil"/>
            </w:tcBorders>
            <w:shd w:val="clear" w:color="auto" w:fill="auto"/>
          </w:tcPr>
          <w:p w14:paraId="508E294A" w14:textId="34590D44" w:rsidR="0023068B" w:rsidRPr="001B5EA4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(10,875)</w:t>
            </w:r>
          </w:p>
        </w:tc>
      </w:tr>
      <w:tr w:rsidR="0023068B" w:rsidRPr="001B5EA4" w14:paraId="7C0E9E82" w14:textId="77777777" w:rsidTr="00420A93">
        <w:tc>
          <w:tcPr>
            <w:tcW w:w="4401" w:type="dxa"/>
            <w:tcBorders>
              <w:top w:val="nil"/>
            </w:tcBorders>
            <w:shd w:val="clear" w:color="auto" w:fill="auto"/>
          </w:tcPr>
          <w:p w14:paraId="4A2779D9" w14:textId="77777777" w:rsidR="0023068B" w:rsidRPr="001B5EA4" w:rsidRDefault="0023068B" w:rsidP="0023068B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677A4415" w14:textId="77777777" w:rsidR="0023068B" w:rsidRPr="002C387F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892DA0E" w14:textId="77777777" w:rsidR="0023068B" w:rsidRPr="001B5EA4" w:rsidRDefault="0023068B" w:rsidP="0023068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14C431AA" w14:textId="0381E538" w:rsidR="0023068B" w:rsidRPr="002C387F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2C387F">
              <w:rPr>
                <w:rFonts w:ascii="Angsana New" w:hAnsi="Angsana New"/>
                <w:sz w:val="30"/>
                <w:szCs w:val="30"/>
              </w:rPr>
              <w:t>(41,993)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45B213C9" w14:textId="77777777" w:rsidR="0023068B" w:rsidRPr="001B5EA4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5BADD55E" w14:textId="77777777" w:rsidR="0023068B" w:rsidRPr="001B5EA4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36DF5EB3" w14:textId="77777777" w:rsidR="0023068B" w:rsidRPr="001B5EA4" w:rsidRDefault="0023068B" w:rsidP="0023068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bottom w:val="nil"/>
            </w:tcBorders>
            <w:shd w:val="clear" w:color="auto" w:fill="auto"/>
          </w:tcPr>
          <w:p w14:paraId="3240D3EB" w14:textId="6AB6EF33" w:rsidR="0023068B" w:rsidRPr="001B5EA4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(62,051)</w:t>
            </w:r>
          </w:p>
        </w:tc>
      </w:tr>
      <w:tr w:rsidR="0023068B" w:rsidRPr="001B5EA4" w14:paraId="70EF052D" w14:textId="77777777" w:rsidTr="00F5417B">
        <w:tc>
          <w:tcPr>
            <w:tcW w:w="4401" w:type="dxa"/>
            <w:tcBorders>
              <w:top w:val="nil"/>
            </w:tcBorders>
            <w:shd w:val="clear" w:color="auto" w:fill="auto"/>
          </w:tcPr>
          <w:p w14:paraId="57E3CDA6" w14:textId="77777777" w:rsidR="0023068B" w:rsidRPr="001B5EA4" w:rsidDel="00C63B2B" w:rsidRDefault="0023068B" w:rsidP="0023068B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59552CD9" w14:textId="77777777" w:rsidR="0023068B" w:rsidRPr="002C387F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3A66EFA" w14:textId="77777777" w:rsidR="0023068B" w:rsidRPr="001B5EA4" w:rsidRDefault="0023068B" w:rsidP="0023068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0D24A" w14:textId="4C86EAA5" w:rsidR="0023068B" w:rsidRPr="002C387F" w:rsidRDefault="008C5ECF" w:rsidP="008C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9,679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18D047E9" w14:textId="77777777" w:rsidR="0023068B" w:rsidRPr="001B5EA4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09638632" w14:textId="77777777" w:rsidR="0023068B" w:rsidRPr="001B5EA4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4A1FE9C1" w14:textId="77777777" w:rsidR="0023068B" w:rsidRPr="001B5EA4" w:rsidRDefault="0023068B" w:rsidP="0023068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bottom w:val="nil"/>
            </w:tcBorders>
            <w:shd w:val="clear" w:color="auto" w:fill="auto"/>
          </w:tcPr>
          <w:p w14:paraId="278E7B37" w14:textId="77777777" w:rsidR="0023068B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</w:p>
          <w:p w14:paraId="47750FE1" w14:textId="2019BC08" w:rsidR="0023068B" w:rsidRPr="001B5EA4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3,041</w:t>
            </w:r>
          </w:p>
        </w:tc>
      </w:tr>
      <w:tr w:rsidR="0023068B" w:rsidRPr="001B5EA4" w14:paraId="762B987B" w14:textId="77777777" w:rsidTr="00420A93">
        <w:tc>
          <w:tcPr>
            <w:tcW w:w="4401" w:type="dxa"/>
            <w:shd w:val="clear" w:color="auto" w:fill="auto"/>
          </w:tcPr>
          <w:p w14:paraId="1CA67268" w14:textId="77777777" w:rsidR="0023068B" w:rsidRPr="001B5EA4" w:rsidRDefault="0023068B" w:rsidP="0023068B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1B5E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5EA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proofErr w:type="spellStart"/>
            <w:r w:rsidRPr="001B5EA4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87FB85A" w14:textId="77777777" w:rsidR="0023068B" w:rsidRPr="002C387F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D033DB" w14:textId="77777777" w:rsidR="0023068B" w:rsidRPr="001B5EA4" w:rsidRDefault="0023068B" w:rsidP="0023068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C622642" w14:textId="13B71AEC" w:rsidR="0023068B" w:rsidRPr="002C387F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2C387F">
              <w:rPr>
                <w:rFonts w:ascii="Angsana New" w:hAnsi="Angsana New"/>
                <w:sz w:val="30"/>
                <w:szCs w:val="30"/>
              </w:rPr>
              <w:t>1</w:t>
            </w:r>
            <w:r w:rsidR="008C5ECF">
              <w:rPr>
                <w:rFonts w:ascii="Angsana New" w:hAnsi="Angsana New"/>
                <w:sz w:val="30"/>
                <w:szCs w:val="30"/>
              </w:rPr>
              <w:t>,</w:t>
            </w:r>
            <w:r w:rsidRPr="002C387F">
              <w:rPr>
                <w:rFonts w:ascii="Angsana New" w:hAnsi="Angsana New"/>
                <w:sz w:val="30"/>
                <w:szCs w:val="30"/>
              </w:rPr>
              <w:t>31</w:t>
            </w:r>
            <w:r w:rsidR="008C5EC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6C6299AD" w14:textId="77777777" w:rsidR="0023068B" w:rsidRPr="001B5EA4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DAE6AAD" w14:textId="77777777" w:rsidR="0023068B" w:rsidRPr="001B5EA4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473F26D2" w14:textId="77777777" w:rsidR="0023068B" w:rsidRPr="001B5EA4" w:rsidRDefault="0023068B" w:rsidP="0023068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nil"/>
            </w:tcBorders>
            <w:shd w:val="clear" w:color="auto" w:fill="auto"/>
          </w:tcPr>
          <w:p w14:paraId="5CC11410" w14:textId="7AED217F" w:rsidR="0023068B" w:rsidRPr="001B5EA4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14,129</w:t>
            </w:r>
          </w:p>
        </w:tc>
      </w:tr>
      <w:tr w:rsidR="0023068B" w:rsidRPr="001B5EA4" w14:paraId="4A2A10F9" w14:textId="77777777" w:rsidTr="00420A93">
        <w:tc>
          <w:tcPr>
            <w:tcW w:w="4401" w:type="dxa"/>
            <w:tcBorders>
              <w:bottom w:val="nil"/>
            </w:tcBorders>
            <w:shd w:val="clear" w:color="auto" w:fill="auto"/>
          </w:tcPr>
          <w:p w14:paraId="01858B64" w14:textId="77777777" w:rsidR="0023068B" w:rsidRPr="001B5EA4" w:rsidDel="00C63B2B" w:rsidRDefault="0023068B" w:rsidP="0023068B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E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13399" w14:textId="08D61548" w:rsidR="0023068B" w:rsidRPr="002C387F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ind w:left="-72" w:right="-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C387F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F655E3C" w14:textId="77777777" w:rsidR="0023068B" w:rsidRPr="001B5EA4" w:rsidRDefault="0023068B" w:rsidP="0023068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DCE728" w14:textId="17FB20F5" w:rsidR="0023068B" w:rsidRPr="002C387F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C387F">
              <w:rPr>
                <w:rFonts w:ascii="Angsana New" w:hAnsi="Angsana New"/>
                <w:b/>
                <w:bCs/>
                <w:sz w:val="30"/>
                <w:szCs w:val="30"/>
              </w:rPr>
              <w:t>40,236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3B9CCEAF" w14:textId="77777777" w:rsidR="0023068B" w:rsidRPr="001B5EA4" w:rsidRDefault="0023068B" w:rsidP="0023068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1F1A9" w14:textId="6D24F901" w:rsidR="0023068B" w:rsidRPr="001B5EA4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ind w:left="-72" w:right="-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10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0A908AF5" w14:textId="77777777" w:rsidR="0023068B" w:rsidRPr="001B5EA4" w:rsidRDefault="0023068B" w:rsidP="0023068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F9312" w14:textId="2752DC76" w:rsidR="0023068B" w:rsidRPr="001B5EA4" w:rsidRDefault="0023068B" w:rsidP="0023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72" w:right="-19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99,758</w:t>
            </w:r>
          </w:p>
        </w:tc>
      </w:tr>
    </w:tbl>
    <w:p w14:paraId="4ADA0ED3" w14:textId="77777777" w:rsidR="00CB7347" w:rsidRDefault="00CB7347" w:rsidP="00D3614F">
      <w:pPr>
        <w:rPr>
          <w:rFonts w:ascii="Angsana New" w:hAnsi="Angsana New"/>
          <w:sz w:val="30"/>
          <w:szCs w:val="30"/>
        </w:rPr>
      </w:pPr>
    </w:p>
    <w:p w14:paraId="2A77A3D9" w14:textId="77777777" w:rsidR="00CB7347" w:rsidRDefault="00CB7347" w:rsidP="00D3614F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1332"/>
      </w:tblGrid>
      <w:tr w:rsidR="00D3614F" w:rsidRPr="001B5EA4" w14:paraId="17A4BDDA" w14:textId="77777777" w:rsidTr="00074E17">
        <w:trPr>
          <w:tblHeader/>
        </w:trPr>
        <w:tc>
          <w:tcPr>
            <w:tcW w:w="3780" w:type="dxa"/>
            <w:shd w:val="clear" w:color="auto" w:fill="auto"/>
          </w:tcPr>
          <w:p w14:paraId="4AD58496" w14:textId="77777777" w:rsidR="00D3614F" w:rsidRPr="001B5EA4" w:rsidRDefault="00CB7347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D3614F" w:rsidRPr="001B5EA4">
              <w:rPr>
                <w:rFonts w:ascii="Angsana New" w:hAnsi="Angsana New"/>
                <w:sz w:val="30"/>
                <w:szCs w:val="30"/>
              </w:rPr>
              <w:br w:type="page"/>
            </w:r>
            <w:r w:rsidR="00D3614F" w:rsidRPr="001B5EA4">
              <w:br w:type="page"/>
            </w:r>
            <w:r w:rsidR="00D3614F" w:rsidRPr="001B5EA4">
              <w:rPr>
                <w:sz w:val="30"/>
                <w:szCs w:val="30"/>
              </w:rPr>
              <w:br w:type="page"/>
            </w:r>
            <w:r w:rsidR="00D3614F"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562" w:type="dxa"/>
            <w:gridSpan w:val="7"/>
            <w:shd w:val="clear" w:color="auto" w:fill="auto"/>
          </w:tcPr>
          <w:p w14:paraId="7C4C56A4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14F" w:rsidRPr="001B5EA4" w14:paraId="75533D49" w14:textId="77777777" w:rsidTr="00074E17">
        <w:trPr>
          <w:tblHeader/>
        </w:trPr>
        <w:tc>
          <w:tcPr>
            <w:tcW w:w="3780" w:type="dxa"/>
            <w:shd w:val="clear" w:color="auto" w:fill="auto"/>
          </w:tcPr>
          <w:p w14:paraId="261419CE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C2EC3DB" w14:textId="582D4899" w:rsidR="00D3614F" w:rsidRPr="001B5EA4" w:rsidRDefault="00420A93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91CA876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shd w:val="clear" w:color="auto" w:fill="auto"/>
          </w:tcPr>
          <w:p w14:paraId="3B77931B" w14:textId="4E15776F" w:rsidR="00D3614F" w:rsidRPr="001B5EA4" w:rsidRDefault="00420A93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D3614F" w:rsidRPr="001B5EA4" w14:paraId="645AB587" w14:textId="77777777" w:rsidTr="00074E17">
        <w:trPr>
          <w:tblHeader/>
        </w:trPr>
        <w:tc>
          <w:tcPr>
            <w:tcW w:w="3780" w:type="dxa"/>
            <w:shd w:val="clear" w:color="auto" w:fill="auto"/>
          </w:tcPr>
          <w:p w14:paraId="1563087E" w14:textId="77777777" w:rsidR="00D3614F" w:rsidRPr="001B5EA4" w:rsidRDefault="00A67FD9" w:rsidP="003B24E5">
            <w:pPr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  <w:r w:rsidRPr="001B5E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3497DB4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5681126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4669F79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008F10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07D5C29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4457AC5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83A44B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D42AB16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B5EA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1AA3CA9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2AE61F26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945C31B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74CE9" w:rsidRPr="001B5EA4" w14:paraId="4D802091" w14:textId="77777777" w:rsidTr="00074E17">
        <w:tc>
          <w:tcPr>
            <w:tcW w:w="3780" w:type="dxa"/>
            <w:shd w:val="clear" w:color="auto" w:fill="auto"/>
          </w:tcPr>
          <w:p w14:paraId="06F2EA44" w14:textId="77777777" w:rsidR="00174CE9" w:rsidRPr="001B5EA4" w:rsidRDefault="00174CE9" w:rsidP="00174C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70" w:type="dxa"/>
            <w:shd w:val="clear" w:color="auto" w:fill="auto"/>
          </w:tcPr>
          <w:p w14:paraId="3011ED99" w14:textId="77777777" w:rsidR="00174CE9" w:rsidRPr="001B5EA4" w:rsidRDefault="00174CE9" w:rsidP="00174CE9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D4D795" w14:textId="77777777" w:rsidR="00174CE9" w:rsidRPr="001B5EA4" w:rsidRDefault="00174CE9" w:rsidP="00174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25F302B" w14:textId="6D0BF4F4" w:rsidR="00174CE9" w:rsidRPr="001B5EA4" w:rsidRDefault="00174CE9" w:rsidP="0017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432,407</w:t>
            </w:r>
          </w:p>
        </w:tc>
        <w:tc>
          <w:tcPr>
            <w:tcW w:w="270" w:type="dxa"/>
            <w:shd w:val="clear" w:color="auto" w:fill="auto"/>
          </w:tcPr>
          <w:p w14:paraId="68C7AE92" w14:textId="77777777" w:rsidR="00174CE9" w:rsidRPr="001B5EA4" w:rsidRDefault="00174CE9" w:rsidP="00174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8105C8" w14:textId="77777777" w:rsidR="00174CE9" w:rsidRPr="001B5EA4" w:rsidRDefault="00174CE9" w:rsidP="00174CE9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C7B555" w14:textId="77777777" w:rsidR="00174CE9" w:rsidRPr="001B5EA4" w:rsidRDefault="00174CE9" w:rsidP="00174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shd w:val="clear" w:color="auto" w:fill="auto"/>
          </w:tcPr>
          <w:p w14:paraId="3F843208" w14:textId="680F1766" w:rsidR="00174CE9" w:rsidRPr="001B5EA4" w:rsidRDefault="00174CE9" w:rsidP="0017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552,071</w:t>
            </w:r>
          </w:p>
        </w:tc>
      </w:tr>
      <w:tr w:rsidR="00174CE9" w:rsidRPr="001B5EA4" w14:paraId="2723ABB3" w14:textId="77777777" w:rsidTr="00074E17">
        <w:tc>
          <w:tcPr>
            <w:tcW w:w="3780" w:type="dxa"/>
            <w:shd w:val="clear" w:color="auto" w:fill="auto"/>
          </w:tcPr>
          <w:p w14:paraId="476E3557" w14:textId="77777777" w:rsidR="00174CE9" w:rsidRPr="001B5EA4" w:rsidRDefault="00174CE9" w:rsidP="00174CE9">
            <w:pPr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6A011C33" w14:textId="7EC12B40" w:rsidR="00174CE9" w:rsidRPr="001B5EA4" w:rsidRDefault="00174CE9" w:rsidP="00174CE9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7A3C950" w14:textId="77777777" w:rsidR="00174CE9" w:rsidRPr="001B5EA4" w:rsidRDefault="00174CE9" w:rsidP="00174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16ED468" w14:textId="53A524C5" w:rsidR="00174CE9" w:rsidRPr="001B5EA4" w:rsidRDefault="00174CE9" w:rsidP="0017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86,481</w:t>
            </w:r>
          </w:p>
        </w:tc>
        <w:tc>
          <w:tcPr>
            <w:tcW w:w="270" w:type="dxa"/>
            <w:shd w:val="clear" w:color="auto" w:fill="auto"/>
          </w:tcPr>
          <w:p w14:paraId="43D78B86" w14:textId="77777777" w:rsidR="00174CE9" w:rsidRPr="001B5EA4" w:rsidRDefault="00174CE9" w:rsidP="00174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106354" w14:textId="26CB17E0" w:rsidR="00174CE9" w:rsidRPr="001B5EA4" w:rsidRDefault="00174CE9" w:rsidP="00174CE9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2BF6A93" w14:textId="77777777" w:rsidR="00174CE9" w:rsidRPr="001B5EA4" w:rsidRDefault="00174CE9" w:rsidP="00174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shd w:val="clear" w:color="auto" w:fill="auto"/>
          </w:tcPr>
          <w:p w14:paraId="34687A2C" w14:textId="6C248A95" w:rsidR="00174CE9" w:rsidRPr="001B5EA4" w:rsidRDefault="00174CE9" w:rsidP="0017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110,414</w:t>
            </w:r>
          </w:p>
        </w:tc>
      </w:tr>
      <w:tr w:rsidR="00174CE9" w:rsidRPr="001B5EA4" w14:paraId="2EC9D932" w14:textId="77777777" w:rsidTr="00074E17">
        <w:tc>
          <w:tcPr>
            <w:tcW w:w="3780" w:type="dxa"/>
            <w:shd w:val="clear" w:color="auto" w:fill="auto"/>
          </w:tcPr>
          <w:p w14:paraId="1E7EB0F8" w14:textId="77777777" w:rsidR="00174CE9" w:rsidRPr="001B5EA4" w:rsidRDefault="00174CE9" w:rsidP="00174CE9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  <w:shd w:val="clear" w:color="auto" w:fill="auto"/>
          </w:tcPr>
          <w:p w14:paraId="7D57E3BF" w14:textId="77777777" w:rsidR="00174CE9" w:rsidRPr="001B5EA4" w:rsidRDefault="00174CE9" w:rsidP="00174CE9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FC9056F" w14:textId="77777777" w:rsidR="00174CE9" w:rsidRPr="001B5EA4" w:rsidRDefault="00174CE9" w:rsidP="00174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E22E4B" w14:textId="6E47BBD4" w:rsidR="00174CE9" w:rsidRPr="001B5EA4" w:rsidRDefault="00174CE9" w:rsidP="0017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412EF">
              <w:rPr>
                <w:rFonts w:ascii="Angsana New" w:hAnsi="Angsana New"/>
                <w:sz w:val="30"/>
                <w:szCs w:val="30"/>
              </w:rPr>
              <w:t>63,034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16CB35" w14:textId="77777777" w:rsidR="00174CE9" w:rsidRPr="001B5EA4" w:rsidRDefault="00174CE9" w:rsidP="00174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7EB9E5" w14:textId="77777777" w:rsidR="00174CE9" w:rsidRPr="001B5EA4" w:rsidRDefault="00174CE9" w:rsidP="00174CE9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AAE79F4" w14:textId="77777777" w:rsidR="00174CE9" w:rsidRPr="001B5EA4" w:rsidRDefault="00174CE9" w:rsidP="00174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428977E8" w14:textId="0C6CBE7A" w:rsidR="00174CE9" w:rsidRPr="001B5EA4" w:rsidRDefault="00174CE9" w:rsidP="0017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(57,660)</w:t>
            </w:r>
          </w:p>
        </w:tc>
      </w:tr>
      <w:tr w:rsidR="00174CE9" w:rsidRPr="001B5EA4" w14:paraId="16088D4A" w14:textId="77777777" w:rsidTr="00074E17">
        <w:tc>
          <w:tcPr>
            <w:tcW w:w="3780" w:type="dxa"/>
            <w:shd w:val="clear" w:color="auto" w:fill="auto"/>
          </w:tcPr>
          <w:p w14:paraId="109E2BCF" w14:textId="77777777" w:rsidR="00174CE9" w:rsidRPr="001B5EA4" w:rsidRDefault="00174CE9" w:rsidP="00174CE9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70" w:type="dxa"/>
            <w:shd w:val="clear" w:color="auto" w:fill="auto"/>
          </w:tcPr>
          <w:p w14:paraId="1F03531B" w14:textId="77777777" w:rsidR="00174CE9" w:rsidRPr="001B5EA4" w:rsidRDefault="00174CE9" w:rsidP="00174CE9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D980168" w14:textId="77777777" w:rsidR="00174CE9" w:rsidRPr="001B5EA4" w:rsidRDefault="00174CE9" w:rsidP="00174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7AE161" w14:textId="41FA5097" w:rsidR="00174CE9" w:rsidRPr="001B5EA4" w:rsidRDefault="00D74A8B" w:rsidP="0017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412EF">
              <w:rPr>
                <w:rFonts w:ascii="Angsana New" w:hAnsi="Angsana New"/>
                <w:sz w:val="30"/>
                <w:szCs w:val="30"/>
              </w:rPr>
              <w:t>2,4</w:t>
            </w:r>
            <w:r w:rsidR="00A15A49">
              <w:rPr>
                <w:rFonts w:ascii="Angsana New" w:hAnsi="Angsana New"/>
                <w:sz w:val="30"/>
                <w:szCs w:val="30"/>
              </w:rPr>
              <w:t>2</w:t>
            </w:r>
            <w:r w:rsidR="002412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24FD9D" w14:textId="77777777" w:rsidR="00174CE9" w:rsidRPr="001B5EA4" w:rsidRDefault="00174CE9" w:rsidP="00174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222C6E" w14:textId="77777777" w:rsidR="00174CE9" w:rsidRPr="001B5EA4" w:rsidRDefault="00174CE9" w:rsidP="00174CE9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C0F3ADF" w14:textId="77777777" w:rsidR="00174CE9" w:rsidRPr="001B5EA4" w:rsidRDefault="00174CE9" w:rsidP="00174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7F525EB7" w14:textId="5A4D212B" w:rsidR="00174CE9" w:rsidRPr="001B5EA4" w:rsidRDefault="00174CE9" w:rsidP="0017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(6,256)</w:t>
            </w:r>
          </w:p>
        </w:tc>
      </w:tr>
      <w:tr w:rsidR="00174CE9" w:rsidRPr="001B5EA4" w14:paraId="51B63FB1" w14:textId="77777777" w:rsidTr="00074E17">
        <w:tc>
          <w:tcPr>
            <w:tcW w:w="3780" w:type="dxa"/>
            <w:shd w:val="clear" w:color="auto" w:fill="auto"/>
          </w:tcPr>
          <w:p w14:paraId="61211EA1" w14:textId="0DAA07DA" w:rsidR="00174CE9" w:rsidRPr="001B5EA4" w:rsidRDefault="00174CE9" w:rsidP="00174CE9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="00D74A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74A8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proofErr w:type="spellStart"/>
            <w:r w:rsidR="00D74A8B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14:paraId="4EA10305" w14:textId="77777777" w:rsidR="00174CE9" w:rsidRPr="001B5EA4" w:rsidRDefault="00174CE9" w:rsidP="00174CE9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1FDAC50" w14:textId="77777777" w:rsidR="00174CE9" w:rsidRPr="001B5EA4" w:rsidRDefault="00174CE9" w:rsidP="00174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C83634" w14:textId="1A5726B9" w:rsidR="00174CE9" w:rsidRPr="001B5EA4" w:rsidRDefault="002412EF" w:rsidP="0017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1,481</w:t>
            </w:r>
          </w:p>
        </w:tc>
        <w:tc>
          <w:tcPr>
            <w:tcW w:w="270" w:type="dxa"/>
            <w:shd w:val="clear" w:color="auto" w:fill="auto"/>
          </w:tcPr>
          <w:p w14:paraId="5AD44B1F" w14:textId="77777777" w:rsidR="00174CE9" w:rsidRPr="001B5EA4" w:rsidRDefault="00174CE9" w:rsidP="00174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52C320" w14:textId="77777777" w:rsidR="00174CE9" w:rsidRPr="001B5EA4" w:rsidRDefault="00174CE9" w:rsidP="00174CE9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B145475" w14:textId="77777777" w:rsidR="00174CE9" w:rsidRPr="001B5EA4" w:rsidRDefault="00174CE9" w:rsidP="00174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25F8B7F7" w14:textId="12DCFFF0" w:rsidR="00174CE9" w:rsidRPr="00D74A8B" w:rsidRDefault="00D74A8B" w:rsidP="0017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4,984</w:t>
            </w:r>
          </w:p>
        </w:tc>
      </w:tr>
      <w:tr w:rsidR="00174CE9" w:rsidRPr="001B5EA4" w14:paraId="1C17ED80" w14:textId="77777777" w:rsidTr="00074E17">
        <w:tc>
          <w:tcPr>
            <w:tcW w:w="3780" w:type="dxa"/>
            <w:shd w:val="clear" w:color="auto" w:fill="auto"/>
          </w:tcPr>
          <w:p w14:paraId="57B655A5" w14:textId="77777777" w:rsidR="00174CE9" w:rsidRPr="001B5EA4" w:rsidRDefault="00174CE9" w:rsidP="00174CE9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008DCF" w14:textId="32A43FFC" w:rsidR="00174CE9" w:rsidRPr="001B5EA4" w:rsidRDefault="00174CE9" w:rsidP="00174CE9">
            <w:pPr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54D0321" w14:textId="77777777" w:rsidR="00174CE9" w:rsidRPr="001B5EA4" w:rsidRDefault="00174CE9" w:rsidP="00174CE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E0D63" w14:textId="350C807B" w:rsidR="00174CE9" w:rsidRPr="001B5EA4" w:rsidRDefault="00174CE9" w:rsidP="0017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22,5</w:t>
            </w:r>
            <w:r w:rsidR="004D7BD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02</w:t>
            </w:r>
          </w:p>
        </w:tc>
        <w:tc>
          <w:tcPr>
            <w:tcW w:w="270" w:type="dxa"/>
            <w:shd w:val="clear" w:color="auto" w:fill="auto"/>
          </w:tcPr>
          <w:p w14:paraId="4CD4674E" w14:textId="77777777" w:rsidR="00174CE9" w:rsidRPr="001B5EA4" w:rsidRDefault="00174CE9" w:rsidP="00174CE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BFB19" w14:textId="1868A626" w:rsidR="00174CE9" w:rsidRPr="001B5EA4" w:rsidRDefault="00174CE9" w:rsidP="00174CE9">
            <w:pPr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42CA6CE" w14:textId="77777777" w:rsidR="00174CE9" w:rsidRPr="001B5EA4" w:rsidRDefault="00174CE9" w:rsidP="00174CE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7F392" w14:textId="72B3405E" w:rsidR="00174CE9" w:rsidRPr="001B5EA4" w:rsidRDefault="00174CE9" w:rsidP="0017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7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51,482</w:t>
            </w:r>
          </w:p>
        </w:tc>
      </w:tr>
      <w:bookmarkEnd w:id="6"/>
    </w:tbl>
    <w:p w14:paraId="5CFF0996" w14:textId="77777777" w:rsidR="00D3614F" w:rsidRPr="001442D9" w:rsidRDefault="00D3614F">
      <w:pPr>
        <w:rPr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99"/>
        <w:gridCol w:w="270"/>
        <w:gridCol w:w="1141"/>
        <w:gridCol w:w="270"/>
        <w:gridCol w:w="1080"/>
        <w:gridCol w:w="244"/>
        <w:gridCol w:w="1358"/>
      </w:tblGrid>
      <w:tr w:rsidR="00482EBF" w:rsidRPr="00C664CA" w14:paraId="6B8ADD5A" w14:textId="77777777" w:rsidTr="00074E17">
        <w:tc>
          <w:tcPr>
            <w:tcW w:w="3780" w:type="dxa"/>
          </w:tcPr>
          <w:p w14:paraId="3F1FA146" w14:textId="4969D9D5" w:rsidR="00482EBF" w:rsidRPr="00151ACD" w:rsidRDefault="00151ACD" w:rsidP="0015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51A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3B7AD5D8" w14:textId="77777777" w:rsidR="00482EBF" w:rsidRPr="00C664CA" w:rsidRDefault="00482EBF" w:rsidP="008750D2">
            <w:pPr>
              <w:pStyle w:val="Heading7"/>
              <w:tabs>
                <w:tab w:val="left" w:pos="375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C664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26A8A05" w14:textId="77777777" w:rsidR="00482EBF" w:rsidRPr="00C664CA" w:rsidRDefault="00482EBF" w:rsidP="008750D2">
            <w:pPr>
              <w:pStyle w:val="Heading7"/>
              <w:tabs>
                <w:tab w:val="left" w:pos="375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82" w:type="dxa"/>
            <w:gridSpan w:val="3"/>
          </w:tcPr>
          <w:p w14:paraId="7C3DD7C0" w14:textId="77777777" w:rsidR="00482EBF" w:rsidRPr="00C664CA" w:rsidRDefault="00482EBF" w:rsidP="008750D2">
            <w:pPr>
              <w:pStyle w:val="Heading7"/>
              <w:jc w:val="center"/>
              <w:rPr>
                <w:rFonts w:ascii="Angsana New" w:hAnsi="Angsana New" w:cs="Angsana New"/>
              </w:rPr>
            </w:pPr>
            <w:r w:rsidRPr="00C664C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82EBF" w:rsidRPr="00C664CA" w14:paraId="063147B9" w14:textId="77777777" w:rsidTr="00074E17">
        <w:tc>
          <w:tcPr>
            <w:tcW w:w="3780" w:type="dxa"/>
          </w:tcPr>
          <w:p w14:paraId="495AC898" w14:textId="298A03DE" w:rsidR="00482EBF" w:rsidRPr="00151ACD" w:rsidRDefault="00151ACD" w:rsidP="0015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51A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51A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51A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99" w:type="dxa"/>
          </w:tcPr>
          <w:p w14:paraId="3ACE55A5" w14:textId="54664BA4" w:rsidR="00482EBF" w:rsidRPr="00695313" w:rsidRDefault="00420A93" w:rsidP="0087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8B88066" w14:textId="77777777" w:rsidR="00482EBF" w:rsidRPr="00695313" w:rsidRDefault="00482EBF" w:rsidP="0087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79227A48" w14:textId="22856481" w:rsidR="00482EBF" w:rsidRPr="00695313" w:rsidRDefault="00420A93" w:rsidP="0087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ABA02F5" w14:textId="77777777" w:rsidR="00482EBF" w:rsidRPr="00695313" w:rsidRDefault="00482EBF" w:rsidP="008750D2">
            <w:pPr>
              <w:pStyle w:val="Heading7"/>
              <w:jc w:val="center"/>
              <w:rPr>
                <w:rFonts w:ascii="Angsana New" w:hAnsi="Angsana New" w:cs="Angsana New"/>
                <w:b w:val="0"/>
              </w:rPr>
            </w:pPr>
          </w:p>
        </w:tc>
        <w:tc>
          <w:tcPr>
            <w:tcW w:w="1080" w:type="dxa"/>
          </w:tcPr>
          <w:p w14:paraId="0D1052F0" w14:textId="16B95339" w:rsidR="00482EBF" w:rsidRPr="00695313" w:rsidRDefault="00420A93" w:rsidP="0087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44" w:type="dxa"/>
          </w:tcPr>
          <w:p w14:paraId="464A842C" w14:textId="77777777" w:rsidR="00482EBF" w:rsidRPr="00695313" w:rsidRDefault="00482EBF" w:rsidP="0087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8" w:type="dxa"/>
          </w:tcPr>
          <w:p w14:paraId="33BD74A9" w14:textId="5BFDA5F4" w:rsidR="00482EBF" w:rsidRPr="00695313" w:rsidRDefault="00420A93" w:rsidP="0087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482EBF" w:rsidRPr="00C664CA" w14:paraId="1E32E806" w14:textId="77777777" w:rsidTr="00074E17">
        <w:tc>
          <w:tcPr>
            <w:tcW w:w="3780" w:type="dxa"/>
          </w:tcPr>
          <w:p w14:paraId="2B992CE5" w14:textId="77777777" w:rsidR="00482EBF" w:rsidRPr="00C664CA" w:rsidRDefault="00482EBF" w:rsidP="008750D2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5562" w:type="dxa"/>
            <w:gridSpan w:val="7"/>
          </w:tcPr>
          <w:p w14:paraId="2E5C18DF" w14:textId="77777777" w:rsidR="00482EBF" w:rsidRPr="00C664CA" w:rsidRDefault="00482EBF" w:rsidP="008750D2">
            <w:pPr>
              <w:pStyle w:val="Heading7"/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420A93" w:rsidRPr="00C664CA" w14:paraId="4D58EEB3" w14:textId="77777777" w:rsidTr="00074E17">
        <w:tc>
          <w:tcPr>
            <w:tcW w:w="3780" w:type="dxa"/>
          </w:tcPr>
          <w:p w14:paraId="21FBECD2" w14:textId="77777777" w:rsidR="00420A93" w:rsidRPr="00C664CA" w:rsidRDefault="00420A93" w:rsidP="004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8B9086F" w14:textId="02E4B711" w:rsidR="00420A93" w:rsidRPr="00C664CA" w:rsidRDefault="009413A1" w:rsidP="00420A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58,64</w:t>
            </w:r>
            <w:r w:rsidR="00C60C1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4D85637D" w14:textId="77777777" w:rsidR="00420A93" w:rsidRPr="00C664CA" w:rsidRDefault="00420A93" w:rsidP="004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11469219" w14:textId="72EA31A2" w:rsidR="00420A93" w:rsidRPr="00C664CA" w:rsidRDefault="00420A93" w:rsidP="00420A93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58,025</w:t>
            </w:r>
          </w:p>
        </w:tc>
        <w:tc>
          <w:tcPr>
            <w:tcW w:w="270" w:type="dxa"/>
            <w:vAlign w:val="bottom"/>
          </w:tcPr>
          <w:p w14:paraId="5B5F7AD5" w14:textId="77777777" w:rsidR="00420A93" w:rsidRPr="00C664CA" w:rsidRDefault="00420A93" w:rsidP="004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F82E98" w14:textId="3E18AAA3" w:rsidR="00420A93" w:rsidRPr="00C664CA" w:rsidRDefault="00FB7F87" w:rsidP="00FB7F8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26,203</w:t>
            </w:r>
          </w:p>
        </w:tc>
        <w:tc>
          <w:tcPr>
            <w:tcW w:w="244" w:type="dxa"/>
            <w:vAlign w:val="bottom"/>
          </w:tcPr>
          <w:p w14:paraId="642068AA" w14:textId="77777777" w:rsidR="00420A93" w:rsidRPr="00A52DD4" w:rsidRDefault="00420A93" w:rsidP="00420A9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8" w:type="dxa"/>
            <w:vAlign w:val="bottom"/>
          </w:tcPr>
          <w:p w14:paraId="4A5C2DE1" w14:textId="6045E995" w:rsidR="00420A93" w:rsidRPr="00C664CA" w:rsidRDefault="00420A93" w:rsidP="00F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19,806</w:t>
            </w:r>
          </w:p>
        </w:tc>
      </w:tr>
      <w:tr w:rsidR="00420A93" w:rsidRPr="00C664CA" w14:paraId="6CB1FD4A" w14:textId="77777777" w:rsidTr="00074E17">
        <w:tc>
          <w:tcPr>
            <w:tcW w:w="3780" w:type="dxa"/>
          </w:tcPr>
          <w:p w14:paraId="67CA1A53" w14:textId="77777777" w:rsidR="00420A93" w:rsidRPr="00C664CA" w:rsidRDefault="00420A93" w:rsidP="004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F60BF10" w14:textId="4C812728" w:rsidR="00420A93" w:rsidRPr="00C664CA" w:rsidRDefault="009413A1" w:rsidP="009413A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(246)</w:t>
            </w:r>
          </w:p>
        </w:tc>
        <w:tc>
          <w:tcPr>
            <w:tcW w:w="270" w:type="dxa"/>
            <w:vAlign w:val="bottom"/>
          </w:tcPr>
          <w:p w14:paraId="4D8EABA4" w14:textId="77777777" w:rsidR="00420A93" w:rsidRPr="00C664CA" w:rsidRDefault="00420A93" w:rsidP="004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755BA2D1" w14:textId="2F3F8E1D" w:rsidR="00420A93" w:rsidRPr="00C664CA" w:rsidRDefault="00420A93" w:rsidP="00D07775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(246)</w:t>
            </w:r>
          </w:p>
        </w:tc>
        <w:tc>
          <w:tcPr>
            <w:tcW w:w="270" w:type="dxa"/>
            <w:vAlign w:val="bottom"/>
          </w:tcPr>
          <w:p w14:paraId="57822FE0" w14:textId="77777777" w:rsidR="00420A93" w:rsidRPr="00C664CA" w:rsidRDefault="00420A93" w:rsidP="004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737945" w14:textId="49BBD585" w:rsidR="00420A93" w:rsidRPr="00C664CA" w:rsidRDefault="00FB7F87" w:rsidP="00FB7F87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41001E30" w14:textId="77777777" w:rsidR="00420A93" w:rsidRPr="00C664CA" w:rsidRDefault="00420A93" w:rsidP="00420A9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  <w:vAlign w:val="bottom"/>
          </w:tcPr>
          <w:p w14:paraId="3C92F446" w14:textId="3C988E5C" w:rsidR="00420A93" w:rsidRPr="00C664CA" w:rsidRDefault="00420A93" w:rsidP="00FB7F8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7F87" w:rsidRPr="00C664CA" w14:paraId="2895CA00" w14:textId="77777777" w:rsidTr="00B747AC">
        <w:tc>
          <w:tcPr>
            <w:tcW w:w="3780" w:type="dxa"/>
          </w:tcPr>
          <w:p w14:paraId="034EF440" w14:textId="77777777" w:rsidR="00FB7F87" w:rsidRPr="00C664CA" w:rsidRDefault="00FB7F87" w:rsidP="00F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CF22D" w14:textId="4C92CB63" w:rsidR="00FB7F87" w:rsidRPr="006A5573" w:rsidRDefault="009413A1" w:rsidP="00FB7F8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58,39</w:t>
            </w:r>
            <w:r w:rsidR="00C60C1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0E3614C" w14:textId="77777777" w:rsidR="00FB7F87" w:rsidRPr="00C664CA" w:rsidRDefault="00FB7F87" w:rsidP="00FB7F87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1E186CE1" w14:textId="715B20E2" w:rsidR="00FB7F87" w:rsidRPr="006A5573" w:rsidRDefault="00FB7F87" w:rsidP="00FB7F8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57,779</w:t>
            </w:r>
          </w:p>
        </w:tc>
        <w:tc>
          <w:tcPr>
            <w:tcW w:w="270" w:type="dxa"/>
            <w:vAlign w:val="bottom"/>
          </w:tcPr>
          <w:p w14:paraId="2A15BAE2" w14:textId="77777777" w:rsidR="00FB7F87" w:rsidRPr="00C664CA" w:rsidRDefault="00FB7F87" w:rsidP="00F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F48B5" w14:textId="3C14F807" w:rsidR="00FB7F87" w:rsidRPr="00FB7F87" w:rsidRDefault="00FB7F87" w:rsidP="00FB7F8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F87">
              <w:rPr>
                <w:rFonts w:ascii="Angsana New" w:hAnsi="Angsana New"/>
                <w:b/>
                <w:bCs/>
                <w:sz w:val="30"/>
                <w:szCs w:val="30"/>
              </w:rPr>
              <w:t>26,203</w:t>
            </w:r>
          </w:p>
        </w:tc>
        <w:tc>
          <w:tcPr>
            <w:tcW w:w="244" w:type="dxa"/>
          </w:tcPr>
          <w:p w14:paraId="4585065B" w14:textId="77777777" w:rsidR="00FB7F87" w:rsidRPr="00C664CA" w:rsidRDefault="00FB7F87" w:rsidP="00FB7F87">
            <w:pPr>
              <w:pStyle w:val="a4"/>
              <w:tabs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1B51B4E7" w14:textId="0BF8AF05" w:rsidR="00FB7F87" w:rsidRPr="00E70F3D" w:rsidRDefault="00FB7F87" w:rsidP="00F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0F3D">
              <w:rPr>
                <w:rFonts w:ascii="Angsana New" w:hAnsi="Angsana New"/>
                <w:b/>
                <w:bCs/>
                <w:sz w:val="30"/>
                <w:szCs w:val="30"/>
              </w:rPr>
              <w:t>19,806</w:t>
            </w:r>
          </w:p>
        </w:tc>
      </w:tr>
    </w:tbl>
    <w:p w14:paraId="157331CD" w14:textId="09EA55E6" w:rsidR="002F6900" w:rsidRDefault="002F6900">
      <w:pPr>
        <w:rPr>
          <w:cs/>
        </w:rPr>
      </w:pPr>
    </w:p>
    <w:p w14:paraId="7DEE14A5" w14:textId="77777777" w:rsidR="002F6900" w:rsidRDefault="002F6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43"/>
        <w:gridCol w:w="844"/>
        <w:gridCol w:w="233"/>
        <w:gridCol w:w="243"/>
        <w:gridCol w:w="702"/>
        <w:gridCol w:w="245"/>
        <w:gridCol w:w="75"/>
        <w:gridCol w:w="243"/>
        <w:gridCol w:w="867"/>
        <w:gridCol w:w="245"/>
        <w:gridCol w:w="89"/>
        <w:gridCol w:w="242"/>
        <w:gridCol w:w="875"/>
        <w:gridCol w:w="71"/>
        <w:gridCol w:w="183"/>
        <w:gridCol w:w="53"/>
        <w:gridCol w:w="1189"/>
      </w:tblGrid>
      <w:tr w:rsidR="00CA787C" w:rsidRPr="00DF619A" w14:paraId="2C1375A2" w14:textId="77777777" w:rsidTr="005F56FD">
        <w:trPr>
          <w:trHeight w:val="139"/>
        </w:trPr>
        <w:tc>
          <w:tcPr>
            <w:tcW w:w="3787" w:type="dxa"/>
            <w:gridSpan w:val="2"/>
          </w:tcPr>
          <w:p w14:paraId="723DC639" w14:textId="77777777" w:rsidR="00CA787C" w:rsidRPr="00DF619A" w:rsidRDefault="00CA787C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5" w:type="dxa"/>
            <w:gridSpan w:val="15"/>
          </w:tcPr>
          <w:p w14:paraId="46EA783C" w14:textId="77777777" w:rsidR="00CA787C" w:rsidRPr="00DF619A" w:rsidRDefault="00CA787C" w:rsidP="008E6BE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61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A787C" w:rsidRPr="00DF619A" w14:paraId="50FD9BA6" w14:textId="77777777" w:rsidTr="005F56FD">
        <w:trPr>
          <w:trHeight w:val="139"/>
        </w:trPr>
        <w:tc>
          <w:tcPr>
            <w:tcW w:w="3787" w:type="dxa"/>
            <w:gridSpan w:val="2"/>
          </w:tcPr>
          <w:p w14:paraId="0194878B" w14:textId="77777777" w:rsidR="00CA787C" w:rsidRPr="00DF619A" w:rsidRDefault="00CA787C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3"/>
          </w:tcPr>
          <w:p w14:paraId="3A20A21C" w14:textId="77777777" w:rsidR="00CA787C" w:rsidRPr="00DF619A" w:rsidRDefault="00CA787C" w:rsidP="008E6BE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10F7D202" w14:textId="77777777" w:rsidR="00CA787C" w:rsidRPr="00DF619A" w:rsidRDefault="00CA787C" w:rsidP="008E6B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36" w:type="dxa"/>
            <w:gridSpan w:val="7"/>
            <w:tcBorders>
              <w:bottom w:val="single" w:sz="4" w:space="0" w:color="auto"/>
            </w:tcBorders>
          </w:tcPr>
          <w:p w14:paraId="0E4060C2" w14:textId="77777777" w:rsidR="00CA787C" w:rsidRPr="00DF619A" w:rsidRDefault="00CA787C" w:rsidP="008E6BE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619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DF619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F619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รายจ่าย</w:t>
            </w:r>
            <w:r w:rsidRPr="00DF619A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DF619A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  <w:r w:rsidRPr="00DF619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F619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254" w:type="dxa"/>
            <w:gridSpan w:val="2"/>
          </w:tcPr>
          <w:p w14:paraId="56CCB7A2" w14:textId="77777777" w:rsidR="00CA787C" w:rsidRPr="00DF619A" w:rsidRDefault="00CA787C" w:rsidP="008E6BE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gridSpan w:val="2"/>
          </w:tcPr>
          <w:p w14:paraId="06ADB4CC" w14:textId="77777777" w:rsidR="00CA787C" w:rsidRPr="00DF619A" w:rsidRDefault="00CA787C" w:rsidP="008E6BE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A787C" w:rsidRPr="00DF619A" w14:paraId="4F130CD7" w14:textId="77777777" w:rsidTr="005F56FD">
        <w:trPr>
          <w:trHeight w:val="139"/>
        </w:trPr>
        <w:tc>
          <w:tcPr>
            <w:tcW w:w="3787" w:type="dxa"/>
            <w:gridSpan w:val="2"/>
          </w:tcPr>
          <w:p w14:paraId="2C490938" w14:textId="77777777" w:rsidR="00CA787C" w:rsidRPr="00DF619A" w:rsidRDefault="00CA787C" w:rsidP="008E6B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vAlign w:val="bottom"/>
          </w:tcPr>
          <w:p w14:paraId="08F381FD" w14:textId="77777777" w:rsidR="00CA787C" w:rsidRPr="00DF619A" w:rsidRDefault="00CA787C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1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0CE75D2" w14:textId="77777777" w:rsidR="00CA787C" w:rsidRPr="00DF619A" w:rsidRDefault="00CA787C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61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F61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5" w:type="dxa"/>
            <w:vAlign w:val="bottom"/>
          </w:tcPr>
          <w:p w14:paraId="0B8AA187" w14:textId="77777777" w:rsidR="00CA787C" w:rsidRPr="00DF619A" w:rsidRDefault="00CA787C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gridSpan w:val="3"/>
            <w:vAlign w:val="bottom"/>
          </w:tcPr>
          <w:p w14:paraId="60638046" w14:textId="77777777" w:rsidR="00CA787C" w:rsidRPr="00DF619A" w:rsidRDefault="00CA787C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619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5" w:type="dxa"/>
            <w:vAlign w:val="bottom"/>
          </w:tcPr>
          <w:p w14:paraId="643CE6AA" w14:textId="77777777" w:rsidR="00CA787C" w:rsidRPr="00DF619A" w:rsidRDefault="00CA787C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3"/>
          </w:tcPr>
          <w:p w14:paraId="0F69F934" w14:textId="77777777" w:rsidR="00CA787C" w:rsidRPr="00DF619A" w:rsidRDefault="00CA787C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619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4" w:type="dxa"/>
            <w:gridSpan w:val="2"/>
          </w:tcPr>
          <w:p w14:paraId="6F89F383" w14:textId="77777777" w:rsidR="00CA787C" w:rsidRPr="00DF619A" w:rsidRDefault="00CA787C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1A4FEE90" w14:textId="77777777" w:rsidR="00CA787C" w:rsidRPr="00DF619A" w:rsidRDefault="00CA787C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1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77FDB77" w14:textId="77777777" w:rsidR="00CA787C" w:rsidRPr="00DF619A" w:rsidRDefault="00CA787C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61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F61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A787C" w:rsidRPr="00DF619A" w14:paraId="6AFDDC2F" w14:textId="77777777" w:rsidTr="005F56FD">
        <w:trPr>
          <w:trHeight w:val="139"/>
        </w:trPr>
        <w:tc>
          <w:tcPr>
            <w:tcW w:w="3787" w:type="dxa"/>
            <w:gridSpan w:val="2"/>
          </w:tcPr>
          <w:p w14:paraId="28E07F2E" w14:textId="77777777" w:rsidR="00CA787C" w:rsidRPr="00DF619A" w:rsidRDefault="00CA787C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8" w:type="dxa"/>
            <w:gridSpan w:val="3"/>
            <w:vAlign w:val="center"/>
          </w:tcPr>
          <w:p w14:paraId="477BD0D7" w14:textId="05ADCB0C" w:rsidR="00CA787C" w:rsidRPr="00DF619A" w:rsidRDefault="00CA787C" w:rsidP="008E6BE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45" w:type="dxa"/>
            <w:vAlign w:val="center"/>
          </w:tcPr>
          <w:p w14:paraId="7407ACBB" w14:textId="77777777" w:rsidR="00CA787C" w:rsidRPr="00DF619A" w:rsidRDefault="00CA787C" w:rsidP="008E6BE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36" w:type="dxa"/>
            <w:gridSpan w:val="7"/>
          </w:tcPr>
          <w:p w14:paraId="657A7FF6" w14:textId="77777777" w:rsidR="00CA787C" w:rsidRPr="00DF619A" w:rsidRDefault="00CA787C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vAlign w:val="center"/>
          </w:tcPr>
          <w:p w14:paraId="278BEE4A" w14:textId="77777777" w:rsidR="00CA787C" w:rsidRPr="00DF619A" w:rsidRDefault="00CA787C" w:rsidP="008E6BE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3E415244" w14:textId="519B1B87" w:rsidR="00CA787C" w:rsidRPr="00DF619A" w:rsidRDefault="00CA787C" w:rsidP="008E6BE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2563</w:t>
            </w:r>
          </w:p>
        </w:tc>
      </w:tr>
      <w:tr w:rsidR="00CA787C" w:rsidRPr="00DF619A" w14:paraId="3E27EEFF" w14:textId="77777777" w:rsidTr="005F56FD">
        <w:trPr>
          <w:trHeight w:val="139"/>
        </w:trPr>
        <w:tc>
          <w:tcPr>
            <w:tcW w:w="3787" w:type="dxa"/>
            <w:gridSpan w:val="2"/>
          </w:tcPr>
          <w:p w14:paraId="27F4DCFA" w14:textId="77777777" w:rsidR="00CA787C" w:rsidRPr="00DF619A" w:rsidRDefault="00CA787C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55" w:type="dxa"/>
            <w:gridSpan w:val="15"/>
            <w:vAlign w:val="center"/>
          </w:tcPr>
          <w:p w14:paraId="77CE3DDB" w14:textId="77777777" w:rsidR="00CA787C" w:rsidRPr="00DF619A" w:rsidRDefault="00CA787C" w:rsidP="008E6BE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619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DF619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F619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A787C" w:rsidRPr="00DF619A" w14:paraId="0D695D54" w14:textId="77777777" w:rsidTr="005F56FD">
        <w:trPr>
          <w:trHeight w:val="139"/>
        </w:trPr>
        <w:tc>
          <w:tcPr>
            <w:tcW w:w="3787" w:type="dxa"/>
            <w:gridSpan w:val="2"/>
          </w:tcPr>
          <w:p w14:paraId="1D0890F8" w14:textId="77777777" w:rsidR="00CA787C" w:rsidRPr="00DF619A" w:rsidRDefault="00CA787C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1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8" w:type="dxa"/>
            <w:gridSpan w:val="3"/>
          </w:tcPr>
          <w:p w14:paraId="6CAE35E2" w14:textId="77777777" w:rsidR="00CA787C" w:rsidRPr="00DF619A" w:rsidRDefault="00CA787C" w:rsidP="008E6BE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72561D5A" w14:textId="77777777" w:rsidR="00CA787C" w:rsidRPr="00DF619A" w:rsidRDefault="00CA787C" w:rsidP="008E6B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  <w:gridSpan w:val="3"/>
          </w:tcPr>
          <w:p w14:paraId="6CB10871" w14:textId="77777777" w:rsidR="00CA787C" w:rsidRPr="00DF619A" w:rsidRDefault="00CA787C" w:rsidP="008E6BE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5E9DD5E7" w14:textId="77777777" w:rsidR="00CA787C" w:rsidRPr="00DF619A" w:rsidRDefault="00CA787C" w:rsidP="008E6B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gridSpan w:val="3"/>
          </w:tcPr>
          <w:p w14:paraId="6823ECB0" w14:textId="77777777" w:rsidR="00CA787C" w:rsidRPr="00DF619A" w:rsidRDefault="00CA787C" w:rsidP="008E6BE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  <w:gridSpan w:val="2"/>
          </w:tcPr>
          <w:p w14:paraId="453BF9BF" w14:textId="77777777" w:rsidR="00CA787C" w:rsidRPr="00DF619A" w:rsidRDefault="00CA787C" w:rsidP="008E6BE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gridSpan w:val="2"/>
          </w:tcPr>
          <w:p w14:paraId="28E8FE1D" w14:textId="77777777" w:rsidR="00CA787C" w:rsidRPr="00DF619A" w:rsidRDefault="00CA787C" w:rsidP="008E6BE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E67DB" w:rsidRPr="00DF619A" w14:paraId="1D43C3EE" w14:textId="77777777" w:rsidTr="005F56FD">
        <w:trPr>
          <w:trHeight w:val="139"/>
        </w:trPr>
        <w:tc>
          <w:tcPr>
            <w:tcW w:w="3787" w:type="dxa"/>
            <w:gridSpan w:val="2"/>
          </w:tcPr>
          <w:p w14:paraId="1E2E1B3C" w14:textId="64AC86D4" w:rsidR="00CE67DB" w:rsidRPr="00DF619A" w:rsidRDefault="00CE67DB" w:rsidP="00CE6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74E1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8" w:type="dxa"/>
            <w:gridSpan w:val="3"/>
          </w:tcPr>
          <w:p w14:paraId="69D79DB8" w14:textId="2AF78E78" w:rsidR="00CE67DB" w:rsidRPr="00DF619A" w:rsidRDefault="00CE67DB" w:rsidP="00CE67DB">
            <w:pPr>
              <w:pStyle w:val="acctfourfigures"/>
              <w:tabs>
                <w:tab w:val="clear" w:pos="765"/>
                <w:tab w:val="decimal" w:pos="947"/>
              </w:tabs>
              <w:spacing w:line="380" w:lineRule="exac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728</w:t>
            </w:r>
          </w:p>
        </w:tc>
        <w:tc>
          <w:tcPr>
            <w:tcW w:w="245" w:type="dxa"/>
          </w:tcPr>
          <w:p w14:paraId="0FCA7C48" w14:textId="77777777" w:rsidR="00CE67DB" w:rsidRPr="00DF619A" w:rsidRDefault="00CE67DB" w:rsidP="00CE67DB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  <w:gridSpan w:val="3"/>
          </w:tcPr>
          <w:p w14:paraId="660E80DD" w14:textId="057F8916" w:rsidR="00CE67DB" w:rsidRPr="00DF619A" w:rsidRDefault="00CE67DB" w:rsidP="00CE67DB">
            <w:pPr>
              <w:pStyle w:val="acctfourfigures"/>
              <w:tabs>
                <w:tab w:val="clear" w:pos="765"/>
                <w:tab w:val="decimal" w:pos="969"/>
              </w:tabs>
              <w:spacing w:line="380" w:lineRule="exac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07775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45" w:type="dxa"/>
          </w:tcPr>
          <w:p w14:paraId="55728CA7" w14:textId="77777777" w:rsidR="00CE67DB" w:rsidRPr="00DF619A" w:rsidRDefault="00CE67DB" w:rsidP="00CE67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268AD1DD" w14:textId="2E2541FB" w:rsidR="00CE67DB" w:rsidRPr="00A54FB5" w:rsidRDefault="00CE67DB" w:rsidP="00CE67DB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54F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</w:tcPr>
          <w:p w14:paraId="36A1D40B" w14:textId="77777777" w:rsidR="00CE67DB" w:rsidRPr="00A54FB5" w:rsidRDefault="00CE67DB" w:rsidP="00CE67D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gridSpan w:val="2"/>
          </w:tcPr>
          <w:p w14:paraId="79506BC8" w14:textId="455024EE" w:rsidR="00CE67DB" w:rsidRPr="00A54FB5" w:rsidRDefault="00BB5C18" w:rsidP="005F56FD">
            <w:pPr>
              <w:pStyle w:val="acctfourfigures"/>
              <w:tabs>
                <w:tab w:val="clear" w:pos="765"/>
                <w:tab w:val="decimal" w:pos="946"/>
              </w:tabs>
              <w:spacing w:line="380" w:lineRule="exac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54F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766</w:t>
            </w:r>
          </w:p>
        </w:tc>
      </w:tr>
      <w:tr w:rsidR="00CE67DB" w:rsidRPr="00DF619A" w14:paraId="4124261A" w14:textId="77777777" w:rsidTr="005F56FD">
        <w:trPr>
          <w:trHeight w:val="139"/>
        </w:trPr>
        <w:tc>
          <w:tcPr>
            <w:tcW w:w="3787" w:type="dxa"/>
            <w:gridSpan w:val="2"/>
          </w:tcPr>
          <w:p w14:paraId="4BC04712" w14:textId="49BD6DBF" w:rsidR="00CE67DB" w:rsidRPr="00DF619A" w:rsidRDefault="00CE67DB" w:rsidP="00CE6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178" w:type="dxa"/>
            <w:gridSpan w:val="3"/>
          </w:tcPr>
          <w:p w14:paraId="2A734D90" w14:textId="762156D3" w:rsidR="00CE67DB" w:rsidRPr="00DF619A" w:rsidRDefault="00CE67DB" w:rsidP="00CE67DB">
            <w:pPr>
              <w:pStyle w:val="acctfourfigures"/>
              <w:tabs>
                <w:tab w:val="clear" w:pos="765"/>
                <w:tab w:val="decimal" w:pos="947"/>
              </w:tabs>
              <w:spacing w:line="380" w:lineRule="exac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11,661</w:t>
            </w:r>
          </w:p>
        </w:tc>
        <w:tc>
          <w:tcPr>
            <w:tcW w:w="245" w:type="dxa"/>
          </w:tcPr>
          <w:p w14:paraId="247366DB" w14:textId="77777777" w:rsidR="00CE67DB" w:rsidRPr="00DF619A" w:rsidRDefault="00CE67DB" w:rsidP="00CE67DB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  <w:gridSpan w:val="3"/>
          </w:tcPr>
          <w:p w14:paraId="7A3D955B" w14:textId="4E7A97CB" w:rsidR="00CE67DB" w:rsidRPr="00DF619A" w:rsidRDefault="00CE67DB" w:rsidP="00CE67DB">
            <w:pPr>
              <w:pStyle w:val="acctfourfigures"/>
              <w:tabs>
                <w:tab w:val="clear" w:pos="765"/>
                <w:tab w:val="decimal" w:pos="969"/>
              </w:tabs>
              <w:spacing w:line="380" w:lineRule="exac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7775"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245" w:type="dxa"/>
          </w:tcPr>
          <w:p w14:paraId="2797ADEF" w14:textId="77777777" w:rsidR="00CE67DB" w:rsidRPr="00DF619A" w:rsidRDefault="00CE67DB" w:rsidP="00CE67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00F876A1" w14:textId="4B932E42" w:rsidR="00CE67DB" w:rsidRPr="00A54FB5" w:rsidRDefault="00CE67DB" w:rsidP="00CE67DB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54F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</w:tcPr>
          <w:p w14:paraId="56EBB8EE" w14:textId="77777777" w:rsidR="00CE67DB" w:rsidRPr="00A54FB5" w:rsidRDefault="00CE67DB" w:rsidP="00CE67D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gridSpan w:val="2"/>
          </w:tcPr>
          <w:p w14:paraId="2C227661" w14:textId="60319762" w:rsidR="00CE67DB" w:rsidRPr="00A54FB5" w:rsidRDefault="00BB5C18" w:rsidP="005F56FD">
            <w:pPr>
              <w:pStyle w:val="acctfourfigures"/>
              <w:tabs>
                <w:tab w:val="clear" w:pos="765"/>
                <w:tab w:val="decimal" w:pos="946"/>
              </w:tabs>
              <w:spacing w:line="380" w:lineRule="exac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54F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12,263</w:t>
            </w:r>
          </w:p>
        </w:tc>
      </w:tr>
      <w:tr w:rsidR="00CE67DB" w:rsidRPr="00DF619A" w14:paraId="5DF580FF" w14:textId="77777777" w:rsidTr="005F56FD">
        <w:trPr>
          <w:trHeight w:val="139"/>
        </w:trPr>
        <w:tc>
          <w:tcPr>
            <w:tcW w:w="3787" w:type="dxa"/>
            <w:gridSpan w:val="2"/>
          </w:tcPr>
          <w:p w14:paraId="4B950F85" w14:textId="03282676" w:rsidR="00CE67DB" w:rsidRPr="00DF619A" w:rsidRDefault="00CE67DB" w:rsidP="00CE6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8" w:type="dxa"/>
            <w:gridSpan w:val="3"/>
          </w:tcPr>
          <w:p w14:paraId="30814798" w14:textId="780CE20F" w:rsidR="00CE67DB" w:rsidRPr="00DF619A" w:rsidRDefault="00CE67DB" w:rsidP="00CE67DB">
            <w:pPr>
              <w:pStyle w:val="acctfourfigures"/>
              <w:tabs>
                <w:tab w:val="clear" w:pos="765"/>
                <w:tab w:val="decimal" w:pos="947"/>
              </w:tabs>
              <w:spacing w:line="380" w:lineRule="exac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45,636</w:t>
            </w:r>
          </w:p>
        </w:tc>
        <w:tc>
          <w:tcPr>
            <w:tcW w:w="245" w:type="dxa"/>
          </w:tcPr>
          <w:p w14:paraId="6AA469BC" w14:textId="77777777" w:rsidR="00CE67DB" w:rsidRPr="00DF619A" w:rsidRDefault="00CE67DB" w:rsidP="00CE67DB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  <w:gridSpan w:val="3"/>
          </w:tcPr>
          <w:p w14:paraId="40793121" w14:textId="642C01A3" w:rsidR="00CE67DB" w:rsidRPr="00D07775" w:rsidRDefault="00CE67DB" w:rsidP="00CE67DB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D07775">
              <w:rPr>
                <w:rFonts w:ascii="Angsana New" w:hAnsi="Angsana New"/>
                <w:sz w:val="30"/>
                <w:szCs w:val="30"/>
              </w:rPr>
              <w:t>(3,</w:t>
            </w:r>
            <w:r w:rsidR="00AE6B66">
              <w:rPr>
                <w:rFonts w:ascii="Angsana New" w:hAnsi="Angsana New"/>
                <w:sz w:val="30"/>
                <w:szCs w:val="30"/>
              </w:rPr>
              <w:t>23</w:t>
            </w:r>
            <w:r w:rsidR="00F836E4">
              <w:rPr>
                <w:rFonts w:ascii="Angsana New" w:hAnsi="Angsana New"/>
                <w:sz w:val="30"/>
                <w:szCs w:val="30"/>
              </w:rPr>
              <w:t>6</w:t>
            </w:r>
            <w:r w:rsidRPr="00D077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045EA50B" w14:textId="77777777" w:rsidR="00CE67DB" w:rsidRPr="00DF619A" w:rsidRDefault="00CE67DB" w:rsidP="00CE67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gridSpan w:val="3"/>
          </w:tcPr>
          <w:p w14:paraId="3DEE599C" w14:textId="6474ADB8" w:rsidR="00CE67DB" w:rsidRPr="0038601B" w:rsidRDefault="002764B9" w:rsidP="00CE67DB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1,811</w:t>
            </w:r>
          </w:p>
        </w:tc>
        <w:tc>
          <w:tcPr>
            <w:tcW w:w="254" w:type="dxa"/>
            <w:gridSpan w:val="2"/>
          </w:tcPr>
          <w:p w14:paraId="7BF07B80" w14:textId="77777777" w:rsidR="00CE67DB" w:rsidRPr="00997FB5" w:rsidRDefault="00CE67DB" w:rsidP="00CE67D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42" w:type="dxa"/>
            <w:gridSpan w:val="2"/>
          </w:tcPr>
          <w:p w14:paraId="53BEE8CA" w14:textId="66B54AEA" w:rsidR="00CE67DB" w:rsidRPr="005F56FD" w:rsidRDefault="00BB5C18" w:rsidP="005F56FD">
            <w:pPr>
              <w:pStyle w:val="acctfourfigures"/>
              <w:tabs>
                <w:tab w:val="clear" w:pos="765"/>
                <w:tab w:val="decimal" w:pos="946"/>
              </w:tabs>
              <w:spacing w:line="380" w:lineRule="exac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60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44,</w:t>
            </w:r>
            <w:r w:rsidR="00AE6B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  <w:r w:rsidR="005A26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D677F9" w:rsidRPr="00DF619A" w14:paraId="430C6A49" w14:textId="77777777" w:rsidTr="005F56FD">
        <w:trPr>
          <w:trHeight w:val="139"/>
        </w:trPr>
        <w:tc>
          <w:tcPr>
            <w:tcW w:w="3787" w:type="dxa"/>
            <w:gridSpan w:val="2"/>
          </w:tcPr>
          <w:p w14:paraId="0A1F9DFD" w14:textId="5D01B685" w:rsidR="00D677F9" w:rsidRPr="001B5EA4" w:rsidRDefault="00D677F9" w:rsidP="00D6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4E17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074E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4E17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78" w:type="dxa"/>
            <w:gridSpan w:val="3"/>
            <w:vAlign w:val="bottom"/>
          </w:tcPr>
          <w:p w14:paraId="79FCBB23" w14:textId="4D667414" w:rsidR="00D677F9" w:rsidRDefault="00D677F9" w:rsidP="00D677F9">
            <w:pPr>
              <w:pStyle w:val="acctfourfigures"/>
              <w:tabs>
                <w:tab w:val="clear" w:pos="765"/>
                <w:tab w:val="decimal" w:pos="677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FA431D0" w14:textId="77777777" w:rsidR="00D677F9" w:rsidRPr="00DF619A" w:rsidRDefault="00D677F9" w:rsidP="00D677F9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  <w:gridSpan w:val="3"/>
          </w:tcPr>
          <w:p w14:paraId="0917DB66" w14:textId="5EE81769" w:rsidR="00D677F9" w:rsidRPr="00D07775" w:rsidRDefault="00D677F9" w:rsidP="00D677F9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D07775">
              <w:rPr>
                <w:rFonts w:ascii="Angsana New" w:hAnsi="Angsana New"/>
                <w:sz w:val="30"/>
                <w:szCs w:val="30"/>
              </w:rPr>
              <w:t>1,400</w:t>
            </w:r>
          </w:p>
        </w:tc>
        <w:tc>
          <w:tcPr>
            <w:tcW w:w="245" w:type="dxa"/>
          </w:tcPr>
          <w:p w14:paraId="73487BA5" w14:textId="77777777" w:rsidR="00D677F9" w:rsidRPr="00DF619A" w:rsidRDefault="00D677F9" w:rsidP="00D677F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gridSpan w:val="3"/>
          </w:tcPr>
          <w:p w14:paraId="3EBC4D7F" w14:textId="1741F8BF" w:rsidR="00D677F9" w:rsidRPr="00A54FB5" w:rsidRDefault="00D677F9" w:rsidP="00D677F9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54F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</w:tcPr>
          <w:p w14:paraId="58F5D1FC" w14:textId="77777777" w:rsidR="00D677F9" w:rsidRPr="00A54FB5" w:rsidRDefault="00D677F9" w:rsidP="00D677F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gridSpan w:val="2"/>
          </w:tcPr>
          <w:p w14:paraId="69858A02" w14:textId="0F025999" w:rsidR="00D677F9" w:rsidRPr="00A54FB5" w:rsidRDefault="00D677F9" w:rsidP="005F56FD">
            <w:pPr>
              <w:pStyle w:val="acctfourfigures"/>
              <w:tabs>
                <w:tab w:val="clear" w:pos="765"/>
                <w:tab w:val="decimal" w:pos="946"/>
              </w:tabs>
              <w:spacing w:line="380" w:lineRule="exac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56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1,400</w:t>
            </w:r>
          </w:p>
        </w:tc>
      </w:tr>
      <w:tr w:rsidR="00D677F9" w:rsidRPr="00DF619A" w14:paraId="253A704C" w14:textId="77777777" w:rsidTr="005F56FD">
        <w:trPr>
          <w:trHeight w:val="139"/>
        </w:trPr>
        <w:tc>
          <w:tcPr>
            <w:tcW w:w="3787" w:type="dxa"/>
            <w:gridSpan w:val="2"/>
          </w:tcPr>
          <w:p w14:paraId="22D69C7F" w14:textId="365829D3" w:rsidR="00D677F9" w:rsidRPr="00DF619A" w:rsidRDefault="00D677F9" w:rsidP="00D6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5E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8" w:type="dxa"/>
            <w:gridSpan w:val="3"/>
          </w:tcPr>
          <w:p w14:paraId="1E3E80F1" w14:textId="77777777" w:rsidR="00D677F9" w:rsidRPr="00DF619A" w:rsidRDefault="00D677F9" w:rsidP="00D677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5EE557FE" w14:textId="77777777" w:rsidR="00D677F9" w:rsidRPr="00DF619A" w:rsidRDefault="00D677F9" w:rsidP="00D677F9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  <w:gridSpan w:val="3"/>
          </w:tcPr>
          <w:p w14:paraId="1F6D9F31" w14:textId="77777777" w:rsidR="00D677F9" w:rsidRPr="00DF619A" w:rsidRDefault="00D677F9" w:rsidP="00D677F9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4B80CE34" w14:textId="77777777" w:rsidR="00D677F9" w:rsidRPr="00DF619A" w:rsidRDefault="00D677F9" w:rsidP="00D677F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gridSpan w:val="3"/>
          </w:tcPr>
          <w:p w14:paraId="27736B99" w14:textId="77777777" w:rsidR="00D677F9" w:rsidRPr="00A54FB5" w:rsidRDefault="00D677F9" w:rsidP="00D677F9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gridSpan w:val="2"/>
          </w:tcPr>
          <w:p w14:paraId="11F383BB" w14:textId="77777777" w:rsidR="00D677F9" w:rsidRPr="00A54FB5" w:rsidRDefault="00D677F9" w:rsidP="00D677F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gridSpan w:val="2"/>
          </w:tcPr>
          <w:p w14:paraId="46116AC9" w14:textId="77777777" w:rsidR="00D677F9" w:rsidRPr="00A54FB5" w:rsidRDefault="00D677F9" w:rsidP="005F56FD">
            <w:pPr>
              <w:pStyle w:val="acctfourfigures"/>
              <w:tabs>
                <w:tab w:val="clear" w:pos="765"/>
                <w:tab w:val="decimal" w:pos="946"/>
              </w:tabs>
              <w:spacing w:line="380" w:lineRule="exac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677F9" w:rsidRPr="00DF619A" w14:paraId="79EDC438" w14:textId="77777777" w:rsidTr="005F56FD">
        <w:trPr>
          <w:trHeight w:val="139"/>
        </w:trPr>
        <w:tc>
          <w:tcPr>
            <w:tcW w:w="3787" w:type="dxa"/>
            <w:gridSpan w:val="2"/>
          </w:tcPr>
          <w:p w14:paraId="4DF2CDD4" w14:textId="6F495CE4" w:rsidR="00D677F9" w:rsidRPr="00DF619A" w:rsidRDefault="00D677F9" w:rsidP="00D6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E17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074E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4E17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78" w:type="dxa"/>
            <w:gridSpan w:val="3"/>
          </w:tcPr>
          <w:p w14:paraId="76CF1D06" w14:textId="2149565B" w:rsidR="00D677F9" w:rsidRPr="00DF619A" w:rsidRDefault="00D677F9" w:rsidP="00D677F9">
            <w:pPr>
              <w:pStyle w:val="acctfourfigures"/>
              <w:tabs>
                <w:tab w:val="clear" w:pos="765"/>
                <w:tab w:val="decimal" w:pos="947"/>
              </w:tabs>
              <w:spacing w:line="380" w:lineRule="exac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(246)</w:t>
            </w:r>
          </w:p>
        </w:tc>
        <w:tc>
          <w:tcPr>
            <w:tcW w:w="245" w:type="dxa"/>
          </w:tcPr>
          <w:p w14:paraId="02995550" w14:textId="77777777" w:rsidR="00D677F9" w:rsidRPr="00DF619A" w:rsidRDefault="00D677F9" w:rsidP="00D677F9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  <w:gridSpan w:val="3"/>
          </w:tcPr>
          <w:p w14:paraId="4F6A815A" w14:textId="06677463" w:rsidR="00D677F9" w:rsidRPr="00D07775" w:rsidRDefault="00D677F9" w:rsidP="00D677F9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3F148BE" w14:textId="77777777" w:rsidR="00D677F9" w:rsidRPr="00DF619A" w:rsidRDefault="00D677F9" w:rsidP="00D677F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1A8072D9" w14:textId="5E3F663A" w:rsidR="00D677F9" w:rsidRPr="00A54FB5" w:rsidRDefault="00D677F9" w:rsidP="00D677F9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54F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</w:tcPr>
          <w:p w14:paraId="4CC2AFCB" w14:textId="77777777" w:rsidR="00D677F9" w:rsidRPr="00A54FB5" w:rsidRDefault="00D677F9" w:rsidP="00D677F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gridSpan w:val="2"/>
          </w:tcPr>
          <w:p w14:paraId="63DEEB17" w14:textId="0CFB0C7D" w:rsidR="00D677F9" w:rsidRPr="00A54FB5" w:rsidRDefault="00D677F9" w:rsidP="005F56FD">
            <w:pPr>
              <w:pStyle w:val="acctfourfigures"/>
              <w:tabs>
                <w:tab w:val="clear" w:pos="765"/>
                <w:tab w:val="decimal" w:pos="946"/>
              </w:tabs>
              <w:spacing w:line="380" w:lineRule="exac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56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(246)</w:t>
            </w:r>
          </w:p>
        </w:tc>
      </w:tr>
      <w:tr w:rsidR="00D677F9" w:rsidRPr="00DF619A" w14:paraId="003B62E2" w14:textId="77777777" w:rsidTr="005F56FD">
        <w:trPr>
          <w:trHeight w:val="139"/>
        </w:trPr>
        <w:tc>
          <w:tcPr>
            <w:tcW w:w="3787" w:type="dxa"/>
            <w:gridSpan w:val="2"/>
          </w:tcPr>
          <w:p w14:paraId="318D83A4" w14:textId="6C7D947B" w:rsidR="00D677F9" w:rsidRPr="00DF619A" w:rsidRDefault="00D677F9" w:rsidP="00D6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D00089E" w14:textId="1582B31C" w:rsidR="00D677F9" w:rsidRPr="00220FEE" w:rsidRDefault="00D677F9" w:rsidP="00D677F9">
            <w:pPr>
              <w:pStyle w:val="acctfourfigures"/>
              <w:tabs>
                <w:tab w:val="clear" w:pos="765"/>
                <w:tab w:val="decimal" w:pos="94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20FE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</w:t>
            </w:r>
            <w:r w:rsidRPr="00220F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,779</w:t>
            </w:r>
          </w:p>
        </w:tc>
        <w:tc>
          <w:tcPr>
            <w:tcW w:w="245" w:type="dxa"/>
          </w:tcPr>
          <w:p w14:paraId="2557474D" w14:textId="77777777" w:rsidR="00D677F9" w:rsidRPr="00DF619A" w:rsidRDefault="00D677F9" w:rsidP="00D677F9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0572DC4" w14:textId="1CB3C0E8" w:rsidR="00D677F9" w:rsidRPr="0044780F" w:rsidRDefault="00D677F9" w:rsidP="00D677F9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780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AE6B66">
              <w:rPr>
                <w:rFonts w:ascii="Angsana New" w:hAnsi="Angsana New"/>
                <w:b/>
                <w:bCs/>
                <w:sz w:val="30"/>
                <w:szCs w:val="30"/>
              </w:rPr>
              <w:t>1,19</w:t>
            </w:r>
            <w:r w:rsidR="00F836E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44780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5" w:type="dxa"/>
          </w:tcPr>
          <w:p w14:paraId="4B83750B" w14:textId="77777777" w:rsidR="00D677F9" w:rsidRPr="00DF619A" w:rsidRDefault="00D677F9" w:rsidP="00D677F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D2E13B8" w14:textId="14B95C9F" w:rsidR="00D677F9" w:rsidRPr="002764B9" w:rsidRDefault="002764B9" w:rsidP="00D677F9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764B9">
              <w:rPr>
                <w:rFonts w:ascii="Angsana New" w:hAnsi="Angsana New"/>
                <w:b/>
                <w:bCs/>
                <w:sz w:val="30"/>
                <w:szCs w:val="30"/>
              </w:rPr>
              <w:t>1,811</w:t>
            </w:r>
          </w:p>
        </w:tc>
        <w:tc>
          <w:tcPr>
            <w:tcW w:w="254" w:type="dxa"/>
            <w:gridSpan w:val="2"/>
          </w:tcPr>
          <w:p w14:paraId="3BB742D3" w14:textId="77777777" w:rsidR="00D677F9" w:rsidRPr="00A54FB5" w:rsidRDefault="00D677F9" w:rsidP="00D677F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8B6F59" w14:textId="2484B357" w:rsidR="00D677F9" w:rsidRPr="005F56FD" w:rsidRDefault="00563D9A" w:rsidP="005F56FD">
            <w:pPr>
              <w:pStyle w:val="acctfourfigures"/>
              <w:tabs>
                <w:tab w:val="clear" w:pos="765"/>
                <w:tab w:val="decimal" w:pos="946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58,394</w:t>
            </w:r>
          </w:p>
        </w:tc>
      </w:tr>
      <w:tr w:rsidR="00B53B6D" w:rsidRPr="001B5EA4" w14:paraId="7871D745" w14:textId="77777777" w:rsidTr="005F56FD">
        <w:trPr>
          <w:trHeight w:val="139"/>
        </w:trPr>
        <w:tc>
          <w:tcPr>
            <w:tcW w:w="2943" w:type="dxa"/>
          </w:tcPr>
          <w:p w14:paraId="60D815F0" w14:textId="77777777" w:rsidR="00B53B6D" w:rsidRPr="001B5EA4" w:rsidRDefault="00B53B6D" w:rsidP="008E6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b/>
                <w:bCs/>
                <w:cs/>
              </w:rPr>
              <w:br w:type="page"/>
            </w:r>
          </w:p>
        </w:tc>
        <w:tc>
          <w:tcPr>
            <w:tcW w:w="6399" w:type="dxa"/>
            <w:gridSpan w:val="16"/>
          </w:tcPr>
          <w:p w14:paraId="5CCE7BD7" w14:textId="053204E3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442D9" w:rsidRPr="001B5EA4" w14:paraId="36C50E7A" w14:textId="77777777" w:rsidTr="005F56FD">
        <w:trPr>
          <w:trHeight w:val="139"/>
        </w:trPr>
        <w:tc>
          <w:tcPr>
            <w:tcW w:w="2943" w:type="dxa"/>
          </w:tcPr>
          <w:p w14:paraId="1FF5C6CE" w14:textId="77777777" w:rsidR="001442D9" w:rsidRPr="001B5EA4" w:rsidRDefault="001442D9" w:rsidP="008E6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b/>
                <w:bCs/>
                <w:cs/>
              </w:rPr>
            </w:pPr>
          </w:p>
        </w:tc>
        <w:tc>
          <w:tcPr>
            <w:tcW w:w="6399" w:type="dxa"/>
            <w:gridSpan w:val="16"/>
          </w:tcPr>
          <w:p w14:paraId="32D88076" w14:textId="6AF21BE7" w:rsidR="001442D9" w:rsidRPr="001B5EA4" w:rsidRDefault="001442D9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1B5E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53B6D" w:rsidRPr="001B5EA4" w14:paraId="73E87B1C" w14:textId="77777777" w:rsidTr="005F56FD">
        <w:trPr>
          <w:trHeight w:val="139"/>
        </w:trPr>
        <w:tc>
          <w:tcPr>
            <w:tcW w:w="2943" w:type="dxa"/>
          </w:tcPr>
          <w:p w14:paraId="425C6F0C" w14:textId="77777777" w:rsidR="00B53B6D" w:rsidRPr="001B5EA4" w:rsidRDefault="00B53B6D" w:rsidP="008E6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6F1CF84C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56E6CC0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6" w:type="dxa"/>
            <w:gridSpan w:val="7"/>
            <w:tcBorders>
              <w:bottom w:val="single" w:sz="4" w:space="0" w:color="auto"/>
            </w:tcBorders>
            <w:vAlign w:val="bottom"/>
          </w:tcPr>
          <w:p w14:paraId="384EE661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1B5EA4">
              <w:rPr>
                <w:rFonts w:ascii="Angsana New" w:hAnsi="Angsana New"/>
                <w:sz w:val="30"/>
                <w:szCs w:val="30"/>
              </w:rPr>
              <w:t>(</w:t>
            </w:r>
            <w:r w:rsidRPr="001B5EA4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1B5EA4">
              <w:rPr>
                <w:rFonts w:ascii="Angsana New" w:hAnsi="Angsana New"/>
                <w:sz w:val="30"/>
                <w:szCs w:val="30"/>
              </w:rPr>
              <w:t>)</w:t>
            </w:r>
            <w:r w:rsidRPr="001B5E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B5EA4">
              <w:rPr>
                <w:rFonts w:ascii="Angsana New" w:hAnsi="Angsana New"/>
                <w:sz w:val="30"/>
                <w:szCs w:val="30"/>
              </w:rPr>
              <w:t>/</w:t>
            </w:r>
            <w:r w:rsidRPr="001B5EA4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42" w:type="dxa"/>
          </w:tcPr>
          <w:p w14:paraId="45E8EEE8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  <w:gridSpan w:val="2"/>
          </w:tcPr>
          <w:p w14:paraId="142201B1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  <w:gridSpan w:val="3"/>
            <w:vAlign w:val="bottom"/>
          </w:tcPr>
          <w:p w14:paraId="77A79ABF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3B6D" w:rsidRPr="001B5EA4" w14:paraId="3BE41D01" w14:textId="77777777" w:rsidTr="005F56FD">
        <w:trPr>
          <w:trHeight w:val="139"/>
        </w:trPr>
        <w:tc>
          <w:tcPr>
            <w:tcW w:w="2943" w:type="dxa"/>
          </w:tcPr>
          <w:p w14:paraId="38C7C667" w14:textId="7C9C1A6B" w:rsidR="00B53B6D" w:rsidRPr="001B5EA4" w:rsidRDefault="00B53B6D" w:rsidP="008E6BE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6313202D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FC6587A" w14:textId="77777777" w:rsidR="00B53B6D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  <w:p w14:paraId="273D435F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43" w:type="dxa"/>
            <w:vAlign w:val="bottom"/>
          </w:tcPr>
          <w:p w14:paraId="744E6182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gridSpan w:val="3"/>
            <w:tcBorders>
              <w:top w:val="single" w:sz="4" w:space="0" w:color="auto"/>
            </w:tcBorders>
            <w:vAlign w:val="bottom"/>
          </w:tcPr>
          <w:p w14:paraId="7DFFBBCC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56D47FD0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3"/>
            <w:tcBorders>
              <w:top w:val="single" w:sz="4" w:space="0" w:color="auto"/>
            </w:tcBorders>
          </w:tcPr>
          <w:p w14:paraId="31382E66" w14:textId="77777777" w:rsidR="00B53B6D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58BEBE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</w:t>
            </w:r>
            <w:r w:rsidRPr="001B5EA4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242" w:type="dxa"/>
          </w:tcPr>
          <w:p w14:paraId="0E9A6800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  <w:gridSpan w:val="2"/>
          </w:tcPr>
          <w:p w14:paraId="54948DD5" w14:textId="77777777" w:rsidR="00B53B6D" w:rsidRPr="005B43F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3F4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</w:t>
            </w:r>
          </w:p>
          <w:p w14:paraId="6212094E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3F4">
              <w:rPr>
                <w:rFonts w:asciiTheme="majorBidi" w:hAnsiTheme="majorBidi" w:cstheme="majorBidi"/>
                <w:sz w:val="30"/>
                <w:szCs w:val="30"/>
                <w:cs/>
              </w:rPr>
              <w:t>การรวมธุรกิจ</w:t>
            </w:r>
          </w:p>
        </w:tc>
        <w:tc>
          <w:tcPr>
            <w:tcW w:w="236" w:type="dxa"/>
            <w:gridSpan w:val="2"/>
          </w:tcPr>
          <w:p w14:paraId="68FBE8E0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2321B6AA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F6950B4" w14:textId="77777777" w:rsidR="00B53B6D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  <w:p w14:paraId="6649E507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B53B6D" w:rsidRPr="001B5EA4" w14:paraId="0907BFBA" w14:textId="77777777" w:rsidTr="005F56FD">
        <w:trPr>
          <w:trHeight w:val="139"/>
        </w:trPr>
        <w:tc>
          <w:tcPr>
            <w:tcW w:w="2943" w:type="dxa"/>
          </w:tcPr>
          <w:p w14:paraId="39397293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9" w:type="dxa"/>
            <w:gridSpan w:val="16"/>
          </w:tcPr>
          <w:p w14:paraId="6BED489E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3B6D" w:rsidRPr="001B5EA4" w14:paraId="68C0623E" w14:textId="77777777" w:rsidTr="005F56FD">
        <w:trPr>
          <w:trHeight w:val="139"/>
        </w:trPr>
        <w:tc>
          <w:tcPr>
            <w:tcW w:w="2943" w:type="dxa"/>
          </w:tcPr>
          <w:p w14:paraId="0952EC75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7" w:type="dxa"/>
            <w:gridSpan w:val="2"/>
          </w:tcPr>
          <w:p w14:paraId="4D460C96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135DA64B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gridSpan w:val="3"/>
          </w:tcPr>
          <w:p w14:paraId="0AC14FE2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762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35225344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  <w:gridSpan w:val="3"/>
          </w:tcPr>
          <w:p w14:paraId="00E11A18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</w:tcPr>
          <w:p w14:paraId="56B2BBA5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6" w:type="dxa"/>
            <w:gridSpan w:val="2"/>
          </w:tcPr>
          <w:p w14:paraId="21D59A3C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A8AC751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9" w:type="dxa"/>
          </w:tcPr>
          <w:p w14:paraId="590D27E5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53B6D" w14:paraId="06EFC119" w14:textId="77777777" w:rsidTr="005F56FD">
        <w:trPr>
          <w:trHeight w:val="139"/>
        </w:trPr>
        <w:tc>
          <w:tcPr>
            <w:tcW w:w="2943" w:type="dxa"/>
          </w:tcPr>
          <w:p w14:paraId="3785CD80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4E1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7" w:type="dxa"/>
            <w:gridSpan w:val="2"/>
          </w:tcPr>
          <w:p w14:paraId="23296D56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07543AD0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gridSpan w:val="3"/>
          </w:tcPr>
          <w:p w14:paraId="4560E460" w14:textId="77777777" w:rsidR="00B53B6D" w:rsidRDefault="00B53B6D" w:rsidP="00B8665C">
            <w:pPr>
              <w:pStyle w:val="acctfourfigures"/>
              <w:tabs>
                <w:tab w:val="clear" w:pos="765"/>
                <w:tab w:val="decimal" w:pos="647"/>
              </w:tabs>
              <w:spacing w:line="380" w:lineRule="exact"/>
              <w:ind w:left="-164" w:right="-96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728</w:t>
            </w:r>
          </w:p>
        </w:tc>
        <w:tc>
          <w:tcPr>
            <w:tcW w:w="243" w:type="dxa"/>
          </w:tcPr>
          <w:p w14:paraId="31261429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  <w:gridSpan w:val="3"/>
          </w:tcPr>
          <w:p w14:paraId="1CE04835" w14:textId="77777777" w:rsidR="00B53B6D" w:rsidRDefault="00B53B6D" w:rsidP="008E6BE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33ECE87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6" w:type="dxa"/>
            <w:gridSpan w:val="2"/>
          </w:tcPr>
          <w:p w14:paraId="7B85F080" w14:textId="77777777" w:rsidR="00B53B6D" w:rsidRDefault="00B53B6D" w:rsidP="008E6BE8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C684813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9" w:type="dxa"/>
          </w:tcPr>
          <w:p w14:paraId="27A1D832" w14:textId="77777777" w:rsidR="00B53B6D" w:rsidRDefault="00B53B6D" w:rsidP="008E6BE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728</w:t>
            </w:r>
          </w:p>
        </w:tc>
      </w:tr>
      <w:tr w:rsidR="00B53B6D" w:rsidRPr="001B5EA4" w14:paraId="2609F05C" w14:textId="77777777" w:rsidTr="005F56FD">
        <w:trPr>
          <w:trHeight w:val="139"/>
        </w:trPr>
        <w:tc>
          <w:tcPr>
            <w:tcW w:w="2943" w:type="dxa"/>
          </w:tcPr>
          <w:p w14:paraId="36CF81C6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77" w:type="dxa"/>
            <w:gridSpan w:val="2"/>
          </w:tcPr>
          <w:p w14:paraId="51B24A6B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bidi="th-TH"/>
              </w:rPr>
              <w:t>6,219</w:t>
            </w:r>
          </w:p>
        </w:tc>
        <w:tc>
          <w:tcPr>
            <w:tcW w:w="243" w:type="dxa"/>
          </w:tcPr>
          <w:p w14:paraId="3FDDBB45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gridSpan w:val="3"/>
          </w:tcPr>
          <w:p w14:paraId="38661C16" w14:textId="77777777" w:rsidR="00B53B6D" w:rsidRPr="001B5EA4" w:rsidRDefault="00B53B6D" w:rsidP="00B8665C">
            <w:pPr>
              <w:pStyle w:val="acctfourfigures"/>
              <w:tabs>
                <w:tab w:val="clear" w:pos="765"/>
                <w:tab w:val="decimal" w:pos="647"/>
              </w:tabs>
              <w:spacing w:line="380" w:lineRule="exact"/>
              <w:ind w:left="-164" w:right="-96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3,242</w:t>
            </w:r>
          </w:p>
        </w:tc>
        <w:tc>
          <w:tcPr>
            <w:tcW w:w="243" w:type="dxa"/>
          </w:tcPr>
          <w:p w14:paraId="40503F8D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  <w:gridSpan w:val="3"/>
          </w:tcPr>
          <w:p w14:paraId="61A2C99B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D1D20CA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6" w:type="dxa"/>
            <w:gridSpan w:val="2"/>
          </w:tcPr>
          <w:p w14:paraId="217FCB4A" w14:textId="77777777" w:rsidR="00B53B6D" w:rsidRPr="00B11EDD" w:rsidRDefault="00B53B6D" w:rsidP="008E6BE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1EDD">
              <w:rPr>
                <w:rFonts w:ascii="Angsana New" w:hAnsi="Angsana New"/>
                <w:sz w:val="30"/>
                <w:szCs w:val="30"/>
                <w:lang w:bidi="th-TH"/>
              </w:rPr>
              <w:t>2,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B11EDD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36" w:type="dxa"/>
            <w:gridSpan w:val="2"/>
          </w:tcPr>
          <w:p w14:paraId="3EA68A8F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9" w:type="dxa"/>
          </w:tcPr>
          <w:p w14:paraId="161E5E07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11,661</w:t>
            </w:r>
          </w:p>
        </w:tc>
      </w:tr>
      <w:tr w:rsidR="00B53B6D" w:rsidRPr="001B5EA4" w14:paraId="20264E3A" w14:textId="77777777" w:rsidTr="005F56FD">
        <w:trPr>
          <w:trHeight w:val="334"/>
        </w:trPr>
        <w:tc>
          <w:tcPr>
            <w:tcW w:w="2943" w:type="dxa"/>
          </w:tcPr>
          <w:p w14:paraId="6656CDA4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77" w:type="dxa"/>
            <w:gridSpan w:val="2"/>
          </w:tcPr>
          <w:p w14:paraId="2B1BECB6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bidi="th-TH"/>
              </w:rPr>
              <w:t>33,155</w:t>
            </w:r>
          </w:p>
        </w:tc>
        <w:tc>
          <w:tcPr>
            <w:tcW w:w="243" w:type="dxa"/>
          </w:tcPr>
          <w:p w14:paraId="6954DDAD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gridSpan w:val="3"/>
          </w:tcPr>
          <w:p w14:paraId="77C934B3" w14:textId="77777777" w:rsidR="00B53B6D" w:rsidRPr="001B5EA4" w:rsidRDefault="00B53B6D" w:rsidP="00B8665C">
            <w:pPr>
              <w:pStyle w:val="acctfourfigures"/>
              <w:tabs>
                <w:tab w:val="clear" w:pos="765"/>
                <w:tab w:val="decimal" w:pos="647"/>
              </w:tabs>
              <w:spacing w:line="380" w:lineRule="exact"/>
              <w:ind w:left="-164" w:right="-96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3,274</w:t>
            </w:r>
          </w:p>
        </w:tc>
        <w:tc>
          <w:tcPr>
            <w:tcW w:w="243" w:type="dxa"/>
          </w:tcPr>
          <w:p w14:paraId="7CF7A4B8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  <w:gridSpan w:val="3"/>
          </w:tcPr>
          <w:p w14:paraId="4377240D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8,799</w:t>
            </w:r>
          </w:p>
        </w:tc>
        <w:tc>
          <w:tcPr>
            <w:tcW w:w="242" w:type="dxa"/>
          </w:tcPr>
          <w:p w14:paraId="4CAECE47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6" w:type="dxa"/>
            <w:gridSpan w:val="2"/>
          </w:tcPr>
          <w:p w14:paraId="692C658A" w14:textId="77777777" w:rsidR="00B53B6D" w:rsidRPr="00B11EDD" w:rsidRDefault="00B53B6D" w:rsidP="008E6BE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1EDD">
              <w:rPr>
                <w:rFonts w:ascii="Angsana New" w:hAnsi="Angsana New"/>
                <w:sz w:val="30"/>
                <w:szCs w:val="30"/>
                <w:lang w:bidi="th-TH"/>
              </w:rPr>
              <w:t>408</w:t>
            </w:r>
          </w:p>
        </w:tc>
        <w:tc>
          <w:tcPr>
            <w:tcW w:w="236" w:type="dxa"/>
            <w:gridSpan w:val="2"/>
          </w:tcPr>
          <w:p w14:paraId="6740409D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9" w:type="dxa"/>
          </w:tcPr>
          <w:p w14:paraId="26FBACF1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45,636</w:t>
            </w:r>
          </w:p>
        </w:tc>
      </w:tr>
      <w:tr w:rsidR="00B53B6D" w:rsidRPr="001B5EA4" w14:paraId="1F654838" w14:textId="77777777" w:rsidTr="005F56FD">
        <w:trPr>
          <w:trHeight w:val="334"/>
        </w:trPr>
        <w:tc>
          <w:tcPr>
            <w:tcW w:w="2943" w:type="dxa"/>
          </w:tcPr>
          <w:p w14:paraId="7893D524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7" w:type="dxa"/>
            <w:gridSpan w:val="2"/>
          </w:tcPr>
          <w:p w14:paraId="5A64D09F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68A4380E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gridSpan w:val="3"/>
          </w:tcPr>
          <w:p w14:paraId="7F07582F" w14:textId="77777777" w:rsidR="00B53B6D" w:rsidRPr="001B5EA4" w:rsidRDefault="00B53B6D" w:rsidP="00055454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left="-74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57CF00E1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  <w:gridSpan w:val="3"/>
          </w:tcPr>
          <w:p w14:paraId="3B6190AE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28F82DFE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6" w:type="dxa"/>
            <w:gridSpan w:val="2"/>
          </w:tcPr>
          <w:p w14:paraId="54092763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E38F10E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9" w:type="dxa"/>
          </w:tcPr>
          <w:p w14:paraId="69849C19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53B6D" w:rsidRPr="001B5EA4" w14:paraId="62F7C0B2" w14:textId="77777777" w:rsidTr="005F56FD">
        <w:trPr>
          <w:trHeight w:val="334"/>
        </w:trPr>
        <w:tc>
          <w:tcPr>
            <w:tcW w:w="2943" w:type="dxa"/>
          </w:tcPr>
          <w:p w14:paraId="0B905DB8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4E17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074E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4E17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077" w:type="dxa"/>
            <w:gridSpan w:val="2"/>
          </w:tcPr>
          <w:p w14:paraId="3C68195C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00A1BD23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gridSpan w:val="3"/>
          </w:tcPr>
          <w:p w14:paraId="57E18B9B" w14:textId="77777777" w:rsidR="00B53B6D" w:rsidRPr="001B5EA4" w:rsidRDefault="00B53B6D" w:rsidP="00B8665C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74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02B59361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  <w:gridSpan w:val="3"/>
          </w:tcPr>
          <w:p w14:paraId="0AE3958E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7ED2D99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6" w:type="dxa"/>
            <w:gridSpan w:val="2"/>
            <w:tcBorders>
              <w:bottom w:val="single" w:sz="4" w:space="0" w:color="auto"/>
            </w:tcBorders>
          </w:tcPr>
          <w:p w14:paraId="40FB1C37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(246)</w:t>
            </w:r>
          </w:p>
        </w:tc>
        <w:tc>
          <w:tcPr>
            <w:tcW w:w="236" w:type="dxa"/>
            <w:gridSpan w:val="2"/>
          </w:tcPr>
          <w:p w14:paraId="7C764C22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9" w:type="dxa"/>
          </w:tcPr>
          <w:p w14:paraId="6153B29B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(246)</w:t>
            </w:r>
          </w:p>
        </w:tc>
      </w:tr>
      <w:tr w:rsidR="00B53B6D" w:rsidRPr="001B5EA4" w14:paraId="6AFDE4FF" w14:textId="77777777" w:rsidTr="005F56FD">
        <w:trPr>
          <w:trHeight w:val="334"/>
        </w:trPr>
        <w:tc>
          <w:tcPr>
            <w:tcW w:w="2943" w:type="dxa"/>
          </w:tcPr>
          <w:p w14:paraId="55A84514" w14:textId="77777777" w:rsidR="00B53B6D" w:rsidRPr="001B5EA4" w:rsidRDefault="00B53B6D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6EF6FE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39,374</w:t>
            </w:r>
          </w:p>
        </w:tc>
        <w:tc>
          <w:tcPr>
            <w:tcW w:w="243" w:type="dxa"/>
          </w:tcPr>
          <w:p w14:paraId="4306493D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3347044" w14:textId="77777777" w:rsidR="00B53B6D" w:rsidRPr="00B8665C" w:rsidRDefault="00B53B6D" w:rsidP="00B8665C">
            <w:pPr>
              <w:pStyle w:val="acctfourfigures"/>
              <w:tabs>
                <w:tab w:val="clear" w:pos="765"/>
                <w:tab w:val="decimal" w:pos="647"/>
              </w:tabs>
              <w:spacing w:line="380" w:lineRule="exact"/>
              <w:ind w:left="-164" w:right="-96" w:firstLine="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8665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7,244</w:t>
            </w:r>
          </w:p>
        </w:tc>
        <w:tc>
          <w:tcPr>
            <w:tcW w:w="243" w:type="dxa"/>
          </w:tcPr>
          <w:p w14:paraId="6DC3C900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B02FF36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42" w:type="dxa"/>
          </w:tcPr>
          <w:p w14:paraId="0D0577FD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D8CF52" w14:textId="77777777" w:rsidR="00B53B6D" w:rsidRPr="00E231D5" w:rsidRDefault="00B53B6D" w:rsidP="008E6BE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2,362</w:t>
            </w:r>
          </w:p>
        </w:tc>
        <w:tc>
          <w:tcPr>
            <w:tcW w:w="236" w:type="dxa"/>
            <w:gridSpan w:val="2"/>
          </w:tcPr>
          <w:p w14:paraId="09964F4A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666C7CD5" w14:textId="77777777" w:rsidR="00B53B6D" w:rsidRPr="001B5EA4" w:rsidRDefault="00B53B6D" w:rsidP="008E6BE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57,779</w:t>
            </w:r>
          </w:p>
        </w:tc>
      </w:tr>
    </w:tbl>
    <w:p w14:paraId="1E48D481" w14:textId="23F32AC9" w:rsidR="00E57AEA" w:rsidRDefault="00E57AEA"/>
    <w:p w14:paraId="42BD2BB9" w14:textId="6E4335B7" w:rsidR="00323968" w:rsidRDefault="00323968"/>
    <w:p w14:paraId="49309A3E" w14:textId="77777777" w:rsidR="00727D6E" w:rsidRDefault="00727D6E">
      <w:r>
        <w:br w:type="page"/>
      </w:r>
    </w:p>
    <w:tbl>
      <w:tblPr>
        <w:tblW w:w="93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53"/>
        <w:gridCol w:w="1172"/>
        <w:gridCol w:w="243"/>
        <w:gridCol w:w="1176"/>
        <w:gridCol w:w="243"/>
        <w:gridCol w:w="1196"/>
        <w:gridCol w:w="252"/>
        <w:gridCol w:w="1307"/>
      </w:tblGrid>
      <w:tr w:rsidR="00323968" w:rsidRPr="00E56A78" w14:paraId="48E2A177" w14:textId="77777777" w:rsidTr="00323968">
        <w:trPr>
          <w:trHeight w:val="139"/>
        </w:trPr>
        <w:tc>
          <w:tcPr>
            <w:tcW w:w="3753" w:type="dxa"/>
          </w:tcPr>
          <w:p w14:paraId="32F7F904" w14:textId="3B9E7663" w:rsidR="00323968" w:rsidRPr="00E56A78" w:rsidRDefault="00323968" w:rsidP="008E6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589" w:type="dxa"/>
            <w:gridSpan w:val="7"/>
            <w:vAlign w:val="bottom"/>
          </w:tcPr>
          <w:p w14:paraId="6E18CFA3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-18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56A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23968" w:rsidRPr="00E56A78" w14:paraId="327B7035" w14:textId="77777777" w:rsidTr="008E6BE8">
        <w:trPr>
          <w:trHeight w:val="139"/>
        </w:trPr>
        <w:tc>
          <w:tcPr>
            <w:tcW w:w="3753" w:type="dxa"/>
          </w:tcPr>
          <w:p w14:paraId="395938CF" w14:textId="77777777" w:rsidR="00323968" w:rsidRPr="00E56A78" w:rsidRDefault="00323968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E52A3A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2891C26C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15" w:type="dxa"/>
            <w:gridSpan w:val="3"/>
            <w:tcBorders>
              <w:bottom w:val="single" w:sz="4" w:space="0" w:color="auto"/>
            </w:tcBorders>
          </w:tcPr>
          <w:p w14:paraId="7ADC6A6B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6A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บันทึกเป็น</w:t>
            </w:r>
            <w:r w:rsidRPr="00E56A7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56A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รายจ่าย</w:t>
            </w:r>
            <w:r w:rsidRPr="00E56A78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E56A78">
              <w:rPr>
                <w:rFonts w:ascii="Angsana New" w:hAnsi="Angsana New" w:hint="cs"/>
                <w:sz w:val="30"/>
                <w:szCs w:val="30"/>
                <w:rtl/>
              </w:rPr>
              <w:t xml:space="preserve"> </w:t>
            </w:r>
            <w:r w:rsidRPr="00E56A78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E56A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252" w:type="dxa"/>
          </w:tcPr>
          <w:p w14:paraId="74EB8C1F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0B6B67D8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23968" w:rsidRPr="00E56A78" w14:paraId="5D53087D" w14:textId="77777777" w:rsidTr="008E6BE8">
        <w:trPr>
          <w:trHeight w:val="139"/>
        </w:trPr>
        <w:tc>
          <w:tcPr>
            <w:tcW w:w="3753" w:type="dxa"/>
          </w:tcPr>
          <w:p w14:paraId="448C7792" w14:textId="77777777" w:rsidR="00323968" w:rsidRPr="00E56A78" w:rsidRDefault="00323968" w:rsidP="008E6B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BD3FF78" w14:textId="77777777" w:rsidR="00323968" w:rsidRPr="00E56A78" w:rsidRDefault="00323968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A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EFC79DB" w14:textId="77777777" w:rsidR="00323968" w:rsidRPr="00E56A78" w:rsidRDefault="00323968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A7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E56A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66DBA989" w14:textId="77777777" w:rsidR="00323968" w:rsidRPr="00E56A78" w:rsidRDefault="00323968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1403EB07" w14:textId="77777777" w:rsidR="00323968" w:rsidRPr="00E56A78" w:rsidRDefault="00323968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A78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3" w:type="dxa"/>
            <w:vAlign w:val="bottom"/>
          </w:tcPr>
          <w:p w14:paraId="755C217D" w14:textId="77777777" w:rsidR="00323968" w:rsidRPr="00E56A78" w:rsidRDefault="00323968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6A7DB038" w14:textId="77777777" w:rsidR="00323968" w:rsidRPr="00E56A78" w:rsidRDefault="00323968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A78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</w:tcPr>
          <w:p w14:paraId="72DE3F43" w14:textId="77777777" w:rsidR="00323968" w:rsidRPr="00E56A78" w:rsidRDefault="00323968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bottom"/>
          </w:tcPr>
          <w:p w14:paraId="532DF542" w14:textId="77777777" w:rsidR="00323968" w:rsidRPr="00E56A78" w:rsidRDefault="00323968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A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526D200" w14:textId="77777777" w:rsidR="00323968" w:rsidRPr="00E56A78" w:rsidRDefault="00323968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A78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E56A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23968" w:rsidRPr="00E56A78" w14:paraId="7EF7EA1B" w14:textId="77777777" w:rsidTr="008E6BE8">
        <w:trPr>
          <w:trHeight w:val="139"/>
        </w:trPr>
        <w:tc>
          <w:tcPr>
            <w:tcW w:w="3753" w:type="dxa"/>
          </w:tcPr>
          <w:p w14:paraId="55798FFB" w14:textId="77777777" w:rsidR="00323968" w:rsidRPr="00E56A78" w:rsidRDefault="00323968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2" w:type="dxa"/>
            <w:vAlign w:val="center"/>
          </w:tcPr>
          <w:p w14:paraId="33957197" w14:textId="276BF76A" w:rsidR="00323968" w:rsidRPr="00E56A78" w:rsidRDefault="00323968" w:rsidP="008E6B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43" w:type="dxa"/>
            <w:vAlign w:val="center"/>
          </w:tcPr>
          <w:p w14:paraId="07338CCB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15" w:type="dxa"/>
            <w:gridSpan w:val="3"/>
          </w:tcPr>
          <w:p w14:paraId="5FAD008A" w14:textId="77777777" w:rsidR="00323968" w:rsidRPr="00E56A78" w:rsidRDefault="00323968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0AFAA233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7" w:type="dxa"/>
            <w:vAlign w:val="center"/>
          </w:tcPr>
          <w:p w14:paraId="4C2D3FDD" w14:textId="263CD4ED" w:rsidR="00323968" w:rsidRPr="00E56A78" w:rsidRDefault="00323968" w:rsidP="008E6B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2563</w:t>
            </w:r>
          </w:p>
        </w:tc>
      </w:tr>
      <w:tr w:rsidR="00323968" w:rsidRPr="00E56A78" w14:paraId="2339EB86" w14:textId="77777777" w:rsidTr="008E6BE8">
        <w:trPr>
          <w:trHeight w:val="139"/>
        </w:trPr>
        <w:tc>
          <w:tcPr>
            <w:tcW w:w="3753" w:type="dxa"/>
          </w:tcPr>
          <w:p w14:paraId="07DD126F" w14:textId="77777777" w:rsidR="00323968" w:rsidRPr="00E56A78" w:rsidRDefault="00323968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9" w:type="dxa"/>
            <w:gridSpan w:val="7"/>
            <w:vAlign w:val="center"/>
          </w:tcPr>
          <w:p w14:paraId="4718F348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6A78">
              <w:rPr>
                <w:rFonts w:ascii="Angsana New" w:hAnsi="Angsana New" w:hint="cs"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E56A7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56A78">
              <w:rPr>
                <w:rFonts w:ascii="Angsana New" w:hAnsi="Angsana New" w:hint="cs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23968" w:rsidRPr="00E56A78" w14:paraId="7A846C61" w14:textId="77777777" w:rsidTr="008E6BE8">
        <w:trPr>
          <w:trHeight w:val="139"/>
        </w:trPr>
        <w:tc>
          <w:tcPr>
            <w:tcW w:w="3753" w:type="dxa"/>
          </w:tcPr>
          <w:p w14:paraId="000D2968" w14:textId="77777777" w:rsidR="00323968" w:rsidRPr="00E56A78" w:rsidRDefault="00323968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A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</w:tcPr>
          <w:p w14:paraId="13FA3754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01293C01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25EFB31F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7B77BDA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</w:tcPr>
          <w:p w14:paraId="55175A49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7BEF7CF4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2D99A610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23968" w:rsidRPr="00E56A78" w14:paraId="1C485DFC" w14:textId="77777777" w:rsidTr="008E6BE8">
        <w:trPr>
          <w:trHeight w:val="139"/>
        </w:trPr>
        <w:tc>
          <w:tcPr>
            <w:tcW w:w="3753" w:type="dxa"/>
          </w:tcPr>
          <w:p w14:paraId="453ECAC3" w14:textId="77777777" w:rsidR="00323968" w:rsidRPr="00E56A78" w:rsidRDefault="00323968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56A78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172" w:type="dxa"/>
          </w:tcPr>
          <w:p w14:paraId="14F568B1" w14:textId="09745EBE" w:rsidR="00323968" w:rsidRPr="00E56A78" w:rsidRDefault="00323968" w:rsidP="008E6B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813</w:t>
            </w:r>
          </w:p>
        </w:tc>
        <w:tc>
          <w:tcPr>
            <w:tcW w:w="243" w:type="dxa"/>
          </w:tcPr>
          <w:p w14:paraId="25BE1D94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098170FD" w14:textId="5796AA40" w:rsidR="00323968" w:rsidRPr="00E56A78" w:rsidRDefault="001404EF" w:rsidP="008E6B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243" w:type="dxa"/>
          </w:tcPr>
          <w:p w14:paraId="45D8528E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</w:tcPr>
          <w:p w14:paraId="16E3F7B7" w14:textId="338F9C4A" w:rsidR="00323968" w:rsidRPr="00E56A78" w:rsidRDefault="001404EF" w:rsidP="008E6BE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2A2F10F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0006B487" w14:textId="50566637" w:rsidR="00323968" w:rsidRPr="00E56A78" w:rsidRDefault="001404EF" w:rsidP="001404E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1,132</w:t>
            </w:r>
          </w:p>
        </w:tc>
      </w:tr>
      <w:tr w:rsidR="00323968" w:rsidRPr="00E56A78" w14:paraId="394902A4" w14:textId="77777777" w:rsidTr="008E6BE8">
        <w:trPr>
          <w:trHeight w:val="139"/>
        </w:trPr>
        <w:tc>
          <w:tcPr>
            <w:tcW w:w="3753" w:type="dxa"/>
          </w:tcPr>
          <w:p w14:paraId="1F4A5635" w14:textId="77777777" w:rsidR="00323968" w:rsidRPr="00E56A78" w:rsidRDefault="00323968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56A78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2" w:type="dxa"/>
          </w:tcPr>
          <w:p w14:paraId="01D9DF36" w14:textId="23FFF1DB" w:rsidR="00323968" w:rsidRPr="00E56A78" w:rsidRDefault="00323968" w:rsidP="008E6B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18,993</w:t>
            </w:r>
          </w:p>
        </w:tc>
        <w:tc>
          <w:tcPr>
            <w:tcW w:w="243" w:type="dxa"/>
          </w:tcPr>
          <w:p w14:paraId="1E54D7B0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37E32FD7" w14:textId="6FCF1DD4" w:rsidR="00323968" w:rsidRPr="00E56A78" w:rsidRDefault="001404EF" w:rsidP="008E6B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5,041</w:t>
            </w:r>
          </w:p>
        </w:tc>
        <w:tc>
          <w:tcPr>
            <w:tcW w:w="243" w:type="dxa"/>
          </w:tcPr>
          <w:p w14:paraId="21AF1EBA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</w:tcPr>
          <w:p w14:paraId="563A9452" w14:textId="3E2F1E43" w:rsidR="00323968" w:rsidRPr="00E56A78" w:rsidRDefault="001404EF" w:rsidP="008E6BE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1,037</w:t>
            </w:r>
          </w:p>
        </w:tc>
        <w:tc>
          <w:tcPr>
            <w:tcW w:w="252" w:type="dxa"/>
          </w:tcPr>
          <w:p w14:paraId="2058E3F5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0D2E0380" w14:textId="3F7B6A2D" w:rsidR="00323968" w:rsidRPr="00E56A78" w:rsidRDefault="001404EF" w:rsidP="001404E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25,071</w:t>
            </w:r>
          </w:p>
        </w:tc>
      </w:tr>
      <w:tr w:rsidR="00323968" w:rsidRPr="00E56A78" w14:paraId="24946013" w14:textId="77777777" w:rsidTr="008E6BE8">
        <w:trPr>
          <w:trHeight w:val="139"/>
        </w:trPr>
        <w:tc>
          <w:tcPr>
            <w:tcW w:w="3753" w:type="dxa"/>
          </w:tcPr>
          <w:p w14:paraId="40F72FCF" w14:textId="77777777" w:rsidR="00323968" w:rsidRPr="00E56A78" w:rsidRDefault="00323968" w:rsidP="008E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56A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5F1F70E" w14:textId="50BEB9BE" w:rsidR="00323968" w:rsidRPr="00E56A78" w:rsidRDefault="00323968" w:rsidP="008E6B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19,806</w:t>
            </w:r>
          </w:p>
        </w:tc>
        <w:tc>
          <w:tcPr>
            <w:tcW w:w="243" w:type="dxa"/>
          </w:tcPr>
          <w:p w14:paraId="0E9FD2A5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2460AF67" w14:textId="496E9D26" w:rsidR="00323968" w:rsidRPr="00E56A78" w:rsidRDefault="001404EF" w:rsidP="008E6B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5,360</w:t>
            </w:r>
          </w:p>
        </w:tc>
        <w:tc>
          <w:tcPr>
            <w:tcW w:w="243" w:type="dxa"/>
          </w:tcPr>
          <w:p w14:paraId="2C35C362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25954C96" w14:textId="655833F8" w:rsidR="00323968" w:rsidRPr="008227B2" w:rsidRDefault="001404EF" w:rsidP="008E6BE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1,037</w:t>
            </w:r>
          </w:p>
        </w:tc>
        <w:tc>
          <w:tcPr>
            <w:tcW w:w="252" w:type="dxa"/>
          </w:tcPr>
          <w:p w14:paraId="6BA7E2FE" w14:textId="77777777" w:rsidR="00323968" w:rsidRPr="00E56A78" w:rsidRDefault="00323968" w:rsidP="008E6BE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</w:tcPr>
          <w:p w14:paraId="22BC1593" w14:textId="31D2A3D6" w:rsidR="00323968" w:rsidRPr="00E56A78" w:rsidRDefault="001404EF" w:rsidP="001404E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26,203</w:t>
            </w:r>
          </w:p>
        </w:tc>
      </w:tr>
    </w:tbl>
    <w:p w14:paraId="5A8394EE" w14:textId="689A140A" w:rsidR="00055454" w:rsidRDefault="00055454"/>
    <w:tbl>
      <w:tblPr>
        <w:tblW w:w="93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53"/>
        <w:gridCol w:w="1132"/>
        <w:gridCol w:w="40"/>
        <w:gridCol w:w="229"/>
        <w:gridCol w:w="14"/>
        <w:gridCol w:w="1156"/>
        <w:gridCol w:w="20"/>
        <w:gridCol w:w="243"/>
        <w:gridCol w:w="6"/>
        <w:gridCol w:w="1155"/>
        <w:gridCol w:w="35"/>
        <w:gridCol w:w="234"/>
        <w:gridCol w:w="18"/>
        <w:gridCol w:w="1307"/>
      </w:tblGrid>
      <w:tr w:rsidR="000C279A" w:rsidRPr="00E56A78" w14:paraId="2D34A243" w14:textId="77777777" w:rsidTr="00867504">
        <w:trPr>
          <w:trHeight w:val="139"/>
        </w:trPr>
        <w:tc>
          <w:tcPr>
            <w:tcW w:w="3753" w:type="dxa"/>
          </w:tcPr>
          <w:p w14:paraId="5C5A238D" w14:textId="77777777" w:rsidR="000C279A" w:rsidRDefault="000C279A" w:rsidP="00E56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589" w:type="dxa"/>
            <w:gridSpan w:val="13"/>
            <w:vAlign w:val="bottom"/>
          </w:tcPr>
          <w:p w14:paraId="0912B19E" w14:textId="0E0D54B3" w:rsidR="000C279A" w:rsidRPr="00E56A78" w:rsidRDefault="000C279A" w:rsidP="00E56A78">
            <w:pPr>
              <w:pStyle w:val="acctfourfigures"/>
              <w:tabs>
                <w:tab w:val="clear" w:pos="765"/>
                <w:tab w:val="decimal" w:pos="-18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56A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F5357" w:rsidRPr="00E56A78" w14:paraId="5B8DAEB5" w14:textId="77777777" w:rsidTr="00867504">
        <w:trPr>
          <w:trHeight w:val="139"/>
        </w:trPr>
        <w:tc>
          <w:tcPr>
            <w:tcW w:w="3753" w:type="dxa"/>
          </w:tcPr>
          <w:p w14:paraId="7474DA2F" w14:textId="77777777" w:rsidR="007F5357" w:rsidRPr="00E56A78" w:rsidRDefault="007F5357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1E326E0" w14:textId="77777777" w:rsidR="007F5357" w:rsidRPr="00E56A78" w:rsidRDefault="007F5357" w:rsidP="00E56A7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42572522" w14:textId="77777777" w:rsidR="007F5357" w:rsidRPr="00E56A78" w:rsidRDefault="007F5357" w:rsidP="00E5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15" w:type="dxa"/>
            <w:gridSpan w:val="6"/>
            <w:tcBorders>
              <w:bottom w:val="single" w:sz="4" w:space="0" w:color="auto"/>
            </w:tcBorders>
          </w:tcPr>
          <w:p w14:paraId="24386750" w14:textId="77777777" w:rsidR="007F5357" w:rsidRPr="00E56A78" w:rsidRDefault="007F5357" w:rsidP="00E56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6A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บันทึกเป็น</w:t>
            </w:r>
            <w:r w:rsidRPr="00E56A7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56A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รายจ่าย</w:t>
            </w:r>
            <w:r w:rsidRPr="00E56A78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E56A78">
              <w:rPr>
                <w:rFonts w:ascii="Angsana New" w:hAnsi="Angsana New" w:hint="cs"/>
                <w:sz w:val="30"/>
                <w:szCs w:val="30"/>
                <w:rtl/>
              </w:rPr>
              <w:t xml:space="preserve"> </w:t>
            </w:r>
            <w:r w:rsidRPr="00E56A78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E56A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252" w:type="dxa"/>
            <w:gridSpan w:val="2"/>
          </w:tcPr>
          <w:p w14:paraId="22E0395D" w14:textId="77777777" w:rsidR="007F5357" w:rsidRPr="00E56A78" w:rsidRDefault="007F5357" w:rsidP="00E56A7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0F055B56" w14:textId="77777777" w:rsidR="007F5357" w:rsidRPr="00E56A78" w:rsidRDefault="007F5357" w:rsidP="00E56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F5357" w:rsidRPr="00E56A78" w14:paraId="7C51E462" w14:textId="77777777" w:rsidTr="00867504">
        <w:trPr>
          <w:trHeight w:val="139"/>
        </w:trPr>
        <w:tc>
          <w:tcPr>
            <w:tcW w:w="3753" w:type="dxa"/>
          </w:tcPr>
          <w:p w14:paraId="657445FF" w14:textId="77777777" w:rsidR="007F5357" w:rsidRPr="00E56A78" w:rsidRDefault="007F5357" w:rsidP="00E56A7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38AE2539" w14:textId="77777777" w:rsidR="007F5357" w:rsidRPr="00E56A78" w:rsidRDefault="007F5357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A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BD6D088" w14:textId="77777777" w:rsidR="007F5357" w:rsidRPr="00E56A78" w:rsidRDefault="007F5357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A7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E56A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gridSpan w:val="2"/>
            <w:vAlign w:val="bottom"/>
          </w:tcPr>
          <w:p w14:paraId="4B0A9632" w14:textId="77777777" w:rsidR="007F5357" w:rsidRPr="00E56A78" w:rsidRDefault="007F5357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7030DD1E" w14:textId="77777777" w:rsidR="007F5357" w:rsidRPr="00E56A78" w:rsidRDefault="007F5357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A78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3" w:type="dxa"/>
            <w:vAlign w:val="bottom"/>
          </w:tcPr>
          <w:p w14:paraId="1D9FC9C0" w14:textId="77777777" w:rsidR="007F5357" w:rsidRPr="00E56A78" w:rsidRDefault="007F5357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gridSpan w:val="3"/>
          </w:tcPr>
          <w:p w14:paraId="160B9C5A" w14:textId="77777777" w:rsidR="007F5357" w:rsidRPr="00E56A78" w:rsidRDefault="007F5357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A78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  <w:gridSpan w:val="2"/>
          </w:tcPr>
          <w:p w14:paraId="5679D4C1" w14:textId="77777777" w:rsidR="007F5357" w:rsidRPr="00E56A78" w:rsidRDefault="007F5357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bottom"/>
          </w:tcPr>
          <w:p w14:paraId="1AE3C276" w14:textId="77777777" w:rsidR="007F5357" w:rsidRPr="00E56A78" w:rsidRDefault="007F5357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A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EA7F43F" w14:textId="77777777" w:rsidR="007F5357" w:rsidRPr="00E56A78" w:rsidRDefault="007F5357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A78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E56A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F5357" w:rsidRPr="00E56A78" w14:paraId="690E9C6C" w14:textId="77777777" w:rsidTr="00867504">
        <w:trPr>
          <w:trHeight w:val="139"/>
        </w:trPr>
        <w:tc>
          <w:tcPr>
            <w:tcW w:w="3753" w:type="dxa"/>
          </w:tcPr>
          <w:p w14:paraId="6CB37916" w14:textId="77777777" w:rsidR="007F5357" w:rsidRPr="00E56A78" w:rsidRDefault="007F5357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2" w:type="dxa"/>
            <w:gridSpan w:val="2"/>
            <w:vAlign w:val="center"/>
          </w:tcPr>
          <w:p w14:paraId="3C393A00" w14:textId="17C3C187" w:rsidR="007F5357" w:rsidRPr="00E56A78" w:rsidRDefault="00E56A78" w:rsidP="00E56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2562</w:t>
            </w:r>
          </w:p>
        </w:tc>
        <w:tc>
          <w:tcPr>
            <w:tcW w:w="243" w:type="dxa"/>
            <w:gridSpan w:val="2"/>
            <w:vAlign w:val="center"/>
          </w:tcPr>
          <w:p w14:paraId="7A72F953" w14:textId="77777777" w:rsidR="007F5357" w:rsidRPr="00E56A78" w:rsidRDefault="007F5357" w:rsidP="00E56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15" w:type="dxa"/>
            <w:gridSpan w:val="6"/>
          </w:tcPr>
          <w:p w14:paraId="27D3D180" w14:textId="77777777" w:rsidR="007F5357" w:rsidRPr="00E56A78" w:rsidRDefault="007F5357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vAlign w:val="center"/>
          </w:tcPr>
          <w:p w14:paraId="0418E828" w14:textId="77777777" w:rsidR="007F5357" w:rsidRPr="00E56A78" w:rsidRDefault="007F5357" w:rsidP="00E56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7" w:type="dxa"/>
            <w:vAlign w:val="center"/>
          </w:tcPr>
          <w:p w14:paraId="4A8EF30A" w14:textId="234A04EE" w:rsidR="007F5357" w:rsidRPr="00E56A78" w:rsidRDefault="00E56A78" w:rsidP="00E56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2562</w:t>
            </w:r>
          </w:p>
        </w:tc>
      </w:tr>
      <w:tr w:rsidR="007F5357" w:rsidRPr="00E56A78" w14:paraId="0E76FB18" w14:textId="77777777" w:rsidTr="00867504">
        <w:trPr>
          <w:trHeight w:val="139"/>
        </w:trPr>
        <w:tc>
          <w:tcPr>
            <w:tcW w:w="3753" w:type="dxa"/>
          </w:tcPr>
          <w:p w14:paraId="7093DA9C" w14:textId="77777777" w:rsidR="007F5357" w:rsidRPr="00E56A78" w:rsidRDefault="007F5357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9" w:type="dxa"/>
            <w:gridSpan w:val="13"/>
            <w:vAlign w:val="center"/>
          </w:tcPr>
          <w:p w14:paraId="73368AC7" w14:textId="77777777" w:rsidR="007F5357" w:rsidRPr="00E56A78" w:rsidRDefault="007F5357" w:rsidP="00E56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6A78">
              <w:rPr>
                <w:rFonts w:ascii="Angsana New" w:hAnsi="Angsana New" w:hint="cs"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E56A7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56A78">
              <w:rPr>
                <w:rFonts w:ascii="Angsana New" w:hAnsi="Angsana New" w:hint="cs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F5357" w:rsidRPr="00E56A78" w14:paraId="4F8C221A" w14:textId="77777777" w:rsidTr="00867504">
        <w:trPr>
          <w:trHeight w:val="139"/>
        </w:trPr>
        <w:tc>
          <w:tcPr>
            <w:tcW w:w="3753" w:type="dxa"/>
          </w:tcPr>
          <w:p w14:paraId="058B7282" w14:textId="77777777" w:rsidR="007F5357" w:rsidRPr="00E56A78" w:rsidRDefault="007F5357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A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  <w:gridSpan w:val="2"/>
          </w:tcPr>
          <w:p w14:paraId="51B48DD6" w14:textId="77777777" w:rsidR="007F5357" w:rsidRPr="00E56A78" w:rsidRDefault="007F5357" w:rsidP="00E56A7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16B235D1" w14:textId="77777777" w:rsidR="007F5357" w:rsidRPr="00E56A78" w:rsidRDefault="007F5357" w:rsidP="00E5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gridSpan w:val="2"/>
          </w:tcPr>
          <w:p w14:paraId="4DC75C0E" w14:textId="77777777" w:rsidR="007F5357" w:rsidRPr="00E56A78" w:rsidRDefault="007F5357" w:rsidP="00E56A7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42369B6" w14:textId="77777777" w:rsidR="007F5357" w:rsidRPr="00E56A78" w:rsidRDefault="007F5357" w:rsidP="00E5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gridSpan w:val="3"/>
          </w:tcPr>
          <w:p w14:paraId="0D9B6926" w14:textId="77777777" w:rsidR="007F5357" w:rsidRPr="00E56A78" w:rsidRDefault="007F5357" w:rsidP="00E56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gridSpan w:val="2"/>
          </w:tcPr>
          <w:p w14:paraId="1E1D9E5D" w14:textId="77777777" w:rsidR="007F5357" w:rsidRPr="00E56A78" w:rsidRDefault="007F5357" w:rsidP="00E56A7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71511B2B" w14:textId="77777777" w:rsidR="007F5357" w:rsidRPr="00E56A78" w:rsidRDefault="007F5357" w:rsidP="00E56A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36CF1" w:rsidRPr="00E56A78" w14:paraId="66015D52" w14:textId="77777777" w:rsidTr="00867504">
        <w:trPr>
          <w:trHeight w:val="139"/>
        </w:trPr>
        <w:tc>
          <w:tcPr>
            <w:tcW w:w="3753" w:type="dxa"/>
          </w:tcPr>
          <w:p w14:paraId="4E05256C" w14:textId="77777777" w:rsidR="00536CF1" w:rsidRPr="00E56A78" w:rsidRDefault="00536CF1" w:rsidP="005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56A78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172" w:type="dxa"/>
            <w:gridSpan w:val="2"/>
          </w:tcPr>
          <w:p w14:paraId="3679823E" w14:textId="425156F0" w:rsidR="00536CF1" w:rsidRPr="00E56A78" w:rsidRDefault="00536CF1" w:rsidP="00536C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6A78">
              <w:rPr>
                <w:rFonts w:ascii="Angsana New" w:hAnsi="Angsana New" w:hint="cs"/>
                <w:sz w:val="30"/>
                <w:szCs w:val="30"/>
                <w:lang w:val="en-US" w:bidi="th-TH"/>
              </w:rPr>
              <w:t>993</w:t>
            </w:r>
          </w:p>
        </w:tc>
        <w:tc>
          <w:tcPr>
            <w:tcW w:w="243" w:type="dxa"/>
            <w:gridSpan w:val="2"/>
          </w:tcPr>
          <w:p w14:paraId="6E864E7A" w14:textId="77777777" w:rsidR="00536CF1" w:rsidRPr="00E56A78" w:rsidRDefault="00536CF1" w:rsidP="00536C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gridSpan w:val="2"/>
          </w:tcPr>
          <w:p w14:paraId="317D82E0" w14:textId="7E6427D0" w:rsidR="00536CF1" w:rsidRPr="00E56A78" w:rsidRDefault="00536CF1" w:rsidP="008D71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(180)</w:t>
            </w:r>
          </w:p>
        </w:tc>
        <w:tc>
          <w:tcPr>
            <w:tcW w:w="243" w:type="dxa"/>
          </w:tcPr>
          <w:p w14:paraId="37129C39" w14:textId="77777777" w:rsidR="00536CF1" w:rsidRPr="00E56A78" w:rsidRDefault="00536CF1" w:rsidP="00536CF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gridSpan w:val="3"/>
          </w:tcPr>
          <w:p w14:paraId="6000102B" w14:textId="718D352A" w:rsidR="00536CF1" w:rsidRPr="00E56A78" w:rsidRDefault="00536CF1" w:rsidP="00536CF1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6A78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gridSpan w:val="2"/>
          </w:tcPr>
          <w:p w14:paraId="7D793D2D" w14:textId="77777777" w:rsidR="00536CF1" w:rsidRPr="00E56A78" w:rsidRDefault="00536CF1" w:rsidP="00536CF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2F2CD558" w14:textId="0D8C17E1" w:rsidR="00536CF1" w:rsidRPr="00E56A78" w:rsidRDefault="008227B2" w:rsidP="00536C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813</w:t>
            </w:r>
          </w:p>
        </w:tc>
      </w:tr>
      <w:tr w:rsidR="00536CF1" w:rsidRPr="00E56A78" w14:paraId="6D6C3EA7" w14:textId="77777777" w:rsidTr="00867504">
        <w:trPr>
          <w:trHeight w:val="139"/>
        </w:trPr>
        <w:tc>
          <w:tcPr>
            <w:tcW w:w="3753" w:type="dxa"/>
          </w:tcPr>
          <w:p w14:paraId="5D65F026" w14:textId="77777777" w:rsidR="00536CF1" w:rsidRPr="00E56A78" w:rsidRDefault="00536CF1" w:rsidP="005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56A78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2" w:type="dxa"/>
            <w:gridSpan w:val="2"/>
          </w:tcPr>
          <w:p w14:paraId="2ABAC815" w14:textId="45810A75" w:rsidR="00536CF1" w:rsidRPr="00E56A78" w:rsidRDefault="00536CF1" w:rsidP="00536C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6A7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14,731</w:t>
            </w:r>
          </w:p>
        </w:tc>
        <w:tc>
          <w:tcPr>
            <w:tcW w:w="243" w:type="dxa"/>
            <w:gridSpan w:val="2"/>
          </w:tcPr>
          <w:p w14:paraId="5A9AA525" w14:textId="77777777" w:rsidR="00536CF1" w:rsidRPr="00E56A78" w:rsidRDefault="00536CF1" w:rsidP="00536C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gridSpan w:val="2"/>
          </w:tcPr>
          <w:p w14:paraId="79BE5C46" w14:textId="57B9E52D" w:rsidR="00536CF1" w:rsidRPr="00E56A78" w:rsidRDefault="00536CF1" w:rsidP="00536C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243" w:type="dxa"/>
          </w:tcPr>
          <w:p w14:paraId="16E6CF7C" w14:textId="77777777" w:rsidR="00536CF1" w:rsidRPr="00E56A78" w:rsidRDefault="00536CF1" w:rsidP="00536CF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gridSpan w:val="3"/>
          </w:tcPr>
          <w:p w14:paraId="2FB28ACF" w14:textId="657C9D31" w:rsidR="00536CF1" w:rsidRPr="00E56A78" w:rsidRDefault="008227B2" w:rsidP="00536CF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3,822</w:t>
            </w:r>
          </w:p>
        </w:tc>
        <w:tc>
          <w:tcPr>
            <w:tcW w:w="252" w:type="dxa"/>
            <w:gridSpan w:val="2"/>
          </w:tcPr>
          <w:p w14:paraId="6F83FAF7" w14:textId="77777777" w:rsidR="00536CF1" w:rsidRPr="00E56A78" w:rsidRDefault="00536CF1" w:rsidP="00536CF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353FD8C8" w14:textId="6B80909E" w:rsidR="00536CF1" w:rsidRPr="00E56A78" w:rsidRDefault="008227B2" w:rsidP="00536C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18,993</w:t>
            </w:r>
          </w:p>
        </w:tc>
      </w:tr>
      <w:tr w:rsidR="00536CF1" w:rsidRPr="00E56A78" w14:paraId="1B5BA9BB" w14:textId="77777777" w:rsidTr="00867504">
        <w:trPr>
          <w:trHeight w:val="139"/>
        </w:trPr>
        <w:tc>
          <w:tcPr>
            <w:tcW w:w="3753" w:type="dxa"/>
          </w:tcPr>
          <w:p w14:paraId="6CAC903D" w14:textId="77777777" w:rsidR="00536CF1" w:rsidRPr="00E56A78" w:rsidRDefault="00536CF1" w:rsidP="005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56A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2672DD" w14:textId="027AF91C" w:rsidR="00536CF1" w:rsidRPr="00E56A78" w:rsidRDefault="00536CF1" w:rsidP="00536C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6A7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15,724</w:t>
            </w:r>
          </w:p>
        </w:tc>
        <w:tc>
          <w:tcPr>
            <w:tcW w:w="243" w:type="dxa"/>
            <w:gridSpan w:val="2"/>
          </w:tcPr>
          <w:p w14:paraId="6511681E" w14:textId="77777777" w:rsidR="00536CF1" w:rsidRPr="00E56A78" w:rsidRDefault="00536CF1" w:rsidP="00536C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D42CF3" w14:textId="3FF7F5E7" w:rsidR="00536CF1" w:rsidRPr="00E56A78" w:rsidRDefault="00536CF1" w:rsidP="00536C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260</w:t>
            </w:r>
          </w:p>
        </w:tc>
        <w:tc>
          <w:tcPr>
            <w:tcW w:w="243" w:type="dxa"/>
          </w:tcPr>
          <w:p w14:paraId="51CD4F40" w14:textId="77777777" w:rsidR="00536CF1" w:rsidRPr="00E56A78" w:rsidRDefault="00536CF1" w:rsidP="00536CF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C663672" w14:textId="471C023A" w:rsidR="00536CF1" w:rsidRPr="008227B2" w:rsidRDefault="008227B2" w:rsidP="00536CF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27B2">
              <w:rPr>
                <w:rFonts w:ascii="Angsana New" w:hAnsi="Angsana New"/>
                <w:b/>
                <w:bCs/>
                <w:sz w:val="30"/>
                <w:szCs w:val="30"/>
              </w:rPr>
              <w:t>3,822</w:t>
            </w:r>
          </w:p>
        </w:tc>
        <w:tc>
          <w:tcPr>
            <w:tcW w:w="252" w:type="dxa"/>
            <w:gridSpan w:val="2"/>
          </w:tcPr>
          <w:p w14:paraId="08439859" w14:textId="77777777" w:rsidR="00536CF1" w:rsidRPr="00E56A78" w:rsidRDefault="00536CF1" w:rsidP="00536CF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</w:tcPr>
          <w:p w14:paraId="24383526" w14:textId="6325FAE2" w:rsidR="00536CF1" w:rsidRPr="00E56A78" w:rsidRDefault="008227B2" w:rsidP="00536C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19,806</w:t>
            </w:r>
          </w:p>
        </w:tc>
      </w:tr>
      <w:tr w:rsidR="00536CF1" w:rsidRPr="00E56A78" w14:paraId="4FD0DB38" w14:textId="77777777" w:rsidTr="00867504">
        <w:trPr>
          <w:trHeight w:val="139"/>
        </w:trPr>
        <w:tc>
          <w:tcPr>
            <w:tcW w:w="3753" w:type="dxa"/>
          </w:tcPr>
          <w:p w14:paraId="268B23E2" w14:textId="77777777" w:rsidR="00536CF1" w:rsidRPr="00E56A78" w:rsidRDefault="00536CF1" w:rsidP="005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</w:tcBorders>
          </w:tcPr>
          <w:p w14:paraId="42EC4A60" w14:textId="77777777" w:rsidR="00536CF1" w:rsidRPr="00E56A78" w:rsidRDefault="00536CF1" w:rsidP="00536C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7DEE2455" w14:textId="77777777" w:rsidR="00536CF1" w:rsidRPr="00E56A78" w:rsidRDefault="00536CF1" w:rsidP="00536C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double" w:sz="4" w:space="0" w:color="auto"/>
            </w:tcBorders>
          </w:tcPr>
          <w:p w14:paraId="33F4BA74" w14:textId="77777777" w:rsidR="00536CF1" w:rsidRPr="00E56A78" w:rsidRDefault="00536CF1" w:rsidP="00536C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EA1CB6E" w14:textId="77777777" w:rsidR="00536CF1" w:rsidRPr="00E56A78" w:rsidRDefault="00536CF1" w:rsidP="00536CF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gridSpan w:val="3"/>
            <w:tcBorders>
              <w:top w:val="double" w:sz="4" w:space="0" w:color="auto"/>
            </w:tcBorders>
          </w:tcPr>
          <w:p w14:paraId="30062C41" w14:textId="77777777" w:rsidR="00536CF1" w:rsidRPr="00E56A78" w:rsidRDefault="00536CF1" w:rsidP="00536CF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77DC85AA" w14:textId="77777777" w:rsidR="00536CF1" w:rsidRPr="00E56A78" w:rsidRDefault="00536CF1" w:rsidP="00536CF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double" w:sz="4" w:space="0" w:color="auto"/>
            </w:tcBorders>
          </w:tcPr>
          <w:p w14:paraId="6200B29B" w14:textId="77777777" w:rsidR="00536CF1" w:rsidRPr="00E56A78" w:rsidRDefault="00536CF1" w:rsidP="00536C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36CF1" w:rsidRPr="00E56A78" w14:paraId="2EE895C2" w14:textId="77777777" w:rsidTr="00867504">
        <w:tc>
          <w:tcPr>
            <w:tcW w:w="3753" w:type="dxa"/>
          </w:tcPr>
          <w:p w14:paraId="5C2E6449" w14:textId="1275D82E" w:rsidR="00536CF1" w:rsidRPr="00E56A78" w:rsidRDefault="00536CF1" w:rsidP="005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56A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</w:t>
            </w:r>
          </w:p>
        </w:tc>
        <w:tc>
          <w:tcPr>
            <w:tcW w:w="2571" w:type="dxa"/>
            <w:gridSpan w:val="5"/>
          </w:tcPr>
          <w:p w14:paraId="7ACA3103" w14:textId="77777777" w:rsidR="00536CF1" w:rsidRPr="00E56A78" w:rsidRDefault="00536CF1" w:rsidP="005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56A7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E56A78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gridSpan w:val="3"/>
          </w:tcPr>
          <w:p w14:paraId="39C740E4" w14:textId="77777777" w:rsidR="00536CF1" w:rsidRPr="00E56A78" w:rsidRDefault="00536CF1" w:rsidP="005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49" w:type="dxa"/>
            <w:gridSpan w:val="5"/>
          </w:tcPr>
          <w:p w14:paraId="2C114DF6" w14:textId="77777777" w:rsidR="00536CF1" w:rsidRPr="00E56A78" w:rsidRDefault="00536CF1" w:rsidP="005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56A7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56A78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536CF1" w:rsidRPr="00E56A78" w14:paraId="7287D0E2" w14:textId="77777777" w:rsidTr="00867504">
        <w:tc>
          <w:tcPr>
            <w:tcW w:w="3753" w:type="dxa"/>
          </w:tcPr>
          <w:p w14:paraId="2BC60094" w14:textId="3A0FFD51" w:rsidR="00536CF1" w:rsidRPr="00E56A78" w:rsidRDefault="00536CF1" w:rsidP="005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E56A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ยังไม่ได้รับรู้</w:t>
            </w:r>
          </w:p>
        </w:tc>
        <w:tc>
          <w:tcPr>
            <w:tcW w:w="1132" w:type="dxa"/>
          </w:tcPr>
          <w:p w14:paraId="66110415" w14:textId="1EC842D0" w:rsidR="00536CF1" w:rsidRPr="00E56A78" w:rsidRDefault="00536CF1" w:rsidP="005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  <w:gridSpan w:val="2"/>
          </w:tcPr>
          <w:p w14:paraId="35D67D0F" w14:textId="77777777" w:rsidR="00536CF1" w:rsidRPr="00E56A78" w:rsidRDefault="00536CF1" w:rsidP="005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08883B7" w14:textId="2942938F" w:rsidR="00536CF1" w:rsidRPr="00E56A78" w:rsidRDefault="00536CF1" w:rsidP="005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9" w:type="dxa"/>
            <w:gridSpan w:val="3"/>
          </w:tcPr>
          <w:p w14:paraId="1031C01A" w14:textId="77777777" w:rsidR="00536CF1" w:rsidRPr="00E56A78" w:rsidRDefault="00536CF1" w:rsidP="005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5FA356E6" w14:textId="34A85F02" w:rsidR="00536CF1" w:rsidRPr="00E56A78" w:rsidRDefault="00536CF1" w:rsidP="005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  <w:gridSpan w:val="2"/>
          </w:tcPr>
          <w:p w14:paraId="18499667" w14:textId="77777777" w:rsidR="00536CF1" w:rsidRPr="00E56A78" w:rsidRDefault="00536CF1" w:rsidP="005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5" w:type="dxa"/>
            <w:gridSpan w:val="2"/>
          </w:tcPr>
          <w:p w14:paraId="5A1BAB4F" w14:textId="08D3496F" w:rsidR="00536CF1" w:rsidRPr="00E56A78" w:rsidRDefault="00536CF1" w:rsidP="005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536CF1" w:rsidRPr="00E56A78" w14:paraId="6F13BCF1" w14:textId="77777777" w:rsidTr="00867504">
        <w:tc>
          <w:tcPr>
            <w:tcW w:w="3753" w:type="dxa"/>
          </w:tcPr>
          <w:p w14:paraId="5F65707A" w14:textId="77777777" w:rsidR="00536CF1" w:rsidRPr="00E56A78" w:rsidRDefault="00536CF1" w:rsidP="005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9" w:type="dxa"/>
            <w:gridSpan w:val="13"/>
          </w:tcPr>
          <w:p w14:paraId="5198D442" w14:textId="77777777" w:rsidR="00536CF1" w:rsidRPr="00E56A78" w:rsidRDefault="00536CF1" w:rsidP="005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56A7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5250" w:rsidRPr="00E56A78" w14:paraId="0FD3D1C0" w14:textId="77777777" w:rsidTr="00867504">
        <w:tc>
          <w:tcPr>
            <w:tcW w:w="3753" w:type="dxa"/>
          </w:tcPr>
          <w:p w14:paraId="63446901" w14:textId="77777777" w:rsidR="00485250" w:rsidRPr="00E56A78" w:rsidRDefault="00485250" w:rsidP="0048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6A78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ขาดทุนทางภาษีที่ไม่ได้ใช้</w:t>
            </w:r>
            <w:r w:rsidRPr="00E56A7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32" w:type="dxa"/>
          </w:tcPr>
          <w:p w14:paraId="527D2427" w14:textId="43DA52CD" w:rsidR="00485250" w:rsidRPr="00E56A78" w:rsidRDefault="008D7124" w:rsidP="008D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131,710</w:t>
            </w:r>
          </w:p>
        </w:tc>
        <w:tc>
          <w:tcPr>
            <w:tcW w:w="269" w:type="dxa"/>
            <w:gridSpan w:val="2"/>
          </w:tcPr>
          <w:p w14:paraId="25E0CF60" w14:textId="77777777" w:rsidR="00485250" w:rsidRPr="00E56A78" w:rsidRDefault="00485250" w:rsidP="0048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C805C3C" w14:textId="7904D50F" w:rsidR="00485250" w:rsidRPr="00E56A78" w:rsidRDefault="00485250" w:rsidP="0048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56A78">
              <w:rPr>
                <w:rFonts w:ascii="Angsana New" w:hAnsi="Angsana New" w:hint="cs"/>
                <w:sz w:val="30"/>
                <w:szCs w:val="30"/>
              </w:rPr>
              <w:t>163,567</w:t>
            </w:r>
          </w:p>
        </w:tc>
        <w:tc>
          <w:tcPr>
            <w:tcW w:w="269" w:type="dxa"/>
            <w:gridSpan w:val="3"/>
          </w:tcPr>
          <w:p w14:paraId="235F32C7" w14:textId="77777777" w:rsidR="00485250" w:rsidRPr="00E56A78" w:rsidRDefault="00485250" w:rsidP="0048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</w:tcPr>
          <w:p w14:paraId="162BD2FD" w14:textId="2285CF77" w:rsidR="00485250" w:rsidRPr="00E56A78" w:rsidRDefault="00485250" w:rsidP="0048525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6A78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2A49ED75" w14:textId="77777777" w:rsidR="00485250" w:rsidRPr="00E56A78" w:rsidRDefault="00485250" w:rsidP="0048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5" w:type="dxa"/>
            <w:gridSpan w:val="2"/>
          </w:tcPr>
          <w:p w14:paraId="71276829" w14:textId="77777777" w:rsidR="00485250" w:rsidRPr="00E56A78" w:rsidRDefault="00485250" w:rsidP="0048525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6A78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485250" w:rsidRPr="00E56A78" w14:paraId="531CEE0C" w14:textId="77777777" w:rsidTr="00867504">
        <w:tc>
          <w:tcPr>
            <w:tcW w:w="3753" w:type="dxa"/>
          </w:tcPr>
          <w:p w14:paraId="4C22791B" w14:textId="77777777" w:rsidR="00485250" w:rsidRPr="00E56A78" w:rsidRDefault="00485250" w:rsidP="0048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A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618CF026" w14:textId="0CE1DCD4" w:rsidR="00485250" w:rsidRPr="00226E9E" w:rsidRDefault="00226E9E" w:rsidP="00226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6E9E">
              <w:rPr>
                <w:rFonts w:ascii="Angsana New" w:hAnsi="Angsana New"/>
                <w:b/>
                <w:bCs/>
                <w:sz w:val="30"/>
                <w:szCs w:val="30"/>
              </w:rPr>
              <w:t>131,710</w:t>
            </w:r>
          </w:p>
        </w:tc>
        <w:tc>
          <w:tcPr>
            <w:tcW w:w="269" w:type="dxa"/>
            <w:gridSpan w:val="2"/>
          </w:tcPr>
          <w:p w14:paraId="76E5DEDB" w14:textId="77777777" w:rsidR="00485250" w:rsidRPr="00E56A78" w:rsidRDefault="00485250" w:rsidP="0048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A37DD4" w14:textId="32A0493A" w:rsidR="00485250" w:rsidRPr="00E56A78" w:rsidRDefault="00485250" w:rsidP="0048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A78">
              <w:rPr>
                <w:rFonts w:ascii="Angsana New" w:hAnsi="Angsana New" w:hint="cs"/>
                <w:b/>
                <w:bCs/>
                <w:sz w:val="30"/>
                <w:szCs w:val="30"/>
              </w:rPr>
              <w:t>163,567</w:t>
            </w:r>
          </w:p>
        </w:tc>
        <w:tc>
          <w:tcPr>
            <w:tcW w:w="269" w:type="dxa"/>
            <w:gridSpan w:val="3"/>
          </w:tcPr>
          <w:p w14:paraId="7A1F1B08" w14:textId="77777777" w:rsidR="00485250" w:rsidRPr="00E56A78" w:rsidRDefault="00485250" w:rsidP="0048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165D0D33" w14:textId="0274CA79" w:rsidR="00485250" w:rsidRPr="00E56A78" w:rsidRDefault="00485250" w:rsidP="0048525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6A7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0AD02AC8" w14:textId="77777777" w:rsidR="00485250" w:rsidRPr="00E56A78" w:rsidRDefault="00485250" w:rsidP="0048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05F88B" w14:textId="77777777" w:rsidR="00485250" w:rsidRPr="00E56A78" w:rsidRDefault="00485250" w:rsidP="0048525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6A7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7E51E73" w14:textId="77777777" w:rsidR="007F5357" w:rsidRPr="00E473D2" w:rsidRDefault="007F5357" w:rsidP="00E473D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ED5DCB" w14:textId="79FFA376" w:rsidR="000D4D0D" w:rsidRDefault="007F5357" w:rsidP="00727D6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73D2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ขาดทุนทางภาษีจะสิ้นอายุระหว่างปี </w:t>
      </w:r>
      <w:r w:rsidRPr="00E473D2">
        <w:rPr>
          <w:rFonts w:ascii="Angsana New" w:hAnsi="Angsana New" w:hint="cs"/>
          <w:sz w:val="30"/>
          <w:szCs w:val="30"/>
        </w:rPr>
        <w:t>256</w:t>
      </w:r>
      <w:r w:rsidR="00FD3345" w:rsidRPr="00E473D2">
        <w:rPr>
          <w:rFonts w:ascii="Angsana New" w:hAnsi="Angsana New"/>
          <w:sz w:val="30"/>
          <w:szCs w:val="30"/>
        </w:rPr>
        <w:t>4</w:t>
      </w:r>
      <w:r w:rsidRPr="00E473D2">
        <w:rPr>
          <w:rFonts w:ascii="Angsana New" w:hAnsi="Angsana New" w:hint="cs"/>
          <w:sz w:val="30"/>
          <w:szCs w:val="30"/>
        </w:rPr>
        <w:t xml:space="preserve"> </w:t>
      </w:r>
      <w:r w:rsidRPr="00E473D2">
        <w:rPr>
          <w:rFonts w:ascii="Angsana New" w:hAnsi="Angsana New" w:hint="cs"/>
          <w:sz w:val="30"/>
          <w:szCs w:val="30"/>
          <w:cs/>
        </w:rPr>
        <w:t xml:space="preserve">ถึง </w:t>
      </w:r>
      <w:r w:rsidRPr="00E473D2">
        <w:rPr>
          <w:rFonts w:ascii="Angsana New" w:hAnsi="Angsana New" w:hint="cs"/>
          <w:sz w:val="30"/>
          <w:szCs w:val="30"/>
        </w:rPr>
        <w:t>256</w:t>
      </w:r>
      <w:r w:rsidR="00474BC4" w:rsidRPr="00E473D2">
        <w:rPr>
          <w:rFonts w:ascii="Angsana New" w:hAnsi="Angsana New" w:hint="cs"/>
          <w:sz w:val="30"/>
          <w:szCs w:val="30"/>
        </w:rPr>
        <w:t>8</w:t>
      </w:r>
      <w:r w:rsidRPr="00E473D2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E473D2">
        <w:rPr>
          <w:rFonts w:ascii="Angsana New" w:hAnsi="Angsana New" w:hint="cs"/>
          <w:sz w:val="30"/>
          <w:szCs w:val="30"/>
        </w:rPr>
        <w:t xml:space="preserve"> </w:t>
      </w:r>
      <w:r w:rsidRPr="00E473D2">
        <w:rPr>
          <w:rFonts w:ascii="Angsana New" w:hAnsi="Angsana New" w:hint="cs"/>
          <w:sz w:val="30"/>
          <w:szCs w:val="30"/>
          <w:cs/>
        </w:rPr>
        <w:t>บริษัทย่อยแห่งหนึ่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Pr="00E56A78">
        <w:rPr>
          <w:rFonts w:ascii="Angsana New" w:eastAsia="Calibri" w:hAnsi="Angsana New" w:hint="cs"/>
          <w:sz w:val="30"/>
          <w:szCs w:val="30"/>
          <w:cs/>
        </w:rPr>
        <w:t>ได้ค่อนข้างแน่ว่าจะมีกำไรทางภาษีเพียงพอที่จะใช้ประโยชน์ทางภาษีดังกล่าว</w:t>
      </w:r>
      <w:r w:rsidR="000D4D0D">
        <w:rPr>
          <w:rFonts w:ascii="Angsana New" w:hAnsi="Angsana New"/>
          <w:b/>
          <w:bCs/>
          <w:sz w:val="30"/>
          <w:szCs w:val="30"/>
        </w:rPr>
        <w:br w:type="page"/>
      </w:r>
    </w:p>
    <w:p w14:paraId="7F721667" w14:textId="59880904" w:rsidR="00030124" w:rsidRPr="00E56A78" w:rsidRDefault="00C46261" w:rsidP="000D4D0D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56A78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D4D0D">
        <w:rPr>
          <w:rFonts w:ascii="Angsana New" w:hAnsi="Angsana New"/>
          <w:b/>
          <w:bCs/>
          <w:sz w:val="30"/>
          <w:szCs w:val="30"/>
        </w:rPr>
        <w:t>3</w:t>
      </w:r>
      <w:r w:rsidR="00030124" w:rsidRPr="00E56A78">
        <w:rPr>
          <w:rFonts w:ascii="Angsana New" w:hAnsi="Angsana New"/>
          <w:b/>
          <w:bCs/>
          <w:sz w:val="30"/>
          <w:szCs w:val="30"/>
        </w:rPr>
        <w:tab/>
      </w:r>
      <w:r w:rsidR="00030124" w:rsidRPr="00E56A78">
        <w:rPr>
          <w:rFonts w:ascii="Angsana New" w:hAnsi="Angsana New"/>
          <w:b/>
          <w:bCs/>
          <w:sz w:val="30"/>
          <w:szCs w:val="30"/>
          <w:cs/>
        </w:rPr>
        <w:t xml:space="preserve">สิทธิประโยชน์จากการส่งเสริมการลงทุน  </w:t>
      </w:r>
    </w:p>
    <w:p w14:paraId="56D25B69" w14:textId="77777777" w:rsidR="009B15CE" w:rsidRPr="00E56A78" w:rsidRDefault="009B15CE" w:rsidP="00E56A78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20"/>
          <w:szCs w:val="20"/>
          <w:highlight w:val="yellow"/>
        </w:rPr>
      </w:pPr>
    </w:p>
    <w:p w14:paraId="5F09BDDC" w14:textId="77777777" w:rsidR="00884F82" w:rsidRPr="00E56A78" w:rsidRDefault="00884F82" w:rsidP="00E56A7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56A78">
        <w:rPr>
          <w:rFonts w:ascii="Angsana New" w:hAnsi="Angsana New" w:hint="cs"/>
          <w:sz w:val="30"/>
          <w:szCs w:val="30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E56A78">
        <w:rPr>
          <w:rFonts w:ascii="Angsana New" w:hAnsi="Angsana New" w:hint="cs"/>
          <w:sz w:val="30"/>
          <w:szCs w:val="30"/>
        </w:rPr>
        <w:t>2520</w:t>
      </w:r>
      <w:r w:rsidRPr="00E56A78">
        <w:rPr>
          <w:rFonts w:ascii="Angsana New" w:hAnsi="Angsana New" w:hint="cs"/>
          <w:sz w:val="30"/>
          <w:szCs w:val="30"/>
          <w:cs/>
        </w:rPr>
        <w:t xml:space="preserve"> เกี่ยวกับ ซึ่งพอสรุปสาระสำคัญได้ดังนี้ </w:t>
      </w:r>
    </w:p>
    <w:p w14:paraId="13C57E49" w14:textId="77777777" w:rsidR="00884F82" w:rsidRPr="00E56A78" w:rsidRDefault="00884F82" w:rsidP="00E56A78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20"/>
          <w:szCs w:val="20"/>
        </w:rPr>
      </w:pPr>
    </w:p>
    <w:p w14:paraId="1A8A7670" w14:textId="77777777" w:rsidR="00884F82" w:rsidRPr="00E56A78" w:rsidRDefault="00884F82" w:rsidP="00E56A78">
      <w:pPr>
        <w:tabs>
          <w:tab w:val="clear" w:pos="227"/>
          <w:tab w:val="clear" w:pos="454"/>
          <w:tab w:val="left" w:pos="562"/>
        </w:tabs>
        <w:spacing w:line="240" w:lineRule="auto"/>
        <w:ind w:left="1134" w:hanging="594"/>
        <w:jc w:val="thaiDistribute"/>
        <w:rPr>
          <w:rFonts w:ascii="Angsana New" w:hAnsi="Angsana New"/>
          <w:sz w:val="30"/>
          <w:szCs w:val="30"/>
        </w:rPr>
      </w:pPr>
      <w:r w:rsidRPr="00E56A78">
        <w:rPr>
          <w:rFonts w:ascii="Angsana New" w:hAnsi="Angsana New" w:hint="cs"/>
          <w:sz w:val="30"/>
          <w:szCs w:val="30"/>
          <w:cs/>
        </w:rPr>
        <w:t>(ก)</w:t>
      </w:r>
      <w:r w:rsidRPr="00E56A78">
        <w:rPr>
          <w:rFonts w:ascii="Angsana New" w:hAnsi="Angsana New" w:hint="cs"/>
          <w:sz w:val="30"/>
          <w:szCs w:val="30"/>
          <w:cs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4CEE57D7" w14:textId="77777777" w:rsidR="00884F82" w:rsidRPr="00E56A78" w:rsidRDefault="00884F82" w:rsidP="00E56A78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20"/>
          <w:szCs w:val="20"/>
        </w:rPr>
      </w:pPr>
    </w:p>
    <w:p w14:paraId="6EACB2F0" w14:textId="77777777" w:rsidR="00884F82" w:rsidRPr="00E56A78" w:rsidRDefault="00884F82" w:rsidP="00254505">
      <w:pPr>
        <w:tabs>
          <w:tab w:val="clear" w:pos="227"/>
          <w:tab w:val="clear" w:pos="454"/>
          <w:tab w:val="clear" w:pos="907"/>
          <w:tab w:val="left" w:pos="562"/>
        </w:tabs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E56A78">
        <w:rPr>
          <w:rFonts w:ascii="Angsana New" w:hAnsi="Angsana New" w:hint="cs"/>
          <w:sz w:val="30"/>
          <w:szCs w:val="30"/>
          <w:cs/>
        </w:rPr>
        <w:t>(ข)</w:t>
      </w:r>
      <w:r w:rsidRPr="00E56A78">
        <w:rPr>
          <w:rFonts w:ascii="Angsana New" w:hAnsi="Angsana New" w:hint="cs"/>
          <w:sz w:val="30"/>
          <w:szCs w:val="30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 เป็นจำนวนไม่เกินจำนวนเงินลงทุนโดยไม่รวมค่าที่ดินและทุนหมุนเวียน</w:t>
      </w:r>
    </w:p>
    <w:p w14:paraId="7259873D" w14:textId="77777777" w:rsidR="00884F82" w:rsidRPr="00E56A78" w:rsidRDefault="00884F82" w:rsidP="00E56A78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20"/>
          <w:szCs w:val="20"/>
        </w:rPr>
      </w:pPr>
    </w:p>
    <w:p w14:paraId="6FA61848" w14:textId="73C2E2AD" w:rsidR="00884F82" w:rsidRPr="00E56A78" w:rsidRDefault="00884F82" w:rsidP="00254505">
      <w:pPr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E56A78">
        <w:rPr>
          <w:rFonts w:ascii="Angsana New" w:hAnsi="Angsana New" w:hint="cs"/>
          <w:sz w:val="30"/>
          <w:szCs w:val="30"/>
          <w:cs/>
        </w:rPr>
        <w:t>(ค)</w:t>
      </w:r>
      <w:r w:rsidRPr="00E56A78">
        <w:rPr>
          <w:rFonts w:ascii="Angsana New" w:hAnsi="Angsana New" w:hint="cs"/>
          <w:sz w:val="30"/>
          <w:szCs w:val="30"/>
          <w:cs/>
        </w:rPr>
        <w:tab/>
        <w:t xml:space="preserve">ให้ได้รับลดหย่อนภาษีเงินได้นิติบุคคลร้อยละ </w:t>
      </w:r>
      <w:r w:rsidR="00254505">
        <w:rPr>
          <w:rFonts w:ascii="Angsana New" w:hAnsi="Angsana New"/>
          <w:sz w:val="30"/>
          <w:szCs w:val="30"/>
        </w:rPr>
        <w:t>50</w:t>
      </w:r>
      <w:r w:rsidRPr="00E56A78">
        <w:rPr>
          <w:rFonts w:ascii="Angsana New" w:hAnsi="Angsana New" w:hint="cs"/>
          <w:sz w:val="30"/>
          <w:szCs w:val="30"/>
          <w:cs/>
        </w:rPr>
        <w:t xml:space="preserve"> สำหรับกำไรสุทธิที่ได้จากการประกอบกิจการที่ได้รับการส่งเสริมมีกำหนดเวลาห้าปี นับแต่วันที่สิ้นสุดสิทธิประโยชน์ตามข้อ (ข) </w:t>
      </w:r>
    </w:p>
    <w:p w14:paraId="51FE7C5D" w14:textId="77777777" w:rsidR="00884F82" w:rsidRPr="00E56A78" w:rsidRDefault="00884F82" w:rsidP="00E56A78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20"/>
          <w:szCs w:val="20"/>
        </w:rPr>
      </w:pPr>
    </w:p>
    <w:p w14:paraId="2AF5DF84" w14:textId="77777777" w:rsidR="00884F82" w:rsidRPr="00E56A78" w:rsidRDefault="00884F82" w:rsidP="00E56A78">
      <w:pPr>
        <w:tabs>
          <w:tab w:val="clear" w:pos="227"/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56A78">
        <w:rPr>
          <w:rFonts w:ascii="Angsana New" w:hAnsi="Angsana New" w:hint="cs"/>
          <w:sz w:val="30"/>
          <w:szCs w:val="30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358C9BBA" w14:textId="77777777" w:rsidR="00884F82" w:rsidRPr="00E56A78" w:rsidRDefault="00884F82" w:rsidP="00E56A78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20"/>
          <w:szCs w:val="20"/>
        </w:rPr>
      </w:pPr>
    </w:p>
    <w:p w14:paraId="6E3F0110" w14:textId="77777777" w:rsidR="00884F82" w:rsidRPr="00E56A78" w:rsidRDefault="00884F82" w:rsidP="00E56A7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56A78">
        <w:rPr>
          <w:rFonts w:ascii="Angsana New" w:hAnsi="Angsana New" w:hint="cs"/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0218C27F" w14:textId="77777777" w:rsidR="00884F82" w:rsidRPr="00E56A78" w:rsidRDefault="00884F82" w:rsidP="00E56A7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5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1712"/>
        <w:gridCol w:w="991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36"/>
        <w:gridCol w:w="1006"/>
      </w:tblGrid>
      <w:tr w:rsidR="00884F82" w14:paraId="0E3A1042" w14:textId="77777777" w:rsidTr="00E56A78">
        <w:tc>
          <w:tcPr>
            <w:tcW w:w="1712" w:type="dxa"/>
          </w:tcPr>
          <w:p w14:paraId="0AEA2309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3" w:type="dxa"/>
            <w:gridSpan w:val="11"/>
            <w:hideMark/>
          </w:tcPr>
          <w:p w14:paraId="534EB9C8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884F82" w14:paraId="491BA481" w14:textId="77777777" w:rsidTr="00E56A78">
        <w:tc>
          <w:tcPr>
            <w:tcW w:w="1712" w:type="dxa"/>
          </w:tcPr>
          <w:p w14:paraId="648E59AA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12B69C" w14:textId="2FAB2507" w:rsidR="00884F82" w:rsidRDefault="00E56A7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1CF44F13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A3B8E" w14:textId="4DB578AA" w:rsidR="00884F82" w:rsidRDefault="00E56A7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884F82" w14:paraId="05DD826C" w14:textId="77777777" w:rsidTr="00E56A78">
        <w:tc>
          <w:tcPr>
            <w:tcW w:w="1712" w:type="dxa"/>
          </w:tcPr>
          <w:p w14:paraId="4482D49C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234627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72C12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728993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4C0D7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6DC48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AADB0D1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146502BE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0226EB13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</w:tcPr>
          <w:p w14:paraId="2A14E649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14:paraId="7ED342B4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กิจการที่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ไม่ได้รับการ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236" w:type="dxa"/>
          </w:tcPr>
          <w:p w14:paraId="09B2EF7A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</w:tcPr>
          <w:p w14:paraId="3099C701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674473C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884F82" w14:paraId="40BB0998" w14:textId="77777777" w:rsidTr="00E56A78">
        <w:tc>
          <w:tcPr>
            <w:tcW w:w="1712" w:type="dxa"/>
          </w:tcPr>
          <w:p w14:paraId="1DE11080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3" w:type="dxa"/>
            <w:gridSpan w:val="11"/>
            <w:hideMark/>
          </w:tcPr>
          <w:p w14:paraId="5E42B8DE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56A78" w14:paraId="0AEB0803" w14:textId="77777777" w:rsidTr="00E56A78">
        <w:tc>
          <w:tcPr>
            <w:tcW w:w="1712" w:type="dxa"/>
            <w:vAlign w:val="bottom"/>
            <w:hideMark/>
          </w:tcPr>
          <w:p w14:paraId="626BEA1A" w14:textId="77777777" w:rsidR="00E56A78" w:rsidRDefault="00E56A78" w:rsidP="00E56A78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991" w:type="dxa"/>
            <w:vAlign w:val="bottom"/>
          </w:tcPr>
          <w:p w14:paraId="6100D823" w14:textId="7E8B88A9" w:rsidR="00E56A78" w:rsidRPr="00DC2A7E" w:rsidRDefault="00E00CA5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C2A7E">
              <w:rPr>
                <w:rFonts w:ascii="Angsana New" w:hAnsi="Angsana New"/>
                <w:sz w:val="24"/>
                <w:szCs w:val="24"/>
              </w:rPr>
              <w:t>23,226</w:t>
            </w:r>
          </w:p>
        </w:tc>
        <w:tc>
          <w:tcPr>
            <w:tcW w:w="270" w:type="dxa"/>
            <w:vAlign w:val="bottom"/>
          </w:tcPr>
          <w:p w14:paraId="787097BE" w14:textId="77777777" w:rsidR="00E56A78" w:rsidRPr="00DC2A7E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7A5CD8" w14:textId="6AA3118A" w:rsidR="00E56A78" w:rsidRPr="00DC2A7E" w:rsidRDefault="00E00CA5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C2A7E">
              <w:rPr>
                <w:rFonts w:ascii="Angsana New" w:hAnsi="Angsana New"/>
                <w:sz w:val="24"/>
                <w:szCs w:val="24"/>
              </w:rPr>
              <w:t>237,083</w:t>
            </w:r>
          </w:p>
        </w:tc>
        <w:tc>
          <w:tcPr>
            <w:tcW w:w="270" w:type="dxa"/>
            <w:vAlign w:val="bottom"/>
          </w:tcPr>
          <w:p w14:paraId="7B489804" w14:textId="77777777" w:rsidR="00E56A78" w:rsidRPr="00DC2A7E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FCD195" w14:textId="21095580" w:rsidR="00E56A78" w:rsidRPr="00DC2A7E" w:rsidRDefault="00E00CA5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C2A7E">
              <w:rPr>
                <w:rFonts w:ascii="Angsana New" w:hAnsi="Angsana New"/>
                <w:sz w:val="24"/>
                <w:szCs w:val="24"/>
              </w:rPr>
              <w:t>260,309</w:t>
            </w:r>
          </w:p>
        </w:tc>
        <w:tc>
          <w:tcPr>
            <w:tcW w:w="270" w:type="dxa"/>
            <w:vAlign w:val="bottom"/>
          </w:tcPr>
          <w:p w14:paraId="40010BFC" w14:textId="77777777" w:rsidR="00E56A78" w:rsidRDefault="00E56A78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8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033587A3" w14:textId="10D3491D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331,737</w:t>
            </w:r>
          </w:p>
        </w:tc>
        <w:tc>
          <w:tcPr>
            <w:tcW w:w="270" w:type="dxa"/>
            <w:vAlign w:val="bottom"/>
          </w:tcPr>
          <w:p w14:paraId="37A11776" w14:textId="77777777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3A0DD9E5" w14:textId="211AE56A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59,752</w:t>
            </w:r>
          </w:p>
        </w:tc>
        <w:tc>
          <w:tcPr>
            <w:tcW w:w="236" w:type="dxa"/>
            <w:vAlign w:val="bottom"/>
          </w:tcPr>
          <w:p w14:paraId="406CF05F" w14:textId="77777777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  <w:hideMark/>
          </w:tcPr>
          <w:p w14:paraId="2E4E3F9C" w14:textId="67AC2A19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391,489</w:t>
            </w:r>
          </w:p>
        </w:tc>
      </w:tr>
      <w:tr w:rsidR="00E56A78" w14:paraId="4C7A0ED4" w14:textId="77777777" w:rsidTr="00E56A78">
        <w:tc>
          <w:tcPr>
            <w:tcW w:w="1712" w:type="dxa"/>
            <w:vAlign w:val="bottom"/>
            <w:hideMark/>
          </w:tcPr>
          <w:p w14:paraId="759F0160" w14:textId="77777777" w:rsidR="00E56A78" w:rsidRDefault="00E56A78" w:rsidP="00E56A78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991" w:type="dxa"/>
            <w:vAlign w:val="bottom"/>
          </w:tcPr>
          <w:p w14:paraId="7004B91B" w14:textId="50757099" w:rsidR="00E56A78" w:rsidRPr="00DC2A7E" w:rsidRDefault="00E00CA5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C2A7E">
              <w:rPr>
                <w:rFonts w:ascii="Angsana New" w:hAnsi="Angsana New"/>
                <w:sz w:val="24"/>
                <w:szCs w:val="24"/>
              </w:rPr>
              <w:t>1,196,916</w:t>
            </w:r>
          </w:p>
        </w:tc>
        <w:tc>
          <w:tcPr>
            <w:tcW w:w="270" w:type="dxa"/>
            <w:vAlign w:val="bottom"/>
          </w:tcPr>
          <w:p w14:paraId="003E3D1E" w14:textId="77777777" w:rsidR="00E56A78" w:rsidRPr="00DC2A7E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BB688F" w14:textId="0EDBA8DD" w:rsidR="00E56A78" w:rsidRPr="00DC2A7E" w:rsidRDefault="00E00CA5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C2A7E">
              <w:rPr>
                <w:rFonts w:ascii="Angsana New" w:hAnsi="Angsana New"/>
                <w:sz w:val="24"/>
                <w:szCs w:val="24"/>
              </w:rPr>
              <w:t>6,138,392</w:t>
            </w:r>
          </w:p>
        </w:tc>
        <w:tc>
          <w:tcPr>
            <w:tcW w:w="270" w:type="dxa"/>
            <w:vAlign w:val="bottom"/>
          </w:tcPr>
          <w:p w14:paraId="26A72CCA" w14:textId="77777777" w:rsidR="00E56A78" w:rsidRPr="00DC2A7E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6E0664" w14:textId="562CF4A8" w:rsidR="00E56A78" w:rsidRPr="00DC2A7E" w:rsidRDefault="00E00CA5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C2A7E">
              <w:rPr>
                <w:rFonts w:ascii="Angsana New" w:hAnsi="Angsana New"/>
                <w:sz w:val="24"/>
                <w:szCs w:val="24"/>
              </w:rPr>
              <w:t>7,335,308</w:t>
            </w:r>
          </w:p>
        </w:tc>
        <w:tc>
          <w:tcPr>
            <w:tcW w:w="270" w:type="dxa"/>
            <w:vAlign w:val="bottom"/>
          </w:tcPr>
          <w:p w14:paraId="75F80F54" w14:textId="77777777" w:rsidR="00E56A78" w:rsidRDefault="00E56A78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8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48710406" w14:textId="433914C8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2,225,772</w:t>
            </w:r>
          </w:p>
        </w:tc>
        <w:tc>
          <w:tcPr>
            <w:tcW w:w="270" w:type="dxa"/>
            <w:vAlign w:val="bottom"/>
          </w:tcPr>
          <w:p w14:paraId="32B4336C" w14:textId="77777777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46257686" w14:textId="29F67443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7,678,066</w:t>
            </w:r>
          </w:p>
        </w:tc>
        <w:tc>
          <w:tcPr>
            <w:tcW w:w="236" w:type="dxa"/>
            <w:vAlign w:val="bottom"/>
          </w:tcPr>
          <w:p w14:paraId="2640C6AD" w14:textId="77777777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  <w:hideMark/>
          </w:tcPr>
          <w:p w14:paraId="1E12A614" w14:textId="4839B737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9,903,838</w:t>
            </w:r>
          </w:p>
        </w:tc>
      </w:tr>
      <w:tr w:rsidR="00E56A78" w14:paraId="1142AE92" w14:textId="77777777" w:rsidTr="00E56A78">
        <w:tc>
          <w:tcPr>
            <w:tcW w:w="1712" w:type="dxa"/>
            <w:vAlign w:val="bottom"/>
            <w:hideMark/>
          </w:tcPr>
          <w:p w14:paraId="0197B263" w14:textId="77777777" w:rsidR="00E56A78" w:rsidRDefault="00E56A78" w:rsidP="00E56A78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A32B80" w14:textId="15B2A9AD" w:rsidR="00E56A78" w:rsidRPr="00DC2A7E" w:rsidRDefault="00E00CA5" w:rsidP="00E00CA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C2A7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5C8956F" w14:textId="77777777" w:rsidR="00E56A78" w:rsidRPr="00DC2A7E" w:rsidRDefault="00E56A78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990B0" w14:textId="26E14FA5" w:rsidR="00E56A78" w:rsidRPr="00DC2A7E" w:rsidRDefault="00E00CA5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C2A7E">
              <w:rPr>
                <w:rFonts w:ascii="Angsana New" w:hAnsi="Angsana New"/>
                <w:sz w:val="24"/>
                <w:szCs w:val="24"/>
              </w:rPr>
              <w:t>(1,7</w:t>
            </w:r>
            <w:r w:rsidR="00DC2A7E" w:rsidRPr="00DC2A7E">
              <w:rPr>
                <w:rFonts w:ascii="Angsana New" w:hAnsi="Angsana New"/>
                <w:sz w:val="24"/>
                <w:szCs w:val="24"/>
              </w:rPr>
              <w:t>13,05</w:t>
            </w:r>
            <w:r w:rsidR="00C9441B">
              <w:rPr>
                <w:rFonts w:ascii="Angsana New" w:hAnsi="Angsana New"/>
                <w:sz w:val="24"/>
                <w:szCs w:val="24"/>
              </w:rPr>
              <w:t>8</w:t>
            </w:r>
            <w:r w:rsidRPr="00DC2A7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ED08B77" w14:textId="77777777" w:rsidR="00E56A78" w:rsidRPr="00DC2A7E" w:rsidRDefault="00E56A78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831605" w14:textId="56178F4A" w:rsidR="00E56A78" w:rsidRPr="00DC2A7E" w:rsidRDefault="00DC2A7E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C2A7E">
              <w:rPr>
                <w:rFonts w:ascii="Angsana New" w:hAnsi="Angsana New"/>
                <w:sz w:val="24"/>
                <w:szCs w:val="24"/>
              </w:rPr>
              <w:t>(1,713,05</w:t>
            </w:r>
            <w:r w:rsidR="00C9441B">
              <w:rPr>
                <w:rFonts w:ascii="Angsana New" w:hAnsi="Angsana New"/>
                <w:sz w:val="24"/>
                <w:szCs w:val="24"/>
              </w:rPr>
              <w:t>8</w:t>
            </w:r>
            <w:r w:rsidRPr="00DC2A7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CF083B9" w14:textId="77777777" w:rsidR="00E56A78" w:rsidRDefault="00E56A78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8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FA3C1A" w14:textId="6B77ED4E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(651,078)</w:t>
            </w:r>
          </w:p>
        </w:tc>
        <w:tc>
          <w:tcPr>
            <w:tcW w:w="270" w:type="dxa"/>
            <w:vAlign w:val="bottom"/>
          </w:tcPr>
          <w:p w14:paraId="57E0A0DD" w14:textId="77777777" w:rsidR="00E56A78" w:rsidRDefault="00E56A78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881BF2" w14:textId="5B9AC208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(1,638,660)</w:t>
            </w:r>
          </w:p>
        </w:tc>
        <w:tc>
          <w:tcPr>
            <w:tcW w:w="236" w:type="dxa"/>
            <w:vAlign w:val="bottom"/>
          </w:tcPr>
          <w:p w14:paraId="03A4EEB5" w14:textId="77777777" w:rsidR="00E56A78" w:rsidRDefault="00E56A78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66366C" w14:textId="756E2984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(2,289,738)</w:t>
            </w:r>
          </w:p>
        </w:tc>
      </w:tr>
      <w:tr w:rsidR="00E56A78" w14:paraId="0DA7C327" w14:textId="77777777" w:rsidTr="00E56A78">
        <w:tc>
          <w:tcPr>
            <w:tcW w:w="1712" w:type="dxa"/>
            <w:vAlign w:val="bottom"/>
            <w:hideMark/>
          </w:tcPr>
          <w:p w14:paraId="462FC8A4" w14:textId="77777777" w:rsidR="00E56A78" w:rsidRDefault="00E56A78" w:rsidP="00E56A78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311EDC" w14:textId="1405EFE3" w:rsidR="00E56A78" w:rsidRPr="00DC2A7E" w:rsidRDefault="00E00CA5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C2A7E">
              <w:rPr>
                <w:rFonts w:ascii="Angsana New" w:hAnsi="Angsana New"/>
                <w:b/>
                <w:bCs/>
                <w:sz w:val="24"/>
                <w:szCs w:val="24"/>
              </w:rPr>
              <w:t>1,220,14</w:t>
            </w:r>
            <w:r w:rsidR="00DC2A7E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14:paraId="2179AB40" w14:textId="77777777" w:rsidR="00E56A78" w:rsidRPr="00DC2A7E" w:rsidRDefault="00E56A78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AB7B1C" w14:textId="55F06B67" w:rsidR="00E56A78" w:rsidRPr="00DC2A7E" w:rsidRDefault="00DC2A7E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C2A7E">
              <w:rPr>
                <w:rFonts w:ascii="Angsana New" w:hAnsi="Angsana New"/>
                <w:b/>
                <w:bCs/>
                <w:sz w:val="24"/>
                <w:szCs w:val="24"/>
              </w:rPr>
              <w:t>4,662,41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bottom"/>
          </w:tcPr>
          <w:p w14:paraId="749EB83C" w14:textId="77777777" w:rsidR="00E56A78" w:rsidRPr="00DC2A7E" w:rsidRDefault="00E56A78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0ED88D" w14:textId="34936BB7" w:rsidR="00E56A78" w:rsidRPr="00DC2A7E" w:rsidRDefault="00DC2A7E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C2A7E">
              <w:rPr>
                <w:rFonts w:ascii="Angsana New" w:hAnsi="Angsana New"/>
                <w:b/>
                <w:bCs/>
                <w:sz w:val="24"/>
                <w:szCs w:val="24"/>
              </w:rPr>
              <w:t>5,882,559</w:t>
            </w:r>
          </w:p>
        </w:tc>
        <w:tc>
          <w:tcPr>
            <w:tcW w:w="270" w:type="dxa"/>
            <w:vAlign w:val="bottom"/>
          </w:tcPr>
          <w:p w14:paraId="3C964B5A" w14:textId="77777777" w:rsidR="00E56A78" w:rsidRDefault="00E56A78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8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D58306" w14:textId="6FA5C959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1,906,431</w:t>
            </w:r>
          </w:p>
        </w:tc>
        <w:tc>
          <w:tcPr>
            <w:tcW w:w="270" w:type="dxa"/>
            <w:vAlign w:val="bottom"/>
          </w:tcPr>
          <w:p w14:paraId="56107A62" w14:textId="77777777" w:rsidR="00E56A78" w:rsidRDefault="00E56A78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133EF85" w14:textId="60EF9522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6,099,158</w:t>
            </w:r>
          </w:p>
        </w:tc>
        <w:tc>
          <w:tcPr>
            <w:tcW w:w="236" w:type="dxa"/>
            <w:vAlign w:val="bottom"/>
          </w:tcPr>
          <w:p w14:paraId="5078AD10" w14:textId="77777777" w:rsidR="00E56A78" w:rsidRDefault="00E56A78" w:rsidP="00E5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094204B" w14:textId="47117D64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61AEA">
              <w:rPr>
                <w:rFonts w:ascii="Angsana New" w:hAnsi="Angsana New"/>
                <w:b/>
                <w:bCs/>
                <w:sz w:val="24"/>
                <w:szCs w:val="24"/>
              </w:rPr>
              <w:t>8,005,58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</w:tr>
    </w:tbl>
    <w:p w14:paraId="77F663D7" w14:textId="77777777" w:rsidR="00884F82" w:rsidRDefault="00884F82" w:rsidP="00884F82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1710"/>
        <w:gridCol w:w="990"/>
        <w:gridCol w:w="270"/>
        <w:gridCol w:w="1080"/>
        <w:gridCol w:w="270"/>
        <w:gridCol w:w="1089"/>
        <w:gridCol w:w="270"/>
        <w:gridCol w:w="1099"/>
        <w:gridCol w:w="242"/>
        <w:gridCol w:w="1008"/>
        <w:gridCol w:w="236"/>
        <w:gridCol w:w="1006"/>
      </w:tblGrid>
      <w:tr w:rsidR="00884F82" w14:paraId="69D7D3CE" w14:textId="77777777" w:rsidTr="00E56A78">
        <w:tc>
          <w:tcPr>
            <w:tcW w:w="1710" w:type="dxa"/>
          </w:tcPr>
          <w:p w14:paraId="4261238B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br w:type="page"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7560" w:type="dxa"/>
            <w:gridSpan w:val="11"/>
            <w:hideMark/>
          </w:tcPr>
          <w:p w14:paraId="239D6FD4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84F82" w14:paraId="058EE346" w14:textId="77777777" w:rsidTr="00E56A78">
        <w:tc>
          <w:tcPr>
            <w:tcW w:w="1710" w:type="dxa"/>
          </w:tcPr>
          <w:p w14:paraId="17E58418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0942AA" w14:textId="36596376" w:rsidR="00884F82" w:rsidRDefault="00E56A7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0D4F6B92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DE8486" w14:textId="3F69D6A1" w:rsidR="00884F82" w:rsidRDefault="00E56A7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884F82" w14:paraId="620B04F0" w14:textId="77777777" w:rsidTr="00E56A78">
        <w:tc>
          <w:tcPr>
            <w:tcW w:w="1710" w:type="dxa"/>
          </w:tcPr>
          <w:p w14:paraId="55B198B2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3BBB35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9B23A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8729F8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1F334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BB8C7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4AC8E8C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4AE57A6F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hideMark/>
          </w:tcPr>
          <w:p w14:paraId="6096CB8A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42" w:type="dxa"/>
          </w:tcPr>
          <w:p w14:paraId="140B5776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hideMark/>
          </w:tcPr>
          <w:p w14:paraId="1226F3AE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กิจการที่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ไม่ได้รับการ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236" w:type="dxa"/>
          </w:tcPr>
          <w:p w14:paraId="7B5F1B52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AA81313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CF08429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884F82" w14:paraId="2CF7CE54" w14:textId="77777777" w:rsidTr="00E56A78">
        <w:tc>
          <w:tcPr>
            <w:tcW w:w="1710" w:type="dxa"/>
          </w:tcPr>
          <w:p w14:paraId="5BC968B1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0" w:type="dxa"/>
            <w:gridSpan w:val="11"/>
            <w:hideMark/>
          </w:tcPr>
          <w:p w14:paraId="58C231A8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56A78" w14:paraId="507858C2" w14:textId="77777777" w:rsidTr="00E56A78">
        <w:tc>
          <w:tcPr>
            <w:tcW w:w="1710" w:type="dxa"/>
            <w:vAlign w:val="bottom"/>
            <w:hideMark/>
          </w:tcPr>
          <w:p w14:paraId="39B32D41" w14:textId="77777777" w:rsidR="00E56A78" w:rsidRDefault="00E56A78" w:rsidP="00E56A78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990" w:type="dxa"/>
            <w:vAlign w:val="bottom"/>
          </w:tcPr>
          <w:p w14:paraId="29DBEE0E" w14:textId="6307A639" w:rsidR="00E56A78" w:rsidRDefault="000F2A99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23,226</w:t>
            </w:r>
          </w:p>
        </w:tc>
        <w:tc>
          <w:tcPr>
            <w:tcW w:w="270" w:type="dxa"/>
            <w:vAlign w:val="bottom"/>
          </w:tcPr>
          <w:p w14:paraId="754867F3" w14:textId="77777777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C8BF73" w14:textId="423B7B01" w:rsidR="00E56A78" w:rsidRDefault="000F2A99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 w:firstLine="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221,522</w:t>
            </w:r>
          </w:p>
        </w:tc>
        <w:tc>
          <w:tcPr>
            <w:tcW w:w="270" w:type="dxa"/>
            <w:vAlign w:val="bottom"/>
          </w:tcPr>
          <w:p w14:paraId="31658774" w14:textId="77777777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1F0A3D8B" w14:textId="031E6A56" w:rsidR="00E56A78" w:rsidRDefault="000F2A99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244,74</w:t>
            </w:r>
            <w:r w:rsidR="001C2DA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66E7AD26" w14:textId="77777777" w:rsidR="00E56A78" w:rsidRDefault="00E56A78" w:rsidP="00E56A78">
            <w:pPr>
              <w:tabs>
                <w:tab w:val="clear" w:pos="227"/>
                <w:tab w:val="clear" w:pos="454"/>
                <w:tab w:val="clear" w:pos="680"/>
                <w:tab w:val="decimal" w:pos="707"/>
              </w:tabs>
              <w:ind w:left="-178" w:right="-109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  <w:hideMark/>
          </w:tcPr>
          <w:p w14:paraId="60EA78B9" w14:textId="380A06F4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331,737</w:t>
            </w:r>
          </w:p>
        </w:tc>
        <w:tc>
          <w:tcPr>
            <w:tcW w:w="242" w:type="dxa"/>
            <w:vAlign w:val="bottom"/>
          </w:tcPr>
          <w:p w14:paraId="1E263CF5" w14:textId="77777777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3BFD3E1F" w14:textId="329712CC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 w:firstLine="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34,995</w:t>
            </w:r>
          </w:p>
        </w:tc>
        <w:tc>
          <w:tcPr>
            <w:tcW w:w="236" w:type="dxa"/>
            <w:vAlign w:val="bottom"/>
          </w:tcPr>
          <w:p w14:paraId="7D451129" w14:textId="77777777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  <w:hideMark/>
          </w:tcPr>
          <w:p w14:paraId="5DB0534B" w14:textId="1722A698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366,732</w:t>
            </w:r>
          </w:p>
        </w:tc>
      </w:tr>
      <w:tr w:rsidR="00E56A78" w14:paraId="06DEE30F" w14:textId="77777777" w:rsidTr="00E56A78">
        <w:tc>
          <w:tcPr>
            <w:tcW w:w="1710" w:type="dxa"/>
            <w:vAlign w:val="bottom"/>
            <w:hideMark/>
          </w:tcPr>
          <w:p w14:paraId="33F1F5A0" w14:textId="77777777" w:rsidR="00E56A78" w:rsidRDefault="00E56A78" w:rsidP="00E56A78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990" w:type="dxa"/>
            <w:vAlign w:val="bottom"/>
          </w:tcPr>
          <w:p w14:paraId="6468CB39" w14:textId="4FBFAD53" w:rsidR="00E56A78" w:rsidRDefault="000F2A99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356,423</w:t>
            </w:r>
          </w:p>
        </w:tc>
        <w:tc>
          <w:tcPr>
            <w:tcW w:w="270" w:type="dxa"/>
            <w:vAlign w:val="bottom"/>
          </w:tcPr>
          <w:p w14:paraId="23492A37" w14:textId="77777777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8E55805" w14:textId="4001ED62" w:rsidR="00E56A78" w:rsidRDefault="000F2A99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 w:firstLine="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1,283,507</w:t>
            </w:r>
          </w:p>
        </w:tc>
        <w:tc>
          <w:tcPr>
            <w:tcW w:w="270" w:type="dxa"/>
            <w:vAlign w:val="bottom"/>
          </w:tcPr>
          <w:p w14:paraId="216EA211" w14:textId="77777777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2C4C2F62" w14:textId="3ACA3451" w:rsidR="00E56A78" w:rsidRDefault="000F2A99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1,639,93</w:t>
            </w:r>
            <w:r w:rsidR="001C2DA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70" w:type="dxa"/>
            <w:vAlign w:val="bottom"/>
          </w:tcPr>
          <w:p w14:paraId="01C287D7" w14:textId="77777777" w:rsidR="00E56A78" w:rsidRDefault="00E56A78" w:rsidP="00E56A78">
            <w:pPr>
              <w:tabs>
                <w:tab w:val="clear" w:pos="227"/>
                <w:tab w:val="clear" w:pos="454"/>
                <w:tab w:val="clear" w:pos="680"/>
                <w:tab w:val="decimal" w:pos="707"/>
              </w:tabs>
              <w:ind w:left="-178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  <w:hideMark/>
          </w:tcPr>
          <w:p w14:paraId="1EE1F04A" w14:textId="573C000E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210,024</w:t>
            </w:r>
          </w:p>
        </w:tc>
        <w:tc>
          <w:tcPr>
            <w:tcW w:w="242" w:type="dxa"/>
            <w:vAlign w:val="bottom"/>
          </w:tcPr>
          <w:p w14:paraId="5CCC0EAA" w14:textId="77777777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1B5B810D" w14:textId="72BFF318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 w:firstLine="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1,971,213</w:t>
            </w:r>
          </w:p>
        </w:tc>
        <w:tc>
          <w:tcPr>
            <w:tcW w:w="236" w:type="dxa"/>
            <w:vAlign w:val="bottom"/>
          </w:tcPr>
          <w:p w14:paraId="20729BC7" w14:textId="77777777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  <w:hideMark/>
          </w:tcPr>
          <w:p w14:paraId="67CEE2C7" w14:textId="7FCAD62C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2,181,237</w:t>
            </w:r>
          </w:p>
        </w:tc>
      </w:tr>
      <w:tr w:rsidR="00E56A78" w14:paraId="402C9219" w14:textId="77777777" w:rsidTr="00E56A78">
        <w:tc>
          <w:tcPr>
            <w:tcW w:w="1710" w:type="dxa"/>
            <w:vAlign w:val="bottom"/>
            <w:hideMark/>
          </w:tcPr>
          <w:p w14:paraId="2FB9661B" w14:textId="77777777" w:rsidR="00E56A78" w:rsidRDefault="00E56A78" w:rsidP="00E56A78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8EE15D" w14:textId="23A2EE11" w:rsidR="00E56A78" w:rsidRDefault="000F2A99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379,649</w:t>
            </w:r>
          </w:p>
        </w:tc>
        <w:tc>
          <w:tcPr>
            <w:tcW w:w="270" w:type="dxa"/>
            <w:vAlign w:val="bottom"/>
          </w:tcPr>
          <w:p w14:paraId="62689888" w14:textId="77777777" w:rsidR="00E56A78" w:rsidRDefault="00E56A78" w:rsidP="00E56A7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B07B09" w14:textId="7A12E42B" w:rsidR="00E56A78" w:rsidRDefault="000F2A99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 w:firstLine="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1,505,029</w:t>
            </w:r>
          </w:p>
        </w:tc>
        <w:tc>
          <w:tcPr>
            <w:tcW w:w="270" w:type="dxa"/>
            <w:vAlign w:val="bottom"/>
          </w:tcPr>
          <w:p w14:paraId="4A6CFC1C" w14:textId="77777777" w:rsidR="00E56A78" w:rsidRDefault="00E56A78" w:rsidP="00E56A7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1090F8" w14:textId="09C75C42" w:rsidR="00E56A78" w:rsidRDefault="000F2A99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1,884,678</w:t>
            </w:r>
          </w:p>
        </w:tc>
        <w:tc>
          <w:tcPr>
            <w:tcW w:w="270" w:type="dxa"/>
            <w:vAlign w:val="bottom"/>
          </w:tcPr>
          <w:p w14:paraId="609648EB" w14:textId="77777777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07"/>
                <w:tab w:val="decimal" w:pos="814"/>
              </w:tabs>
              <w:ind w:left="-17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0783C83" w14:textId="18F6ED4A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541,761</w:t>
            </w:r>
          </w:p>
        </w:tc>
        <w:tc>
          <w:tcPr>
            <w:tcW w:w="242" w:type="dxa"/>
            <w:vAlign w:val="bottom"/>
          </w:tcPr>
          <w:p w14:paraId="1FB6189A" w14:textId="77777777" w:rsidR="00E56A78" w:rsidRDefault="00E56A78" w:rsidP="00E56A7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7DA8977" w14:textId="368B1B76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 w:firstLine="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2,006,208</w:t>
            </w:r>
          </w:p>
        </w:tc>
        <w:tc>
          <w:tcPr>
            <w:tcW w:w="236" w:type="dxa"/>
            <w:vAlign w:val="bottom"/>
          </w:tcPr>
          <w:p w14:paraId="05D85E15" w14:textId="77777777" w:rsidR="00E56A78" w:rsidRDefault="00E56A78" w:rsidP="00E56A7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89DFE2B" w14:textId="29AD5FE2" w:rsidR="00E56A78" w:rsidRDefault="00E56A78" w:rsidP="00E56A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2,547,969</w:t>
            </w:r>
          </w:p>
        </w:tc>
      </w:tr>
    </w:tbl>
    <w:p w14:paraId="1E95F4A9" w14:textId="636C19C8" w:rsidR="00030124" w:rsidRPr="00691D3C" w:rsidRDefault="007C4E41" w:rsidP="00364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91D3C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D4D0D">
        <w:rPr>
          <w:rFonts w:ascii="Angsana New" w:hAnsi="Angsana New"/>
          <w:b/>
          <w:bCs/>
          <w:sz w:val="30"/>
          <w:szCs w:val="30"/>
        </w:rPr>
        <w:t>4</w:t>
      </w:r>
      <w:r w:rsidR="00030124" w:rsidRPr="00691D3C">
        <w:rPr>
          <w:rFonts w:ascii="Angsana New" w:hAnsi="Angsana New"/>
          <w:b/>
          <w:bCs/>
          <w:sz w:val="30"/>
          <w:szCs w:val="30"/>
        </w:rPr>
        <w:tab/>
      </w:r>
      <w:r w:rsidR="00030124" w:rsidRPr="00691D3C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79D7B7AE" w14:textId="77777777" w:rsidR="008C04B6" w:rsidRPr="00DB4FE9" w:rsidRDefault="008C04B6" w:rsidP="00FC3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4"/>
          <w:szCs w:val="24"/>
        </w:rPr>
      </w:pPr>
    </w:p>
    <w:tbl>
      <w:tblPr>
        <w:tblW w:w="915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70"/>
        <w:gridCol w:w="1143"/>
        <w:gridCol w:w="236"/>
        <w:gridCol w:w="1141"/>
        <w:gridCol w:w="236"/>
        <w:gridCol w:w="1114"/>
        <w:gridCol w:w="270"/>
        <w:gridCol w:w="1143"/>
      </w:tblGrid>
      <w:tr w:rsidR="003457E8" w:rsidRPr="00C664CA" w14:paraId="2DADEAA9" w14:textId="77777777" w:rsidTr="008124C4">
        <w:tc>
          <w:tcPr>
            <w:tcW w:w="3870" w:type="dxa"/>
            <w:shd w:val="clear" w:color="auto" w:fill="auto"/>
          </w:tcPr>
          <w:p w14:paraId="63AE8891" w14:textId="77777777" w:rsidR="003457E8" w:rsidRPr="00C664CA" w:rsidRDefault="002E3FB5" w:rsidP="00C82362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  <w:cs/>
              </w:rPr>
            </w:pPr>
            <w:r w:rsidRPr="00C664CA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39BA1458" w14:textId="77777777" w:rsidR="003457E8" w:rsidRPr="00C664CA" w:rsidRDefault="003457E8" w:rsidP="00C82362">
            <w:pPr>
              <w:pStyle w:val="Heading7"/>
              <w:tabs>
                <w:tab w:val="left" w:pos="37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C664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2AB3C80" w14:textId="77777777" w:rsidR="003457E8" w:rsidRPr="00C664CA" w:rsidRDefault="003457E8" w:rsidP="00C82362">
            <w:pPr>
              <w:pStyle w:val="Heading7"/>
              <w:tabs>
                <w:tab w:val="left" w:pos="375"/>
              </w:tabs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7" w:type="dxa"/>
            <w:gridSpan w:val="3"/>
            <w:shd w:val="clear" w:color="auto" w:fill="auto"/>
          </w:tcPr>
          <w:p w14:paraId="6E3CCDBE" w14:textId="77777777" w:rsidR="003457E8" w:rsidRPr="00C664CA" w:rsidRDefault="003457E8" w:rsidP="00C82362">
            <w:pPr>
              <w:pStyle w:val="Heading7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C664C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71C74" w:rsidRPr="00C664CA" w14:paraId="154C2D3A" w14:textId="77777777" w:rsidTr="008124C4">
        <w:tc>
          <w:tcPr>
            <w:tcW w:w="3870" w:type="dxa"/>
            <w:shd w:val="clear" w:color="auto" w:fill="auto"/>
          </w:tcPr>
          <w:p w14:paraId="041019F5" w14:textId="77777777" w:rsidR="00971C74" w:rsidRPr="00C664CA" w:rsidRDefault="00971C74" w:rsidP="00971C74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78C08732" w14:textId="1A0EBC0E" w:rsidR="00971C74" w:rsidRPr="00C664CA" w:rsidRDefault="008124C4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D0F760A" w14:textId="77777777" w:rsidR="00971C74" w:rsidRPr="00C664CA" w:rsidRDefault="00971C74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25300E43" w14:textId="4C60249E" w:rsidR="00971C74" w:rsidRPr="00C664CA" w:rsidRDefault="008124C4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3F9FF5C2" w14:textId="77777777" w:rsidR="00971C74" w:rsidRPr="00C664CA" w:rsidRDefault="00971C74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6A3F003" w14:textId="30B5E745" w:rsidR="00971C74" w:rsidRPr="00C664CA" w:rsidRDefault="008124C4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A3B8972" w14:textId="77777777" w:rsidR="00971C74" w:rsidRPr="00C664CA" w:rsidRDefault="00971C74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91492B0" w14:textId="79541C9B" w:rsidR="00971C74" w:rsidRPr="00C664CA" w:rsidRDefault="008124C4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21798" w:rsidRPr="00C664CA" w14:paraId="25E8B975" w14:textId="77777777" w:rsidTr="008124C4">
        <w:tc>
          <w:tcPr>
            <w:tcW w:w="3870" w:type="dxa"/>
            <w:shd w:val="clear" w:color="auto" w:fill="auto"/>
          </w:tcPr>
          <w:p w14:paraId="266FC1E5" w14:textId="77777777" w:rsidR="00A21798" w:rsidRPr="00C664CA" w:rsidRDefault="00A21798" w:rsidP="00971C74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5283" w:type="dxa"/>
            <w:gridSpan w:val="7"/>
            <w:shd w:val="clear" w:color="auto" w:fill="auto"/>
          </w:tcPr>
          <w:p w14:paraId="286E2E08" w14:textId="77777777" w:rsidR="00A21798" w:rsidRPr="00A21798" w:rsidRDefault="00A21798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7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A21798" w:rsidRPr="00C664CA" w14:paraId="528F0869" w14:textId="77777777" w:rsidTr="008124C4">
        <w:tc>
          <w:tcPr>
            <w:tcW w:w="3870" w:type="dxa"/>
            <w:shd w:val="clear" w:color="auto" w:fill="auto"/>
          </w:tcPr>
          <w:p w14:paraId="6C1F7B18" w14:textId="77777777" w:rsidR="00A21798" w:rsidRPr="002002CB" w:rsidRDefault="00A21798" w:rsidP="00A21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02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0EC22D66" w14:textId="77777777" w:rsidR="00A21798" w:rsidRPr="002002CB" w:rsidRDefault="00A21798" w:rsidP="00876E5B">
            <w:pPr>
              <w:pStyle w:val="Heading7"/>
              <w:tabs>
                <w:tab w:val="left" w:pos="375"/>
              </w:tabs>
              <w:spacing w:line="240" w:lineRule="auto"/>
              <w:ind w:left="237"/>
              <w:rPr>
                <w:rFonts w:ascii="Angsana New" w:hAnsi="Angsana New" w:cs="Angsana New"/>
                <w:cs/>
              </w:rPr>
            </w:pPr>
            <w:r w:rsidRPr="002002CB">
              <w:rPr>
                <w:rFonts w:ascii="Angsana New" w:hAnsi="Angsana New" w:cs="Angsana New"/>
                <w:i/>
                <w:iCs/>
                <w:cs/>
              </w:rPr>
              <w:t xml:space="preserve">สำหรับปีสิ้นสุดวันที่ </w:t>
            </w:r>
            <w:r w:rsidRPr="002002CB">
              <w:rPr>
                <w:rFonts w:ascii="Angsana New" w:hAnsi="Angsana New" w:cs="Angsana New"/>
                <w:i/>
                <w:iCs/>
              </w:rPr>
              <w:t xml:space="preserve">31 </w:t>
            </w:r>
            <w:r w:rsidRPr="002002CB">
              <w:rPr>
                <w:rFonts w:ascii="Angsana New" w:hAnsi="Angsana New" w:cs="Angsana New"/>
                <w:i/>
                <w:iCs/>
                <w:cs/>
              </w:rPr>
              <w:t>ธันวาคม</w:t>
            </w:r>
          </w:p>
        </w:tc>
        <w:tc>
          <w:tcPr>
            <w:tcW w:w="1143" w:type="dxa"/>
            <w:shd w:val="clear" w:color="auto" w:fill="auto"/>
          </w:tcPr>
          <w:p w14:paraId="4A546843" w14:textId="77777777" w:rsidR="00A21798" w:rsidRDefault="00A21798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30B3C0" w14:textId="77777777" w:rsidR="00A21798" w:rsidRPr="00C664CA" w:rsidRDefault="00A21798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1E6C8553" w14:textId="77777777" w:rsidR="00A21798" w:rsidRDefault="00A21798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4379F3" w14:textId="77777777" w:rsidR="00A21798" w:rsidRPr="00C664CA" w:rsidRDefault="00A21798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BAA2CFA" w14:textId="77777777" w:rsidR="00A21798" w:rsidRDefault="00A21798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8C5A85" w14:textId="77777777" w:rsidR="00A21798" w:rsidRPr="00C664CA" w:rsidRDefault="00A21798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5798923" w14:textId="77777777" w:rsidR="00A21798" w:rsidRDefault="00A21798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7DE" w:rsidRPr="00C664CA" w14:paraId="568098BE" w14:textId="77777777" w:rsidTr="008124C4">
        <w:trPr>
          <w:trHeight w:val="371"/>
        </w:trPr>
        <w:tc>
          <w:tcPr>
            <w:tcW w:w="3870" w:type="dxa"/>
            <w:shd w:val="clear" w:color="auto" w:fill="auto"/>
          </w:tcPr>
          <w:p w14:paraId="5442985B" w14:textId="1661C51D" w:rsidR="00C707DE" w:rsidRPr="002002CB" w:rsidRDefault="00C707DE" w:rsidP="00C707DE">
            <w:pPr>
              <w:pStyle w:val="a"/>
              <w:tabs>
                <w:tab w:val="clear" w:pos="1080"/>
                <w:tab w:val="left" w:pos="375"/>
              </w:tabs>
              <w:ind w:left="272" w:hanging="27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002CB">
              <w:rPr>
                <w:rFonts w:ascii="Angsana New" w:hAnsi="Angsana New" w:cs="Angsana New"/>
                <w:b/>
                <w:bCs/>
                <w:cs/>
                <w:lang w:val="en-US"/>
              </w:rPr>
              <w:t>กำไร</w:t>
            </w:r>
            <w:r w:rsidRPr="002002CB">
              <w:rPr>
                <w:rFonts w:ascii="Angsana New" w:hAnsi="Angsana New" w:cs="Angsana New"/>
                <w:b/>
                <w:bCs/>
                <w:cs/>
              </w:rPr>
              <w:t>สำหรับปีที่เป็นส่วนของผู้ถือหุ้นสามัญ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  </w:t>
            </w:r>
            <w:r w:rsidRPr="002002CB">
              <w:rPr>
                <w:rFonts w:ascii="Angsana New" w:hAnsi="Angsana New" w:cs="Angsana New"/>
                <w:b/>
                <w:bCs/>
                <w:cs/>
              </w:rPr>
              <w:t>ของบริษัท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DBD0B3" w14:textId="3EF7167C" w:rsidR="00C707DE" w:rsidRPr="00C664CA" w:rsidRDefault="00C707DE" w:rsidP="00C707DE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6D91">
              <w:rPr>
                <w:rFonts w:ascii="Angsana New" w:hAnsi="Angsana New" w:cs="Angsana New"/>
                <w:b/>
                <w:bCs/>
                <w:lang w:val="en-US"/>
              </w:rPr>
              <w:t>371,202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E21D40" w14:textId="77777777" w:rsidR="00C707DE" w:rsidRPr="00C664CA" w:rsidRDefault="00C707DE" w:rsidP="00C707DE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88D8E6" w14:textId="646E5AAC" w:rsidR="00C707DE" w:rsidRPr="00C664CA" w:rsidRDefault="00C707DE" w:rsidP="00C707DE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6D91">
              <w:rPr>
                <w:rFonts w:ascii="Angsana New" w:hAnsi="Angsana New" w:cs="Angsana New"/>
                <w:b/>
                <w:bCs/>
                <w:lang w:val="en-US"/>
              </w:rPr>
              <w:t>894,640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F5AF52" w14:textId="77777777" w:rsidR="00C707DE" w:rsidRPr="00C664CA" w:rsidRDefault="00C707DE" w:rsidP="00C707DE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53A65E" w14:textId="2DA22435" w:rsidR="00C707DE" w:rsidRPr="00C664CA" w:rsidRDefault="00C707DE" w:rsidP="00C707DE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409,905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224C39" w14:textId="77777777" w:rsidR="00C707DE" w:rsidRPr="00C664CA" w:rsidRDefault="00C707DE" w:rsidP="00C707DE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D30C02" w14:textId="5BFB978B" w:rsidR="00C707DE" w:rsidRPr="00C664CA" w:rsidRDefault="00C707DE" w:rsidP="00C707DE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500,589</w:t>
            </w:r>
          </w:p>
        </w:tc>
      </w:tr>
      <w:tr w:rsidR="00C707DE" w:rsidRPr="00C664CA" w14:paraId="00839A34" w14:textId="77777777" w:rsidTr="008124C4">
        <w:trPr>
          <w:trHeight w:val="368"/>
        </w:trPr>
        <w:tc>
          <w:tcPr>
            <w:tcW w:w="3870" w:type="dxa"/>
            <w:shd w:val="clear" w:color="auto" w:fill="auto"/>
            <w:vAlign w:val="bottom"/>
          </w:tcPr>
          <w:p w14:paraId="1E70A012" w14:textId="77777777" w:rsidR="00C707DE" w:rsidRPr="00A21798" w:rsidRDefault="00C707DE" w:rsidP="00C707DE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21798">
              <w:rPr>
                <w:rFonts w:ascii="Angsana New" w:hAnsi="Angsana New" w:cs="Angsana New"/>
                <w:b/>
                <w:bCs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B98D5B" w14:textId="2D6B06A7" w:rsidR="00C707DE" w:rsidRPr="00C664CA" w:rsidRDefault="00C707DE" w:rsidP="00C707DE">
            <w:pPr>
              <w:pStyle w:val="a"/>
              <w:tabs>
                <w:tab w:val="clear" w:pos="1080"/>
                <w:tab w:val="left" w:pos="914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6D91">
              <w:rPr>
                <w:rFonts w:ascii="Angsana New" w:hAnsi="Angsana New" w:cs="Angsana New"/>
                <w:b/>
                <w:bCs/>
                <w:lang w:val="en-US"/>
              </w:rPr>
              <w:t>425,194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70CC74" w14:textId="77777777" w:rsidR="00C707DE" w:rsidRPr="00C664CA" w:rsidRDefault="00C707DE" w:rsidP="00C707DE">
            <w:pPr>
              <w:pStyle w:val="Heading7"/>
              <w:tabs>
                <w:tab w:val="left" w:pos="375"/>
                <w:tab w:val="left" w:pos="914"/>
              </w:tabs>
              <w:rPr>
                <w:rFonts w:ascii="Angsana New" w:hAnsi="Angsana New" w:cs="Angsana New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0434C" w14:textId="3BD7F713" w:rsidR="00C707DE" w:rsidRPr="00C664CA" w:rsidRDefault="00C707DE" w:rsidP="00C707DE">
            <w:pPr>
              <w:pStyle w:val="a"/>
              <w:tabs>
                <w:tab w:val="clear" w:pos="1080"/>
                <w:tab w:val="left" w:pos="914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6D91">
              <w:rPr>
                <w:rFonts w:ascii="Angsana New" w:hAnsi="Angsana New" w:cs="Angsana New"/>
                <w:b/>
                <w:bCs/>
                <w:lang w:val="en-US"/>
              </w:rPr>
              <w:t>425,194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02AD8D" w14:textId="77777777" w:rsidR="00C707DE" w:rsidRPr="00C664CA" w:rsidRDefault="00C707DE" w:rsidP="00C707DE">
            <w:pPr>
              <w:pStyle w:val="a"/>
              <w:tabs>
                <w:tab w:val="clear" w:pos="1080"/>
                <w:tab w:val="decimal" w:pos="106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C8C620" w14:textId="6B2CBE33" w:rsidR="00C707DE" w:rsidRPr="00C664CA" w:rsidRDefault="00C707DE" w:rsidP="00C707DE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C664CA">
              <w:rPr>
                <w:rFonts w:ascii="Angsana New" w:hAnsi="Angsana New" w:cs="Angsana New"/>
                <w:b/>
                <w:bCs/>
                <w:lang w:val="en-US"/>
              </w:rPr>
              <w:t>425,194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659389" w14:textId="77777777" w:rsidR="00C707DE" w:rsidRPr="00C664CA" w:rsidRDefault="00C707DE" w:rsidP="00C707DE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D9EDC5" w14:textId="16C84309" w:rsidR="00C707DE" w:rsidRPr="00C664CA" w:rsidRDefault="00C707DE" w:rsidP="00C707DE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C664CA">
              <w:rPr>
                <w:rFonts w:ascii="Angsana New" w:hAnsi="Angsana New" w:cs="Angsana New"/>
                <w:b/>
                <w:bCs/>
                <w:lang w:val="en-US"/>
              </w:rPr>
              <w:t>425,194</w:t>
            </w:r>
          </w:p>
        </w:tc>
      </w:tr>
      <w:tr w:rsidR="00C707DE" w:rsidRPr="00C664CA" w14:paraId="6286C8DE" w14:textId="77777777" w:rsidTr="008124C4">
        <w:trPr>
          <w:trHeight w:val="335"/>
        </w:trPr>
        <w:tc>
          <w:tcPr>
            <w:tcW w:w="3870" w:type="dxa"/>
            <w:shd w:val="clear" w:color="auto" w:fill="auto"/>
            <w:vAlign w:val="bottom"/>
          </w:tcPr>
          <w:p w14:paraId="53BF6520" w14:textId="77777777" w:rsidR="00C707DE" w:rsidRPr="00C664CA" w:rsidRDefault="00C707DE" w:rsidP="00C707DE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C664CA">
              <w:rPr>
                <w:rFonts w:ascii="Angsana New" w:hAnsi="Angsana New" w:cs="Angsana New"/>
                <w:b/>
                <w:bCs/>
                <w:cs/>
                <w:lang w:val="en-US"/>
              </w:rPr>
              <w:t>กำไรต่อหุ้น</w:t>
            </w:r>
            <w:r w:rsidRPr="00C664C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C664CA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(ขั้นพื้นฐาน) </w:t>
            </w:r>
            <w:r w:rsidRPr="00C664CA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(บาท)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976B38" w14:textId="79C4F43F" w:rsidR="00C707DE" w:rsidRPr="00C664CA" w:rsidRDefault="00C707DE" w:rsidP="00C707DE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666D91">
              <w:rPr>
                <w:rFonts w:ascii="Angsana New" w:hAnsi="Angsana New"/>
                <w:b/>
                <w:bCs/>
                <w:lang w:val="en-US"/>
              </w:rPr>
              <w:t>0.87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F92C8A" w14:textId="77777777" w:rsidR="00C707DE" w:rsidRPr="00C664CA" w:rsidRDefault="00C707DE" w:rsidP="00C707DE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2EAB3D" w14:textId="5543B66E" w:rsidR="00C707DE" w:rsidRPr="00C664CA" w:rsidRDefault="00C707DE" w:rsidP="00C707DE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666D91">
              <w:rPr>
                <w:rFonts w:ascii="Angsana New" w:hAnsi="Angsana New"/>
                <w:b/>
                <w:bCs/>
                <w:lang w:val="en-US"/>
              </w:rPr>
              <w:t>2.10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6BF571" w14:textId="77777777" w:rsidR="00C707DE" w:rsidRPr="00C664CA" w:rsidRDefault="00C707DE" w:rsidP="00C707DE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B39EF5" w14:textId="2387CD75" w:rsidR="00C707DE" w:rsidRPr="00C664CA" w:rsidRDefault="00C707DE" w:rsidP="00C707DE">
            <w:pPr>
              <w:pStyle w:val="a"/>
              <w:tabs>
                <w:tab w:val="clear" w:pos="1080"/>
                <w:tab w:val="left" w:pos="375"/>
              </w:tabs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0.96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5EB9A" w14:textId="77777777" w:rsidR="00C707DE" w:rsidRPr="00C664CA" w:rsidRDefault="00C707DE" w:rsidP="00C707DE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8C618A" w14:textId="40A81213" w:rsidR="00C707DE" w:rsidRPr="00C664CA" w:rsidRDefault="00C707DE" w:rsidP="00C707DE">
            <w:pPr>
              <w:pStyle w:val="a"/>
              <w:tabs>
                <w:tab w:val="clear" w:pos="1080"/>
                <w:tab w:val="left" w:pos="375"/>
              </w:tabs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1.18</w:t>
            </w:r>
          </w:p>
        </w:tc>
      </w:tr>
    </w:tbl>
    <w:p w14:paraId="67D4CF67" w14:textId="77777777" w:rsidR="00CF3298" w:rsidRPr="00DB4FE9" w:rsidRDefault="00CF3298" w:rsidP="00437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A258BB1" w14:textId="03746623" w:rsidR="00B27F46" w:rsidRDefault="000B104A" w:rsidP="00437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A45D34">
        <w:rPr>
          <w:rFonts w:ascii="Angsana New" w:hAnsi="Angsana New"/>
          <w:b/>
          <w:bCs/>
          <w:sz w:val="30"/>
          <w:szCs w:val="30"/>
        </w:rPr>
        <w:t>5</w:t>
      </w:r>
      <w:r w:rsidR="00030124" w:rsidRPr="00691D3C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</w:p>
    <w:p w14:paraId="3D6CE702" w14:textId="77777777" w:rsidR="009B637F" w:rsidRPr="009B637F" w:rsidRDefault="009B637F" w:rsidP="00437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5E70C2C" w14:textId="6E1E3064" w:rsidR="00A21798" w:rsidRPr="00A21798" w:rsidRDefault="00A21798" w:rsidP="00812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21798">
        <w:rPr>
          <w:rFonts w:ascii="Angsana New" w:hAnsi="Angsana New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5BCAC2A8" w14:textId="77777777" w:rsidR="00097849" w:rsidRPr="009B637F" w:rsidRDefault="00097849" w:rsidP="00437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117" w:type="dxa"/>
        <w:tblInd w:w="423" w:type="dxa"/>
        <w:tblLook w:val="04A0" w:firstRow="1" w:lastRow="0" w:firstColumn="1" w:lastColumn="0" w:noHBand="0" w:noVBand="1"/>
      </w:tblPr>
      <w:tblGrid>
        <w:gridCol w:w="3060"/>
        <w:gridCol w:w="1710"/>
        <w:gridCol w:w="1530"/>
        <w:gridCol w:w="1377"/>
        <w:gridCol w:w="1440"/>
      </w:tblGrid>
      <w:tr w:rsidR="00104AE1" w:rsidRPr="00623946" w14:paraId="33897E40" w14:textId="77777777" w:rsidTr="00104AE1">
        <w:tc>
          <w:tcPr>
            <w:tcW w:w="3060" w:type="dxa"/>
            <w:shd w:val="clear" w:color="auto" w:fill="auto"/>
            <w:vAlign w:val="bottom"/>
          </w:tcPr>
          <w:p w14:paraId="0C9A9C99" w14:textId="77777777" w:rsidR="00104AE1" w:rsidRPr="008124C4" w:rsidRDefault="00104AE1" w:rsidP="0081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2764CD6" w14:textId="77777777" w:rsidR="00104AE1" w:rsidRPr="008124C4" w:rsidRDefault="00104AE1" w:rsidP="0081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4C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6E6A83" w14:textId="77777777" w:rsidR="00104AE1" w:rsidRPr="008124C4" w:rsidRDefault="00104AE1" w:rsidP="0081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4C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9F8E2FB" w14:textId="77777777" w:rsidR="00104AE1" w:rsidRPr="008124C4" w:rsidRDefault="00104AE1" w:rsidP="0081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4C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C28844A" w14:textId="77777777" w:rsidR="00104AE1" w:rsidRPr="008124C4" w:rsidRDefault="00104AE1" w:rsidP="0081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4C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77872B" w14:textId="77777777" w:rsidR="00104AE1" w:rsidRPr="008124C4" w:rsidDel="00D43E7A" w:rsidRDefault="00104AE1" w:rsidP="0081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4C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04AE1" w:rsidRPr="00623946" w14:paraId="3E8FDD90" w14:textId="77777777" w:rsidTr="00104AE1">
        <w:tc>
          <w:tcPr>
            <w:tcW w:w="3060" w:type="dxa"/>
            <w:shd w:val="clear" w:color="auto" w:fill="auto"/>
          </w:tcPr>
          <w:p w14:paraId="3CBD1A04" w14:textId="77777777" w:rsidR="00104AE1" w:rsidRPr="008124C4" w:rsidRDefault="00104AE1" w:rsidP="0081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D9BF135" w14:textId="77777777" w:rsidR="00104AE1" w:rsidRPr="008124C4" w:rsidRDefault="00104AE1" w:rsidP="0081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2814B5B" w14:textId="77777777" w:rsidR="00104AE1" w:rsidRPr="008124C4" w:rsidRDefault="00104AE1" w:rsidP="0081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5534B860" w14:textId="77777777" w:rsidR="00104AE1" w:rsidRPr="008124C4" w:rsidRDefault="00104AE1" w:rsidP="0081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24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shd w:val="clear" w:color="auto" w:fill="auto"/>
          </w:tcPr>
          <w:p w14:paraId="1AA1719A" w14:textId="77777777" w:rsidR="00104AE1" w:rsidRPr="008124C4" w:rsidRDefault="00104AE1" w:rsidP="0081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24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4AE1" w:rsidRPr="00623946" w14:paraId="25C256E3" w14:textId="77777777" w:rsidTr="00104AE1">
        <w:tc>
          <w:tcPr>
            <w:tcW w:w="3060" w:type="dxa"/>
            <w:shd w:val="clear" w:color="auto" w:fill="auto"/>
          </w:tcPr>
          <w:p w14:paraId="3033B521" w14:textId="2F225456" w:rsidR="00104AE1" w:rsidRPr="008124C4" w:rsidRDefault="00104AE1" w:rsidP="0081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4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ปี </w:t>
            </w:r>
            <w:r w:rsidRPr="008124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14:paraId="4AB88855" w14:textId="77777777" w:rsidR="00104AE1" w:rsidRPr="008124C4" w:rsidRDefault="00104AE1" w:rsidP="0081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452FA73" w14:textId="77777777" w:rsidR="00104AE1" w:rsidRPr="008124C4" w:rsidRDefault="00104AE1" w:rsidP="0081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1E5ED1E4" w14:textId="77777777" w:rsidR="00104AE1" w:rsidRPr="008124C4" w:rsidRDefault="00104AE1" w:rsidP="0081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87619A3" w14:textId="77777777" w:rsidR="00104AE1" w:rsidRPr="008124C4" w:rsidRDefault="00104AE1" w:rsidP="0081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3442" w:rsidRPr="00623946" w14:paraId="771070DB" w14:textId="77777777" w:rsidTr="008E6BE8">
        <w:tc>
          <w:tcPr>
            <w:tcW w:w="3060" w:type="dxa"/>
            <w:shd w:val="clear" w:color="auto" w:fill="auto"/>
          </w:tcPr>
          <w:p w14:paraId="2B8BFFAF" w14:textId="77863837" w:rsidR="00713442" w:rsidRPr="006C13F0" w:rsidRDefault="00713442" w:rsidP="0071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6C13F0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</w:t>
            </w:r>
            <w:r w:rsidRPr="006C13F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34DC9F69" w14:textId="11CA8F64" w:rsidR="00713442" w:rsidRPr="006C13F0" w:rsidRDefault="00713442" w:rsidP="00713442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="Angsana New" w:hAnsi="Angsana New" w:cs="Angsana New"/>
                <w:lang w:val="en-US"/>
              </w:rPr>
            </w:pPr>
            <w:r w:rsidRPr="006C13F0">
              <w:rPr>
                <w:rFonts w:ascii="Angsana New" w:hAnsi="Angsana New" w:cs="Angsana New"/>
                <w:cs/>
              </w:rPr>
              <w:t>6 สิงหาคม 2563</w:t>
            </w:r>
          </w:p>
        </w:tc>
        <w:tc>
          <w:tcPr>
            <w:tcW w:w="1530" w:type="dxa"/>
            <w:shd w:val="clear" w:color="auto" w:fill="auto"/>
          </w:tcPr>
          <w:p w14:paraId="0EDC59E3" w14:textId="22EB99AA" w:rsidR="00713442" w:rsidRPr="006C13F0" w:rsidRDefault="00713442" w:rsidP="00713442">
            <w:pPr>
              <w:pStyle w:val="a"/>
              <w:tabs>
                <w:tab w:val="clear" w:pos="1080"/>
                <w:tab w:val="left" w:pos="702"/>
              </w:tabs>
              <w:ind w:left="-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C13F0">
              <w:rPr>
                <w:rFonts w:ascii="Angsana New" w:hAnsi="Angsana New" w:cs="Angsana New"/>
                <w:cs/>
              </w:rPr>
              <w:t>กันยายน 2563</w:t>
            </w:r>
          </w:p>
        </w:tc>
        <w:tc>
          <w:tcPr>
            <w:tcW w:w="1377" w:type="dxa"/>
            <w:shd w:val="clear" w:color="auto" w:fill="auto"/>
          </w:tcPr>
          <w:p w14:paraId="36710BAB" w14:textId="4372DA49" w:rsidR="00713442" w:rsidRPr="006C13F0" w:rsidRDefault="00713442" w:rsidP="0071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3F0">
              <w:rPr>
                <w:rFonts w:ascii="Angsana New" w:hAnsi="Angsana New"/>
                <w:sz w:val="30"/>
                <w:szCs w:val="30"/>
              </w:rPr>
              <w:t>0.12</w:t>
            </w:r>
          </w:p>
        </w:tc>
        <w:tc>
          <w:tcPr>
            <w:tcW w:w="1440" w:type="dxa"/>
            <w:shd w:val="clear" w:color="auto" w:fill="auto"/>
          </w:tcPr>
          <w:p w14:paraId="15479AF5" w14:textId="282CFFF5" w:rsidR="00713442" w:rsidRPr="006C13F0" w:rsidRDefault="00713442" w:rsidP="0071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="Angsana New" w:hAnsi="Angsana New"/>
                <w:sz w:val="30"/>
                <w:szCs w:val="30"/>
              </w:rPr>
            </w:pPr>
            <w:r w:rsidRPr="006C13F0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713442" w:rsidRPr="00623946" w14:paraId="61A503B0" w14:textId="77777777" w:rsidTr="008E6BE8">
        <w:tc>
          <w:tcPr>
            <w:tcW w:w="3060" w:type="dxa"/>
            <w:shd w:val="clear" w:color="auto" w:fill="auto"/>
          </w:tcPr>
          <w:p w14:paraId="4CC6892E" w14:textId="4DA2DE4F" w:rsidR="00713442" w:rsidRPr="006C13F0" w:rsidRDefault="00713442" w:rsidP="0071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C13F0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Pr="006C13F0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710" w:type="dxa"/>
            <w:shd w:val="clear" w:color="auto" w:fill="auto"/>
          </w:tcPr>
          <w:p w14:paraId="77897ADB" w14:textId="616420E2" w:rsidR="00713442" w:rsidRPr="006C13F0" w:rsidRDefault="00713442" w:rsidP="00713442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="Angsana New" w:hAnsi="Angsana New" w:cs="Angsana New"/>
                <w:lang w:val="en-US"/>
              </w:rPr>
            </w:pPr>
            <w:r w:rsidRPr="006C13F0">
              <w:rPr>
                <w:rFonts w:ascii="Angsana New" w:hAnsi="Angsana New" w:cs="Angsana New"/>
                <w:cs/>
              </w:rPr>
              <w:t>6 เมษายน 2563</w:t>
            </w:r>
          </w:p>
        </w:tc>
        <w:tc>
          <w:tcPr>
            <w:tcW w:w="1530" w:type="dxa"/>
            <w:shd w:val="clear" w:color="auto" w:fill="auto"/>
          </w:tcPr>
          <w:p w14:paraId="703B18E5" w14:textId="7E17972B" w:rsidR="00713442" w:rsidRPr="006C13F0" w:rsidRDefault="006C13F0" w:rsidP="006C13F0">
            <w:pPr>
              <w:pStyle w:val="a"/>
              <w:tabs>
                <w:tab w:val="clear" w:pos="1080"/>
                <w:tab w:val="left" w:pos="823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713442" w:rsidRPr="006C13F0">
              <w:rPr>
                <w:rFonts w:ascii="Angsana New" w:hAnsi="Angsana New" w:cs="Angsana New"/>
                <w:cs/>
              </w:rPr>
              <w:t xml:space="preserve">เมษายน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713442" w:rsidRPr="006C13F0">
              <w:rPr>
                <w:rFonts w:ascii="Angsana New" w:hAnsi="Angsana New" w:cs="Angsana New"/>
                <w:cs/>
              </w:rPr>
              <w:t>2563</w:t>
            </w:r>
          </w:p>
        </w:tc>
        <w:tc>
          <w:tcPr>
            <w:tcW w:w="1377" w:type="dxa"/>
            <w:shd w:val="clear" w:color="auto" w:fill="auto"/>
          </w:tcPr>
          <w:p w14:paraId="2636F46A" w14:textId="32591322" w:rsidR="00713442" w:rsidRPr="006C13F0" w:rsidRDefault="00713442" w:rsidP="0071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3F0"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548CA9" w14:textId="1E3FBB85" w:rsidR="00713442" w:rsidRPr="006C13F0" w:rsidRDefault="00713442" w:rsidP="0071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="Angsana New" w:hAnsi="Angsana New"/>
                <w:sz w:val="30"/>
                <w:szCs w:val="30"/>
              </w:rPr>
            </w:pPr>
            <w:r w:rsidRPr="006C13F0">
              <w:rPr>
                <w:rFonts w:ascii="Angsana New" w:hAnsi="Angsana New"/>
                <w:sz w:val="30"/>
                <w:szCs w:val="30"/>
              </w:rPr>
              <w:t>425</w:t>
            </w:r>
          </w:p>
        </w:tc>
      </w:tr>
      <w:tr w:rsidR="00104AE1" w:rsidRPr="00623946" w14:paraId="51CB7704" w14:textId="77777777" w:rsidTr="008E6BE8">
        <w:tc>
          <w:tcPr>
            <w:tcW w:w="3060" w:type="dxa"/>
            <w:shd w:val="clear" w:color="auto" w:fill="auto"/>
          </w:tcPr>
          <w:p w14:paraId="128B5E0B" w14:textId="77777777" w:rsidR="00104AE1" w:rsidRPr="006C13F0" w:rsidRDefault="00104AE1" w:rsidP="0010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7A37D14" w14:textId="77777777" w:rsidR="00104AE1" w:rsidRPr="006C13F0" w:rsidRDefault="00104AE1" w:rsidP="00104AE1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26021AC5" w14:textId="77777777" w:rsidR="00104AE1" w:rsidRPr="006C13F0" w:rsidRDefault="00104AE1" w:rsidP="00104AE1">
            <w:pPr>
              <w:pStyle w:val="a"/>
              <w:tabs>
                <w:tab w:val="clear" w:pos="1080"/>
                <w:tab w:val="left" w:pos="702"/>
              </w:tabs>
              <w:ind w:left="-7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7" w:type="dxa"/>
            <w:shd w:val="clear" w:color="auto" w:fill="auto"/>
          </w:tcPr>
          <w:p w14:paraId="39C9BB61" w14:textId="77777777" w:rsidR="00104AE1" w:rsidRPr="006C13F0" w:rsidRDefault="00104AE1" w:rsidP="0010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9E23AD" w14:textId="0E09B1B0" w:rsidR="00104AE1" w:rsidRPr="006C13F0" w:rsidRDefault="00104AE1" w:rsidP="0010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13F0">
              <w:rPr>
                <w:rFonts w:ascii="Angsana New" w:hAnsi="Angsana New"/>
                <w:b/>
                <w:bCs/>
                <w:sz w:val="30"/>
                <w:szCs w:val="30"/>
              </w:rPr>
              <w:t>476</w:t>
            </w:r>
          </w:p>
        </w:tc>
      </w:tr>
      <w:tr w:rsidR="00104AE1" w:rsidRPr="00DC39A6" w14:paraId="4AF7AEB0" w14:textId="77777777" w:rsidTr="00104AE1">
        <w:tc>
          <w:tcPr>
            <w:tcW w:w="3060" w:type="dxa"/>
            <w:shd w:val="clear" w:color="auto" w:fill="auto"/>
          </w:tcPr>
          <w:p w14:paraId="05A1C620" w14:textId="77777777" w:rsidR="00104AE1" w:rsidRPr="008124C4" w:rsidRDefault="00104AE1" w:rsidP="0010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A3A5BCB" w14:textId="77777777" w:rsidR="00104AE1" w:rsidRPr="008124C4" w:rsidRDefault="00104AE1" w:rsidP="0010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BE04DFE" w14:textId="77777777" w:rsidR="00104AE1" w:rsidRPr="008124C4" w:rsidRDefault="00104AE1" w:rsidP="0010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071CDB8C" w14:textId="77777777" w:rsidR="00104AE1" w:rsidRPr="008124C4" w:rsidRDefault="00104AE1" w:rsidP="0010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10A80B0" w14:textId="77777777" w:rsidR="00104AE1" w:rsidRPr="008124C4" w:rsidRDefault="00104AE1" w:rsidP="0010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4AE1" w:rsidRPr="00623946" w14:paraId="500C9ADA" w14:textId="77777777" w:rsidTr="00104AE1">
        <w:tc>
          <w:tcPr>
            <w:tcW w:w="3060" w:type="dxa"/>
            <w:shd w:val="clear" w:color="auto" w:fill="auto"/>
          </w:tcPr>
          <w:p w14:paraId="1AF56C1C" w14:textId="2866DD13" w:rsidR="00104AE1" w:rsidRPr="008124C4" w:rsidRDefault="00104AE1" w:rsidP="0010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24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ปี </w:t>
            </w:r>
            <w:r w:rsidRPr="008124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14:paraId="54411D4D" w14:textId="77777777" w:rsidR="00104AE1" w:rsidRPr="008124C4" w:rsidRDefault="00104AE1" w:rsidP="0010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10DF67A" w14:textId="77777777" w:rsidR="00104AE1" w:rsidRPr="008124C4" w:rsidRDefault="00104AE1" w:rsidP="0010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6FB5888C" w14:textId="77777777" w:rsidR="00104AE1" w:rsidRPr="008124C4" w:rsidRDefault="00104AE1" w:rsidP="0010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559C5F8" w14:textId="77777777" w:rsidR="00104AE1" w:rsidRPr="008124C4" w:rsidRDefault="00104AE1" w:rsidP="0010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4AE1" w:rsidRPr="00623946" w14:paraId="354482F0" w14:textId="77777777" w:rsidTr="00104AE1">
        <w:tc>
          <w:tcPr>
            <w:tcW w:w="3060" w:type="dxa"/>
            <w:shd w:val="clear" w:color="auto" w:fill="auto"/>
          </w:tcPr>
          <w:p w14:paraId="0E9D7C48" w14:textId="4EE27477" w:rsidR="00104AE1" w:rsidRPr="008124C4" w:rsidRDefault="00104AE1" w:rsidP="0010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4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Pr="008124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B59CE3" w14:textId="2FEABC57" w:rsidR="00104AE1" w:rsidRPr="008124C4" w:rsidRDefault="00104AE1" w:rsidP="00104AE1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Theme="majorBidi" w:hAnsiTheme="majorBidi" w:cstheme="majorBidi"/>
                <w:cs/>
              </w:rPr>
            </w:pPr>
            <w:r w:rsidRPr="008124C4">
              <w:rPr>
                <w:rFonts w:asciiTheme="majorBidi" w:hAnsiTheme="majorBidi" w:cstheme="majorBidi"/>
                <w:cs/>
              </w:rPr>
              <w:t xml:space="preserve">8 สิงหาคม </w:t>
            </w:r>
            <w:r w:rsidRPr="008124C4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509C4A" w14:textId="4CB68332" w:rsidR="00104AE1" w:rsidRPr="005071B4" w:rsidRDefault="005B1707" w:rsidP="00104AE1">
            <w:pPr>
              <w:pStyle w:val="a"/>
              <w:tabs>
                <w:tab w:val="clear" w:pos="1080"/>
                <w:tab w:val="left" w:pos="702"/>
              </w:tabs>
              <w:ind w:left="-74"/>
              <w:jc w:val="center"/>
              <w:rPr>
                <w:rFonts w:asciiTheme="majorBidi" w:hAnsiTheme="majorBidi" w:cstheme="majorBidi"/>
                <w:lang w:val="en-US"/>
              </w:rPr>
            </w:pPr>
            <w:r w:rsidRPr="005071B4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5071B4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77" w:type="dxa"/>
            <w:shd w:val="clear" w:color="auto" w:fill="auto"/>
          </w:tcPr>
          <w:p w14:paraId="138884F9" w14:textId="0DDEA310" w:rsidR="00104AE1" w:rsidRPr="008124C4" w:rsidRDefault="00104AE1" w:rsidP="0010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4C4">
              <w:rPr>
                <w:rFonts w:asciiTheme="majorBidi" w:hAnsiTheme="majorBidi" w:cstheme="majorBidi"/>
                <w:sz w:val="30"/>
                <w:szCs w:val="30"/>
              </w:rPr>
              <w:t>0.35</w:t>
            </w:r>
          </w:p>
        </w:tc>
        <w:tc>
          <w:tcPr>
            <w:tcW w:w="1440" w:type="dxa"/>
            <w:shd w:val="clear" w:color="auto" w:fill="auto"/>
          </w:tcPr>
          <w:p w14:paraId="05A20FCB" w14:textId="0D5D8DD3" w:rsidR="00104AE1" w:rsidRPr="008124C4" w:rsidRDefault="00104AE1" w:rsidP="0010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8124C4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</w:tr>
      <w:tr w:rsidR="00104AE1" w:rsidRPr="00623946" w14:paraId="52246F11" w14:textId="77777777" w:rsidTr="00104AE1">
        <w:tc>
          <w:tcPr>
            <w:tcW w:w="3060" w:type="dxa"/>
            <w:shd w:val="clear" w:color="auto" w:fill="auto"/>
          </w:tcPr>
          <w:p w14:paraId="206000C3" w14:textId="514E9DE0" w:rsidR="00104AE1" w:rsidRPr="008124C4" w:rsidRDefault="00104AE1" w:rsidP="0010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4C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124C4">
              <w:rPr>
                <w:rFonts w:asciiTheme="majorBidi" w:hAnsiTheme="majorBidi" w:cstheme="majorBidi"/>
                <w:sz w:val="30"/>
                <w:szCs w:val="30"/>
              </w:rPr>
              <w:t xml:space="preserve"> 2561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E0A0EEF" w14:textId="628A52BF" w:rsidR="00104AE1" w:rsidRPr="008124C4" w:rsidRDefault="00104AE1" w:rsidP="00104AE1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Theme="majorBidi" w:hAnsiTheme="majorBidi" w:cstheme="majorBidi"/>
                <w:cs/>
              </w:rPr>
            </w:pPr>
            <w:r w:rsidRPr="008124C4">
              <w:rPr>
                <w:rFonts w:asciiTheme="majorBidi" w:hAnsiTheme="majorBidi" w:cstheme="majorBidi"/>
                <w:lang w:val="en-US"/>
              </w:rPr>
              <w:t xml:space="preserve">23 </w:t>
            </w:r>
            <w:r w:rsidRPr="008124C4">
              <w:rPr>
                <w:rFonts w:asciiTheme="majorBidi" w:hAnsiTheme="majorBidi" w:cstheme="majorBidi"/>
                <w:cs/>
                <w:lang w:val="en-US"/>
              </w:rPr>
              <w:t xml:space="preserve">เมษายน </w:t>
            </w:r>
            <w:r w:rsidRPr="008124C4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EBB55A" w14:textId="243A6E73" w:rsidR="00104AE1" w:rsidRPr="00CB1A77" w:rsidRDefault="00104AE1" w:rsidP="00104AE1">
            <w:pPr>
              <w:pStyle w:val="a"/>
              <w:tabs>
                <w:tab w:val="clear" w:pos="1080"/>
                <w:tab w:val="left" w:pos="702"/>
              </w:tabs>
              <w:ind w:left="-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B1707">
              <w:rPr>
                <w:rFonts w:ascii="Angsana New" w:hAnsi="Angsana New" w:cs="Angsana New"/>
                <w:cs/>
              </w:rPr>
              <w:t xml:space="preserve"> </w:t>
            </w:r>
            <w:r w:rsidR="00CB1A77">
              <w:rPr>
                <w:rFonts w:ascii="Angsana New" w:hAnsi="Angsana New" w:cs="Angsana New" w:hint="cs"/>
                <w:cs/>
              </w:rPr>
              <w:t>พฤษภาคม</w:t>
            </w:r>
            <w:r w:rsidR="00CB1A77" w:rsidRPr="005071B4">
              <w:rPr>
                <w:rFonts w:ascii="Angsana New" w:hAnsi="Angsana New" w:cs="Angsana New" w:hint="cs"/>
                <w:cs/>
              </w:rPr>
              <w:t xml:space="preserve"> </w:t>
            </w:r>
            <w:r w:rsidR="00CB1A77" w:rsidRPr="005071B4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77" w:type="dxa"/>
            <w:shd w:val="clear" w:color="auto" w:fill="auto"/>
          </w:tcPr>
          <w:p w14:paraId="2798FEF6" w14:textId="507FA423" w:rsidR="00104AE1" w:rsidRPr="008124C4" w:rsidRDefault="00104AE1" w:rsidP="0010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4C4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67974E" w14:textId="6EF7B994" w:rsidR="00104AE1" w:rsidRPr="008124C4" w:rsidRDefault="00104AE1" w:rsidP="0010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8124C4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</w:tr>
      <w:tr w:rsidR="00104AE1" w:rsidRPr="00623946" w14:paraId="51BA86F2" w14:textId="77777777" w:rsidTr="00104AE1">
        <w:tc>
          <w:tcPr>
            <w:tcW w:w="3060" w:type="dxa"/>
            <w:shd w:val="clear" w:color="auto" w:fill="auto"/>
          </w:tcPr>
          <w:p w14:paraId="5AC5AFF2" w14:textId="77777777" w:rsidR="00104AE1" w:rsidRPr="008124C4" w:rsidRDefault="00104AE1" w:rsidP="0010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CFBCFC5" w14:textId="77777777" w:rsidR="00104AE1" w:rsidRPr="008124C4" w:rsidRDefault="00104AE1" w:rsidP="0010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35EB83F" w14:textId="77777777" w:rsidR="00104AE1" w:rsidRPr="008124C4" w:rsidRDefault="00104AE1" w:rsidP="0010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33CF1025" w14:textId="77777777" w:rsidR="00104AE1" w:rsidRPr="008124C4" w:rsidRDefault="00104AE1" w:rsidP="0010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98E08" w14:textId="3ABC95D7" w:rsidR="00104AE1" w:rsidRPr="008124C4" w:rsidRDefault="00104AE1" w:rsidP="0010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4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</w:t>
            </w:r>
          </w:p>
        </w:tc>
      </w:tr>
    </w:tbl>
    <w:p w14:paraId="7BD7DB09" w14:textId="77777777" w:rsidR="00213531" w:rsidRDefault="00213531" w:rsidP="00DB4F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24"/>
          <w:szCs w:val="24"/>
        </w:rPr>
      </w:pPr>
    </w:p>
    <w:p w14:paraId="22FAE268" w14:textId="77777777" w:rsidR="00213531" w:rsidRDefault="00213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2702EF38" w14:textId="39D3A78A" w:rsidR="00DB40A4" w:rsidRDefault="00DB40A4" w:rsidP="006B6B56">
      <w:pPr>
        <w:tabs>
          <w:tab w:val="clear" w:pos="454"/>
          <w:tab w:val="left" w:pos="540"/>
        </w:tabs>
        <w:spacing w:line="240" w:lineRule="auto"/>
        <w:ind w:left="540" w:right="198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เงินปันผลระหว่างกาลปี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มีจำนวนทั้งสิ้น </w:t>
      </w:r>
      <w:r>
        <w:rPr>
          <w:rFonts w:ascii="Angsana New" w:hAnsi="Angsana New"/>
          <w:sz w:val="30"/>
          <w:szCs w:val="30"/>
        </w:rPr>
        <w:t xml:space="preserve">51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เป็นการจ่ายจากผลการดำเนินงานงวดหกเดือนแรกของปี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/>
          <w:sz w:val="30"/>
          <w:szCs w:val="30"/>
        </w:rPr>
        <w:t xml:space="preserve">0.12 </w:t>
      </w:r>
      <w:r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>
        <w:rPr>
          <w:rFonts w:ascii="Angsana New" w:hAnsi="Angsana New"/>
          <w:sz w:val="30"/>
          <w:szCs w:val="30"/>
        </w:rPr>
        <w:t xml:space="preserve">51 </w:t>
      </w:r>
      <w:r>
        <w:rPr>
          <w:rFonts w:ascii="Angsana New" w:hAnsi="Angsana New" w:hint="cs"/>
          <w:sz w:val="30"/>
          <w:szCs w:val="30"/>
          <w:cs/>
        </w:rPr>
        <w:t>ล้านบาท ซึ่งเป็นการจ่ายจากกิจการที่ไม่ได้รับการส่งเสริมการลงทุนทั้งจำนวน</w:t>
      </w:r>
    </w:p>
    <w:p w14:paraId="36A00D83" w14:textId="77777777" w:rsidR="00DB40A4" w:rsidRDefault="00DB40A4" w:rsidP="00DB40A4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5333016" w14:textId="77777777" w:rsidR="00DB40A4" w:rsidRDefault="00DB40A4" w:rsidP="006B6B56">
      <w:pPr>
        <w:tabs>
          <w:tab w:val="clear" w:pos="454"/>
          <w:tab w:val="left" w:pos="540"/>
          <w:tab w:val="left" w:pos="9090"/>
        </w:tabs>
        <w:spacing w:line="240" w:lineRule="auto"/>
        <w:ind w:left="540" w:right="198"/>
        <w:jc w:val="thaiDistribute"/>
        <w:rPr>
          <w:rFonts w:ascii="Angsana New" w:eastAsia="Times New Roman" w:hAnsi="Angsana New"/>
          <w:sz w:val="30"/>
          <w:szCs w:val="30"/>
        </w:rPr>
      </w:pPr>
      <w:r w:rsidRPr="009F082A">
        <w:rPr>
          <w:rFonts w:ascii="Angsana New" w:hAnsi="Angsana New" w:hint="cs"/>
          <w:sz w:val="30"/>
          <w:szCs w:val="30"/>
          <w:cs/>
        </w:rPr>
        <w:t>เงินปันผล</w:t>
      </w:r>
      <w:r>
        <w:rPr>
          <w:rFonts w:ascii="Angsana New" w:hAnsi="Angsana New" w:hint="cs"/>
          <w:sz w:val="30"/>
          <w:szCs w:val="30"/>
          <w:cs/>
        </w:rPr>
        <w:t>ระหว่างกาลปี</w:t>
      </w:r>
      <w:r>
        <w:rPr>
          <w:rFonts w:ascii="Angsana New" w:hAnsi="Angsana New"/>
          <w:sz w:val="30"/>
          <w:szCs w:val="30"/>
        </w:rPr>
        <w:t xml:space="preserve"> </w:t>
      </w:r>
      <w:r w:rsidRPr="009F082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ครั้งที่สอง</w:t>
      </w:r>
      <w:r w:rsidRPr="009F082A">
        <w:rPr>
          <w:rFonts w:ascii="Angsana New" w:hAnsi="Angsana New"/>
          <w:sz w:val="30"/>
          <w:szCs w:val="30"/>
        </w:rPr>
        <w:t xml:space="preserve"> </w:t>
      </w:r>
      <w:r w:rsidRPr="009F082A">
        <w:rPr>
          <w:rFonts w:ascii="Angsana New" w:hAnsi="Angsana New" w:hint="cs"/>
          <w:sz w:val="30"/>
          <w:szCs w:val="30"/>
          <w:cs/>
        </w:rPr>
        <w:t>มีจำนวน</w:t>
      </w:r>
      <w:r w:rsidRPr="009C79A1">
        <w:rPr>
          <w:rFonts w:ascii="Angsana New" w:hAnsi="Angsana New" w:hint="cs"/>
          <w:sz w:val="30"/>
          <w:szCs w:val="30"/>
          <w:cs/>
        </w:rPr>
        <w:t xml:space="preserve">ทั้งสิ้น </w:t>
      </w:r>
      <w:r w:rsidRPr="009C79A1">
        <w:rPr>
          <w:rFonts w:ascii="Angsana New" w:hAnsi="Angsana New"/>
          <w:sz w:val="30"/>
          <w:szCs w:val="30"/>
        </w:rPr>
        <w:t>425</w:t>
      </w:r>
      <w:r>
        <w:rPr>
          <w:rFonts w:ascii="Angsana New" w:hAnsi="Angsana New"/>
          <w:sz w:val="30"/>
          <w:szCs w:val="30"/>
        </w:rPr>
        <w:t xml:space="preserve"> </w:t>
      </w:r>
      <w:r w:rsidRPr="009C79A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9C79A1">
        <w:rPr>
          <w:rFonts w:ascii="Angsana New" w:eastAsia="Times New Roman" w:hAnsi="Angsana New" w:hint="cs"/>
          <w:sz w:val="30"/>
          <w:szCs w:val="30"/>
          <w:cs/>
        </w:rPr>
        <w:t>เป็น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การจ่ายจากผลการดำเนินงานของปี </w:t>
      </w:r>
      <w:r>
        <w:rPr>
          <w:rFonts w:ascii="Angsana New" w:eastAsia="Times New Roman" w:hAnsi="Angsana New" w:hint="cs"/>
          <w:sz w:val="30"/>
          <w:szCs w:val="30"/>
        </w:rPr>
        <w:t>2562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ในอัตราหุ้นละ </w:t>
      </w:r>
      <w:r>
        <w:rPr>
          <w:rFonts w:ascii="Angsana New" w:eastAsia="Times New Roman" w:hAnsi="Angsana New" w:hint="cs"/>
          <w:sz w:val="30"/>
          <w:szCs w:val="30"/>
        </w:rPr>
        <w:t>0.</w:t>
      </w:r>
      <w:r>
        <w:rPr>
          <w:rFonts w:ascii="Angsana New" w:eastAsia="Times New Roman" w:hAnsi="Angsana New"/>
          <w:sz w:val="30"/>
          <w:szCs w:val="30"/>
        </w:rPr>
        <w:t>82</w:t>
      </w:r>
      <w:r>
        <w:rPr>
          <w:rFonts w:ascii="Angsana New" w:eastAsia="Times New Roman" w:hAnsi="Angsana New" w:hint="cs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บาท เป็นจำนวนเงิน </w:t>
      </w:r>
      <w:r>
        <w:rPr>
          <w:rFonts w:ascii="Angsana New" w:eastAsia="Times New Roman" w:hAnsi="Angsana New"/>
          <w:sz w:val="30"/>
          <w:szCs w:val="30"/>
        </w:rPr>
        <w:t>350</w:t>
      </w:r>
      <w:r>
        <w:rPr>
          <w:rFonts w:ascii="Angsana New" w:eastAsia="Times New Roman" w:hAnsi="Angsana New" w:hint="cs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ล้านบาท และจ่ายจากกำไรสะสมในอัตราหุ้นละ </w:t>
      </w:r>
      <w:r>
        <w:rPr>
          <w:rFonts w:ascii="Angsana New" w:eastAsia="Times New Roman" w:hAnsi="Angsana New" w:hint="cs"/>
          <w:sz w:val="30"/>
          <w:szCs w:val="30"/>
        </w:rPr>
        <w:t>0.</w:t>
      </w:r>
      <w:r>
        <w:rPr>
          <w:rFonts w:ascii="Angsana New" w:eastAsia="Times New Roman" w:hAnsi="Angsana New"/>
          <w:sz w:val="30"/>
          <w:szCs w:val="30"/>
        </w:rPr>
        <w:t>18</w:t>
      </w:r>
      <w:r>
        <w:rPr>
          <w:rFonts w:ascii="Angsana New" w:eastAsia="Times New Roman" w:hAnsi="Angsana New" w:hint="cs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บาทเป็นจำนวนเงิน </w:t>
      </w:r>
      <w:r>
        <w:rPr>
          <w:rFonts w:ascii="Angsana New" w:eastAsia="Times New Roman" w:hAnsi="Angsana New"/>
          <w:sz w:val="30"/>
          <w:szCs w:val="30"/>
        </w:rPr>
        <w:t>75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ล้านบาท </w:t>
      </w:r>
    </w:p>
    <w:p w14:paraId="07C87923" w14:textId="77777777" w:rsidR="00DB40A4" w:rsidRDefault="00DB40A4" w:rsidP="00DB40A4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eastAsia="Times New Roman" w:hAnsi="Angsana New"/>
          <w:sz w:val="30"/>
          <w:szCs w:val="30"/>
        </w:rPr>
      </w:pPr>
    </w:p>
    <w:p w14:paraId="30DBEF95" w14:textId="47F89CA3" w:rsidR="00DB40A4" w:rsidRDefault="00DB40A4" w:rsidP="006B6B56">
      <w:pPr>
        <w:tabs>
          <w:tab w:val="clear" w:pos="454"/>
          <w:tab w:val="left" w:pos="540"/>
        </w:tabs>
        <w:spacing w:line="240" w:lineRule="auto"/>
        <w:ind w:left="540" w:right="198"/>
        <w:jc w:val="thaiDistribute"/>
        <w:rPr>
          <w:rFonts w:ascii="Angsana New" w:eastAsia="Times New Roman" w:hAnsi="Angsana New"/>
          <w:sz w:val="30"/>
          <w:szCs w:val="30"/>
        </w:rPr>
      </w:pPr>
      <w:r w:rsidRPr="00960EAD">
        <w:rPr>
          <w:rFonts w:ascii="Angsana New" w:eastAsia="Times New Roman" w:hAnsi="Angsana New" w:hint="cs"/>
          <w:sz w:val="30"/>
          <w:szCs w:val="30"/>
          <w:cs/>
        </w:rPr>
        <w:t>เงินปันผลระหว่างกาลปี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60EAD">
        <w:rPr>
          <w:rFonts w:ascii="Angsana New" w:eastAsia="Times New Roman" w:hAnsi="Angsana New"/>
          <w:sz w:val="30"/>
          <w:szCs w:val="30"/>
        </w:rPr>
        <w:t xml:space="preserve">2562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ครั้งที่หนึ่ง 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มีจำนวนทั้งสิ้น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60EAD">
        <w:rPr>
          <w:rFonts w:ascii="Angsana New" w:eastAsia="Times New Roman" w:hAnsi="Angsana New"/>
          <w:sz w:val="30"/>
          <w:szCs w:val="30"/>
        </w:rPr>
        <w:t xml:space="preserve">149 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เป็นการจ่ายจากกิจการที่ได้รับการส่งเสริมการลงทุน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960EAD">
        <w:rPr>
          <w:rFonts w:ascii="Angsana New" w:eastAsia="Times New Roman" w:hAnsi="Angsana New"/>
          <w:sz w:val="30"/>
          <w:szCs w:val="30"/>
        </w:rPr>
        <w:t xml:space="preserve">BOI) </w:t>
      </w:r>
      <w:r w:rsidRPr="00B04961">
        <w:rPr>
          <w:rFonts w:ascii="Angsana New" w:eastAsia="Times New Roman" w:hAnsi="Angsana New" w:hint="cs"/>
          <w:sz w:val="30"/>
          <w:szCs w:val="30"/>
          <w:cs/>
        </w:rPr>
        <w:t>ในอัตราหุ้นละ</w:t>
      </w:r>
      <w:r w:rsidRPr="00B0496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B04961">
        <w:rPr>
          <w:rFonts w:ascii="Angsana New" w:eastAsia="Times New Roman" w:hAnsi="Angsana New"/>
          <w:sz w:val="30"/>
          <w:szCs w:val="30"/>
        </w:rPr>
        <w:t xml:space="preserve">0.06 </w:t>
      </w:r>
      <w:r w:rsidRPr="00B04961">
        <w:rPr>
          <w:rFonts w:ascii="Angsana New" w:eastAsia="Times New Roman" w:hAnsi="Angsana New" w:hint="cs"/>
          <w:sz w:val="30"/>
          <w:szCs w:val="30"/>
          <w:cs/>
        </w:rPr>
        <w:t>บาท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เป็น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จำนวน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60EAD">
        <w:rPr>
          <w:rFonts w:ascii="Angsana New" w:eastAsia="Times New Roman" w:hAnsi="Angsana New"/>
          <w:sz w:val="30"/>
          <w:szCs w:val="30"/>
        </w:rPr>
        <w:t xml:space="preserve">27 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และจ่ายจากกิจการที่ไม่ได้รับการส่งเสริมการลงทุนในอัตราหุ้นละ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60EAD">
        <w:rPr>
          <w:rFonts w:ascii="Angsana New" w:eastAsia="Times New Roman" w:hAnsi="Angsana New"/>
          <w:sz w:val="30"/>
          <w:szCs w:val="30"/>
        </w:rPr>
        <w:t xml:space="preserve">0.29 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บาท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เป็น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จำนวน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60EAD">
        <w:rPr>
          <w:rFonts w:ascii="Angsana New" w:eastAsia="Times New Roman" w:hAnsi="Angsana New"/>
          <w:sz w:val="30"/>
          <w:szCs w:val="30"/>
        </w:rPr>
        <w:t xml:space="preserve">122 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008305FE" w14:textId="77777777" w:rsidR="00DB40A4" w:rsidRDefault="00DB40A4" w:rsidP="00DB40A4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D89931A" w14:textId="77777777" w:rsidR="00DB40A4" w:rsidRDefault="00DB40A4" w:rsidP="006B6B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98"/>
        <w:jc w:val="thaiDistribute"/>
        <w:rPr>
          <w:rFonts w:ascii="Angsana New" w:hAnsi="Angsana New"/>
          <w:sz w:val="30"/>
          <w:szCs w:val="30"/>
        </w:rPr>
      </w:pPr>
      <w:r w:rsidRPr="007F7A56">
        <w:rPr>
          <w:rFonts w:ascii="Angsana New" w:hAnsi="Angsana New" w:hint="cs"/>
          <w:sz w:val="30"/>
          <w:szCs w:val="30"/>
          <w:cs/>
        </w:rPr>
        <w:t>เงินปันผล</w:t>
      </w:r>
      <w:r>
        <w:rPr>
          <w:rFonts w:ascii="Angsana New" w:hAnsi="Angsana New" w:hint="cs"/>
          <w:sz w:val="30"/>
          <w:szCs w:val="30"/>
          <w:cs/>
          <w:lang w:eastAsia="ja-JP"/>
        </w:rPr>
        <w:t>ประจำปี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 w:hint="eastAsia"/>
          <w:sz w:val="30"/>
          <w:szCs w:val="30"/>
          <w:lang w:eastAsia="ja-JP"/>
        </w:rPr>
        <w:t>2</w:t>
      </w:r>
      <w:r>
        <w:rPr>
          <w:rFonts w:ascii="Angsana New" w:hAnsi="Angsana New"/>
          <w:sz w:val="30"/>
          <w:szCs w:val="30"/>
          <w:lang w:eastAsia="ja-JP"/>
        </w:rPr>
        <w:t xml:space="preserve">561 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มีจำนวนทั้งสิ้น </w:t>
      </w:r>
      <w:r>
        <w:rPr>
          <w:rFonts w:ascii="Angsana New" w:hAnsi="Angsana New"/>
          <w:sz w:val="30"/>
          <w:szCs w:val="30"/>
          <w:lang w:eastAsia="ja-JP"/>
        </w:rPr>
        <w:t>425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 ล้านบาท </w:t>
      </w:r>
      <w:r w:rsidRPr="007F7A56">
        <w:rPr>
          <w:rFonts w:ascii="Angsana New" w:hAnsi="Angsana New" w:hint="cs"/>
          <w:sz w:val="30"/>
          <w:szCs w:val="30"/>
          <w:cs/>
        </w:rPr>
        <w:t>เป็นการจ่ายจากกิจการที่ได้รับการส่งเสริมการลงทุน</w:t>
      </w:r>
      <w:r w:rsidRPr="007F7A56">
        <w:rPr>
          <w:rFonts w:ascii="Angsana New" w:hAnsi="Angsana New"/>
          <w:sz w:val="30"/>
          <w:szCs w:val="30"/>
          <w:cs/>
        </w:rPr>
        <w:t xml:space="preserve"> (</w:t>
      </w:r>
      <w:r w:rsidRPr="007F7A56">
        <w:rPr>
          <w:rFonts w:ascii="Angsana New" w:hAnsi="Angsana New"/>
          <w:sz w:val="30"/>
          <w:szCs w:val="30"/>
        </w:rPr>
        <w:t xml:space="preserve">BOI) </w:t>
      </w:r>
      <w:r w:rsidRPr="007F7A56">
        <w:rPr>
          <w:rFonts w:ascii="Angsana New" w:hAnsi="Angsana New" w:hint="cs"/>
          <w:sz w:val="30"/>
          <w:szCs w:val="30"/>
          <w:cs/>
        </w:rPr>
        <w:t>ในอัตราหุ้นละ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0.16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บาท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Pr="007F7A56"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69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 ล้านบาท </w:t>
      </w:r>
      <w:r w:rsidRPr="007F7A56">
        <w:rPr>
          <w:rFonts w:ascii="Angsana New" w:hAnsi="Angsana New" w:hint="cs"/>
          <w:sz w:val="30"/>
          <w:szCs w:val="30"/>
          <w:cs/>
        </w:rPr>
        <w:t>และจ่ายจากกิจการที่ไม่ได้รับการส่งเสริมการลงทุนในอัตราหุ้นละ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0.84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เป็น</w:t>
      </w:r>
      <w:r w:rsidRPr="007F7A56"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 w:hint="cs"/>
          <w:sz w:val="30"/>
          <w:szCs w:val="30"/>
          <w:cs/>
        </w:rPr>
        <w:t>เงิน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356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ล้านบาท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</w:p>
    <w:p w14:paraId="34094413" w14:textId="77777777" w:rsidR="00FA000F" w:rsidRDefault="00FA000F" w:rsidP="00FA0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023B148" w14:textId="77777777" w:rsidR="00614C2F" w:rsidRDefault="006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2856C36" w14:textId="70192815" w:rsidR="00030124" w:rsidRDefault="002750A9" w:rsidP="00691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6E1C10">
        <w:rPr>
          <w:rFonts w:ascii="Angsana New" w:hAnsi="Angsana New"/>
          <w:b/>
          <w:bCs/>
          <w:sz w:val="30"/>
          <w:szCs w:val="30"/>
        </w:rPr>
        <w:t>6</w:t>
      </w:r>
      <w:r w:rsidR="00030124" w:rsidRPr="00691D3C">
        <w:rPr>
          <w:rFonts w:ascii="Angsana New" w:hAnsi="Angsana New"/>
          <w:b/>
          <w:bCs/>
          <w:sz w:val="30"/>
          <w:szCs w:val="30"/>
        </w:rPr>
        <w:tab/>
      </w:r>
      <w:r w:rsidR="00030124" w:rsidRPr="00691D3C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FAFA424" w14:textId="0038C489" w:rsidR="000D29BE" w:rsidRDefault="000D29BE" w:rsidP="00691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57C4F2" w14:textId="1480EE66" w:rsidR="0031721A" w:rsidRPr="0031721A" w:rsidRDefault="000D29BE" w:rsidP="0031721A">
      <w:pPr>
        <w:pStyle w:val="ListParagraph"/>
        <w:numPr>
          <w:ilvl w:val="1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50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</w:t>
      </w:r>
      <w:r w:rsidR="00844CD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และมูลค่ายุติธรรม</w:t>
      </w:r>
    </w:p>
    <w:p w14:paraId="1E85D9A6" w14:textId="3B9C9047" w:rsidR="000D29BE" w:rsidRPr="000D29BE" w:rsidRDefault="0031721A" w:rsidP="003172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29BE">
        <w:rPr>
          <w:rFonts w:asciiTheme="majorBidi" w:hAnsiTheme="majorBidi" w:cstheme="majorBidi"/>
          <w:sz w:val="30"/>
          <w:szCs w:val="30"/>
        </w:rPr>
        <w:t xml:space="preserve"> </w:t>
      </w:r>
    </w:p>
    <w:p w14:paraId="0C447034" w14:textId="067DDD0A" w:rsidR="00244090" w:rsidRDefault="000D29BE" w:rsidP="006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98"/>
        <w:jc w:val="thaiDistribute"/>
        <w:rPr>
          <w:rFonts w:ascii="Angsana New" w:hAnsi="Angsana New"/>
          <w:sz w:val="30"/>
          <w:szCs w:val="30"/>
        </w:rPr>
      </w:pPr>
      <w:r w:rsidRPr="000D29BE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ตารางดังต่อไปนี้แสดงมูลค่าตามบัญชีของสินทรัพย์ทางการเงินและหนี้สินทางการเงิน</w:t>
      </w:r>
    </w:p>
    <w:p w14:paraId="25958F24" w14:textId="77777777" w:rsidR="00614C2F" w:rsidRPr="00614C2F" w:rsidRDefault="00614C2F" w:rsidP="006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98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990"/>
        <w:gridCol w:w="270"/>
        <w:gridCol w:w="1170"/>
        <w:gridCol w:w="270"/>
        <w:gridCol w:w="1260"/>
        <w:gridCol w:w="270"/>
        <w:gridCol w:w="1260"/>
      </w:tblGrid>
      <w:tr w:rsidR="00427314" w:rsidRPr="0001491A" w14:paraId="5AD3575D" w14:textId="77777777" w:rsidTr="0026491F">
        <w:trPr>
          <w:trHeight w:val="261"/>
          <w:tblHeader/>
        </w:trPr>
        <w:tc>
          <w:tcPr>
            <w:tcW w:w="3600" w:type="dxa"/>
            <w:vAlign w:val="bottom"/>
          </w:tcPr>
          <w:p w14:paraId="6C1E998A" w14:textId="24ADF85F" w:rsidR="00427314" w:rsidRPr="00CD50A9" w:rsidRDefault="00427314" w:rsidP="006B5763">
            <w:pPr>
              <w:ind w:left="-19" w:right="-9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CF53180" w14:textId="77777777" w:rsidR="00427314" w:rsidRPr="00CD50A9" w:rsidRDefault="00427314" w:rsidP="006B576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500" w:type="dxa"/>
            <w:gridSpan w:val="6"/>
          </w:tcPr>
          <w:p w14:paraId="5C9EA6EE" w14:textId="77777777" w:rsidR="00427314" w:rsidRPr="00CD50A9" w:rsidRDefault="00427314" w:rsidP="006B57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D50A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427314" w:rsidRPr="0001491A" w14:paraId="5B13C6FB" w14:textId="77777777" w:rsidTr="0026491F">
        <w:trPr>
          <w:trHeight w:val="261"/>
          <w:tblHeader/>
        </w:trPr>
        <w:tc>
          <w:tcPr>
            <w:tcW w:w="3600" w:type="dxa"/>
            <w:vAlign w:val="bottom"/>
          </w:tcPr>
          <w:p w14:paraId="78CB75C8" w14:textId="77777777" w:rsidR="00427314" w:rsidRPr="00CD50A9" w:rsidRDefault="00427314" w:rsidP="006B576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072622F" w14:textId="77777777" w:rsidR="00427314" w:rsidRPr="00CD50A9" w:rsidRDefault="00427314" w:rsidP="006B576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500" w:type="dxa"/>
            <w:gridSpan w:val="6"/>
          </w:tcPr>
          <w:p w14:paraId="2F2D6789" w14:textId="77777777" w:rsidR="00427314" w:rsidRPr="00CD50A9" w:rsidRDefault="00427314" w:rsidP="006B57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D50A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</w:tr>
      <w:tr w:rsidR="00427314" w:rsidRPr="0001491A" w14:paraId="71A7F4F1" w14:textId="77777777" w:rsidTr="0026491F">
        <w:trPr>
          <w:trHeight w:val="261"/>
          <w:tblHeader/>
        </w:trPr>
        <w:tc>
          <w:tcPr>
            <w:tcW w:w="3600" w:type="dxa"/>
            <w:vAlign w:val="bottom"/>
            <w:hideMark/>
          </w:tcPr>
          <w:p w14:paraId="20C5767C" w14:textId="2FFAED04" w:rsidR="00427314" w:rsidRPr="00CD50A9" w:rsidRDefault="00427314" w:rsidP="006B576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  <w:r w:rsidRPr="00CD50A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D50A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D50A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D50A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14:paraId="525F2AB8" w14:textId="77777777" w:rsidR="00427314" w:rsidRPr="00CD50A9" w:rsidRDefault="00427314" w:rsidP="006B576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50A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3F71C8C3" w14:textId="77777777" w:rsidR="00427314" w:rsidRPr="00CD50A9" w:rsidRDefault="00427314" w:rsidP="006B5763">
            <w:pPr>
              <w:pStyle w:val="NoSpacing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B2FA9D3" w14:textId="007B6E8F" w:rsidR="00427314" w:rsidRPr="0014664A" w:rsidRDefault="00427314" w:rsidP="006B576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4664A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3E92B3FB" w14:textId="77777777" w:rsidR="00427314" w:rsidRPr="00DA3236" w:rsidRDefault="00427314" w:rsidP="006B57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E121A22" w14:textId="5E6F53DA" w:rsidR="00427314" w:rsidRDefault="00427314" w:rsidP="0024409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FF0BC11" w14:textId="77777777" w:rsidR="00427314" w:rsidRDefault="00427314" w:rsidP="0024409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D0F8418" w14:textId="6A78F9C0" w:rsidR="00427314" w:rsidRPr="00DA3236" w:rsidRDefault="00427314" w:rsidP="0024409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44090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774B5360" w14:textId="77777777" w:rsidR="00427314" w:rsidRPr="00CD50A9" w:rsidRDefault="00427314" w:rsidP="006B576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0258803B" w14:textId="77777777" w:rsidR="00427314" w:rsidRPr="00CD50A9" w:rsidRDefault="00427314" w:rsidP="006B57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50A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27314" w:rsidRPr="0001491A" w14:paraId="3AE21BA9" w14:textId="77777777" w:rsidTr="0026491F">
        <w:trPr>
          <w:trHeight w:val="261"/>
          <w:tblHeader/>
        </w:trPr>
        <w:tc>
          <w:tcPr>
            <w:tcW w:w="3600" w:type="dxa"/>
            <w:vAlign w:val="bottom"/>
          </w:tcPr>
          <w:p w14:paraId="7A3D1838" w14:textId="77777777" w:rsidR="00427314" w:rsidRPr="00CD50A9" w:rsidRDefault="00427314" w:rsidP="006B576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4D721F2" w14:textId="77777777" w:rsidR="00427314" w:rsidRPr="00CD50A9" w:rsidRDefault="00427314" w:rsidP="006B576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C3DEF4C" w14:textId="77777777" w:rsidR="00427314" w:rsidRPr="00CD50A9" w:rsidRDefault="00427314" w:rsidP="006B5763">
            <w:pPr>
              <w:pStyle w:val="NoSpacing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46FEDFF2" w14:textId="4FF43D48" w:rsidR="00427314" w:rsidRPr="00CD50A9" w:rsidRDefault="00427314" w:rsidP="006B57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B796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B796B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9B796B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427314" w:rsidRPr="0001491A" w14:paraId="4A2F0C16" w14:textId="77777777" w:rsidTr="0026491F">
        <w:trPr>
          <w:trHeight w:val="261"/>
        </w:trPr>
        <w:tc>
          <w:tcPr>
            <w:tcW w:w="3600" w:type="dxa"/>
            <w:hideMark/>
          </w:tcPr>
          <w:p w14:paraId="478D70F0" w14:textId="77777777" w:rsidR="00427314" w:rsidRPr="00DA3236" w:rsidRDefault="00427314" w:rsidP="006B576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A323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8328ED1" w14:textId="77777777" w:rsidR="00427314" w:rsidRPr="00CD50A9" w:rsidRDefault="00427314" w:rsidP="006B57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932240" w14:textId="77777777" w:rsidR="00427314" w:rsidRPr="00CD50A9" w:rsidRDefault="00427314" w:rsidP="006B576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95DE0C" w14:textId="77777777" w:rsidR="00427314" w:rsidRPr="00CD50A9" w:rsidRDefault="00427314" w:rsidP="006B576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74424F" w14:textId="77777777" w:rsidR="00427314" w:rsidRPr="00CD50A9" w:rsidRDefault="00427314" w:rsidP="006B57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20A345" w14:textId="77777777" w:rsidR="00427314" w:rsidRPr="00CD50A9" w:rsidRDefault="00427314" w:rsidP="006B57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246E5A" w14:textId="77777777" w:rsidR="00427314" w:rsidRPr="00CD50A9" w:rsidRDefault="00427314" w:rsidP="006B57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EB7493" w14:textId="77777777" w:rsidR="00427314" w:rsidRPr="00CD50A9" w:rsidRDefault="00427314" w:rsidP="006B57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7314" w:rsidRPr="0001491A" w14:paraId="7C6FA534" w14:textId="77777777" w:rsidTr="0026491F">
        <w:trPr>
          <w:trHeight w:val="261"/>
        </w:trPr>
        <w:tc>
          <w:tcPr>
            <w:tcW w:w="3600" w:type="dxa"/>
            <w:hideMark/>
          </w:tcPr>
          <w:p w14:paraId="09EF916B" w14:textId="41DD2BBB" w:rsidR="00427314" w:rsidRPr="00DA3236" w:rsidRDefault="00427314" w:rsidP="005108CF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DA3236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  <w:r w:rsidRPr="00DA3236">
              <w:rPr>
                <w:rFonts w:ascii="Angsana New" w:hAnsi="Angsan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990" w:type="dxa"/>
          </w:tcPr>
          <w:p w14:paraId="46AA7F27" w14:textId="4852DF1A" w:rsidR="00427314" w:rsidRPr="00CD50A9" w:rsidRDefault="00427314" w:rsidP="005108C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1D956EF" w14:textId="77777777" w:rsidR="00427314" w:rsidRPr="00CD50A9" w:rsidRDefault="00427314" w:rsidP="005108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E8FD59" w14:textId="2BD5D003" w:rsidR="00427314" w:rsidRPr="00CD50A9" w:rsidRDefault="00427314" w:rsidP="00B734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4BEFBD" w14:textId="77777777" w:rsidR="00427314" w:rsidRPr="00CD50A9" w:rsidRDefault="00427314" w:rsidP="005108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38E62C" w14:textId="383D5628" w:rsidR="00427314" w:rsidRPr="00DA315F" w:rsidRDefault="00427314" w:rsidP="005108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200,000</w:t>
            </w:r>
          </w:p>
        </w:tc>
        <w:tc>
          <w:tcPr>
            <w:tcW w:w="270" w:type="dxa"/>
          </w:tcPr>
          <w:p w14:paraId="17E30EE3" w14:textId="77777777" w:rsidR="00427314" w:rsidRPr="00CD50A9" w:rsidRDefault="00427314" w:rsidP="005108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4D0BA0" w14:textId="366018B6" w:rsidR="00427314" w:rsidRPr="00CD50A9" w:rsidRDefault="00427314" w:rsidP="005108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200,000</w:t>
            </w:r>
          </w:p>
        </w:tc>
      </w:tr>
      <w:tr w:rsidR="00427314" w:rsidRPr="0001491A" w14:paraId="28677D74" w14:textId="77777777" w:rsidTr="0026491F">
        <w:trPr>
          <w:trHeight w:val="261"/>
        </w:trPr>
        <w:tc>
          <w:tcPr>
            <w:tcW w:w="3600" w:type="dxa"/>
          </w:tcPr>
          <w:p w14:paraId="43CCCB09" w14:textId="52DC40FD" w:rsidR="00427314" w:rsidRPr="00DA3236" w:rsidRDefault="00427314" w:rsidP="005108CF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E7C9B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2295EEF7" w14:textId="77777777" w:rsidR="00427314" w:rsidRDefault="00427314" w:rsidP="005108C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CFD3346" w14:textId="77777777" w:rsidR="00427314" w:rsidRPr="00CD50A9" w:rsidRDefault="00427314" w:rsidP="005108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A4F173" w14:textId="77777777" w:rsidR="00427314" w:rsidRDefault="00427314" w:rsidP="00B734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CFADB4" w14:textId="77777777" w:rsidR="00427314" w:rsidRPr="00CD50A9" w:rsidRDefault="00427314" w:rsidP="005108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47C5EF" w14:textId="77777777" w:rsidR="00427314" w:rsidRDefault="00427314" w:rsidP="005108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88118E6" w14:textId="77777777" w:rsidR="00427314" w:rsidRPr="00CD50A9" w:rsidRDefault="00427314" w:rsidP="005108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A4F670" w14:textId="77777777" w:rsidR="00427314" w:rsidRDefault="00427314" w:rsidP="005108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427314" w:rsidRPr="0001491A" w14:paraId="17526083" w14:textId="77777777" w:rsidTr="0026491F">
        <w:trPr>
          <w:trHeight w:val="261"/>
        </w:trPr>
        <w:tc>
          <w:tcPr>
            <w:tcW w:w="3600" w:type="dxa"/>
          </w:tcPr>
          <w:p w14:paraId="34CDAFA9" w14:textId="043E8A34" w:rsidR="00427314" w:rsidRPr="00DA3236" w:rsidRDefault="008B0A2D" w:rsidP="00CE7C9B">
            <w:pPr>
              <w:ind w:left="-22" w:right="-90" w:firstLine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990" w:type="dxa"/>
          </w:tcPr>
          <w:p w14:paraId="51D8B13F" w14:textId="77777777" w:rsidR="00427314" w:rsidRDefault="00427314" w:rsidP="005108C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14A957" w14:textId="77777777" w:rsidR="00427314" w:rsidRPr="00CD50A9" w:rsidRDefault="00427314" w:rsidP="005108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B10DDB" w14:textId="4499DE81" w:rsidR="00427314" w:rsidRPr="00CD50A9" w:rsidRDefault="00427314" w:rsidP="00B734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6D3438" w14:textId="77777777" w:rsidR="00427314" w:rsidRPr="00CD50A9" w:rsidRDefault="00427314" w:rsidP="005108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792D63" w14:textId="17F38833" w:rsidR="00427314" w:rsidRPr="00CD50A9" w:rsidRDefault="00427314" w:rsidP="005108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350,086</w:t>
            </w:r>
          </w:p>
        </w:tc>
        <w:tc>
          <w:tcPr>
            <w:tcW w:w="270" w:type="dxa"/>
          </w:tcPr>
          <w:p w14:paraId="26CEF387" w14:textId="77777777" w:rsidR="00427314" w:rsidRPr="00CD50A9" w:rsidRDefault="00427314" w:rsidP="005108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613D3C" w14:textId="1FA0DA5B" w:rsidR="00427314" w:rsidRPr="00CD50A9" w:rsidRDefault="00427314" w:rsidP="005108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350,086</w:t>
            </w:r>
          </w:p>
        </w:tc>
      </w:tr>
      <w:tr w:rsidR="00427314" w:rsidRPr="0001491A" w14:paraId="08242EDB" w14:textId="77777777" w:rsidTr="0026491F">
        <w:trPr>
          <w:trHeight w:val="261"/>
        </w:trPr>
        <w:tc>
          <w:tcPr>
            <w:tcW w:w="3600" w:type="dxa"/>
          </w:tcPr>
          <w:p w14:paraId="6F539E24" w14:textId="0B8486BB" w:rsidR="00427314" w:rsidRDefault="00427314" w:rsidP="00CE7C9B">
            <w:pPr>
              <w:ind w:right="-90" w:firstLine="1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990" w:type="dxa"/>
          </w:tcPr>
          <w:p w14:paraId="75E6C462" w14:textId="77777777" w:rsidR="00427314" w:rsidRDefault="00427314" w:rsidP="005108C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108E6CD" w14:textId="77777777" w:rsidR="00427314" w:rsidRPr="00CD50A9" w:rsidRDefault="00427314" w:rsidP="005108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8B2269" w14:textId="662D948A" w:rsidR="00427314" w:rsidRDefault="00427314" w:rsidP="008A42E2">
            <w:pPr>
              <w:pStyle w:val="acctfourfigures"/>
              <w:tabs>
                <w:tab w:val="clear" w:pos="765"/>
                <w:tab w:val="decimal" w:pos="701"/>
                <w:tab w:val="decimal" w:pos="794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2E2"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A42E2"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270" w:type="dxa"/>
          </w:tcPr>
          <w:p w14:paraId="1DB3EB1E" w14:textId="77777777" w:rsidR="00427314" w:rsidRPr="00CD50A9" w:rsidRDefault="00427314" w:rsidP="008A42E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4F90A1" w14:textId="3D1201BB" w:rsidR="00427314" w:rsidRDefault="00427314" w:rsidP="008A42E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6C22D6" w14:textId="77777777" w:rsidR="00427314" w:rsidRPr="00CD50A9" w:rsidRDefault="00427314" w:rsidP="005108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816E58" w14:textId="7EEF4AB5" w:rsidR="00427314" w:rsidRDefault="00427314" w:rsidP="005108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2E2"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A42E2">
              <w:rPr>
                <w:rFonts w:ascii="Angsana New" w:hAnsi="Angsana New"/>
                <w:sz w:val="28"/>
                <w:szCs w:val="28"/>
              </w:rPr>
              <w:t>651</w:t>
            </w:r>
          </w:p>
        </w:tc>
      </w:tr>
      <w:tr w:rsidR="00427314" w:rsidRPr="0001491A" w14:paraId="47261C20" w14:textId="77777777" w:rsidTr="0026491F">
        <w:trPr>
          <w:trHeight w:val="261"/>
        </w:trPr>
        <w:tc>
          <w:tcPr>
            <w:tcW w:w="3600" w:type="dxa"/>
            <w:hideMark/>
          </w:tcPr>
          <w:p w14:paraId="39D94F32" w14:textId="25E860A2" w:rsidR="00427314" w:rsidRPr="00DA3236" w:rsidRDefault="00427314" w:rsidP="005108CF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A323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60BFF8DE" w14:textId="77777777" w:rsidR="00427314" w:rsidRPr="00CD50A9" w:rsidRDefault="00427314" w:rsidP="005108C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0EBD41F" w14:textId="77777777" w:rsidR="00427314" w:rsidRPr="00CD50A9" w:rsidRDefault="00427314" w:rsidP="005108C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35698D" w14:textId="7DA85077" w:rsidR="00427314" w:rsidRPr="008A42E2" w:rsidRDefault="00427314" w:rsidP="008A42E2">
            <w:pPr>
              <w:pStyle w:val="acctfourfigures"/>
              <w:tabs>
                <w:tab w:val="clear" w:pos="765"/>
                <w:tab w:val="decimal" w:pos="701"/>
                <w:tab w:val="decimal" w:pos="794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42E2">
              <w:rPr>
                <w:rFonts w:ascii="Angsana New" w:hAnsi="Angsana New"/>
                <w:b/>
                <w:bCs/>
                <w:sz w:val="28"/>
                <w:szCs w:val="28"/>
              </w:rPr>
              <w:t>26,651</w:t>
            </w:r>
          </w:p>
        </w:tc>
        <w:tc>
          <w:tcPr>
            <w:tcW w:w="270" w:type="dxa"/>
          </w:tcPr>
          <w:p w14:paraId="161F1A38" w14:textId="77777777" w:rsidR="00427314" w:rsidRPr="008A42E2" w:rsidRDefault="00427314" w:rsidP="008A42E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3DA192" w14:textId="1288CD90" w:rsidR="00427314" w:rsidRPr="00CD50A9" w:rsidRDefault="00427314" w:rsidP="005108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550,086</w:t>
            </w:r>
          </w:p>
        </w:tc>
        <w:tc>
          <w:tcPr>
            <w:tcW w:w="270" w:type="dxa"/>
          </w:tcPr>
          <w:p w14:paraId="516C45F7" w14:textId="77777777" w:rsidR="00427314" w:rsidRPr="00CD50A9" w:rsidRDefault="00427314" w:rsidP="005108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0011C" w14:textId="6BCF733B" w:rsidR="00427314" w:rsidRPr="00CD50A9" w:rsidRDefault="00427314" w:rsidP="005108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42E2">
              <w:rPr>
                <w:rFonts w:ascii="Angsana New" w:hAnsi="Angsana New"/>
                <w:b/>
                <w:bCs/>
                <w:sz w:val="28"/>
                <w:szCs w:val="28"/>
              </w:rPr>
              <w:t>576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42E2">
              <w:rPr>
                <w:rFonts w:ascii="Angsana New" w:hAnsi="Angsana New"/>
                <w:b/>
                <w:bCs/>
                <w:sz w:val="28"/>
                <w:szCs w:val="28"/>
              </w:rPr>
              <w:t>737</w:t>
            </w:r>
          </w:p>
        </w:tc>
      </w:tr>
      <w:tr w:rsidR="00427314" w:rsidRPr="0001491A" w14:paraId="448033BC" w14:textId="77777777" w:rsidTr="0026491F">
        <w:trPr>
          <w:trHeight w:val="261"/>
        </w:trPr>
        <w:tc>
          <w:tcPr>
            <w:tcW w:w="3600" w:type="dxa"/>
          </w:tcPr>
          <w:p w14:paraId="5297EF5E" w14:textId="77777777" w:rsidR="00427314" w:rsidRPr="00DA3236" w:rsidRDefault="00427314" w:rsidP="00244090">
            <w:pPr>
              <w:ind w:left="161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29C6BB0C" w14:textId="77777777" w:rsidR="00427314" w:rsidRPr="00CD50A9" w:rsidRDefault="00427314" w:rsidP="006B57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802834A" w14:textId="77777777" w:rsidR="00427314" w:rsidRPr="00CD50A9" w:rsidRDefault="00427314" w:rsidP="006B57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73961C" w14:textId="77777777" w:rsidR="00427314" w:rsidRPr="00CD50A9" w:rsidRDefault="00427314" w:rsidP="006B57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527D0D" w14:textId="77777777" w:rsidR="00427314" w:rsidRPr="00CD50A9" w:rsidRDefault="00427314" w:rsidP="006B57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941D23" w14:textId="77777777" w:rsidR="00427314" w:rsidRPr="00CD50A9" w:rsidRDefault="00427314" w:rsidP="006B57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2E9125" w14:textId="77777777" w:rsidR="00427314" w:rsidRPr="00CD50A9" w:rsidRDefault="00427314" w:rsidP="006B57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831295" w14:textId="77777777" w:rsidR="00427314" w:rsidRPr="00CD50A9" w:rsidRDefault="00427314" w:rsidP="006B57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410BB" w:rsidRPr="0001491A" w14:paraId="7450F2AD" w14:textId="77777777" w:rsidTr="0026491F">
        <w:trPr>
          <w:trHeight w:val="261"/>
        </w:trPr>
        <w:tc>
          <w:tcPr>
            <w:tcW w:w="3600" w:type="dxa"/>
          </w:tcPr>
          <w:p w14:paraId="302F6BBE" w14:textId="1B89F6EB" w:rsidR="002410BB" w:rsidRPr="00DA3236" w:rsidRDefault="002410BB" w:rsidP="00244090">
            <w:pPr>
              <w:ind w:left="161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110C0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สินทรัพย์ทางการเงินที่ไม่ใช่เงินสดที่เป็นหลักประกัน</w:t>
            </w:r>
          </w:p>
        </w:tc>
        <w:tc>
          <w:tcPr>
            <w:tcW w:w="990" w:type="dxa"/>
          </w:tcPr>
          <w:p w14:paraId="26451F48" w14:textId="77777777" w:rsidR="002410BB" w:rsidRPr="00CD50A9" w:rsidRDefault="002410BB" w:rsidP="006B57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4CDDD08" w14:textId="77777777" w:rsidR="002410BB" w:rsidRPr="00CD50A9" w:rsidRDefault="002410BB" w:rsidP="006B57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8A54783" w14:textId="77777777" w:rsidR="002410BB" w:rsidRPr="00CD50A9" w:rsidRDefault="002410BB" w:rsidP="006B57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B52AA1" w14:textId="77777777" w:rsidR="002410BB" w:rsidRPr="00CD50A9" w:rsidRDefault="002410BB" w:rsidP="006B57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314B9D" w14:textId="77777777" w:rsidR="002410BB" w:rsidRPr="00CD50A9" w:rsidRDefault="002410BB" w:rsidP="006B57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2E99CD" w14:textId="77777777" w:rsidR="002410BB" w:rsidRPr="00CD50A9" w:rsidRDefault="002410BB" w:rsidP="006B57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8CF5085" w14:textId="77777777" w:rsidR="002410BB" w:rsidRPr="00CD50A9" w:rsidRDefault="002410BB" w:rsidP="006B57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27314" w:rsidRPr="0001491A" w14:paraId="1DF1451B" w14:textId="77777777" w:rsidTr="0026491F">
        <w:trPr>
          <w:trHeight w:val="261"/>
        </w:trPr>
        <w:tc>
          <w:tcPr>
            <w:tcW w:w="3600" w:type="dxa"/>
          </w:tcPr>
          <w:p w14:paraId="6FA9378B" w14:textId="7D900D75" w:rsidR="00427314" w:rsidRPr="00110C08" w:rsidRDefault="002410BB" w:rsidP="00DF1169">
            <w:pPr>
              <w:ind w:left="161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990" w:type="dxa"/>
            <w:vAlign w:val="bottom"/>
          </w:tcPr>
          <w:p w14:paraId="49C4C129" w14:textId="7242CE4D" w:rsidR="00427314" w:rsidRPr="00CD50A9" w:rsidRDefault="00427314" w:rsidP="001754C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1C3330DE" w14:textId="77777777" w:rsidR="00427314" w:rsidRPr="00CD50A9" w:rsidRDefault="00427314" w:rsidP="001754C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2E6687F" w14:textId="30FD4BE7" w:rsidR="00427314" w:rsidRPr="00007010" w:rsidRDefault="00427314" w:rsidP="00B734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43C4A7" w14:textId="77777777" w:rsidR="00427314" w:rsidRPr="00CD50A9" w:rsidRDefault="00427314" w:rsidP="001754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DBFF88" w14:textId="63E85454" w:rsidR="00427314" w:rsidRPr="00007010" w:rsidRDefault="00427314" w:rsidP="001754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7010">
              <w:rPr>
                <w:rFonts w:ascii="Angsana New" w:hAnsi="Angsana New"/>
                <w:sz w:val="28"/>
                <w:szCs w:val="28"/>
              </w:rPr>
              <w:t>25,15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8E6B51B" w14:textId="77777777" w:rsidR="00427314" w:rsidRPr="00007010" w:rsidRDefault="00427314" w:rsidP="001754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5BECF8F" w14:textId="60379845" w:rsidR="00427314" w:rsidRPr="00007010" w:rsidRDefault="00427314" w:rsidP="001754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7010">
              <w:rPr>
                <w:rFonts w:ascii="Angsana New" w:hAnsi="Angsana New"/>
                <w:sz w:val="28"/>
                <w:szCs w:val="28"/>
              </w:rPr>
              <w:t>25,15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27314" w:rsidRPr="0001491A" w14:paraId="6F4BCA34" w14:textId="77777777" w:rsidTr="0026491F">
        <w:trPr>
          <w:trHeight w:val="261"/>
        </w:trPr>
        <w:tc>
          <w:tcPr>
            <w:tcW w:w="3600" w:type="dxa"/>
          </w:tcPr>
          <w:p w14:paraId="5865E95F" w14:textId="77777777" w:rsidR="00427314" w:rsidRPr="00DA3236" w:rsidRDefault="00427314" w:rsidP="00244090">
            <w:pPr>
              <w:ind w:left="161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58B6B595" w14:textId="77777777" w:rsidR="00427314" w:rsidRPr="00CD50A9" w:rsidRDefault="00427314" w:rsidP="006B57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460E753" w14:textId="77777777" w:rsidR="00427314" w:rsidRPr="00CD50A9" w:rsidRDefault="00427314" w:rsidP="006B57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4973EF5" w14:textId="77777777" w:rsidR="00427314" w:rsidRPr="00CD50A9" w:rsidRDefault="00427314" w:rsidP="006B57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5714BE" w14:textId="77777777" w:rsidR="00427314" w:rsidRPr="00CD50A9" w:rsidRDefault="00427314" w:rsidP="006B57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C3B1C4" w14:textId="77777777" w:rsidR="00427314" w:rsidRPr="00CD50A9" w:rsidRDefault="00427314" w:rsidP="006B57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875FAE" w14:textId="77777777" w:rsidR="00427314" w:rsidRPr="00CD50A9" w:rsidRDefault="00427314" w:rsidP="006B57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66E67E2" w14:textId="77777777" w:rsidR="00427314" w:rsidRPr="00CD50A9" w:rsidRDefault="00427314" w:rsidP="006B57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27314" w:rsidRPr="0001491A" w14:paraId="54F036FA" w14:textId="77777777" w:rsidTr="0026491F">
        <w:trPr>
          <w:trHeight w:val="261"/>
        </w:trPr>
        <w:tc>
          <w:tcPr>
            <w:tcW w:w="3600" w:type="dxa"/>
          </w:tcPr>
          <w:p w14:paraId="5DE9E473" w14:textId="37320157" w:rsidR="00427314" w:rsidRPr="00DA3236" w:rsidRDefault="00427314" w:rsidP="00B7348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A323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70EE0064" w14:textId="77777777" w:rsidR="00427314" w:rsidRPr="00CD50A9" w:rsidRDefault="00427314" w:rsidP="00B7348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9A5ED6" w14:textId="77777777" w:rsidR="00427314" w:rsidRPr="00CD50A9" w:rsidRDefault="00427314" w:rsidP="00B734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353925" w14:textId="4125FB3A" w:rsidR="00427314" w:rsidRPr="00CD50A9" w:rsidRDefault="00427314" w:rsidP="00B734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DE0E98" w14:textId="77777777" w:rsidR="00427314" w:rsidRPr="00CD50A9" w:rsidRDefault="00427314" w:rsidP="00B734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E2A200" w14:textId="77777777" w:rsidR="00427314" w:rsidRPr="00CD50A9" w:rsidRDefault="00427314" w:rsidP="00B734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DD076" w14:textId="77777777" w:rsidR="00427314" w:rsidRPr="00CD50A9" w:rsidRDefault="00427314" w:rsidP="00B734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2FAE04" w14:textId="77777777" w:rsidR="00427314" w:rsidRPr="00CD50A9" w:rsidRDefault="00427314" w:rsidP="00B734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5501" w:rsidRPr="0001491A" w14:paraId="6F9592B3" w14:textId="77777777" w:rsidTr="0026491F">
        <w:trPr>
          <w:trHeight w:val="261"/>
        </w:trPr>
        <w:tc>
          <w:tcPr>
            <w:tcW w:w="3600" w:type="dxa"/>
            <w:hideMark/>
          </w:tcPr>
          <w:p w14:paraId="1E79F88D" w14:textId="77777777" w:rsidR="00465501" w:rsidRPr="00DA3236" w:rsidRDefault="00465501" w:rsidP="00465501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A323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484109FF" w14:textId="238C0C89" w:rsidR="00465501" w:rsidRPr="00CD50A9" w:rsidRDefault="00465501" w:rsidP="004655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05A747AC" w14:textId="77777777" w:rsidR="00465501" w:rsidRPr="00CD50A9" w:rsidRDefault="00465501" w:rsidP="004655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753260" w14:textId="2A25D84D" w:rsidR="00465501" w:rsidRPr="00CD50A9" w:rsidRDefault="00465501" w:rsidP="004655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1A9A1C" w14:textId="77777777" w:rsidR="00465501" w:rsidRPr="00CD50A9" w:rsidRDefault="00465501" w:rsidP="004655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96D77F" w14:textId="22D60E2A" w:rsidR="00465501" w:rsidRPr="00282DC1" w:rsidRDefault="00465501" w:rsidP="004655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73486">
              <w:rPr>
                <w:rFonts w:ascii="Angsana New" w:hAnsi="Angsana New"/>
                <w:sz w:val="28"/>
                <w:szCs w:val="28"/>
              </w:rPr>
              <w:t>129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73486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270" w:type="dxa"/>
          </w:tcPr>
          <w:p w14:paraId="44D60D3C" w14:textId="77777777" w:rsidR="00465501" w:rsidRPr="00CD50A9" w:rsidRDefault="00465501" w:rsidP="004655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BC787B" w14:textId="2CFCAE97" w:rsidR="00465501" w:rsidRPr="00CD50A9" w:rsidRDefault="00465501" w:rsidP="004655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3486">
              <w:rPr>
                <w:rFonts w:ascii="Angsana New" w:hAnsi="Angsana New"/>
                <w:sz w:val="28"/>
                <w:szCs w:val="28"/>
              </w:rPr>
              <w:t>129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73486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80</w:t>
            </w:r>
          </w:p>
        </w:tc>
      </w:tr>
      <w:tr w:rsidR="00465501" w:rsidRPr="0001491A" w14:paraId="09E70FB2" w14:textId="77777777" w:rsidTr="0026491F">
        <w:trPr>
          <w:trHeight w:val="261"/>
        </w:trPr>
        <w:tc>
          <w:tcPr>
            <w:tcW w:w="3600" w:type="dxa"/>
            <w:hideMark/>
          </w:tcPr>
          <w:p w14:paraId="4EE02D70" w14:textId="5ECFF41A" w:rsidR="00465501" w:rsidRPr="00DA3236" w:rsidRDefault="00465501" w:rsidP="00465501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32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90" w:type="dxa"/>
          </w:tcPr>
          <w:p w14:paraId="093C1455" w14:textId="77777777" w:rsidR="00465501" w:rsidRPr="00CD50A9" w:rsidRDefault="00465501" w:rsidP="004655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0639EAE" w14:textId="77777777" w:rsidR="00465501" w:rsidRPr="00CD50A9" w:rsidRDefault="00465501" w:rsidP="004655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CB505A" w14:textId="08E7BB72" w:rsidR="00465501" w:rsidRPr="00B73486" w:rsidRDefault="00465501" w:rsidP="004655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348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D6700D" w14:textId="77777777" w:rsidR="00465501" w:rsidRPr="00B73486" w:rsidRDefault="00465501" w:rsidP="004655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57704" w14:textId="4A86BB2E" w:rsidR="00465501" w:rsidRPr="00CD50A9" w:rsidRDefault="00465501" w:rsidP="004655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3486">
              <w:rPr>
                <w:rFonts w:ascii="Angsana New" w:hAnsi="Angsana New"/>
                <w:b/>
                <w:bCs/>
                <w:sz w:val="28"/>
                <w:szCs w:val="28"/>
              </w:rPr>
              <w:t>129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7348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70" w:type="dxa"/>
          </w:tcPr>
          <w:p w14:paraId="3403BB8E" w14:textId="77777777" w:rsidR="00465501" w:rsidRPr="00CD50A9" w:rsidRDefault="00465501" w:rsidP="004655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EAEF5" w14:textId="682D3A6F" w:rsidR="00465501" w:rsidRPr="00CD50A9" w:rsidRDefault="00465501" w:rsidP="004655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3486">
              <w:rPr>
                <w:rFonts w:ascii="Angsana New" w:hAnsi="Angsana New"/>
                <w:b/>
                <w:bCs/>
                <w:sz w:val="28"/>
                <w:szCs w:val="28"/>
              </w:rPr>
              <w:t>129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7348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80</w:t>
            </w:r>
          </w:p>
        </w:tc>
      </w:tr>
    </w:tbl>
    <w:p w14:paraId="61E4E366" w14:textId="289C5E2E" w:rsidR="00BB333A" w:rsidRDefault="00BB333A" w:rsidP="00691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1D5E2E8" w14:textId="77777777" w:rsidR="00BB333A" w:rsidRDefault="00BB3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990"/>
        <w:gridCol w:w="270"/>
        <w:gridCol w:w="1170"/>
        <w:gridCol w:w="270"/>
        <w:gridCol w:w="1170"/>
        <w:gridCol w:w="270"/>
        <w:gridCol w:w="1350"/>
      </w:tblGrid>
      <w:tr w:rsidR="005632D7" w:rsidRPr="0001491A" w14:paraId="5C4AFD96" w14:textId="77777777" w:rsidTr="0026491F">
        <w:trPr>
          <w:trHeight w:val="261"/>
          <w:tblHeader/>
        </w:trPr>
        <w:tc>
          <w:tcPr>
            <w:tcW w:w="3600" w:type="dxa"/>
            <w:vAlign w:val="bottom"/>
          </w:tcPr>
          <w:p w14:paraId="006330A7" w14:textId="77777777" w:rsidR="005632D7" w:rsidRPr="00CD50A9" w:rsidRDefault="005632D7" w:rsidP="00AD4B17">
            <w:pPr>
              <w:ind w:left="-19" w:right="-9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84E2485" w14:textId="77777777" w:rsidR="005632D7" w:rsidRPr="00CD50A9" w:rsidRDefault="005632D7" w:rsidP="00AD4B1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500" w:type="dxa"/>
            <w:gridSpan w:val="6"/>
          </w:tcPr>
          <w:p w14:paraId="3C4021AC" w14:textId="77777777" w:rsidR="005632D7" w:rsidRPr="00CD50A9" w:rsidRDefault="005632D7" w:rsidP="00AD4B1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D50A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632D7" w:rsidRPr="0001491A" w14:paraId="540FE889" w14:textId="77777777" w:rsidTr="0026491F">
        <w:trPr>
          <w:trHeight w:val="261"/>
          <w:tblHeader/>
        </w:trPr>
        <w:tc>
          <w:tcPr>
            <w:tcW w:w="3600" w:type="dxa"/>
            <w:vAlign w:val="bottom"/>
          </w:tcPr>
          <w:p w14:paraId="43EF3E28" w14:textId="77777777" w:rsidR="005632D7" w:rsidRPr="00CD50A9" w:rsidRDefault="005632D7" w:rsidP="00AD4B1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C305621" w14:textId="77777777" w:rsidR="005632D7" w:rsidRPr="00CD50A9" w:rsidRDefault="005632D7" w:rsidP="00AD4B1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500" w:type="dxa"/>
            <w:gridSpan w:val="6"/>
          </w:tcPr>
          <w:p w14:paraId="75650268" w14:textId="77777777" w:rsidR="005632D7" w:rsidRPr="00CD50A9" w:rsidRDefault="005632D7" w:rsidP="00AD4B1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D50A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</w:tr>
      <w:tr w:rsidR="005632D7" w:rsidRPr="0001491A" w14:paraId="37B01FDA" w14:textId="77777777" w:rsidTr="0026491F">
        <w:trPr>
          <w:trHeight w:val="261"/>
          <w:tblHeader/>
        </w:trPr>
        <w:tc>
          <w:tcPr>
            <w:tcW w:w="3600" w:type="dxa"/>
            <w:vAlign w:val="bottom"/>
            <w:hideMark/>
          </w:tcPr>
          <w:p w14:paraId="0158C14A" w14:textId="77777777" w:rsidR="005632D7" w:rsidRPr="00CD50A9" w:rsidRDefault="005632D7" w:rsidP="00AD4B1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  <w:r w:rsidRPr="00CD50A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D50A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D50A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D50A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14:paraId="44FBEE7A" w14:textId="77777777" w:rsidR="005632D7" w:rsidRPr="00CD50A9" w:rsidRDefault="005632D7" w:rsidP="00AD4B1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50A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0FF899D0" w14:textId="77777777" w:rsidR="005632D7" w:rsidRPr="00CD50A9" w:rsidRDefault="005632D7" w:rsidP="00AD4B17">
            <w:pPr>
              <w:pStyle w:val="NoSpacing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F31772F" w14:textId="7230F2A0" w:rsidR="005632D7" w:rsidRPr="00DA3236" w:rsidRDefault="005632D7" w:rsidP="00AD4B1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proofErr w:type="spellStart"/>
            <w:r w:rsidRPr="00DA323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</w:t>
            </w:r>
            <w:r w:rsidRPr="0014664A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</w:t>
            </w:r>
            <w:proofErr w:type="spellEnd"/>
            <w:r w:rsidRPr="0014664A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37B62FE0" w14:textId="77777777" w:rsidR="005632D7" w:rsidRPr="00DA3236" w:rsidRDefault="005632D7" w:rsidP="00AD4B1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3576A22" w14:textId="77777777" w:rsidR="005632D7" w:rsidRDefault="005632D7" w:rsidP="00AD4B1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B8F7850" w14:textId="77777777" w:rsidR="005632D7" w:rsidRDefault="005632D7" w:rsidP="00AD4B1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A07665C" w14:textId="77777777" w:rsidR="005632D7" w:rsidRPr="00DA3236" w:rsidRDefault="005632D7" w:rsidP="00AD4B1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44090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48EEB455" w14:textId="77777777" w:rsidR="005632D7" w:rsidRPr="00CD50A9" w:rsidRDefault="005632D7" w:rsidP="00AD4B1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088903B7" w14:textId="77777777" w:rsidR="005632D7" w:rsidRPr="00CD50A9" w:rsidRDefault="005632D7" w:rsidP="00AD4B1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50A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632D7" w:rsidRPr="0001491A" w14:paraId="24257006" w14:textId="77777777" w:rsidTr="0026491F">
        <w:trPr>
          <w:trHeight w:val="261"/>
          <w:tblHeader/>
        </w:trPr>
        <w:tc>
          <w:tcPr>
            <w:tcW w:w="3600" w:type="dxa"/>
            <w:vAlign w:val="bottom"/>
          </w:tcPr>
          <w:p w14:paraId="56195B03" w14:textId="77777777" w:rsidR="005632D7" w:rsidRPr="00CD50A9" w:rsidRDefault="005632D7" w:rsidP="00AD4B1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5C57435" w14:textId="77777777" w:rsidR="005632D7" w:rsidRPr="00CD50A9" w:rsidRDefault="005632D7" w:rsidP="00AD4B1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307E13C" w14:textId="77777777" w:rsidR="005632D7" w:rsidRPr="00CD50A9" w:rsidRDefault="005632D7" w:rsidP="00AD4B17">
            <w:pPr>
              <w:pStyle w:val="NoSpacing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69DB7BB3" w14:textId="34D2ECEF" w:rsidR="005632D7" w:rsidRPr="00CD50A9" w:rsidRDefault="005632D7" w:rsidP="00AD4B1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B796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B796B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9B796B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5632D7" w:rsidRPr="0001491A" w14:paraId="64129758" w14:textId="77777777" w:rsidTr="0026491F">
        <w:trPr>
          <w:trHeight w:val="261"/>
        </w:trPr>
        <w:tc>
          <w:tcPr>
            <w:tcW w:w="3600" w:type="dxa"/>
            <w:hideMark/>
          </w:tcPr>
          <w:p w14:paraId="5FE0B1EB" w14:textId="77777777" w:rsidR="005632D7" w:rsidRPr="00DA3236" w:rsidRDefault="005632D7" w:rsidP="00AD4B1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A323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A166268" w14:textId="77777777" w:rsidR="005632D7" w:rsidRPr="00CD50A9" w:rsidRDefault="005632D7" w:rsidP="00AD4B1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7CA080C" w14:textId="77777777" w:rsidR="005632D7" w:rsidRPr="00CD50A9" w:rsidRDefault="005632D7" w:rsidP="00AD4B1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A38D25" w14:textId="77777777" w:rsidR="005632D7" w:rsidRPr="00CD50A9" w:rsidRDefault="005632D7" w:rsidP="00AD4B1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6ACE03" w14:textId="77777777" w:rsidR="005632D7" w:rsidRPr="00CD50A9" w:rsidRDefault="005632D7" w:rsidP="00AD4B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E0F74" w14:textId="77777777" w:rsidR="005632D7" w:rsidRPr="00CD50A9" w:rsidRDefault="005632D7" w:rsidP="00AD4B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5377C1" w14:textId="77777777" w:rsidR="005632D7" w:rsidRPr="00CD50A9" w:rsidRDefault="005632D7" w:rsidP="00AD4B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26242B" w14:textId="77777777" w:rsidR="005632D7" w:rsidRPr="00CD50A9" w:rsidRDefault="005632D7" w:rsidP="00AD4B1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32D7" w:rsidRPr="0001491A" w14:paraId="009FB567" w14:textId="77777777" w:rsidTr="0026491F">
        <w:trPr>
          <w:trHeight w:val="261"/>
        </w:trPr>
        <w:tc>
          <w:tcPr>
            <w:tcW w:w="3600" w:type="dxa"/>
            <w:hideMark/>
          </w:tcPr>
          <w:p w14:paraId="3844F4B2" w14:textId="77777777" w:rsidR="005632D7" w:rsidRPr="00DA3236" w:rsidRDefault="005632D7" w:rsidP="00B80505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DA3236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</w:tcPr>
          <w:p w14:paraId="486C0F74" w14:textId="77777777" w:rsidR="005632D7" w:rsidRPr="00CD50A9" w:rsidRDefault="005632D7" w:rsidP="00B8050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499B738" w14:textId="77777777" w:rsidR="005632D7" w:rsidRPr="00CD50A9" w:rsidRDefault="005632D7" w:rsidP="00B8050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16D6A1" w14:textId="5DE479C4" w:rsidR="005632D7" w:rsidRPr="00CD50A9" w:rsidRDefault="005632D7" w:rsidP="00B8050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34BEEC" w14:textId="77777777" w:rsidR="005632D7" w:rsidRPr="00CD50A9" w:rsidRDefault="005632D7" w:rsidP="00B805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8D34CF" w14:textId="7D7BE12F" w:rsidR="005632D7" w:rsidRPr="00CD50A9" w:rsidRDefault="005632D7" w:rsidP="00B805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420,000</w:t>
            </w:r>
          </w:p>
        </w:tc>
        <w:tc>
          <w:tcPr>
            <w:tcW w:w="270" w:type="dxa"/>
          </w:tcPr>
          <w:p w14:paraId="652FB134" w14:textId="77777777" w:rsidR="005632D7" w:rsidRPr="00CD50A9" w:rsidRDefault="005632D7" w:rsidP="00B805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AE0715" w14:textId="17CE2BDF" w:rsidR="005632D7" w:rsidRPr="00CD50A9" w:rsidRDefault="005632D7" w:rsidP="00B8050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420,000</w:t>
            </w:r>
          </w:p>
        </w:tc>
      </w:tr>
      <w:tr w:rsidR="009D243C" w:rsidRPr="0001491A" w14:paraId="45EEAECA" w14:textId="77777777" w:rsidTr="0026491F">
        <w:trPr>
          <w:trHeight w:val="261"/>
        </w:trPr>
        <w:tc>
          <w:tcPr>
            <w:tcW w:w="3600" w:type="dxa"/>
          </w:tcPr>
          <w:p w14:paraId="3A19A0CB" w14:textId="295C3A6F" w:rsidR="009D243C" w:rsidRPr="00DA3236" w:rsidRDefault="009D243C" w:rsidP="00B80505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E7C9B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043A5B67" w14:textId="77777777" w:rsidR="009D243C" w:rsidRDefault="009D243C" w:rsidP="00B8050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D125C1" w14:textId="77777777" w:rsidR="009D243C" w:rsidRPr="00CD50A9" w:rsidRDefault="009D243C" w:rsidP="00B8050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A244D0" w14:textId="77777777" w:rsidR="009D243C" w:rsidRDefault="009D243C" w:rsidP="00B8050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36C863" w14:textId="77777777" w:rsidR="009D243C" w:rsidRPr="00CD50A9" w:rsidRDefault="009D243C" w:rsidP="00B805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B25C4E" w14:textId="77777777" w:rsidR="009D243C" w:rsidRDefault="009D243C" w:rsidP="00B805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8BC3BF" w14:textId="77777777" w:rsidR="009D243C" w:rsidRPr="00CD50A9" w:rsidRDefault="009D243C" w:rsidP="00B805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4E1650F" w14:textId="77777777" w:rsidR="009D243C" w:rsidRDefault="009D243C" w:rsidP="00B8050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32D7" w:rsidRPr="0001491A" w14:paraId="34DF5791" w14:textId="77777777" w:rsidTr="0026491F">
        <w:trPr>
          <w:trHeight w:val="261"/>
        </w:trPr>
        <w:tc>
          <w:tcPr>
            <w:tcW w:w="3600" w:type="dxa"/>
          </w:tcPr>
          <w:p w14:paraId="1B751DBC" w14:textId="4FA974AB" w:rsidR="005632D7" w:rsidRPr="00DA3236" w:rsidRDefault="009D243C" w:rsidP="009D243C">
            <w:pPr>
              <w:ind w:left="-22" w:right="-90" w:firstLine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990" w:type="dxa"/>
          </w:tcPr>
          <w:p w14:paraId="770281A5" w14:textId="77777777" w:rsidR="005632D7" w:rsidRPr="00CD50A9" w:rsidRDefault="005632D7" w:rsidP="00B8050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6349AAB" w14:textId="77777777" w:rsidR="005632D7" w:rsidRPr="00CD50A9" w:rsidRDefault="005632D7" w:rsidP="00B8050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1E5230" w14:textId="21202BB9" w:rsidR="005632D7" w:rsidRPr="00CD50A9" w:rsidRDefault="005632D7" w:rsidP="00B8050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43BA86" w14:textId="77777777" w:rsidR="005632D7" w:rsidRPr="00CD50A9" w:rsidRDefault="005632D7" w:rsidP="00B805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57A4A2" w14:textId="78D3E030" w:rsidR="005632D7" w:rsidRPr="00CD50A9" w:rsidRDefault="005632D7" w:rsidP="00B805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70" w:type="dxa"/>
          </w:tcPr>
          <w:p w14:paraId="3753C1BB" w14:textId="77777777" w:rsidR="005632D7" w:rsidRPr="00CD50A9" w:rsidRDefault="005632D7" w:rsidP="00B805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3BE579" w14:textId="5B75B864" w:rsidR="005632D7" w:rsidRPr="00CD50A9" w:rsidRDefault="005632D7" w:rsidP="00B80505">
            <w:pPr>
              <w:pStyle w:val="acctfourfigures"/>
              <w:tabs>
                <w:tab w:val="decimal" w:pos="52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5632D7" w:rsidRPr="0001491A" w14:paraId="19ED273C" w14:textId="77777777" w:rsidTr="0026491F">
        <w:trPr>
          <w:trHeight w:val="261"/>
        </w:trPr>
        <w:tc>
          <w:tcPr>
            <w:tcW w:w="3600" w:type="dxa"/>
            <w:hideMark/>
          </w:tcPr>
          <w:p w14:paraId="772F2E9D" w14:textId="750029BA" w:rsidR="005632D7" w:rsidRPr="00DA3236" w:rsidRDefault="005632D7" w:rsidP="00B80505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A323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681C2E2D" w14:textId="77777777" w:rsidR="005632D7" w:rsidRPr="00CD50A9" w:rsidRDefault="005632D7" w:rsidP="00B8050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C2458FB" w14:textId="77777777" w:rsidR="005632D7" w:rsidRPr="00CD50A9" w:rsidRDefault="005632D7" w:rsidP="00B8050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76467D" w14:textId="6A3A11AD" w:rsidR="005632D7" w:rsidRPr="00B80505" w:rsidRDefault="005632D7" w:rsidP="00B8050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050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7AF0D2" w14:textId="77777777" w:rsidR="005632D7" w:rsidRPr="00CD50A9" w:rsidRDefault="005632D7" w:rsidP="00B805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755FBC" w14:textId="6396A25A" w:rsidR="005632D7" w:rsidRPr="00B80505" w:rsidRDefault="005632D7" w:rsidP="00B805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0505">
              <w:rPr>
                <w:rFonts w:ascii="Angsana New" w:hAnsi="Angsana New"/>
                <w:b/>
                <w:bCs/>
                <w:sz w:val="28"/>
                <w:szCs w:val="28"/>
              </w:rPr>
              <w:t>520,000</w:t>
            </w:r>
          </w:p>
        </w:tc>
        <w:tc>
          <w:tcPr>
            <w:tcW w:w="270" w:type="dxa"/>
          </w:tcPr>
          <w:p w14:paraId="4DE69905" w14:textId="77777777" w:rsidR="005632D7" w:rsidRPr="00B80505" w:rsidRDefault="005632D7" w:rsidP="00B805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8939F9" w14:textId="4E2FBEE0" w:rsidR="005632D7" w:rsidRPr="00CD50A9" w:rsidRDefault="005632D7" w:rsidP="00B8050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0505">
              <w:rPr>
                <w:rFonts w:ascii="Angsana New" w:hAnsi="Angsana New"/>
                <w:b/>
                <w:bCs/>
                <w:sz w:val="28"/>
                <w:szCs w:val="28"/>
              </w:rPr>
              <w:t>520,000</w:t>
            </w:r>
          </w:p>
        </w:tc>
      </w:tr>
      <w:tr w:rsidR="005632D7" w:rsidRPr="006C460A" w14:paraId="56C5E69A" w14:textId="77777777" w:rsidTr="0026491F">
        <w:trPr>
          <w:trHeight w:val="69"/>
        </w:trPr>
        <w:tc>
          <w:tcPr>
            <w:tcW w:w="3600" w:type="dxa"/>
          </w:tcPr>
          <w:p w14:paraId="3A06EB7C" w14:textId="77777777" w:rsidR="005632D7" w:rsidRPr="006C460A" w:rsidRDefault="005632D7" w:rsidP="00AD4B1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</w:tcPr>
          <w:p w14:paraId="3684C0D9" w14:textId="77777777" w:rsidR="005632D7" w:rsidRPr="006C460A" w:rsidRDefault="005632D7" w:rsidP="00AD4B1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DE725A4" w14:textId="77777777" w:rsidR="005632D7" w:rsidRPr="006C460A" w:rsidRDefault="005632D7" w:rsidP="00AD4B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479BD221" w14:textId="77777777" w:rsidR="005632D7" w:rsidRPr="006C460A" w:rsidRDefault="005632D7" w:rsidP="00AD4B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FD915C1" w14:textId="77777777" w:rsidR="005632D7" w:rsidRPr="006C460A" w:rsidRDefault="005632D7" w:rsidP="00AD4B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62457D2" w14:textId="77777777" w:rsidR="005632D7" w:rsidRPr="006C460A" w:rsidRDefault="005632D7" w:rsidP="00AD4B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B49CA70" w14:textId="77777777" w:rsidR="005632D7" w:rsidRPr="006C460A" w:rsidRDefault="005632D7" w:rsidP="00AD4B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18E7F88A" w14:textId="77777777" w:rsidR="005632D7" w:rsidRPr="006C460A" w:rsidRDefault="005632D7" w:rsidP="00AD4B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632D7" w:rsidRPr="0001491A" w14:paraId="063C9405" w14:textId="77777777" w:rsidTr="0026491F">
        <w:trPr>
          <w:trHeight w:val="261"/>
        </w:trPr>
        <w:tc>
          <w:tcPr>
            <w:tcW w:w="3600" w:type="dxa"/>
          </w:tcPr>
          <w:p w14:paraId="012C8A1A" w14:textId="77777777" w:rsidR="005632D7" w:rsidRPr="00DA3236" w:rsidRDefault="005632D7" w:rsidP="00AD4B1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A323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24BAA6FE" w14:textId="77777777" w:rsidR="005632D7" w:rsidRPr="00CD50A9" w:rsidRDefault="005632D7" w:rsidP="00AD4B1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7A523CF" w14:textId="77777777" w:rsidR="005632D7" w:rsidRPr="00CD50A9" w:rsidRDefault="005632D7" w:rsidP="00AD4B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5B90C2" w14:textId="77777777" w:rsidR="005632D7" w:rsidRPr="00CD50A9" w:rsidRDefault="005632D7" w:rsidP="00AD4B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CD286D" w14:textId="77777777" w:rsidR="005632D7" w:rsidRPr="00CD50A9" w:rsidRDefault="005632D7" w:rsidP="00AD4B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94936E" w14:textId="77777777" w:rsidR="005632D7" w:rsidRPr="00CD50A9" w:rsidRDefault="005632D7" w:rsidP="00AD4B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E8E37F" w14:textId="77777777" w:rsidR="005632D7" w:rsidRPr="00CD50A9" w:rsidRDefault="005632D7" w:rsidP="00AD4B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6C8363" w14:textId="77777777" w:rsidR="005632D7" w:rsidRPr="00CD50A9" w:rsidRDefault="005632D7" w:rsidP="00AD4B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32D7" w:rsidRPr="0001491A" w14:paraId="10FA819F" w14:textId="77777777" w:rsidTr="0026491F">
        <w:trPr>
          <w:trHeight w:val="261"/>
        </w:trPr>
        <w:tc>
          <w:tcPr>
            <w:tcW w:w="3600" w:type="dxa"/>
            <w:hideMark/>
          </w:tcPr>
          <w:p w14:paraId="5D073D6F" w14:textId="77777777" w:rsidR="005632D7" w:rsidRPr="00DA3236" w:rsidRDefault="005632D7" w:rsidP="007A7DC4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A323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79CCBF4F" w14:textId="309B4A46" w:rsidR="005632D7" w:rsidRPr="00CD50A9" w:rsidRDefault="005632D7" w:rsidP="007A7DC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3ED440CC" w14:textId="77777777" w:rsidR="005632D7" w:rsidRPr="00CD50A9" w:rsidRDefault="005632D7" w:rsidP="007A7D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C698C4" w14:textId="24AB1B64" w:rsidR="005632D7" w:rsidRPr="00CD50A9" w:rsidRDefault="005632D7" w:rsidP="007A7D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DF7C0F" w14:textId="77777777" w:rsidR="005632D7" w:rsidRPr="00CD50A9" w:rsidRDefault="005632D7" w:rsidP="007A7D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A711D0" w14:textId="13CB9A8C" w:rsidR="005632D7" w:rsidRPr="00CD50A9" w:rsidRDefault="005632D7" w:rsidP="007A7D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91,643</w:t>
            </w:r>
          </w:p>
        </w:tc>
        <w:tc>
          <w:tcPr>
            <w:tcW w:w="270" w:type="dxa"/>
          </w:tcPr>
          <w:p w14:paraId="0C62FB2F" w14:textId="77777777" w:rsidR="005632D7" w:rsidRPr="00CD50A9" w:rsidRDefault="005632D7" w:rsidP="007A7D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4AEA67" w14:textId="4E0D8F0B" w:rsidR="005632D7" w:rsidRPr="00CD50A9" w:rsidRDefault="005632D7" w:rsidP="007A7DC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91,643</w:t>
            </w:r>
          </w:p>
        </w:tc>
      </w:tr>
      <w:tr w:rsidR="005632D7" w:rsidRPr="0001491A" w14:paraId="51DA9907" w14:textId="77777777" w:rsidTr="0026491F">
        <w:trPr>
          <w:trHeight w:val="261"/>
        </w:trPr>
        <w:tc>
          <w:tcPr>
            <w:tcW w:w="3600" w:type="dxa"/>
            <w:hideMark/>
          </w:tcPr>
          <w:p w14:paraId="59CF23C9" w14:textId="224DBD6F" w:rsidR="005632D7" w:rsidRPr="00DA3236" w:rsidRDefault="005632D7" w:rsidP="007A7DC4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32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90" w:type="dxa"/>
          </w:tcPr>
          <w:p w14:paraId="7A9CC9EE" w14:textId="77777777" w:rsidR="005632D7" w:rsidRPr="00CD50A9" w:rsidRDefault="005632D7" w:rsidP="007A7DC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FBAF96" w14:textId="77777777" w:rsidR="005632D7" w:rsidRPr="00CD50A9" w:rsidRDefault="005632D7" w:rsidP="007A7D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8BFEB6" w14:textId="53468090" w:rsidR="005632D7" w:rsidRPr="00B80505" w:rsidRDefault="005632D7" w:rsidP="007A7D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050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B75146" w14:textId="77777777" w:rsidR="005632D7" w:rsidRPr="00CD50A9" w:rsidRDefault="005632D7" w:rsidP="007A7D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B5DD5F" w14:textId="3BDAC159" w:rsidR="005632D7" w:rsidRPr="00B80505" w:rsidRDefault="005632D7" w:rsidP="007A7D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0505">
              <w:rPr>
                <w:rFonts w:ascii="Angsana New" w:hAnsi="Angsana New"/>
                <w:b/>
                <w:bCs/>
                <w:sz w:val="30"/>
                <w:szCs w:val="30"/>
              </w:rPr>
              <w:t>91,643</w:t>
            </w:r>
          </w:p>
        </w:tc>
        <w:tc>
          <w:tcPr>
            <w:tcW w:w="270" w:type="dxa"/>
          </w:tcPr>
          <w:p w14:paraId="34FA516A" w14:textId="77777777" w:rsidR="005632D7" w:rsidRPr="00B80505" w:rsidRDefault="005632D7" w:rsidP="007A7D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12296D" w14:textId="7935650C" w:rsidR="005632D7" w:rsidRPr="00CD50A9" w:rsidRDefault="005632D7" w:rsidP="007A7DC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0505">
              <w:rPr>
                <w:rFonts w:ascii="Angsana New" w:hAnsi="Angsana New"/>
                <w:b/>
                <w:bCs/>
                <w:sz w:val="30"/>
                <w:szCs w:val="30"/>
              </w:rPr>
              <w:t>91,643</w:t>
            </w:r>
          </w:p>
        </w:tc>
      </w:tr>
    </w:tbl>
    <w:p w14:paraId="3D361EB2" w14:textId="7FA8DFD8" w:rsidR="00BB333A" w:rsidRDefault="00BB3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058C8E2" w14:textId="580A5BDC" w:rsidR="00AC6FC5" w:rsidRPr="00AC6FC5" w:rsidRDefault="00A270B7" w:rsidP="00AC6FC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เนื่องจากสินทรัพย์และหนี้สินทางการเงินส่วนใหญ่จัดอยู่ในประเภทระยะสั้น และเงินกู้ยืมมีอัตราดอกเบี้ยใกล้เคียงกับอัตราดอกเบี้ยในตลาด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มูลค่ายุติธรรมของเงินลงทุน</w:t>
      </w:r>
      <w:r w:rsidR="0097745C">
        <w:rPr>
          <w:rFonts w:ascii="Angsana New" w:hAnsi="Angsana New" w:hint="cs"/>
          <w:sz w:val="30"/>
          <w:szCs w:val="30"/>
          <w:cs/>
        </w:rPr>
        <w:t>ระยะยาวอื่น</w:t>
      </w:r>
      <w:r w:rsidR="00AC6FC5">
        <w:rPr>
          <w:rFonts w:ascii="Angsana New" w:hAnsi="Angsana New" w:hint="cs"/>
          <w:sz w:val="30"/>
          <w:szCs w:val="30"/>
          <w:cs/>
        </w:rPr>
        <w:t>ใช้เทคนิคการประเมินมูลค่าสินทรัพย์สุทธิที่ถูกปรับปรุง ณ วันที่รายงานเป็นมูลค่าใกล้เคียงกับราคาตามบัญชี</w:t>
      </w:r>
    </w:p>
    <w:p w14:paraId="742431D0" w14:textId="48B80F47" w:rsidR="00A270B7" w:rsidRPr="00A270B7" w:rsidRDefault="00A270B7" w:rsidP="00A27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</w:tabs>
        <w:ind w:left="90"/>
        <w:jc w:val="thaiDistribute"/>
        <w:rPr>
          <w:rFonts w:ascii="Angsana New" w:hAnsi="Angsana New"/>
          <w:b/>
          <w:bCs/>
          <w:i/>
          <w:iCs/>
          <w:color w:val="000000" w:themeColor="text1"/>
          <w:sz w:val="30"/>
          <w:szCs w:val="30"/>
        </w:rPr>
      </w:pPr>
    </w:p>
    <w:p w14:paraId="421FDD7B" w14:textId="54C26FFA" w:rsidR="00DC50D9" w:rsidRPr="00117808" w:rsidRDefault="00DC50D9" w:rsidP="001B511A">
      <w:pPr>
        <w:pStyle w:val="ListParagraph"/>
        <w:numPr>
          <w:ilvl w:val="1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31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  <w:tab w:val="num" w:pos="900"/>
        </w:tabs>
        <w:ind w:left="1170" w:hanging="108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1178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117808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  </w:t>
      </w:r>
    </w:p>
    <w:p w14:paraId="7E74ABDD" w14:textId="77777777" w:rsidR="00DC50D9" w:rsidRPr="00117808" w:rsidRDefault="00DC50D9" w:rsidP="00DC5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CF22F66" w14:textId="4FA989BB" w:rsidR="00DC50D9" w:rsidRPr="00117808" w:rsidRDefault="00DC50D9" w:rsidP="001B511A">
      <w:pPr>
        <w:ind w:left="540" w:firstLine="9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1780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52114E78" w14:textId="77777777" w:rsidR="00DC50D9" w:rsidRPr="00117808" w:rsidRDefault="00DC50D9" w:rsidP="00DC5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CFC3971" w14:textId="425EA616" w:rsidR="00DC50D9" w:rsidRPr="005846DA" w:rsidRDefault="00DC50D9" w:rsidP="001B511A">
      <w:pPr>
        <w:tabs>
          <w:tab w:val="clear" w:pos="454"/>
          <w:tab w:val="left" w:pos="810"/>
        </w:tabs>
        <w:spacing w:line="240" w:lineRule="auto"/>
        <w:ind w:left="630" w:right="-7"/>
        <w:jc w:val="thaiDistribute"/>
        <w:rPr>
          <w:rFonts w:ascii="Angsana New" w:hAnsi="Angsana New"/>
          <w:sz w:val="30"/>
          <w:szCs w:val="30"/>
        </w:rPr>
      </w:pPr>
      <w:r w:rsidRPr="005846DA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="005846DA" w:rsidRPr="005846DA">
        <w:rPr>
          <w:rFonts w:ascii="Angsana New" w:hAnsi="Angsana New" w:hint="cs"/>
          <w:sz w:val="30"/>
          <w:szCs w:val="30"/>
          <w:cs/>
        </w:rPr>
        <w:t xml:space="preserve"> </w:t>
      </w:r>
      <w:r w:rsidRPr="005846DA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3349ACF" w14:textId="77777777" w:rsidR="00DC50D9" w:rsidRPr="005846DA" w:rsidRDefault="00DC50D9" w:rsidP="00DC50D9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4423F3A8" w14:textId="0EB67D3A" w:rsidR="00DC50D9" w:rsidRPr="00117808" w:rsidRDefault="00DC50D9" w:rsidP="001B511A">
      <w:pPr>
        <w:tabs>
          <w:tab w:val="clear" w:pos="454"/>
          <w:tab w:val="left" w:pos="630"/>
        </w:tabs>
        <w:spacing w:line="240" w:lineRule="auto"/>
        <w:ind w:left="630" w:right="-7"/>
        <w:jc w:val="thaiDistribute"/>
        <w:rPr>
          <w:rFonts w:ascii="Angsana New" w:hAnsi="Angsana New"/>
          <w:sz w:val="30"/>
          <w:szCs w:val="30"/>
        </w:rPr>
      </w:pPr>
      <w:r w:rsidRPr="005846DA">
        <w:rPr>
          <w:rFonts w:ascii="Angsana New" w:hAnsi="Angsana New" w:hint="cs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5846DA">
        <w:rPr>
          <w:rFonts w:ascii="Angsana New" w:hAnsi="Angsana New" w:hint="cs"/>
          <w:sz w:val="30"/>
          <w:szCs w:val="30"/>
        </w:rPr>
        <w:t xml:space="preserve"> </w:t>
      </w:r>
      <w:r w:rsidRPr="005846DA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2A1419B" w14:textId="76F76D4E" w:rsidR="00704D2B" w:rsidRDefault="00704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2D40914" w14:textId="5646BBD8" w:rsidR="00DC50D9" w:rsidRPr="00E41576" w:rsidRDefault="00DC50D9" w:rsidP="001B511A">
      <w:pPr>
        <w:tabs>
          <w:tab w:val="clear" w:pos="454"/>
          <w:tab w:val="left" w:pos="810"/>
        </w:tabs>
        <w:spacing w:line="240" w:lineRule="auto"/>
        <w:ind w:left="630" w:right="-7"/>
        <w:jc w:val="thaiDistribute"/>
        <w:rPr>
          <w:rFonts w:ascii="Angsana New" w:hAnsi="Angsana New"/>
          <w:sz w:val="30"/>
          <w:szCs w:val="30"/>
        </w:rPr>
      </w:pPr>
      <w:r w:rsidRPr="00E41576">
        <w:rPr>
          <w:rFonts w:ascii="Angsana New" w:hAnsi="Angsana New" w:hint="cs"/>
          <w:sz w:val="30"/>
          <w:szCs w:val="30"/>
          <w:cs/>
        </w:rPr>
        <w:t>คณะกรรมการตรวจสอบของ</w:t>
      </w:r>
      <w:r w:rsidRPr="009204D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41576">
        <w:rPr>
          <w:rFonts w:ascii="Angsana New" w:hAnsi="Angsana New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9204D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41576">
        <w:rPr>
          <w:rFonts w:ascii="Angsana New" w:hAnsi="Angsana New" w:hint="cs"/>
          <w:sz w:val="30"/>
          <w:szCs w:val="30"/>
          <w:cs/>
        </w:rPr>
        <w:t>เผชิญอยู่ คณะกรรมการตรวจสอบของ</w:t>
      </w:r>
      <w:r w:rsidRPr="009204D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41576">
        <w:rPr>
          <w:rFonts w:ascii="Angsana New" w:hAnsi="Angsana New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4CD54E1" w14:textId="218696AC" w:rsidR="00EF494C" w:rsidRDefault="00EF4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F78524" w14:textId="009BB2FD" w:rsidR="00EE2C9D" w:rsidRPr="00E41576" w:rsidRDefault="00EE2C9D" w:rsidP="001B5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41576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3A78A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E4157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Pr="00E415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09705ED4" w14:textId="36F299FF" w:rsidR="00EE2C9D" w:rsidRPr="00E41576" w:rsidRDefault="00EE2C9D" w:rsidP="00C04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0E3D970" w14:textId="16D9B4CB" w:rsidR="00EE2C9D" w:rsidRPr="00E41576" w:rsidRDefault="00EE2C9D" w:rsidP="001B511A">
      <w:pPr>
        <w:tabs>
          <w:tab w:val="clear" w:pos="454"/>
          <w:tab w:val="clear" w:pos="907"/>
          <w:tab w:val="left" w:pos="1260"/>
          <w:tab w:val="left" w:pos="1440"/>
        </w:tabs>
        <w:ind w:left="63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E41576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1019481A" w14:textId="718D7591" w:rsidR="005356C2" w:rsidRDefault="00535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4EFB994" w14:textId="3C865AD8" w:rsidR="00EE2C9D" w:rsidRPr="00E41576" w:rsidRDefault="00EE2C9D" w:rsidP="001B511A">
      <w:pPr>
        <w:pStyle w:val="block"/>
        <w:spacing w:after="0" w:line="240" w:lineRule="auto"/>
        <w:ind w:left="900" w:right="-7" w:hanging="27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E41576">
        <w:rPr>
          <w:rFonts w:asciiTheme="majorBidi" w:hAnsiTheme="majorBidi" w:cstheme="majorBidi"/>
          <w:sz w:val="30"/>
          <w:szCs w:val="30"/>
        </w:rPr>
        <w:t>(</w:t>
      </w:r>
      <w:r w:rsidR="003A78A0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="00080FD0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Pr="00E41576">
        <w:rPr>
          <w:rFonts w:asciiTheme="majorBidi" w:hAnsiTheme="majorBidi" w:cstheme="majorBidi"/>
          <w:sz w:val="30"/>
          <w:szCs w:val="30"/>
        </w:rPr>
        <w:t>1.1)</w:t>
      </w:r>
      <w:r w:rsidRPr="00E4157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41576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Pr="00E41576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</w:p>
    <w:p w14:paraId="140AA135" w14:textId="77BBAE94" w:rsidR="00EE2C9D" w:rsidRPr="00E41576" w:rsidRDefault="00EE2C9D" w:rsidP="00C04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0205962" w14:textId="2BB9196B" w:rsidR="00EE2C9D" w:rsidRPr="00E41576" w:rsidRDefault="00EE2C9D" w:rsidP="00EE2C9D">
      <w:pPr>
        <w:tabs>
          <w:tab w:val="clear" w:pos="907"/>
          <w:tab w:val="left" w:pos="108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E41576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E4157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41576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</w:t>
      </w:r>
      <w:proofErr w:type="spellStart"/>
      <w:r w:rsidRPr="00E41576">
        <w:rPr>
          <w:rFonts w:asciiTheme="majorBidi" w:hAnsiTheme="majorBidi" w:cstheme="majorBidi"/>
          <w:sz w:val="30"/>
          <w:szCs w:val="30"/>
          <w:cs/>
        </w:rPr>
        <w:t>อื่นๆ</w:t>
      </w:r>
      <w:proofErr w:type="spellEnd"/>
      <w:r w:rsidRPr="00E41576">
        <w:rPr>
          <w:rFonts w:asciiTheme="majorBidi" w:hAnsiTheme="majorBidi" w:cstheme="majorBidi"/>
          <w:sz w:val="30"/>
          <w:szCs w:val="30"/>
          <w:cs/>
        </w:rPr>
        <w:t xml:space="preserve">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E41576">
        <w:rPr>
          <w:rFonts w:asciiTheme="majorBidi" w:hAnsiTheme="majorBidi" w:cstheme="majorBidi"/>
          <w:sz w:val="30"/>
          <w:szCs w:val="30"/>
        </w:rPr>
        <w:t xml:space="preserve"> </w:t>
      </w:r>
      <w:r w:rsidRPr="00E41576">
        <w:rPr>
          <w:rFonts w:asciiTheme="majorBidi" w:hAnsiTheme="majorBidi" w:cstheme="majorBidi"/>
          <w:sz w:val="30"/>
          <w:szCs w:val="30"/>
          <w:cs/>
        </w:rPr>
        <w:t>รายละเอียดการกระจุกตัวของรายได้</w:t>
      </w:r>
      <w:r w:rsidRPr="0019631E">
        <w:rPr>
          <w:rFonts w:asciiTheme="majorBidi" w:hAnsiTheme="majorBidi" w:cstheme="majorBidi"/>
          <w:sz w:val="30"/>
          <w:szCs w:val="30"/>
          <w:cs/>
        </w:rPr>
        <w:t xml:space="preserve">เปิดเผยในหมายเหตุข้อ </w:t>
      </w:r>
      <w:r w:rsidR="00CA7A3D">
        <w:rPr>
          <w:rFonts w:asciiTheme="majorBidi" w:hAnsiTheme="majorBidi" w:cstheme="majorBidi"/>
          <w:sz w:val="30"/>
          <w:szCs w:val="30"/>
        </w:rPr>
        <w:t>19</w:t>
      </w:r>
    </w:p>
    <w:p w14:paraId="156BBA4D" w14:textId="77777777" w:rsidR="00EE2C9D" w:rsidRPr="00AF40F3" w:rsidRDefault="00EE2C9D" w:rsidP="00EE2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D9795" w14:textId="098EA568" w:rsidR="00537989" w:rsidRDefault="00EE2C9D" w:rsidP="00FF00F3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AF40F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F40F3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AF40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40F3">
        <w:rPr>
          <w:rFonts w:asciiTheme="majorBidi" w:hAnsiTheme="majorBidi" w:cstheme="majorBidi" w:hint="cs"/>
          <w:sz w:val="30"/>
          <w:szCs w:val="30"/>
        </w:rPr>
        <w:t xml:space="preserve">3 </w:t>
      </w:r>
      <w:r w:rsidRPr="00AF40F3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537989">
        <w:rPr>
          <w:rFonts w:asciiTheme="majorBidi" w:hAnsiTheme="majorBidi" w:cstheme="majorBidi"/>
          <w:sz w:val="30"/>
          <w:szCs w:val="30"/>
        </w:rPr>
        <w:br w:type="page"/>
      </w:r>
    </w:p>
    <w:p w14:paraId="76254DA3" w14:textId="0A7E7A84" w:rsidR="00EE2C9D" w:rsidRPr="00EE2C9D" w:rsidRDefault="00EE2C9D" w:rsidP="000C0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41576">
        <w:rPr>
          <w:sz w:val="30"/>
          <w:szCs w:val="30"/>
          <w:cs/>
        </w:rPr>
        <w:lastRenderedPageBreak/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1D39D0D8" w14:textId="77777777" w:rsidR="002E6FF9" w:rsidRDefault="002E6FF9" w:rsidP="00C04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0"/>
        <w:gridCol w:w="808"/>
        <w:gridCol w:w="270"/>
        <w:gridCol w:w="992"/>
        <w:gridCol w:w="270"/>
        <w:gridCol w:w="992"/>
        <w:gridCol w:w="270"/>
        <w:gridCol w:w="992"/>
        <w:gridCol w:w="270"/>
        <w:gridCol w:w="984"/>
      </w:tblGrid>
      <w:tr w:rsidR="002E6FF9" w:rsidRPr="00C664CA" w14:paraId="2F38C1D1" w14:textId="77777777" w:rsidTr="00B816E4">
        <w:trPr>
          <w:tblHeader/>
        </w:trPr>
        <w:tc>
          <w:tcPr>
            <w:tcW w:w="1821" w:type="pct"/>
          </w:tcPr>
          <w:p w14:paraId="59E8697B" w14:textId="77777777" w:rsidR="002E6FF9" w:rsidRPr="00C664CA" w:rsidRDefault="002E6FF9" w:rsidP="00B8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9" w:type="pct"/>
          </w:tcPr>
          <w:p w14:paraId="442373D1" w14:textId="77777777" w:rsidR="002E6FF9" w:rsidRPr="00C664CA" w:rsidRDefault="002E6FF9" w:rsidP="00B8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F1EF47E" w14:textId="77777777" w:rsidR="002E6FF9" w:rsidRPr="00C664CA" w:rsidRDefault="002E6FF9" w:rsidP="00B8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gridSpan w:val="3"/>
          </w:tcPr>
          <w:p w14:paraId="019637E8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7AEB603F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pct"/>
            <w:gridSpan w:val="3"/>
          </w:tcPr>
          <w:p w14:paraId="32D84E18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E6FF9" w:rsidRPr="00C664CA" w14:paraId="015A8587" w14:textId="77777777" w:rsidTr="00B816E4">
        <w:trPr>
          <w:tblHeader/>
        </w:trPr>
        <w:tc>
          <w:tcPr>
            <w:tcW w:w="1821" w:type="pct"/>
          </w:tcPr>
          <w:p w14:paraId="2F703343" w14:textId="77777777" w:rsidR="002E6FF9" w:rsidRPr="00C664CA" w:rsidRDefault="002E6FF9" w:rsidP="00B8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7E6B5DFD" w14:textId="77777777" w:rsidR="002E6FF9" w:rsidRPr="00C664CA" w:rsidRDefault="002E6FF9" w:rsidP="00B8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1" w:right="-1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01AC24" w14:textId="77777777" w:rsidR="002E6FF9" w:rsidRPr="00C664CA" w:rsidRDefault="002E6FF9" w:rsidP="00B8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7335DD62" w14:textId="77777777" w:rsidR="002E6FF9" w:rsidRPr="00C664CA" w:rsidRDefault="002E6FF9" w:rsidP="00B8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747ADFA0" w14:textId="77777777" w:rsidR="002E6FF9" w:rsidRPr="00C664CA" w:rsidRDefault="002E6FF9" w:rsidP="00B8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8E1F40A" w14:textId="77777777" w:rsidR="002E6FF9" w:rsidRPr="00C664CA" w:rsidRDefault="002E6FF9" w:rsidP="00B8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7F5BE14C" w14:textId="77777777" w:rsidR="002E6FF9" w:rsidRPr="00C664CA" w:rsidRDefault="002E6FF9" w:rsidP="00B8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02DF0D42" w14:textId="77777777" w:rsidR="002E6FF9" w:rsidRPr="00C664CA" w:rsidRDefault="002E6FF9" w:rsidP="00B8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420C5F23" w14:textId="77777777" w:rsidR="002E6FF9" w:rsidRPr="00C664CA" w:rsidRDefault="002E6FF9" w:rsidP="00B8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6FAAAA77" w14:textId="77777777" w:rsidR="002E6FF9" w:rsidRPr="00C664CA" w:rsidRDefault="002E6FF9" w:rsidP="00B8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E6FF9" w:rsidRPr="00C664CA" w14:paraId="49A60226" w14:textId="77777777" w:rsidTr="00B816E4">
        <w:trPr>
          <w:tblHeader/>
        </w:trPr>
        <w:tc>
          <w:tcPr>
            <w:tcW w:w="1821" w:type="pct"/>
          </w:tcPr>
          <w:p w14:paraId="08C14DE9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7AD68A28" w14:textId="77777777" w:rsidR="002E6FF9" w:rsidRPr="00B6717F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671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7" w:type="pct"/>
          </w:tcPr>
          <w:p w14:paraId="137F13D0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3" w:type="pct"/>
            <w:gridSpan w:val="7"/>
          </w:tcPr>
          <w:p w14:paraId="0D27C465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6FF9" w:rsidRPr="00C664CA" w14:paraId="3E580D95" w14:textId="77777777" w:rsidTr="00B816E4">
        <w:trPr>
          <w:trHeight w:val="299"/>
        </w:trPr>
        <w:tc>
          <w:tcPr>
            <w:tcW w:w="1821" w:type="pct"/>
          </w:tcPr>
          <w:p w14:paraId="00AD5323" w14:textId="77777777" w:rsidR="002E6FF9" w:rsidRPr="00C664CA" w:rsidRDefault="002E6FF9" w:rsidP="00B8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9" w:type="pct"/>
          </w:tcPr>
          <w:p w14:paraId="145B0556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2E880C0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C9FEFD3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EC037FA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F303B22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599094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F0C84B7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4C1934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086FA6A0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6FF9" w:rsidRPr="00C664CA" w14:paraId="6205FAE8" w14:textId="77777777" w:rsidTr="00B816E4">
        <w:trPr>
          <w:trHeight w:val="299"/>
        </w:trPr>
        <w:tc>
          <w:tcPr>
            <w:tcW w:w="1821" w:type="pct"/>
          </w:tcPr>
          <w:p w14:paraId="530DF594" w14:textId="77777777" w:rsidR="002E6FF9" w:rsidRPr="00C664CA" w:rsidRDefault="002E6FF9" w:rsidP="00B8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C664C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9" w:type="pct"/>
          </w:tcPr>
          <w:p w14:paraId="5993108C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9EEA645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536D95FC" w14:textId="112F54D6" w:rsidR="002E6FF9" w:rsidRPr="005B4BF5" w:rsidRDefault="005B4BF5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B4BF5">
              <w:rPr>
                <w:rFonts w:ascii="Angsana New" w:hAnsi="Angsana New"/>
                <w:sz w:val="30"/>
                <w:szCs w:val="30"/>
              </w:rPr>
              <w:t>4,445</w:t>
            </w:r>
          </w:p>
        </w:tc>
        <w:tc>
          <w:tcPr>
            <w:tcW w:w="147" w:type="pct"/>
            <w:vAlign w:val="bottom"/>
          </w:tcPr>
          <w:p w14:paraId="2E1FB432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1150BF3A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4,593</w:t>
            </w:r>
          </w:p>
        </w:tc>
        <w:tc>
          <w:tcPr>
            <w:tcW w:w="147" w:type="pct"/>
          </w:tcPr>
          <w:p w14:paraId="61C4DE79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897AFF5" w14:textId="4299F903" w:rsidR="002E6FF9" w:rsidRPr="00C664CA" w:rsidRDefault="006C688F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31,304</w:t>
            </w:r>
          </w:p>
        </w:tc>
        <w:tc>
          <w:tcPr>
            <w:tcW w:w="147" w:type="pct"/>
          </w:tcPr>
          <w:p w14:paraId="4E462857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4865F61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31,799</w:t>
            </w:r>
          </w:p>
        </w:tc>
      </w:tr>
      <w:tr w:rsidR="002E6FF9" w:rsidRPr="00C664CA" w14:paraId="73E2E486" w14:textId="77777777" w:rsidTr="001379C9">
        <w:trPr>
          <w:trHeight w:val="299"/>
        </w:trPr>
        <w:tc>
          <w:tcPr>
            <w:tcW w:w="1821" w:type="pct"/>
          </w:tcPr>
          <w:p w14:paraId="1A777B10" w14:textId="77777777" w:rsidR="002E6FF9" w:rsidRPr="00C664CA" w:rsidRDefault="002E6FF9" w:rsidP="00B8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664C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39" w:type="pct"/>
          </w:tcPr>
          <w:p w14:paraId="74B8D40D" w14:textId="77777777" w:rsidR="002E6FF9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1ABDC3F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692D61E2" w14:textId="77777777" w:rsidR="002E6FF9" w:rsidRPr="00F91B66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  <w:vAlign w:val="bottom"/>
          </w:tcPr>
          <w:p w14:paraId="0D1104D4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60F2F7CE" w14:textId="77777777" w:rsidR="002E6FF9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4197BEA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0B3B74B" w14:textId="77777777" w:rsidR="002E6FF9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8B98AE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0B6D1C49" w14:textId="77777777" w:rsidR="002E6FF9" w:rsidRPr="00C664CA" w:rsidRDefault="002E6FF9" w:rsidP="00B81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BF5" w:rsidRPr="00C664CA" w14:paraId="2D1248CC" w14:textId="77777777" w:rsidTr="00B0583F">
        <w:trPr>
          <w:trHeight w:val="299"/>
        </w:trPr>
        <w:tc>
          <w:tcPr>
            <w:tcW w:w="1821" w:type="pct"/>
          </w:tcPr>
          <w:p w14:paraId="6265D7DF" w14:textId="77777777" w:rsidR="005B4BF5" w:rsidRPr="00C664CA" w:rsidRDefault="005B4BF5" w:rsidP="005B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C664CA">
              <w:rPr>
                <w:rFonts w:ascii="Angsana New" w:hAnsi="Angsana New"/>
                <w:sz w:val="30"/>
                <w:szCs w:val="30"/>
              </w:rPr>
              <w:t>3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9" w:type="pct"/>
          </w:tcPr>
          <w:p w14:paraId="78177521" w14:textId="77777777" w:rsidR="005B4BF5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6F55B24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DB63A22" w14:textId="2BC43216" w:rsidR="005B4BF5" w:rsidRPr="00F91B66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52E1242F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22360667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47" w:type="pct"/>
          </w:tcPr>
          <w:p w14:paraId="0DA06368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D1232EB" w14:textId="422C682A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E384CAC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0E21A27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4BF5" w:rsidRPr="00C664CA" w14:paraId="7A467694" w14:textId="77777777" w:rsidTr="00B816E4">
        <w:trPr>
          <w:trHeight w:val="299"/>
        </w:trPr>
        <w:tc>
          <w:tcPr>
            <w:tcW w:w="1821" w:type="pct"/>
          </w:tcPr>
          <w:p w14:paraId="317F930D" w14:textId="77777777" w:rsidR="005B4BF5" w:rsidRPr="00C664CA" w:rsidRDefault="005B4BF5" w:rsidP="005B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06392481" w14:textId="77777777" w:rsidR="005B4BF5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93A26FA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vAlign w:val="bottom"/>
          </w:tcPr>
          <w:p w14:paraId="26F634EA" w14:textId="5AB3FB4E" w:rsidR="005B4BF5" w:rsidRPr="005B4BF5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BF5">
              <w:rPr>
                <w:rFonts w:ascii="Angsana New" w:hAnsi="Angsana New"/>
                <w:b/>
                <w:bCs/>
                <w:sz w:val="30"/>
                <w:szCs w:val="30"/>
              </w:rPr>
              <w:t>4,445</w:t>
            </w:r>
          </w:p>
        </w:tc>
        <w:tc>
          <w:tcPr>
            <w:tcW w:w="147" w:type="pct"/>
            <w:vAlign w:val="bottom"/>
          </w:tcPr>
          <w:p w14:paraId="4E58C4A8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vAlign w:val="bottom"/>
          </w:tcPr>
          <w:p w14:paraId="3E7D3E18" w14:textId="77777777" w:rsidR="005B4BF5" w:rsidRPr="005F7DFC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7DFC">
              <w:rPr>
                <w:rFonts w:ascii="Angsana New" w:hAnsi="Angsana New"/>
                <w:b/>
                <w:bCs/>
                <w:sz w:val="30"/>
                <w:szCs w:val="30"/>
              </w:rPr>
              <w:t>4,634</w:t>
            </w:r>
          </w:p>
        </w:tc>
        <w:tc>
          <w:tcPr>
            <w:tcW w:w="147" w:type="pct"/>
          </w:tcPr>
          <w:p w14:paraId="65C3E91F" w14:textId="77777777" w:rsidR="005B4BF5" w:rsidRPr="005F7DFC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27D33244" w14:textId="18560B6B" w:rsidR="005B4BF5" w:rsidRPr="005F7DFC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31,304</w:t>
            </w:r>
          </w:p>
        </w:tc>
        <w:tc>
          <w:tcPr>
            <w:tcW w:w="147" w:type="pct"/>
          </w:tcPr>
          <w:p w14:paraId="6C3C12AC" w14:textId="77777777" w:rsidR="005B4BF5" w:rsidRPr="005F7DFC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57A5449F" w14:textId="77777777" w:rsidR="005B4BF5" w:rsidRPr="005F7DFC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7DFC">
              <w:rPr>
                <w:rFonts w:ascii="Angsana New" w:hAnsi="Angsana New"/>
                <w:b/>
                <w:bCs/>
                <w:sz w:val="30"/>
                <w:szCs w:val="30"/>
              </w:rPr>
              <w:t>31,799</w:t>
            </w:r>
          </w:p>
        </w:tc>
      </w:tr>
      <w:tr w:rsidR="005B4BF5" w:rsidRPr="00C664CA" w14:paraId="2074AC81" w14:textId="77777777" w:rsidTr="00B816E4">
        <w:tc>
          <w:tcPr>
            <w:tcW w:w="1821" w:type="pct"/>
          </w:tcPr>
          <w:p w14:paraId="7C3FFE67" w14:textId="77777777" w:rsidR="005B4BF5" w:rsidRPr="00C664CA" w:rsidRDefault="005B4BF5" w:rsidP="005B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proofErr w:type="spellStart"/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439" w:type="pct"/>
          </w:tcPr>
          <w:p w14:paraId="3E0FB253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B38EC32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1CA3665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595A0D3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8479A36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F40879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5F5D14A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6ADABA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4855D90D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BF5" w:rsidRPr="00C664CA" w14:paraId="41505DE4" w14:textId="77777777" w:rsidTr="00B816E4">
        <w:tc>
          <w:tcPr>
            <w:tcW w:w="1821" w:type="pct"/>
          </w:tcPr>
          <w:p w14:paraId="370A901B" w14:textId="77777777" w:rsidR="005B4BF5" w:rsidRPr="00C664CA" w:rsidRDefault="005B4BF5" w:rsidP="005B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C664C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9" w:type="pct"/>
          </w:tcPr>
          <w:p w14:paraId="2B471AFA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1E2A104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E47F922" w14:textId="5669436D" w:rsidR="005B4BF5" w:rsidRPr="00944CED" w:rsidRDefault="00944CED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44CED">
              <w:rPr>
                <w:rFonts w:ascii="Angsana New" w:hAnsi="Angsana New"/>
                <w:sz w:val="30"/>
                <w:szCs w:val="30"/>
              </w:rPr>
              <w:t>1,179,901</w:t>
            </w:r>
          </w:p>
        </w:tc>
        <w:tc>
          <w:tcPr>
            <w:tcW w:w="147" w:type="pct"/>
          </w:tcPr>
          <w:p w14:paraId="3A2D6FA8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C2165DB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1,250,217</w:t>
            </w:r>
          </w:p>
        </w:tc>
        <w:tc>
          <w:tcPr>
            <w:tcW w:w="147" w:type="pct"/>
          </w:tcPr>
          <w:p w14:paraId="284D7CFE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FC0EE9F" w14:textId="033839E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384,</w:t>
            </w:r>
            <w:r w:rsidR="009318AE">
              <w:rPr>
                <w:rFonts w:ascii="Angsana New" w:hAnsi="Angsana New"/>
                <w:sz w:val="30"/>
                <w:szCs w:val="30"/>
              </w:rPr>
              <w:t>002</w:t>
            </w:r>
          </w:p>
        </w:tc>
        <w:tc>
          <w:tcPr>
            <w:tcW w:w="147" w:type="pct"/>
          </w:tcPr>
          <w:p w14:paraId="678F1523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72AD593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382,501</w:t>
            </w:r>
          </w:p>
        </w:tc>
      </w:tr>
      <w:tr w:rsidR="005B4BF5" w:rsidRPr="00C664CA" w14:paraId="4093D9CB" w14:textId="77777777" w:rsidTr="00B816E4">
        <w:tc>
          <w:tcPr>
            <w:tcW w:w="1821" w:type="pct"/>
          </w:tcPr>
          <w:p w14:paraId="432EC679" w14:textId="77777777" w:rsidR="005B4BF5" w:rsidRPr="00C664CA" w:rsidRDefault="005B4BF5" w:rsidP="005B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664C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39" w:type="pct"/>
          </w:tcPr>
          <w:p w14:paraId="7480F735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9891A3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217C48E" w14:textId="77777777" w:rsidR="005B4BF5" w:rsidRPr="00944CED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4DC20C0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BE14330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BDB6653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AF1488E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5795796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5B21F3D3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BF5" w:rsidRPr="00C664CA" w14:paraId="41469851" w14:textId="77777777" w:rsidTr="00B816E4">
        <w:tc>
          <w:tcPr>
            <w:tcW w:w="1821" w:type="pct"/>
          </w:tcPr>
          <w:p w14:paraId="0317090E" w14:textId="77777777" w:rsidR="005B4BF5" w:rsidRPr="00C664CA" w:rsidRDefault="005B4BF5" w:rsidP="005B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C664CA">
              <w:rPr>
                <w:rFonts w:ascii="Angsana New" w:hAnsi="Angsana New"/>
                <w:sz w:val="30"/>
                <w:szCs w:val="30"/>
              </w:rPr>
              <w:t>3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9" w:type="pct"/>
          </w:tcPr>
          <w:p w14:paraId="25C31C6E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26603C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046B815" w14:textId="126F055B" w:rsidR="005B4BF5" w:rsidRPr="00944CED" w:rsidRDefault="000D3D99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944CED">
              <w:rPr>
                <w:rFonts w:ascii="Angsana New" w:hAnsi="Angsana New"/>
                <w:sz w:val="30"/>
                <w:szCs w:val="30"/>
              </w:rPr>
              <w:t>10,721</w:t>
            </w:r>
          </w:p>
        </w:tc>
        <w:tc>
          <w:tcPr>
            <w:tcW w:w="147" w:type="pct"/>
          </w:tcPr>
          <w:p w14:paraId="1410F91D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A318E32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58,123</w:t>
            </w:r>
          </w:p>
        </w:tc>
        <w:tc>
          <w:tcPr>
            <w:tcW w:w="147" w:type="pct"/>
          </w:tcPr>
          <w:p w14:paraId="0A290B01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397DBFC" w14:textId="15CB274D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4,386</w:t>
            </w:r>
          </w:p>
        </w:tc>
        <w:tc>
          <w:tcPr>
            <w:tcW w:w="147" w:type="pct"/>
          </w:tcPr>
          <w:p w14:paraId="53DF3C58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361AE817" w14:textId="77777777" w:rsidR="005B4BF5" w:rsidRPr="00C664CA" w:rsidRDefault="005B4BF5" w:rsidP="005B4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3D99" w:rsidRPr="00C664CA" w14:paraId="72ED7A1A" w14:textId="77777777" w:rsidTr="00B816E4">
        <w:tc>
          <w:tcPr>
            <w:tcW w:w="1821" w:type="pct"/>
          </w:tcPr>
          <w:p w14:paraId="4C4E2CB9" w14:textId="77777777" w:rsidR="000D3D99" w:rsidRPr="00C664CA" w:rsidRDefault="000D3D99" w:rsidP="000D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14:paraId="6E16921E" w14:textId="77777777" w:rsidR="000D3D99" w:rsidRPr="00C664CA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F06BBA" w14:textId="77777777" w:rsidR="000D3D99" w:rsidRPr="00C664CA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C61AEE4" w14:textId="0928ABE1" w:rsidR="000D3D99" w:rsidRPr="00944CED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44C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A7F1F19" w14:textId="77777777" w:rsidR="000D3D99" w:rsidRPr="00C664CA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9D8B363" w14:textId="77777777" w:rsidR="000D3D99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B7338A">
              <w:rPr>
                <w:rFonts w:ascii="Angsana New" w:hAnsi="Angsana New"/>
                <w:sz w:val="30"/>
                <w:szCs w:val="30"/>
              </w:rPr>
              <w:t>45,401</w:t>
            </w:r>
          </w:p>
        </w:tc>
        <w:tc>
          <w:tcPr>
            <w:tcW w:w="147" w:type="pct"/>
          </w:tcPr>
          <w:p w14:paraId="2966A460" w14:textId="77777777" w:rsidR="000D3D99" w:rsidRPr="00C664CA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1BCAE52" w14:textId="41A45637" w:rsidR="000D3D99" w:rsidRPr="00C664CA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E786984" w14:textId="77777777" w:rsidR="000D3D99" w:rsidRPr="00C664CA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0C74ABBF" w14:textId="77777777" w:rsidR="000D3D99" w:rsidRPr="00C664CA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4CED" w:rsidRPr="00C664CA" w14:paraId="0B98F09A" w14:textId="77777777" w:rsidTr="00B816E4">
        <w:tc>
          <w:tcPr>
            <w:tcW w:w="1821" w:type="pct"/>
          </w:tcPr>
          <w:p w14:paraId="1B722EBC" w14:textId="77777777" w:rsidR="00944CED" w:rsidRPr="00C664CA" w:rsidRDefault="00944CED" w:rsidP="0094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14:paraId="06779C5F" w14:textId="77777777" w:rsidR="00944CED" w:rsidRPr="00C664CA" w:rsidRDefault="00944CED" w:rsidP="0094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B69339" w14:textId="77777777" w:rsidR="00944CED" w:rsidRPr="00C664CA" w:rsidRDefault="00944CED" w:rsidP="0094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383AB9B7" w14:textId="19812572" w:rsidR="00944CED" w:rsidRPr="00944CED" w:rsidRDefault="00944CED" w:rsidP="0094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944CED"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147" w:type="pct"/>
          </w:tcPr>
          <w:p w14:paraId="3FF36A50" w14:textId="77777777" w:rsidR="00944CED" w:rsidRPr="00405146" w:rsidRDefault="00944CED" w:rsidP="0094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784247D1" w14:textId="77777777" w:rsidR="00944CED" w:rsidRPr="00405146" w:rsidRDefault="00944CED" w:rsidP="0094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B7338A">
              <w:rPr>
                <w:rFonts w:ascii="Angsana New" w:hAnsi="Angsana New"/>
                <w:sz w:val="30"/>
                <w:szCs w:val="30"/>
              </w:rPr>
              <w:t>1,894</w:t>
            </w:r>
          </w:p>
        </w:tc>
        <w:tc>
          <w:tcPr>
            <w:tcW w:w="147" w:type="pct"/>
          </w:tcPr>
          <w:p w14:paraId="21CA0514" w14:textId="77777777" w:rsidR="00944CED" w:rsidRPr="00405146" w:rsidRDefault="00944CED" w:rsidP="0094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E319652" w14:textId="588C616F" w:rsidR="00944CED" w:rsidRPr="00405146" w:rsidRDefault="00944CED" w:rsidP="0094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F60C1A0" w14:textId="77777777" w:rsidR="00944CED" w:rsidRPr="00C664CA" w:rsidRDefault="00944CED" w:rsidP="0094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2DF0D7F0" w14:textId="77777777" w:rsidR="00944CED" w:rsidRPr="00C664CA" w:rsidRDefault="00944CED" w:rsidP="0094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4CED" w:rsidRPr="00C664CA" w14:paraId="7F058595" w14:textId="77777777" w:rsidTr="00B816E4">
        <w:tc>
          <w:tcPr>
            <w:tcW w:w="1821" w:type="pct"/>
          </w:tcPr>
          <w:p w14:paraId="0552F254" w14:textId="77777777" w:rsidR="00944CED" w:rsidRPr="00C664CA" w:rsidRDefault="00944CED" w:rsidP="0094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14:paraId="5A2744B3" w14:textId="77777777" w:rsidR="00944CED" w:rsidRPr="00C664CA" w:rsidRDefault="00944CED" w:rsidP="0094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836C1B" w14:textId="77777777" w:rsidR="00944CED" w:rsidRPr="00C664CA" w:rsidRDefault="00944CED" w:rsidP="0094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5FD722EB" w14:textId="5D36512B" w:rsidR="00944CED" w:rsidRPr="00944CED" w:rsidRDefault="00944CED" w:rsidP="0094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944CED">
              <w:rPr>
                <w:rFonts w:ascii="Angsana New" w:hAnsi="Angsana New"/>
                <w:sz w:val="30"/>
                <w:szCs w:val="30"/>
              </w:rPr>
              <w:t>14,532</w:t>
            </w:r>
          </w:p>
        </w:tc>
        <w:tc>
          <w:tcPr>
            <w:tcW w:w="147" w:type="pct"/>
          </w:tcPr>
          <w:p w14:paraId="5B638CC7" w14:textId="77777777" w:rsidR="00944CED" w:rsidRPr="00405146" w:rsidRDefault="00944CED" w:rsidP="0094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151C8E5B" w14:textId="77777777" w:rsidR="00944CED" w:rsidRPr="00405146" w:rsidRDefault="00944CED" w:rsidP="0094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1,489</w:t>
            </w:r>
          </w:p>
        </w:tc>
        <w:tc>
          <w:tcPr>
            <w:tcW w:w="147" w:type="pct"/>
          </w:tcPr>
          <w:p w14:paraId="038DE74B" w14:textId="77777777" w:rsidR="00944CED" w:rsidRPr="00405146" w:rsidRDefault="00944CED" w:rsidP="0094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75EEDE7E" w14:textId="1C82B6EB" w:rsidR="00944CED" w:rsidRPr="00405146" w:rsidRDefault="00944CED" w:rsidP="0094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7DA7517" w14:textId="77777777" w:rsidR="00944CED" w:rsidRPr="00C664CA" w:rsidRDefault="00944CED" w:rsidP="0094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42CAF428" w14:textId="77777777" w:rsidR="00944CED" w:rsidRPr="00C664CA" w:rsidRDefault="00944CED" w:rsidP="0094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3D99" w:rsidRPr="00C664CA" w14:paraId="08BA5FF4" w14:textId="77777777" w:rsidTr="00B816E4">
        <w:tc>
          <w:tcPr>
            <w:tcW w:w="1821" w:type="pct"/>
          </w:tcPr>
          <w:p w14:paraId="11E2AA48" w14:textId="77777777" w:rsidR="000D3D99" w:rsidRPr="00C664CA" w:rsidRDefault="000D3D99" w:rsidP="000D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39" w:type="pct"/>
          </w:tcPr>
          <w:p w14:paraId="3FAB3717" w14:textId="77777777" w:rsidR="000D3D99" w:rsidRPr="00C664CA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6D4A45" w14:textId="77777777" w:rsidR="000D3D99" w:rsidRPr="00C664CA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49C6F589" w14:textId="0983834B" w:rsidR="000D3D99" w:rsidRPr="00405146" w:rsidRDefault="00251BE3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1,205,</w:t>
            </w:r>
            <w:r w:rsidR="009A3D5E">
              <w:rPr>
                <w:rFonts w:ascii="Angsana New" w:hAnsi="Angsana New"/>
                <w:b/>
                <w:bCs/>
                <w:sz w:val="30"/>
                <w:szCs w:val="30"/>
              </w:rPr>
              <w:t>593</w:t>
            </w:r>
          </w:p>
        </w:tc>
        <w:tc>
          <w:tcPr>
            <w:tcW w:w="147" w:type="pct"/>
          </w:tcPr>
          <w:p w14:paraId="70C652A5" w14:textId="77777777" w:rsidR="000D3D99" w:rsidRPr="00405146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035D87E5" w14:textId="77777777" w:rsidR="000D3D99" w:rsidRPr="00405146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1,357,1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47" w:type="pct"/>
          </w:tcPr>
          <w:p w14:paraId="36330AB9" w14:textId="77777777" w:rsidR="000D3D99" w:rsidRPr="00405146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5F2F2D54" w14:textId="681F1B9E" w:rsidR="000D3D99" w:rsidRPr="00405146" w:rsidRDefault="00146253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388,388</w:t>
            </w:r>
          </w:p>
        </w:tc>
        <w:tc>
          <w:tcPr>
            <w:tcW w:w="147" w:type="pct"/>
          </w:tcPr>
          <w:p w14:paraId="2FEACC5A" w14:textId="77777777" w:rsidR="000D3D99" w:rsidRPr="00C664CA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5DAE748E" w14:textId="77777777" w:rsidR="000D3D99" w:rsidRPr="00C664CA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388B">
              <w:rPr>
                <w:rFonts w:ascii="Angsana New" w:hAnsi="Angsana New"/>
                <w:b/>
                <w:bCs/>
                <w:sz w:val="30"/>
                <w:szCs w:val="30"/>
              </w:rPr>
              <w:t>382,50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0D3D99" w:rsidRPr="00C664CA" w14:paraId="24C1BB04" w14:textId="77777777" w:rsidTr="00B816E4">
        <w:tc>
          <w:tcPr>
            <w:tcW w:w="1821" w:type="pct"/>
          </w:tcPr>
          <w:p w14:paraId="27FD09F0" w14:textId="77777777" w:rsidR="000D3D99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336" w:right="-131" w:hanging="336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2CCC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FD2CCC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ด้านเครดิตที่คาดว่าจะเกิดขึ้น </w:t>
            </w:r>
            <w:r w:rsidRPr="00FD2C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(2562: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FD2CC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</w:t>
            </w:r>
          </w:p>
          <w:p w14:paraId="70FFCA7C" w14:textId="330D803A" w:rsidR="000D3D99" w:rsidRPr="00C664CA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336" w:right="-131"/>
              <w:rPr>
                <w:rFonts w:ascii="Angsana New" w:hAnsi="Angsana New"/>
                <w:sz w:val="30"/>
                <w:szCs w:val="30"/>
              </w:rPr>
            </w:pPr>
            <w:r w:rsidRPr="00FD2CC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จะสูญ)</w:t>
            </w:r>
          </w:p>
        </w:tc>
        <w:tc>
          <w:tcPr>
            <w:tcW w:w="439" w:type="pct"/>
          </w:tcPr>
          <w:p w14:paraId="2007F5C1" w14:textId="77777777" w:rsidR="000D3D99" w:rsidRPr="00C664CA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C6BA695" w14:textId="77777777" w:rsidR="000D3D99" w:rsidRPr="00C664CA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78E2882E" w14:textId="40C6A016" w:rsidR="000D3D99" w:rsidRPr="00405146" w:rsidRDefault="00944CED" w:rsidP="0094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944CED">
              <w:rPr>
                <w:rFonts w:ascii="Angsana New" w:hAnsi="Angsana New"/>
                <w:sz w:val="30"/>
                <w:szCs w:val="30"/>
              </w:rPr>
              <w:t>(3,828)</w:t>
            </w:r>
          </w:p>
        </w:tc>
        <w:tc>
          <w:tcPr>
            <w:tcW w:w="147" w:type="pct"/>
          </w:tcPr>
          <w:p w14:paraId="258F35D6" w14:textId="77777777" w:rsidR="000D3D99" w:rsidRPr="00405146" w:rsidRDefault="000D3D99" w:rsidP="0094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02112697" w14:textId="77777777" w:rsidR="000D3D99" w:rsidRPr="00405146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(2,576)</w:t>
            </w:r>
          </w:p>
        </w:tc>
        <w:tc>
          <w:tcPr>
            <w:tcW w:w="147" w:type="pct"/>
          </w:tcPr>
          <w:p w14:paraId="67022C25" w14:textId="77777777" w:rsidR="000D3D99" w:rsidRPr="00405146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3D1A7C57" w14:textId="77777777" w:rsidR="000D3D99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56B13888" w14:textId="77777777" w:rsidR="000D3D99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5964779C" w14:textId="3C20F058" w:rsidR="000D3D99" w:rsidRPr="00405146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E4D894A" w14:textId="77777777" w:rsidR="000D3D99" w:rsidRPr="00C664CA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815A925" w14:textId="77777777" w:rsidR="000D3D99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25FBC6D4" w14:textId="77777777" w:rsidR="000D3D99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7F98D21E" w14:textId="1206B288" w:rsidR="000D3D99" w:rsidRPr="00C664CA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3D99" w:rsidRPr="00C664CA" w14:paraId="3968D378" w14:textId="77777777" w:rsidTr="00B816E4">
        <w:tc>
          <w:tcPr>
            <w:tcW w:w="1821" w:type="pct"/>
          </w:tcPr>
          <w:p w14:paraId="37305482" w14:textId="77777777" w:rsidR="000D3D99" w:rsidRPr="00C664CA" w:rsidRDefault="000D3D99" w:rsidP="000D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9" w:type="pct"/>
          </w:tcPr>
          <w:p w14:paraId="5426C0B7" w14:textId="77777777" w:rsidR="000D3D99" w:rsidRPr="00C664CA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DBBFCE0" w14:textId="77777777" w:rsidR="000D3D99" w:rsidRPr="00C664CA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5FE119C1" w14:textId="35045AB7" w:rsidR="000D3D99" w:rsidRPr="00405146" w:rsidRDefault="000C5398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1,20</w:t>
            </w:r>
            <w:r w:rsidR="001B6642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C104AE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="00A01E7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9A5EF08" w14:textId="77777777" w:rsidR="000D3D99" w:rsidRPr="00405146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4DCFF1A7" w14:textId="77777777" w:rsidR="000D3D99" w:rsidRPr="00405146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1,354,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548</w:t>
            </w:r>
          </w:p>
        </w:tc>
        <w:tc>
          <w:tcPr>
            <w:tcW w:w="147" w:type="pct"/>
          </w:tcPr>
          <w:p w14:paraId="3D767526" w14:textId="77777777" w:rsidR="000D3D99" w:rsidRPr="00405146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047918B6" w14:textId="41350BB3" w:rsidR="000D3D99" w:rsidRPr="00405146" w:rsidRDefault="00146253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388,388</w:t>
            </w:r>
          </w:p>
        </w:tc>
        <w:tc>
          <w:tcPr>
            <w:tcW w:w="147" w:type="pct"/>
          </w:tcPr>
          <w:p w14:paraId="34B5B2CB" w14:textId="77777777" w:rsidR="000D3D99" w:rsidRPr="00C664CA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14:paraId="3998E3D2" w14:textId="77777777" w:rsidR="000D3D99" w:rsidRPr="00C664CA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388B">
              <w:rPr>
                <w:rFonts w:ascii="Angsana New" w:hAnsi="Angsana New"/>
                <w:b/>
                <w:bCs/>
                <w:sz w:val="30"/>
                <w:szCs w:val="30"/>
              </w:rPr>
              <w:t>382,50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0D3D99" w:rsidRPr="00C664CA" w14:paraId="2591B7E8" w14:textId="77777777" w:rsidTr="00B816E4">
        <w:tc>
          <w:tcPr>
            <w:tcW w:w="1821" w:type="pct"/>
          </w:tcPr>
          <w:p w14:paraId="058576D1" w14:textId="77777777" w:rsidR="000D3D99" w:rsidRPr="00C664CA" w:rsidRDefault="000D3D99" w:rsidP="000D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9" w:type="pct"/>
          </w:tcPr>
          <w:p w14:paraId="6C2BE9B1" w14:textId="77777777" w:rsidR="000D3D99" w:rsidRPr="00C664CA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BB12D39" w14:textId="77777777" w:rsidR="000D3D99" w:rsidRPr="00C664CA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0720E2B7" w14:textId="1D68D224" w:rsidR="000D3D99" w:rsidRPr="00405146" w:rsidRDefault="000C5398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1,206,</w:t>
            </w:r>
            <w:r w:rsidR="00C104AE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A970B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13A63577" w14:textId="77777777" w:rsidR="000D3D99" w:rsidRPr="00405146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6A5DC56F" w14:textId="77777777" w:rsidR="000D3D99" w:rsidRPr="00405146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1,359,18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2A6C1DCD" w14:textId="77777777" w:rsidR="000D3D99" w:rsidRPr="00405146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10BFF939" w14:textId="238D4931" w:rsidR="000D3D99" w:rsidRPr="00405146" w:rsidRDefault="00146253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6253">
              <w:rPr>
                <w:rFonts w:ascii="Angsana New" w:hAnsi="Angsana New"/>
                <w:b/>
                <w:bCs/>
                <w:sz w:val="30"/>
                <w:szCs w:val="30"/>
              </w:rPr>
              <w:t>419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6253">
              <w:rPr>
                <w:rFonts w:ascii="Angsana New" w:hAnsi="Angsana New"/>
                <w:b/>
                <w:bCs/>
                <w:sz w:val="30"/>
                <w:szCs w:val="30"/>
              </w:rPr>
              <w:t>692</w:t>
            </w:r>
          </w:p>
        </w:tc>
        <w:tc>
          <w:tcPr>
            <w:tcW w:w="147" w:type="pct"/>
          </w:tcPr>
          <w:p w14:paraId="2FC8B894" w14:textId="77777777" w:rsidR="000D3D99" w:rsidRPr="00C664CA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425DDA6F" w14:textId="77777777" w:rsidR="000D3D99" w:rsidRPr="00C664CA" w:rsidRDefault="000D3D99" w:rsidP="000D3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414,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7DB9BF2F" w14:textId="341E5EC7" w:rsidR="002E6FF9" w:rsidRDefault="002E6FF9" w:rsidP="00C04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7B76312" w14:textId="26350892" w:rsidR="001A6851" w:rsidRDefault="00985252" w:rsidP="001A68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85252">
        <w:rPr>
          <w:rFonts w:ascii="Angsana New" w:hAnsi="Angsana New" w:hint="cs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Pr="00985252">
        <w:rPr>
          <w:rFonts w:ascii="Angsana New" w:hAnsi="Angsana New"/>
          <w:sz w:val="30"/>
          <w:szCs w:val="30"/>
        </w:rPr>
        <w:t>3</w:t>
      </w:r>
      <w:r w:rsidRPr="00985252">
        <w:rPr>
          <w:rFonts w:ascii="Angsana New" w:hAnsi="Angsana New" w:hint="cs"/>
          <w:sz w:val="30"/>
          <w:szCs w:val="30"/>
        </w:rPr>
        <w:t xml:space="preserve"> </w:t>
      </w:r>
      <w:r w:rsidRPr="00985252">
        <w:rPr>
          <w:rFonts w:ascii="Angsana New" w:hAnsi="Angsana New" w:hint="cs"/>
          <w:sz w:val="30"/>
          <w:szCs w:val="30"/>
          <w:cs/>
        </w:rPr>
        <w:t>ปีย้อนหลัง อัตราเหล่านี้คูณกับ</w:t>
      </w:r>
      <w:proofErr w:type="spellStart"/>
      <w:r w:rsidRPr="00985252">
        <w:rPr>
          <w:rFonts w:ascii="Angsana New" w:hAnsi="Angsana New" w:hint="cs"/>
          <w:sz w:val="30"/>
          <w:szCs w:val="30"/>
          <w:cs/>
        </w:rPr>
        <w:t>สเกลแฟคเต</w:t>
      </w:r>
      <w:proofErr w:type="spellEnd"/>
      <w:r w:rsidRPr="00985252">
        <w:rPr>
          <w:rFonts w:ascii="Angsana New" w:hAnsi="Angsana New" w:hint="cs"/>
          <w:sz w:val="30"/>
          <w:szCs w:val="30"/>
          <w:cs/>
        </w:rPr>
        <w:t>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  <w:r w:rsidR="001A6851">
        <w:rPr>
          <w:rFonts w:ascii="Angsana New" w:hAnsi="Angsana New"/>
          <w:sz w:val="30"/>
          <w:szCs w:val="30"/>
        </w:rPr>
        <w:t xml:space="preserve"> </w:t>
      </w:r>
      <w:r w:rsidR="001A6851" w:rsidRPr="001A6851">
        <w:rPr>
          <w:rFonts w:ascii="Angsana New" w:hAnsi="Angsana New"/>
          <w:i/>
          <w:iCs/>
          <w:sz w:val="30"/>
          <w:szCs w:val="30"/>
        </w:rPr>
        <w:t xml:space="preserve">(2562: </w:t>
      </w:r>
      <w:r w:rsidR="001A6851" w:rsidRPr="001A6851">
        <w:rPr>
          <w:rFonts w:ascii="Angsana New" w:hAnsi="Angsana New"/>
          <w:i/>
          <w:iCs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FB5272">
        <w:rPr>
          <w:rFonts w:ascii="Angsana New" w:hAnsi="Angsana New"/>
          <w:i/>
          <w:iCs/>
          <w:sz w:val="30"/>
          <w:szCs w:val="30"/>
        </w:rPr>
        <w:t>30</w:t>
      </w:r>
      <w:r w:rsidR="001A6851" w:rsidRPr="001A6851">
        <w:rPr>
          <w:rFonts w:ascii="Angsana New" w:hAnsi="Angsana New"/>
          <w:i/>
          <w:iCs/>
          <w:sz w:val="30"/>
          <w:szCs w:val="30"/>
        </w:rPr>
        <w:t xml:space="preserve"> </w:t>
      </w:r>
      <w:r w:rsidR="001A6851" w:rsidRPr="001A6851">
        <w:rPr>
          <w:rFonts w:ascii="Angsana New" w:hAnsi="Angsana New"/>
          <w:i/>
          <w:iCs/>
          <w:sz w:val="30"/>
          <w:szCs w:val="30"/>
          <w:cs/>
        </w:rPr>
        <w:t xml:space="preserve">วัน ถึง </w:t>
      </w:r>
      <w:r w:rsidR="001A6851" w:rsidRPr="001A6851">
        <w:rPr>
          <w:rFonts w:ascii="Angsana New" w:hAnsi="Angsana New"/>
          <w:i/>
          <w:iCs/>
          <w:sz w:val="30"/>
          <w:szCs w:val="30"/>
        </w:rPr>
        <w:t>90</w:t>
      </w:r>
      <w:r w:rsidR="001A6851" w:rsidRPr="001A6851">
        <w:rPr>
          <w:rFonts w:ascii="Angsana New" w:hAnsi="Angsana New"/>
          <w:i/>
          <w:iCs/>
          <w:sz w:val="30"/>
          <w:szCs w:val="30"/>
          <w:cs/>
        </w:rPr>
        <w:t xml:space="preserve"> วัน</w:t>
      </w:r>
      <w:r w:rsidR="001A6851" w:rsidRPr="001A6851">
        <w:rPr>
          <w:rFonts w:ascii="Angsana New" w:hAnsi="Angsana New"/>
          <w:i/>
          <w:iCs/>
          <w:sz w:val="30"/>
          <w:szCs w:val="30"/>
        </w:rPr>
        <w:t>)</w:t>
      </w:r>
    </w:p>
    <w:p w14:paraId="46E284D6" w14:textId="31609643" w:rsidR="002E6FF9" w:rsidRDefault="002E6FF9" w:rsidP="002E6F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26C865" w14:textId="39B40D50" w:rsidR="002E6FF9" w:rsidRDefault="002E6FF9" w:rsidP="00C04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350"/>
        <w:gridCol w:w="1890"/>
      </w:tblGrid>
      <w:tr w:rsidR="00C57521" w14:paraId="517793BE" w14:textId="77777777" w:rsidTr="000E480F">
        <w:trPr>
          <w:tblHeader/>
        </w:trPr>
        <w:tc>
          <w:tcPr>
            <w:tcW w:w="5850" w:type="dxa"/>
            <w:vAlign w:val="bottom"/>
            <w:hideMark/>
          </w:tcPr>
          <w:p w14:paraId="12C23927" w14:textId="3D68C753" w:rsidR="00C57521" w:rsidRPr="00A60D41" w:rsidRDefault="00C57521" w:rsidP="00B816E4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A60D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รายการเคลื่อนไหวของค่าเผื่อผลขาดทุนด้านเครดิตที่คาดว่าจะเกิดขึ้นของลูกหนี้การค้า</w:t>
            </w:r>
          </w:p>
        </w:tc>
        <w:tc>
          <w:tcPr>
            <w:tcW w:w="1350" w:type="dxa"/>
          </w:tcPr>
          <w:p w14:paraId="40174643" w14:textId="77777777" w:rsidR="00C57521" w:rsidRPr="00C57521" w:rsidRDefault="00C57521" w:rsidP="00B816E4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90" w:type="dxa"/>
            <w:vAlign w:val="bottom"/>
            <w:hideMark/>
          </w:tcPr>
          <w:p w14:paraId="57EF61EA" w14:textId="0A33C902" w:rsidR="00C57521" w:rsidRPr="00A60D41" w:rsidRDefault="00C57521" w:rsidP="00B816E4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D41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C57521" w14:paraId="6D14DE3B" w14:textId="77777777" w:rsidTr="000E480F">
        <w:trPr>
          <w:tblHeader/>
        </w:trPr>
        <w:tc>
          <w:tcPr>
            <w:tcW w:w="5850" w:type="dxa"/>
            <w:vAlign w:val="bottom"/>
          </w:tcPr>
          <w:p w14:paraId="7D0A519D" w14:textId="77777777" w:rsidR="00C57521" w:rsidRPr="00A60D41" w:rsidRDefault="00C57521" w:rsidP="00B816E4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FE9DF30" w14:textId="77777777" w:rsidR="00C57521" w:rsidRPr="00C57521" w:rsidRDefault="00C57521" w:rsidP="00B816E4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1A23DE53" w14:textId="54625570" w:rsidR="00C57521" w:rsidRPr="00C57521" w:rsidRDefault="00C57521" w:rsidP="000E4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E48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48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E48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57521" w14:paraId="5739710F" w14:textId="77777777" w:rsidTr="000E480F">
        <w:trPr>
          <w:tblHeader/>
        </w:trPr>
        <w:tc>
          <w:tcPr>
            <w:tcW w:w="5850" w:type="dxa"/>
            <w:hideMark/>
          </w:tcPr>
          <w:p w14:paraId="77D2EB03" w14:textId="77777777" w:rsidR="00C57521" w:rsidRPr="00E96801" w:rsidRDefault="00C57521" w:rsidP="00B816E4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96801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Pr="00E96801">
              <w:rPr>
                <w:rFonts w:asciiTheme="majorBidi" w:hAnsiTheme="majorBidi" w:cstheme="majorBidi" w:hint="cs"/>
                <w:sz w:val="30"/>
                <w:szCs w:val="30"/>
              </w:rPr>
              <w:t xml:space="preserve"> 1</w:t>
            </w:r>
            <w:r w:rsidRPr="00E968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  <w:r w:rsidRPr="00E96801">
              <w:rPr>
                <w:rFonts w:asciiTheme="majorBidi" w:hAnsiTheme="majorBidi" w:cstheme="majorBidi" w:hint="cs"/>
                <w:sz w:val="30"/>
                <w:szCs w:val="30"/>
              </w:rPr>
              <w:t xml:space="preserve"> 2563 - </w:t>
            </w:r>
            <w:r w:rsidRPr="00E968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1350" w:type="dxa"/>
          </w:tcPr>
          <w:p w14:paraId="718EBCEF" w14:textId="347E9283" w:rsidR="00C57521" w:rsidRPr="00A60D41" w:rsidRDefault="00C57521" w:rsidP="00B816E4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BF31DEE" w14:textId="0A6A4F37" w:rsidR="00C57521" w:rsidRPr="000E480F" w:rsidRDefault="00EF6603" w:rsidP="000E4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2,576</w:t>
            </w:r>
          </w:p>
        </w:tc>
      </w:tr>
      <w:tr w:rsidR="00C57521" w14:paraId="37472499" w14:textId="77777777" w:rsidTr="000E480F">
        <w:trPr>
          <w:tblHeader/>
        </w:trPr>
        <w:tc>
          <w:tcPr>
            <w:tcW w:w="5850" w:type="dxa"/>
            <w:hideMark/>
          </w:tcPr>
          <w:p w14:paraId="51B33B0B" w14:textId="77777777" w:rsidR="00C57521" w:rsidRPr="00E96801" w:rsidRDefault="00C57521" w:rsidP="00B816E4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680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63ECF2BB" w14:textId="77777777" w:rsidR="00C57521" w:rsidRPr="00A60D41" w:rsidRDefault="00C57521" w:rsidP="00B816E4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428D2B1" w14:textId="797AB3AA" w:rsidR="00C57521" w:rsidRPr="000E480F" w:rsidRDefault="00EB1470" w:rsidP="000E4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1,252</w:t>
            </w:r>
          </w:p>
        </w:tc>
      </w:tr>
      <w:tr w:rsidR="00C57521" w:rsidRPr="0078319F" w14:paraId="02A665D7" w14:textId="77777777" w:rsidTr="000E480F">
        <w:trPr>
          <w:tblHeader/>
        </w:trPr>
        <w:tc>
          <w:tcPr>
            <w:tcW w:w="5850" w:type="dxa"/>
            <w:hideMark/>
          </w:tcPr>
          <w:p w14:paraId="204143B6" w14:textId="77777777" w:rsidR="00C57521" w:rsidRPr="0072131E" w:rsidRDefault="00C57521" w:rsidP="00B816E4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213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131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7213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131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02CF522C" w14:textId="77777777" w:rsidR="00C57521" w:rsidRPr="00A60D41" w:rsidRDefault="00C57521" w:rsidP="00B816E4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90062C" w14:textId="0C15948D" w:rsidR="00C57521" w:rsidRPr="000E480F" w:rsidRDefault="00EF6603" w:rsidP="000E4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480F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EB1470">
              <w:rPr>
                <w:rFonts w:ascii="Angsana New" w:hAnsi="Angsana New"/>
                <w:b/>
                <w:bCs/>
                <w:sz w:val="30"/>
                <w:szCs w:val="30"/>
              </w:rPr>
              <w:t>828</w:t>
            </w:r>
          </w:p>
        </w:tc>
      </w:tr>
    </w:tbl>
    <w:p w14:paraId="4B6F955F" w14:textId="77777777" w:rsidR="00A60D41" w:rsidRPr="00B177A1" w:rsidRDefault="00A60D41" w:rsidP="00C04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D722152" w14:textId="77777777" w:rsidR="003371C1" w:rsidRPr="00DA5AEF" w:rsidRDefault="003371C1" w:rsidP="00DA5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"/>
          <w:szCs w:val="2"/>
        </w:rPr>
      </w:pPr>
    </w:p>
    <w:p w14:paraId="73809656" w14:textId="0A0749EE" w:rsidR="00080FD0" w:rsidRPr="00252B7C" w:rsidRDefault="00080FD0" w:rsidP="00252B7C">
      <w:pPr>
        <w:pStyle w:val="block"/>
        <w:spacing w:after="0" w:line="240" w:lineRule="auto"/>
        <w:ind w:left="810" w:right="-7" w:firstLine="18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252B7C">
        <w:rPr>
          <w:rFonts w:ascii="Angsana New" w:hAnsi="Angsana New"/>
          <w:sz w:val="30"/>
          <w:szCs w:val="30"/>
        </w:rPr>
        <w:t>(</w:t>
      </w:r>
      <w:r w:rsidR="003A78A0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252B7C">
        <w:rPr>
          <w:rFonts w:ascii="Angsana New" w:hAnsi="Angsana New"/>
          <w:sz w:val="30"/>
          <w:szCs w:val="30"/>
        </w:rPr>
        <w:t>.1.</w:t>
      </w:r>
      <w:r w:rsidR="002E26A9" w:rsidRPr="00252B7C">
        <w:rPr>
          <w:rFonts w:ascii="Angsana New" w:hAnsi="Angsana New"/>
          <w:sz w:val="30"/>
          <w:szCs w:val="30"/>
          <w:lang w:val="en-US" w:bidi="th-TH"/>
        </w:rPr>
        <w:t>2</w:t>
      </w:r>
      <w:r w:rsidRPr="00252B7C">
        <w:rPr>
          <w:rFonts w:ascii="Angsana New" w:hAnsi="Angsana New"/>
          <w:sz w:val="30"/>
          <w:szCs w:val="30"/>
        </w:rPr>
        <w:t>)</w:t>
      </w:r>
      <w:r w:rsidRPr="00252B7C">
        <w:rPr>
          <w:rFonts w:ascii="Angsana New" w:hAnsi="Angsana New"/>
          <w:i/>
          <w:iCs/>
          <w:sz w:val="30"/>
          <w:szCs w:val="30"/>
        </w:rPr>
        <w:t xml:space="preserve"> </w:t>
      </w:r>
      <w:r w:rsidRPr="00252B7C">
        <w:rPr>
          <w:rFonts w:ascii="Angsana New" w:hAnsi="Angsana New"/>
          <w:sz w:val="30"/>
          <w:szCs w:val="30"/>
          <w:cs/>
          <w:lang w:bidi="th-TH"/>
        </w:rPr>
        <w:t xml:space="preserve">เงินสดและรายการเทียบเท่าเงินสด และอนุพันธ์ </w:t>
      </w:r>
    </w:p>
    <w:p w14:paraId="27146232" w14:textId="77777777" w:rsidR="00080FD0" w:rsidRPr="00252B7C" w:rsidRDefault="00080FD0" w:rsidP="00080FD0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/>
          <w:sz w:val="30"/>
          <w:szCs w:val="30"/>
        </w:rPr>
      </w:pPr>
      <w:r w:rsidRPr="00252B7C">
        <w:rPr>
          <w:rFonts w:ascii="Angsana New" w:hAnsi="Angsana New"/>
          <w:sz w:val="30"/>
          <w:szCs w:val="30"/>
        </w:rPr>
        <w:tab/>
      </w:r>
    </w:p>
    <w:p w14:paraId="5407E2DE" w14:textId="0F5E1193" w:rsidR="00080FD0" w:rsidRPr="00252B7C" w:rsidRDefault="00080FD0" w:rsidP="00252B7C">
      <w:pPr>
        <w:pStyle w:val="block"/>
        <w:spacing w:after="0" w:line="240" w:lineRule="auto"/>
        <w:ind w:left="990" w:right="-7"/>
        <w:jc w:val="thaiDistribute"/>
        <w:rPr>
          <w:rFonts w:ascii="Angsana New" w:hAnsi="Angsana New"/>
          <w:sz w:val="30"/>
          <w:szCs w:val="30"/>
        </w:rPr>
      </w:pPr>
      <w:r w:rsidRPr="00252B7C">
        <w:rPr>
          <w:rFonts w:ascii="Angsana New" w:hAnsi="Angsana New"/>
          <w:sz w:val="30"/>
          <w:szCs w:val="30"/>
          <w:cs/>
          <w:lang w:bidi="th-TH"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252B7C">
        <w:rPr>
          <w:rFonts w:ascii="Angsana New" w:hAnsi="Angsana New"/>
          <w:sz w:val="30"/>
          <w:szCs w:val="30"/>
        </w:rPr>
        <w:t xml:space="preserve"> </w:t>
      </w:r>
      <w:r w:rsidRPr="00252B7C">
        <w:rPr>
          <w:rFonts w:ascii="Angsana New" w:hAnsi="Angsana New"/>
          <w:sz w:val="30"/>
          <w:szCs w:val="30"/>
          <w:cs/>
          <w:lang w:bidi="th-TH"/>
        </w:rPr>
        <w:t>ถูกจำกัดเนื่องจากคู่สัญญาเป็นธนาคารและสถาบันการเงินที่มีอันดับความน่าเชื่อถือที่ระดับ</w:t>
      </w:r>
      <w:r w:rsidRPr="00252B7C">
        <w:rPr>
          <w:rFonts w:ascii="Angsana New" w:hAnsi="Angsana New"/>
          <w:sz w:val="30"/>
          <w:szCs w:val="30"/>
          <w:rtl/>
          <w:cs/>
        </w:rPr>
        <w:t xml:space="preserve"> </w:t>
      </w:r>
      <w:r w:rsidR="004B4CCF" w:rsidRPr="004B4CCF">
        <w:rPr>
          <w:rFonts w:ascii="Angsana New" w:hAnsi="Angsana New"/>
          <w:sz w:val="30"/>
          <w:szCs w:val="30"/>
          <w:lang w:bidi="th-TH"/>
        </w:rPr>
        <w:t>BBB</w:t>
      </w:r>
      <w:r w:rsidR="004B4CCF">
        <w:rPr>
          <w:rFonts w:ascii="Angsana New" w:hAnsi="Angsana New"/>
          <w:sz w:val="30"/>
          <w:szCs w:val="30"/>
          <w:lang w:bidi="th-TH"/>
        </w:rPr>
        <w:t xml:space="preserve">- </w:t>
      </w:r>
      <w:r w:rsidRPr="00252B7C">
        <w:rPr>
          <w:rFonts w:ascii="Angsana New" w:hAnsi="Angsana New"/>
          <w:sz w:val="30"/>
          <w:szCs w:val="30"/>
          <w:cs/>
          <w:lang w:bidi="th-TH"/>
        </w:rPr>
        <w:t>เป็นอย่างน้อยซึ่งประเมินโดย</w:t>
      </w:r>
      <w:r w:rsidR="003C24BB" w:rsidRPr="003C24BB">
        <w:rPr>
          <w:rFonts w:ascii="Angsana New" w:hAnsi="Angsana New"/>
          <w:sz w:val="30"/>
          <w:szCs w:val="30"/>
          <w:lang w:bidi="th-TH"/>
        </w:rPr>
        <w:t xml:space="preserve"> </w:t>
      </w:r>
      <w:proofErr w:type="spellStart"/>
      <w:r w:rsidR="003C24BB" w:rsidRPr="003C24BB">
        <w:rPr>
          <w:rFonts w:ascii="Angsana New" w:hAnsi="Angsana New"/>
          <w:sz w:val="30"/>
          <w:szCs w:val="30"/>
          <w:lang w:bidi="th-TH"/>
        </w:rPr>
        <w:t>FitchRating</w:t>
      </w:r>
      <w:proofErr w:type="spellEnd"/>
      <w:r w:rsidR="003C24BB" w:rsidRPr="003C24BB">
        <w:rPr>
          <w:rFonts w:ascii="Angsana New" w:hAnsi="Angsana New"/>
          <w:sz w:val="30"/>
          <w:szCs w:val="30"/>
          <w:lang w:bidi="th-TH"/>
        </w:rPr>
        <w:t xml:space="preserve"> </w:t>
      </w:r>
      <w:r w:rsidRPr="00252B7C">
        <w:rPr>
          <w:rFonts w:ascii="Angsana New" w:hAnsi="Angsana New"/>
          <w:sz w:val="30"/>
          <w:szCs w:val="30"/>
          <w:cs/>
          <w:lang w:bidi="th-TH"/>
        </w:rPr>
        <w:t>ซึ่งกลุ่มบริษั</w:t>
      </w:r>
      <w:r w:rsidR="002E26A9" w:rsidRPr="00252B7C">
        <w:rPr>
          <w:rFonts w:ascii="Angsana New" w:hAnsi="Angsana New"/>
          <w:sz w:val="30"/>
          <w:szCs w:val="30"/>
          <w:cs/>
          <w:lang w:bidi="th-TH"/>
        </w:rPr>
        <w:t>ท</w:t>
      </w:r>
      <w:r w:rsidRPr="00252B7C">
        <w:rPr>
          <w:rFonts w:ascii="Angsana New" w:hAnsi="Angsana New"/>
          <w:sz w:val="30"/>
          <w:szCs w:val="30"/>
          <w:cs/>
          <w:lang w:bidi="th-TH"/>
        </w:rPr>
        <w:t>พิจารณาว่ามีความเสี่ยงด้านเครดิตต่ำ</w:t>
      </w:r>
    </w:p>
    <w:p w14:paraId="2A08A6B1" w14:textId="77777777" w:rsidR="00D8230E" w:rsidRPr="002E26A9" w:rsidRDefault="00D8230E" w:rsidP="00604AC1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661A90A" w14:textId="625315AB" w:rsidR="00D8230E" w:rsidRPr="00481AA0" w:rsidRDefault="00D8230E" w:rsidP="00D82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E2C9D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3A78A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EE2C9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EE2C9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CB6B79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7B9ECE5A" w14:textId="77777777" w:rsidR="00D8230E" w:rsidRPr="00024E62" w:rsidRDefault="00D8230E" w:rsidP="00D82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165F5E37" w14:textId="77777777" w:rsidR="00D8230E" w:rsidRPr="003749E4" w:rsidRDefault="00D8230E" w:rsidP="005D107E">
      <w:pPr>
        <w:tabs>
          <w:tab w:val="clear" w:pos="454"/>
          <w:tab w:val="clear" w:pos="680"/>
          <w:tab w:val="clear" w:pos="907"/>
          <w:tab w:val="decimal" w:pos="22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C452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C452E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8C452E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8C452E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8C452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C452E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3749E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B74AB92" w14:textId="0B1D192B" w:rsidR="00080FD0" w:rsidRPr="004E637B" w:rsidRDefault="00080FD0" w:rsidP="004E637B">
      <w:pPr>
        <w:tabs>
          <w:tab w:val="clear" w:pos="454"/>
          <w:tab w:val="clear" w:pos="680"/>
          <w:tab w:val="clear" w:pos="907"/>
          <w:tab w:val="decimal" w:pos="22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004359" w14:textId="77777777" w:rsidR="00062DDC" w:rsidRDefault="0006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8DBDCE8" w14:textId="144DA003" w:rsidR="00691BBB" w:rsidRPr="004E637B" w:rsidRDefault="00691BBB" w:rsidP="004E637B">
      <w:pPr>
        <w:tabs>
          <w:tab w:val="clear" w:pos="454"/>
          <w:tab w:val="clear" w:pos="680"/>
          <w:tab w:val="clear" w:pos="907"/>
          <w:tab w:val="decimal" w:pos="22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E637B">
        <w:rPr>
          <w:rFonts w:asciiTheme="majorBidi" w:hAnsiTheme="majorBidi" w:cstheme="majorBidi" w:hint="cs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4E637B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4E637B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4E637B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4E637B">
        <w:rPr>
          <w:rFonts w:asciiTheme="majorBidi" w:hAnsiTheme="majorBidi" w:cs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4E637B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55B69BCD" w14:textId="02245FEA" w:rsidR="00EB75A5" w:rsidRDefault="00EB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09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270"/>
        <w:gridCol w:w="1170"/>
        <w:gridCol w:w="270"/>
        <w:gridCol w:w="1080"/>
        <w:gridCol w:w="270"/>
        <w:gridCol w:w="1170"/>
        <w:gridCol w:w="270"/>
        <w:gridCol w:w="1260"/>
      </w:tblGrid>
      <w:tr w:rsidR="00D500AF" w:rsidRPr="00A21D14" w14:paraId="6AA6EB0B" w14:textId="77777777" w:rsidTr="00C42189">
        <w:tc>
          <w:tcPr>
            <w:tcW w:w="2250" w:type="dxa"/>
          </w:tcPr>
          <w:p w14:paraId="64E2365C" w14:textId="77777777" w:rsidR="00D500AF" w:rsidRPr="00C42189" w:rsidRDefault="00D500AF" w:rsidP="0035228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tcBorders>
              <w:left w:val="nil"/>
              <w:right w:val="nil"/>
            </w:tcBorders>
          </w:tcPr>
          <w:p w14:paraId="554C495A" w14:textId="694E3521" w:rsidR="00D500AF" w:rsidRPr="00C42189" w:rsidRDefault="00D500AF" w:rsidP="0035228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1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500AF" w:rsidRPr="00A21D14" w14:paraId="2DDBE879" w14:textId="77777777" w:rsidTr="00C42189">
        <w:tc>
          <w:tcPr>
            <w:tcW w:w="2250" w:type="dxa"/>
          </w:tcPr>
          <w:p w14:paraId="2093EDAC" w14:textId="77777777" w:rsidR="00D500AF" w:rsidRPr="00C42189" w:rsidRDefault="00D500AF" w:rsidP="0035228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11AFCE" w14:textId="77777777" w:rsidR="00D500AF" w:rsidRPr="00C42189" w:rsidRDefault="00D500AF" w:rsidP="0035228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92673F" w14:textId="77777777" w:rsidR="00D500AF" w:rsidRPr="00C42189" w:rsidRDefault="00D500AF" w:rsidP="0035228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left w:val="nil"/>
              <w:right w:val="nil"/>
            </w:tcBorders>
          </w:tcPr>
          <w:p w14:paraId="3E8FCDEE" w14:textId="77777777" w:rsidR="00D500AF" w:rsidRPr="00C42189" w:rsidRDefault="00D500AF" w:rsidP="0035228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1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กระแสง</w:t>
            </w:r>
            <w:proofErr w:type="spellStart"/>
            <w:r w:rsidRPr="00C421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ินส</w:t>
            </w:r>
            <w:proofErr w:type="spellEnd"/>
            <w:r w:rsidRPr="00C421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ดตามสัญญา</w:t>
            </w:r>
          </w:p>
        </w:tc>
      </w:tr>
      <w:tr w:rsidR="00C21D04" w:rsidRPr="004E637B" w14:paraId="5999D9F4" w14:textId="77777777" w:rsidTr="00C42189">
        <w:trPr>
          <w:tblHeader/>
        </w:trPr>
        <w:tc>
          <w:tcPr>
            <w:tcW w:w="2250" w:type="dxa"/>
            <w:vAlign w:val="bottom"/>
            <w:hideMark/>
          </w:tcPr>
          <w:p w14:paraId="6D188560" w14:textId="77777777" w:rsidR="00C21D04" w:rsidRPr="00C42189" w:rsidRDefault="00C21D04" w:rsidP="0001392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C421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C421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421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60C1AEE8" w14:textId="77777777" w:rsidR="00C21D04" w:rsidRPr="00C42189" w:rsidRDefault="00C21D04" w:rsidP="0001392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15FDE04" w14:textId="77777777" w:rsidR="00C21D04" w:rsidRPr="00C42189" w:rsidRDefault="00C21D04" w:rsidP="0001392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55D4E9DD" w14:textId="77777777" w:rsidR="00C21D04" w:rsidRPr="00C42189" w:rsidRDefault="00C21D04" w:rsidP="0001392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67A57940" w14:textId="77777777" w:rsidR="00C21D04" w:rsidRPr="00C42189" w:rsidRDefault="00C21D04" w:rsidP="0001392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C42189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4218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641C95C8" w14:textId="5187F3EC" w:rsidR="00C21D04" w:rsidRPr="00C42189" w:rsidRDefault="00C21D04" w:rsidP="0001392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37AAFE70" w14:textId="77777777" w:rsidR="00C21D04" w:rsidRPr="00C42189" w:rsidRDefault="00C21D04" w:rsidP="0001392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A6222ED" w14:textId="77777777" w:rsidR="00C21D04" w:rsidRPr="00C42189" w:rsidRDefault="00C21D04" w:rsidP="0001392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4218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4218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35EFCDEE" w14:textId="5ED8B344" w:rsidR="00C21D04" w:rsidRPr="00C42189" w:rsidRDefault="00C21D04" w:rsidP="0001392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218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C42189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C4218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BBBE2A0" w14:textId="77777777" w:rsidR="00C21D04" w:rsidRPr="00C42189" w:rsidRDefault="00C21D04" w:rsidP="0001392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514CE8A5" w14:textId="77777777" w:rsidR="00C21D04" w:rsidRPr="00C42189" w:rsidRDefault="00C21D04" w:rsidP="0001392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42189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C4218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421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1F1F2B0" w14:textId="61E2B52A" w:rsidR="00C21D04" w:rsidRPr="00C42189" w:rsidRDefault="00C21D04" w:rsidP="0001392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C4218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4218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9F80641" w14:textId="77777777" w:rsidR="00C21D04" w:rsidRPr="00C42189" w:rsidRDefault="00C21D04" w:rsidP="0001392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14FD6F0C" w14:textId="77777777" w:rsidR="00C21D04" w:rsidRPr="00C42189" w:rsidRDefault="00C21D04" w:rsidP="0001392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78A0" w:rsidRPr="004E637B" w14:paraId="63BA53BF" w14:textId="77777777" w:rsidTr="00C42189">
        <w:trPr>
          <w:tblHeader/>
        </w:trPr>
        <w:tc>
          <w:tcPr>
            <w:tcW w:w="2250" w:type="dxa"/>
            <w:vAlign w:val="bottom"/>
          </w:tcPr>
          <w:p w14:paraId="3818CBD5" w14:textId="77777777" w:rsidR="003A78A0" w:rsidRPr="00C42189" w:rsidRDefault="003A78A0" w:rsidP="0001392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vAlign w:val="bottom"/>
          </w:tcPr>
          <w:p w14:paraId="4E9C7827" w14:textId="31BD9187" w:rsidR="003A78A0" w:rsidRPr="00C42189" w:rsidRDefault="003A78A0" w:rsidP="0001392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4218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21D04" w:rsidRPr="00C21D04" w14:paraId="41D1331F" w14:textId="77777777" w:rsidTr="00C42189">
        <w:tc>
          <w:tcPr>
            <w:tcW w:w="2250" w:type="dxa"/>
            <w:hideMark/>
          </w:tcPr>
          <w:p w14:paraId="762D7576" w14:textId="669ADEE9" w:rsidR="00C21D04" w:rsidRPr="00C42189" w:rsidRDefault="00C21D04" w:rsidP="0001392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Pr="00C421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900213C" w14:textId="77777777" w:rsidR="00C21D04" w:rsidRPr="00C42189" w:rsidRDefault="00C21D04" w:rsidP="000139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07CDE5" w14:textId="77777777" w:rsidR="00C21D04" w:rsidRPr="00C42189" w:rsidRDefault="00C21D04" w:rsidP="000139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728E87" w14:textId="77777777" w:rsidR="00C21D04" w:rsidRPr="00C42189" w:rsidRDefault="00C21D04" w:rsidP="000139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D29DB2" w14:textId="77777777" w:rsidR="00C21D04" w:rsidRPr="00C42189" w:rsidRDefault="00C21D04" w:rsidP="000139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F88888" w14:textId="77777777" w:rsidR="00C21D04" w:rsidRPr="00C42189" w:rsidRDefault="00C21D04" w:rsidP="000139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9AC590" w14:textId="77777777" w:rsidR="00C21D04" w:rsidRPr="00C42189" w:rsidRDefault="00C21D04" w:rsidP="000139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99FE67" w14:textId="77777777" w:rsidR="00C21D04" w:rsidRPr="00C42189" w:rsidRDefault="00C21D04" w:rsidP="000139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C18E22" w14:textId="77777777" w:rsidR="00C21D04" w:rsidRPr="00C42189" w:rsidRDefault="00C21D04" w:rsidP="000139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CDE4D9" w14:textId="77777777" w:rsidR="00C21D04" w:rsidRPr="00C42189" w:rsidRDefault="00C21D04" w:rsidP="000139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21D04" w:rsidRPr="004E637B" w14:paraId="5DC9F848" w14:textId="77777777" w:rsidTr="00C42189">
        <w:tc>
          <w:tcPr>
            <w:tcW w:w="2250" w:type="dxa"/>
            <w:hideMark/>
          </w:tcPr>
          <w:p w14:paraId="0FAA3535" w14:textId="77777777" w:rsidR="00C21D04" w:rsidRPr="00C42189" w:rsidRDefault="00C21D04" w:rsidP="0001392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C421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0FC7F8D7" w14:textId="63747770" w:rsidR="00C21D04" w:rsidRPr="00C42189" w:rsidRDefault="00C21D04" w:rsidP="000139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</w:rPr>
              <w:t>974,475</w:t>
            </w:r>
          </w:p>
        </w:tc>
        <w:tc>
          <w:tcPr>
            <w:tcW w:w="270" w:type="dxa"/>
          </w:tcPr>
          <w:p w14:paraId="05A207A2" w14:textId="77777777" w:rsidR="00C21D04" w:rsidRPr="00C42189" w:rsidRDefault="00C21D04" w:rsidP="000139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0B75D1" w14:textId="5799E21E" w:rsidR="00C21D04" w:rsidRPr="00C42189" w:rsidRDefault="00C21D04" w:rsidP="000139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</w:rPr>
              <w:t>974,475</w:t>
            </w:r>
          </w:p>
        </w:tc>
        <w:tc>
          <w:tcPr>
            <w:tcW w:w="270" w:type="dxa"/>
          </w:tcPr>
          <w:p w14:paraId="36B3B3F5" w14:textId="77777777" w:rsidR="00C21D04" w:rsidRPr="00C42189" w:rsidRDefault="00C21D04" w:rsidP="000139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0BA076" w14:textId="45848685" w:rsidR="00C21D04" w:rsidRPr="00C42189" w:rsidRDefault="00C21D04" w:rsidP="00D524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C421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179C46" w14:textId="77777777" w:rsidR="00C21D04" w:rsidRPr="00C42189" w:rsidRDefault="00C21D04" w:rsidP="00D524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D2CEE6" w14:textId="08296C32" w:rsidR="00C21D04" w:rsidRPr="00C42189" w:rsidRDefault="00C21D04" w:rsidP="00D524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C421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57FA23" w14:textId="77777777" w:rsidR="00C21D04" w:rsidRPr="00C42189" w:rsidRDefault="00C21D04" w:rsidP="000139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DEAE1A" w14:textId="7FE0D6D1" w:rsidR="00C21D04" w:rsidRPr="00C42189" w:rsidRDefault="00C21D04" w:rsidP="000139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</w:rPr>
              <w:t>974,475</w:t>
            </w:r>
          </w:p>
        </w:tc>
      </w:tr>
      <w:tr w:rsidR="00CB7BAC" w:rsidRPr="004E637B" w14:paraId="49529036" w14:textId="77777777" w:rsidTr="00C42189">
        <w:tc>
          <w:tcPr>
            <w:tcW w:w="2250" w:type="dxa"/>
            <w:hideMark/>
          </w:tcPr>
          <w:p w14:paraId="34456DA0" w14:textId="416EDC0A" w:rsidR="00CB7BAC" w:rsidRPr="00C42189" w:rsidRDefault="00CB7BAC" w:rsidP="00CB7B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668B5FC6" w14:textId="5B85F17E" w:rsidR="00CB7BAC" w:rsidRPr="00C42189" w:rsidRDefault="00CB7BAC" w:rsidP="00CB7B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</w:rPr>
              <w:t>362,726</w:t>
            </w:r>
          </w:p>
        </w:tc>
        <w:tc>
          <w:tcPr>
            <w:tcW w:w="270" w:type="dxa"/>
          </w:tcPr>
          <w:p w14:paraId="0BE6282B" w14:textId="77777777" w:rsidR="00CB7BAC" w:rsidRPr="00C42189" w:rsidRDefault="00CB7BAC" w:rsidP="00CB7B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9FA90E" w14:textId="01920BB4" w:rsidR="00CB7BAC" w:rsidRPr="00C42189" w:rsidRDefault="00CB7BAC" w:rsidP="00CB7B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</w:rPr>
              <w:t>362,726</w:t>
            </w:r>
          </w:p>
        </w:tc>
        <w:tc>
          <w:tcPr>
            <w:tcW w:w="270" w:type="dxa"/>
          </w:tcPr>
          <w:p w14:paraId="632530BC" w14:textId="77777777" w:rsidR="00CB7BAC" w:rsidRPr="00C42189" w:rsidRDefault="00CB7BAC" w:rsidP="00CB7B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CB9469" w14:textId="1212C9F0" w:rsidR="00CB7BAC" w:rsidRPr="00C42189" w:rsidRDefault="00CB7BAC" w:rsidP="00D524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C421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093A24" w14:textId="77777777" w:rsidR="00CB7BAC" w:rsidRPr="00C42189" w:rsidRDefault="00CB7BAC" w:rsidP="00D524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08412F" w14:textId="75D9AD30" w:rsidR="00CB7BAC" w:rsidRPr="00C42189" w:rsidRDefault="00CB7BAC" w:rsidP="00D524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C421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B97434" w14:textId="77777777" w:rsidR="00CB7BAC" w:rsidRPr="00C42189" w:rsidRDefault="00CB7BAC" w:rsidP="00CB7B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9C4011" w14:textId="254B6BCF" w:rsidR="00CB7BAC" w:rsidRPr="00C42189" w:rsidRDefault="00641BCB" w:rsidP="00CB7B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</w:rPr>
              <w:t>362,726</w:t>
            </w:r>
          </w:p>
        </w:tc>
      </w:tr>
      <w:tr w:rsidR="005769F3" w:rsidRPr="004E637B" w14:paraId="23AD7B52" w14:textId="77777777" w:rsidTr="00C42189">
        <w:tc>
          <w:tcPr>
            <w:tcW w:w="2250" w:type="dxa"/>
          </w:tcPr>
          <w:p w14:paraId="5727C74B" w14:textId="3A3B8B64" w:rsidR="005769F3" w:rsidRPr="00C42189" w:rsidRDefault="005769F3" w:rsidP="005769F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18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80" w:type="dxa"/>
          </w:tcPr>
          <w:p w14:paraId="2C156263" w14:textId="79AA0E8D" w:rsidR="005769F3" w:rsidRPr="00C42189" w:rsidRDefault="005769F3" w:rsidP="005769F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</w:rPr>
              <w:t>56,238</w:t>
            </w:r>
          </w:p>
        </w:tc>
        <w:tc>
          <w:tcPr>
            <w:tcW w:w="270" w:type="dxa"/>
          </w:tcPr>
          <w:p w14:paraId="4B6C3725" w14:textId="77777777" w:rsidR="005769F3" w:rsidRPr="00C42189" w:rsidRDefault="005769F3" w:rsidP="005769F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8C75B7" w14:textId="579D3A68" w:rsidR="005769F3" w:rsidRPr="00C42189" w:rsidRDefault="005769F3" w:rsidP="005769F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</w:rPr>
              <w:t>56,238</w:t>
            </w:r>
          </w:p>
        </w:tc>
        <w:tc>
          <w:tcPr>
            <w:tcW w:w="270" w:type="dxa"/>
          </w:tcPr>
          <w:p w14:paraId="548C96D7" w14:textId="77777777" w:rsidR="005769F3" w:rsidRPr="00C42189" w:rsidRDefault="005769F3" w:rsidP="005769F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839A23" w14:textId="11129BD3" w:rsidR="005769F3" w:rsidRPr="00C42189" w:rsidRDefault="005769F3" w:rsidP="00D524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C421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BCF6FF" w14:textId="77777777" w:rsidR="005769F3" w:rsidRPr="00C42189" w:rsidRDefault="005769F3" w:rsidP="00D524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5C7D03" w14:textId="11F0B48A" w:rsidR="005769F3" w:rsidRPr="00C42189" w:rsidRDefault="005769F3" w:rsidP="00D524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C421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34B6E7" w14:textId="77777777" w:rsidR="005769F3" w:rsidRPr="00C42189" w:rsidRDefault="005769F3" w:rsidP="005769F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599B73" w14:textId="00948E78" w:rsidR="005769F3" w:rsidRPr="00C42189" w:rsidRDefault="005769F3" w:rsidP="005769F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</w:rPr>
              <w:t>56,238</w:t>
            </w:r>
          </w:p>
        </w:tc>
      </w:tr>
      <w:tr w:rsidR="00F82D74" w:rsidRPr="004E637B" w14:paraId="3398DD6C" w14:textId="77777777" w:rsidTr="00C42189">
        <w:tc>
          <w:tcPr>
            <w:tcW w:w="2250" w:type="dxa"/>
          </w:tcPr>
          <w:p w14:paraId="0B8C1554" w14:textId="7DD9712B" w:rsidR="00F82D74" w:rsidRPr="00C42189" w:rsidRDefault="00F82D74" w:rsidP="00F82D7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181AF808" w14:textId="56FA4502" w:rsidR="00F82D74" w:rsidRPr="00C42189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</w:rPr>
              <w:t>129,580</w:t>
            </w:r>
          </w:p>
        </w:tc>
        <w:tc>
          <w:tcPr>
            <w:tcW w:w="270" w:type="dxa"/>
          </w:tcPr>
          <w:p w14:paraId="5DAA0D71" w14:textId="77777777" w:rsidR="00F82D74" w:rsidRPr="00C42189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5FD28D47" w14:textId="2D0395E4" w:rsidR="00F82D74" w:rsidRPr="00641BCB" w:rsidRDefault="0074245B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73,36</w:t>
            </w:r>
            <w:r w:rsidR="0091641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B82C5D8" w14:textId="77777777" w:rsidR="00F82D74" w:rsidRPr="00641BCB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2ECBC45" w14:textId="2676E8C2" w:rsidR="00F82D74" w:rsidRPr="00641BCB" w:rsidRDefault="0074245B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50,178</w:t>
            </w:r>
          </w:p>
        </w:tc>
        <w:tc>
          <w:tcPr>
            <w:tcW w:w="270" w:type="dxa"/>
          </w:tcPr>
          <w:p w14:paraId="5EFF83DF" w14:textId="77777777" w:rsidR="00F82D74" w:rsidRPr="00641BCB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72F5EE" w14:textId="1AA7FB07" w:rsidR="00F82D74" w:rsidRPr="00641BCB" w:rsidRDefault="0074245B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10,279</w:t>
            </w:r>
          </w:p>
        </w:tc>
        <w:tc>
          <w:tcPr>
            <w:tcW w:w="270" w:type="dxa"/>
          </w:tcPr>
          <w:p w14:paraId="54515EDC" w14:textId="77777777" w:rsidR="00F82D74" w:rsidRPr="00641BCB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B10EFD" w14:textId="3D2C580C" w:rsidR="00F82D74" w:rsidRPr="00641BCB" w:rsidRDefault="0074245B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133,819</w:t>
            </w:r>
          </w:p>
        </w:tc>
      </w:tr>
      <w:tr w:rsidR="00F82D74" w:rsidRPr="004E637B" w14:paraId="0A1580AB" w14:textId="77777777" w:rsidTr="00C42189">
        <w:trPr>
          <w:trHeight w:val="119"/>
        </w:trPr>
        <w:tc>
          <w:tcPr>
            <w:tcW w:w="2250" w:type="dxa"/>
            <w:hideMark/>
          </w:tcPr>
          <w:p w14:paraId="7F733EC1" w14:textId="77777777" w:rsidR="00F82D74" w:rsidRPr="00C42189" w:rsidRDefault="00F82D74" w:rsidP="00F82D7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33B7BD6" w14:textId="38445859" w:rsidR="00F82D74" w:rsidRPr="00C42189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</w:rPr>
              <w:t>25,628</w:t>
            </w:r>
          </w:p>
        </w:tc>
        <w:tc>
          <w:tcPr>
            <w:tcW w:w="270" w:type="dxa"/>
            <w:vAlign w:val="bottom"/>
          </w:tcPr>
          <w:p w14:paraId="1C0A6ED3" w14:textId="77777777" w:rsidR="00F82D74" w:rsidRPr="00C42189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74A6354" w14:textId="4A07570E" w:rsidR="00F82D74" w:rsidRPr="00641BCB" w:rsidRDefault="00C517C5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15,276</w:t>
            </w:r>
          </w:p>
        </w:tc>
        <w:tc>
          <w:tcPr>
            <w:tcW w:w="270" w:type="dxa"/>
            <w:vAlign w:val="bottom"/>
          </w:tcPr>
          <w:p w14:paraId="5BD173B7" w14:textId="77777777" w:rsidR="00F82D74" w:rsidRPr="00641BCB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512A65" w14:textId="3EFDF697" w:rsidR="00F82D74" w:rsidRPr="00641BCB" w:rsidRDefault="00C517C5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7,554</w:t>
            </w:r>
          </w:p>
        </w:tc>
        <w:tc>
          <w:tcPr>
            <w:tcW w:w="270" w:type="dxa"/>
            <w:vAlign w:val="bottom"/>
          </w:tcPr>
          <w:p w14:paraId="7DD42247" w14:textId="77777777" w:rsidR="00F82D74" w:rsidRPr="00641BCB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3409D5" w14:textId="0E31337F" w:rsidR="00F82D74" w:rsidRPr="00641BCB" w:rsidRDefault="00C517C5" w:rsidP="00641B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4,434</w:t>
            </w:r>
          </w:p>
        </w:tc>
        <w:tc>
          <w:tcPr>
            <w:tcW w:w="270" w:type="dxa"/>
            <w:vAlign w:val="bottom"/>
          </w:tcPr>
          <w:p w14:paraId="3D6A1CF3" w14:textId="77777777" w:rsidR="00F82D74" w:rsidRPr="00641BCB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E98163" w14:textId="28C49C83" w:rsidR="00F82D74" w:rsidRPr="00641BCB" w:rsidRDefault="00C517C5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27,26</w:t>
            </w:r>
            <w:r w:rsidR="00EB0A7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82D74" w:rsidRPr="00A21D14" w14:paraId="0BD901DF" w14:textId="77777777" w:rsidTr="00C42189">
        <w:tc>
          <w:tcPr>
            <w:tcW w:w="2250" w:type="dxa"/>
          </w:tcPr>
          <w:p w14:paraId="00D3A406" w14:textId="77777777" w:rsidR="00F82D74" w:rsidRPr="00C42189" w:rsidRDefault="00F82D74" w:rsidP="00F82D7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4838E5" w14:textId="4484B173" w:rsidR="00F82D74" w:rsidRPr="00C42189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18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</w:t>
            </w:r>
            <w:r w:rsidRPr="00C42189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C4218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548</w:t>
            </w:r>
            <w:r w:rsidRPr="00C42189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C4218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647</w:t>
            </w:r>
          </w:p>
        </w:tc>
        <w:tc>
          <w:tcPr>
            <w:tcW w:w="270" w:type="dxa"/>
          </w:tcPr>
          <w:p w14:paraId="37BB844E" w14:textId="77777777" w:rsidR="00F82D74" w:rsidRPr="00C42189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F84D8" w14:textId="391B16E2" w:rsidR="00F82D74" w:rsidRPr="00641BCB" w:rsidRDefault="00C517C5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1,482,07</w:t>
            </w:r>
            <w:r w:rsidR="00EB0A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7282A82" w14:textId="77777777" w:rsidR="00F82D74" w:rsidRPr="00641BCB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F3A779" w14:textId="6B0F3411" w:rsidR="00F82D74" w:rsidRPr="00641BCB" w:rsidRDefault="00C517C5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57,732</w:t>
            </w:r>
          </w:p>
        </w:tc>
        <w:tc>
          <w:tcPr>
            <w:tcW w:w="270" w:type="dxa"/>
          </w:tcPr>
          <w:p w14:paraId="206CBC87" w14:textId="77777777" w:rsidR="00F82D74" w:rsidRPr="00641BCB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894C5B" w14:textId="1311DCED" w:rsidR="00F82D74" w:rsidRPr="00641BCB" w:rsidRDefault="00C517C5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14,713</w:t>
            </w:r>
          </w:p>
        </w:tc>
        <w:tc>
          <w:tcPr>
            <w:tcW w:w="270" w:type="dxa"/>
          </w:tcPr>
          <w:p w14:paraId="5C42F335" w14:textId="77777777" w:rsidR="00F82D74" w:rsidRPr="00641BCB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90D219" w14:textId="51134E0B" w:rsidR="00F82D74" w:rsidRPr="00641BCB" w:rsidRDefault="00C517C5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1,554,52</w:t>
            </w:r>
            <w:r w:rsidR="00EB0A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F82D74" w:rsidRPr="00A21D14" w14:paraId="0DA9560C" w14:textId="77777777" w:rsidTr="00C42189">
        <w:tc>
          <w:tcPr>
            <w:tcW w:w="2250" w:type="dxa"/>
          </w:tcPr>
          <w:p w14:paraId="135BA9BD" w14:textId="77777777" w:rsidR="00F82D74" w:rsidRPr="00C42189" w:rsidRDefault="00F82D74" w:rsidP="00F82D7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E8B7062" w14:textId="77777777" w:rsidR="00F82D74" w:rsidRPr="00C42189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632656" w14:textId="77777777" w:rsidR="00F82D74" w:rsidRPr="00C42189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4C276B4" w14:textId="77777777" w:rsidR="00F82D74" w:rsidRPr="00C42189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50997A" w14:textId="77777777" w:rsidR="00F82D74" w:rsidRPr="00C42189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61CBF1A" w14:textId="77777777" w:rsidR="00F82D74" w:rsidRPr="00C42189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DC23DC" w14:textId="77777777" w:rsidR="00F82D74" w:rsidRPr="00C42189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358797A" w14:textId="77777777" w:rsidR="00F82D74" w:rsidRPr="00C42189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390CE5" w14:textId="77777777" w:rsidR="00F82D74" w:rsidRPr="00C42189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BB0834A" w14:textId="77777777" w:rsidR="00F82D74" w:rsidRPr="00C42189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82D74" w:rsidRPr="00A21D14" w14:paraId="1AC869E0" w14:textId="77777777" w:rsidTr="00C42189">
        <w:tc>
          <w:tcPr>
            <w:tcW w:w="2250" w:type="dxa"/>
          </w:tcPr>
          <w:p w14:paraId="4DC7768D" w14:textId="77777777" w:rsidR="00F82D74" w:rsidRPr="00C42189" w:rsidRDefault="00F82D74" w:rsidP="00F82D7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tcBorders>
              <w:left w:val="nil"/>
              <w:right w:val="nil"/>
            </w:tcBorders>
          </w:tcPr>
          <w:p w14:paraId="3F618216" w14:textId="47B6A6FD" w:rsidR="00F82D74" w:rsidRPr="00C42189" w:rsidRDefault="00F82D74" w:rsidP="00F82D7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1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2D74" w:rsidRPr="00A21D14" w14:paraId="21022A9F" w14:textId="77777777" w:rsidTr="00C42189">
        <w:tc>
          <w:tcPr>
            <w:tcW w:w="2250" w:type="dxa"/>
          </w:tcPr>
          <w:p w14:paraId="3E317CF0" w14:textId="77777777" w:rsidR="00F82D74" w:rsidRPr="00C42189" w:rsidRDefault="00F82D74" w:rsidP="00F82D7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B92D3D0" w14:textId="77777777" w:rsidR="00F82D74" w:rsidRPr="00C42189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D49720" w14:textId="77777777" w:rsidR="00F82D74" w:rsidRPr="00C42189" w:rsidRDefault="00F82D74" w:rsidP="00F82D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left w:val="nil"/>
              <w:right w:val="nil"/>
            </w:tcBorders>
          </w:tcPr>
          <w:p w14:paraId="1BB244B2" w14:textId="656F3338" w:rsidR="00F82D74" w:rsidRPr="00C42189" w:rsidRDefault="00F82D74" w:rsidP="00F82D7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1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กระแสง</w:t>
            </w:r>
            <w:proofErr w:type="spellStart"/>
            <w:r w:rsidRPr="00C421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ินส</w:t>
            </w:r>
            <w:proofErr w:type="spellEnd"/>
            <w:r w:rsidRPr="00C421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ดตามสัญญา</w:t>
            </w:r>
          </w:p>
        </w:tc>
      </w:tr>
      <w:tr w:rsidR="00F82D74" w:rsidRPr="004E637B" w14:paraId="6D23340F" w14:textId="77777777" w:rsidTr="00C42189">
        <w:trPr>
          <w:tblHeader/>
        </w:trPr>
        <w:tc>
          <w:tcPr>
            <w:tcW w:w="2250" w:type="dxa"/>
            <w:vAlign w:val="bottom"/>
            <w:hideMark/>
          </w:tcPr>
          <w:p w14:paraId="6603FC1B" w14:textId="77777777" w:rsidR="00F82D74" w:rsidRPr="00C42189" w:rsidRDefault="00F82D74" w:rsidP="00F82D7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C421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C421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421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41EB885A" w14:textId="77777777" w:rsidR="00F82D74" w:rsidRPr="00C42189" w:rsidRDefault="00F82D74" w:rsidP="00F82D7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3DAB7CB" w14:textId="77777777" w:rsidR="00F82D74" w:rsidRPr="00C42189" w:rsidRDefault="00F82D74" w:rsidP="00F82D7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78C9AB14" w14:textId="77777777" w:rsidR="00F82D74" w:rsidRPr="00C42189" w:rsidRDefault="00F82D74" w:rsidP="00F82D7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E5D170F" w14:textId="77777777" w:rsidR="00F82D74" w:rsidRPr="00C42189" w:rsidRDefault="00F82D74" w:rsidP="00F82D74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C42189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4218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6BB51147" w14:textId="52298841" w:rsidR="00F82D74" w:rsidRPr="00C42189" w:rsidRDefault="00F82D74" w:rsidP="00F82D74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1C64CA1B" w14:textId="77777777" w:rsidR="00F82D74" w:rsidRPr="00C42189" w:rsidRDefault="00F82D74" w:rsidP="00F82D7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1AA2448" w14:textId="77777777" w:rsidR="00F82D74" w:rsidRPr="00C42189" w:rsidRDefault="00F82D74" w:rsidP="00F82D74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18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4218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4218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421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218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C42189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C4218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73EBA04" w14:textId="77777777" w:rsidR="00F82D74" w:rsidRPr="00C42189" w:rsidRDefault="00F82D74" w:rsidP="00F82D7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C731FD2" w14:textId="77777777" w:rsidR="00F82D74" w:rsidRPr="00C42189" w:rsidRDefault="00F82D74" w:rsidP="00F82D74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42189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C4218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421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218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C4218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4218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7987224" w14:textId="77777777" w:rsidR="00F82D74" w:rsidRPr="00C42189" w:rsidRDefault="00F82D74" w:rsidP="00F82D7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2A69EB4" w14:textId="77777777" w:rsidR="00F82D74" w:rsidRPr="00C42189" w:rsidRDefault="00F82D74" w:rsidP="00F82D7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82D74" w:rsidRPr="004E637B" w14:paraId="6993006E" w14:textId="77777777" w:rsidTr="00C42189">
        <w:trPr>
          <w:tblHeader/>
        </w:trPr>
        <w:tc>
          <w:tcPr>
            <w:tcW w:w="2250" w:type="dxa"/>
            <w:vAlign w:val="bottom"/>
          </w:tcPr>
          <w:p w14:paraId="3E8C680F" w14:textId="77777777" w:rsidR="00F82D74" w:rsidRPr="00C42189" w:rsidRDefault="00F82D74" w:rsidP="00F82D7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vAlign w:val="bottom"/>
          </w:tcPr>
          <w:p w14:paraId="253B28A5" w14:textId="4F3A9FE1" w:rsidR="00F82D74" w:rsidRPr="00C42189" w:rsidRDefault="00F82D74" w:rsidP="00F82D7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18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82D74" w:rsidRPr="004E637B" w14:paraId="12F59DE9" w14:textId="77777777" w:rsidTr="00C42189">
        <w:tc>
          <w:tcPr>
            <w:tcW w:w="2250" w:type="dxa"/>
            <w:hideMark/>
          </w:tcPr>
          <w:p w14:paraId="57EC022A" w14:textId="7E69C616" w:rsidR="00F82D74" w:rsidRPr="00C42189" w:rsidRDefault="00F82D74" w:rsidP="00F82D7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Pr="00C421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41BF62E" w14:textId="77777777" w:rsidR="00F82D74" w:rsidRPr="00C42189" w:rsidRDefault="00F82D74" w:rsidP="00F82D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BFEBED" w14:textId="77777777" w:rsidR="00F82D74" w:rsidRPr="00C42189" w:rsidRDefault="00F82D74" w:rsidP="00F82D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CA92D4" w14:textId="77777777" w:rsidR="00F82D74" w:rsidRPr="00C42189" w:rsidRDefault="00F82D74" w:rsidP="00F82D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6F9D8B" w14:textId="77777777" w:rsidR="00F82D74" w:rsidRPr="00C42189" w:rsidRDefault="00F82D74" w:rsidP="00F82D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FB9EC3" w14:textId="77777777" w:rsidR="00F82D74" w:rsidRPr="00C42189" w:rsidRDefault="00F82D74" w:rsidP="00F82D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065A56" w14:textId="77777777" w:rsidR="00F82D74" w:rsidRPr="00C42189" w:rsidRDefault="00F82D74" w:rsidP="00F82D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C45143" w14:textId="77777777" w:rsidR="00F82D74" w:rsidRPr="00C42189" w:rsidRDefault="00F82D74" w:rsidP="00F82D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6E54C3" w14:textId="77777777" w:rsidR="00F82D74" w:rsidRPr="00C42189" w:rsidRDefault="00F82D74" w:rsidP="00F82D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5D5E40" w14:textId="77777777" w:rsidR="00F82D74" w:rsidRPr="00C42189" w:rsidRDefault="00F82D74" w:rsidP="00F82D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0151" w:rsidRPr="004E637B" w14:paraId="574B3310" w14:textId="77777777" w:rsidTr="00C42189">
        <w:tc>
          <w:tcPr>
            <w:tcW w:w="2250" w:type="dxa"/>
            <w:hideMark/>
          </w:tcPr>
          <w:p w14:paraId="65937065" w14:textId="77777777" w:rsidR="003A0151" w:rsidRPr="00C42189" w:rsidRDefault="003A0151" w:rsidP="003A01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C421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44BD24B" w14:textId="51FE627D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</w:rPr>
              <w:t>351,191</w:t>
            </w:r>
          </w:p>
        </w:tc>
        <w:tc>
          <w:tcPr>
            <w:tcW w:w="270" w:type="dxa"/>
          </w:tcPr>
          <w:p w14:paraId="4BCF6DE6" w14:textId="77777777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B7E48C" w14:textId="4A393763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</w:rPr>
              <w:t>351,191</w:t>
            </w:r>
          </w:p>
        </w:tc>
        <w:tc>
          <w:tcPr>
            <w:tcW w:w="270" w:type="dxa"/>
          </w:tcPr>
          <w:p w14:paraId="7CC7C073" w14:textId="77777777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2EE3B5" w14:textId="3CB4E504" w:rsidR="003A0151" w:rsidRPr="00C42189" w:rsidRDefault="003A0151" w:rsidP="00CC319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C421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E247D6" w14:textId="77777777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EA8F3E" w14:textId="02C2B1B5" w:rsidR="003A0151" w:rsidRPr="00C42189" w:rsidRDefault="003A0151" w:rsidP="00D524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C421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8627B3" w14:textId="77777777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2AFA49E" w14:textId="20666F2C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 w:hint="cs"/>
                <w:sz w:val="28"/>
                <w:szCs w:val="28"/>
              </w:rPr>
              <w:t>351,191</w:t>
            </w:r>
          </w:p>
        </w:tc>
      </w:tr>
      <w:tr w:rsidR="003A0151" w:rsidRPr="004E637B" w14:paraId="0036BDF6" w14:textId="77777777" w:rsidTr="00C42189">
        <w:tc>
          <w:tcPr>
            <w:tcW w:w="2250" w:type="dxa"/>
          </w:tcPr>
          <w:p w14:paraId="7850B24A" w14:textId="662B8C75" w:rsidR="003A0151" w:rsidRPr="00C42189" w:rsidRDefault="003A0151" w:rsidP="003A01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18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4AD4BB64" w14:textId="15ACF89A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</w:rPr>
              <w:t>108,036</w:t>
            </w:r>
          </w:p>
        </w:tc>
        <w:tc>
          <w:tcPr>
            <w:tcW w:w="270" w:type="dxa"/>
          </w:tcPr>
          <w:p w14:paraId="5E25C491" w14:textId="77777777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F2D553" w14:textId="750B9A85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</w:rPr>
              <w:t>108,036</w:t>
            </w:r>
          </w:p>
        </w:tc>
        <w:tc>
          <w:tcPr>
            <w:tcW w:w="270" w:type="dxa"/>
          </w:tcPr>
          <w:p w14:paraId="23EECB83" w14:textId="77777777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022BD2" w14:textId="351591D0" w:rsidR="003A0151" w:rsidRPr="00C42189" w:rsidRDefault="003A0151" w:rsidP="00D524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C421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57D8DA" w14:textId="77777777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26FA8F" w14:textId="1787AEBC" w:rsidR="003A0151" w:rsidRPr="00C42189" w:rsidRDefault="003A0151" w:rsidP="00D524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C421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673835" w14:textId="77777777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AE4379F" w14:textId="32CAADB3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 w:hint="cs"/>
                <w:sz w:val="28"/>
                <w:szCs w:val="28"/>
              </w:rPr>
              <w:t>108,036</w:t>
            </w:r>
          </w:p>
        </w:tc>
      </w:tr>
      <w:tr w:rsidR="003A0151" w:rsidRPr="004E637B" w14:paraId="71F89C0E" w14:textId="77777777" w:rsidTr="00C42189">
        <w:tc>
          <w:tcPr>
            <w:tcW w:w="2250" w:type="dxa"/>
          </w:tcPr>
          <w:p w14:paraId="2B76E751" w14:textId="6987C2BD" w:rsidR="003A0151" w:rsidRPr="00C42189" w:rsidRDefault="003A0151" w:rsidP="003A01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18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80" w:type="dxa"/>
          </w:tcPr>
          <w:p w14:paraId="0B94C9B3" w14:textId="6F8F0AF2" w:rsidR="003A0151" w:rsidRPr="00C42189" w:rsidRDefault="00CA6787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</w:rPr>
              <w:t>14,351</w:t>
            </w:r>
          </w:p>
        </w:tc>
        <w:tc>
          <w:tcPr>
            <w:tcW w:w="270" w:type="dxa"/>
          </w:tcPr>
          <w:p w14:paraId="660A7F23" w14:textId="77777777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C5AE0" w14:textId="72B17089" w:rsidR="003A0151" w:rsidRPr="00C42189" w:rsidRDefault="00CA6787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</w:rPr>
              <w:t>14,351</w:t>
            </w:r>
          </w:p>
        </w:tc>
        <w:tc>
          <w:tcPr>
            <w:tcW w:w="270" w:type="dxa"/>
          </w:tcPr>
          <w:p w14:paraId="43F71233" w14:textId="77777777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820BA9" w14:textId="322C3825" w:rsidR="003A0151" w:rsidRPr="00C42189" w:rsidRDefault="003A0151" w:rsidP="00D524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C421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064A22" w14:textId="77777777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56B804" w14:textId="6572A9DF" w:rsidR="003A0151" w:rsidRPr="00C42189" w:rsidRDefault="003A0151" w:rsidP="00D524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C421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DE5E1A" w14:textId="77777777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ECCCD9B" w14:textId="0E59B28C" w:rsidR="003A0151" w:rsidRPr="00C42189" w:rsidRDefault="00CA6787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</w:rPr>
              <w:t>14,351</w:t>
            </w:r>
          </w:p>
        </w:tc>
      </w:tr>
      <w:tr w:rsidR="003B0C8A" w:rsidRPr="004E637B" w14:paraId="3D8D3E4B" w14:textId="77777777" w:rsidTr="00F5417B">
        <w:tc>
          <w:tcPr>
            <w:tcW w:w="2250" w:type="dxa"/>
            <w:hideMark/>
          </w:tcPr>
          <w:p w14:paraId="7AF2DBC7" w14:textId="77777777" w:rsidR="003B0C8A" w:rsidRPr="00C42189" w:rsidRDefault="003B0C8A" w:rsidP="003B0C8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51E661DF" w14:textId="44EDAC35" w:rsidR="003B0C8A" w:rsidRPr="00C42189" w:rsidRDefault="003B0C8A" w:rsidP="003B0C8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</w:rPr>
              <w:t>91,643</w:t>
            </w:r>
          </w:p>
        </w:tc>
        <w:tc>
          <w:tcPr>
            <w:tcW w:w="270" w:type="dxa"/>
          </w:tcPr>
          <w:p w14:paraId="0E45762A" w14:textId="77777777" w:rsidR="003B0C8A" w:rsidRPr="00C42189" w:rsidRDefault="003B0C8A" w:rsidP="003B0C8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D2EE0B" w14:textId="1632AFD4" w:rsidR="003B0C8A" w:rsidRPr="00C42189" w:rsidRDefault="003B0C8A" w:rsidP="003B0C8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0C8A">
              <w:rPr>
                <w:rFonts w:asciiTheme="majorBidi" w:hAnsiTheme="majorBidi" w:cstheme="majorBidi"/>
                <w:sz w:val="28"/>
                <w:szCs w:val="28"/>
              </w:rPr>
              <w:t>44,68</w:t>
            </w:r>
            <w:r w:rsidR="00B86BC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C02EC18" w14:textId="77777777" w:rsidR="003B0C8A" w:rsidRPr="00C42189" w:rsidRDefault="003B0C8A" w:rsidP="003B0C8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28353A" w14:textId="1E6FD07D" w:rsidR="003B0C8A" w:rsidRPr="009B7E12" w:rsidRDefault="003B0C8A" w:rsidP="003B0C8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7E12">
              <w:rPr>
                <w:rFonts w:asciiTheme="majorBidi" w:hAnsiTheme="majorBidi" w:cstheme="majorBidi"/>
                <w:sz w:val="28"/>
                <w:szCs w:val="28"/>
              </w:rPr>
              <w:t>43,922</w:t>
            </w:r>
          </w:p>
        </w:tc>
        <w:tc>
          <w:tcPr>
            <w:tcW w:w="270" w:type="dxa"/>
          </w:tcPr>
          <w:p w14:paraId="4C8ECA1C" w14:textId="77777777" w:rsidR="003B0C8A" w:rsidRPr="009B7E12" w:rsidRDefault="003B0C8A" w:rsidP="003B0C8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EC7E6C" w14:textId="715B1000" w:rsidR="003B0C8A" w:rsidRPr="00C42189" w:rsidRDefault="003B0C8A" w:rsidP="003B0C8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0C8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0C8A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270" w:type="dxa"/>
          </w:tcPr>
          <w:p w14:paraId="37BABE71" w14:textId="77777777" w:rsidR="003B0C8A" w:rsidRPr="00C42189" w:rsidRDefault="003B0C8A" w:rsidP="003B0C8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1591F6" w14:textId="55CF8B9B" w:rsidR="003B0C8A" w:rsidRPr="00C42189" w:rsidRDefault="003B0C8A" w:rsidP="003B0C8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0C8A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0C8A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</w:tr>
      <w:tr w:rsidR="003A0151" w:rsidRPr="004E637B" w14:paraId="245C3053" w14:textId="77777777" w:rsidTr="00C42189">
        <w:trPr>
          <w:trHeight w:val="119"/>
        </w:trPr>
        <w:tc>
          <w:tcPr>
            <w:tcW w:w="2250" w:type="dxa"/>
            <w:hideMark/>
          </w:tcPr>
          <w:p w14:paraId="6E9B985D" w14:textId="77777777" w:rsidR="003A0151" w:rsidRPr="00C42189" w:rsidRDefault="003A0151" w:rsidP="003A01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2310ECF" w14:textId="11502C4E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sz w:val="28"/>
                <w:szCs w:val="28"/>
              </w:rPr>
              <w:t>9,418</w:t>
            </w:r>
          </w:p>
        </w:tc>
        <w:tc>
          <w:tcPr>
            <w:tcW w:w="270" w:type="dxa"/>
            <w:vAlign w:val="bottom"/>
          </w:tcPr>
          <w:p w14:paraId="0F12121D" w14:textId="77777777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4DA020" w14:textId="5A622B18" w:rsidR="003A0151" w:rsidRPr="00C42189" w:rsidRDefault="0068449C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6,386</w:t>
            </w:r>
          </w:p>
        </w:tc>
        <w:tc>
          <w:tcPr>
            <w:tcW w:w="270" w:type="dxa"/>
            <w:vAlign w:val="bottom"/>
          </w:tcPr>
          <w:p w14:paraId="1404D14E" w14:textId="77777777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DE6379" w14:textId="3B7E404A" w:rsidR="003A0151" w:rsidRPr="00C42189" w:rsidRDefault="0068449C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3,419</w:t>
            </w:r>
          </w:p>
        </w:tc>
        <w:tc>
          <w:tcPr>
            <w:tcW w:w="270" w:type="dxa"/>
            <w:vAlign w:val="bottom"/>
          </w:tcPr>
          <w:p w14:paraId="499ACD08" w14:textId="77777777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B88EF6" w14:textId="2110A8F2" w:rsidR="003A0151" w:rsidRPr="00C42189" w:rsidRDefault="003A0151" w:rsidP="00D524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C421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515228" w14:textId="77777777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570D305" w14:textId="6606BD14" w:rsidR="003A0151" w:rsidRPr="00C42189" w:rsidRDefault="0068449C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9,805</w:t>
            </w:r>
          </w:p>
        </w:tc>
      </w:tr>
      <w:tr w:rsidR="003A0151" w:rsidRPr="00A21D14" w14:paraId="0A564054" w14:textId="77777777" w:rsidTr="00C42189">
        <w:tc>
          <w:tcPr>
            <w:tcW w:w="2250" w:type="dxa"/>
          </w:tcPr>
          <w:p w14:paraId="7FB69AE4" w14:textId="77777777" w:rsidR="003A0151" w:rsidRPr="00C42189" w:rsidRDefault="003A0151" w:rsidP="003A01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612C9E" w14:textId="37975B21" w:rsidR="003A0151" w:rsidRPr="00C42189" w:rsidRDefault="00CA6787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1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574,639</w:t>
            </w:r>
          </w:p>
        </w:tc>
        <w:tc>
          <w:tcPr>
            <w:tcW w:w="270" w:type="dxa"/>
          </w:tcPr>
          <w:p w14:paraId="79F972C0" w14:textId="77777777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B42948" w14:textId="7225ABB4" w:rsidR="003A0151" w:rsidRPr="00C42189" w:rsidRDefault="005F1069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10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F10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646</w:t>
            </w:r>
          </w:p>
        </w:tc>
        <w:tc>
          <w:tcPr>
            <w:tcW w:w="270" w:type="dxa"/>
          </w:tcPr>
          <w:p w14:paraId="27A0A0F9" w14:textId="77777777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4C4700" w14:textId="602B248A" w:rsidR="003A0151" w:rsidRPr="000B1B3F" w:rsidRDefault="005F1069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10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F10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341</w:t>
            </w:r>
          </w:p>
        </w:tc>
        <w:tc>
          <w:tcPr>
            <w:tcW w:w="270" w:type="dxa"/>
          </w:tcPr>
          <w:p w14:paraId="014C9CFA" w14:textId="77777777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2ECB5B" w14:textId="5C3176D3" w:rsidR="003A0151" w:rsidRPr="005F1069" w:rsidRDefault="005F1069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10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4,795</w:t>
            </w:r>
          </w:p>
        </w:tc>
        <w:tc>
          <w:tcPr>
            <w:tcW w:w="270" w:type="dxa"/>
          </w:tcPr>
          <w:p w14:paraId="653C4629" w14:textId="77777777" w:rsidR="003A0151" w:rsidRPr="00C42189" w:rsidRDefault="003A0151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EAB609" w14:textId="4E103E19" w:rsidR="003A0151" w:rsidRPr="00C42189" w:rsidRDefault="005F1069" w:rsidP="003A0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10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F10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</w:p>
        </w:tc>
      </w:tr>
    </w:tbl>
    <w:p w14:paraId="24236628" w14:textId="77777777" w:rsidR="00131BE7" w:rsidRPr="00131BE7" w:rsidRDefault="00131BE7" w:rsidP="00131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01227A" w14:textId="77777777" w:rsidR="00131BE7" w:rsidRPr="00B56122" w:rsidRDefault="00131BE7" w:rsidP="00131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576D6F95" w14:textId="77777777" w:rsidR="00131BE7" w:rsidRDefault="00131BE7">
      <w:pPr>
        <w:rPr>
          <w:cs/>
        </w:rPr>
      </w:pPr>
      <w:r>
        <w:br w:type="page"/>
      </w:r>
    </w:p>
    <w:tbl>
      <w:tblPr>
        <w:tblW w:w="9437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1642"/>
        <w:gridCol w:w="183"/>
        <w:gridCol w:w="1080"/>
        <w:gridCol w:w="180"/>
        <w:gridCol w:w="1080"/>
        <w:gridCol w:w="180"/>
        <w:gridCol w:w="1080"/>
        <w:gridCol w:w="180"/>
        <w:gridCol w:w="1143"/>
      </w:tblGrid>
      <w:tr w:rsidR="00131BE7" w:rsidRPr="00DE79CC" w14:paraId="01723F1F" w14:textId="77777777" w:rsidTr="00013928">
        <w:trPr>
          <w:cantSplit/>
          <w:trHeight w:val="364"/>
          <w:tblHeader/>
        </w:trPr>
        <w:tc>
          <w:tcPr>
            <w:tcW w:w="2689" w:type="dxa"/>
            <w:vAlign w:val="bottom"/>
          </w:tcPr>
          <w:p w14:paraId="4E94750A" w14:textId="7D12DB21" w:rsidR="00131BE7" w:rsidRPr="00DE79CC" w:rsidRDefault="00131BE7" w:rsidP="00013928">
            <w:pPr>
              <w:pStyle w:val="acctfourfigures"/>
              <w:tabs>
                <w:tab w:val="clear" w:pos="765"/>
                <w:tab w:val="left" w:pos="191"/>
                <w:tab w:val="left" w:pos="371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42" w:type="dxa"/>
          </w:tcPr>
          <w:p w14:paraId="305AEEDB" w14:textId="77777777" w:rsidR="00131BE7" w:rsidRPr="00DE79CC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14:paraId="2B8A0274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3" w:type="dxa"/>
            <w:gridSpan w:val="7"/>
          </w:tcPr>
          <w:p w14:paraId="688CED23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DE79C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31BE7" w:rsidRPr="00DE79CC" w14:paraId="1C86398E" w14:textId="77777777" w:rsidTr="00013928">
        <w:trPr>
          <w:cantSplit/>
          <w:trHeight w:val="364"/>
          <w:tblHeader/>
        </w:trPr>
        <w:tc>
          <w:tcPr>
            <w:tcW w:w="2689" w:type="dxa"/>
            <w:vAlign w:val="bottom"/>
          </w:tcPr>
          <w:p w14:paraId="16EC2EDA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left" w:pos="191"/>
                <w:tab w:val="left" w:pos="371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42" w:type="dxa"/>
          </w:tcPr>
          <w:p w14:paraId="7DCE2993" w14:textId="77777777" w:rsidR="00131BE7" w:rsidRPr="00DE79CC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14:paraId="691DE393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3" w:type="dxa"/>
            <w:gridSpan w:val="7"/>
            <w:tcBorders>
              <w:bottom w:val="single" w:sz="4" w:space="0" w:color="auto"/>
            </w:tcBorders>
          </w:tcPr>
          <w:p w14:paraId="3AB067AD" w14:textId="77777777" w:rsidR="00131BE7" w:rsidRPr="00797F18" w:rsidRDefault="00131BE7" w:rsidP="00013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53B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131BE7" w:rsidRPr="00DE79CC" w14:paraId="0905DC1C" w14:textId="77777777" w:rsidTr="00013928">
        <w:trPr>
          <w:cantSplit/>
          <w:trHeight w:val="364"/>
          <w:tblHeader/>
        </w:trPr>
        <w:tc>
          <w:tcPr>
            <w:tcW w:w="2689" w:type="dxa"/>
            <w:vAlign w:val="bottom"/>
          </w:tcPr>
          <w:p w14:paraId="645AD107" w14:textId="77777777" w:rsidR="00131BE7" w:rsidRPr="00C53B14" w:rsidRDefault="00131BE7" w:rsidP="00013928">
            <w:pPr>
              <w:pStyle w:val="acctfourfigures"/>
              <w:tabs>
                <w:tab w:val="clear" w:pos="765"/>
                <w:tab w:val="left" w:pos="191"/>
                <w:tab w:val="left" w:pos="371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C53B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C53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53B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642" w:type="dxa"/>
          </w:tcPr>
          <w:p w14:paraId="0B11EE96" w14:textId="77777777" w:rsidR="00131BE7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9FA9954" w14:textId="77777777" w:rsidR="00131BE7" w:rsidRPr="00DE79CC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DD90522" w14:textId="77777777" w:rsidR="00131BE7" w:rsidRPr="00DE79CC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3" w:type="dxa"/>
          </w:tcPr>
          <w:p w14:paraId="79A6A61D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3FB2A8" w14:textId="77777777" w:rsidR="00131BE7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BB57DEB" w14:textId="77777777" w:rsidR="00131BE7" w:rsidRPr="00DE79CC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CAC84A0" w14:textId="77777777" w:rsidR="00131BE7" w:rsidRPr="00DE79CC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DE79C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168C976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059DD0" w14:textId="77777777" w:rsidR="00131BE7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DE79CC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</w:p>
          <w:p w14:paraId="5E842EC5" w14:textId="77777777" w:rsidR="00131BE7" w:rsidRPr="00DE79CC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DE79C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0031F39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D19782" w14:textId="77777777" w:rsidR="00131BE7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DAE5336" w14:textId="77777777" w:rsidR="00131BE7" w:rsidRPr="00DE79CC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3BAF132" w14:textId="77777777" w:rsidR="00131BE7" w:rsidRPr="00DE79CC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DE79C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DE79C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5C3D5F1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4F36307" w14:textId="77777777" w:rsidR="00131BE7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82AF3B6" w14:textId="77777777" w:rsidR="00131BE7" w:rsidRPr="00DE79CC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2D463CF" w14:textId="77777777" w:rsidR="00131BE7" w:rsidRPr="00DE79CC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31BE7" w:rsidRPr="00DE79CC" w14:paraId="6E19B6C2" w14:textId="77777777" w:rsidTr="00013928">
        <w:trPr>
          <w:cantSplit/>
        </w:trPr>
        <w:tc>
          <w:tcPr>
            <w:tcW w:w="2689" w:type="dxa"/>
          </w:tcPr>
          <w:p w14:paraId="40D9E4D4" w14:textId="77777777" w:rsidR="00131BE7" w:rsidRPr="00C53B14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42" w:type="dxa"/>
          </w:tcPr>
          <w:p w14:paraId="022C7DE0" w14:textId="77777777" w:rsidR="00131BE7" w:rsidRPr="00DE79CC" w:rsidRDefault="00131BE7" w:rsidP="00013928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79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3" w:type="dxa"/>
          </w:tcPr>
          <w:p w14:paraId="7FE59A37" w14:textId="77777777" w:rsidR="00131BE7" w:rsidRPr="00DE79CC" w:rsidRDefault="00131BE7" w:rsidP="00013928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23" w:type="dxa"/>
            <w:gridSpan w:val="7"/>
          </w:tcPr>
          <w:p w14:paraId="265A37C1" w14:textId="77777777" w:rsidR="00131BE7" w:rsidRPr="00DE79CC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81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E79C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31BE7" w:rsidRPr="00DE79CC" w14:paraId="6D8D8B23" w14:textId="77777777" w:rsidTr="00013928">
        <w:trPr>
          <w:cantSplit/>
        </w:trPr>
        <w:tc>
          <w:tcPr>
            <w:tcW w:w="2689" w:type="dxa"/>
          </w:tcPr>
          <w:p w14:paraId="6B8533E6" w14:textId="77777777" w:rsidR="00131BE7" w:rsidRPr="00C53B14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42" w:type="dxa"/>
          </w:tcPr>
          <w:p w14:paraId="7024EF78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5403C49B" w14:textId="77777777" w:rsidR="00131BE7" w:rsidRPr="00DE79CC" w:rsidRDefault="00131BE7" w:rsidP="0001392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9A4B72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4D25C9" w14:textId="77777777" w:rsidR="00131BE7" w:rsidRPr="00DE79CC" w:rsidRDefault="00131BE7" w:rsidP="0001392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AF73E7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FE1D44" w14:textId="77777777" w:rsidR="00131BE7" w:rsidRPr="00DE79CC" w:rsidRDefault="00131BE7" w:rsidP="0001392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B583F5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942811" w14:textId="77777777" w:rsidR="00131BE7" w:rsidRPr="00DE79CC" w:rsidRDefault="00131BE7" w:rsidP="0001392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7D1FAC1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1BE7" w:rsidRPr="00DE79CC" w14:paraId="00495330" w14:textId="77777777" w:rsidTr="00013928">
        <w:trPr>
          <w:cantSplit/>
        </w:trPr>
        <w:tc>
          <w:tcPr>
            <w:tcW w:w="2689" w:type="dxa"/>
          </w:tcPr>
          <w:p w14:paraId="436261D0" w14:textId="77777777" w:rsidR="00131BE7" w:rsidRPr="00C53B14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71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42" w:type="dxa"/>
          </w:tcPr>
          <w:p w14:paraId="304F45ED" w14:textId="77777777" w:rsidR="00131BE7" w:rsidRPr="00DE79CC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6C3A5502" w14:textId="77777777" w:rsidR="00131BE7" w:rsidRPr="00DE79CC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C2B9C" w14:textId="77777777" w:rsidR="00131BE7" w:rsidRPr="00DE79CC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D81B924" w14:textId="77777777" w:rsidR="00131BE7" w:rsidRPr="00DE79CC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A88021" w14:textId="77777777" w:rsidR="00131BE7" w:rsidRPr="00DE79CC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F485AF6" w14:textId="77777777" w:rsidR="00131BE7" w:rsidRPr="00DE79CC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D67B90" w14:textId="77777777" w:rsidR="00131BE7" w:rsidRPr="00DE79CC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04F283E" w14:textId="77777777" w:rsidR="00131BE7" w:rsidRPr="00DE79CC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37C79FC6" w14:textId="77777777" w:rsidR="00131BE7" w:rsidRPr="00DE79CC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31BE7" w:rsidRPr="003371C1" w14:paraId="49511C6F" w14:textId="77777777" w:rsidTr="00013928">
        <w:trPr>
          <w:cantSplit/>
        </w:trPr>
        <w:tc>
          <w:tcPr>
            <w:tcW w:w="2689" w:type="dxa"/>
          </w:tcPr>
          <w:p w14:paraId="18090D44" w14:textId="77777777" w:rsidR="00131BE7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sz w:val="30"/>
                <w:szCs w:val="30"/>
              </w:rPr>
            </w:pPr>
            <w:r w:rsidRPr="00C53B14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  <w:p w14:paraId="2E4E9F5B" w14:textId="77777777" w:rsidR="00131BE7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ind w:left="198"/>
              <w:rPr>
                <w:rFonts w:ascii="Angsana New" w:hAnsi="Angsana New"/>
                <w:sz w:val="30"/>
                <w:szCs w:val="30"/>
              </w:rPr>
            </w:pPr>
          </w:p>
          <w:p w14:paraId="19442A01" w14:textId="77777777" w:rsidR="00131BE7" w:rsidRPr="00C53B14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ind w:left="198"/>
              <w:rPr>
                <w:rFonts w:ascii="Angsana New" w:hAnsi="Angsana New"/>
                <w:sz w:val="30"/>
                <w:szCs w:val="30"/>
              </w:rPr>
            </w:pPr>
            <w:r w:rsidRPr="00C53B14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642" w:type="dxa"/>
          </w:tcPr>
          <w:p w14:paraId="670C1A0A" w14:textId="77777777" w:rsidR="00131BE7" w:rsidRPr="00DE79CC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4EFD">
              <w:rPr>
                <w:rFonts w:ascii="Angsana New" w:hAnsi="Angsana New"/>
                <w:sz w:val="30"/>
                <w:szCs w:val="30"/>
              </w:rPr>
              <w:t xml:space="preserve">FDR/BIBOR+ </w:t>
            </w:r>
            <w:r w:rsidRPr="00B44EFD">
              <w:rPr>
                <w:rFonts w:ascii="Angsana New" w:hAnsi="Angsana New" w:hint="cs"/>
                <w:sz w:val="30"/>
                <w:szCs w:val="30"/>
                <w:cs/>
              </w:rPr>
              <w:t>อัตราคงที่</w:t>
            </w:r>
            <w:r w:rsidRPr="00B44EFD">
              <w:rPr>
                <w:rFonts w:ascii="Angsana New" w:hAnsi="Angsana New"/>
                <w:sz w:val="30"/>
                <w:szCs w:val="30"/>
              </w:rPr>
              <w:t>, MOR, MLR,</w:t>
            </w:r>
            <w:r w:rsidRPr="00B44E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44EFD">
              <w:rPr>
                <w:rFonts w:ascii="Angsana New" w:hAnsi="Angsana New"/>
                <w:sz w:val="30"/>
                <w:szCs w:val="30"/>
              </w:rPr>
              <w:t>MLR-1</w:t>
            </w:r>
          </w:p>
        </w:tc>
        <w:tc>
          <w:tcPr>
            <w:tcW w:w="183" w:type="dxa"/>
          </w:tcPr>
          <w:p w14:paraId="564FDBE1" w14:textId="77777777" w:rsidR="00131BE7" w:rsidRPr="00DE79CC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0B3364E" w14:textId="77777777" w:rsidR="00131BE7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63739F0" w14:textId="77777777" w:rsidR="00131BE7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FB6595F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199,300</w:t>
            </w:r>
          </w:p>
        </w:tc>
        <w:tc>
          <w:tcPr>
            <w:tcW w:w="180" w:type="dxa"/>
          </w:tcPr>
          <w:p w14:paraId="618F594B" w14:textId="77777777" w:rsidR="00131BE7" w:rsidRPr="00DE79CC" w:rsidRDefault="00131BE7" w:rsidP="0001392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616C89" w14:textId="77777777" w:rsidR="00131BE7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B8D98E3" w14:textId="77777777" w:rsidR="00131BE7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22F237D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115,964</w:t>
            </w:r>
          </w:p>
        </w:tc>
        <w:tc>
          <w:tcPr>
            <w:tcW w:w="180" w:type="dxa"/>
          </w:tcPr>
          <w:p w14:paraId="4571693F" w14:textId="77777777" w:rsidR="00131BE7" w:rsidRPr="00DE79CC" w:rsidRDefault="00131BE7" w:rsidP="0001392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DF72E0" w14:textId="77777777" w:rsidR="00131BE7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946BECF" w14:textId="77777777" w:rsidR="00131BE7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A12F753" w14:textId="77777777" w:rsidR="00131BE7" w:rsidRPr="00D36CB5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1,595</w:t>
            </w:r>
          </w:p>
        </w:tc>
        <w:tc>
          <w:tcPr>
            <w:tcW w:w="180" w:type="dxa"/>
          </w:tcPr>
          <w:p w14:paraId="14A6E2C1" w14:textId="77777777" w:rsidR="00131BE7" w:rsidRPr="00DE79CC" w:rsidRDefault="00131BE7" w:rsidP="0001392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6155B10C" w14:textId="77777777" w:rsidR="00131BE7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F75F646" w14:textId="77777777" w:rsidR="00131BE7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B7597E5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316,859</w:t>
            </w:r>
          </w:p>
        </w:tc>
      </w:tr>
    </w:tbl>
    <w:p w14:paraId="691BCF71" w14:textId="77777777" w:rsidR="00131BE7" w:rsidRPr="006B3026" w:rsidRDefault="00131BE7" w:rsidP="00131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44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1552"/>
        <w:gridCol w:w="180"/>
        <w:gridCol w:w="1080"/>
        <w:gridCol w:w="180"/>
        <w:gridCol w:w="1080"/>
        <w:gridCol w:w="180"/>
        <w:gridCol w:w="1080"/>
        <w:gridCol w:w="180"/>
        <w:gridCol w:w="1143"/>
      </w:tblGrid>
      <w:tr w:rsidR="00131BE7" w:rsidRPr="00DE79CC" w14:paraId="5D40FA8E" w14:textId="77777777" w:rsidTr="00013928">
        <w:trPr>
          <w:cantSplit/>
          <w:trHeight w:val="364"/>
          <w:tblHeader/>
        </w:trPr>
        <w:tc>
          <w:tcPr>
            <w:tcW w:w="2689" w:type="dxa"/>
            <w:vAlign w:val="bottom"/>
          </w:tcPr>
          <w:p w14:paraId="6AF21570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left" w:pos="191"/>
                <w:tab w:val="left" w:pos="371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52" w:type="dxa"/>
          </w:tcPr>
          <w:p w14:paraId="642D5F66" w14:textId="77777777" w:rsidR="00131BE7" w:rsidRPr="00DE79CC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BB1B3AE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3" w:type="dxa"/>
            <w:gridSpan w:val="7"/>
          </w:tcPr>
          <w:p w14:paraId="2B46FC12" w14:textId="77777777" w:rsidR="00131BE7" w:rsidRPr="003371C1" w:rsidRDefault="00131BE7" w:rsidP="00013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3371C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3371C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3371C1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 xml:space="preserve"> </w:t>
            </w:r>
            <w:r w:rsidRPr="003371C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31BE7" w:rsidRPr="00DE79CC" w14:paraId="2478BE0B" w14:textId="77777777" w:rsidTr="00013928">
        <w:trPr>
          <w:cantSplit/>
          <w:trHeight w:val="364"/>
          <w:tblHeader/>
        </w:trPr>
        <w:tc>
          <w:tcPr>
            <w:tcW w:w="2689" w:type="dxa"/>
            <w:vAlign w:val="bottom"/>
          </w:tcPr>
          <w:p w14:paraId="20D90662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left" w:pos="191"/>
                <w:tab w:val="left" w:pos="371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52" w:type="dxa"/>
          </w:tcPr>
          <w:p w14:paraId="40D6AD8D" w14:textId="77777777" w:rsidR="00131BE7" w:rsidRPr="00DE79CC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6CCCCCC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3" w:type="dxa"/>
            <w:gridSpan w:val="7"/>
            <w:tcBorders>
              <w:bottom w:val="single" w:sz="4" w:space="0" w:color="auto"/>
            </w:tcBorders>
          </w:tcPr>
          <w:p w14:paraId="79D96807" w14:textId="77777777" w:rsidR="00131BE7" w:rsidRPr="00797F18" w:rsidRDefault="00131BE7" w:rsidP="00013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53B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131BE7" w:rsidRPr="00DE79CC" w14:paraId="4CF47D05" w14:textId="77777777" w:rsidTr="00013928">
        <w:trPr>
          <w:cantSplit/>
          <w:trHeight w:val="364"/>
          <w:tblHeader/>
        </w:trPr>
        <w:tc>
          <w:tcPr>
            <w:tcW w:w="2689" w:type="dxa"/>
            <w:vAlign w:val="bottom"/>
          </w:tcPr>
          <w:p w14:paraId="471F7C3F" w14:textId="77777777" w:rsidR="00131BE7" w:rsidRPr="00C53B14" w:rsidRDefault="00131BE7" w:rsidP="00013928">
            <w:pPr>
              <w:pStyle w:val="acctfourfigures"/>
              <w:tabs>
                <w:tab w:val="clear" w:pos="765"/>
                <w:tab w:val="left" w:pos="191"/>
                <w:tab w:val="left" w:pos="371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C53B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C53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53B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552" w:type="dxa"/>
          </w:tcPr>
          <w:p w14:paraId="1DEE44F8" w14:textId="77777777" w:rsidR="00131BE7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8D8ADE4" w14:textId="77777777" w:rsidR="00131BE7" w:rsidRPr="00DE79CC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B93EED4" w14:textId="77777777" w:rsidR="00131BE7" w:rsidRPr="00DE79CC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</w:tcPr>
          <w:p w14:paraId="453DFD2D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269018" w14:textId="77777777" w:rsidR="00131BE7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072E660" w14:textId="77777777" w:rsidR="00131BE7" w:rsidRPr="00DE79CC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2FCBBE2" w14:textId="77777777" w:rsidR="00131BE7" w:rsidRPr="00DE79CC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DE79C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4C079C3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0BEB34" w14:textId="77777777" w:rsidR="00131BE7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DE79CC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</w:p>
          <w:p w14:paraId="4F4B2107" w14:textId="77777777" w:rsidR="00131BE7" w:rsidRPr="00DE79CC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DE79C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03EDC0B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8C44F2" w14:textId="77777777" w:rsidR="00131BE7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E3DE588" w14:textId="77777777" w:rsidR="00131BE7" w:rsidRPr="00DE79CC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79B88A6" w14:textId="77777777" w:rsidR="00131BE7" w:rsidRPr="00DE79CC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DE79C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DE79C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4D5ED8B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E06D1E6" w14:textId="77777777" w:rsidR="00131BE7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6AF4DAD" w14:textId="77777777" w:rsidR="00131BE7" w:rsidRPr="00DE79CC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E43DFFB" w14:textId="77777777" w:rsidR="00131BE7" w:rsidRPr="00DE79CC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31BE7" w:rsidRPr="00DE79CC" w14:paraId="6B5BC8D1" w14:textId="77777777" w:rsidTr="00013928">
        <w:trPr>
          <w:cantSplit/>
        </w:trPr>
        <w:tc>
          <w:tcPr>
            <w:tcW w:w="2689" w:type="dxa"/>
          </w:tcPr>
          <w:p w14:paraId="5A6D04AD" w14:textId="77777777" w:rsidR="00131BE7" w:rsidRPr="00C53B14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52" w:type="dxa"/>
          </w:tcPr>
          <w:p w14:paraId="23595537" w14:textId="77777777" w:rsidR="00131BE7" w:rsidRPr="00DE79CC" w:rsidRDefault="00131BE7" w:rsidP="00013928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79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</w:tcPr>
          <w:p w14:paraId="3526D5D4" w14:textId="77777777" w:rsidR="00131BE7" w:rsidRPr="00DE79CC" w:rsidRDefault="00131BE7" w:rsidP="00013928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23" w:type="dxa"/>
            <w:gridSpan w:val="7"/>
          </w:tcPr>
          <w:p w14:paraId="2DE5FE5C" w14:textId="77777777" w:rsidR="00131BE7" w:rsidRPr="00DE79CC" w:rsidRDefault="00131BE7" w:rsidP="00013928">
            <w:pPr>
              <w:pStyle w:val="acctfourfigures"/>
              <w:tabs>
                <w:tab w:val="clear" w:pos="765"/>
              </w:tabs>
              <w:spacing w:line="240" w:lineRule="atLeast"/>
              <w:ind w:left="-81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E79C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31BE7" w:rsidRPr="00DE79CC" w14:paraId="0B3414E1" w14:textId="77777777" w:rsidTr="00013928">
        <w:trPr>
          <w:cantSplit/>
        </w:trPr>
        <w:tc>
          <w:tcPr>
            <w:tcW w:w="2689" w:type="dxa"/>
          </w:tcPr>
          <w:p w14:paraId="3B33D903" w14:textId="77777777" w:rsidR="00131BE7" w:rsidRPr="00C53B14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52" w:type="dxa"/>
          </w:tcPr>
          <w:p w14:paraId="4F190EE6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5D59FC" w14:textId="77777777" w:rsidR="00131BE7" w:rsidRPr="00DE79CC" w:rsidRDefault="00131BE7" w:rsidP="0001392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51D684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9F41BF" w14:textId="77777777" w:rsidR="00131BE7" w:rsidRPr="00DE79CC" w:rsidRDefault="00131BE7" w:rsidP="0001392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A1447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D8C41B" w14:textId="77777777" w:rsidR="00131BE7" w:rsidRPr="00DE79CC" w:rsidRDefault="00131BE7" w:rsidP="0001392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E81141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EAD576" w14:textId="77777777" w:rsidR="00131BE7" w:rsidRPr="00DE79CC" w:rsidRDefault="00131BE7" w:rsidP="0001392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30BEA9B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1BE7" w:rsidRPr="00DE79CC" w14:paraId="1B7C2DB3" w14:textId="77777777" w:rsidTr="00013928">
        <w:trPr>
          <w:cantSplit/>
        </w:trPr>
        <w:tc>
          <w:tcPr>
            <w:tcW w:w="2689" w:type="dxa"/>
          </w:tcPr>
          <w:p w14:paraId="52F5A04D" w14:textId="77777777" w:rsidR="00131BE7" w:rsidRPr="00C53B14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71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52" w:type="dxa"/>
          </w:tcPr>
          <w:p w14:paraId="34137ECB" w14:textId="77777777" w:rsidR="00131BE7" w:rsidRPr="00DE79CC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AF3FCE6" w14:textId="77777777" w:rsidR="00131BE7" w:rsidRPr="00DE79CC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39E483" w14:textId="77777777" w:rsidR="00131BE7" w:rsidRPr="00D36CB5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100513B" w14:textId="77777777" w:rsidR="00131BE7" w:rsidRPr="00D36CB5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38FD88" w14:textId="77777777" w:rsidR="00131BE7" w:rsidRPr="00D36CB5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9630D9E" w14:textId="77777777" w:rsidR="00131BE7" w:rsidRPr="00D36CB5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E3D9E" w14:textId="77777777" w:rsidR="00131BE7" w:rsidRPr="00D36CB5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55E9A5C" w14:textId="77777777" w:rsidR="00131BE7" w:rsidRPr="00D36CB5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59548B98" w14:textId="77777777" w:rsidR="00131BE7" w:rsidRPr="00D36CB5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31BE7" w:rsidRPr="003371C1" w14:paraId="41B28624" w14:textId="77777777" w:rsidTr="00013928">
        <w:trPr>
          <w:cantSplit/>
        </w:trPr>
        <w:tc>
          <w:tcPr>
            <w:tcW w:w="2689" w:type="dxa"/>
          </w:tcPr>
          <w:p w14:paraId="05F1D996" w14:textId="77777777" w:rsidR="00131BE7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sz w:val="30"/>
                <w:szCs w:val="30"/>
              </w:rPr>
            </w:pPr>
            <w:r w:rsidRPr="00C53B14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  <w:p w14:paraId="2A3513C1" w14:textId="77777777" w:rsidR="00131BE7" w:rsidRPr="00C53B14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ind w:left="198"/>
              <w:rPr>
                <w:rFonts w:ascii="Angsana New" w:hAnsi="Angsana New"/>
                <w:sz w:val="30"/>
                <w:szCs w:val="30"/>
              </w:rPr>
            </w:pPr>
            <w:r w:rsidRPr="00C53B14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552" w:type="dxa"/>
          </w:tcPr>
          <w:p w14:paraId="514398CC" w14:textId="77777777" w:rsidR="00131BE7" w:rsidRPr="00133250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250">
              <w:rPr>
                <w:rFonts w:ascii="Angsana New" w:hAnsi="Angsana New"/>
                <w:sz w:val="30"/>
                <w:szCs w:val="30"/>
              </w:rPr>
              <w:t>BIBOR</w:t>
            </w:r>
          </w:p>
          <w:p w14:paraId="2949A11A" w14:textId="77777777" w:rsidR="00131BE7" w:rsidRPr="00DE79CC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+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อัตราคงที่</w:t>
            </w:r>
          </w:p>
        </w:tc>
        <w:tc>
          <w:tcPr>
            <w:tcW w:w="180" w:type="dxa"/>
          </w:tcPr>
          <w:p w14:paraId="08B637DE" w14:textId="77777777" w:rsidR="00131BE7" w:rsidRPr="00DE79CC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189F5D2" w14:textId="77777777" w:rsidR="00131BE7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4A85FA4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43,438</w:t>
            </w:r>
          </w:p>
        </w:tc>
        <w:tc>
          <w:tcPr>
            <w:tcW w:w="180" w:type="dxa"/>
          </w:tcPr>
          <w:p w14:paraId="3A69F510" w14:textId="77777777" w:rsidR="00131BE7" w:rsidRPr="00DE79CC" w:rsidRDefault="00131BE7" w:rsidP="0001392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DEB4287" w14:textId="77777777" w:rsidR="00131BE7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563F51C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91,643</w:t>
            </w:r>
          </w:p>
        </w:tc>
        <w:tc>
          <w:tcPr>
            <w:tcW w:w="180" w:type="dxa"/>
          </w:tcPr>
          <w:p w14:paraId="36BEF243" w14:textId="77777777" w:rsidR="00131BE7" w:rsidRPr="00DE79CC" w:rsidRDefault="00131BE7" w:rsidP="0001392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660CBEE" w14:textId="77777777" w:rsidR="00131BE7" w:rsidRDefault="00131BE7" w:rsidP="0001392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A7C5043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79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E1FFC45" w14:textId="77777777" w:rsidR="00131BE7" w:rsidRPr="00DE79CC" w:rsidRDefault="00131BE7" w:rsidP="0001392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5C1DCC6A" w14:textId="77777777" w:rsidR="00131BE7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E37E754" w14:textId="77777777" w:rsidR="00131BE7" w:rsidRPr="00DE79CC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135,081</w:t>
            </w:r>
          </w:p>
        </w:tc>
      </w:tr>
      <w:tr w:rsidR="00131BE7" w:rsidRPr="00DE79CC" w14:paraId="481052E6" w14:textId="77777777" w:rsidTr="00013928">
        <w:trPr>
          <w:cantSplit/>
        </w:trPr>
        <w:tc>
          <w:tcPr>
            <w:tcW w:w="2689" w:type="dxa"/>
          </w:tcPr>
          <w:p w14:paraId="78D0DA08" w14:textId="77777777" w:rsidR="00131BE7" w:rsidRPr="00C53B14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71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52" w:type="dxa"/>
          </w:tcPr>
          <w:p w14:paraId="7F4965A1" w14:textId="77777777" w:rsidR="00131BE7" w:rsidRPr="00DE79CC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DCCD417" w14:textId="77777777" w:rsidR="00131BE7" w:rsidRPr="00DE79CC" w:rsidRDefault="00131BE7" w:rsidP="0001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5F140E8" w14:textId="77777777" w:rsidR="00131BE7" w:rsidRPr="00D36CB5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353FA38" w14:textId="77777777" w:rsidR="00131BE7" w:rsidRPr="00D36CB5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7B30C97" w14:textId="77777777" w:rsidR="00131BE7" w:rsidRPr="00D36CB5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AF6B2F3" w14:textId="77777777" w:rsidR="00131BE7" w:rsidRPr="00D36CB5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53C1A06" w14:textId="77777777" w:rsidR="00131BE7" w:rsidRPr="00D36CB5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BF3ADC" w14:textId="77777777" w:rsidR="00131BE7" w:rsidRPr="00D36CB5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3C41EC3A" w14:textId="77777777" w:rsidR="00131BE7" w:rsidRPr="00D36CB5" w:rsidRDefault="00131BE7" w:rsidP="000139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EE66C76" w14:textId="77777777" w:rsidR="00691BBB" w:rsidRDefault="00691BBB" w:rsidP="00DA53D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3013C62" w14:textId="77777777" w:rsidR="000838A1" w:rsidRDefault="00083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4CDB2E14" w14:textId="7D9B89C5" w:rsidR="00030124" w:rsidRPr="00971C74" w:rsidRDefault="00453206" w:rsidP="00252B7C">
      <w:pPr>
        <w:tabs>
          <w:tab w:val="clear" w:pos="454"/>
          <w:tab w:val="left" w:pos="990"/>
          <w:tab w:val="left" w:pos="108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E2C9D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="00F8417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EE2C9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331057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EE2C9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45320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F8393E7" w14:textId="77777777" w:rsidR="00315974" w:rsidRPr="00557F03" w:rsidRDefault="00315974" w:rsidP="00DA5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33AB3478" w14:textId="1956B329" w:rsidR="000F143B" w:rsidRDefault="00453206" w:rsidP="00252B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D6B66">
        <w:rPr>
          <w:rFonts w:ascii="Angsana New" w:hAnsi="Angsana New" w:hint="cs"/>
          <w:sz w:val="30"/>
          <w:szCs w:val="30"/>
          <w:cs/>
        </w:rPr>
        <w:t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</w:t>
      </w:r>
    </w:p>
    <w:p w14:paraId="2E23ECDC" w14:textId="7E0F9E77" w:rsidR="00DE16F7" w:rsidRPr="00557F03" w:rsidRDefault="00DE16F7" w:rsidP="001C1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45834F5" w14:textId="1E21AFB8" w:rsidR="00665AC8" w:rsidRPr="00665AC8" w:rsidRDefault="00665AC8" w:rsidP="004F712D">
      <w:pPr>
        <w:pStyle w:val="block"/>
        <w:spacing w:after="0" w:line="240" w:lineRule="auto"/>
        <w:ind w:left="1080" w:right="-7" w:hanging="90"/>
        <w:jc w:val="both"/>
        <w:rPr>
          <w:rFonts w:ascii="Angsana New" w:hAnsi="Angsana New"/>
          <w:sz w:val="30"/>
          <w:szCs w:val="30"/>
        </w:rPr>
      </w:pPr>
      <w:r w:rsidRPr="00665AC8">
        <w:rPr>
          <w:rFonts w:ascii="Angsana New" w:hAnsi="Angsana New" w:hint="cs"/>
          <w:sz w:val="30"/>
          <w:szCs w:val="30"/>
        </w:rPr>
        <w:t>(</w:t>
      </w:r>
      <w:r w:rsidR="00F84174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665AC8">
        <w:rPr>
          <w:rFonts w:ascii="Angsana New" w:hAnsi="Angsana New" w:hint="cs"/>
          <w:sz w:val="30"/>
          <w:szCs w:val="30"/>
        </w:rPr>
        <w:t>.</w:t>
      </w:r>
      <w:r w:rsidR="00D47746">
        <w:rPr>
          <w:rFonts w:ascii="Angsana New" w:hAnsi="Angsana New"/>
          <w:sz w:val="30"/>
          <w:szCs w:val="30"/>
        </w:rPr>
        <w:t>3</w:t>
      </w:r>
      <w:r w:rsidRPr="00665AC8">
        <w:rPr>
          <w:rFonts w:ascii="Angsana New" w:hAnsi="Angsana New" w:hint="cs"/>
          <w:sz w:val="30"/>
          <w:szCs w:val="30"/>
        </w:rPr>
        <w:t>.1</w:t>
      </w:r>
      <w:r w:rsidRPr="00665AC8">
        <w:rPr>
          <w:rFonts w:ascii="Angsana New" w:hAnsi="Angsana New" w:hint="cs"/>
          <w:sz w:val="30"/>
          <w:szCs w:val="30"/>
          <w:lang w:val="en-US" w:bidi="th-TH"/>
        </w:rPr>
        <w:t xml:space="preserve">) </w:t>
      </w:r>
      <w:r w:rsidRPr="00665AC8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184B85C9" w14:textId="1D89AB2A" w:rsidR="00665AC8" w:rsidRPr="00557F03" w:rsidRDefault="00665AC8" w:rsidP="004D6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bidi="ar-SA"/>
        </w:rPr>
      </w:pPr>
    </w:p>
    <w:p w14:paraId="2F63C114" w14:textId="204CE3B5" w:rsidR="00295D27" w:rsidRPr="00295D27" w:rsidRDefault="00295D27" w:rsidP="001E4E5F">
      <w:pPr>
        <w:tabs>
          <w:tab w:val="clear" w:pos="454"/>
          <w:tab w:val="clear" w:pos="907"/>
          <w:tab w:val="clear" w:pos="1871"/>
          <w:tab w:val="left" w:pos="720"/>
          <w:tab w:val="left" w:pos="990"/>
          <w:tab w:val="left" w:pos="1170"/>
        </w:tabs>
        <w:spacing w:line="240" w:lineRule="auto"/>
        <w:ind w:left="990" w:right="-27"/>
        <w:jc w:val="thaiDistribute"/>
        <w:rPr>
          <w:rFonts w:ascii="Angsana New" w:hAnsi="Angsana New"/>
          <w:sz w:val="30"/>
          <w:szCs w:val="30"/>
        </w:rPr>
      </w:pPr>
      <w:r w:rsidRPr="002B3C1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95D27">
        <w:rPr>
          <w:rFonts w:ascii="Angsana New" w:hAnsi="Angsana New" w:hint="cs"/>
          <w:sz w:val="30"/>
          <w:szCs w:val="30"/>
          <w:cs/>
        </w:rPr>
        <w:t>มีฐานะเปิดต่อความเสี่ยงด้านอัตราแลกเปลี่ยนที่เกี่ยวข้องกับ</w:t>
      </w:r>
      <w:r w:rsidRPr="002B3C19">
        <w:rPr>
          <w:rFonts w:ascii="Angsana New" w:hAnsi="Angsana New" w:hint="cs"/>
          <w:sz w:val="30"/>
          <w:szCs w:val="30"/>
          <w:cs/>
        </w:rPr>
        <w:t>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57833B0" w14:textId="77777777" w:rsidR="00295D27" w:rsidRPr="00557F03" w:rsidRDefault="00295D27" w:rsidP="004D6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bidi="ar-SA"/>
        </w:rPr>
      </w:pPr>
    </w:p>
    <w:tbl>
      <w:tblPr>
        <w:tblW w:w="915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92"/>
        <w:gridCol w:w="180"/>
        <w:gridCol w:w="1080"/>
        <w:gridCol w:w="180"/>
        <w:gridCol w:w="1125"/>
        <w:gridCol w:w="183"/>
        <w:gridCol w:w="1079"/>
        <w:gridCol w:w="7"/>
      </w:tblGrid>
      <w:tr w:rsidR="00481AA0" w14:paraId="7EF01A94" w14:textId="77777777" w:rsidTr="00CE67E4">
        <w:trPr>
          <w:gridAfter w:val="1"/>
          <w:wAfter w:w="7" w:type="dxa"/>
          <w:cantSplit/>
          <w:tblHeader/>
        </w:trPr>
        <w:tc>
          <w:tcPr>
            <w:tcW w:w="4230" w:type="dxa"/>
          </w:tcPr>
          <w:p w14:paraId="5A65D85C" w14:textId="77777777" w:rsidR="00481AA0" w:rsidRPr="00481AA0" w:rsidRDefault="00481AA0" w:rsidP="00481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481AA0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481AA0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2352" w:type="dxa"/>
            <w:gridSpan w:val="3"/>
            <w:hideMark/>
          </w:tcPr>
          <w:p w14:paraId="1BC07723" w14:textId="77777777" w:rsidR="00481AA0" w:rsidRPr="00481AA0" w:rsidRDefault="00481AA0" w:rsidP="00481AA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81AA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41A72DB7" w14:textId="77777777" w:rsidR="00481AA0" w:rsidRPr="00481AA0" w:rsidRDefault="00481AA0" w:rsidP="00481AA0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7" w:type="dxa"/>
            <w:gridSpan w:val="3"/>
            <w:hideMark/>
          </w:tcPr>
          <w:p w14:paraId="4591A191" w14:textId="77777777" w:rsidR="00481AA0" w:rsidRPr="00481AA0" w:rsidRDefault="00481AA0" w:rsidP="00481AA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81AA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81AA0" w14:paraId="10A1D2B7" w14:textId="77777777" w:rsidTr="00CE67E4">
        <w:trPr>
          <w:gridAfter w:val="1"/>
          <w:wAfter w:w="7" w:type="dxa"/>
          <w:cantSplit/>
          <w:tblHeader/>
        </w:trPr>
        <w:tc>
          <w:tcPr>
            <w:tcW w:w="4230" w:type="dxa"/>
          </w:tcPr>
          <w:p w14:paraId="5C3896FA" w14:textId="77777777" w:rsidR="00481AA0" w:rsidRPr="00481AA0" w:rsidRDefault="00481AA0" w:rsidP="00481A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hideMark/>
          </w:tcPr>
          <w:p w14:paraId="3C2AED01" w14:textId="3E565D07" w:rsidR="00481AA0" w:rsidRPr="00481AA0" w:rsidRDefault="00481AA0" w:rsidP="00481A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5D32318" w14:textId="77777777" w:rsidR="00481AA0" w:rsidRPr="00481AA0" w:rsidRDefault="00481AA0" w:rsidP="00481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FF6207E" w14:textId="700181C4" w:rsidR="00481AA0" w:rsidRPr="00481AA0" w:rsidRDefault="00481AA0" w:rsidP="00481A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0495445" w14:textId="77777777" w:rsidR="00481AA0" w:rsidRPr="00481AA0" w:rsidRDefault="00481AA0" w:rsidP="00481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hideMark/>
          </w:tcPr>
          <w:p w14:paraId="5832B461" w14:textId="33BA2907" w:rsidR="00481AA0" w:rsidRPr="00481AA0" w:rsidRDefault="00481AA0" w:rsidP="00481A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2C3EDADC" w14:textId="77777777" w:rsidR="00481AA0" w:rsidRPr="00481AA0" w:rsidRDefault="00481AA0" w:rsidP="00481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025EF9CD" w14:textId="0B622C2D" w:rsidR="00481AA0" w:rsidRPr="00481AA0" w:rsidRDefault="00481AA0" w:rsidP="00481A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481AA0" w14:paraId="75342FFE" w14:textId="77777777" w:rsidTr="00CE67E4">
        <w:trPr>
          <w:gridAfter w:val="1"/>
          <w:wAfter w:w="7" w:type="dxa"/>
          <w:cantSplit/>
        </w:trPr>
        <w:tc>
          <w:tcPr>
            <w:tcW w:w="4230" w:type="dxa"/>
          </w:tcPr>
          <w:p w14:paraId="2B1D7486" w14:textId="77777777" w:rsidR="00481AA0" w:rsidRPr="00481AA0" w:rsidRDefault="00481AA0" w:rsidP="00481AA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19" w:type="dxa"/>
            <w:gridSpan w:val="7"/>
            <w:hideMark/>
          </w:tcPr>
          <w:p w14:paraId="08EFDE6A" w14:textId="77777777" w:rsidR="00481AA0" w:rsidRPr="00481AA0" w:rsidRDefault="00481AA0" w:rsidP="00481A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81AA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1AA0" w14:paraId="7F8D1EC1" w14:textId="77777777" w:rsidTr="00CE67E4">
        <w:trPr>
          <w:gridAfter w:val="1"/>
          <w:wAfter w:w="7" w:type="dxa"/>
          <w:cantSplit/>
        </w:trPr>
        <w:tc>
          <w:tcPr>
            <w:tcW w:w="4230" w:type="dxa"/>
            <w:hideMark/>
          </w:tcPr>
          <w:p w14:paraId="6E2218E9" w14:textId="77777777" w:rsidR="00481AA0" w:rsidRPr="00481AA0" w:rsidRDefault="00481AA0" w:rsidP="00481AA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81A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92" w:type="dxa"/>
            <w:vAlign w:val="bottom"/>
          </w:tcPr>
          <w:p w14:paraId="29A4C40C" w14:textId="77777777" w:rsidR="00481AA0" w:rsidRPr="00481AA0" w:rsidRDefault="00481AA0" w:rsidP="00481A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101C692" w14:textId="77777777" w:rsidR="00481AA0" w:rsidRPr="00481AA0" w:rsidRDefault="00481AA0" w:rsidP="00481A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2B8A16" w14:textId="77777777" w:rsidR="00481AA0" w:rsidRPr="00481AA0" w:rsidRDefault="00481AA0" w:rsidP="00481A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5D2691" w14:textId="77777777" w:rsidR="00481AA0" w:rsidRPr="00481AA0" w:rsidRDefault="00481AA0" w:rsidP="00481A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99D4179" w14:textId="77777777" w:rsidR="00481AA0" w:rsidRPr="00481AA0" w:rsidRDefault="00481AA0" w:rsidP="00481A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0E58CA8" w14:textId="77777777" w:rsidR="00481AA0" w:rsidRPr="00481AA0" w:rsidRDefault="00481AA0" w:rsidP="00481A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151F0BB" w14:textId="77777777" w:rsidR="00481AA0" w:rsidRPr="00481AA0" w:rsidRDefault="00481AA0" w:rsidP="00481A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723DB" w14:paraId="4D232DC7" w14:textId="77777777" w:rsidTr="00CE67E4">
        <w:trPr>
          <w:gridAfter w:val="1"/>
          <w:wAfter w:w="7" w:type="dxa"/>
          <w:cantSplit/>
        </w:trPr>
        <w:tc>
          <w:tcPr>
            <w:tcW w:w="4230" w:type="dxa"/>
          </w:tcPr>
          <w:p w14:paraId="63E1D6BC" w14:textId="77777777" w:rsidR="00B723DB" w:rsidRPr="00481AA0" w:rsidRDefault="00B723DB" w:rsidP="00B723D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2" w:type="dxa"/>
            <w:vAlign w:val="bottom"/>
          </w:tcPr>
          <w:p w14:paraId="79CBEEEC" w14:textId="450F353E" w:rsidR="00B723DB" w:rsidRPr="00481AA0" w:rsidRDefault="009F0353" w:rsidP="009F035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99DD01" w14:textId="77777777" w:rsidR="00B723DB" w:rsidRPr="00481AA0" w:rsidRDefault="00B723DB" w:rsidP="00B723D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C04035" w14:textId="6419FD8B" w:rsidR="00B723DB" w:rsidRPr="00481AA0" w:rsidRDefault="00B723DB" w:rsidP="00B723D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266C3115" w14:textId="77777777" w:rsidR="00B723DB" w:rsidRPr="00481AA0" w:rsidRDefault="00B723DB" w:rsidP="00B723D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FA3C7F9" w14:textId="520514E8" w:rsidR="00B723DB" w:rsidRPr="00481AA0" w:rsidRDefault="00B723DB" w:rsidP="008E7C0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93B7106" w14:textId="77777777" w:rsidR="00B723DB" w:rsidRPr="00481AA0" w:rsidRDefault="00B723DB" w:rsidP="00B723D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86BDDA8" w14:textId="2952C9FB" w:rsidR="00B723DB" w:rsidRPr="00481AA0" w:rsidRDefault="00B723DB" w:rsidP="00B723D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B723DB" w14:paraId="36763884" w14:textId="77777777" w:rsidTr="00CE67E4">
        <w:trPr>
          <w:gridAfter w:val="1"/>
          <w:wAfter w:w="7" w:type="dxa"/>
          <w:cantSplit/>
        </w:trPr>
        <w:tc>
          <w:tcPr>
            <w:tcW w:w="4230" w:type="dxa"/>
            <w:hideMark/>
          </w:tcPr>
          <w:p w14:paraId="59A00A87" w14:textId="77777777" w:rsidR="00B723DB" w:rsidRPr="00481AA0" w:rsidRDefault="00B723DB" w:rsidP="00B723D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92" w:type="dxa"/>
            <w:vAlign w:val="bottom"/>
          </w:tcPr>
          <w:p w14:paraId="5ACC73F0" w14:textId="0E6DA975" w:rsidR="00B723DB" w:rsidRPr="00481AA0" w:rsidRDefault="009F0353" w:rsidP="00B723D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66,076</w:t>
            </w:r>
          </w:p>
        </w:tc>
        <w:tc>
          <w:tcPr>
            <w:tcW w:w="180" w:type="dxa"/>
            <w:vAlign w:val="bottom"/>
          </w:tcPr>
          <w:p w14:paraId="70889FE4" w14:textId="77777777" w:rsidR="00B723DB" w:rsidRPr="00481AA0" w:rsidRDefault="00B723DB" w:rsidP="00B723D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446AE8A3" w14:textId="01E76995" w:rsidR="00B723DB" w:rsidRPr="00481AA0" w:rsidRDefault="00B723DB" w:rsidP="00B723D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66,231</w:t>
            </w:r>
          </w:p>
        </w:tc>
        <w:tc>
          <w:tcPr>
            <w:tcW w:w="180" w:type="dxa"/>
            <w:vAlign w:val="bottom"/>
          </w:tcPr>
          <w:p w14:paraId="546B83F7" w14:textId="77777777" w:rsidR="00B723DB" w:rsidRPr="00481AA0" w:rsidRDefault="00B723DB" w:rsidP="00B723D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BB270E6" w14:textId="3ECBD87B" w:rsidR="00B723DB" w:rsidRPr="00481AA0" w:rsidRDefault="009F0353" w:rsidP="00B723D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66,076</w:t>
            </w:r>
          </w:p>
        </w:tc>
        <w:tc>
          <w:tcPr>
            <w:tcW w:w="183" w:type="dxa"/>
            <w:vAlign w:val="bottom"/>
          </w:tcPr>
          <w:p w14:paraId="47A1FD0C" w14:textId="77777777" w:rsidR="00B723DB" w:rsidRPr="00481AA0" w:rsidRDefault="00B723DB" w:rsidP="00B723D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  <w:hideMark/>
          </w:tcPr>
          <w:p w14:paraId="2C7598DE" w14:textId="7EE26156" w:rsidR="00B723DB" w:rsidRPr="00481AA0" w:rsidRDefault="00B723DB" w:rsidP="00B723D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66,231</w:t>
            </w:r>
          </w:p>
        </w:tc>
      </w:tr>
      <w:tr w:rsidR="002D151B" w14:paraId="30AF812E" w14:textId="77777777" w:rsidTr="00CE67E4">
        <w:trPr>
          <w:gridAfter w:val="1"/>
          <w:wAfter w:w="7" w:type="dxa"/>
          <w:cantSplit/>
        </w:trPr>
        <w:tc>
          <w:tcPr>
            <w:tcW w:w="4230" w:type="dxa"/>
            <w:hideMark/>
          </w:tcPr>
          <w:p w14:paraId="7062FECF" w14:textId="77777777" w:rsidR="002D151B" w:rsidRPr="00481AA0" w:rsidRDefault="002D151B" w:rsidP="002D151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92" w:type="dxa"/>
            <w:vAlign w:val="bottom"/>
          </w:tcPr>
          <w:p w14:paraId="1E8F9206" w14:textId="301C537A" w:rsidR="002D151B" w:rsidRPr="00481AA0" w:rsidRDefault="002D151B" w:rsidP="002D151B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E1B20C" w14:textId="77777777" w:rsidR="002D151B" w:rsidRPr="00481AA0" w:rsidRDefault="002D151B" w:rsidP="002D151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61781CDF" w14:textId="5688BA37" w:rsidR="002D151B" w:rsidRPr="00481AA0" w:rsidRDefault="002D151B" w:rsidP="002D151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80" w:type="dxa"/>
            <w:vAlign w:val="bottom"/>
          </w:tcPr>
          <w:p w14:paraId="57F87EC9" w14:textId="77777777" w:rsidR="002D151B" w:rsidRPr="00481AA0" w:rsidRDefault="002D151B" w:rsidP="002D151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324D4CF" w14:textId="47826051" w:rsidR="002D151B" w:rsidRPr="00481AA0" w:rsidRDefault="002D151B" w:rsidP="008E7C0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70509B3" w14:textId="77777777" w:rsidR="002D151B" w:rsidRPr="00481AA0" w:rsidRDefault="002D151B" w:rsidP="002D151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  <w:hideMark/>
          </w:tcPr>
          <w:p w14:paraId="475205A6" w14:textId="6895E98F" w:rsidR="002D151B" w:rsidRPr="00481AA0" w:rsidRDefault="002D151B" w:rsidP="002D151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8E7C05" w14:paraId="1E7F2269" w14:textId="77777777" w:rsidTr="00CE67E4">
        <w:trPr>
          <w:gridAfter w:val="1"/>
          <w:wAfter w:w="7" w:type="dxa"/>
          <w:cantSplit/>
        </w:trPr>
        <w:tc>
          <w:tcPr>
            <w:tcW w:w="4230" w:type="dxa"/>
            <w:hideMark/>
          </w:tcPr>
          <w:p w14:paraId="57FB8D50" w14:textId="77777777" w:rsidR="008E7C05" w:rsidRPr="00481AA0" w:rsidRDefault="008E7C05" w:rsidP="008E7C0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92" w:type="dxa"/>
            <w:vAlign w:val="bottom"/>
          </w:tcPr>
          <w:p w14:paraId="7E30E6D3" w14:textId="5D61A890" w:rsidR="008E7C05" w:rsidRPr="008E7C05" w:rsidRDefault="008E7C05" w:rsidP="008E7C0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7C05">
              <w:rPr>
                <w:rFonts w:ascii="Angsana New" w:hAnsi="Angsana New"/>
                <w:sz w:val="30"/>
                <w:szCs w:val="30"/>
                <w:lang w:val="en-US" w:bidi="th-TH"/>
              </w:rPr>
              <w:t>(2,913)</w:t>
            </w:r>
          </w:p>
        </w:tc>
        <w:tc>
          <w:tcPr>
            <w:tcW w:w="180" w:type="dxa"/>
            <w:vAlign w:val="bottom"/>
          </w:tcPr>
          <w:p w14:paraId="35142FB4" w14:textId="77777777" w:rsidR="008E7C05" w:rsidRPr="008E7C05" w:rsidRDefault="008E7C05" w:rsidP="008E7C0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6276DA64" w14:textId="40247E56" w:rsidR="008E7C05" w:rsidRPr="00481AA0" w:rsidRDefault="008E7C05" w:rsidP="008E7C0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(1,287)</w:t>
            </w:r>
          </w:p>
        </w:tc>
        <w:tc>
          <w:tcPr>
            <w:tcW w:w="180" w:type="dxa"/>
            <w:vAlign w:val="bottom"/>
          </w:tcPr>
          <w:p w14:paraId="04A50B8B" w14:textId="77777777" w:rsidR="008E7C05" w:rsidRPr="00481AA0" w:rsidRDefault="008E7C05" w:rsidP="008E7C0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AB88579" w14:textId="06620E02" w:rsidR="008E7C05" w:rsidRPr="00481AA0" w:rsidRDefault="008E7C05" w:rsidP="008E7C0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3E552B8" w14:textId="77777777" w:rsidR="008E7C05" w:rsidRPr="00481AA0" w:rsidRDefault="008E7C05" w:rsidP="008E7C0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  <w:hideMark/>
          </w:tcPr>
          <w:p w14:paraId="2FA31591" w14:textId="332901C8" w:rsidR="008E7C05" w:rsidRPr="00481AA0" w:rsidRDefault="008E7C05" w:rsidP="008E7C0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8E7C05" w14:paraId="7AF89E6E" w14:textId="77777777" w:rsidTr="00CE67E4">
        <w:trPr>
          <w:gridAfter w:val="1"/>
          <w:wAfter w:w="7" w:type="dxa"/>
          <w:cantSplit/>
        </w:trPr>
        <w:tc>
          <w:tcPr>
            <w:tcW w:w="4230" w:type="dxa"/>
            <w:hideMark/>
          </w:tcPr>
          <w:p w14:paraId="0E57DB9B" w14:textId="77777777" w:rsidR="008E7C05" w:rsidRPr="00481AA0" w:rsidRDefault="008E7C05" w:rsidP="008E7C0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92" w:type="dxa"/>
            <w:vAlign w:val="bottom"/>
          </w:tcPr>
          <w:p w14:paraId="6D00945E" w14:textId="5569CA2B" w:rsidR="008E7C05" w:rsidRPr="008E7C05" w:rsidRDefault="008E7C05" w:rsidP="008E7C0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7C05">
              <w:rPr>
                <w:rFonts w:ascii="Angsana New" w:hAnsi="Angsana New"/>
                <w:sz w:val="30"/>
                <w:szCs w:val="30"/>
                <w:lang w:val="en-US" w:bidi="th-TH"/>
              </w:rPr>
              <w:t>(2,624)</w:t>
            </w:r>
          </w:p>
        </w:tc>
        <w:tc>
          <w:tcPr>
            <w:tcW w:w="180" w:type="dxa"/>
            <w:vAlign w:val="bottom"/>
          </w:tcPr>
          <w:p w14:paraId="4A48CB11" w14:textId="77777777" w:rsidR="008E7C05" w:rsidRPr="008E7C05" w:rsidRDefault="008E7C05" w:rsidP="008E7C0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65A31AD3" w14:textId="12D468F2" w:rsidR="008E7C05" w:rsidRPr="00481AA0" w:rsidRDefault="008E7C05" w:rsidP="008E7C0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(64)</w:t>
            </w:r>
          </w:p>
        </w:tc>
        <w:tc>
          <w:tcPr>
            <w:tcW w:w="180" w:type="dxa"/>
            <w:vAlign w:val="bottom"/>
          </w:tcPr>
          <w:p w14:paraId="3D48EDB7" w14:textId="77777777" w:rsidR="008E7C05" w:rsidRPr="00481AA0" w:rsidRDefault="008E7C05" w:rsidP="008E7C0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1D44FE3" w14:textId="79757BED" w:rsidR="008E7C05" w:rsidRPr="008E7C05" w:rsidRDefault="008E7C05" w:rsidP="008E7C0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7C05">
              <w:rPr>
                <w:rFonts w:ascii="Angsana New" w:hAnsi="Angsana New"/>
                <w:sz w:val="30"/>
                <w:szCs w:val="30"/>
                <w:lang w:val="en-US" w:bidi="th-TH"/>
              </w:rPr>
              <w:t>(2,624)</w:t>
            </w:r>
          </w:p>
        </w:tc>
        <w:tc>
          <w:tcPr>
            <w:tcW w:w="183" w:type="dxa"/>
            <w:vAlign w:val="bottom"/>
          </w:tcPr>
          <w:p w14:paraId="3909791A" w14:textId="77777777" w:rsidR="008E7C05" w:rsidRPr="00481AA0" w:rsidRDefault="008E7C05" w:rsidP="008E7C0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  <w:hideMark/>
          </w:tcPr>
          <w:p w14:paraId="3B77B8C8" w14:textId="052208CE" w:rsidR="008E7C05" w:rsidRPr="00481AA0" w:rsidRDefault="008E7C05" w:rsidP="008E7C0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8E7C05" w14:paraId="1B9AC118" w14:textId="77777777" w:rsidTr="00CE67E4">
        <w:trPr>
          <w:gridAfter w:val="1"/>
          <w:wAfter w:w="7" w:type="dxa"/>
          <w:cantSplit/>
        </w:trPr>
        <w:tc>
          <w:tcPr>
            <w:tcW w:w="4230" w:type="dxa"/>
          </w:tcPr>
          <w:p w14:paraId="48537F09" w14:textId="4766136A" w:rsidR="008E7C05" w:rsidRPr="00481AA0" w:rsidRDefault="008E7C05" w:rsidP="008E7C0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1092" w:type="dxa"/>
            <w:vAlign w:val="bottom"/>
          </w:tcPr>
          <w:p w14:paraId="463D5D87" w14:textId="2E015EB7" w:rsidR="008E7C05" w:rsidRPr="008E7C05" w:rsidRDefault="008E7C05" w:rsidP="008E7C0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7C05">
              <w:rPr>
                <w:rFonts w:ascii="Angsana New" w:hAnsi="Angsana New"/>
                <w:sz w:val="30"/>
                <w:szCs w:val="30"/>
                <w:lang w:val="en-US" w:bidi="th-TH"/>
              </w:rPr>
              <w:t>(11,433)</w:t>
            </w:r>
          </w:p>
        </w:tc>
        <w:tc>
          <w:tcPr>
            <w:tcW w:w="180" w:type="dxa"/>
            <w:vAlign w:val="bottom"/>
          </w:tcPr>
          <w:p w14:paraId="3B39D50B" w14:textId="77777777" w:rsidR="008E7C05" w:rsidRPr="008E7C05" w:rsidRDefault="008E7C05" w:rsidP="008E7C0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4AEC809" w14:textId="70E4EB05" w:rsidR="008E7C05" w:rsidRPr="00481AA0" w:rsidRDefault="008E7C05" w:rsidP="008E7C0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3CCE39" w14:textId="77777777" w:rsidR="008E7C05" w:rsidRPr="00481AA0" w:rsidRDefault="008E7C05" w:rsidP="008E7C0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7C02917" w14:textId="0BB655A9" w:rsidR="008E7C05" w:rsidRPr="008E7C05" w:rsidRDefault="008E7C05" w:rsidP="008E7C0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7C05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1F51CAB" w14:textId="77777777" w:rsidR="008E7C05" w:rsidRPr="00481AA0" w:rsidRDefault="008E7C05" w:rsidP="008E7C0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3598046" w14:textId="27472917" w:rsidR="008E7C05" w:rsidRPr="00481AA0" w:rsidRDefault="008E7C05" w:rsidP="008E7C0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8E7C05" w14:paraId="18DD3479" w14:textId="77777777" w:rsidTr="00CE67E4">
        <w:trPr>
          <w:gridAfter w:val="1"/>
          <w:wAfter w:w="7" w:type="dxa"/>
          <w:cantSplit/>
        </w:trPr>
        <w:tc>
          <w:tcPr>
            <w:tcW w:w="4230" w:type="dxa"/>
            <w:hideMark/>
          </w:tcPr>
          <w:p w14:paraId="2EE2D0A2" w14:textId="432B48C0" w:rsidR="008E7C05" w:rsidRPr="00481AA0" w:rsidRDefault="008E7C05" w:rsidP="008E7C05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A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481AA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6F90DD" w14:textId="327B46CC" w:rsidR="008E7C05" w:rsidRPr="008E7C05" w:rsidRDefault="008E7C05" w:rsidP="008E7C0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7C0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49,106</w:t>
            </w:r>
          </w:p>
        </w:tc>
        <w:tc>
          <w:tcPr>
            <w:tcW w:w="180" w:type="dxa"/>
            <w:vAlign w:val="bottom"/>
          </w:tcPr>
          <w:p w14:paraId="6F154CD8" w14:textId="77777777" w:rsidR="008E7C05" w:rsidRPr="008E7C05" w:rsidRDefault="008E7C05" w:rsidP="008E7C0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31DD27" w14:textId="72C9A93D" w:rsidR="008E7C05" w:rsidRPr="00481AA0" w:rsidRDefault="008E7C05" w:rsidP="008E7C0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64,947</w:t>
            </w:r>
          </w:p>
        </w:tc>
        <w:tc>
          <w:tcPr>
            <w:tcW w:w="180" w:type="dxa"/>
            <w:vAlign w:val="bottom"/>
          </w:tcPr>
          <w:p w14:paraId="56FDDD2F" w14:textId="77777777" w:rsidR="008E7C05" w:rsidRPr="00481AA0" w:rsidRDefault="008E7C05" w:rsidP="008E7C0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1B40DE" w14:textId="5587564C" w:rsidR="008E7C05" w:rsidRPr="008E7C05" w:rsidRDefault="008E7C05" w:rsidP="008E7C0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7C0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63,452</w:t>
            </w:r>
          </w:p>
        </w:tc>
        <w:tc>
          <w:tcPr>
            <w:tcW w:w="183" w:type="dxa"/>
            <w:vAlign w:val="bottom"/>
          </w:tcPr>
          <w:p w14:paraId="04947AF7" w14:textId="77777777" w:rsidR="008E7C05" w:rsidRPr="00481AA0" w:rsidRDefault="008E7C05" w:rsidP="008E7C0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3E01F0" w14:textId="0F42175F" w:rsidR="008E7C05" w:rsidRPr="00481AA0" w:rsidRDefault="008E7C05" w:rsidP="008E7C0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66,231</w:t>
            </w:r>
          </w:p>
        </w:tc>
      </w:tr>
      <w:tr w:rsidR="003C3C4D" w14:paraId="3998018E" w14:textId="77777777" w:rsidTr="00CE67E4">
        <w:trPr>
          <w:cantSplit/>
        </w:trPr>
        <w:tc>
          <w:tcPr>
            <w:tcW w:w="4230" w:type="dxa"/>
          </w:tcPr>
          <w:p w14:paraId="079DB4C1" w14:textId="1B84F8F7" w:rsidR="003C3C4D" w:rsidRPr="00A35323" w:rsidRDefault="003C3C4D" w:rsidP="003C3C4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92" w:type="dxa"/>
            <w:vAlign w:val="bottom"/>
          </w:tcPr>
          <w:p w14:paraId="3ACFC6C1" w14:textId="77777777" w:rsidR="003C3C4D" w:rsidRPr="00A35323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08B706" w14:textId="77777777" w:rsidR="003C3C4D" w:rsidRPr="00A35323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9624402" w14:textId="77777777" w:rsidR="003C3C4D" w:rsidRPr="00A35323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D7F0F8" w14:textId="77777777" w:rsidR="003C3C4D" w:rsidRPr="00A35323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7C4437D3" w14:textId="77777777" w:rsidR="003C3C4D" w:rsidRPr="00A35323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01EA2C5" w14:textId="77777777" w:rsidR="003C3C4D" w:rsidRPr="00A35323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Cs w:val="22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125748FE" w14:textId="77777777" w:rsidR="003C3C4D" w:rsidRPr="00A35323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3C3C4D" w14:paraId="02E5FDB2" w14:textId="77777777" w:rsidTr="00CE67E4">
        <w:trPr>
          <w:cantSplit/>
        </w:trPr>
        <w:tc>
          <w:tcPr>
            <w:tcW w:w="4230" w:type="dxa"/>
          </w:tcPr>
          <w:p w14:paraId="6110D394" w14:textId="28E0CCB1" w:rsidR="003C3C4D" w:rsidRPr="00481AA0" w:rsidRDefault="003C3C4D" w:rsidP="003C3C4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1A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092" w:type="dxa"/>
            <w:vAlign w:val="bottom"/>
          </w:tcPr>
          <w:p w14:paraId="0F7C0587" w14:textId="77777777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ECC331" w14:textId="77777777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08FCA7" w14:textId="77777777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D161F1" w14:textId="77777777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7A73B22" w14:textId="77777777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5946670" w14:textId="77777777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492A9D6B" w14:textId="77777777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C3C4D" w14:paraId="1B061AB6" w14:textId="77777777" w:rsidTr="00CE67E4">
        <w:trPr>
          <w:cantSplit/>
        </w:trPr>
        <w:tc>
          <w:tcPr>
            <w:tcW w:w="4230" w:type="dxa"/>
          </w:tcPr>
          <w:p w14:paraId="79166E54" w14:textId="5D38EABB" w:rsidR="003C3C4D" w:rsidRDefault="003C3C4D" w:rsidP="003C3C4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92" w:type="dxa"/>
            <w:vAlign w:val="bottom"/>
          </w:tcPr>
          <w:p w14:paraId="6C9393D5" w14:textId="4782FD39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80" w:type="dxa"/>
            <w:vAlign w:val="bottom"/>
          </w:tcPr>
          <w:p w14:paraId="749B5460" w14:textId="77777777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00ECC7" w14:textId="19B8A180" w:rsidR="003C3C4D" w:rsidRPr="00481AA0" w:rsidRDefault="003C3C4D" w:rsidP="003C3C4D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88322E" w14:textId="77777777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FFA0F23" w14:textId="14D07F96" w:rsidR="003C3C4D" w:rsidRPr="00481AA0" w:rsidRDefault="003C3C4D" w:rsidP="008E7C0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7239870" w14:textId="77777777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2B9C0204" w14:textId="24F1EE24" w:rsidR="003C3C4D" w:rsidRPr="00481AA0" w:rsidRDefault="003C3C4D" w:rsidP="003C3C4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F5417B" w14:paraId="158F556E" w14:textId="77777777" w:rsidTr="00CE67E4">
        <w:trPr>
          <w:cantSplit/>
        </w:trPr>
        <w:tc>
          <w:tcPr>
            <w:tcW w:w="4230" w:type="dxa"/>
            <w:hideMark/>
          </w:tcPr>
          <w:p w14:paraId="178070CA" w14:textId="77777777" w:rsidR="00F5417B" w:rsidRPr="00481AA0" w:rsidRDefault="00F5417B" w:rsidP="00F541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92" w:type="dxa"/>
            <w:vAlign w:val="bottom"/>
          </w:tcPr>
          <w:p w14:paraId="260AD6D4" w14:textId="0AE0C924" w:rsidR="00F5417B" w:rsidRPr="00F5417B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417B">
              <w:rPr>
                <w:rFonts w:ascii="Angsana New" w:hAnsi="Angsana New"/>
                <w:sz w:val="30"/>
                <w:szCs w:val="30"/>
                <w:lang w:val="en-US"/>
              </w:rPr>
              <w:t>(21,790)</w:t>
            </w:r>
          </w:p>
        </w:tc>
        <w:tc>
          <w:tcPr>
            <w:tcW w:w="180" w:type="dxa"/>
            <w:vAlign w:val="bottom"/>
          </w:tcPr>
          <w:p w14:paraId="08E04388" w14:textId="77777777" w:rsidR="00F5417B" w:rsidRPr="00481AA0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E8B7AF2" w14:textId="00B57BB2" w:rsidR="00F5417B" w:rsidRPr="00481AA0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/>
              </w:rPr>
              <w:t>(20,684)</w:t>
            </w:r>
          </w:p>
        </w:tc>
        <w:tc>
          <w:tcPr>
            <w:tcW w:w="180" w:type="dxa"/>
            <w:vAlign w:val="bottom"/>
          </w:tcPr>
          <w:p w14:paraId="67F854C7" w14:textId="77777777" w:rsidR="00F5417B" w:rsidRPr="00481AA0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CD93F58" w14:textId="6EE16CEF" w:rsidR="00F5417B" w:rsidRPr="00481AA0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52D6">
              <w:rPr>
                <w:rFonts w:ascii="Angsana New" w:hAnsi="Angsana New"/>
                <w:sz w:val="30"/>
                <w:szCs w:val="30"/>
                <w:lang w:val="en-US" w:bidi="th-TH"/>
              </w:rPr>
              <w:t>(508)</w:t>
            </w:r>
          </w:p>
        </w:tc>
        <w:tc>
          <w:tcPr>
            <w:tcW w:w="183" w:type="dxa"/>
            <w:vAlign w:val="bottom"/>
          </w:tcPr>
          <w:p w14:paraId="755FDFC4" w14:textId="77777777" w:rsidR="00F5417B" w:rsidRPr="00481AA0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vAlign w:val="bottom"/>
            <w:hideMark/>
          </w:tcPr>
          <w:p w14:paraId="7A18695F" w14:textId="63DA89EF" w:rsidR="00F5417B" w:rsidRPr="00481AA0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(1,929)</w:t>
            </w:r>
          </w:p>
        </w:tc>
      </w:tr>
      <w:tr w:rsidR="00F5417B" w14:paraId="092F6F97" w14:textId="77777777" w:rsidTr="00CE67E4">
        <w:trPr>
          <w:cantSplit/>
        </w:trPr>
        <w:tc>
          <w:tcPr>
            <w:tcW w:w="4230" w:type="dxa"/>
            <w:hideMark/>
          </w:tcPr>
          <w:p w14:paraId="36CD1070" w14:textId="77777777" w:rsidR="00F5417B" w:rsidRPr="00481AA0" w:rsidRDefault="00F5417B" w:rsidP="00F5417B">
            <w:pPr>
              <w:tabs>
                <w:tab w:val="right" w:pos="39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92" w:type="dxa"/>
            <w:vAlign w:val="bottom"/>
          </w:tcPr>
          <w:p w14:paraId="69560DDC" w14:textId="149DD3FA" w:rsidR="00F5417B" w:rsidRPr="00F5417B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417B">
              <w:rPr>
                <w:rFonts w:ascii="Angsana New" w:hAnsi="Angsana New"/>
                <w:sz w:val="30"/>
                <w:szCs w:val="30"/>
                <w:lang w:val="en-US" w:bidi="th-TH"/>
              </w:rPr>
              <w:t>(3,019)</w:t>
            </w:r>
          </w:p>
        </w:tc>
        <w:tc>
          <w:tcPr>
            <w:tcW w:w="180" w:type="dxa"/>
            <w:vAlign w:val="bottom"/>
          </w:tcPr>
          <w:p w14:paraId="255EAA02" w14:textId="77777777" w:rsidR="00F5417B" w:rsidRPr="00481AA0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BACD695" w14:textId="1FA1ED1E" w:rsidR="00F5417B" w:rsidRPr="00481AA0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(1,057)</w:t>
            </w:r>
          </w:p>
        </w:tc>
        <w:tc>
          <w:tcPr>
            <w:tcW w:w="180" w:type="dxa"/>
            <w:vAlign w:val="bottom"/>
          </w:tcPr>
          <w:p w14:paraId="70B0F362" w14:textId="77777777" w:rsidR="00F5417B" w:rsidRPr="00481AA0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4F75EDF6" w14:textId="47E05604" w:rsidR="00F5417B" w:rsidRPr="00481AA0" w:rsidRDefault="00F5417B" w:rsidP="00DA52D6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52D6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A36DDD7" w14:textId="77777777" w:rsidR="00F5417B" w:rsidRPr="00481AA0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vAlign w:val="bottom"/>
            <w:hideMark/>
          </w:tcPr>
          <w:p w14:paraId="25E97B64" w14:textId="2A3219C7" w:rsidR="00F5417B" w:rsidRPr="00481AA0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(717)</w:t>
            </w:r>
          </w:p>
        </w:tc>
      </w:tr>
      <w:tr w:rsidR="00F5417B" w14:paraId="3AE7FDFE" w14:textId="77777777" w:rsidTr="00CE67E4">
        <w:trPr>
          <w:cantSplit/>
        </w:trPr>
        <w:tc>
          <w:tcPr>
            <w:tcW w:w="4230" w:type="dxa"/>
            <w:hideMark/>
          </w:tcPr>
          <w:p w14:paraId="7BD8B989" w14:textId="77777777" w:rsidR="00F5417B" w:rsidRPr="00481AA0" w:rsidRDefault="00F5417B" w:rsidP="00F5417B">
            <w:pPr>
              <w:tabs>
                <w:tab w:val="right" w:pos="39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4E968" w14:textId="144FB378" w:rsidR="00F5417B" w:rsidRPr="00F5417B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417B">
              <w:rPr>
                <w:rFonts w:ascii="Angsana New" w:hAnsi="Angsana New"/>
                <w:sz w:val="30"/>
                <w:szCs w:val="30"/>
                <w:lang w:val="en-US" w:bidi="th-TH"/>
              </w:rPr>
              <w:t>(6,476)</w:t>
            </w:r>
          </w:p>
        </w:tc>
        <w:tc>
          <w:tcPr>
            <w:tcW w:w="180" w:type="dxa"/>
            <w:vAlign w:val="bottom"/>
          </w:tcPr>
          <w:p w14:paraId="2D9AF6A7" w14:textId="77777777" w:rsidR="00F5417B" w:rsidRPr="00481AA0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F51D2A" w14:textId="33584E3F" w:rsidR="00F5417B" w:rsidRPr="00481AA0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(1,316)</w:t>
            </w:r>
          </w:p>
        </w:tc>
        <w:tc>
          <w:tcPr>
            <w:tcW w:w="180" w:type="dxa"/>
            <w:vAlign w:val="bottom"/>
          </w:tcPr>
          <w:p w14:paraId="526CAC73" w14:textId="77777777" w:rsidR="00F5417B" w:rsidRPr="00481AA0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20899A" w14:textId="25978877" w:rsidR="00F5417B" w:rsidRPr="00481AA0" w:rsidRDefault="00F5417B" w:rsidP="00DA52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52D6">
              <w:rPr>
                <w:rFonts w:ascii="Angsana New" w:hAnsi="Angsana New"/>
                <w:sz w:val="30"/>
                <w:szCs w:val="30"/>
                <w:lang w:val="en-US" w:bidi="th-TH"/>
              </w:rPr>
              <w:t>(5,268)</w:t>
            </w:r>
          </w:p>
        </w:tc>
        <w:tc>
          <w:tcPr>
            <w:tcW w:w="183" w:type="dxa"/>
            <w:vAlign w:val="bottom"/>
          </w:tcPr>
          <w:p w14:paraId="314B99E9" w14:textId="77777777" w:rsidR="00F5417B" w:rsidRPr="00481AA0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5C45A1" w14:textId="0ED78139" w:rsidR="00F5417B" w:rsidRPr="00481AA0" w:rsidRDefault="00F5417B" w:rsidP="00F5417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F5417B" w14:paraId="68E36817" w14:textId="77777777" w:rsidTr="00557F03">
        <w:trPr>
          <w:cantSplit/>
        </w:trPr>
        <w:tc>
          <w:tcPr>
            <w:tcW w:w="4230" w:type="dxa"/>
            <w:hideMark/>
          </w:tcPr>
          <w:p w14:paraId="7107BE34" w14:textId="116FACFA" w:rsidR="00F5417B" w:rsidRPr="00481AA0" w:rsidRDefault="00F5417B" w:rsidP="00F5417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A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481AA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17A77" w14:textId="22F7CFA3" w:rsidR="00F5417B" w:rsidRPr="00F5417B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41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(31,26</w:t>
            </w:r>
            <w:r w:rsidR="000509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F541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CC40650" w14:textId="77777777" w:rsidR="00F5417B" w:rsidRPr="00481AA0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733183C" w14:textId="72C48CC9" w:rsidR="00F5417B" w:rsidRPr="00481AA0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(23,057)</w:t>
            </w:r>
          </w:p>
        </w:tc>
        <w:tc>
          <w:tcPr>
            <w:tcW w:w="180" w:type="dxa"/>
            <w:vAlign w:val="bottom"/>
          </w:tcPr>
          <w:p w14:paraId="3E35824D" w14:textId="77777777" w:rsidR="00F5417B" w:rsidRPr="00481AA0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D488E9" w14:textId="5B29E665" w:rsidR="00F5417B" w:rsidRPr="00DA52D6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A52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(5,776)</w:t>
            </w:r>
          </w:p>
        </w:tc>
        <w:tc>
          <w:tcPr>
            <w:tcW w:w="183" w:type="dxa"/>
            <w:vAlign w:val="bottom"/>
          </w:tcPr>
          <w:p w14:paraId="65950A50" w14:textId="77777777" w:rsidR="00F5417B" w:rsidRPr="00DA52D6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1B99DB2" w14:textId="1B539606" w:rsidR="00F5417B" w:rsidRPr="00481AA0" w:rsidRDefault="00F5417B" w:rsidP="00F5417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(2,646)</w:t>
            </w:r>
          </w:p>
        </w:tc>
      </w:tr>
      <w:tr w:rsidR="00557F03" w14:paraId="6A6AF4CD" w14:textId="77777777" w:rsidTr="00557F03">
        <w:trPr>
          <w:cantSplit/>
        </w:trPr>
        <w:tc>
          <w:tcPr>
            <w:tcW w:w="4230" w:type="dxa"/>
          </w:tcPr>
          <w:p w14:paraId="12228E58" w14:textId="77777777" w:rsidR="00557F03" w:rsidRPr="00481AA0" w:rsidRDefault="00557F03" w:rsidP="003C3C4D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BB7639" w14:textId="77777777" w:rsidR="00557F03" w:rsidRDefault="00557F03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B341A5" w14:textId="77777777" w:rsidR="00557F03" w:rsidRPr="00481AA0" w:rsidRDefault="00557F03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EA4816" w14:textId="77777777" w:rsidR="00557F03" w:rsidRPr="00481AA0" w:rsidRDefault="00557F03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DC3242" w14:textId="77777777" w:rsidR="00557F03" w:rsidRPr="00481AA0" w:rsidRDefault="00557F03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80E5A5" w14:textId="77777777" w:rsidR="00557F03" w:rsidRDefault="00557F03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52F6B259" w14:textId="77777777" w:rsidR="00557F03" w:rsidRPr="00481AA0" w:rsidRDefault="00557F03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24DE24" w14:textId="77777777" w:rsidR="00557F03" w:rsidRPr="00481AA0" w:rsidRDefault="00557F03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57B6E" w14:paraId="1241A7D2" w14:textId="77777777" w:rsidTr="0035228D">
        <w:trPr>
          <w:cantSplit/>
        </w:trPr>
        <w:tc>
          <w:tcPr>
            <w:tcW w:w="4230" w:type="dxa"/>
          </w:tcPr>
          <w:p w14:paraId="771D1D8F" w14:textId="77777777" w:rsidR="00657B6E" w:rsidRPr="00481AA0" w:rsidRDefault="00657B6E" w:rsidP="003C3C4D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26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14:paraId="14F83CD0" w14:textId="07E98A90" w:rsidR="00657B6E" w:rsidRPr="00657B6E" w:rsidRDefault="00657B6E" w:rsidP="00657B6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657B6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57B6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57B6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C3C4D" w14:paraId="3D6CE13F" w14:textId="77777777" w:rsidTr="00CE67E4">
        <w:trPr>
          <w:cantSplit/>
        </w:trPr>
        <w:tc>
          <w:tcPr>
            <w:tcW w:w="4230" w:type="dxa"/>
            <w:hideMark/>
          </w:tcPr>
          <w:p w14:paraId="7BCFD5DD" w14:textId="77777777" w:rsidR="003C3C4D" w:rsidRPr="00481AA0" w:rsidRDefault="003C3C4D" w:rsidP="003C3C4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81A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เงินยู</w:t>
            </w:r>
            <w:proofErr w:type="spellStart"/>
            <w:r w:rsidRPr="00481A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โร</w:t>
            </w:r>
            <w:proofErr w:type="spellEnd"/>
          </w:p>
        </w:tc>
        <w:tc>
          <w:tcPr>
            <w:tcW w:w="1092" w:type="dxa"/>
            <w:vAlign w:val="bottom"/>
          </w:tcPr>
          <w:p w14:paraId="2D038AD0" w14:textId="77777777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F11BEF" w14:textId="77777777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BC99FE0" w14:textId="77777777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073E8D" w14:textId="77777777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7DF76988" w14:textId="77777777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7987D18" w14:textId="77777777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5003D0C4" w14:textId="77777777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C3C4D" w14:paraId="5A503033" w14:textId="77777777" w:rsidTr="00CE67E4">
        <w:trPr>
          <w:cantSplit/>
        </w:trPr>
        <w:tc>
          <w:tcPr>
            <w:tcW w:w="4230" w:type="dxa"/>
            <w:hideMark/>
          </w:tcPr>
          <w:p w14:paraId="1509F2E6" w14:textId="77777777" w:rsidR="003C3C4D" w:rsidRPr="00481AA0" w:rsidRDefault="003C3C4D" w:rsidP="003C3C4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D799DE" w14:textId="6F325D21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(197)</w:t>
            </w:r>
          </w:p>
        </w:tc>
        <w:tc>
          <w:tcPr>
            <w:tcW w:w="180" w:type="dxa"/>
            <w:vAlign w:val="bottom"/>
          </w:tcPr>
          <w:p w14:paraId="683692F7" w14:textId="77777777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B10C36" w14:textId="0B46F40C" w:rsidR="003C3C4D" w:rsidRPr="00481AA0" w:rsidRDefault="003C3C4D" w:rsidP="003C3C4D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2E3E78" w14:textId="77777777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1F6D0A" w14:textId="1BB68CCF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0A704C1" w14:textId="77777777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6E3E14" w14:textId="07DADD54" w:rsidR="003C3C4D" w:rsidRPr="00481AA0" w:rsidRDefault="003C3C4D" w:rsidP="003C3C4D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3C3C4D" w14:paraId="4BC4C098" w14:textId="77777777" w:rsidTr="00CE67E4">
        <w:trPr>
          <w:cantSplit/>
        </w:trPr>
        <w:tc>
          <w:tcPr>
            <w:tcW w:w="4230" w:type="dxa"/>
            <w:hideMark/>
          </w:tcPr>
          <w:p w14:paraId="5155F171" w14:textId="044BAF97" w:rsidR="003C3C4D" w:rsidRPr="00481AA0" w:rsidRDefault="003C3C4D" w:rsidP="003C3C4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81A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481AA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38282F" w14:textId="2CFF68DC" w:rsidR="003C3C4D" w:rsidRPr="003A1FF5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1F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(197)</w:t>
            </w:r>
          </w:p>
        </w:tc>
        <w:tc>
          <w:tcPr>
            <w:tcW w:w="180" w:type="dxa"/>
            <w:vAlign w:val="bottom"/>
          </w:tcPr>
          <w:p w14:paraId="696A67D1" w14:textId="77777777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1DA77A" w14:textId="60388DFF" w:rsidR="003C3C4D" w:rsidRPr="00481AA0" w:rsidRDefault="003C3C4D" w:rsidP="003C3C4D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AEB209" w14:textId="77777777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F0DE61" w14:textId="4544AC0D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1902AA5" w14:textId="77777777" w:rsidR="003C3C4D" w:rsidRPr="00481AA0" w:rsidRDefault="003C3C4D" w:rsidP="003C3C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2C0DC00" w14:textId="5738EBF2" w:rsidR="003C3C4D" w:rsidRPr="00481AA0" w:rsidRDefault="003C3C4D" w:rsidP="003C3C4D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AA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9808B77" w14:textId="6BB3E291" w:rsidR="00A74308" w:rsidRPr="008933C5" w:rsidRDefault="00A74308" w:rsidP="00B7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F07BDB9" w14:textId="067E36E1" w:rsidR="009536FB" w:rsidRPr="008933C5" w:rsidRDefault="009536FB" w:rsidP="009536FB">
      <w:pPr>
        <w:pStyle w:val="block"/>
        <w:spacing w:after="0" w:line="240" w:lineRule="auto"/>
        <w:ind w:left="1080" w:right="-7" w:hanging="90"/>
        <w:jc w:val="both"/>
        <w:rPr>
          <w:rFonts w:ascii="Angsana New" w:hAnsi="Angsana New"/>
          <w:sz w:val="30"/>
          <w:szCs w:val="30"/>
        </w:rPr>
      </w:pPr>
      <w:r w:rsidRPr="008933C5">
        <w:rPr>
          <w:rFonts w:ascii="Angsana New" w:hAnsi="Angsana New"/>
          <w:sz w:val="30"/>
          <w:szCs w:val="30"/>
        </w:rPr>
        <w:t>(</w:t>
      </w:r>
      <w:r w:rsidR="00764333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8933C5">
        <w:rPr>
          <w:rFonts w:ascii="Angsana New" w:hAnsi="Angsana New"/>
          <w:sz w:val="30"/>
          <w:szCs w:val="30"/>
        </w:rPr>
        <w:t xml:space="preserve">.3.2) </w:t>
      </w:r>
      <w:r w:rsidRPr="008933C5">
        <w:rPr>
          <w:rFonts w:ascii="Angsana New" w:hAnsi="Angsana New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79B078B4" w14:textId="327A60E8" w:rsidR="009536FB" w:rsidRPr="008933C5" w:rsidRDefault="009536FB" w:rsidP="009536FB">
      <w:pPr>
        <w:pStyle w:val="block"/>
        <w:spacing w:after="0" w:line="240" w:lineRule="auto"/>
        <w:ind w:left="1080" w:right="-7" w:hanging="90"/>
        <w:jc w:val="both"/>
        <w:rPr>
          <w:rFonts w:ascii="Angsana New" w:hAnsi="Angsana New"/>
          <w:sz w:val="30"/>
          <w:szCs w:val="30"/>
        </w:rPr>
      </w:pPr>
    </w:p>
    <w:p w14:paraId="1BE46B04" w14:textId="27AFD32C" w:rsidR="009536FB" w:rsidRPr="008933C5" w:rsidRDefault="009536FB" w:rsidP="009536FB">
      <w:pPr>
        <w:pStyle w:val="block"/>
        <w:spacing w:after="0" w:line="240" w:lineRule="auto"/>
        <w:ind w:left="990" w:right="-7"/>
        <w:jc w:val="thaiDistribute"/>
        <w:rPr>
          <w:rFonts w:ascii="Angsana New" w:hAnsi="Angsana New"/>
          <w:sz w:val="30"/>
          <w:szCs w:val="30"/>
        </w:rPr>
      </w:pPr>
      <w:r w:rsidRPr="008933C5">
        <w:rPr>
          <w:rFonts w:ascii="Angsana New" w:hAnsi="Angsana New"/>
          <w:sz w:val="30"/>
          <w:szCs w:val="30"/>
          <w:cs/>
          <w:lang w:bidi="th-TH"/>
        </w:rPr>
        <w:t>ความเสี่ยงด้านอัตราดอกเบี้ย</w:t>
      </w:r>
      <w:r w:rsidRPr="008933C5">
        <w:rPr>
          <w:rFonts w:ascii="Angsana New" w:hAnsi="Angsana New"/>
          <w:sz w:val="30"/>
          <w:szCs w:val="30"/>
        </w:rPr>
        <w:t xml:space="preserve"> </w:t>
      </w:r>
      <w:r w:rsidRPr="008933C5">
        <w:rPr>
          <w:rFonts w:ascii="Angsana New" w:hAnsi="Angsana New"/>
          <w:sz w:val="30"/>
          <w:szCs w:val="30"/>
          <w:cs/>
          <w:lang w:bidi="th-TH"/>
        </w:rPr>
        <w:t>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</w:t>
      </w:r>
      <w:r w:rsidRPr="008933C5">
        <w:rPr>
          <w:rFonts w:ascii="Angsana New" w:hAnsi="Angsana New"/>
          <w:sz w:val="30"/>
          <w:szCs w:val="30"/>
        </w:rPr>
        <w:t xml:space="preserve"> </w:t>
      </w:r>
      <w:r w:rsidRPr="008933C5">
        <w:rPr>
          <w:rFonts w:ascii="Angsana New" w:hAnsi="Angsana New"/>
          <w:sz w:val="30"/>
          <w:szCs w:val="30"/>
          <w:cs/>
          <w:lang w:bidi="th-TH"/>
        </w:rPr>
        <w:t>เนื่องจากดอกเบี้ยของเงินกู้ยืมส่วนใหญ่มีอัตรา</w:t>
      </w:r>
      <w:r w:rsidRPr="008933C5">
        <w:rPr>
          <w:rFonts w:ascii="Angsana New" w:hAnsi="Angsana New" w:hint="cs"/>
          <w:sz w:val="30"/>
          <w:szCs w:val="30"/>
          <w:cs/>
          <w:lang w:bidi="th-TH"/>
        </w:rPr>
        <w:t>ลอยตัว</w:t>
      </w:r>
      <w:r w:rsidRPr="008933C5">
        <w:rPr>
          <w:rFonts w:ascii="Angsana New" w:hAnsi="Angsana New"/>
          <w:sz w:val="30"/>
          <w:szCs w:val="30"/>
        </w:rPr>
        <w:t xml:space="preserve"> </w:t>
      </w:r>
      <w:r w:rsidRPr="008933C5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กลุ่มบริษัทมีความเสี่ยงด้านอัตราดอกเบี้ยที่เกิดจากเงินกู้ยืม </w:t>
      </w:r>
      <w:r w:rsidRPr="008933C5">
        <w:rPr>
          <w:rFonts w:ascii="Angsana New" w:hAnsi="Angsana New"/>
          <w:sz w:val="30"/>
          <w:szCs w:val="30"/>
          <w:rtl/>
          <w:cs/>
        </w:rPr>
        <w:t>(</w:t>
      </w:r>
      <w:r w:rsidRPr="008933C5">
        <w:rPr>
          <w:rFonts w:ascii="Angsana New" w:hAnsi="Angsana New"/>
          <w:sz w:val="30"/>
          <w:szCs w:val="30"/>
          <w:rtl/>
          <w:cs/>
          <w:lang w:bidi="th-TH"/>
        </w:rPr>
        <w:t xml:space="preserve">ดูหมายเหตุข้อ </w:t>
      </w:r>
      <w:r w:rsidRPr="008933C5">
        <w:rPr>
          <w:rFonts w:ascii="Angsana New" w:hAnsi="Angsana New"/>
          <w:sz w:val="30"/>
          <w:szCs w:val="30"/>
        </w:rPr>
        <w:t>1</w:t>
      </w:r>
      <w:r w:rsidR="00633A50" w:rsidRPr="008933C5">
        <w:rPr>
          <w:rFonts w:ascii="Angsana New" w:hAnsi="Angsana New"/>
          <w:sz w:val="30"/>
          <w:szCs w:val="30"/>
          <w:lang w:val="en-US"/>
        </w:rPr>
        <w:t>4</w:t>
      </w:r>
      <w:r w:rsidRPr="008933C5">
        <w:rPr>
          <w:rFonts w:ascii="Angsana New" w:hAnsi="Angsana New"/>
          <w:sz w:val="30"/>
          <w:szCs w:val="30"/>
          <w:rtl/>
          <w:cs/>
        </w:rPr>
        <w:t xml:space="preserve">) </w:t>
      </w:r>
      <w:r w:rsidRPr="008933C5">
        <w:rPr>
          <w:rFonts w:ascii="Angsana New" w:hAnsi="Angsana New"/>
          <w:sz w:val="30"/>
          <w:szCs w:val="30"/>
          <w:rtl/>
          <w:cs/>
          <w:lang w:bidi="th-TH"/>
        </w:rPr>
        <w:t>กลุ่มบริษัทได้ลดความเสี่ยงดังกล่าวโดยทำให้แน่ใจว่าดอกเบี้ยที่เกิดจากเงินกู้ยืมส่วนใหญ่มีอัตราคงที่ และ</w:t>
      </w:r>
      <w:r w:rsidRPr="008933C5">
        <w:rPr>
          <w:rFonts w:ascii="Angsana New" w:hAnsi="Angsana New" w:hint="cs"/>
          <w:sz w:val="30"/>
          <w:szCs w:val="30"/>
          <w:cs/>
          <w:lang w:bidi="th-TH"/>
        </w:rPr>
        <w:t>ใช้</w:t>
      </w:r>
      <w:r w:rsidRPr="008933C5">
        <w:rPr>
          <w:rFonts w:ascii="Angsana New" w:hAnsi="Angsana New"/>
          <w:sz w:val="30"/>
          <w:szCs w:val="30"/>
          <w:cs/>
          <w:lang w:bidi="th-TH"/>
        </w:rPr>
        <w:t>ตราสารอนุพันธ์ซึ่งส่วนใหญ่เป็นสัญญาแลกเปลี่ยนอัตราดอกเบี้ย เพื่อใช้ในการจัดการความเสี่ยงที่เกิดจาก</w:t>
      </w:r>
      <w:r w:rsidRPr="008933C5">
        <w:rPr>
          <w:rFonts w:ascii="Angsana New" w:hAnsi="Angsana New"/>
          <w:sz w:val="30"/>
          <w:szCs w:val="30"/>
        </w:rPr>
        <w:t xml:space="preserve"> </w:t>
      </w:r>
      <w:r w:rsidRPr="008933C5">
        <w:rPr>
          <w:rFonts w:ascii="Angsana New" w:hAnsi="Angsana New"/>
          <w:sz w:val="30"/>
          <w:szCs w:val="30"/>
          <w:cs/>
          <w:lang w:bidi="th-TH"/>
        </w:rPr>
        <w:t>ความผันผวนของอัตราดอกเบี้ยที่เกิดจากเงินกู้ยืมเป็นการเฉพาะ</w:t>
      </w:r>
    </w:p>
    <w:p w14:paraId="02A90BBC" w14:textId="77777777" w:rsidR="00633A50" w:rsidRPr="008933C5" w:rsidRDefault="00633A50" w:rsidP="00633A50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1080"/>
        <w:gridCol w:w="270"/>
        <w:gridCol w:w="1080"/>
        <w:gridCol w:w="270"/>
        <w:gridCol w:w="1260"/>
      </w:tblGrid>
      <w:tr w:rsidR="00633A50" w:rsidRPr="00836CF1" w14:paraId="6C81BE3A" w14:textId="77777777" w:rsidTr="00044C59">
        <w:trPr>
          <w:tblHeader/>
        </w:trPr>
        <w:tc>
          <w:tcPr>
            <w:tcW w:w="3870" w:type="dxa"/>
            <w:hideMark/>
          </w:tcPr>
          <w:p w14:paraId="7C908537" w14:textId="77777777" w:rsidR="00633A50" w:rsidRPr="00044C59" w:rsidRDefault="00633A50" w:rsidP="004337EF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44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4F538D4F" w14:textId="1530C221" w:rsidR="00633A50" w:rsidRPr="00044C59" w:rsidRDefault="00633A50" w:rsidP="004337E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4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360F321" w14:textId="77777777" w:rsidR="00633A50" w:rsidRPr="00044C59" w:rsidRDefault="00633A50" w:rsidP="004337E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495C1440" w14:textId="110EAB87" w:rsidR="00633A50" w:rsidRPr="00044C59" w:rsidRDefault="00633A50" w:rsidP="004337E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44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33A50" w:rsidRPr="00836CF1" w14:paraId="6A3C44CB" w14:textId="77777777" w:rsidTr="00044C59">
        <w:trPr>
          <w:tblHeader/>
        </w:trPr>
        <w:tc>
          <w:tcPr>
            <w:tcW w:w="3870" w:type="dxa"/>
            <w:hideMark/>
          </w:tcPr>
          <w:p w14:paraId="486BB540" w14:textId="77777777" w:rsidR="00633A50" w:rsidRPr="00044C59" w:rsidRDefault="00633A50" w:rsidP="004337EF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4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044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044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67152D97" w14:textId="77777777" w:rsidR="00633A50" w:rsidRPr="00044C59" w:rsidRDefault="00633A50" w:rsidP="004337E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4C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282F5CA" w14:textId="77777777" w:rsidR="00633A50" w:rsidRPr="00044C59" w:rsidRDefault="00633A50" w:rsidP="004337E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651C0A7E" w14:textId="77777777" w:rsidR="00633A50" w:rsidRPr="00044C59" w:rsidRDefault="00633A50" w:rsidP="004337E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4C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7FCB61E1" w14:textId="77777777" w:rsidR="00633A50" w:rsidRPr="00044C59" w:rsidRDefault="00633A50" w:rsidP="004337E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3876FA56" w14:textId="77777777" w:rsidR="00633A50" w:rsidRPr="00044C59" w:rsidRDefault="00633A50" w:rsidP="004337E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4C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76E89FC" w14:textId="77777777" w:rsidR="00633A50" w:rsidRPr="00044C59" w:rsidRDefault="00633A50" w:rsidP="004337E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hideMark/>
          </w:tcPr>
          <w:p w14:paraId="76B07318" w14:textId="77777777" w:rsidR="00633A50" w:rsidRPr="00044C59" w:rsidRDefault="00633A50" w:rsidP="004337E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4C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633A50" w:rsidRPr="00044C59" w14:paraId="782C7BB2" w14:textId="77777777" w:rsidTr="00044C59">
        <w:trPr>
          <w:tblHeader/>
        </w:trPr>
        <w:tc>
          <w:tcPr>
            <w:tcW w:w="3870" w:type="dxa"/>
          </w:tcPr>
          <w:p w14:paraId="2528214D" w14:textId="23B3DB12" w:rsidR="00633A50" w:rsidRPr="00044C59" w:rsidRDefault="00633A50" w:rsidP="004337E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20" w:type="dxa"/>
            <w:gridSpan w:val="7"/>
            <w:hideMark/>
          </w:tcPr>
          <w:p w14:paraId="0F923CA0" w14:textId="56700862" w:rsidR="00633A50" w:rsidRPr="00044C59" w:rsidRDefault="00633A50" w:rsidP="004337E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44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33A50" w:rsidRPr="00836CF1" w14:paraId="6B9A25CA" w14:textId="77777777" w:rsidTr="00044C59">
        <w:tc>
          <w:tcPr>
            <w:tcW w:w="3870" w:type="dxa"/>
            <w:hideMark/>
          </w:tcPr>
          <w:p w14:paraId="5D9256FF" w14:textId="77777777" w:rsidR="00633A50" w:rsidRPr="00044C59" w:rsidRDefault="00633A50" w:rsidP="004337EF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44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990" w:type="dxa"/>
          </w:tcPr>
          <w:p w14:paraId="52204DE0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587107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7F4ED8A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49925C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380BB58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A01CC6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57CB0DF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3A50" w:rsidRPr="00836CF1" w14:paraId="706C4F1C" w14:textId="77777777" w:rsidTr="00044C59">
        <w:tc>
          <w:tcPr>
            <w:tcW w:w="3870" w:type="dxa"/>
            <w:hideMark/>
          </w:tcPr>
          <w:p w14:paraId="678CC9AF" w14:textId="77777777" w:rsidR="00633A50" w:rsidRPr="00044C59" w:rsidRDefault="00633A50" w:rsidP="004337E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4C5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22275" w14:textId="05114ABA" w:rsidR="00633A50" w:rsidRPr="00030261" w:rsidRDefault="00B43EA9" w:rsidP="0003026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261">
              <w:rPr>
                <w:rFonts w:ascii="Angsana New" w:hAnsi="Angsana New"/>
                <w:sz w:val="30"/>
                <w:szCs w:val="30"/>
                <w:lang w:val="en-US" w:bidi="th-TH"/>
              </w:rPr>
              <w:t>7,800</w:t>
            </w:r>
          </w:p>
        </w:tc>
        <w:tc>
          <w:tcPr>
            <w:tcW w:w="270" w:type="dxa"/>
          </w:tcPr>
          <w:p w14:paraId="7B909AD9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916772" w14:textId="109A116F" w:rsidR="00633A50" w:rsidRPr="00030261" w:rsidRDefault="00867638" w:rsidP="0003026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261">
              <w:rPr>
                <w:rFonts w:ascii="Angsana New" w:hAnsi="Angsana New"/>
                <w:sz w:val="30"/>
                <w:szCs w:val="30"/>
                <w:lang w:val="en-US" w:bidi="th-TH"/>
              </w:rPr>
              <w:t>35,200</w:t>
            </w:r>
          </w:p>
        </w:tc>
        <w:tc>
          <w:tcPr>
            <w:tcW w:w="270" w:type="dxa"/>
          </w:tcPr>
          <w:p w14:paraId="663A80EA" w14:textId="77777777" w:rsidR="00633A50" w:rsidRPr="00044C59" w:rsidRDefault="00633A50" w:rsidP="004337E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07EA0" w14:textId="6D063984" w:rsidR="00633A50" w:rsidRPr="00030261" w:rsidRDefault="00867638" w:rsidP="0003026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3026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FB6B65D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7ED989" w14:textId="0A2515FE" w:rsidR="00633A50" w:rsidRPr="00044C59" w:rsidRDefault="00867638" w:rsidP="00867638">
            <w:pPr>
              <w:pStyle w:val="block"/>
              <w:tabs>
                <w:tab w:val="decimal" w:pos="1154"/>
              </w:tabs>
              <w:spacing w:after="0" w:line="240" w:lineRule="atLeast"/>
              <w:ind w:left="0" w:right="23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33A50" w:rsidRPr="00836CF1" w14:paraId="300B2F3A" w14:textId="77777777" w:rsidTr="00044C59">
        <w:tc>
          <w:tcPr>
            <w:tcW w:w="3870" w:type="dxa"/>
          </w:tcPr>
          <w:p w14:paraId="6FFEB5CD" w14:textId="77777777" w:rsidR="00633A50" w:rsidRPr="00044C59" w:rsidRDefault="00633A50" w:rsidP="004337E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16CB7" w14:textId="793606ED" w:rsidR="00633A50" w:rsidRPr="00030261" w:rsidRDefault="00B43EA9" w:rsidP="0003026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261">
              <w:rPr>
                <w:rFonts w:ascii="Angsana New" w:hAnsi="Angsana New"/>
                <w:sz w:val="30"/>
                <w:szCs w:val="30"/>
                <w:lang w:val="en-US" w:bidi="th-TH"/>
              </w:rPr>
              <w:t>7,800</w:t>
            </w:r>
          </w:p>
        </w:tc>
        <w:tc>
          <w:tcPr>
            <w:tcW w:w="270" w:type="dxa"/>
          </w:tcPr>
          <w:p w14:paraId="7B046A0A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64FF5C" w14:textId="37AC6E0A" w:rsidR="00633A50" w:rsidRPr="00030261" w:rsidRDefault="00867638" w:rsidP="0003026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261">
              <w:rPr>
                <w:rFonts w:ascii="Angsana New" w:hAnsi="Angsana New"/>
                <w:sz w:val="30"/>
                <w:szCs w:val="30"/>
                <w:lang w:val="en-US" w:bidi="th-TH"/>
              </w:rPr>
              <w:t>35,200</w:t>
            </w:r>
          </w:p>
        </w:tc>
        <w:tc>
          <w:tcPr>
            <w:tcW w:w="270" w:type="dxa"/>
          </w:tcPr>
          <w:p w14:paraId="04A564D6" w14:textId="77777777" w:rsidR="00633A50" w:rsidRPr="00044C59" w:rsidRDefault="00633A50" w:rsidP="004337E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1A1552" w14:textId="22D96C86" w:rsidR="00633A50" w:rsidRPr="00030261" w:rsidRDefault="00867638" w:rsidP="0003026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3026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BB0D1BD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6B2F87" w14:textId="4BC9656C" w:rsidR="00633A50" w:rsidRPr="00044C59" w:rsidRDefault="00867638" w:rsidP="00867638">
            <w:pPr>
              <w:pStyle w:val="block"/>
              <w:tabs>
                <w:tab w:val="decimal" w:pos="1154"/>
              </w:tabs>
              <w:spacing w:after="0" w:line="240" w:lineRule="atLeast"/>
              <w:ind w:left="0" w:right="2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633A50" w:rsidRPr="001F61F5" w14:paraId="6F99449D" w14:textId="77777777" w:rsidTr="00044C59">
        <w:tc>
          <w:tcPr>
            <w:tcW w:w="3870" w:type="dxa"/>
          </w:tcPr>
          <w:p w14:paraId="381F8E1A" w14:textId="77777777" w:rsidR="00633A50" w:rsidRPr="00044C59" w:rsidRDefault="00633A50" w:rsidP="004337E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9B409B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0A46E3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4E3E5D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BB7610" w14:textId="77777777" w:rsidR="00633A50" w:rsidRPr="00044C59" w:rsidRDefault="00633A50" w:rsidP="004337E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BAD1C74" w14:textId="77777777" w:rsidR="00633A50" w:rsidRPr="00044C59" w:rsidRDefault="00633A50" w:rsidP="004337E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B296369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DD781BF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3A50" w:rsidRPr="00836CF1" w14:paraId="6178D832" w14:textId="77777777" w:rsidTr="00044C59">
        <w:tc>
          <w:tcPr>
            <w:tcW w:w="3870" w:type="dxa"/>
            <w:hideMark/>
          </w:tcPr>
          <w:p w14:paraId="65EA3F22" w14:textId="77777777" w:rsidR="00633A50" w:rsidRPr="00044C59" w:rsidRDefault="00633A50" w:rsidP="004337E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44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6684DE2E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4C7AF5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B15C03B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7C45E4" w14:textId="77777777" w:rsidR="00633A50" w:rsidRPr="00044C59" w:rsidRDefault="00633A50" w:rsidP="004337E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69206FB" w14:textId="77777777" w:rsidR="00633A50" w:rsidRPr="00044C59" w:rsidRDefault="00633A50" w:rsidP="004337E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B22AC25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C32BC91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3A50" w:rsidRPr="00836CF1" w14:paraId="06E5D408" w14:textId="77777777" w:rsidTr="00044C59">
        <w:tc>
          <w:tcPr>
            <w:tcW w:w="3870" w:type="dxa"/>
            <w:hideMark/>
          </w:tcPr>
          <w:p w14:paraId="6CF5955C" w14:textId="77777777" w:rsidR="00633A50" w:rsidRPr="00044C59" w:rsidRDefault="00633A50" w:rsidP="004337E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4C5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FCADB" w14:textId="78E278C3" w:rsidR="00633A50" w:rsidRPr="00030261" w:rsidRDefault="00343C21" w:rsidP="0003026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261">
              <w:rPr>
                <w:rFonts w:ascii="Angsana New" w:hAnsi="Angsana New"/>
                <w:sz w:val="30"/>
                <w:szCs w:val="30"/>
                <w:lang w:val="en-US" w:bidi="th-TH"/>
              </w:rPr>
              <w:t>121,780</w:t>
            </w:r>
          </w:p>
        </w:tc>
        <w:tc>
          <w:tcPr>
            <w:tcW w:w="270" w:type="dxa"/>
            <w:vAlign w:val="center"/>
          </w:tcPr>
          <w:p w14:paraId="6FC604B4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AF62BB" w14:textId="45378BFF" w:rsidR="00633A50" w:rsidRPr="00030261" w:rsidRDefault="00343C21" w:rsidP="0003026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261">
              <w:rPr>
                <w:rFonts w:ascii="Angsana New" w:hAnsi="Angsana New"/>
                <w:sz w:val="30"/>
                <w:szCs w:val="30"/>
                <w:lang w:val="en-US" w:bidi="th-TH"/>
              </w:rPr>
              <w:t>281,6</w:t>
            </w:r>
            <w:r w:rsidR="009D4A5E" w:rsidRPr="00030261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556B64CB" w14:textId="77777777" w:rsidR="00633A50" w:rsidRPr="00044C59" w:rsidRDefault="00633A50" w:rsidP="004337E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0696D1" w14:textId="5DDEC7F5" w:rsidR="00633A50" w:rsidRPr="00030261" w:rsidRDefault="00867638" w:rsidP="0003026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30261">
              <w:rPr>
                <w:rFonts w:ascii="Angsana New" w:hAnsi="Angsana New"/>
                <w:sz w:val="30"/>
                <w:szCs w:val="30"/>
                <w:lang w:val="en-US" w:bidi="th-TH"/>
              </w:rPr>
              <w:t>91,643</w:t>
            </w:r>
          </w:p>
        </w:tc>
        <w:tc>
          <w:tcPr>
            <w:tcW w:w="270" w:type="dxa"/>
            <w:vAlign w:val="center"/>
          </w:tcPr>
          <w:p w14:paraId="5BD485F3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2393B2" w14:textId="5C40BF64" w:rsidR="00633A50" w:rsidRPr="00030261" w:rsidRDefault="00867638" w:rsidP="0003026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261">
              <w:rPr>
                <w:rFonts w:ascii="Angsana New" w:hAnsi="Angsana New"/>
                <w:sz w:val="30"/>
                <w:szCs w:val="30"/>
                <w:lang w:val="en-US" w:bidi="th-TH"/>
              </w:rPr>
              <w:t>135,0</w:t>
            </w:r>
            <w:r w:rsidR="009D4A5E" w:rsidRPr="00030261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03026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044C59" w:rsidRPr="00836CF1" w14:paraId="250359A7" w14:textId="77777777" w:rsidTr="00044C59">
        <w:tc>
          <w:tcPr>
            <w:tcW w:w="3870" w:type="dxa"/>
          </w:tcPr>
          <w:p w14:paraId="4DA0BC57" w14:textId="77777777" w:rsidR="00633A50" w:rsidRPr="00044C59" w:rsidRDefault="00633A50" w:rsidP="004337E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66354A" w14:textId="233FBCD0" w:rsidR="00633A50" w:rsidRPr="00030261" w:rsidRDefault="00343C21" w:rsidP="0003026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261">
              <w:rPr>
                <w:rFonts w:ascii="Angsana New" w:hAnsi="Angsana New"/>
                <w:sz w:val="30"/>
                <w:szCs w:val="30"/>
                <w:lang w:val="en-US" w:bidi="th-TH"/>
              </w:rPr>
              <w:t>121,780</w:t>
            </w:r>
          </w:p>
        </w:tc>
        <w:tc>
          <w:tcPr>
            <w:tcW w:w="270" w:type="dxa"/>
            <w:vAlign w:val="center"/>
          </w:tcPr>
          <w:p w14:paraId="2E173000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993ADA" w14:textId="462A402C" w:rsidR="00633A50" w:rsidRPr="00030261" w:rsidRDefault="00343C21" w:rsidP="0003026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261">
              <w:rPr>
                <w:rFonts w:ascii="Angsana New" w:hAnsi="Angsana New"/>
                <w:sz w:val="30"/>
                <w:szCs w:val="30"/>
                <w:lang w:val="en-US" w:bidi="th-TH"/>
              </w:rPr>
              <w:t>281,6</w:t>
            </w:r>
            <w:r w:rsidR="009D4A5E" w:rsidRPr="00030261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7373A8A4" w14:textId="77777777" w:rsidR="00633A50" w:rsidRPr="00044C59" w:rsidRDefault="00633A50" w:rsidP="004337E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19878D" w14:textId="5AD70A5D" w:rsidR="00633A50" w:rsidRPr="00030261" w:rsidRDefault="00867638" w:rsidP="0003026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0261">
              <w:rPr>
                <w:rFonts w:ascii="Angsana New" w:hAnsi="Angsana New"/>
                <w:sz w:val="30"/>
                <w:szCs w:val="30"/>
                <w:lang w:val="en-US" w:bidi="th-TH"/>
              </w:rPr>
              <w:t>91,643</w:t>
            </w:r>
          </w:p>
        </w:tc>
        <w:tc>
          <w:tcPr>
            <w:tcW w:w="270" w:type="dxa"/>
            <w:vAlign w:val="center"/>
          </w:tcPr>
          <w:p w14:paraId="6971FC52" w14:textId="77777777" w:rsidR="00633A50" w:rsidRPr="00044C59" w:rsidRDefault="00633A50" w:rsidP="004337E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E9B64C" w14:textId="56DD897A" w:rsidR="00633A50" w:rsidRPr="00030261" w:rsidRDefault="00867638" w:rsidP="0003026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0261">
              <w:rPr>
                <w:rFonts w:ascii="Angsana New" w:hAnsi="Angsana New"/>
                <w:sz w:val="30"/>
                <w:szCs w:val="30"/>
                <w:lang w:val="en-US" w:bidi="th-TH"/>
              </w:rPr>
              <w:t>135,0</w:t>
            </w:r>
            <w:r w:rsidR="009D4A5E" w:rsidRPr="00030261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03026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690BBE22" w14:textId="77777777" w:rsidR="009536FB" w:rsidRPr="008933C5" w:rsidRDefault="009536FB" w:rsidP="00B7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24"/>
          <w:szCs w:val="24"/>
        </w:rPr>
      </w:pPr>
    </w:p>
    <w:p w14:paraId="08793872" w14:textId="77777777" w:rsidR="008933C5" w:rsidRDefault="00893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bookmarkStart w:id="7" w:name="_GoBack"/>
      <w:bookmarkEnd w:id="7"/>
    </w:p>
    <w:p w14:paraId="696FE3B8" w14:textId="4B5B4BD6" w:rsidR="00747A89" w:rsidRPr="0075288C" w:rsidRDefault="0075288C" w:rsidP="00CA3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75288C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747D31">
        <w:rPr>
          <w:rFonts w:ascii="Angsana New" w:hAnsi="Angsana New"/>
          <w:b/>
          <w:bCs/>
          <w:sz w:val="30"/>
          <w:szCs w:val="30"/>
        </w:rPr>
        <w:t>7</w:t>
      </w:r>
      <w:r w:rsidR="00CA3144">
        <w:rPr>
          <w:rFonts w:ascii="Angsana New" w:hAnsi="Angsana New"/>
          <w:b/>
          <w:bCs/>
          <w:sz w:val="30"/>
          <w:szCs w:val="30"/>
        </w:rPr>
        <w:tab/>
      </w:r>
      <w:r w:rsidR="00747A89" w:rsidRPr="0075288C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047FF452" w14:textId="77777777" w:rsidR="00747A89" w:rsidRPr="008933C5" w:rsidRDefault="00747A89" w:rsidP="00747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14:paraId="3BCCA589" w14:textId="2D772FE0" w:rsidR="00747A89" w:rsidRDefault="00747A89" w:rsidP="00747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662E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07482A2" w14:textId="77777777" w:rsidR="008933C5" w:rsidRDefault="008933C5" w:rsidP="00747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3AF036" w14:textId="72D665BA" w:rsidR="00030124" w:rsidRDefault="00214FB9" w:rsidP="00481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28</w:t>
      </w:r>
      <w:r w:rsidR="00030124" w:rsidRPr="0047748C">
        <w:rPr>
          <w:rFonts w:ascii="Angsana New" w:hAnsi="Angsana New"/>
          <w:b/>
          <w:bCs/>
          <w:sz w:val="30"/>
          <w:szCs w:val="30"/>
        </w:rPr>
        <w:tab/>
      </w:r>
      <w:r w:rsidR="00030124" w:rsidRPr="0047748C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D1DFADE" w14:textId="77777777" w:rsidR="00E66E01" w:rsidRPr="006812ED" w:rsidRDefault="00E66E01" w:rsidP="00432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589"/>
        <w:gridCol w:w="990"/>
        <w:gridCol w:w="275"/>
        <w:gridCol w:w="901"/>
        <w:gridCol w:w="275"/>
        <w:gridCol w:w="896"/>
        <w:gridCol w:w="275"/>
        <w:gridCol w:w="979"/>
      </w:tblGrid>
      <w:tr w:rsidR="00E66E01" w:rsidRPr="00E66E01" w14:paraId="283C3087" w14:textId="77777777" w:rsidTr="00481AA0">
        <w:trPr>
          <w:tblHeader/>
        </w:trPr>
        <w:tc>
          <w:tcPr>
            <w:tcW w:w="2499" w:type="pct"/>
            <w:shd w:val="clear" w:color="auto" w:fill="auto"/>
          </w:tcPr>
          <w:p w14:paraId="122DF9C8" w14:textId="77777777" w:rsidR="00E66E01" w:rsidRPr="00E66E01" w:rsidRDefault="00E66E01" w:rsidP="00991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pct"/>
            <w:gridSpan w:val="3"/>
            <w:shd w:val="clear" w:color="auto" w:fill="auto"/>
          </w:tcPr>
          <w:p w14:paraId="08D43883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E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5088BEAC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pct"/>
            <w:gridSpan w:val="3"/>
            <w:shd w:val="clear" w:color="auto" w:fill="auto"/>
          </w:tcPr>
          <w:p w14:paraId="2907B875" w14:textId="77777777" w:rsidR="00E66E01" w:rsidRPr="00E66E01" w:rsidRDefault="00E66E01" w:rsidP="000A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E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6E01" w:rsidRPr="00E66E01" w14:paraId="187C4F3D" w14:textId="77777777" w:rsidTr="00481AA0">
        <w:trPr>
          <w:trHeight w:val="344"/>
          <w:tblHeader/>
        </w:trPr>
        <w:tc>
          <w:tcPr>
            <w:tcW w:w="2499" w:type="pct"/>
            <w:shd w:val="clear" w:color="auto" w:fill="auto"/>
          </w:tcPr>
          <w:p w14:paraId="281E8496" w14:textId="77777777" w:rsidR="00E66E01" w:rsidRPr="00E66E01" w:rsidRDefault="00E66E01" w:rsidP="00991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shd w:val="clear" w:color="auto" w:fill="auto"/>
          </w:tcPr>
          <w:p w14:paraId="35D1244B" w14:textId="3FF773D3" w:rsidR="00E66E01" w:rsidRPr="00E66E01" w:rsidRDefault="00481AA0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  <w:shd w:val="clear" w:color="auto" w:fill="auto"/>
          </w:tcPr>
          <w:p w14:paraId="336A14C2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07AB2335" w14:textId="6E247859" w:rsidR="00E66E01" w:rsidRPr="00E66E01" w:rsidRDefault="00481AA0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  <w:shd w:val="clear" w:color="auto" w:fill="auto"/>
          </w:tcPr>
          <w:p w14:paraId="4B725BBB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14:paraId="7D35E69A" w14:textId="62C9FC75" w:rsidR="00E66E01" w:rsidRPr="00E66E01" w:rsidRDefault="00481AA0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  <w:shd w:val="clear" w:color="auto" w:fill="auto"/>
          </w:tcPr>
          <w:p w14:paraId="17DCA1B3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06341E55" w14:textId="293D5EEC" w:rsidR="00E66E01" w:rsidRPr="00E66E01" w:rsidRDefault="00481AA0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66E01" w:rsidRPr="00E66E01" w14:paraId="2BC14044" w14:textId="77777777" w:rsidTr="00481AA0">
        <w:trPr>
          <w:tblHeader/>
        </w:trPr>
        <w:tc>
          <w:tcPr>
            <w:tcW w:w="2499" w:type="pct"/>
            <w:shd w:val="clear" w:color="auto" w:fill="auto"/>
            <w:vAlign w:val="center"/>
          </w:tcPr>
          <w:p w14:paraId="73F89F03" w14:textId="77777777" w:rsidR="00E66E01" w:rsidRPr="00E66E01" w:rsidRDefault="00E66E01" w:rsidP="00991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1" w:type="pct"/>
            <w:gridSpan w:val="7"/>
            <w:shd w:val="clear" w:color="auto" w:fill="auto"/>
          </w:tcPr>
          <w:p w14:paraId="23F93DB6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E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66E01" w:rsidRPr="00E66E01" w14:paraId="767EC527" w14:textId="77777777" w:rsidTr="00481AA0">
        <w:tc>
          <w:tcPr>
            <w:tcW w:w="2499" w:type="pct"/>
            <w:shd w:val="clear" w:color="auto" w:fill="auto"/>
          </w:tcPr>
          <w:p w14:paraId="2FCB3FAE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6E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E66E01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39" w:type="pct"/>
            <w:shd w:val="clear" w:color="auto" w:fill="auto"/>
          </w:tcPr>
          <w:p w14:paraId="2356BAEC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14DB8DD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2DB9DAEA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E101AAC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14:paraId="5ADC2641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AB4696C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063D3DF6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6054" w:rsidRPr="00E66E01" w14:paraId="07F62FCB" w14:textId="77777777" w:rsidTr="00481AA0">
        <w:tc>
          <w:tcPr>
            <w:tcW w:w="2499" w:type="pct"/>
            <w:shd w:val="clear" w:color="auto" w:fill="auto"/>
          </w:tcPr>
          <w:p w14:paraId="785E719C" w14:textId="77777777" w:rsidR="00346054" w:rsidRPr="00E66E01" w:rsidRDefault="00346054" w:rsidP="0034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6E0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5A396508" w14:textId="1342B60D" w:rsidR="00346054" w:rsidRPr="00E66E01" w:rsidRDefault="00346054" w:rsidP="0034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50" w:type="pct"/>
            <w:shd w:val="clear" w:color="auto" w:fill="auto"/>
          </w:tcPr>
          <w:p w14:paraId="66E5CB61" w14:textId="77777777" w:rsidR="00346054" w:rsidRPr="00E66E01" w:rsidRDefault="00346054" w:rsidP="0034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</w:tcPr>
          <w:p w14:paraId="18B84286" w14:textId="666E8DE9" w:rsidR="00346054" w:rsidRPr="00E66E01" w:rsidRDefault="00346054" w:rsidP="0034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50" w:type="pct"/>
            <w:shd w:val="clear" w:color="auto" w:fill="auto"/>
          </w:tcPr>
          <w:p w14:paraId="6FDCD2F0" w14:textId="77777777" w:rsidR="00346054" w:rsidRPr="00E66E01" w:rsidRDefault="00346054" w:rsidP="0034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</w:tcPr>
          <w:p w14:paraId="05952D3D" w14:textId="02B3BFF5" w:rsidR="00346054" w:rsidRPr="00E66E01" w:rsidRDefault="00346054" w:rsidP="0034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6F52DF0" w14:textId="77777777" w:rsidR="00346054" w:rsidRPr="00E66E01" w:rsidRDefault="00346054" w:rsidP="0034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46F0338B" w14:textId="77777777" w:rsidR="00346054" w:rsidRPr="00E66E01" w:rsidRDefault="00346054" w:rsidP="0034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6054" w:rsidRPr="001C5DF9" w14:paraId="6576DA4C" w14:textId="77777777" w:rsidTr="00481AA0">
        <w:tc>
          <w:tcPr>
            <w:tcW w:w="2499" w:type="pct"/>
            <w:shd w:val="clear" w:color="auto" w:fill="auto"/>
          </w:tcPr>
          <w:p w14:paraId="0A943F7D" w14:textId="77777777" w:rsidR="00346054" w:rsidRPr="00E66E01" w:rsidRDefault="00346054" w:rsidP="0034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6E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44F7C" w14:textId="2810B5BD" w:rsidR="00346054" w:rsidRPr="001C5DF9" w:rsidRDefault="00346054" w:rsidP="0034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50" w:type="pct"/>
            <w:shd w:val="clear" w:color="auto" w:fill="auto"/>
          </w:tcPr>
          <w:p w14:paraId="617A4746" w14:textId="77777777" w:rsidR="00346054" w:rsidRPr="001C5DF9" w:rsidRDefault="00346054" w:rsidP="0034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D32C1" w14:textId="563FAD1D" w:rsidR="00346054" w:rsidRPr="001C5DF9" w:rsidRDefault="00346054" w:rsidP="0034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5DF9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50" w:type="pct"/>
            <w:shd w:val="clear" w:color="auto" w:fill="auto"/>
          </w:tcPr>
          <w:p w14:paraId="3460E64A" w14:textId="77777777" w:rsidR="00346054" w:rsidRPr="001C5DF9" w:rsidRDefault="00346054" w:rsidP="0034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F6600" w14:textId="44D7C264" w:rsidR="00346054" w:rsidRPr="001C5DF9" w:rsidRDefault="00346054" w:rsidP="0034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5DF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0A8BB8F" w14:textId="77777777" w:rsidR="00346054" w:rsidRPr="001C5DF9" w:rsidRDefault="00346054" w:rsidP="0034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02136" w14:textId="77777777" w:rsidR="00346054" w:rsidRPr="001C5DF9" w:rsidRDefault="00346054" w:rsidP="0034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5DF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BA192F8" w14:textId="77777777" w:rsidR="001D68B3" w:rsidRPr="006812ED" w:rsidRDefault="001D68B3" w:rsidP="00432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616"/>
        <w:gridCol w:w="961"/>
        <w:gridCol w:w="298"/>
        <w:gridCol w:w="899"/>
        <w:gridCol w:w="269"/>
        <w:gridCol w:w="899"/>
        <w:gridCol w:w="271"/>
        <w:gridCol w:w="994"/>
      </w:tblGrid>
      <w:tr w:rsidR="00E641AC" w:rsidRPr="00C664CA" w14:paraId="285EAEA1" w14:textId="77777777" w:rsidTr="00E641AC">
        <w:tc>
          <w:tcPr>
            <w:tcW w:w="2507" w:type="pct"/>
          </w:tcPr>
          <w:p w14:paraId="441FEF38" w14:textId="56A4175D" w:rsidR="00E641AC" w:rsidRPr="00C664CA" w:rsidRDefault="00E641AC" w:rsidP="00E64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proofErr w:type="spellStart"/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522" w:type="pct"/>
          </w:tcPr>
          <w:p w14:paraId="18290965" w14:textId="77777777" w:rsidR="00E641AC" w:rsidRPr="00C664CA" w:rsidRDefault="00E641AC" w:rsidP="00E64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" w:type="pct"/>
          </w:tcPr>
          <w:p w14:paraId="795A1731" w14:textId="77777777" w:rsidR="00E641AC" w:rsidRPr="00C664CA" w:rsidRDefault="00E641AC" w:rsidP="00E64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1038B927" w14:textId="77777777" w:rsidR="00E641AC" w:rsidRPr="00C664CA" w:rsidRDefault="00E641AC" w:rsidP="00E64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B23B481" w14:textId="77777777" w:rsidR="00E641AC" w:rsidRPr="00C664CA" w:rsidRDefault="00E641AC" w:rsidP="00E64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53D0A090" w14:textId="77777777" w:rsidR="00E641AC" w:rsidRPr="00C664CA" w:rsidRDefault="00E641AC" w:rsidP="00E64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5AC9D24" w14:textId="77777777" w:rsidR="00E641AC" w:rsidRPr="00C664CA" w:rsidRDefault="00E641AC" w:rsidP="00E64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A1525F9" w14:textId="77777777" w:rsidR="00E641AC" w:rsidRPr="00C664CA" w:rsidRDefault="00E641AC" w:rsidP="00E64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379" w:rsidRPr="00C664CA" w14:paraId="3B07CA3B" w14:textId="77777777" w:rsidTr="00E641AC">
        <w:tc>
          <w:tcPr>
            <w:tcW w:w="2507" w:type="pct"/>
          </w:tcPr>
          <w:p w14:paraId="35FA09DD" w14:textId="768FF7DA" w:rsidR="00E97379" w:rsidRPr="00BA44D9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44D9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522" w:type="pct"/>
          </w:tcPr>
          <w:p w14:paraId="545937CE" w14:textId="4793EAFE" w:rsidR="00E97379" w:rsidRPr="00C664CA" w:rsidRDefault="00FD1916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337E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" w:type="pct"/>
          </w:tcPr>
          <w:p w14:paraId="7DBEAF7A" w14:textId="77777777" w:rsidR="00E97379" w:rsidRPr="00C664CA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175ECCC4" w14:textId="50BEB851" w:rsidR="00E97379" w:rsidRPr="00C664CA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46" w:type="pct"/>
          </w:tcPr>
          <w:p w14:paraId="2AE22EFB" w14:textId="77777777" w:rsidR="00E97379" w:rsidRPr="00C664CA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42311A5E" w14:textId="6FF67F6A" w:rsidR="00E97379" w:rsidRPr="00C664CA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66D9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70CD510D" w14:textId="77777777" w:rsidR="00E97379" w:rsidRPr="00C664CA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FAB55D0" w14:textId="5FC1CBA4" w:rsidR="00E97379" w:rsidRPr="00C664CA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E97379" w:rsidRPr="00C664CA" w14:paraId="46325D58" w14:textId="77777777" w:rsidTr="00E641AC">
        <w:tc>
          <w:tcPr>
            <w:tcW w:w="2507" w:type="pct"/>
          </w:tcPr>
          <w:p w14:paraId="535E22EA" w14:textId="77777777" w:rsidR="00E97379" w:rsidRPr="00BA44D9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A44D9">
              <w:rPr>
                <w:rFonts w:ascii="Angsana New" w:hAnsi="Angsana New" w:hint="cs"/>
                <w:sz w:val="30"/>
                <w:szCs w:val="30"/>
                <w:cs/>
              </w:rPr>
              <w:t>เลต</w:t>
            </w:r>
            <w:proofErr w:type="spellStart"/>
            <w:r w:rsidRPr="00BA44D9">
              <w:rPr>
                <w:rFonts w:ascii="Angsana New" w:hAnsi="Angsana New" w:hint="cs"/>
                <w:sz w:val="30"/>
                <w:szCs w:val="30"/>
                <w:cs/>
              </w:rPr>
              <w:t>เต</w:t>
            </w:r>
            <w:proofErr w:type="spellEnd"/>
            <w:r w:rsidRPr="00BA44D9">
              <w:rPr>
                <w:rFonts w:ascii="Angsana New" w:hAnsi="Angsana New" w:hint="cs"/>
                <w:sz w:val="30"/>
                <w:szCs w:val="30"/>
                <w:cs/>
              </w:rPr>
              <w:t>อร์</w:t>
            </w:r>
            <w:proofErr w:type="spellStart"/>
            <w:r w:rsidRPr="00BA44D9">
              <w:rPr>
                <w:rFonts w:ascii="Angsana New" w:hAnsi="Angsana New" w:hint="cs"/>
                <w:sz w:val="30"/>
                <w:szCs w:val="30"/>
                <w:cs/>
              </w:rPr>
              <w:t>ออฟ</w:t>
            </w:r>
            <w:proofErr w:type="spellEnd"/>
            <w:r w:rsidRPr="00BA44D9">
              <w:rPr>
                <w:rFonts w:ascii="Angsana New" w:hAnsi="Angsana New" w:hint="cs"/>
                <w:sz w:val="30"/>
                <w:szCs w:val="30"/>
                <w:cs/>
              </w:rPr>
              <w:t>เครดิตสำหรับซื้อสินค้าและวัสดุ</w:t>
            </w:r>
          </w:p>
          <w:p w14:paraId="5D6E4F56" w14:textId="77777777" w:rsidR="00E97379" w:rsidRPr="00BA44D9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</w:rPr>
            </w:pPr>
            <w:r w:rsidRPr="00BA44D9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522" w:type="pct"/>
            <w:vAlign w:val="bottom"/>
          </w:tcPr>
          <w:p w14:paraId="6BE67865" w14:textId="52E06126" w:rsidR="00E97379" w:rsidRPr="00C664CA" w:rsidRDefault="00FD1916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62" w:type="pct"/>
          </w:tcPr>
          <w:p w14:paraId="03A5B8F3" w14:textId="77777777" w:rsidR="00E97379" w:rsidRPr="00C664CA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07B4F84E" w14:textId="3F98E7C1" w:rsidR="00E97379" w:rsidRPr="00C664CA" w:rsidRDefault="00D26691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44A67A63" w14:textId="77777777" w:rsidR="00E97379" w:rsidRPr="00C664CA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41B20EB1" w14:textId="5FD5D306" w:rsidR="00E97379" w:rsidRPr="00C664CA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6D9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66EA7743" w14:textId="77777777" w:rsidR="00E97379" w:rsidRPr="00C664CA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0C201781" w14:textId="1E63C6A7" w:rsidR="00E97379" w:rsidRPr="00C664CA" w:rsidRDefault="00D26691" w:rsidP="00D2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7379" w:rsidRPr="00C664CA" w14:paraId="5366DE30" w14:textId="77777777" w:rsidTr="00E641AC">
        <w:tc>
          <w:tcPr>
            <w:tcW w:w="2507" w:type="pct"/>
          </w:tcPr>
          <w:p w14:paraId="1533DCA0" w14:textId="77777777" w:rsidR="00E97379" w:rsidRPr="00C664CA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22" w:type="pct"/>
            <w:tcBorders>
              <w:bottom w:val="single" w:sz="4" w:space="0" w:color="auto"/>
            </w:tcBorders>
          </w:tcPr>
          <w:p w14:paraId="01A3AFEF" w14:textId="24635FB0" w:rsidR="00E97379" w:rsidRPr="006D7C95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6D91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62" w:type="pct"/>
          </w:tcPr>
          <w:p w14:paraId="7FA11413" w14:textId="77777777" w:rsidR="00E97379" w:rsidRPr="006D7C95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618C1C34" w14:textId="10F113E5" w:rsidR="00E97379" w:rsidRPr="006D7C95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6" w:type="pct"/>
          </w:tcPr>
          <w:p w14:paraId="5722F3A5" w14:textId="77777777" w:rsidR="00E97379" w:rsidRPr="006D7C95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72E9EB56" w14:textId="034CCFF3" w:rsidR="00E97379" w:rsidRPr="006D7C95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66D91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7" w:type="pct"/>
          </w:tcPr>
          <w:p w14:paraId="12F63FC0" w14:textId="77777777" w:rsidR="00E97379" w:rsidRPr="006D7C95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BF865D2" w14:textId="6F3BC988" w:rsidR="00E97379" w:rsidRPr="006D7C95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E97379" w:rsidRPr="00C664CA" w14:paraId="262790BA" w14:textId="77777777" w:rsidTr="00E641AC">
        <w:tc>
          <w:tcPr>
            <w:tcW w:w="2507" w:type="pct"/>
          </w:tcPr>
          <w:p w14:paraId="2C66BA6B" w14:textId="77777777" w:rsidR="00E97379" w:rsidRPr="00C664CA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7C0A72AF" w14:textId="779D5C8D" w:rsidR="00E97379" w:rsidRDefault="004337EF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62" w:type="pct"/>
          </w:tcPr>
          <w:p w14:paraId="37DE9F48" w14:textId="77777777" w:rsidR="00E97379" w:rsidRPr="00C664CA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729162CC" w14:textId="467F651F" w:rsidR="00E97379" w:rsidRDefault="00D26691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E9737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4E881D8D" w14:textId="77777777" w:rsidR="00E97379" w:rsidRPr="00C664CA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56E2845C" w14:textId="00F58A5F" w:rsidR="00E97379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D91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4AFCAAF7" w14:textId="77777777" w:rsidR="00E97379" w:rsidRPr="00C664CA" w:rsidRDefault="00E97379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5A37B4FF" w14:textId="0C2E7690" w:rsidR="00E97379" w:rsidRDefault="00D26691" w:rsidP="00E9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</w:tr>
    </w:tbl>
    <w:p w14:paraId="56E7ED3C" w14:textId="77777777" w:rsidR="00971C74" w:rsidRDefault="00971C74" w:rsidP="00481AA0">
      <w:pPr>
        <w:tabs>
          <w:tab w:val="clear" w:pos="454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A850372" w14:textId="77777777" w:rsidR="00E65F22" w:rsidRDefault="00DB56C7" w:rsidP="00F6400E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203EFA">
        <w:rPr>
          <w:rFonts w:ascii="Angsana New" w:hAnsi="Angsana New"/>
          <w:sz w:val="30"/>
          <w:szCs w:val="30"/>
          <w:cs/>
        </w:rPr>
        <w:t>บริษัท</w:t>
      </w:r>
      <w:r w:rsidR="00203EFA">
        <w:rPr>
          <w:rFonts w:ascii="Angsana New" w:hAnsi="Angsana New" w:hint="cs"/>
          <w:sz w:val="30"/>
          <w:szCs w:val="30"/>
          <w:cs/>
        </w:rPr>
        <w:t>มี</w:t>
      </w:r>
      <w:r w:rsidR="000A1E5A" w:rsidRPr="000A1E5A">
        <w:rPr>
          <w:rFonts w:ascii="Angsana New" w:hAnsi="Angsana New"/>
          <w:sz w:val="30"/>
          <w:szCs w:val="30"/>
          <w:cs/>
        </w:rPr>
        <w:t>สัญญาความช่วยเหลือทางเทคนิคกับ</w:t>
      </w:r>
      <w:r w:rsidR="000A1E5A" w:rsidRPr="00BA7D21">
        <w:rPr>
          <w:rFonts w:ascii="Angsana New" w:hAnsi="Angsana New"/>
          <w:sz w:val="30"/>
          <w:szCs w:val="30"/>
          <w:cs/>
        </w:rPr>
        <w:t>บริษัท</w:t>
      </w:r>
      <w:r w:rsidR="000A1E5A" w:rsidRPr="000A1E5A">
        <w:rPr>
          <w:rFonts w:ascii="Angsana New" w:hAnsi="Angsana New"/>
          <w:sz w:val="30"/>
          <w:szCs w:val="30"/>
          <w:cs/>
        </w:rPr>
        <w:t>ต่างประเทศ</w:t>
      </w:r>
      <w:r w:rsidR="004A1C90" w:rsidRPr="00BA7D21">
        <w:rPr>
          <w:rFonts w:ascii="Angsana New" w:hAnsi="Angsana New" w:hint="cs"/>
          <w:sz w:val="30"/>
          <w:szCs w:val="30"/>
          <w:cs/>
        </w:rPr>
        <w:t>หลายแห่ง</w:t>
      </w:r>
      <w:r w:rsidR="000A1E5A" w:rsidRPr="000A1E5A">
        <w:rPr>
          <w:rFonts w:ascii="Angsana New" w:hAnsi="Angsana New"/>
          <w:sz w:val="30"/>
          <w:szCs w:val="30"/>
        </w:rPr>
        <w:t xml:space="preserve"> </w:t>
      </w:r>
      <w:r w:rsidR="000A1E5A" w:rsidRPr="000A1E5A">
        <w:rPr>
          <w:rFonts w:ascii="Angsana New" w:hAnsi="Angsana New"/>
          <w:sz w:val="30"/>
          <w:szCs w:val="30"/>
          <w:cs/>
        </w:rPr>
        <w:t>เพื่อ</w:t>
      </w:r>
      <w:r w:rsidR="00BA7D21">
        <w:rPr>
          <w:rFonts w:ascii="Angsana New" w:hAnsi="Angsana New" w:hint="cs"/>
          <w:sz w:val="30"/>
          <w:szCs w:val="30"/>
          <w:cs/>
        </w:rPr>
        <w:t>รับความช่วยเหลือใน</w:t>
      </w:r>
      <w:r w:rsidR="0083696E">
        <w:rPr>
          <w:rFonts w:ascii="Angsana New" w:hAnsi="Angsana New"/>
          <w:sz w:val="30"/>
          <w:szCs w:val="30"/>
          <w:cs/>
        </w:rPr>
        <w:t>กระบวนการผลิต</w:t>
      </w:r>
      <w:proofErr w:type="spellStart"/>
      <w:r w:rsidR="004A1C90">
        <w:rPr>
          <w:rFonts w:ascii="Angsana New" w:hAnsi="Angsana New" w:hint="cs"/>
          <w:sz w:val="30"/>
          <w:szCs w:val="30"/>
          <w:cs/>
        </w:rPr>
        <w:t>ต่างๆ</w:t>
      </w:r>
      <w:proofErr w:type="spellEnd"/>
      <w:r w:rsidR="004A1C90">
        <w:rPr>
          <w:rFonts w:ascii="Angsana New" w:hAnsi="Angsana New" w:hint="cs"/>
          <w:sz w:val="30"/>
          <w:szCs w:val="30"/>
          <w:cs/>
        </w:rPr>
        <w:t xml:space="preserve"> </w:t>
      </w:r>
      <w:r w:rsidR="000A1E5A" w:rsidRPr="000A1E5A">
        <w:rPr>
          <w:rFonts w:ascii="Angsana New" w:hAnsi="Angsana New"/>
          <w:sz w:val="30"/>
          <w:szCs w:val="30"/>
          <w:cs/>
        </w:rPr>
        <w:t>โดย</w:t>
      </w:r>
      <w:r w:rsidR="004A1C90">
        <w:rPr>
          <w:rFonts w:ascii="Angsana New" w:hAnsi="Angsana New" w:hint="cs"/>
          <w:sz w:val="30"/>
          <w:szCs w:val="30"/>
          <w:cs/>
        </w:rPr>
        <w:t>กลุ่ม</w:t>
      </w:r>
      <w:r w:rsidR="000A1E5A" w:rsidRPr="000A1E5A">
        <w:rPr>
          <w:rFonts w:ascii="Angsana New" w:hAnsi="Angsana New"/>
          <w:sz w:val="30"/>
          <w:szCs w:val="30"/>
          <w:cs/>
        </w:rPr>
        <w:t>บริ</w:t>
      </w:r>
      <w:r w:rsidR="000A1E5A" w:rsidRPr="00595CF2">
        <w:rPr>
          <w:rFonts w:ascii="Angsana New" w:hAnsi="Angsana New"/>
          <w:sz w:val="30"/>
          <w:szCs w:val="30"/>
          <w:cs/>
        </w:rPr>
        <w:t>ษัทต้องจ่ายค่าธรรมเนียม</w:t>
      </w:r>
      <w:r w:rsidRPr="00595CF2">
        <w:rPr>
          <w:rFonts w:ascii="Angsana New" w:hAnsi="Angsana New" w:hint="cs"/>
          <w:sz w:val="30"/>
          <w:szCs w:val="30"/>
          <w:cs/>
        </w:rPr>
        <w:t>ตาม</w:t>
      </w:r>
      <w:r w:rsidR="004A1C90" w:rsidRPr="00595CF2">
        <w:rPr>
          <w:rFonts w:ascii="Angsana New" w:hAnsi="Angsana New" w:hint="cs"/>
          <w:sz w:val="30"/>
          <w:szCs w:val="30"/>
          <w:cs/>
        </w:rPr>
        <w:t>อัตรา</w:t>
      </w:r>
      <w:r w:rsidRPr="00595CF2">
        <w:rPr>
          <w:rFonts w:ascii="Angsana New" w:hAnsi="Angsana New" w:hint="cs"/>
          <w:sz w:val="30"/>
          <w:szCs w:val="30"/>
          <w:cs/>
        </w:rPr>
        <w:t xml:space="preserve">ที่ระบุในสัญญา </w:t>
      </w:r>
      <w:r w:rsidR="00F6400E" w:rsidRPr="00595CF2">
        <w:rPr>
          <w:rFonts w:ascii="Angsana New" w:hAnsi="Angsana New"/>
          <w:sz w:val="30"/>
          <w:szCs w:val="30"/>
          <w:cs/>
        </w:rPr>
        <w:t>สัญญา</w:t>
      </w:r>
      <w:r w:rsidR="004A1C90" w:rsidRPr="00595CF2">
        <w:rPr>
          <w:rFonts w:ascii="Angsana New" w:hAnsi="Angsana New" w:hint="cs"/>
          <w:sz w:val="30"/>
          <w:szCs w:val="30"/>
          <w:cs/>
        </w:rPr>
        <w:t>เหล่านี้</w:t>
      </w:r>
      <w:r w:rsidR="00F6400E" w:rsidRPr="00595CF2">
        <w:rPr>
          <w:rFonts w:ascii="Angsana New" w:hAnsi="Angsana New"/>
          <w:sz w:val="30"/>
          <w:szCs w:val="30"/>
          <w:cs/>
        </w:rPr>
        <w:t>มีอายุ</w:t>
      </w:r>
      <w:r w:rsidR="00F6400E" w:rsidRPr="00595CF2">
        <w:rPr>
          <w:rFonts w:ascii="Angsana New" w:hAnsi="Angsana New"/>
          <w:sz w:val="30"/>
          <w:szCs w:val="30"/>
        </w:rPr>
        <w:t xml:space="preserve"> 5</w:t>
      </w:r>
      <w:r w:rsidR="00F6400E" w:rsidRPr="00595CF2">
        <w:rPr>
          <w:rFonts w:ascii="Angsana New" w:hAnsi="Angsana New"/>
          <w:sz w:val="30"/>
          <w:szCs w:val="30"/>
          <w:cs/>
        </w:rPr>
        <w:t xml:space="preserve"> ปี สิ้นสุด</w:t>
      </w:r>
      <w:r w:rsidR="004A1C90" w:rsidRPr="00595CF2">
        <w:rPr>
          <w:rFonts w:ascii="Angsana New" w:hAnsi="Angsana New" w:hint="cs"/>
          <w:sz w:val="30"/>
          <w:szCs w:val="30"/>
          <w:cs/>
        </w:rPr>
        <w:t>ในงวดต่างกัน</w:t>
      </w:r>
      <w:r w:rsidR="0009306D" w:rsidRPr="00595CF2">
        <w:rPr>
          <w:rFonts w:ascii="Angsana New" w:hAnsi="Angsana New" w:hint="cs"/>
          <w:sz w:val="30"/>
          <w:szCs w:val="30"/>
          <w:cs/>
        </w:rPr>
        <w:t>จนถึง</w:t>
      </w:r>
      <w:r w:rsidR="00F6400E" w:rsidRPr="00595CF2">
        <w:rPr>
          <w:rFonts w:ascii="Angsana New" w:hAnsi="Angsana New"/>
          <w:sz w:val="30"/>
          <w:szCs w:val="30"/>
          <w:cs/>
        </w:rPr>
        <w:t>ปี</w:t>
      </w:r>
      <w:r w:rsidR="00F6400E" w:rsidRPr="00595CF2">
        <w:rPr>
          <w:rFonts w:ascii="Angsana New" w:hAnsi="Angsana New"/>
          <w:sz w:val="30"/>
          <w:szCs w:val="30"/>
        </w:rPr>
        <w:t xml:space="preserve"> 25</w:t>
      </w:r>
      <w:r w:rsidR="004A1C90" w:rsidRPr="00595CF2">
        <w:rPr>
          <w:rFonts w:ascii="Angsana New" w:hAnsi="Angsana New"/>
          <w:sz w:val="30"/>
          <w:szCs w:val="30"/>
        </w:rPr>
        <w:t>63</w:t>
      </w:r>
      <w:r w:rsidR="00F6400E" w:rsidRPr="00595CF2">
        <w:rPr>
          <w:rFonts w:ascii="Angsana New" w:hAnsi="Angsana New"/>
          <w:sz w:val="30"/>
          <w:szCs w:val="30"/>
        </w:rPr>
        <w:t xml:space="preserve"> </w:t>
      </w:r>
      <w:r w:rsidR="00BA7D21" w:rsidRPr="00595CF2">
        <w:rPr>
          <w:rFonts w:ascii="Angsana New" w:hAnsi="Angsana New" w:hint="cs"/>
          <w:sz w:val="30"/>
          <w:szCs w:val="30"/>
          <w:cs/>
        </w:rPr>
        <w:t>กลุ่ม</w:t>
      </w:r>
      <w:r w:rsidR="00BA7D21" w:rsidRPr="00595CF2">
        <w:rPr>
          <w:rFonts w:ascii="Angsana New" w:hAnsi="Angsana New"/>
          <w:sz w:val="30"/>
          <w:szCs w:val="30"/>
          <w:cs/>
        </w:rPr>
        <w:t>บริษัท</w:t>
      </w:r>
      <w:r w:rsidR="00F6400E" w:rsidRPr="00F8457C">
        <w:rPr>
          <w:rFonts w:ascii="Angsana New" w:hAnsi="Angsana New"/>
          <w:sz w:val="30"/>
          <w:szCs w:val="30"/>
          <w:cs/>
        </w:rPr>
        <w:t xml:space="preserve">มีสิทธิต่อสัญญาได้อีกเป็นระยะเวลา </w:t>
      </w:r>
      <w:r w:rsidR="00F6400E" w:rsidRPr="00F8457C">
        <w:rPr>
          <w:rFonts w:ascii="Angsana New" w:hAnsi="Angsana New"/>
          <w:sz w:val="30"/>
          <w:szCs w:val="30"/>
        </w:rPr>
        <w:t>5</w:t>
      </w:r>
      <w:r w:rsidR="00F6400E" w:rsidRPr="00F8457C">
        <w:rPr>
          <w:rFonts w:ascii="Angsana New" w:hAnsi="Angsana New"/>
          <w:sz w:val="30"/>
          <w:szCs w:val="30"/>
          <w:cs/>
        </w:rPr>
        <w:t xml:space="preserve"> ปี</w:t>
      </w:r>
    </w:p>
    <w:p w14:paraId="7BE1EE6C" w14:textId="586BEE14" w:rsidR="000B44BE" w:rsidRDefault="000B4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ABDA89C" w14:textId="77777777" w:rsidR="008933C5" w:rsidRDefault="00893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8" w:name="_Hlk33009563"/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584A66A" w14:textId="48FA26A3" w:rsidR="00A94257" w:rsidRPr="00481AA0" w:rsidRDefault="008B5450" w:rsidP="00481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29</w:t>
      </w:r>
      <w:r w:rsidR="000A1E5A" w:rsidRPr="00481AA0">
        <w:rPr>
          <w:rFonts w:ascii="Angsana New" w:hAnsi="Angsana New"/>
          <w:b/>
          <w:bCs/>
          <w:sz w:val="30"/>
          <w:szCs w:val="30"/>
        </w:rPr>
        <w:tab/>
      </w:r>
      <w:r w:rsidR="000A1E5A" w:rsidRPr="00481AA0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6CF0E9AD" w14:textId="77777777" w:rsidR="000A1E5A" w:rsidRPr="00481AA0" w:rsidRDefault="000A1E5A" w:rsidP="009B1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418263" w14:textId="3BBF1121" w:rsidR="003F1377" w:rsidRPr="00604126" w:rsidRDefault="003F1377" w:rsidP="009B1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604126">
        <w:rPr>
          <w:rFonts w:ascii="Angsana New" w:hAnsi="Angsana New" w:hint="cs"/>
          <w:i/>
          <w:iCs/>
          <w:sz w:val="30"/>
          <w:szCs w:val="30"/>
          <w:cs/>
        </w:rPr>
        <w:t>เงินปันผล</w:t>
      </w:r>
    </w:p>
    <w:p w14:paraId="2C00FF93" w14:textId="3D59630C" w:rsidR="00CF6F16" w:rsidRPr="00604126" w:rsidRDefault="00CF6F16" w:rsidP="009B1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386A5573" w14:textId="558E76FF" w:rsidR="006B45FA" w:rsidRPr="00D02517" w:rsidRDefault="00604126" w:rsidP="00112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5C7FDB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ในการประชุมคณะกรรมการของบริษัทเมื่อวันที่</w:t>
      </w:r>
      <w:r w:rsidRPr="005C7FDB">
        <w:rPr>
          <w:rFonts w:ascii="Angsana New" w:hAnsi="Angsana New"/>
          <w:sz w:val="30"/>
          <w:szCs w:val="30"/>
        </w:rPr>
        <w:t xml:space="preserve"> 18 </w:t>
      </w:r>
      <w:r w:rsidRPr="005C7FDB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5C7FDB">
        <w:rPr>
          <w:rFonts w:ascii="Angsana New" w:hAnsi="Angsana New"/>
          <w:sz w:val="30"/>
          <w:szCs w:val="30"/>
        </w:rPr>
        <w:t>2564</w:t>
      </w:r>
      <w:r w:rsidRPr="005C7FDB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คณะกรรมการมีมติอนุมัติจ่ายปันผล</w:t>
      </w:r>
      <w:r w:rsidRPr="005C7FDB">
        <w:rPr>
          <w:rFonts w:ascii="Angsana New" w:hAnsi="Angsana New" w:hint="cs"/>
          <w:sz w:val="30"/>
          <w:szCs w:val="30"/>
          <w:cs/>
        </w:rPr>
        <w:t>ประจำปี</w:t>
      </w:r>
      <w:r w:rsidRPr="005C7FDB">
        <w:rPr>
          <w:rFonts w:ascii="Angsana New" w:hAnsi="Angsana New"/>
          <w:sz w:val="30"/>
          <w:szCs w:val="30"/>
          <w:cs/>
        </w:rPr>
        <w:t xml:space="preserve"> </w:t>
      </w:r>
      <w:r w:rsidRPr="005C7FDB">
        <w:rPr>
          <w:rFonts w:ascii="Angsana New" w:hAnsi="Angsana New"/>
          <w:sz w:val="30"/>
          <w:szCs w:val="30"/>
        </w:rPr>
        <w:t>2563</w:t>
      </w:r>
      <w:r w:rsidRPr="005C7FDB">
        <w:rPr>
          <w:rFonts w:ascii="Angsana New" w:hAnsi="Angsana New"/>
          <w:sz w:val="30"/>
          <w:szCs w:val="30"/>
          <w:cs/>
        </w:rPr>
        <w:t xml:space="preserve"> ใน</w:t>
      </w:r>
      <w:r w:rsidRPr="0039200A">
        <w:rPr>
          <w:rFonts w:ascii="Angsana New" w:hAnsi="Angsana New"/>
          <w:sz w:val="30"/>
          <w:szCs w:val="30"/>
          <w:cs/>
        </w:rPr>
        <w:t>อัตราหุ้นละ</w:t>
      </w:r>
      <w:r w:rsidR="005C7FDB" w:rsidRPr="0039200A">
        <w:rPr>
          <w:rFonts w:ascii="Angsana New" w:hAnsi="Angsana New"/>
          <w:sz w:val="30"/>
          <w:szCs w:val="30"/>
        </w:rPr>
        <w:t xml:space="preserve"> 0.60 </w:t>
      </w:r>
      <w:r w:rsidRPr="0039200A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="005C7FDB" w:rsidRPr="0039200A">
        <w:rPr>
          <w:rFonts w:ascii="Angsana New" w:hAnsi="Angsana New"/>
          <w:sz w:val="30"/>
          <w:szCs w:val="30"/>
        </w:rPr>
        <w:t>255</w:t>
      </w:r>
      <w:r w:rsidRPr="0039200A">
        <w:rPr>
          <w:rFonts w:ascii="Angsana New" w:hAnsi="Angsana New"/>
          <w:sz w:val="30"/>
          <w:szCs w:val="30"/>
        </w:rPr>
        <w:t xml:space="preserve"> </w:t>
      </w:r>
      <w:r w:rsidRPr="0039200A">
        <w:rPr>
          <w:rFonts w:ascii="Angsana New" w:hAnsi="Angsana New"/>
          <w:sz w:val="30"/>
          <w:szCs w:val="30"/>
          <w:cs/>
        </w:rPr>
        <w:t>ล้านบาท ซึ่งเป็นการจ่าย</w:t>
      </w:r>
      <w:r w:rsidRPr="0039200A">
        <w:rPr>
          <w:rFonts w:ascii="Angsana New" w:hAnsi="Angsana New" w:hint="cs"/>
          <w:sz w:val="30"/>
          <w:szCs w:val="30"/>
          <w:cs/>
        </w:rPr>
        <w:t xml:space="preserve">ผลการดำเนินงานของปี </w:t>
      </w:r>
      <w:r w:rsidRPr="0039200A">
        <w:rPr>
          <w:rFonts w:ascii="Angsana New" w:hAnsi="Angsana New"/>
          <w:sz w:val="30"/>
          <w:szCs w:val="30"/>
        </w:rPr>
        <w:t xml:space="preserve">2563 </w:t>
      </w:r>
      <w:r w:rsidR="005C7FDB" w:rsidRPr="0039200A">
        <w:rPr>
          <w:rFonts w:ascii="Angsana New" w:hAnsi="Angsana New" w:hint="cs"/>
          <w:sz w:val="30"/>
          <w:szCs w:val="30"/>
          <w:cs/>
        </w:rPr>
        <w:t>ทั้งจำนวน</w:t>
      </w:r>
      <w:r w:rsidRPr="0039200A">
        <w:rPr>
          <w:rFonts w:ascii="Angsana New" w:hAnsi="Angsana New"/>
          <w:sz w:val="30"/>
          <w:szCs w:val="30"/>
        </w:rPr>
        <w:t xml:space="preserve"> </w:t>
      </w:r>
      <w:r w:rsidRPr="0039200A">
        <w:rPr>
          <w:rFonts w:ascii="Angsana New" w:hAnsi="Angsana New"/>
          <w:sz w:val="30"/>
          <w:szCs w:val="30"/>
          <w:cs/>
        </w:rPr>
        <w:t xml:space="preserve">ทั้งนี้เงินปันผลระหว่างกาลปี </w:t>
      </w:r>
      <w:r w:rsidRPr="0039200A">
        <w:rPr>
          <w:rFonts w:ascii="Angsana New" w:hAnsi="Angsana New"/>
          <w:sz w:val="30"/>
          <w:szCs w:val="30"/>
        </w:rPr>
        <w:t>2563</w:t>
      </w:r>
      <w:r w:rsidRPr="0039200A">
        <w:rPr>
          <w:rFonts w:ascii="Angsana New" w:hAnsi="Angsana New"/>
          <w:sz w:val="30"/>
          <w:szCs w:val="30"/>
          <w:cs/>
        </w:rPr>
        <w:t xml:space="preserve"> </w:t>
      </w:r>
      <w:r w:rsidRPr="0039200A">
        <w:rPr>
          <w:rFonts w:ascii="Angsana New" w:hAnsi="Angsana New" w:hint="cs"/>
          <w:sz w:val="30"/>
          <w:szCs w:val="30"/>
          <w:cs/>
        </w:rPr>
        <w:t>ในอั</w:t>
      </w:r>
      <w:r w:rsidRPr="0039200A">
        <w:rPr>
          <w:rFonts w:ascii="Angsana New" w:hAnsi="Angsana New"/>
          <w:sz w:val="30"/>
          <w:szCs w:val="30"/>
          <w:cs/>
        </w:rPr>
        <w:t xml:space="preserve">ตราหุ้นละ </w:t>
      </w:r>
      <w:r w:rsidRPr="0039200A">
        <w:rPr>
          <w:rFonts w:ascii="Angsana New" w:hAnsi="Angsana New"/>
          <w:sz w:val="30"/>
          <w:szCs w:val="30"/>
        </w:rPr>
        <w:t xml:space="preserve">0.12 </w:t>
      </w:r>
      <w:r w:rsidRPr="0039200A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Pr="0039200A">
        <w:rPr>
          <w:rFonts w:ascii="Angsana New" w:hAnsi="Angsana New"/>
          <w:sz w:val="30"/>
          <w:szCs w:val="30"/>
        </w:rPr>
        <w:t xml:space="preserve">51 </w:t>
      </w:r>
      <w:r w:rsidRPr="0039200A">
        <w:rPr>
          <w:rFonts w:ascii="Angsana New" w:hAnsi="Angsana New" w:hint="cs"/>
          <w:sz w:val="30"/>
          <w:szCs w:val="30"/>
          <w:cs/>
        </w:rPr>
        <w:t>ล้านบาท</w:t>
      </w:r>
      <w:r w:rsidRPr="0039200A">
        <w:rPr>
          <w:rFonts w:ascii="Angsana New" w:hAnsi="Angsana New"/>
          <w:sz w:val="30"/>
          <w:szCs w:val="30"/>
        </w:rPr>
        <w:t xml:space="preserve"> </w:t>
      </w:r>
      <w:r w:rsidRPr="0039200A">
        <w:rPr>
          <w:rFonts w:ascii="Angsana New" w:hAnsi="Angsana New" w:hint="cs"/>
          <w:sz w:val="30"/>
          <w:szCs w:val="30"/>
          <w:cs/>
        </w:rPr>
        <w:t xml:space="preserve">ได้จ่ายให้แก่ผู้ถือหุ้นในเดือนกันยายน </w:t>
      </w:r>
      <w:r w:rsidRPr="0039200A">
        <w:rPr>
          <w:rFonts w:ascii="Angsana New" w:hAnsi="Angsana New"/>
          <w:sz w:val="30"/>
          <w:szCs w:val="30"/>
        </w:rPr>
        <w:t xml:space="preserve">2563 </w:t>
      </w:r>
      <w:r w:rsidRPr="0039200A">
        <w:rPr>
          <w:rFonts w:ascii="Angsana New" w:hAnsi="Angsana New" w:hint="cs"/>
          <w:sz w:val="30"/>
          <w:szCs w:val="30"/>
          <w:cs/>
        </w:rPr>
        <w:t>ดังนั้นเงินปันผลส่วนที่คงเหลือในอัตราหุ้นละ</w:t>
      </w:r>
      <w:r w:rsidRPr="0039200A">
        <w:rPr>
          <w:rFonts w:ascii="Angsana New" w:hAnsi="Angsana New"/>
          <w:sz w:val="30"/>
          <w:szCs w:val="30"/>
        </w:rPr>
        <w:t xml:space="preserve"> </w:t>
      </w:r>
      <w:r w:rsidR="0039200A" w:rsidRPr="0039200A">
        <w:rPr>
          <w:rFonts w:ascii="Angsana New" w:hAnsi="Angsana New"/>
          <w:sz w:val="30"/>
          <w:szCs w:val="30"/>
        </w:rPr>
        <w:t>0.48</w:t>
      </w:r>
      <w:r w:rsidRPr="0039200A">
        <w:rPr>
          <w:rFonts w:ascii="Angsana New" w:hAnsi="Angsana New" w:hint="cs"/>
          <w:sz w:val="30"/>
          <w:szCs w:val="30"/>
          <w:cs/>
        </w:rPr>
        <w:t xml:space="preserve"> บาท เป็นจำนวนเงิน </w:t>
      </w:r>
      <w:r w:rsidR="0039200A" w:rsidRPr="0039200A">
        <w:rPr>
          <w:rFonts w:ascii="Angsana New" w:hAnsi="Angsana New"/>
          <w:sz w:val="30"/>
          <w:szCs w:val="30"/>
        </w:rPr>
        <w:t>204</w:t>
      </w:r>
      <w:r w:rsidRPr="0039200A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39200A">
        <w:rPr>
          <w:rFonts w:ascii="Angsana New" w:hAnsi="Angsana New"/>
          <w:sz w:val="30"/>
          <w:szCs w:val="30"/>
        </w:rPr>
        <w:t xml:space="preserve"> </w:t>
      </w:r>
      <w:r w:rsidRPr="0039200A">
        <w:rPr>
          <w:rFonts w:ascii="Angsana New" w:hAnsi="Angsana New" w:hint="cs"/>
          <w:sz w:val="30"/>
          <w:szCs w:val="30"/>
          <w:cs/>
        </w:rPr>
        <w:t>จะ</w:t>
      </w:r>
      <w:r w:rsidRPr="0039200A">
        <w:rPr>
          <w:rFonts w:ascii="Angsana New" w:hAnsi="Angsana New"/>
          <w:sz w:val="30"/>
          <w:szCs w:val="30"/>
          <w:cs/>
        </w:rPr>
        <w:t>จ่ายให้แก่ผู้ถือหุ้น</w:t>
      </w:r>
      <w:r w:rsidRPr="0039200A">
        <w:rPr>
          <w:rFonts w:ascii="Angsana New" w:hAnsi="Angsana New" w:hint="cs"/>
          <w:sz w:val="30"/>
          <w:szCs w:val="30"/>
          <w:cs/>
        </w:rPr>
        <w:t>ในเดือนพฤษภาคม</w:t>
      </w:r>
      <w:r w:rsidRPr="0039200A">
        <w:rPr>
          <w:rFonts w:ascii="Angsana New" w:hAnsi="Angsana New"/>
          <w:sz w:val="30"/>
          <w:szCs w:val="30"/>
          <w:cs/>
        </w:rPr>
        <w:t xml:space="preserve"> </w:t>
      </w:r>
      <w:r w:rsidRPr="0039200A">
        <w:rPr>
          <w:rFonts w:ascii="Angsana New" w:hAnsi="Angsana New"/>
          <w:sz w:val="30"/>
          <w:szCs w:val="30"/>
        </w:rPr>
        <w:t>2564</w:t>
      </w:r>
      <w:bookmarkEnd w:id="8"/>
    </w:p>
    <w:sectPr w:rsidR="006B45FA" w:rsidRPr="00D02517" w:rsidSect="00646F4B">
      <w:headerReference w:type="default" r:id="rId3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3F20C7" w14:textId="77777777" w:rsidR="00817567" w:rsidRDefault="00817567">
      <w:r>
        <w:separator/>
      </w:r>
    </w:p>
  </w:endnote>
  <w:endnote w:type="continuationSeparator" w:id="0">
    <w:p w14:paraId="3ABACC7E" w14:textId="77777777" w:rsidR="00817567" w:rsidRDefault="00817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27129" w14:textId="77777777" w:rsidR="00817567" w:rsidRPr="004C2902" w:rsidRDefault="00817567">
    <w:pPr>
      <w:pStyle w:val="Footer"/>
      <w:jc w:val="center"/>
      <w:rPr>
        <w:rFonts w:ascii="Angsana New" w:hAnsi="Angsana New"/>
        <w:sz w:val="30"/>
        <w:szCs w:val="30"/>
      </w:rPr>
    </w:pPr>
    <w:r w:rsidRPr="004C2902">
      <w:rPr>
        <w:rFonts w:ascii="Angsana New" w:hAnsi="Angsana New"/>
        <w:sz w:val="30"/>
        <w:szCs w:val="30"/>
      </w:rPr>
      <w:fldChar w:fldCharType="begin"/>
    </w:r>
    <w:r w:rsidRPr="004C2902">
      <w:rPr>
        <w:rFonts w:ascii="Angsana New" w:hAnsi="Angsana New"/>
        <w:sz w:val="30"/>
        <w:szCs w:val="30"/>
      </w:rPr>
      <w:instrText xml:space="preserve"> PAGE   \* MERGEFORMAT </w:instrText>
    </w:r>
    <w:r w:rsidRPr="004C290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4C2902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DC8F2" w14:textId="567E85AA" w:rsidR="00817567" w:rsidRPr="004C2902" w:rsidRDefault="00817567">
    <w:pPr>
      <w:pStyle w:val="Footer"/>
      <w:jc w:val="center"/>
      <w:rPr>
        <w:rFonts w:ascii="Angsana New" w:hAnsi="Angsana New"/>
        <w:sz w:val="30"/>
        <w:szCs w:val="30"/>
      </w:rPr>
    </w:pPr>
    <w:r w:rsidRPr="004C2902">
      <w:rPr>
        <w:rFonts w:ascii="Angsana New" w:hAnsi="Angsana New"/>
        <w:sz w:val="30"/>
        <w:szCs w:val="30"/>
      </w:rPr>
      <w:fldChar w:fldCharType="begin"/>
    </w:r>
    <w:r w:rsidRPr="004C2902">
      <w:rPr>
        <w:rFonts w:ascii="Angsana New" w:hAnsi="Angsana New"/>
        <w:sz w:val="30"/>
        <w:szCs w:val="30"/>
      </w:rPr>
      <w:instrText xml:space="preserve"> PAGE   \* MERGEFORMAT </w:instrText>
    </w:r>
    <w:r w:rsidRPr="004C2902">
      <w:rPr>
        <w:rFonts w:ascii="Angsana New" w:hAnsi="Angsana New"/>
        <w:sz w:val="30"/>
        <w:szCs w:val="30"/>
      </w:rPr>
      <w:fldChar w:fldCharType="separate"/>
    </w:r>
    <w:r w:rsidR="00030261">
      <w:rPr>
        <w:rFonts w:ascii="Angsana New" w:hAnsi="Angsana New"/>
        <w:noProof/>
        <w:sz w:val="30"/>
        <w:szCs w:val="30"/>
      </w:rPr>
      <w:t>18</w:t>
    </w:r>
    <w:r w:rsidRPr="004C2902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0CF1E6" w14:textId="5D19A86D" w:rsidR="00817567" w:rsidRPr="0075591B" w:rsidRDefault="0081756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 w:rsidR="00030261">
      <w:rPr>
        <w:rFonts w:ascii="Angsana New" w:hAnsi="Angsana New"/>
        <w:noProof/>
        <w:sz w:val="30"/>
        <w:szCs w:val="30"/>
      </w:rPr>
      <w:t>56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E859E" w14:textId="375D3DD1" w:rsidR="00817567" w:rsidRPr="004C2902" w:rsidRDefault="00817567">
    <w:pPr>
      <w:pStyle w:val="Footer"/>
      <w:jc w:val="center"/>
      <w:rPr>
        <w:rFonts w:ascii="Angsana New" w:hAnsi="Angsana New"/>
        <w:sz w:val="30"/>
        <w:szCs w:val="30"/>
      </w:rPr>
    </w:pPr>
    <w:r w:rsidRPr="004C2902">
      <w:rPr>
        <w:rFonts w:ascii="Angsana New" w:hAnsi="Angsana New"/>
        <w:sz w:val="30"/>
        <w:szCs w:val="30"/>
      </w:rPr>
      <w:fldChar w:fldCharType="begin"/>
    </w:r>
    <w:r w:rsidRPr="004C2902">
      <w:rPr>
        <w:rFonts w:ascii="Angsana New" w:hAnsi="Angsana New"/>
        <w:sz w:val="30"/>
        <w:szCs w:val="30"/>
      </w:rPr>
      <w:instrText xml:space="preserve"> PAGE   \* MERGEFORMAT </w:instrText>
    </w:r>
    <w:r w:rsidRPr="004C2902">
      <w:rPr>
        <w:rFonts w:ascii="Angsana New" w:hAnsi="Angsana New"/>
        <w:sz w:val="30"/>
        <w:szCs w:val="30"/>
      </w:rPr>
      <w:fldChar w:fldCharType="separate"/>
    </w:r>
    <w:r w:rsidR="00030261">
      <w:rPr>
        <w:rFonts w:ascii="Angsana New" w:hAnsi="Angsana New"/>
        <w:noProof/>
        <w:sz w:val="30"/>
        <w:szCs w:val="30"/>
      </w:rPr>
      <w:t>19</w:t>
    </w:r>
    <w:r w:rsidRPr="004C2902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3E5A1" w14:textId="50BF58F3" w:rsidR="00817567" w:rsidRPr="0075591B" w:rsidRDefault="0081756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 w:rsidR="00030261">
      <w:rPr>
        <w:rFonts w:ascii="Angsana New" w:hAnsi="Angsana New"/>
        <w:noProof/>
        <w:sz w:val="30"/>
        <w:szCs w:val="30"/>
      </w:rPr>
      <w:t>55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A4F55" w14:textId="1752C4A5" w:rsidR="00817567" w:rsidRDefault="00817567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 w:rsidR="00030261">
      <w:rPr>
        <w:rFonts w:ascii="Angsana New" w:hAnsi="Angsana New"/>
        <w:noProof/>
        <w:sz w:val="30"/>
        <w:szCs w:val="30"/>
      </w:rPr>
      <w:t>57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00AE7" w14:textId="7255AF08" w:rsidR="00817567" w:rsidRPr="0075591B" w:rsidRDefault="0081756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 w:rsidR="00030261">
      <w:rPr>
        <w:rFonts w:ascii="Angsana New" w:hAnsi="Angsana New"/>
        <w:noProof/>
        <w:sz w:val="30"/>
        <w:szCs w:val="30"/>
      </w:rPr>
      <w:t>62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076F9" w14:textId="34C2D228" w:rsidR="00817567" w:rsidRPr="0075591B" w:rsidRDefault="0081756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 w:rsidR="00030261">
      <w:rPr>
        <w:rFonts w:ascii="Angsana New" w:hAnsi="Angsana New"/>
        <w:noProof/>
        <w:sz w:val="30"/>
        <w:szCs w:val="30"/>
      </w:rPr>
      <w:t>65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BCB93" w14:textId="4640FE1D" w:rsidR="00817567" w:rsidRPr="0075591B" w:rsidRDefault="0081756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 w:rsidR="00030261">
      <w:rPr>
        <w:rFonts w:ascii="Angsana New" w:hAnsi="Angsana New"/>
        <w:noProof/>
        <w:sz w:val="30"/>
        <w:szCs w:val="30"/>
      </w:rPr>
      <w:t>95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6AE9BD" w14:textId="77777777" w:rsidR="00817567" w:rsidRDefault="00817567">
      <w:r>
        <w:separator/>
      </w:r>
    </w:p>
  </w:footnote>
  <w:footnote w:type="continuationSeparator" w:id="0">
    <w:p w14:paraId="2403E1AE" w14:textId="77777777" w:rsidR="00817567" w:rsidRDefault="00817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E73FD" w14:textId="77777777" w:rsidR="00817567" w:rsidRDefault="00817567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AC358" w14:textId="77777777" w:rsidR="00817567" w:rsidRPr="00774FEB" w:rsidRDefault="0081756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</w:t>
    </w:r>
    <w:proofErr w:type="spellStart"/>
    <w:r w:rsidRPr="00E57297">
      <w:rPr>
        <w:rFonts w:ascii="Angsana New" w:hAnsi="Angsana New" w:hint="cs"/>
        <w:b/>
        <w:bCs/>
        <w:sz w:val="32"/>
        <w:szCs w:val="32"/>
        <w:cs/>
      </w:rPr>
      <w:t>ซ์</w:t>
    </w:r>
    <w:proofErr w:type="spellEnd"/>
    <w:r w:rsidRPr="00E57297">
      <w:rPr>
        <w:rFonts w:ascii="Angsana New" w:hAnsi="Angsana New" w:hint="cs"/>
        <w:b/>
        <w:bCs/>
        <w:sz w:val="32"/>
        <w:szCs w:val="32"/>
        <w:cs/>
      </w:rPr>
      <w:t xml:space="preserve">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994B81F" w14:textId="4926CE13" w:rsidR="00817567" w:rsidRDefault="0081756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9685D19" w14:textId="6514EBAB" w:rsidR="00817567" w:rsidRPr="009D0D6C" w:rsidRDefault="0081756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lang w:val="x-none" w:eastAsia="x-none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03C847C6" w14:textId="77777777" w:rsidR="00817567" w:rsidRDefault="0081756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B36FE" w14:textId="77777777" w:rsidR="00817567" w:rsidRDefault="00817567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44683" w14:textId="77777777" w:rsidR="00817567" w:rsidRPr="00774FEB" w:rsidRDefault="00817567" w:rsidP="009F68F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</w:t>
    </w:r>
    <w:proofErr w:type="spellStart"/>
    <w:r w:rsidRPr="00E57297">
      <w:rPr>
        <w:rFonts w:ascii="Angsana New" w:hAnsi="Angsana New"/>
        <w:b/>
        <w:bCs/>
        <w:sz w:val="32"/>
        <w:szCs w:val="32"/>
        <w:cs/>
      </w:rPr>
      <w:t>ซ์</w:t>
    </w:r>
    <w:proofErr w:type="spellEnd"/>
    <w:r w:rsidRPr="00E57297">
      <w:rPr>
        <w:rFonts w:ascii="Angsana New" w:hAnsi="Angsana New"/>
        <w:b/>
        <w:bCs/>
        <w:sz w:val="32"/>
        <w:szCs w:val="32"/>
        <w:cs/>
      </w:rPr>
      <w:t xml:space="preserve">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461E3CF" w14:textId="77777777" w:rsidR="00817567" w:rsidRDefault="0081756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A6D5C56" w14:textId="44977194" w:rsidR="00817567" w:rsidRDefault="0081756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07C0470" w14:textId="77777777" w:rsidR="00817567" w:rsidRPr="004F073B" w:rsidRDefault="00817567" w:rsidP="00E219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4"/>
        <w:szCs w:val="24"/>
        <w:cs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524B" w14:textId="77777777" w:rsidR="00817567" w:rsidRDefault="00817567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AE724" w14:textId="77777777" w:rsidR="00817567" w:rsidRDefault="00817567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91FA6" w14:textId="77777777" w:rsidR="00817567" w:rsidRPr="00774FEB" w:rsidRDefault="0081756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</w:t>
    </w:r>
    <w:proofErr w:type="spellStart"/>
    <w:r w:rsidRPr="00E57297">
      <w:rPr>
        <w:rFonts w:ascii="Angsana New" w:hAnsi="Angsana New"/>
        <w:b/>
        <w:bCs/>
        <w:sz w:val="32"/>
        <w:szCs w:val="32"/>
        <w:cs/>
      </w:rPr>
      <w:t>ซ์</w:t>
    </w:r>
    <w:proofErr w:type="spellEnd"/>
    <w:r w:rsidRPr="00E57297">
      <w:rPr>
        <w:rFonts w:ascii="Angsana New" w:hAnsi="Angsana New"/>
        <w:b/>
        <w:bCs/>
        <w:sz w:val="32"/>
        <w:szCs w:val="32"/>
        <w:cs/>
      </w:rPr>
      <w:t xml:space="preserve">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FFFF460" w14:textId="77777777" w:rsidR="00817567" w:rsidRDefault="0081756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94EF53E" w14:textId="6BDC7AE3" w:rsidR="00817567" w:rsidRPr="006E020C" w:rsidRDefault="0081756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65233AB7" w14:textId="77777777" w:rsidR="00817567" w:rsidRPr="00666BC6" w:rsidRDefault="00817567" w:rsidP="00E219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4"/>
        <w:szCs w:val="24"/>
        <w:cs/>
        <w:lang w:val="th-TH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96EBC" w14:textId="77777777" w:rsidR="00817567" w:rsidRDefault="00817567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DFECA" w14:textId="77777777" w:rsidR="00817567" w:rsidRPr="00774FEB" w:rsidRDefault="0081756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</w:t>
    </w:r>
    <w:proofErr w:type="spellStart"/>
    <w:r w:rsidRPr="00E57297">
      <w:rPr>
        <w:rFonts w:ascii="Angsana New" w:hAnsi="Angsana New"/>
        <w:b/>
        <w:bCs/>
        <w:sz w:val="32"/>
        <w:szCs w:val="32"/>
        <w:cs/>
      </w:rPr>
      <w:t>ซ์</w:t>
    </w:r>
    <w:proofErr w:type="spellEnd"/>
    <w:r w:rsidRPr="00E57297">
      <w:rPr>
        <w:rFonts w:ascii="Angsana New" w:hAnsi="Angsana New"/>
        <w:b/>
        <w:bCs/>
        <w:sz w:val="32"/>
        <w:szCs w:val="32"/>
        <w:cs/>
      </w:rPr>
      <w:t xml:space="preserve">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A645470" w14:textId="77777777" w:rsidR="00817567" w:rsidRDefault="0081756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6082A5A" w14:textId="5741FC49" w:rsidR="00817567" w:rsidRPr="006E020C" w:rsidRDefault="0081756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224D741F" w14:textId="77777777" w:rsidR="00817567" w:rsidRPr="00666BC6" w:rsidRDefault="00817567" w:rsidP="00E219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4"/>
        <w:szCs w:val="24"/>
        <w:cs/>
        <w:lang w:val="th-TH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86E94" w14:textId="77777777" w:rsidR="00817567" w:rsidRDefault="00817567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41836" w14:textId="77777777" w:rsidR="00817567" w:rsidRPr="00EC2581" w:rsidRDefault="00817567" w:rsidP="00D52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C2581">
      <w:rPr>
        <w:rFonts w:ascii="Angsana New" w:hAnsi="Angsana New"/>
        <w:b/>
        <w:bCs/>
        <w:sz w:val="32"/>
        <w:szCs w:val="32"/>
        <w:cs/>
      </w:rPr>
      <w:t>บริษัท สมบูรณ์ แอ๊ดวาน</w:t>
    </w:r>
    <w:proofErr w:type="spellStart"/>
    <w:r w:rsidRPr="00EC2581">
      <w:rPr>
        <w:rFonts w:ascii="Angsana New" w:hAnsi="Angsana New"/>
        <w:b/>
        <w:bCs/>
        <w:sz w:val="32"/>
        <w:szCs w:val="32"/>
        <w:cs/>
      </w:rPr>
      <w:t>ซ์</w:t>
    </w:r>
    <w:proofErr w:type="spellEnd"/>
    <w:r w:rsidRPr="00EC2581">
      <w:rPr>
        <w:rFonts w:ascii="Angsana New" w:hAnsi="Angsana New"/>
        <w:b/>
        <w:bCs/>
        <w:sz w:val="32"/>
        <w:szCs w:val="32"/>
        <w:cs/>
      </w:rPr>
      <w:t xml:space="preserve"> เทคโนโลยี จำกัด (มหาชน)</w:t>
    </w:r>
    <w:r w:rsidRPr="00EC2581">
      <w:rPr>
        <w:rFonts w:ascii="Angsana New" w:hAnsi="Angsana New"/>
        <w:b/>
        <w:bCs/>
        <w:sz w:val="32"/>
        <w:szCs w:val="32"/>
      </w:rPr>
      <w:t xml:space="preserve"> </w:t>
    </w:r>
    <w:r w:rsidRPr="00EC258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F31C350" w14:textId="77777777" w:rsidR="00817567" w:rsidRDefault="00817567" w:rsidP="00D52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C258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31E89A3" w14:textId="6453E75E" w:rsidR="00817567" w:rsidRPr="00EC2581" w:rsidRDefault="00817567" w:rsidP="00D52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5593072F" w14:textId="77777777" w:rsidR="00817567" w:rsidRPr="0075591B" w:rsidRDefault="00817567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0D76C" w14:textId="77777777" w:rsidR="00817567" w:rsidRPr="00774FEB" w:rsidRDefault="00817567" w:rsidP="00142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</w:t>
    </w:r>
    <w:proofErr w:type="spellStart"/>
    <w:r w:rsidRPr="00E57297">
      <w:rPr>
        <w:rFonts w:ascii="Angsana New" w:hAnsi="Angsana New"/>
        <w:b/>
        <w:bCs/>
        <w:sz w:val="32"/>
        <w:szCs w:val="32"/>
        <w:cs/>
      </w:rPr>
      <w:t>ซ์</w:t>
    </w:r>
    <w:proofErr w:type="spellEnd"/>
    <w:r w:rsidRPr="00E57297">
      <w:rPr>
        <w:rFonts w:ascii="Angsana New" w:hAnsi="Angsana New"/>
        <w:b/>
        <w:bCs/>
        <w:sz w:val="32"/>
        <w:szCs w:val="32"/>
        <w:cs/>
      </w:rPr>
      <w:t xml:space="preserve">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93546FE" w14:textId="77777777" w:rsidR="00817567" w:rsidRPr="00C30CBE" w:rsidRDefault="00817567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BF1424F" w14:textId="44B59D46" w:rsidR="00817567" w:rsidRDefault="00817567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30CBE">
      <w:rPr>
        <w:rFonts w:ascii="Angsana New" w:hAnsi="Angsana New"/>
        <w:b/>
        <w:bCs/>
        <w:sz w:val="32"/>
        <w:szCs w:val="32"/>
      </w:rPr>
      <w:t>31</w:t>
    </w:r>
    <w:r w:rsidRPr="00C30CB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30CB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63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189A7D7" w14:textId="77777777" w:rsidR="00817567" w:rsidRPr="006E020C" w:rsidRDefault="0081756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41924" w14:textId="77777777" w:rsidR="00817567" w:rsidRDefault="00817567">
    <w:pPr>
      <w:pStyle w:val="Header"/>
    </w:pP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8D060" w14:textId="77777777" w:rsidR="00817567" w:rsidRPr="00774FEB" w:rsidRDefault="00817567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</w:t>
    </w:r>
    <w:proofErr w:type="spellStart"/>
    <w:r w:rsidRPr="00E57297">
      <w:rPr>
        <w:rFonts w:ascii="Angsana New" w:hAnsi="Angsana New"/>
        <w:b/>
        <w:bCs/>
        <w:sz w:val="32"/>
        <w:szCs w:val="32"/>
        <w:cs/>
      </w:rPr>
      <w:t>ซ์</w:t>
    </w:r>
    <w:proofErr w:type="spellEnd"/>
    <w:r w:rsidRPr="00E57297">
      <w:rPr>
        <w:rFonts w:ascii="Angsana New" w:hAnsi="Angsana New"/>
        <w:b/>
        <w:bCs/>
        <w:sz w:val="32"/>
        <w:szCs w:val="32"/>
        <w:cs/>
      </w:rPr>
      <w:t xml:space="preserve">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85E9CC2" w14:textId="77777777" w:rsidR="00817567" w:rsidRDefault="00817567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0B0ACEC" w14:textId="63DB1983" w:rsidR="00817567" w:rsidRPr="006E020C" w:rsidRDefault="00817567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54E6A988" w14:textId="77777777" w:rsidR="00817567" w:rsidRPr="00D52E97" w:rsidRDefault="00817567">
    <w:pPr>
      <w:pStyle w:val="Header"/>
      <w:rPr>
        <w:sz w:val="22"/>
        <w:szCs w:val="22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E1DD6" w14:textId="77777777" w:rsidR="00817567" w:rsidRPr="00774FEB" w:rsidRDefault="00817567" w:rsidP="00C004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</w:t>
    </w:r>
    <w:proofErr w:type="spellStart"/>
    <w:r w:rsidRPr="00E57297">
      <w:rPr>
        <w:rFonts w:ascii="Angsana New" w:hAnsi="Angsana New"/>
        <w:b/>
        <w:bCs/>
        <w:sz w:val="32"/>
        <w:szCs w:val="32"/>
        <w:cs/>
      </w:rPr>
      <w:t>ซ์</w:t>
    </w:r>
    <w:proofErr w:type="spellEnd"/>
    <w:r w:rsidRPr="00E57297">
      <w:rPr>
        <w:rFonts w:ascii="Angsana New" w:hAnsi="Angsana New"/>
        <w:b/>
        <w:bCs/>
        <w:sz w:val="32"/>
        <w:szCs w:val="32"/>
        <w:cs/>
      </w:rPr>
      <w:t xml:space="preserve">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2AB6E4B" w14:textId="77777777" w:rsidR="00817567" w:rsidRDefault="00817567" w:rsidP="00C004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5B2D4AB" w14:textId="77777777" w:rsidR="00817567" w:rsidRPr="006E020C" w:rsidRDefault="00817567" w:rsidP="00C004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3895580D" w14:textId="77777777" w:rsidR="00817567" w:rsidRPr="006E020C" w:rsidRDefault="00817567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7C614" w14:textId="77777777" w:rsidR="00817567" w:rsidRPr="00774FEB" w:rsidRDefault="0081756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</w:t>
    </w:r>
    <w:proofErr w:type="spellStart"/>
    <w:r w:rsidRPr="00E57297">
      <w:rPr>
        <w:rFonts w:ascii="Angsana New" w:hAnsi="Angsana New"/>
        <w:b/>
        <w:bCs/>
        <w:sz w:val="32"/>
        <w:szCs w:val="32"/>
        <w:cs/>
      </w:rPr>
      <w:t>ซ์</w:t>
    </w:r>
    <w:proofErr w:type="spellEnd"/>
    <w:r w:rsidRPr="00E57297">
      <w:rPr>
        <w:rFonts w:ascii="Angsana New" w:hAnsi="Angsana New"/>
        <w:b/>
        <w:bCs/>
        <w:sz w:val="32"/>
        <w:szCs w:val="32"/>
        <w:cs/>
      </w:rPr>
      <w:t xml:space="preserve">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876C622" w14:textId="77777777" w:rsidR="00817567" w:rsidRDefault="0081756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9BCA29" w14:textId="3FA1D573" w:rsidR="00817567" w:rsidRDefault="0081756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56A76F7E" w14:textId="77777777" w:rsidR="00817567" w:rsidRPr="0015281B" w:rsidRDefault="00817567" w:rsidP="00D20E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1679D" w14:textId="77777777" w:rsidR="00817567" w:rsidRDefault="008175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0B970" w14:textId="77777777" w:rsidR="00817567" w:rsidRPr="00774FEB" w:rsidRDefault="00817567" w:rsidP="00142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</w:t>
    </w:r>
    <w:proofErr w:type="spellStart"/>
    <w:r w:rsidRPr="00E57297">
      <w:rPr>
        <w:rFonts w:ascii="Angsana New" w:hAnsi="Angsana New"/>
        <w:b/>
        <w:bCs/>
        <w:sz w:val="32"/>
        <w:szCs w:val="32"/>
        <w:cs/>
      </w:rPr>
      <w:t>ซ์</w:t>
    </w:r>
    <w:proofErr w:type="spellEnd"/>
    <w:r w:rsidRPr="00E57297">
      <w:rPr>
        <w:rFonts w:ascii="Angsana New" w:hAnsi="Angsana New"/>
        <w:b/>
        <w:bCs/>
        <w:sz w:val="32"/>
        <w:szCs w:val="32"/>
        <w:cs/>
      </w:rPr>
      <w:t xml:space="preserve">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6D6E16A" w14:textId="77777777" w:rsidR="00817567" w:rsidRPr="00C30CBE" w:rsidRDefault="00817567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9296B8" w14:textId="6777A40B" w:rsidR="00817567" w:rsidRDefault="00817567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30CBE">
      <w:rPr>
        <w:rFonts w:ascii="Angsana New" w:hAnsi="Angsana New"/>
        <w:b/>
        <w:bCs/>
        <w:sz w:val="32"/>
        <w:szCs w:val="32"/>
      </w:rPr>
      <w:t>31</w:t>
    </w:r>
    <w:r w:rsidRPr="00C30CB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EACEA4E" w14:textId="77777777" w:rsidR="00817567" w:rsidRPr="006E020C" w:rsidRDefault="0081756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B19CF" w14:textId="77777777" w:rsidR="00817567" w:rsidRDefault="00817567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EBC7A" w14:textId="77777777" w:rsidR="00817567" w:rsidRPr="00774FEB" w:rsidRDefault="00817567" w:rsidP="002F2A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</w:t>
    </w:r>
    <w:proofErr w:type="spellStart"/>
    <w:r w:rsidRPr="00E57297">
      <w:rPr>
        <w:rFonts w:ascii="Angsana New" w:hAnsi="Angsana New"/>
        <w:b/>
        <w:bCs/>
        <w:sz w:val="32"/>
        <w:szCs w:val="32"/>
        <w:cs/>
      </w:rPr>
      <w:t>ซ์</w:t>
    </w:r>
    <w:proofErr w:type="spellEnd"/>
    <w:r w:rsidRPr="00E57297">
      <w:rPr>
        <w:rFonts w:ascii="Angsana New" w:hAnsi="Angsana New"/>
        <w:b/>
        <w:bCs/>
        <w:sz w:val="32"/>
        <w:szCs w:val="32"/>
        <w:cs/>
      </w:rPr>
      <w:t xml:space="preserve">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DD16FE2" w14:textId="77777777" w:rsidR="00817567" w:rsidRDefault="00817567" w:rsidP="002F2A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6BE150E" w14:textId="03E61DF6" w:rsidR="00817567" w:rsidRPr="006E020C" w:rsidRDefault="00817567" w:rsidP="002F2A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53A9FC3" w14:textId="77777777" w:rsidR="00817567" w:rsidRDefault="008175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E38CE" w14:textId="77777777" w:rsidR="00817567" w:rsidRDefault="00817567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2BBF16" w14:textId="77777777" w:rsidR="00817567" w:rsidRPr="00774FEB" w:rsidRDefault="0081756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</w:t>
    </w:r>
    <w:proofErr w:type="spellStart"/>
    <w:r w:rsidRPr="00E57297">
      <w:rPr>
        <w:rFonts w:ascii="Angsana New" w:hAnsi="Angsana New" w:hint="cs"/>
        <w:b/>
        <w:bCs/>
        <w:sz w:val="32"/>
        <w:szCs w:val="32"/>
        <w:cs/>
      </w:rPr>
      <w:t>ซ์</w:t>
    </w:r>
    <w:proofErr w:type="spellEnd"/>
    <w:r w:rsidRPr="00E57297">
      <w:rPr>
        <w:rFonts w:ascii="Angsana New" w:hAnsi="Angsana New" w:hint="cs"/>
        <w:b/>
        <w:bCs/>
        <w:sz w:val="32"/>
        <w:szCs w:val="32"/>
        <w:cs/>
      </w:rPr>
      <w:t xml:space="preserve">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74EB74A" w14:textId="77777777" w:rsidR="00817567" w:rsidRDefault="0081756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1DA54F1" w14:textId="77777777" w:rsidR="00817567" w:rsidRPr="006E020C" w:rsidRDefault="0081756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 30 กันยายน 256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FF99131" w14:textId="77777777" w:rsidR="00817567" w:rsidRDefault="00817567">
    <w:pPr>
      <w:pStyle w:val="Header"/>
    </w:pPr>
  </w:p>
  <w:p w14:paraId="0443F785" w14:textId="77777777" w:rsidR="00817567" w:rsidRDefault="008175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20D2CC2"/>
    <w:multiLevelType w:val="multilevel"/>
    <w:tmpl w:val="9828E09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5C3160"/>
    <w:multiLevelType w:val="multilevel"/>
    <w:tmpl w:val="53C4EC8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232E4749"/>
    <w:multiLevelType w:val="multilevel"/>
    <w:tmpl w:val="E79036C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314"/>
        </w:tabs>
        <w:ind w:left="1314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6" w15:restartNumberingAfterBreak="0">
    <w:nsid w:val="3D2D1AC8"/>
    <w:multiLevelType w:val="hybridMultilevel"/>
    <w:tmpl w:val="266C4F02"/>
    <w:lvl w:ilvl="0" w:tplc="ACCC9BD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8" w15:restartNumberingAfterBreak="0">
    <w:nsid w:val="3FC94AA7"/>
    <w:multiLevelType w:val="hybridMultilevel"/>
    <w:tmpl w:val="C4021B7C"/>
    <w:lvl w:ilvl="0" w:tplc="E53A9A9A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  <w:lang w:bidi="th-TH"/>
      </w:rPr>
    </w:lvl>
    <w:lvl w:ilvl="1" w:tplc="5C548A76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2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C146537"/>
    <w:multiLevelType w:val="multilevel"/>
    <w:tmpl w:val="BB4CCD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-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" w:hanging="360"/>
      </w:pPr>
    </w:lvl>
    <w:lvl w:ilvl="2" w:tplc="0409001B" w:tentative="1">
      <w:start w:val="1"/>
      <w:numFmt w:val="lowerRoman"/>
      <w:lvlText w:val="%3."/>
      <w:lvlJc w:val="right"/>
      <w:pPr>
        <w:ind w:left="817" w:hanging="180"/>
      </w:pPr>
    </w:lvl>
    <w:lvl w:ilvl="3" w:tplc="0409000F" w:tentative="1">
      <w:start w:val="1"/>
      <w:numFmt w:val="decimal"/>
      <w:lvlText w:val="%4."/>
      <w:lvlJc w:val="left"/>
      <w:pPr>
        <w:ind w:left="1537" w:hanging="360"/>
      </w:pPr>
    </w:lvl>
    <w:lvl w:ilvl="4" w:tplc="04090019" w:tentative="1">
      <w:start w:val="1"/>
      <w:numFmt w:val="lowerLetter"/>
      <w:lvlText w:val="%5."/>
      <w:lvlJc w:val="left"/>
      <w:pPr>
        <w:ind w:left="2257" w:hanging="360"/>
      </w:pPr>
    </w:lvl>
    <w:lvl w:ilvl="5" w:tplc="0409001B" w:tentative="1">
      <w:start w:val="1"/>
      <w:numFmt w:val="lowerRoman"/>
      <w:lvlText w:val="%6."/>
      <w:lvlJc w:val="right"/>
      <w:pPr>
        <w:ind w:left="2977" w:hanging="180"/>
      </w:pPr>
    </w:lvl>
    <w:lvl w:ilvl="6" w:tplc="0409000F" w:tentative="1">
      <w:start w:val="1"/>
      <w:numFmt w:val="decimal"/>
      <w:lvlText w:val="%7."/>
      <w:lvlJc w:val="left"/>
      <w:pPr>
        <w:ind w:left="3697" w:hanging="360"/>
      </w:pPr>
    </w:lvl>
    <w:lvl w:ilvl="7" w:tplc="04090019" w:tentative="1">
      <w:start w:val="1"/>
      <w:numFmt w:val="lowerLetter"/>
      <w:lvlText w:val="%8."/>
      <w:lvlJc w:val="left"/>
      <w:pPr>
        <w:ind w:left="4417" w:hanging="360"/>
      </w:pPr>
    </w:lvl>
    <w:lvl w:ilvl="8" w:tplc="0409001B" w:tentative="1">
      <w:start w:val="1"/>
      <w:numFmt w:val="lowerRoman"/>
      <w:lvlText w:val="%9."/>
      <w:lvlJc w:val="right"/>
      <w:pPr>
        <w:ind w:left="5137" w:hanging="180"/>
      </w:p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6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9007BC1"/>
    <w:multiLevelType w:val="multilevel"/>
    <w:tmpl w:val="BB4CCD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35"/>
  </w:num>
  <w:num w:numId="14">
    <w:abstractNumId w:val="22"/>
  </w:num>
  <w:num w:numId="15">
    <w:abstractNumId w:val="27"/>
  </w:num>
  <w:num w:numId="16">
    <w:abstractNumId w:val="18"/>
  </w:num>
  <w:num w:numId="17">
    <w:abstractNumId w:val="39"/>
  </w:num>
  <w:num w:numId="18">
    <w:abstractNumId w:val="24"/>
  </w:num>
  <w:num w:numId="19">
    <w:abstractNumId w:val="11"/>
  </w:num>
  <w:num w:numId="20">
    <w:abstractNumId w:val="28"/>
  </w:num>
  <w:num w:numId="21">
    <w:abstractNumId w:val="41"/>
  </w:num>
  <w:num w:numId="22">
    <w:abstractNumId w:val="32"/>
  </w:num>
  <w:num w:numId="23">
    <w:abstractNumId w:val="13"/>
  </w:num>
  <w:num w:numId="24">
    <w:abstractNumId w:val="26"/>
  </w:num>
  <w:num w:numId="25">
    <w:abstractNumId w:val="12"/>
  </w:num>
  <w:num w:numId="26">
    <w:abstractNumId w:val="34"/>
  </w:num>
  <w:num w:numId="27">
    <w:abstractNumId w:val="17"/>
  </w:num>
  <w:num w:numId="28">
    <w:abstractNumId w:val="28"/>
  </w:num>
  <w:num w:numId="29">
    <w:abstractNumId w:val="36"/>
  </w:num>
  <w:num w:numId="30">
    <w:abstractNumId w:val="29"/>
  </w:num>
  <w:num w:numId="31">
    <w:abstractNumId w:val="14"/>
  </w:num>
  <w:num w:numId="32">
    <w:abstractNumId w:val="38"/>
  </w:num>
  <w:num w:numId="33">
    <w:abstractNumId w:val="21"/>
  </w:num>
  <w:num w:numId="34">
    <w:abstractNumId w:val="42"/>
  </w:num>
  <w:num w:numId="35">
    <w:abstractNumId w:val="33"/>
  </w:num>
  <w:num w:numId="36">
    <w:abstractNumId w:val="31"/>
  </w:num>
  <w:num w:numId="37">
    <w:abstractNumId w:val="40"/>
  </w:num>
  <w:num w:numId="38">
    <w:abstractNumId w:val="23"/>
  </w:num>
  <w:num w:numId="39">
    <w:abstractNumId w:val="37"/>
  </w:num>
  <w:num w:numId="40">
    <w:abstractNumId w:val="16"/>
  </w:num>
  <w:num w:numId="41">
    <w:abstractNumId w:val="19"/>
  </w:num>
  <w:num w:numId="42">
    <w:abstractNumId w:val="10"/>
  </w:num>
  <w:num w:numId="43">
    <w:abstractNumId w:val="30"/>
  </w:num>
  <w:num w:numId="44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21"/>
    <w:rsid w:val="00000CE9"/>
    <w:rsid w:val="00000DCC"/>
    <w:rsid w:val="00001124"/>
    <w:rsid w:val="000017BC"/>
    <w:rsid w:val="00001864"/>
    <w:rsid w:val="000019E1"/>
    <w:rsid w:val="0000226D"/>
    <w:rsid w:val="000023CC"/>
    <w:rsid w:val="000026B5"/>
    <w:rsid w:val="00002747"/>
    <w:rsid w:val="00002D07"/>
    <w:rsid w:val="00002DBB"/>
    <w:rsid w:val="000030F8"/>
    <w:rsid w:val="00003452"/>
    <w:rsid w:val="00003697"/>
    <w:rsid w:val="0000373A"/>
    <w:rsid w:val="000039B8"/>
    <w:rsid w:val="00003EBA"/>
    <w:rsid w:val="00004178"/>
    <w:rsid w:val="0000424B"/>
    <w:rsid w:val="0000482B"/>
    <w:rsid w:val="0000487E"/>
    <w:rsid w:val="000049E5"/>
    <w:rsid w:val="00004B38"/>
    <w:rsid w:val="00004E31"/>
    <w:rsid w:val="00004EAE"/>
    <w:rsid w:val="00004FF1"/>
    <w:rsid w:val="0000509A"/>
    <w:rsid w:val="000053CC"/>
    <w:rsid w:val="00005411"/>
    <w:rsid w:val="000055EB"/>
    <w:rsid w:val="00005659"/>
    <w:rsid w:val="000057A1"/>
    <w:rsid w:val="00005908"/>
    <w:rsid w:val="00005CC7"/>
    <w:rsid w:val="00006497"/>
    <w:rsid w:val="00006C99"/>
    <w:rsid w:val="00007010"/>
    <w:rsid w:val="000070FA"/>
    <w:rsid w:val="0000714E"/>
    <w:rsid w:val="000071ED"/>
    <w:rsid w:val="00007433"/>
    <w:rsid w:val="00007524"/>
    <w:rsid w:val="0000779F"/>
    <w:rsid w:val="0000795D"/>
    <w:rsid w:val="00007C06"/>
    <w:rsid w:val="00007CC3"/>
    <w:rsid w:val="00010590"/>
    <w:rsid w:val="0001094D"/>
    <w:rsid w:val="00010C43"/>
    <w:rsid w:val="00010CC0"/>
    <w:rsid w:val="00011152"/>
    <w:rsid w:val="00011265"/>
    <w:rsid w:val="000114BF"/>
    <w:rsid w:val="000114F8"/>
    <w:rsid w:val="00011513"/>
    <w:rsid w:val="00012002"/>
    <w:rsid w:val="0001203C"/>
    <w:rsid w:val="000123A4"/>
    <w:rsid w:val="00012AC2"/>
    <w:rsid w:val="00012B2F"/>
    <w:rsid w:val="00012BD8"/>
    <w:rsid w:val="00012DA4"/>
    <w:rsid w:val="00012F54"/>
    <w:rsid w:val="000131C0"/>
    <w:rsid w:val="0001363D"/>
    <w:rsid w:val="000136ED"/>
    <w:rsid w:val="00013756"/>
    <w:rsid w:val="00013928"/>
    <w:rsid w:val="00014104"/>
    <w:rsid w:val="000142C5"/>
    <w:rsid w:val="00014363"/>
    <w:rsid w:val="00014398"/>
    <w:rsid w:val="00014880"/>
    <w:rsid w:val="000152E6"/>
    <w:rsid w:val="00015EF8"/>
    <w:rsid w:val="00015F20"/>
    <w:rsid w:val="00015F37"/>
    <w:rsid w:val="00015F74"/>
    <w:rsid w:val="0001613D"/>
    <w:rsid w:val="000168BB"/>
    <w:rsid w:val="00017778"/>
    <w:rsid w:val="00017874"/>
    <w:rsid w:val="00017A71"/>
    <w:rsid w:val="00017CF0"/>
    <w:rsid w:val="0002037C"/>
    <w:rsid w:val="0002043D"/>
    <w:rsid w:val="0002077F"/>
    <w:rsid w:val="00020A1D"/>
    <w:rsid w:val="00020A23"/>
    <w:rsid w:val="00020EA8"/>
    <w:rsid w:val="000210F4"/>
    <w:rsid w:val="00021548"/>
    <w:rsid w:val="00021717"/>
    <w:rsid w:val="00021740"/>
    <w:rsid w:val="00021AD8"/>
    <w:rsid w:val="00021B0F"/>
    <w:rsid w:val="00021DBD"/>
    <w:rsid w:val="000228B2"/>
    <w:rsid w:val="00022943"/>
    <w:rsid w:val="00022B02"/>
    <w:rsid w:val="00022FAA"/>
    <w:rsid w:val="000231CC"/>
    <w:rsid w:val="00023308"/>
    <w:rsid w:val="0002356F"/>
    <w:rsid w:val="000237B5"/>
    <w:rsid w:val="00023DCF"/>
    <w:rsid w:val="0002493F"/>
    <w:rsid w:val="00024964"/>
    <w:rsid w:val="00024E62"/>
    <w:rsid w:val="00025204"/>
    <w:rsid w:val="000254CA"/>
    <w:rsid w:val="000256AE"/>
    <w:rsid w:val="000258D6"/>
    <w:rsid w:val="00025937"/>
    <w:rsid w:val="00025B15"/>
    <w:rsid w:val="00026201"/>
    <w:rsid w:val="0002624F"/>
    <w:rsid w:val="000266D4"/>
    <w:rsid w:val="00026D83"/>
    <w:rsid w:val="00026F8B"/>
    <w:rsid w:val="00027204"/>
    <w:rsid w:val="00027588"/>
    <w:rsid w:val="00030124"/>
    <w:rsid w:val="00030261"/>
    <w:rsid w:val="00030781"/>
    <w:rsid w:val="00030E00"/>
    <w:rsid w:val="00030E2E"/>
    <w:rsid w:val="00031318"/>
    <w:rsid w:val="0003173C"/>
    <w:rsid w:val="00031B22"/>
    <w:rsid w:val="00031C47"/>
    <w:rsid w:val="00031C7E"/>
    <w:rsid w:val="000322AF"/>
    <w:rsid w:val="00032392"/>
    <w:rsid w:val="000330F4"/>
    <w:rsid w:val="0003324D"/>
    <w:rsid w:val="000334D5"/>
    <w:rsid w:val="000336DA"/>
    <w:rsid w:val="0003383A"/>
    <w:rsid w:val="00033A69"/>
    <w:rsid w:val="00033BBD"/>
    <w:rsid w:val="00033E54"/>
    <w:rsid w:val="00033E59"/>
    <w:rsid w:val="000341DA"/>
    <w:rsid w:val="000346A2"/>
    <w:rsid w:val="00034B64"/>
    <w:rsid w:val="00034CB4"/>
    <w:rsid w:val="00034F14"/>
    <w:rsid w:val="000350E9"/>
    <w:rsid w:val="000351AE"/>
    <w:rsid w:val="00035210"/>
    <w:rsid w:val="0003579F"/>
    <w:rsid w:val="00035CC6"/>
    <w:rsid w:val="00036056"/>
    <w:rsid w:val="00036072"/>
    <w:rsid w:val="000360F2"/>
    <w:rsid w:val="0003648A"/>
    <w:rsid w:val="000367A3"/>
    <w:rsid w:val="00036B90"/>
    <w:rsid w:val="00036C19"/>
    <w:rsid w:val="00036F44"/>
    <w:rsid w:val="000371A8"/>
    <w:rsid w:val="00037397"/>
    <w:rsid w:val="00037440"/>
    <w:rsid w:val="00037742"/>
    <w:rsid w:val="00037B17"/>
    <w:rsid w:val="00037BEE"/>
    <w:rsid w:val="00037F69"/>
    <w:rsid w:val="00040241"/>
    <w:rsid w:val="00040432"/>
    <w:rsid w:val="000408E1"/>
    <w:rsid w:val="00040937"/>
    <w:rsid w:val="00040BFD"/>
    <w:rsid w:val="00040C91"/>
    <w:rsid w:val="000410BE"/>
    <w:rsid w:val="0004144D"/>
    <w:rsid w:val="0004164D"/>
    <w:rsid w:val="000424B3"/>
    <w:rsid w:val="00042C51"/>
    <w:rsid w:val="00042D34"/>
    <w:rsid w:val="00042F0C"/>
    <w:rsid w:val="000430BC"/>
    <w:rsid w:val="000431D4"/>
    <w:rsid w:val="00043533"/>
    <w:rsid w:val="000436C4"/>
    <w:rsid w:val="00043FE6"/>
    <w:rsid w:val="00044059"/>
    <w:rsid w:val="000445A8"/>
    <w:rsid w:val="00044A77"/>
    <w:rsid w:val="00044C59"/>
    <w:rsid w:val="00044D9E"/>
    <w:rsid w:val="00045229"/>
    <w:rsid w:val="00045249"/>
    <w:rsid w:val="0004527F"/>
    <w:rsid w:val="00045369"/>
    <w:rsid w:val="00045E90"/>
    <w:rsid w:val="000465E6"/>
    <w:rsid w:val="00046A8B"/>
    <w:rsid w:val="00046AED"/>
    <w:rsid w:val="00046B81"/>
    <w:rsid w:val="00047384"/>
    <w:rsid w:val="00047639"/>
    <w:rsid w:val="00047C26"/>
    <w:rsid w:val="00047C2C"/>
    <w:rsid w:val="00047E7E"/>
    <w:rsid w:val="0005020F"/>
    <w:rsid w:val="00050286"/>
    <w:rsid w:val="000503FB"/>
    <w:rsid w:val="000505AE"/>
    <w:rsid w:val="00050845"/>
    <w:rsid w:val="000509BA"/>
    <w:rsid w:val="00050DDB"/>
    <w:rsid w:val="00050F48"/>
    <w:rsid w:val="0005106F"/>
    <w:rsid w:val="00051647"/>
    <w:rsid w:val="00051895"/>
    <w:rsid w:val="00051C88"/>
    <w:rsid w:val="00051EC0"/>
    <w:rsid w:val="00051F21"/>
    <w:rsid w:val="0005229D"/>
    <w:rsid w:val="000526A7"/>
    <w:rsid w:val="0005289B"/>
    <w:rsid w:val="0005295D"/>
    <w:rsid w:val="00052E63"/>
    <w:rsid w:val="000534CC"/>
    <w:rsid w:val="00053686"/>
    <w:rsid w:val="00053A4E"/>
    <w:rsid w:val="00053ACD"/>
    <w:rsid w:val="00053BB8"/>
    <w:rsid w:val="00053D0A"/>
    <w:rsid w:val="00053F2F"/>
    <w:rsid w:val="000541D1"/>
    <w:rsid w:val="0005434F"/>
    <w:rsid w:val="000547DD"/>
    <w:rsid w:val="00054B86"/>
    <w:rsid w:val="00054BCD"/>
    <w:rsid w:val="00055049"/>
    <w:rsid w:val="00055193"/>
    <w:rsid w:val="00055454"/>
    <w:rsid w:val="00055595"/>
    <w:rsid w:val="000557F2"/>
    <w:rsid w:val="00055809"/>
    <w:rsid w:val="00055C7B"/>
    <w:rsid w:val="00055EFA"/>
    <w:rsid w:val="000563F0"/>
    <w:rsid w:val="00056659"/>
    <w:rsid w:val="0005679E"/>
    <w:rsid w:val="000569BE"/>
    <w:rsid w:val="00056B41"/>
    <w:rsid w:val="00056DEB"/>
    <w:rsid w:val="0005743F"/>
    <w:rsid w:val="00057667"/>
    <w:rsid w:val="00057714"/>
    <w:rsid w:val="00057944"/>
    <w:rsid w:val="00057B3E"/>
    <w:rsid w:val="00057B8B"/>
    <w:rsid w:val="00057BE5"/>
    <w:rsid w:val="000600A0"/>
    <w:rsid w:val="000603FD"/>
    <w:rsid w:val="000604C0"/>
    <w:rsid w:val="000608F7"/>
    <w:rsid w:val="0006093F"/>
    <w:rsid w:val="0006129D"/>
    <w:rsid w:val="00061952"/>
    <w:rsid w:val="00061DC1"/>
    <w:rsid w:val="00061E2A"/>
    <w:rsid w:val="00061E88"/>
    <w:rsid w:val="00062240"/>
    <w:rsid w:val="000629E9"/>
    <w:rsid w:val="00062DDC"/>
    <w:rsid w:val="00062E94"/>
    <w:rsid w:val="0006338F"/>
    <w:rsid w:val="00063472"/>
    <w:rsid w:val="00063480"/>
    <w:rsid w:val="00063833"/>
    <w:rsid w:val="000643E7"/>
    <w:rsid w:val="0006472B"/>
    <w:rsid w:val="00064ECA"/>
    <w:rsid w:val="000652B5"/>
    <w:rsid w:val="00065779"/>
    <w:rsid w:val="00065BFA"/>
    <w:rsid w:val="00065EA8"/>
    <w:rsid w:val="00065F4C"/>
    <w:rsid w:val="00066745"/>
    <w:rsid w:val="00066ABE"/>
    <w:rsid w:val="00066B9D"/>
    <w:rsid w:val="00067601"/>
    <w:rsid w:val="000676B1"/>
    <w:rsid w:val="000679F6"/>
    <w:rsid w:val="00067C89"/>
    <w:rsid w:val="00067EB1"/>
    <w:rsid w:val="00067F21"/>
    <w:rsid w:val="00067FF6"/>
    <w:rsid w:val="00070192"/>
    <w:rsid w:val="000701FC"/>
    <w:rsid w:val="00070385"/>
    <w:rsid w:val="0007046C"/>
    <w:rsid w:val="000708AA"/>
    <w:rsid w:val="00070A97"/>
    <w:rsid w:val="00070B9D"/>
    <w:rsid w:val="0007172C"/>
    <w:rsid w:val="00071A8B"/>
    <w:rsid w:val="00071C22"/>
    <w:rsid w:val="00072306"/>
    <w:rsid w:val="00072622"/>
    <w:rsid w:val="0007268E"/>
    <w:rsid w:val="00072828"/>
    <w:rsid w:val="00073AA6"/>
    <w:rsid w:val="00073C92"/>
    <w:rsid w:val="00073DCC"/>
    <w:rsid w:val="0007429D"/>
    <w:rsid w:val="00074342"/>
    <w:rsid w:val="00074CDA"/>
    <w:rsid w:val="00074DAB"/>
    <w:rsid w:val="00074E17"/>
    <w:rsid w:val="00075205"/>
    <w:rsid w:val="00075253"/>
    <w:rsid w:val="00075464"/>
    <w:rsid w:val="000755E8"/>
    <w:rsid w:val="00075826"/>
    <w:rsid w:val="000760E1"/>
    <w:rsid w:val="00076590"/>
    <w:rsid w:val="000767CA"/>
    <w:rsid w:val="00076862"/>
    <w:rsid w:val="00076CF3"/>
    <w:rsid w:val="00076E8D"/>
    <w:rsid w:val="00076F97"/>
    <w:rsid w:val="0007722C"/>
    <w:rsid w:val="000772FB"/>
    <w:rsid w:val="00077414"/>
    <w:rsid w:val="000775BB"/>
    <w:rsid w:val="0007773B"/>
    <w:rsid w:val="00077F57"/>
    <w:rsid w:val="000802E9"/>
    <w:rsid w:val="000803B9"/>
    <w:rsid w:val="00080B6D"/>
    <w:rsid w:val="00080CDB"/>
    <w:rsid w:val="00080D61"/>
    <w:rsid w:val="00080FD0"/>
    <w:rsid w:val="00081048"/>
    <w:rsid w:val="00081721"/>
    <w:rsid w:val="00081F53"/>
    <w:rsid w:val="000822A5"/>
    <w:rsid w:val="0008234D"/>
    <w:rsid w:val="00082B6E"/>
    <w:rsid w:val="00082BBE"/>
    <w:rsid w:val="00082C53"/>
    <w:rsid w:val="000830A7"/>
    <w:rsid w:val="000838A1"/>
    <w:rsid w:val="00083AC7"/>
    <w:rsid w:val="0008408D"/>
    <w:rsid w:val="000840FB"/>
    <w:rsid w:val="00084659"/>
    <w:rsid w:val="00084D1F"/>
    <w:rsid w:val="00084ED3"/>
    <w:rsid w:val="00084FCB"/>
    <w:rsid w:val="00084FE7"/>
    <w:rsid w:val="000853CB"/>
    <w:rsid w:val="000855C8"/>
    <w:rsid w:val="00085932"/>
    <w:rsid w:val="00086026"/>
    <w:rsid w:val="00086C4B"/>
    <w:rsid w:val="00086E1A"/>
    <w:rsid w:val="0008744D"/>
    <w:rsid w:val="000874C6"/>
    <w:rsid w:val="00087771"/>
    <w:rsid w:val="0008791B"/>
    <w:rsid w:val="00087C18"/>
    <w:rsid w:val="00087C42"/>
    <w:rsid w:val="000902CA"/>
    <w:rsid w:val="00090477"/>
    <w:rsid w:val="00090576"/>
    <w:rsid w:val="00090766"/>
    <w:rsid w:val="00090C1D"/>
    <w:rsid w:val="00090F2C"/>
    <w:rsid w:val="00090F7F"/>
    <w:rsid w:val="00091CCD"/>
    <w:rsid w:val="00091CFF"/>
    <w:rsid w:val="000920D1"/>
    <w:rsid w:val="0009216A"/>
    <w:rsid w:val="00092F7D"/>
    <w:rsid w:val="0009306D"/>
    <w:rsid w:val="000931C2"/>
    <w:rsid w:val="00093435"/>
    <w:rsid w:val="000936B9"/>
    <w:rsid w:val="00093901"/>
    <w:rsid w:val="0009391B"/>
    <w:rsid w:val="00093B12"/>
    <w:rsid w:val="00093CF9"/>
    <w:rsid w:val="00093E55"/>
    <w:rsid w:val="00094012"/>
    <w:rsid w:val="0009436D"/>
    <w:rsid w:val="000947ED"/>
    <w:rsid w:val="00094BDD"/>
    <w:rsid w:val="000950F2"/>
    <w:rsid w:val="00095103"/>
    <w:rsid w:val="0009519B"/>
    <w:rsid w:val="000957D3"/>
    <w:rsid w:val="00095E37"/>
    <w:rsid w:val="00096045"/>
    <w:rsid w:val="000961B9"/>
    <w:rsid w:val="00096870"/>
    <w:rsid w:val="00096937"/>
    <w:rsid w:val="00097752"/>
    <w:rsid w:val="00097849"/>
    <w:rsid w:val="00097CFC"/>
    <w:rsid w:val="000A0914"/>
    <w:rsid w:val="000A17C2"/>
    <w:rsid w:val="000A184D"/>
    <w:rsid w:val="000A1BE2"/>
    <w:rsid w:val="000A1C6C"/>
    <w:rsid w:val="000A1CEB"/>
    <w:rsid w:val="000A1E52"/>
    <w:rsid w:val="000A1E5A"/>
    <w:rsid w:val="000A1EAB"/>
    <w:rsid w:val="000A214D"/>
    <w:rsid w:val="000A236C"/>
    <w:rsid w:val="000A2606"/>
    <w:rsid w:val="000A2A4D"/>
    <w:rsid w:val="000A2C3B"/>
    <w:rsid w:val="000A2CD6"/>
    <w:rsid w:val="000A2E6B"/>
    <w:rsid w:val="000A2F0C"/>
    <w:rsid w:val="000A32CE"/>
    <w:rsid w:val="000A362E"/>
    <w:rsid w:val="000A363B"/>
    <w:rsid w:val="000A365B"/>
    <w:rsid w:val="000A371B"/>
    <w:rsid w:val="000A39C9"/>
    <w:rsid w:val="000A41AB"/>
    <w:rsid w:val="000A41B1"/>
    <w:rsid w:val="000A42DB"/>
    <w:rsid w:val="000A43B2"/>
    <w:rsid w:val="000A4808"/>
    <w:rsid w:val="000A484D"/>
    <w:rsid w:val="000A488B"/>
    <w:rsid w:val="000A4E0B"/>
    <w:rsid w:val="000A51FB"/>
    <w:rsid w:val="000A53FF"/>
    <w:rsid w:val="000A5AAA"/>
    <w:rsid w:val="000A5CF4"/>
    <w:rsid w:val="000A6011"/>
    <w:rsid w:val="000A6026"/>
    <w:rsid w:val="000A621C"/>
    <w:rsid w:val="000A66B6"/>
    <w:rsid w:val="000A6746"/>
    <w:rsid w:val="000A67C5"/>
    <w:rsid w:val="000A716B"/>
    <w:rsid w:val="000A721A"/>
    <w:rsid w:val="000A784F"/>
    <w:rsid w:val="000A7C5F"/>
    <w:rsid w:val="000A7C8E"/>
    <w:rsid w:val="000B0610"/>
    <w:rsid w:val="000B092C"/>
    <w:rsid w:val="000B104A"/>
    <w:rsid w:val="000B14C7"/>
    <w:rsid w:val="000B16EF"/>
    <w:rsid w:val="000B19AB"/>
    <w:rsid w:val="000B1B3F"/>
    <w:rsid w:val="000B1BE0"/>
    <w:rsid w:val="000B25D8"/>
    <w:rsid w:val="000B26AB"/>
    <w:rsid w:val="000B26B9"/>
    <w:rsid w:val="000B2A40"/>
    <w:rsid w:val="000B2A5F"/>
    <w:rsid w:val="000B2C9C"/>
    <w:rsid w:val="000B302E"/>
    <w:rsid w:val="000B3129"/>
    <w:rsid w:val="000B33DB"/>
    <w:rsid w:val="000B3A29"/>
    <w:rsid w:val="000B3C4A"/>
    <w:rsid w:val="000B3C93"/>
    <w:rsid w:val="000B3D36"/>
    <w:rsid w:val="000B3F07"/>
    <w:rsid w:val="000B40F8"/>
    <w:rsid w:val="000B44BE"/>
    <w:rsid w:val="000B45BB"/>
    <w:rsid w:val="000B4806"/>
    <w:rsid w:val="000B4DDC"/>
    <w:rsid w:val="000B5037"/>
    <w:rsid w:val="000B5480"/>
    <w:rsid w:val="000B549D"/>
    <w:rsid w:val="000B55EC"/>
    <w:rsid w:val="000B5A60"/>
    <w:rsid w:val="000B611A"/>
    <w:rsid w:val="000B61F5"/>
    <w:rsid w:val="000B6212"/>
    <w:rsid w:val="000B6520"/>
    <w:rsid w:val="000B6D36"/>
    <w:rsid w:val="000B7409"/>
    <w:rsid w:val="000B76F0"/>
    <w:rsid w:val="000B7868"/>
    <w:rsid w:val="000B7DCA"/>
    <w:rsid w:val="000B7F28"/>
    <w:rsid w:val="000B7F6C"/>
    <w:rsid w:val="000C01B4"/>
    <w:rsid w:val="000C02E6"/>
    <w:rsid w:val="000C05F7"/>
    <w:rsid w:val="000C0BFA"/>
    <w:rsid w:val="000C0C99"/>
    <w:rsid w:val="000C1746"/>
    <w:rsid w:val="000C1999"/>
    <w:rsid w:val="000C1A08"/>
    <w:rsid w:val="000C1B3F"/>
    <w:rsid w:val="000C20C3"/>
    <w:rsid w:val="000C267C"/>
    <w:rsid w:val="000C272E"/>
    <w:rsid w:val="000C279A"/>
    <w:rsid w:val="000C3256"/>
    <w:rsid w:val="000C346B"/>
    <w:rsid w:val="000C3BE8"/>
    <w:rsid w:val="000C3E49"/>
    <w:rsid w:val="000C3F2F"/>
    <w:rsid w:val="000C420B"/>
    <w:rsid w:val="000C444C"/>
    <w:rsid w:val="000C4650"/>
    <w:rsid w:val="000C4FBD"/>
    <w:rsid w:val="000C5016"/>
    <w:rsid w:val="000C5132"/>
    <w:rsid w:val="000C5398"/>
    <w:rsid w:val="000C551F"/>
    <w:rsid w:val="000C57F5"/>
    <w:rsid w:val="000C5A45"/>
    <w:rsid w:val="000C5E81"/>
    <w:rsid w:val="000C5EFD"/>
    <w:rsid w:val="000C5FAC"/>
    <w:rsid w:val="000C6099"/>
    <w:rsid w:val="000C6261"/>
    <w:rsid w:val="000C62D8"/>
    <w:rsid w:val="000C646A"/>
    <w:rsid w:val="000C6A86"/>
    <w:rsid w:val="000C6DB5"/>
    <w:rsid w:val="000C6F8F"/>
    <w:rsid w:val="000C7357"/>
    <w:rsid w:val="000C75FE"/>
    <w:rsid w:val="000C7EE1"/>
    <w:rsid w:val="000D010C"/>
    <w:rsid w:val="000D0309"/>
    <w:rsid w:val="000D03A3"/>
    <w:rsid w:val="000D0467"/>
    <w:rsid w:val="000D04C9"/>
    <w:rsid w:val="000D05C6"/>
    <w:rsid w:val="000D066E"/>
    <w:rsid w:val="000D07C9"/>
    <w:rsid w:val="000D0F75"/>
    <w:rsid w:val="000D10A5"/>
    <w:rsid w:val="000D11A7"/>
    <w:rsid w:val="000D1430"/>
    <w:rsid w:val="000D1CB3"/>
    <w:rsid w:val="000D21E9"/>
    <w:rsid w:val="000D22CA"/>
    <w:rsid w:val="000D2354"/>
    <w:rsid w:val="000D2604"/>
    <w:rsid w:val="000D29BE"/>
    <w:rsid w:val="000D29F0"/>
    <w:rsid w:val="000D3690"/>
    <w:rsid w:val="000D3D99"/>
    <w:rsid w:val="000D3ED8"/>
    <w:rsid w:val="000D42E1"/>
    <w:rsid w:val="000D42F3"/>
    <w:rsid w:val="000D4353"/>
    <w:rsid w:val="000D4637"/>
    <w:rsid w:val="000D46A9"/>
    <w:rsid w:val="000D4765"/>
    <w:rsid w:val="000D488A"/>
    <w:rsid w:val="000D4D0D"/>
    <w:rsid w:val="000D4D80"/>
    <w:rsid w:val="000D5597"/>
    <w:rsid w:val="000D55C7"/>
    <w:rsid w:val="000D566D"/>
    <w:rsid w:val="000D5683"/>
    <w:rsid w:val="000D577E"/>
    <w:rsid w:val="000D5ADB"/>
    <w:rsid w:val="000D5F1C"/>
    <w:rsid w:val="000D5F68"/>
    <w:rsid w:val="000D618E"/>
    <w:rsid w:val="000D625E"/>
    <w:rsid w:val="000D686E"/>
    <w:rsid w:val="000D70EE"/>
    <w:rsid w:val="000D7568"/>
    <w:rsid w:val="000D759A"/>
    <w:rsid w:val="000D79AA"/>
    <w:rsid w:val="000D7A29"/>
    <w:rsid w:val="000D7D5B"/>
    <w:rsid w:val="000E0035"/>
    <w:rsid w:val="000E0220"/>
    <w:rsid w:val="000E0925"/>
    <w:rsid w:val="000E0BC7"/>
    <w:rsid w:val="000E14C3"/>
    <w:rsid w:val="000E1AEB"/>
    <w:rsid w:val="000E23CD"/>
    <w:rsid w:val="000E241E"/>
    <w:rsid w:val="000E2E49"/>
    <w:rsid w:val="000E3923"/>
    <w:rsid w:val="000E3B69"/>
    <w:rsid w:val="000E3BBB"/>
    <w:rsid w:val="000E3CDD"/>
    <w:rsid w:val="000E3D1D"/>
    <w:rsid w:val="000E4305"/>
    <w:rsid w:val="000E4319"/>
    <w:rsid w:val="000E4679"/>
    <w:rsid w:val="000E480F"/>
    <w:rsid w:val="000E4980"/>
    <w:rsid w:val="000E49C0"/>
    <w:rsid w:val="000E4AD6"/>
    <w:rsid w:val="000E5D24"/>
    <w:rsid w:val="000E6868"/>
    <w:rsid w:val="000E69AF"/>
    <w:rsid w:val="000E71D6"/>
    <w:rsid w:val="000E7C8D"/>
    <w:rsid w:val="000E7CFD"/>
    <w:rsid w:val="000F0243"/>
    <w:rsid w:val="000F0331"/>
    <w:rsid w:val="000F0BA5"/>
    <w:rsid w:val="000F0E76"/>
    <w:rsid w:val="000F119E"/>
    <w:rsid w:val="000F1323"/>
    <w:rsid w:val="000F143B"/>
    <w:rsid w:val="000F149A"/>
    <w:rsid w:val="000F1CAD"/>
    <w:rsid w:val="000F1CF8"/>
    <w:rsid w:val="000F1DAC"/>
    <w:rsid w:val="000F257C"/>
    <w:rsid w:val="000F290E"/>
    <w:rsid w:val="000F2976"/>
    <w:rsid w:val="000F2A99"/>
    <w:rsid w:val="000F2E8F"/>
    <w:rsid w:val="000F3104"/>
    <w:rsid w:val="000F3163"/>
    <w:rsid w:val="000F3626"/>
    <w:rsid w:val="000F3704"/>
    <w:rsid w:val="000F3727"/>
    <w:rsid w:val="000F3DBD"/>
    <w:rsid w:val="000F3DE9"/>
    <w:rsid w:val="000F3E7D"/>
    <w:rsid w:val="000F3F91"/>
    <w:rsid w:val="000F4148"/>
    <w:rsid w:val="000F4466"/>
    <w:rsid w:val="000F4ADF"/>
    <w:rsid w:val="000F4B69"/>
    <w:rsid w:val="000F4D2D"/>
    <w:rsid w:val="000F5578"/>
    <w:rsid w:val="000F5BF3"/>
    <w:rsid w:val="000F68B5"/>
    <w:rsid w:val="000F70EA"/>
    <w:rsid w:val="000F7352"/>
    <w:rsid w:val="000F7E40"/>
    <w:rsid w:val="000F7F8C"/>
    <w:rsid w:val="00100016"/>
    <w:rsid w:val="0010028C"/>
    <w:rsid w:val="001005E2"/>
    <w:rsid w:val="0010068A"/>
    <w:rsid w:val="00100BFA"/>
    <w:rsid w:val="001016D1"/>
    <w:rsid w:val="00101BBD"/>
    <w:rsid w:val="00101F19"/>
    <w:rsid w:val="00102046"/>
    <w:rsid w:val="001030A3"/>
    <w:rsid w:val="00103262"/>
    <w:rsid w:val="001034D6"/>
    <w:rsid w:val="0010385F"/>
    <w:rsid w:val="001039D6"/>
    <w:rsid w:val="00103DBB"/>
    <w:rsid w:val="00103EEE"/>
    <w:rsid w:val="001041F1"/>
    <w:rsid w:val="001044C1"/>
    <w:rsid w:val="001046D1"/>
    <w:rsid w:val="0010479F"/>
    <w:rsid w:val="0010482A"/>
    <w:rsid w:val="00104A46"/>
    <w:rsid w:val="00104AE1"/>
    <w:rsid w:val="00104C16"/>
    <w:rsid w:val="0010503E"/>
    <w:rsid w:val="0010553C"/>
    <w:rsid w:val="0010567C"/>
    <w:rsid w:val="00105785"/>
    <w:rsid w:val="0010623F"/>
    <w:rsid w:val="00106722"/>
    <w:rsid w:val="00106899"/>
    <w:rsid w:val="001068A3"/>
    <w:rsid w:val="001068BC"/>
    <w:rsid w:val="00106912"/>
    <w:rsid w:val="00106AF1"/>
    <w:rsid w:val="00106B1B"/>
    <w:rsid w:val="00106D89"/>
    <w:rsid w:val="00106EAD"/>
    <w:rsid w:val="00107283"/>
    <w:rsid w:val="001074B7"/>
    <w:rsid w:val="0010782A"/>
    <w:rsid w:val="00107C4F"/>
    <w:rsid w:val="00110124"/>
    <w:rsid w:val="00110332"/>
    <w:rsid w:val="001104CC"/>
    <w:rsid w:val="001109BD"/>
    <w:rsid w:val="00110A24"/>
    <w:rsid w:val="00110C08"/>
    <w:rsid w:val="0011107F"/>
    <w:rsid w:val="00111108"/>
    <w:rsid w:val="00111701"/>
    <w:rsid w:val="001119A0"/>
    <w:rsid w:val="00112076"/>
    <w:rsid w:val="001120CC"/>
    <w:rsid w:val="00112212"/>
    <w:rsid w:val="0011225C"/>
    <w:rsid w:val="00112271"/>
    <w:rsid w:val="001124A0"/>
    <w:rsid w:val="00112913"/>
    <w:rsid w:val="00112A31"/>
    <w:rsid w:val="00112CD1"/>
    <w:rsid w:val="00112E9D"/>
    <w:rsid w:val="00112EBF"/>
    <w:rsid w:val="00112F9D"/>
    <w:rsid w:val="00113114"/>
    <w:rsid w:val="001131EE"/>
    <w:rsid w:val="0011391E"/>
    <w:rsid w:val="00113C18"/>
    <w:rsid w:val="00114396"/>
    <w:rsid w:val="0011473C"/>
    <w:rsid w:val="0011491D"/>
    <w:rsid w:val="0011495E"/>
    <w:rsid w:val="00114CFD"/>
    <w:rsid w:val="00114DBF"/>
    <w:rsid w:val="00114DCC"/>
    <w:rsid w:val="0011530B"/>
    <w:rsid w:val="00115336"/>
    <w:rsid w:val="0011578D"/>
    <w:rsid w:val="00115B2D"/>
    <w:rsid w:val="00115CB3"/>
    <w:rsid w:val="00115EC8"/>
    <w:rsid w:val="001162C7"/>
    <w:rsid w:val="001163DF"/>
    <w:rsid w:val="0011692D"/>
    <w:rsid w:val="00116E31"/>
    <w:rsid w:val="0011712D"/>
    <w:rsid w:val="0011735D"/>
    <w:rsid w:val="0011753F"/>
    <w:rsid w:val="001175AC"/>
    <w:rsid w:val="0011768D"/>
    <w:rsid w:val="00117808"/>
    <w:rsid w:val="00117F23"/>
    <w:rsid w:val="00117FD2"/>
    <w:rsid w:val="001202E8"/>
    <w:rsid w:val="00120327"/>
    <w:rsid w:val="00120839"/>
    <w:rsid w:val="0012088C"/>
    <w:rsid w:val="0012122E"/>
    <w:rsid w:val="00121A0B"/>
    <w:rsid w:val="00121AD1"/>
    <w:rsid w:val="00121C0C"/>
    <w:rsid w:val="001224EC"/>
    <w:rsid w:val="0012262A"/>
    <w:rsid w:val="00123232"/>
    <w:rsid w:val="00123261"/>
    <w:rsid w:val="00123923"/>
    <w:rsid w:val="00123C9E"/>
    <w:rsid w:val="00123F41"/>
    <w:rsid w:val="0012483F"/>
    <w:rsid w:val="00124B50"/>
    <w:rsid w:val="00124EA3"/>
    <w:rsid w:val="00124FD0"/>
    <w:rsid w:val="001252F6"/>
    <w:rsid w:val="0012583D"/>
    <w:rsid w:val="001258C4"/>
    <w:rsid w:val="00125AAA"/>
    <w:rsid w:val="00125D09"/>
    <w:rsid w:val="00126213"/>
    <w:rsid w:val="001262F3"/>
    <w:rsid w:val="001263D9"/>
    <w:rsid w:val="001266AC"/>
    <w:rsid w:val="00126E06"/>
    <w:rsid w:val="00126FE2"/>
    <w:rsid w:val="001271FD"/>
    <w:rsid w:val="00127A61"/>
    <w:rsid w:val="00130089"/>
    <w:rsid w:val="00130273"/>
    <w:rsid w:val="00130383"/>
    <w:rsid w:val="001303D7"/>
    <w:rsid w:val="001307BC"/>
    <w:rsid w:val="00130D88"/>
    <w:rsid w:val="00130DAE"/>
    <w:rsid w:val="0013108E"/>
    <w:rsid w:val="001310A1"/>
    <w:rsid w:val="00131198"/>
    <w:rsid w:val="0013138A"/>
    <w:rsid w:val="00131957"/>
    <w:rsid w:val="00131B69"/>
    <w:rsid w:val="00131BE7"/>
    <w:rsid w:val="001322CC"/>
    <w:rsid w:val="00132376"/>
    <w:rsid w:val="00132755"/>
    <w:rsid w:val="00132A61"/>
    <w:rsid w:val="00132CA1"/>
    <w:rsid w:val="00133092"/>
    <w:rsid w:val="00133250"/>
    <w:rsid w:val="00133285"/>
    <w:rsid w:val="00133395"/>
    <w:rsid w:val="0013346F"/>
    <w:rsid w:val="001336EF"/>
    <w:rsid w:val="001337E8"/>
    <w:rsid w:val="001337EF"/>
    <w:rsid w:val="001337FB"/>
    <w:rsid w:val="001339A6"/>
    <w:rsid w:val="001339B3"/>
    <w:rsid w:val="00133E02"/>
    <w:rsid w:val="00134015"/>
    <w:rsid w:val="001342FA"/>
    <w:rsid w:val="001348DD"/>
    <w:rsid w:val="0013496F"/>
    <w:rsid w:val="00134A31"/>
    <w:rsid w:val="00134B83"/>
    <w:rsid w:val="00134C6A"/>
    <w:rsid w:val="001353FF"/>
    <w:rsid w:val="0013547C"/>
    <w:rsid w:val="00135488"/>
    <w:rsid w:val="00135621"/>
    <w:rsid w:val="00135802"/>
    <w:rsid w:val="00135A82"/>
    <w:rsid w:val="0013600D"/>
    <w:rsid w:val="00136019"/>
    <w:rsid w:val="0013645B"/>
    <w:rsid w:val="001364DA"/>
    <w:rsid w:val="00136AE4"/>
    <w:rsid w:val="00136C47"/>
    <w:rsid w:val="00136E4E"/>
    <w:rsid w:val="00136F30"/>
    <w:rsid w:val="00137281"/>
    <w:rsid w:val="0013748F"/>
    <w:rsid w:val="001379C9"/>
    <w:rsid w:val="00140137"/>
    <w:rsid w:val="001402D3"/>
    <w:rsid w:val="001404EF"/>
    <w:rsid w:val="001405BD"/>
    <w:rsid w:val="00140784"/>
    <w:rsid w:val="00140887"/>
    <w:rsid w:val="00140B69"/>
    <w:rsid w:val="00140BD0"/>
    <w:rsid w:val="00140D0C"/>
    <w:rsid w:val="00141217"/>
    <w:rsid w:val="0014150E"/>
    <w:rsid w:val="001416BD"/>
    <w:rsid w:val="0014193A"/>
    <w:rsid w:val="00141BB5"/>
    <w:rsid w:val="00141EEE"/>
    <w:rsid w:val="0014211C"/>
    <w:rsid w:val="001425DF"/>
    <w:rsid w:val="00142C2E"/>
    <w:rsid w:val="00142CC3"/>
    <w:rsid w:val="00142CD7"/>
    <w:rsid w:val="001442D9"/>
    <w:rsid w:val="00144793"/>
    <w:rsid w:val="00145672"/>
    <w:rsid w:val="00145B8A"/>
    <w:rsid w:val="00145C7F"/>
    <w:rsid w:val="00145E5A"/>
    <w:rsid w:val="001461CC"/>
    <w:rsid w:val="00146253"/>
    <w:rsid w:val="0014633F"/>
    <w:rsid w:val="00146601"/>
    <w:rsid w:val="0014664A"/>
    <w:rsid w:val="001467A3"/>
    <w:rsid w:val="00146AC9"/>
    <w:rsid w:val="00146E97"/>
    <w:rsid w:val="00147029"/>
    <w:rsid w:val="001470E0"/>
    <w:rsid w:val="00147146"/>
    <w:rsid w:val="0014746F"/>
    <w:rsid w:val="001474F0"/>
    <w:rsid w:val="001477CF"/>
    <w:rsid w:val="00147869"/>
    <w:rsid w:val="00147924"/>
    <w:rsid w:val="00147953"/>
    <w:rsid w:val="00147BEB"/>
    <w:rsid w:val="0015026C"/>
    <w:rsid w:val="00150310"/>
    <w:rsid w:val="00150729"/>
    <w:rsid w:val="0015094E"/>
    <w:rsid w:val="00150984"/>
    <w:rsid w:val="00150A39"/>
    <w:rsid w:val="00150AEB"/>
    <w:rsid w:val="001513DA"/>
    <w:rsid w:val="00151ACD"/>
    <w:rsid w:val="00151BAC"/>
    <w:rsid w:val="00152120"/>
    <w:rsid w:val="001522D3"/>
    <w:rsid w:val="0015281B"/>
    <w:rsid w:val="00152D34"/>
    <w:rsid w:val="00152D37"/>
    <w:rsid w:val="00153206"/>
    <w:rsid w:val="0015351F"/>
    <w:rsid w:val="001538FD"/>
    <w:rsid w:val="00153C0D"/>
    <w:rsid w:val="0015409E"/>
    <w:rsid w:val="001540A2"/>
    <w:rsid w:val="0015421D"/>
    <w:rsid w:val="00154229"/>
    <w:rsid w:val="001544C4"/>
    <w:rsid w:val="00154556"/>
    <w:rsid w:val="00154563"/>
    <w:rsid w:val="001546C0"/>
    <w:rsid w:val="001547DB"/>
    <w:rsid w:val="00154845"/>
    <w:rsid w:val="00154A6F"/>
    <w:rsid w:val="00154B68"/>
    <w:rsid w:val="00154F65"/>
    <w:rsid w:val="0015545B"/>
    <w:rsid w:val="001558D9"/>
    <w:rsid w:val="00155996"/>
    <w:rsid w:val="00155D09"/>
    <w:rsid w:val="00155D22"/>
    <w:rsid w:val="00155D43"/>
    <w:rsid w:val="00156410"/>
    <w:rsid w:val="00156B62"/>
    <w:rsid w:val="00156DC2"/>
    <w:rsid w:val="00156DC5"/>
    <w:rsid w:val="00157158"/>
    <w:rsid w:val="00157637"/>
    <w:rsid w:val="00157793"/>
    <w:rsid w:val="0015788E"/>
    <w:rsid w:val="001579A7"/>
    <w:rsid w:val="00157F5A"/>
    <w:rsid w:val="00160482"/>
    <w:rsid w:val="001608C2"/>
    <w:rsid w:val="0016092E"/>
    <w:rsid w:val="00161019"/>
    <w:rsid w:val="00161A4F"/>
    <w:rsid w:val="00161AEA"/>
    <w:rsid w:val="00161C5B"/>
    <w:rsid w:val="00161FF9"/>
    <w:rsid w:val="00162150"/>
    <w:rsid w:val="00162918"/>
    <w:rsid w:val="00162D19"/>
    <w:rsid w:val="00162DB9"/>
    <w:rsid w:val="00162FAB"/>
    <w:rsid w:val="0016326B"/>
    <w:rsid w:val="001633F5"/>
    <w:rsid w:val="00163435"/>
    <w:rsid w:val="00163558"/>
    <w:rsid w:val="001635BC"/>
    <w:rsid w:val="001635DB"/>
    <w:rsid w:val="00163681"/>
    <w:rsid w:val="001639C6"/>
    <w:rsid w:val="001639DA"/>
    <w:rsid w:val="00163BFF"/>
    <w:rsid w:val="00164129"/>
    <w:rsid w:val="00164763"/>
    <w:rsid w:val="0016484B"/>
    <w:rsid w:val="001649AE"/>
    <w:rsid w:val="00164AC7"/>
    <w:rsid w:val="001650C1"/>
    <w:rsid w:val="00165367"/>
    <w:rsid w:val="001656FF"/>
    <w:rsid w:val="00165835"/>
    <w:rsid w:val="0016607A"/>
    <w:rsid w:val="001660CE"/>
    <w:rsid w:val="00166692"/>
    <w:rsid w:val="001668A8"/>
    <w:rsid w:val="00166D34"/>
    <w:rsid w:val="00166D3B"/>
    <w:rsid w:val="00167250"/>
    <w:rsid w:val="0016726B"/>
    <w:rsid w:val="00167400"/>
    <w:rsid w:val="00167787"/>
    <w:rsid w:val="001677AE"/>
    <w:rsid w:val="00167B49"/>
    <w:rsid w:val="0017021B"/>
    <w:rsid w:val="0017045A"/>
    <w:rsid w:val="001705BC"/>
    <w:rsid w:val="00170D38"/>
    <w:rsid w:val="00170E1C"/>
    <w:rsid w:val="00170E4C"/>
    <w:rsid w:val="0017113E"/>
    <w:rsid w:val="0017121A"/>
    <w:rsid w:val="001713B3"/>
    <w:rsid w:val="0017154C"/>
    <w:rsid w:val="001715EA"/>
    <w:rsid w:val="00171739"/>
    <w:rsid w:val="001719AC"/>
    <w:rsid w:val="00171C3F"/>
    <w:rsid w:val="00171E94"/>
    <w:rsid w:val="001720FC"/>
    <w:rsid w:val="0017218B"/>
    <w:rsid w:val="00172281"/>
    <w:rsid w:val="0017239B"/>
    <w:rsid w:val="00172466"/>
    <w:rsid w:val="0017292D"/>
    <w:rsid w:val="00172A37"/>
    <w:rsid w:val="00172CFD"/>
    <w:rsid w:val="00172D80"/>
    <w:rsid w:val="00172DE5"/>
    <w:rsid w:val="00173735"/>
    <w:rsid w:val="00173994"/>
    <w:rsid w:val="00173B34"/>
    <w:rsid w:val="001740EE"/>
    <w:rsid w:val="001742AF"/>
    <w:rsid w:val="001744D8"/>
    <w:rsid w:val="0017480F"/>
    <w:rsid w:val="00174CE9"/>
    <w:rsid w:val="00174EB8"/>
    <w:rsid w:val="00174F36"/>
    <w:rsid w:val="00174FC2"/>
    <w:rsid w:val="001754CF"/>
    <w:rsid w:val="00175882"/>
    <w:rsid w:val="00176129"/>
    <w:rsid w:val="001761D5"/>
    <w:rsid w:val="0017623D"/>
    <w:rsid w:val="0017643B"/>
    <w:rsid w:val="00176557"/>
    <w:rsid w:val="0017683B"/>
    <w:rsid w:val="00176A4D"/>
    <w:rsid w:val="00176CD0"/>
    <w:rsid w:val="001770BB"/>
    <w:rsid w:val="00177728"/>
    <w:rsid w:val="00177856"/>
    <w:rsid w:val="00177BAD"/>
    <w:rsid w:val="00177C3D"/>
    <w:rsid w:val="00177E01"/>
    <w:rsid w:val="001802EE"/>
    <w:rsid w:val="0018063D"/>
    <w:rsid w:val="00180872"/>
    <w:rsid w:val="00180895"/>
    <w:rsid w:val="001810C2"/>
    <w:rsid w:val="00181172"/>
    <w:rsid w:val="001815A8"/>
    <w:rsid w:val="00181628"/>
    <w:rsid w:val="00181E82"/>
    <w:rsid w:val="0018254B"/>
    <w:rsid w:val="0018259E"/>
    <w:rsid w:val="00182903"/>
    <w:rsid w:val="00182A17"/>
    <w:rsid w:val="0018313F"/>
    <w:rsid w:val="0018346E"/>
    <w:rsid w:val="001834FF"/>
    <w:rsid w:val="001838AB"/>
    <w:rsid w:val="00183A2B"/>
    <w:rsid w:val="00183D05"/>
    <w:rsid w:val="00183E6D"/>
    <w:rsid w:val="00184042"/>
    <w:rsid w:val="00184165"/>
    <w:rsid w:val="00184F70"/>
    <w:rsid w:val="001852B0"/>
    <w:rsid w:val="00185348"/>
    <w:rsid w:val="001854AF"/>
    <w:rsid w:val="001854B4"/>
    <w:rsid w:val="00185CFB"/>
    <w:rsid w:val="00185D35"/>
    <w:rsid w:val="001860D9"/>
    <w:rsid w:val="001863B0"/>
    <w:rsid w:val="0018670A"/>
    <w:rsid w:val="00186998"/>
    <w:rsid w:val="00186A3C"/>
    <w:rsid w:val="00187305"/>
    <w:rsid w:val="00187A5D"/>
    <w:rsid w:val="00187AA7"/>
    <w:rsid w:val="00187C04"/>
    <w:rsid w:val="00187C0D"/>
    <w:rsid w:val="00187F71"/>
    <w:rsid w:val="00190075"/>
    <w:rsid w:val="00190631"/>
    <w:rsid w:val="00190656"/>
    <w:rsid w:val="00190D0B"/>
    <w:rsid w:val="00190FA1"/>
    <w:rsid w:val="001912B3"/>
    <w:rsid w:val="001914DF"/>
    <w:rsid w:val="00191595"/>
    <w:rsid w:val="0019191C"/>
    <w:rsid w:val="00191A9E"/>
    <w:rsid w:val="00191E69"/>
    <w:rsid w:val="001924C6"/>
    <w:rsid w:val="001925B9"/>
    <w:rsid w:val="001925F2"/>
    <w:rsid w:val="00192B5E"/>
    <w:rsid w:val="00192CFC"/>
    <w:rsid w:val="00192D64"/>
    <w:rsid w:val="00192FC3"/>
    <w:rsid w:val="001931F4"/>
    <w:rsid w:val="0019361A"/>
    <w:rsid w:val="0019364F"/>
    <w:rsid w:val="00193894"/>
    <w:rsid w:val="00193DB0"/>
    <w:rsid w:val="00193DEA"/>
    <w:rsid w:val="00194063"/>
    <w:rsid w:val="0019461A"/>
    <w:rsid w:val="001947EF"/>
    <w:rsid w:val="00194E00"/>
    <w:rsid w:val="00194EB9"/>
    <w:rsid w:val="00195250"/>
    <w:rsid w:val="00195382"/>
    <w:rsid w:val="0019571F"/>
    <w:rsid w:val="00195AFE"/>
    <w:rsid w:val="00195EAF"/>
    <w:rsid w:val="0019631E"/>
    <w:rsid w:val="00196564"/>
    <w:rsid w:val="00196845"/>
    <w:rsid w:val="00196EE3"/>
    <w:rsid w:val="0019721F"/>
    <w:rsid w:val="001974AE"/>
    <w:rsid w:val="001975EC"/>
    <w:rsid w:val="00197727"/>
    <w:rsid w:val="00197D81"/>
    <w:rsid w:val="001A07C3"/>
    <w:rsid w:val="001A0966"/>
    <w:rsid w:val="001A0D2D"/>
    <w:rsid w:val="001A1478"/>
    <w:rsid w:val="001A1712"/>
    <w:rsid w:val="001A19B1"/>
    <w:rsid w:val="001A1B19"/>
    <w:rsid w:val="001A1F14"/>
    <w:rsid w:val="001A25CA"/>
    <w:rsid w:val="001A25D0"/>
    <w:rsid w:val="001A2897"/>
    <w:rsid w:val="001A293A"/>
    <w:rsid w:val="001A2950"/>
    <w:rsid w:val="001A2A6A"/>
    <w:rsid w:val="001A3071"/>
    <w:rsid w:val="001A322B"/>
    <w:rsid w:val="001A3589"/>
    <w:rsid w:val="001A39F5"/>
    <w:rsid w:val="001A3B81"/>
    <w:rsid w:val="001A3C26"/>
    <w:rsid w:val="001A402D"/>
    <w:rsid w:val="001A4091"/>
    <w:rsid w:val="001A4189"/>
    <w:rsid w:val="001A4689"/>
    <w:rsid w:val="001A4ADF"/>
    <w:rsid w:val="001A4B73"/>
    <w:rsid w:val="001A4CEA"/>
    <w:rsid w:val="001A4FEB"/>
    <w:rsid w:val="001A522B"/>
    <w:rsid w:val="001A5273"/>
    <w:rsid w:val="001A59FA"/>
    <w:rsid w:val="001A5EB7"/>
    <w:rsid w:val="001A5FA1"/>
    <w:rsid w:val="001A604F"/>
    <w:rsid w:val="001A60BC"/>
    <w:rsid w:val="001A60FF"/>
    <w:rsid w:val="001A65FC"/>
    <w:rsid w:val="001A67DB"/>
    <w:rsid w:val="001A6851"/>
    <w:rsid w:val="001A6B1E"/>
    <w:rsid w:val="001A6B9D"/>
    <w:rsid w:val="001A6FC2"/>
    <w:rsid w:val="001A73B6"/>
    <w:rsid w:val="001A7702"/>
    <w:rsid w:val="001A7818"/>
    <w:rsid w:val="001A7967"/>
    <w:rsid w:val="001B01E3"/>
    <w:rsid w:val="001B04C7"/>
    <w:rsid w:val="001B0729"/>
    <w:rsid w:val="001B097D"/>
    <w:rsid w:val="001B09B0"/>
    <w:rsid w:val="001B0C15"/>
    <w:rsid w:val="001B131A"/>
    <w:rsid w:val="001B1BF5"/>
    <w:rsid w:val="001B1EEF"/>
    <w:rsid w:val="001B25F4"/>
    <w:rsid w:val="001B2805"/>
    <w:rsid w:val="001B2C20"/>
    <w:rsid w:val="001B2C6C"/>
    <w:rsid w:val="001B2D5E"/>
    <w:rsid w:val="001B2F4B"/>
    <w:rsid w:val="001B320E"/>
    <w:rsid w:val="001B32A9"/>
    <w:rsid w:val="001B337F"/>
    <w:rsid w:val="001B3A1A"/>
    <w:rsid w:val="001B3B04"/>
    <w:rsid w:val="001B49B9"/>
    <w:rsid w:val="001B4A38"/>
    <w:rsid w:val="001B4DD5"/>
    <w:rsid w:val="001B511A"/>
    <w:rsid w:val="001B5221"/>
    <w:rsid w:val="001B527B"/>
    <w:rsid w:val="001B5BC3"/>
    <w:rsid w:val="001B5C63"/>
    <w:rsid w:val="001B5C71"/>
    <w:rsid w:val="001B5CBD"/>
    <w:rsid w:val="001B5EA4"/>
    <w:rsid w:val="001B5EA5"/>
    <w:rsid w:val="001B5F04"/>
    <w:rsid w:val="001B5F63"/>
    <w:rsid w:val="001B606B"/>
    <w:rsid w:val="001B6340"/>
    <w:rsid w:val="001B649D"/>
    <w:rsid w:val="001B65BE"/>
    <w:rsid w:val="001B6642"/>
    <w:rsid w:val="001B676A"/>
    <w:rsid w:val="001B67D5"/>
    <w:rsid w:val="001B6938"/>
    <w:rsid w:val="001B6C4D"/>
    <w:rsid w:val="001B72DE"/>
    <w:rsid w:val="001B730E"/>
    <w:rsid w:val="001B7D27"/>
    <w:rsid w:val="001B7DAB"/>
    <w:rsid w:val="001C02D5"/>
    <w:rsid w:val="001C030C"/>
    <w:rsid w:val="001C04C0"/>
    <w:rsid w:val="001C09D0"/>
    <w:rsid w:val="001C0A39"/>
    <w:rsid w:val="001C0B98"/>
    <w:rsid w:val="001C0BA0"/>
    <w:rsid w:val="001C0E1C"/>
    <w:rsid w:val="001C109A"/>
    <w:rsid w:val="001C118D"/>
    <w:rsid w:val="001C148E"/>
    <w:rsid w:val="001C165A"/>
    <w:rsid w:val="001C16C5"/>
    <w:rsid w:val="001C1A00"/>
    <w:rsid w:val="001C1D19"/>
    <w:rsid w:val="001C1E2B"/>
    <w:rsid w:val="001C2038"/>
    <w:rsid w:val="001C2085"/>
    <w:rsid w:val="001C2426"/>
    <w:rsid w:val="001C2D34"/>
    <w:rsid w:val="001C2DAC"/>
    <w:rsid w:val="001C2FB2"/>
    <w:rsid w:val="001C3545"/>
    <w:rsid w:val="001C37F9"/>
    <w:rsid w:val="001C41CB"/>
    <w:rsid w:val="001C41DE"/>
    <w:rsid w:val="001C438B"/>
    <w:rsid w:val="001C4581"/>
    <w:rsid w:val="001C45A9"/>
    <w:rsid w:val="001C5753"/>
    <w:rsid w:val="001C58FB"/>
    <w:rsid w:val="001C5DF9"/>
    <w:rsid w:val="001C6330"/>
    <w:rsid w:val="001C66B0"/>
    <w:rsid w:val="001C67D3"/>
    <w:rsid w:val="001C6821"/>
    <w:rsid w:val="001C6BCE"/>
    <w:rsid w:val="001C6C6B"/>
    <w:rsid w:val="001C6C81"/>
    <w:rsid w:val="001C6CDC"/>
    <w:rsid w:val="001C6EF9"/>
    <w:rsid w:val="001C6FE3"/>
    <w:rsid w:val="001C77FB"/>
    <w:rsid w:val="001C7C3F"/>
    <w:rsid w:val="001C7E8D"/>
    <w:rsid w:val="001D05EB"/>
    <w:rsid w:val="001D069A"/>
    <w:rsid w:val="001D0AA2"/>
    <w:rsid w:val="001D0AE1"/>
    <w:rsid w:val="001D0ED7"/>
    <w:rsid w:val="001D1032"/>
    <w:rsid w:val="001D10A6"/>
    <w:rsid w:val="001D15AF"/>
    <w:rsid w:val="001D15F3"/>
    <w:rsid w:val="001D17FD"/>
    <w:rsid w:val="001D1A50"/>
    <w:rsid w:val="001D1CB2"/>
    <w:rsid w:val="001D2100"/>
    <w:rsid w:val="001D23FD"/>
    <w:rsid w:val="001D2470"/>
    <w:rsid w:val="001D28B8"/>
    <w:rsid w:val="001D29DC"/>
    <w:rsid w:val="001D2A0D"/>
    <w:rsid w:val="001D3187"/>
    <w:rsid w:val="001D3633"/>
    <w:rsid w:val="001D380E"/>
    <w:rsid w:val="001D3A7B"/>
    <w:rsid w:val="001D3B9C"/>
    <w:rsid w:val="001D3C05"/>
    <w:rsid w:val="001D3E5C"/>
    <w:rsid w:val="001D40D5"/>
    <w:rsid w:val="001D4172"/>
    <w:rsid w:val="001D434C"/>
    <w:rsid w:val="001D48A0"/>
    <w:rsid w:val="001D4FD1"/>
    <w:rsid w:val="001D51EB"/>
    <w:rsid w:val="001D5215"/>
    <w:rsid w:val="001D558E"/>
    <w:rsid w:val="001D5689"/>
    <w:rsid w:val="001D5D62"/>
    <w:rsid w:val="001D5FD6"/>
    <w:rsid w:val="001D63F9"/>
    <w:rsid w:val="001D650A"/>
    <w:rsid w:val="001D661C"/>
    <w:rsid w:val="001D67FA"/>
    <w:rsid w:val="001D686E"/>
    <w:rsid w:val="001D68B3"/>
    <w:rsid w:val="001D6FC5"/>
    <w:rsid w:val="001D72F9"/>
    <w:rsid w:val="001D7612"/>
    <w:rsid w:val="001D7AC3"/>
    <w:rsid w:val="001D7AED"/>
    <w:rsid w:val="001D7C23"/>
    <w:rsid w:val="001D7C8A"/>
    <w:rsid w:val="001D7D1B"/>
    <w:rsid w:val="001D7D60"/>
    <w:rsid w:val="001D7DBC"/>
    <w:rsid w:val="001D7F71"/>
    <w:rsid w:val="001E000A"/>
    <w:rsid w:val="001E028F"/>
    <w:rsid w:val="001E080B"/>
    <w:rsid w:val="001E0FD3"/>
    <w:rsid w:val="001E1210"/>
    <w:rsid w:val="001E16C8"/>
    <w:rsid w:val="001E16CC"/>
    <w:rsid w:val="001E17AC"/>
    <w:rsid w:val="001E1F01"/>
    <w:rsid w:val="001E2501"/>
    <w:rsid w:val="001E25F1"/>
    <w:rsid w:val="001E277A"/>
    <w:rsid w:val="001E2869"/>
    <w:rsid w:val="001E28EA"/>
    <w:rsid w:val="001E2B0C"/>
    <w:rsid w:val="001E2DD4"/>
    <w:rsid w:val="001E2EDE"/>
    <w:rsid w:val="001E2F95"/>
    <w:rsid w:val="001E316A"/>
    <w:rsid w:val="001E32F1"/>
    <w:rsid w:val="001E3328"/>
    <w:rsid w:val="001E359F"/>
    <w:rsid w:val="001E36EE"/>
    <w:rsid w:val="001E39DE"/>
    <w:rsid w:val="001E3C6C"/>
    <w:rsid w:val="001E3D77"/>
    <w:rsid w:val="001E3F1D"/>
    <w:rsid w:val="001E410D"/>
    <w:rsid w:val="001E42E4"/>
    <w:rsid w:val="001E4305"/>
    <w:rsid w:val="001E45C3"/>
    <w:rsid w:val="001E4E35"/>
    <w:rsid w:val="001E4E5F"/>
    <w:rsid w:val="001E5193"/>
    <w:rsid w:val="001E59C7"/>
    <w:rsid w:val="001E5E24"/>
    <w:rsid w:val="001E5F6D"/>
    <w:rsid w:val="001E64CF"/>
    <w:rsid w:val="001E6D33"/>
    <w:rsid w:val="001E7477"/>
    <w:rsid w:val="001E7654"/>
    <w:rsid w:val="001E771C"/>
    <w:rsid w:val="001E7A0F"/>
    <w:rsid w:val="001E7AC9"/>
    <w:rsid w:val="001F0150"/>
    <w:rsid w:val="001F024A"/>
    <w:rsid w:val="001F0631"/>
    <w:rsid w:val="001F0851"/>
    <w:rsid w:val="001F0984"/>
    <w:rsid w:val="001F0C13"/>
    <w:rsid w:val="001F0CFA"/>
    <w:rsid w:val="001F0FA7"/>
    <w:rsid w:val="001F117B"/>
    <w:rsid w:val="001F11DB"/>
    <w:rsid w:val="001F13CB"/>
    <w:rsid w:val="001F17AA"/>
    <w:rsid w:val="001F20AF"/>
    <w:rsid w:val="001F2B2B"/>
    <w:rsid w:val="001F2B6D"/>
    <w:rsid w:val="001F2C52"/>
    <w:rsid w:val="001F3053"/>
    <w:rsid w:val="001F3357"/>
    <w:rsid w:val="001F393B"/>
    <w:rsid w:val="001F3E32"/>
    <w:rsid w:val="001F3E96"/>
    <w:rsid w:val="001F4078"/>
    <w:rsid w:val="001F4329"/>
    <w:rsid w:val="001F48B8"/>
    <w:rsid w:val="001F556F"/>
    <w:rsid w:val="001F55DE"/>
    <w:rsid w:val="001F608F"/>
    <w:rsid w:val="001F638A"/>
    <w:rsid w:val="001F63BA"/>
    <w:rsid w:val="001F6424"/>
    <w:rsid w:val="001F64F2"/>
    <w:rsid w:val="001F6878"/>
    <w:rsid w:val="001F6A93"/>
    <w:rsid w:val="001F6F7A"/>
    <w:rsid w:val="001F6FEB"/>
    <w:rsid w:val="001F73E5"/>
    <w:rsid w:val="001F7520"/>
    <w:rsid w:val="001F75C8"/>
    <w:rsid w:val="001F764D"/>
    <w:rsid w:val="001F7914"/>
    <w:rsid w:val="0020014C"/>
    <w:rsid w:val="00200166"/>
    <w:rsid w:val="002002CB"/>
    <w:rsid w:val="00200359"/>
    <w:rsid w:val="002008F2"/>
    <w:rsid w:val="00200975"/>
    <w:rsid w:val="00201192"/>
    <w:rsid w:val="002015D2"/>
    <w:rsid w:val="002016F8"/>
    <w:rsid w:val="00201701"/>
    <w:rsid w:val="002020F7"/>
    <w:rsid w:val="0020211F"/>
    <w:rsid w:val="00202197"/>
    <w:rsid w:val="00202553"/>
    <w:rsid w:val="00202599"/>
    <w:rsid w:val="002025B8"/>
    <w:rsid w:val="00202BF1"/>
    <w:rsid w:val="00202CE0"/>
    <w:rsid w:val="00202DD2"/>
    <w:rsid w:val="00202E79"/>
    <w:rsid w:val="00202E8B"/>
    <w:rsid w:val="0020309B"/>
    <w:rsid w:val="00203112"/>
    <w:rsid w:val="0020320B"/>
    <w:rsid w:val="00203370"/>
    <w:rsid w:val="002035FD"/>
    <w:rsid w:val="00203806"/>
    <w:rsid w:val="0020388B"/>
    <w:rsid w:val="00203EFA"/>
    <w:rsid w:val="00204053"/>
    <w:rsid w:val="00204482"/>
    <w:rsid w:val="002045E2"/>
    <w:rsid w:val="0020474B"/>
    <w:rsid w:val="002048EA"/>
    <w:rsid w:val="00204B1B"/>
    <w:rsid w:val="00204E93"/>
    <w:rsid w:val="00205459"/>
    <w:rsid w:val="0020549E"/>
    <w:rsid w:val="002055C2"/>
    <w:rsid w:val="00205875"/>
    <w:rsid w:val="002058F2"/>
    <w:rsid w:val="00205D7E"/>
    <w:rsid w:val="00205E50"/>
    <w:rsid w:val="002061EA"/>
    <w:rsid w:val="00206397"/>
    <w:rsid w:val="00206EFC"/>
    <w:rsid w:val="00206F6C"/>
    <w:rsid w:val="002072FC"/>
    <w:rsid w:val="00207542"/>
    <w:rsid w:val="0020755F"/>
    <w:rsid w:val="0020758B"/>
    <w:rsid w:val="00207646"/>
    <w:rsid w:val="00207670"/>
    <w:rsid w:val="00207E20"/>
    <w:rsid w:val="0021055A"/>
    <w:rsid w:val="00210A1C"/>
    <w:rsid w:val="00210D59"/>
    <w:rsid w:val="00211167"/>
    <w:rsid w:val="00211390"/>
    <w:rsid w:val="002116E4"/>
    <w:rsid w:val="00211C58"/>
    <w:rsid w:val="00212070"/>
    <w:rsid w:val="00212A59"/>
    <w:rsid w:val="00212C38"/>
    <w:rsid w:val="00212F20"/>
    <w:rsid w:val="002130D8"/>
    <w:rsid w:val="0021317C"/>
    <w:rsid w:val="002132FB"/>
    <w:rsid w:val="00213531"/>
    <w:rsid w:val="002138C4"/>
    <w:rsid w:val="00213BF6"/>
    <w:rsid w:val="00213F58"/>
    <w:rsid w:val="002140CD"/>
    <w:rsid w:val="00214134"/>
    <w:rsid w:val="00214246"/>
    <w:rsid w:val="002142F7"/>
    <w:rsid w:val="00214439"/>
    <w:rsid w:val="002145C9"/>
    <w:rsid w:val="00214A9B"/>
    <w:rsid w:val="00214B57"/>
    <w:rsid w:val="00214F92"/>
    <w:rsid w:val="00214FB9"/>
    <w:rsid w:val="0021526D"/>
    <w:rsid w:val="00215CF2"/>
    <w:rsid w:val="00215EE6"/>
    <w:rsid w:val="00215F22"/>
    <w:rsid w:val="0021634C"/>
    <w:rsid w:val="002164F8"/>
    <w:rsid w:val="0021662E"/>
    <w:rsid w:val="00216908"/>
    <w:rsid w:val="00216F2B"/>
    <w:rsid w:val="002170CC"/>
    <w:rsid w:val="00217197"/>
    <w:rsid w:val="00217557"/>
    <w:rsid w:val="00217CEA"/>
    <w:rsid w:val="00217D45"/>
    <w:rsid w:val="00217ECD"/>
    <w:rsid w:val="00220373"/>
    <w:rsid w:val="002203DE"/>
    <w:rsid w:val="002203E1"/>
    <w:rsid w:val="00220FEE"/>
    <w:rsid w:val="00221293"/>
    <w:rsid w:val="0022132F"/>
    <w:rsid w:val="002218AC"/>
    <w:rsid w:val="00221966"/>
    <w:rsid w:val="00221BBA"/>
    <w:rsid w:val="00221D44"/>
    <w:rsid w:val="00221D93"/>
    <w:rsid w:val="00222021"/>
    <w:rsid w:val="00222356"/>
    <w:rsid w:val="0022274E"/>
    <w:rsid w:val="00222912"/>
    <w:rsid w:val="00222A6D"/>
    <w:rsid w:val="00222ACA"/>
    <w:rsid w:val="00222BEF"/>
    <w:rsid w:val="00223420"/>
    <w:rsid w:val="00223583"/>
    <w:rsid w:val="00223832"/>
    <w:rsid w:val="00223CA2"/>
    <w:rsid w:val="00224113"/>
    <w:rsid w:val="0022516B"/>
    <w:rsid w:val="0022521E"/>
    <w:rsid w:val="0022563E"/>
    <w:rsid w:val="00225664"/>
    <w:rsid w:val="00225A69"/>
    <w:rsid w:val="00226E9E"/>
    <w:rsid w:val="0022744F"/>
    <w:rsid w:val="00227917"/>
    <w:rsid w:val="00227925"/>
    <w:rsid w:val="002300FD"/>
    <w:rsid w:val="002302AB"/>
    <w:rsid w:val="0023068B"/>
    <w:rsid w:val="002308F2"/>
    <w:rsid w:val="00230AD9"/>
    <w:rsid w:val="00230DFE"/>
    <w:rsid w:val="00230EB5"/>
    <w:rsid w:val="00230FBC"/>
    <w:rsid w:val="00231B24"/>
    <w:rsid w:val="00231C06"/>
    <w:rsid w:val="00231CD6"/>
    <w:rsid w:val="00231FD6"/>
    <w:rsid w:val="002328D0"/>
    <w:rsid w:val="00232C5F"/>
    <w:rsid w:val="00232DB8"/>
    <w:rsid w:val="002331B1"/>
    <w:rsid w:val="00233467"/>
    <w:rsid w:val="00233505"/>
    <w:rsid w:val="002336E2"/>
    <w:rsid w:val="00233751"/>
    <w:rsid w:val="002339D0"/>
    <w:rsid w:val="002339E7"/>
    <w:rsid w:val="00233B5C"/>
    <w:rsid w:val="00234284"/>
    <w:rsid w:val="0023435B"/>
    <w:rsid w:val="00234462"/>
    <w:rsid w:val="00234A87"/>
    <w:rsid w:val="00234C87"/>
    <w:rsid w:val="00234C9E"/>
    <w:rsid w:val="00234D82"/>
    <w:rsid w:val="00234D9E"/>
    <w:rsid w:val="00234DD2"/>
    <w:rsid w:val="00234E1F"/>
    <w:rsid w:val="00234E57"/>
    <w:rsid w:val="00234E83"/>
    <w:rsid w:val="00234F4D"/>
    <w:rsid w:val="002351B7"/>
    <w:rsid w:val="00235200"/>
    <w:rsid w:val="0023528F"/>
    <w:rsid w:val="002352AD"/>
    <w:rsid w:val="002353B6"/>
    <w:rsid w:val="00235819"/>
    <w:rsid w:val="002358C9"/>
    <w:rsid w:val="002358FE"/>
    <w:rsid w:val="00235981"/>
    <w:rsid w:val="00235986"/>
    <w:rsid w:val="00236188"/>
    <w:rsid w:val="002363E1"/>
    <w:rsid w:val="002364CA"/>
    <w:rsid w:val="00236626"/>
    <w:rsid w:val="00236749"/>
    <w:rsid w:val="00236933"/>
    <w:rsid w:val="00236A80"/>
    <w:rsid w:val="00236E09"/>
    <w:rsid w:val="0023748E"/>
    <w:rsid w:val="002400D9"/>
    <w:rsid w:val="002401F2"/>
    <w:rsid w:val="002406B3"/>
    <w:rsid w:val="002406E7"/>
    <w:rsid w:val="00240955"/>
    <w:rsid w:val="00240E2F"/>
    <w:rsid w:val="002410BB"/>
    <w:rsid w:val="002412EF"/>
    <w:rsid w:val="00241368"/>
    <w:rsid w:val="002415B4"/>
    <w:rsid w:val="002415FF"/>
    <w:rsid w:val="00241809"/>
    <w:rsid w:val="00241897"/>
    <w:rsid w:val="002418D3"/>
    <w:rsid w:val="00241A6A"/>
    <w:rsid w:val="00241C01"/>
    <w:rsid w:val="0024209A"/>
    <w:rsid w:val="002420AF"/>
    <w:rsid w:val="00242298"/>
    <w:rsid w:val="002422A7"/>
    <w:rsid w:val="002425CE"/>
    <w:rsid w:val="00242766"/>
    <w:rsid w:val="00242A8F"/>
    <w:rsid w:val="00242E1C"/>
    <w:rsid w:val="00242EA4"/>
    <w:rsid w:val="00243347"/>
    <w:rsid w:val="00243BC9"/>
    <w:rsid w:val="00243CB2"/>
    <w:rsid w:val="00243D1C"/>
    <w:rsid w:val="00243F3F"/>
    <w:rsid w:val="00244090"/>
    <w:rsid w:val="0024422B"/>
    <w:rsid w:val="00244D77"/>
    <w:rsid w:val="0024517B"/>
    <w:rsid w:val="00245221"/>
    <w:rsid w:val="002452A8"/>
    <w:rsid w:val="00245410"/>
    <w:rsid w:val="0024548B"/>
    <w:rsid w:val="00245630"/>
    <w:rsid w:val="002456CE"/>
    <w:rsid w:val="0024576F"/>
    <w:rsid w:val="002459A9"/>
    <w:rsid w:val="002459C3"/>
    <w:rsid w:val="00245D67"/>
    <w:rsid w:val="00246192"/>
    <w:rsid w:val="0024621E"/>
    <w:rsid w:val="00246AC6"/>
    <w:rsid w:val="00247B78"/>
    <w:rsid w:val="0025027F"/>
    <w:rsid w:val="00250482"/>
    <w:rsid w:val="002505DA"/>
    <w:rsid w:val="00250B13"/>
    <w:rsid w:val="002512E1"/>
    <w:rsid w:val="00251B3C"/>
    <w:rsid w:val="00251BE3"/>
    <w:rsid w:val="00251BFC"/>
    <w:rsid w:val="00251D7D"/>
    <w:rsid w:val="0025219B"/>
    <w:rsid w:val="0025239A"/>
    <w:rsid w:val="002523BF"/>
    <w:rsid w:val="002525F9"/>
    <w:rsid w:val="00252729"/>
    <w:rsid w:val="002527B9"/>
    <w:rsid w:val="00252869"/>
    <w:rsid w:val="00252B7C"/>
    <w:rsid w:val="00252C4C"/>
    <w:rsid w:val="00253023"/>
    <w:rsid w:val="0025315F"/>
    <w:rsid w:val="00253876"/>
    <w:rsid w:val="00253950"/>
    <w:rsid w:val="00253D9D"/>
    <w:rsid w:val="00253E2E"/>
    <w:rsid w:val="00254505"/>
    <w:rsid w:val="002547A0"/>
    <w:rsid w:val="00254BED"/>
    <w:rsid w:val="00254F8A"/>
    <w:rsid w:val="002550D3"/>
    <w:rsid w:val="0025519A"/>
    <w:rsid w:val="002552B1"/>
    <w:rsid w:val="00255B46"/>
    <w:rsid w:val="002561F7"/>
    <w:rsid w:val="0025626D"/>
    <w:rsid w:val="002563B4"/>
    <w:rsid w:val="00256C40"/>
    <w:rsid w:val="002572D6"/>
    <w:rsid w:val="002575A9"/>
    <w:rsid w:val="00257935"/>
    <w:rsid w:val="00257BF2"/>
    <w:rsid w:val="00257E0A"/>
    <w:rsid w:val="002600A8"/>
    <w:rsid w:val="00260297"/>
    <w:rsid w:val="00260439"/>
    <w:rsid w:val="00260696"/>
    <w:rsid w:val="00260C9F"/>
    <w:rsid w:val="00260FD8"/>
    <w:rsid w:val="002610E2"/>
    <w:rsid w:val="002616D8"/>
    <w:rsid w:val="00261736"/>
    <w:rsid w:val="002617E6"/>
    <w:rsid w:val="00261A1D"/>
    <w:rsid w:val="00261EFB"/>
    <w:rsid w:val="002622BA"/>
    <w:rsid w:val="00262472"/>
    <w:rsid w:val="0026249A"/>
    <w:rsid w:val="00262618"/>
    <w:rsid w:val="00262849"/>
    <w:rsid w:val="00262971"/>
    <w:rsid w:val="00262B2D"/>
    <w:rsid w:val="00263125"/>
    <w:rsid w:val="002632C6"/>
    <w:rsid w:val="00263441"/>
    <w:rsid w:val="00263C7E"/>
    <w:rsid w:val="00263E4C"/>
    <w:rsid w:val="00263EFD"/>
    <w:rsid w:val="00264119"/>
    <w:rsid w:val="0026466E"/>
    <w:rsid w:val="002646B2"/>
    <w:rsid w:val="002647DC"/>
    <w:rsid w:val="0026485B"/>
    <w:rsid w:val="0026491F"/>
    <w:rsid w:val="00264A15"/>
    <w:rsid w:val="00264D0A"/>
    <w:rsid w:val="00265022"/>
    <w:rsid w:val="00265576"/>
    <w:rsid w:val="002657AC"/>
    <w:rsid w:val="002657E8"/>
    <w:rsid w:val="002662C5"/>
    <w:rsid w:val="00266324"/>
    <w:rsid w:val="002666D0"/>
    <w:rsid w:val="00266ADD"/>
    <w:rsid w:val="00266B46"/>
    <w:rsid w:val="00266B7A"/>
    <w:rsid w:val="00266E35"/>
    <w:rsid w:val="002672B0"/>
    <w:rsid w:val="00267742"/>
    <w:rsid w:val="002677DB"/>
    <w:rsid w:val="002677E0"/>
    <w:rsid w:val="002679C2"/>
    <w:rsid w:val="00267A8A"/>
    <w:rsid w:val="00267BB6"/>
    <w:rsid w:val="00267C97"/>
    <w:rsid w:val="00267CD2"/>
    <w:rsid w:val="002700CA"/>
    <w:rsid w:val="00270419"/>
    <w:rsid w:val="00270993"/>
    <w:rsid w:val="00270A3F"/>
    <w:rsid w:val="00270BD9"/>
    <w:rsid w:val="002718F0"/>
    <w:rsid w:val="00271978"/>
    <w:rsid w:val="00271CB7"/>
    <w:rsid w:val="00271D89"/>
    <w:rsid w:val="00271D9B"/>
    <w:rsid w:val="00272206"/>
    <w:rsid w:val="002723FA"/>
    <w:rsid w:val="00272781"/>
    <w:rsid w:val="00272828"/>
    <w:rsid w:val="00272A7E"/>
    <w:rsid w:val="00272FB4"/>
    <w:rsid w:val="00273086"/>
    <w:rsid w:val="0027308B"/>
    <w:rsid w:val="002731F6"/>
    <w:rsid w:val="002732B0"/>
    <w:rsid w:val="002736A0"/>
    <w:rsid w:val="00273A72"/>
    <w:rsid w:val="00273B83"/>
    <w:rsid w:val="002746D2"/>
    <w:rsid w:val="00274A5F"/>
    <w:rsid w:val="00274ADD"/>
    <w:rsid w:val="00274ED3"/>
    <w:rsid w:val="002750A9"/>
    <w:rsid w:val="002752FE"/>
    <w:rsid w:val="0027554C"/>
    <w:rsid w:val="00275643"/>
    <w:rsid w:val="00275E7B"/>
    <w:rsid w:val="00275EAE"/>
    <w:rsid w:val="00275EC8"/>
    <w:rsid w:val="00276443"/>
    <w:rsid w:val="002764B9"/>
    <w:rsid w:val="002769DF"/>
    <w:rsid w:val="00276C68"/>
    <w:rsid w:val="00276CDE"/>
    <w:rsid w:val="00276DD3"/>
    <w:rsid w:val="00276FBE"/>
    <w:rsid w:val="002773A0"/>
    <w:rsid w:val="002773EC"/>
    <w:rsid w:val="00277580"/>
    <w:rsid w:val="00277D7C"/>
    <w:rsid w:val="00277F91"/>
    <w:rsid w:val="00280014"/>
    <w:rsid w:val="002802AD"/>
    <w:rsid w:val="002803AA"/>
    <w:rsid w:val="00280CBF"/>
    <w:rsid w:val="002811D4"/>
    <w:rsid w:val="00281542"/>
    <w:rsid w:val="002815B6"/>
    <w:rsid w:val="00281621"/>
    <w:rsid w:val="00281E75"/>
    <w:rsid w:val="0028205E"/>
    <w:rsid w:val="00282193"/>
    <w:rsid w:val="0028240B"/>
    <w:rsid w:val="002824C2"/>
    <w:rsid w:val="00282992"/>
    <w:rsid w:val="0028299B"/>
    <w:rsid w:val="00282DC1"/>
    <w:rsid w:val="00282E3E"/>
    <w:rsid w:val="002830D8"/>
    <w:rsid w:val="0028325C"/>
    <w:rsid w:val="002833DB"/>
    <w:rsid w:val="002836DE"/>
    <w:rsid w:val="002838D9"/>
    <w:rsid w:val="00283BC4"/>
    <w:rsid w:val="00283BEB"/>
    <w:rsid w:val="00283D95"/>
    <w:rsid w:val="00284041"/>
    <w:rsid w:val="002840AF"/>
    <w:rsid w:val="00284235"/>
    <w:rsid w:val="002847FE"/>
    <w:rsid w:val="00284C20"/>
    <w:rsid w:val="00284DA3"/>
    <w:rsid w:val="0028577F"/>
    <w:rsid w:val="00285E7A"/>
    <w:rsid w:val="00285FE2"/>
    <w:rsid w:val="00286093"/>
    <w:rsid w:val="00286714"/>
    <w:rsid w:val="002870A4"/>
    <w:rsid w:val="0028734D"/>
    <w:rsid w:val="00287A6A"/>
    <w:rsid w:val="00287BB1"/>
    <w:rsid w:val="0029011D"/>
    <w:rsid w:val="002905C2"/>
    <w:rsid w:val="0029070F"/>
    <w:rsid w:val="00290B03"/>
    <w:rsid w:val="00290B2C"/>
    <w:rsid w:val="00290E3C"/>
    <w:rsid w:val="00290E46"/>
    <w:rsid w:val="00290F38"/>
    <w:rsid w:val="00290F7C"/>
    <w:rsid w:val="00291082"/>
    <w:rsid w:val="0029121B"/>
    <w:rsid w:val="00291251"/>
    <w:rsid w:val="002913E3"/>
    <w:rsid w:val="002914B9"/>
    <w:rsid w:val="0029189D"/>
    <w:rsid w:val="00291BD3"/>
    <w:rsid w:val="00291DA9"/>
    <w:rsid w:val="00291E5F"/>
    <w:rsid w:val="00291EE6"/>
    <w:rsid w:val="00291FF3"/>
    <w:rsid w:val="00292042"/>
    <w:rsid w:val="002921F6"/>
    <w:rsid w:val="00292368"/>
    <w:rsid w:val="002923F4"/>
    <w:rsid w:val="002927E4"/>
    <w:rsid w:val="00292A11"/>
    <w:rsid w:val="00292E02"/>
    <w:rsid w:val="002934F0"/>
    <w:rsid w:val="002935F1"/>
    <w:rsid w:val="0029370E"/>
    <w:rsid w:val="0029376D"/>
    <w:rsid w:val="00293A8B"/>
    <w:rsid w:val="00293B52"/>
    <w:rsid w:val="00293B6D"/>
    <w:rsid w:val="002940AB"/>
    <w:rsid w:val="002940BF"/>
    <w:rsid w:val="00294110"/>
    <w:rsid w:val="002945F0"/>
    <w:rsid w:val="002948D7"/>
    <w:rsid w:val="00294A28"/>
    <w:rsid w:val="00294AB6"/>
    <w:rsid w:val="00294BA7"/>
    <w:rsid w:val="00294BC5"/>
    <w:rsid w:val="00295127"/>
    <w:rsid w:val="002954AD"/>
    <w:rsid w:val="0029594D"/>
    <w:rsid w:val="00295966"/>
    <w:rsid w:val="00295A18"/>
    <w:rsid w:val="00295BAC"/>
    <w:rsid w:val="00295D27"/>
    <w:rsid w:val="00295E56"/>
    <w:rsid w:val="00295E8C"/>
    <w:rsid w:val="00296C3B"/>
    <w:rsid w:val="002975AD"/>
    <w:rsid w:val="0029771B"/>
    <w:rsid w:val="00297924"/>
    <w:rsid w:val="00297AB1"/>
    <w:rsid w:val="002A00BE"/>
    <w:rsid w:val="002A03C2"/>
    <w:rsid w:val="002A05BF"/>
    <w:rsid w:val="002A08DC"/>
    <w:rsid w:val="002A09EE"/>
    <w:rsid w:val="002A0E79"/>
    <w:rsid w:val="002A0ECC"/>
    <w:rsid w:val="002A0F28"/>
    <w:rsid w:val="002A158E"/>
    <w:rsid w:val="002A1A24"/>
    <w:rsid w:val="002A2035"/>
    <w:rsid w:val="002A2136"/>
    <w:rsid w:val="002A241E"/>
    <w:rsid w:val="002A28B6"/>
    <w:rsid w:val="002A2936"/>
    <w:rsid w:val="002A2984"/>
    <w:rsid w:val="002A299E"/>
    <w:rsid w:val="002A2D17"/>
    <w:rsid w:val="002A2EF5"/>
    <w:rsid w:val="002A2F19"/>
    <w:rsid w:val="002A3252"/>
    <w:rsid w:val="002A3434"/>
    <w:rsid w:val="002A34A8"/>
    <w:rsid w:val="002A363B"/>
    <w:rsid w:val="002A368F"/>
    <w:rsid w:val="002A3B06"/>
    <w:rsid w:val="002A43C8"/>
    <w:rsid w:val="002A4596"/>
    <w:rsid w:val="002A49BB"/>
    <w:rsid w:val="002A4CE4"/>
    <w:rsid w:val="002A4EB0"/>
    <w:rsid w:val="002A4F11"/>
    <w:rsid w:val="002A5049"/>
    <w:rsid w:val="002A507F"/>
    <w:rsid w:val="002A529B"/>
    <w:rsid w:val="002A571D"/>
    <w:rsid w:val="002A61B8"/>
    <w:rsid w:val="002A6474"/>
    <w:rsid w:val="002A65F8"/>
    <w:rsid w:val="002A665B"/>
    <w:rsid w:val="002A6740"/>
    <w:rsid w:val="002A6943"/>
    <w:rsid w:val="002A696D"/>
    <w:rsid w:val="002A6A79"/>
    <w:rsid w:val="002A6B93"/>
    <w:rsid w:val="002A6C99"/>
    <w:rsid w:val="002A6F16"/>
    <w:rsid w:val="002A70D6"/>
    <w:rsid w:val="002A74C9"/>
    <w:rsid w:val="002A7DF2"/>
    <w:rsid w:val="002A7F29"/>
    <w:rsid w:val="002B0E50"/>
    <w:rsid w:val="002B0EAF"/>
    <w:rsid w:val="002B0EB8"/>
    <w:rsid w:val="002B119B"/>
    <w:rsid w:val="002B12DF"/>
    <w:rsid w:val="002B1382"/>
    <w:rsid w:val="002B141A"/>
    <w:rsid w:val="002B14C0"/>
    <w:rsid w:val="002B2215"/>
    <w:rsid w:val="002B237B"/>
    <w:rsid w:val="002B256B"/>
    <w:rsid w:val="002B2740"/>
    <w:rsid w:val="002B294A"/>
    <w:rsid w:val="002B2E88"/>
    <w:rsid w:val="002B2F2C"/>
    <w:rsid w:val="002B3A1A"/>
    <w:rsid w:val="002B3C19"/>
    <w:rsid w:val="002B3FBF"/>
    <w:rsid w:val="002B411E"/>
    <w:rsid w:val="002B418F"/>
    <w:rsid w:val="002B4307"/>
    <w:rsid w:val="002B430F"/>
    <w:rsid w:val="002B4EF8"/>
    <w:rsid w:val="002B4F76"/>
    <w:rsid w:val="002B5497"/>
    <w:rsid w:val="002B566B"/>
    <w:rsid w:val="002B5697"/>
    <w:rsid w:val="002B5808"/>
    <w:rsid w:val="002B59A8"/>
    <w:rsid w:val="002B5EC8"/>
    <w:rsid w:val="002B6433"/>
    <w:rsid w:val="002B64E3"/>
    <w:rsid w:val="002B673B"/>
    <w:rsid w:val="002B6D91"/>
    <w:rsid w:val="002B7093"/>
    <w:rsid w:val="002B71A5"/>
    <w:rsid w:val="002B776A"/>
    <w:rsid w:val="002B7C8E"/>
    <w:rsid w:val="002B7CBB"/>
    <w:rsid w:val="002B7CC7"/>
    <w:rsid w:val="002C0AE5"/>
    <w:rsid w:val="002C0B1E"/>
    <w:rsid w:val="002C0CEB"/>
    <w:rsid w:val="002C0F8D"/>
    <w:rsid w:val="002C1382"/>
    <w:rsid w:val="002C1676"/>
    <w:rsid w:val="002C1869"/>
    <w:rsid w:val="002C1C8D"/>
    <w:rsid w:val="002C1C9A"/>
    <w:rsid w:val="002C20D8"/>
    <w:rsid w:val="002C25CC"/>
    <w:rsid w:val="002C2CE8"/>
    <w:rsid w:val="002C2D9A"/>
    <w:rsid w:val="002C2DF4"/>
    <w:rsid w:val="002C2F29"/>
    <w:rsid w:val="002C3188"/>
    <w:rsid w:val="002C32F2"/>
    <w:rsid w:val="002C32F3"/>
    <w:rsid w:val="002C33DC"/>
    <w:rsid w:val="002C387F"/>
    <w:rsid w:val="002C3AC1"/>
    <w:rsid w:val="002C3CB5"/>
    <w:rsid w:val="002C3E1E"/>
    <w:rsid w:val="002C4194"/>
    <w:rsid w:val="002C4373"/>
    <w:rsid w:val="002C43C3"/>
    <w:rsid w:val="002C45C6"/>
    <w:rsid w:val="002C45F6"/>
    <w:rsid w:val="002C4974"/>
    <w:rsid w:val="002C4C6B"/>
    <w:rsid w:val="002C4DDA"/>
    <w:rsid w:val="002C513A"/>
    <w:rsid w:val="002C52D8"/>
    <w:rsid w:val="002C534F"/>
    <w:rsid w:val="002C584A"/>
    <w:rsid w:val="002C586B"/>
    <w:rsid w:val="002C595B"/>
    <w:rsid w:val="002C59CD"/>
    <w:rsid w:val="002C5A65"/>
    <w:rsid w:val="002C5BD0"/>
    <w:rsid w:val="002C5D25"/>
    <w:rsid w:val="002C5EC1"/>
    <w:rsid w:val="002C5F52"/>
    <w:rsid w:val="002C5F73"/>
    <w:rsid w:val="002C6070"/>
    <w:rsid w:val="002C62C0"/>
    <w:rsid w:val="002C64F7"/>
    <w:rsid w:val="002C6827"/>
    <w:rsid w:val="002C692F"/>
    <w:rsid w:val="002C6ADE"/>
    <w:rsid w:val="002C6FAB"/>
    <w:rsid w:val="002C7265"/>
    <w:rsid w:val="002C72ED"/>
    <w:rsid w:val="002C74CF"/>
    <w:rsid w:val="002C78FA"/>
    <w:rsid w:val="002C7C21"/>
    <w:rsid w:val="002C7C91"/>
    <w:rsid w:val="002D0BA0"/>
    <w:rsid w:val="002D0BC0"/>
    <w:rsid w:val="002D0F28"/>
    <w:rsid w:val="002D10C3"/>
    <w:rsid w:val="002D151B"/>
    <w:rsid w:val="002D15E5"/>
    <w:rsid w:val="002D177E"/>
    <w:rsid w:val="002D18BD"/>
    <w:rsid w:val="002D2537"/>
    <w:rsid w:val="002D2A0C"/>
    <w:rsid w:val="002D2E17"/>
    <w:rsid w:val="002D2FAD"/>
    <w:rsid w:val="002D3059"/>
    <w:rsid w:val="002D327C"/>
    <w:rsid w:val="002D33E7"/>
    <w:rsid w:val="002D382C"/>
    <w:rsid w:val="002D3873"/>
    <w:rsid w:val="002D388A"/>
    <w:rsid w:val="002D3C8C"/>
    <w:rsid w:val="002D3F99"/>
    <w:rsid w:val="002D4A9D"/>
    <w:rsid w:val="002D550B"/>
    <w:rsid w:val="002D553B"/>
    <w:rsid w:val="002D586D"/>
    <w:rsid w:val="002D5926"/>
    <w:rsid w:val="002D5B9E"/>
    <w:rsid w:val="002D5C58"/>
    <w:rsid w:val="002D5E2D"/>
    <w:rsid w:val="002D5F8A"/>
    <w:rsid w:val="002D60B5"/>
    <w:rsid w:val="002D611D"/>
    <w:rsid w:val="002D6C49"/>
    <w:rsid w:val="002D6C6D"/>
    <w:rsid w:val="002D7621"/>
    <w:rsid w:val="002D782F"/>
    <w:rsid w:val="002D7908"/>
    <w:rsid w:val="002D7C69"/>
    <w:rsid w:val="002E0631"/>
    <w:rsid w:val="002E07EF"/>
    <w:rsid w:val="002E0C91"/>
    <w:rsid w:val="002E0E19"/>
    <w:rsid w:val="002E1C8F"/>
    <w:rsid w:val="002E2593"/>
    <w:rsid w:val="002E26A9"/>
    <w:rsid w:val="002E2783"/>
    <w:rsid w:val="002E2D21"/>
    <w:rsid w:val="002E2EB7"/>
    <w:rsid w:val="002E32A8"/>
    <w:rsid w:val="002E3418"/>
    <w:rsid w:val="002E3743"/>
    <w:rsid w:val="002E37CF"/>
    <w:rsid w:val="002E3E1D"/>
    <w:rsid w:val="002E3FB5"/>
    <w:rsid w:val="002E43F0"/>
    <w:rsid w:val="002E455D"/>
    <w:rsid w:val="002E4705"/>
    <w:rsid w:val="002E4A0A"/>
    <w:rsid w:val="002E4C10"/>
    <w:rsid w:val="002E4EF1"/>
    <w:rsid w:val="002E4FD7"/>
    <w:rsid w:val="002E55A8"/>
    <w:rsid w:val="002E589E"/>
    <w:rsid w:val="002E592A"/>
    <w:rsid w:val="002E5A5E"/>
    <w:rsid w:val="002E6640"/>
    <w:rsid w:val="002E6860"/>
    <w:rsid w:val="002E6C71"/>
    <w:rsid w:val="002E6FF9"/>
    <w:rsid w:val="002E7370"/>
    <w:rsid w:val="002E7580"/>
    <w:rsid w:val="002E76DD"/>
    <w:rsid w:val="002E7932"/>
    <w:rsid w:val="002F0060"/>
    <w:rsid w:val="002F0074"/>
    <w:rsid w:val="002F05A4"/>
    <w:rsid w:val="002F05E2"/>
    <w:rsid w:val="002F13AE"/>
    <w:rsid w:val="002F14D6"/>
    <w:rsid w:val="002F17AC"/>
    <w:rsid w:val="002F1C6E"/>
    <w:rsid w:val="002F2116"/>
    <w:rsid w:val="002F213F"/>
    <w:rsid w:val="002F22FF"/>
    <w:rsid w:val="002F238E"/>
    <w:rsid w:val="002F24F9"/>
    <w:rsid w:val="002F2A9E"/>
    <w:rsid w:val="002F2BF5"/>
    <w:rsid w:val="002F2C68"/>
    <w:rsid w:val="002F2E59"/>
    <w:rsid w:val="002F2FBD"/>
    <w:rsid w:val="002F318E"/>
    <w:rsid w:val="002F3224"/>
    <w:rsid w:val="002F3401"/>
    <w:rsid w:val="002F355C"/>
    <w:rsid w:val="002F371A"/>
    <w:rsid w:val="002F3E6D"/>
    <w:rsid w:val="002F3F85"/>
    <w:rsid w:val="002F3FBF"/>
    <w:rsid w:val="002F4143"/>
    <w:rsid w:val="002F44B2"/>
    <w:rsid w:val="002F45CC"/>
    <w:rsid w:val="002F4681"/>
    <w:rsid w:val="002F4A05"/>
    <w:rsid w:val="002F4B6E"/>
    <w:rsid w:val="002F5488"/>
    <w:rsid w:val="002F5503"/>
    <w:rsid w:val="002F5ACF"/>
    <w:rsid w:val="002F5E96"/>
    <w:rsid w:val="002F642B"/>
    <w:rsid w:val="002F657D"/>
    <w:rsid w:val="002F6633"/>
    <w:rsid w:val="002F664D"/>
    <w:rsid w:val="002F669D"/>
    <w:rsid w:val="002F6760"/>
    <w:rsid w:val="002F6900"/>
    <w:rsid w:val="002F6AD2"/>
    <w:rsid w:val="002F6C29"/>
    <w:rsid w:val="002F6FB0"/>
    <w:rsid w:val="002F74B8"/>
    <w:rsid w:val="002F7765"/>
    <w:rsid w:val="002F78F5"/>
    <w:rsid w:val="002F7F8F"/>
    <w:rsid w:val="003000BB"/>
    <w:rsid w:val="003000DE"/>
    <w:rsid w:val="00300392"/>
    <w:rsid w:val="003003F1"/>
    <w:rsid w:val="00300936"/>
    <w:rsid w:val="00300B72"/>
    <w:rsid w:val="00300D0C"/>
    <w:rsid w:val="00301140"/>
    <w:rsid w:val="00301205"/>
    <w:rsid w:val="003018B3"/>
    <w:rsid w:val="00301B7C"/>
    <w:rsid w:val="00301CD4"/>
    <w:rsid w:val="00301D8B"/>
    <w:rsid w:val="00302337"/>
    <w:rsid w:val="00302340"/>
    <w:rsid w:val="00302449"/>
    <w:rsid w:val="00302873"/>
    <w:rsid w:val="00302D62"/>
    <w:rsid w:val="00302E7D"/>
    <w:rsid w:val="00302F00"/>
    <w:rsid w:val="00303070"/>
    <w:rsid w:val="003030DC"/>
    <w:rsid w:val="00303119"/>
    <w:rsid w:val="00303162"/>
    <w:rsid w:val="00303310"/>
    <w:rsid w:val="003033C1"/>
    <w:rsid w:val="00303B9A"/>
    <w:rsid w:val="00304179"/>
    <w:rsid w:val="003046BE"/>
    <w:rsid w:val="0030480E"/>
    <w:rsid w:val="00304A94"/>
    <w:rsid w:val="00304B1B"/>
    <w:rsid w:val="00305059"/>
    <w:rsid w:val="00305144"/>
    <w:rsid w:val="00305394"/>
    <w:rsid w:val="00305966"/>
    <w:rsid w:val="00305B15"/>
    <w:rsid w:val="00305F39"/>
    <w:rsid w:val="0030615E"/>
    <w:rsid w:val="00306369"/>
    <w:rsid w:val="00306BF4"/>
    <w:rsid w:val="00306E76"/>
    <w:rsid w:val="00306F06"/>
    <w:rsid w:val="003071E5"/>
    <w:rsid w:val="0030720A"/>
    <w:rsid w:val="003074DD"/>
    <w:rsid w:val="003075C3"/>
    <w:rsid w:val="003075D0"/>
    <w:rsid w:val="00307A9A"/>
    <w:rsid w:val="00307D1A"/>
    <w:rsid w:val="00307EA4"/>
    <w:rsid w:val="003101E1"/>
    <w:rsid w:val="00310206"/>
    <w:rsid w:val="00310520"/>
    <w:rsid w:val="003105A5"/>
    <w:rsid w:val="00310899"/>
    <w:rsid w:val="00310C85"/>
    <w:rsid w:val="00310EEC"/>
    <w:rsid w:val="00311146"/>
    <w:rsid w:val="003111B8"/>
    <w:rsid w:val="00311271"/>
    <w:rsid w:val="00311305"/>
    <w:rsid w:val="00311591"/>
    <w:rsid w:val="0031162E"/>
    <w:rsid w:val="0031229A"/>
    <w:rsid w:val="00312411"/>
    <w:rsid w:val="00312501"/>
    <w:rsid w:val="00312596"/>
    <w:rsid w:val="003126A6"/>
    <w:rsid w:val="0031285B"/>
    <w:rsid w:val="00312AF5"/>
    <w:rsid w:val="00312DB4"/>
    <w:rsid w:val="00312DF3"/>
    <w:rsid w:val="00312E5D"/>
    <w:rsid w:val="00313009"/>
    <w:rsid w:val="00313047"/>
    <w:rsid w:val="003133A1"/>
    <w:rsid w:val="003135A8"/>
    <w:rsid w:val="00313AFB"/>
    <w:rsid w:val="00313B60"/>
    <w:rsid w:val="00313D51"/>
    <w:rsid w:val="00313D5D"/>
    <w:rsid w:val="00314046"/>
    <w:rsid w:val="00314185"/>
    <w:rsid w:val="0031438B"/>
    <w:rsid w:val="0031456A"/>
    <w:rsid w:val="00314854"/>
    <w:rsid w:val="003149AD"/>
    <w:rsid w:val="00314A28"/>
    <w:rsid w:val="00315309"/>
    <w:rsid w:val="00315738"/>
    <w:rsid w:val="003157B0"/>
    <w:rsid w:val="00315837"/>
    <w:rsid w:val="00315974"/>
    <w:rsid w:val="00316104"/>
    <w:rsid w:val="00316190"/>
    <w:rsid w:val="00316D5F"/>
    <w:rsid w:val="00316E7A"/>
    <w:rsid w:val="00317192"/>
    <w:rsid w:val="0031721A"/>
    <w:rsid w:val="00317277"/>
    <w:rsid w:val="003175E2"/>
    <w:rsid w:val="00317D17"/>
    <w:rsid w:val="00320297"/>
    <w:rsid w:val="0032172C"/>
    <w:rsid w:val="0032172D"/>
    <w:rsid w:val="00321BD1"/>
    <w:rsid w:val="00321D4D"/>
    <w:rsid w:val="00321EF3"/>
    <w:rsid w:val="00321FB1"/>
    <w:rsid w:val="00322069"/>
    <w:rsid w:val="003229C8"/>
    <w:rsid w:val="00322B8F"/>
    <w:rsid w:val="00323531"/>
    <w:rsid w:val="003235D4"/>
    <w:rsid w:val="00323968"/>
    <w:rsid w:val="00323BDF"/>
    <w:rsid w:val="00323C29"/>
    <w:rsid w:val="00323ED7"/>
    <w:rsid w:val="003248B8"/>
    <w:rsid w:val="0032492B"/>
    <w:rsid w:val="00324AA4"/>
    <w:rsid w:val="00324AE9"/>
    <w:rsid w:val="00325749"/>
    <w:rsid w:val="00325774"/>
    <w:rsid w:val="003258A6"/>
    <w:rsid w:val="00325BA2"/>
    <w:rsid w:val="00325C93"/>
    <w:rsid w:val="00325D78"/>
    <w:rsid w:val="00325E71"/>
    <w:rsid w:val="003261EA"/>
    <w:rsid w:val="0032645E"/>
    <w:rsid w:val="00326A53"/>
    <w:rsid w:val="00326A54"/>
    <w:rsid w:val="00326E2B"/>
    <w:rsid w:val="00326E4D"/>
    <w:rsid w:val="00327341"/>
    <w:rsid w:val="003273E7"/>
    <w:rsid w:val="0032756C"/>
    <w:rsid w:val="003275BF"/>
    <w:rsid w:val="00327688"/>
    <w:rsid w:val="00327692"/>
    <w:rsid w:val="003278A5"/>
    <w:rsid w:val="00327A36"/>
    <w:rsid w:val="00327C0D"/>
    <w:rsid w:val="00327F72"/>
    <w:rsid w:val="003300D7"/>
    <w:rsid w:val="003301CB"/>
    <w:rsid w:val="00330243"/>
    <w:rsid w:val="00330557"/>
    <w:rsid w:val="00330578"/>
    <w:rsid w:val="0033069C"/>
    <w:rsid w:val="003306CC"/>
    <w:rsid w:val="00330DB3"/>
    <w:rsid w:val="00330FCC"/>
    <w:rsid w:val="00331057"/>
    <w:rsid w:val="003310F5"/>
    <w:rsid w:val="00331303"/>
    <w:rsid w:val="0033142C"/>
    <w:rsid w:val="00331860"/>
    <w:rsid w:val="003319C0"/>
    <w:rsid w:val="00331E7E"/>
    <w:rsid w:val="0033271D"/>
    <w:rsid w:val="00332890"/>
    <w:rsid w:val="00332C43"/>
    <w:rsid w:val="00333529"/>
    <w:rsid w:val="00333675"/>
    <w:rsid w:val="00333894"/>
    <w:rsid w:val="00333927"/>
    <w:rsid w:val="00333A32"/>
    <w:rsid w:val="003345F0"/>
    <w:rsid w:val="00334695"/>
    <w:rsid w:val="00334884"/>
    <w:rsid w:val="003350B8"/>
    <w:rsid w:val="00335310"/>
    <w:rsid w:val="0033540B"/>
    <w:rsid w:val="00335726"/>
    <w:rsid w:val="00335A9E"/>
    <w:rsid w:val="00335D40"/>
    <w:rsid w:val="00335E85"/>
    <w:rsid w:val="0033637B"/>
    <w:rsid w:val="003367FE"/>
    <w:rsid w:val="00336808"/>
    <w:rsid w:val="00336824"/>
    <w:rsid w:val="003369C7"/>
    <w:rsid w:val="003369DC"/>
    <w:rsid w:val="00336C17"/>
    <w:rsid w:val="00336CEB"/>
    <w:rsid w:val="00337128"/>
    <w:rsid w:val="003371C1"/>
    <w:rsid w:val="00337440"/>
    <w:rsid w:val="00337BF2"/>
    <w:rsid w:val="00337D9D"/>
    <w:rsid w:val="00340CE6"/>
    <w:rsid w:val="00340E2A"/>
    <w:rsid w:val="00340E7D"/>
    <w:rsid w:val="0034125B"/>
    <w:rsid w:val="00341313"/>
    <w:rsid w:val="00341334"/>
    <w:rsid w:val="003415EC"/>
    <w:rsid w:val="003416A3"/>
    <w:rsid w:val="00341B41"/>
    <w:rsid w:val="00341B5F"/>
    <w:rsid w:val="00341E82"/>
    <w:rsid w:val="00341EA8"/>
    <w:rsid w:val="00342271"/>
    <w:rsid w:val="0034237B"/>
    <w:rsid w:val="00342821"/>
    <w:rsid w:val="003428D1"/>
    <w:rsid w:val="00342F93"/>
    <w:rsid w:val="00342FDF"/>
    <w:rsid w:val="003435FF"/>
    <w:rsid w:val="003436CC"/>
    <w:rsid w:val="00343B8D"/>
    <w:rsid w:val="00343BE1"/>
    <w:rsid w:val="00343C13"/>
    <w:rsid w:val="00343C18"/>
    <w:rsid w:val="00343C21"/>
    <w:rsid w:val="00343D49"/>
    <w:rsid w:val="00343DFF"/>
    <w:rsid w:val="0034456B"/>
    <w:rsid w:val="003446A3"/>
    <w:rsid w:val="0034481F"/>
    <w:rsid w:val="00344ED1"/>
    <w:rsid w:val="00345292"/>
    <w:rsid w:val="003456DB"/>
    <w:rsid w:val="003457E8"/>
    <w:rsid w:val="0034591C"/>
    <w:rsid w:val="00345E52"/>
    <w:rsid w:val="00345F8B"/>
    <w:rsid w:val="00346044"/>
    <w:rsid w:val="00346054"/>
    <w:rsid w:val="0034626F"/>
    <w:rsid w:val="0034649A"/>
    <w:rsid w:val="003464D7"/>
    <w:rsid w:val="003468E8"/>
    <w:rsid w:val="00346D84"/>
    <w:rsid w:val="00346F61"/>
    <w:rsid w:val="003471ED"/>
    <w:rsid w:val="003477A5"/>
    <w:rsid w:val="003479F2"/>
    <w:rsid w:val="00347ED3"/>
    <w:rsid w:val="003501F0"/>
    <w:rsid w:val="0035047B"/>
    <w:rsid w:val="0035056E"/>
    <w:rsid w:val="00350649"/>
    <w:rsid w:val="00350AD9"/>
    <w:rsid w:val="00350CF2"/>
    <w:rsid w:val="00351493"/>
    <w:rsid w:val="003518D4"/>
    <w:rsid w:val="00351EF0"/>
    <w:rsid w:val="003520BB"/>
    <w:rsid w:val="003521F0"/>
    <w:rsid w:val="0035228D"/>
    <w:rsid w:val="003529FB"/>
    <w:rsid w:val="00352C07"/>
    <w:rsid w:val="00352CE3"/>
    <w:rsid w:val="00352F7F"/>
    <w:rsid w:val="0035301E"/>
    <w:rsid w:val="0035313B"/>
    <w:rsid w:val="0035360E"/>
    <w:rsid w:val="003537ED"/>
    <w:rsid w:val="00353974"/>
    <w:rsid w:val="00353F07"/>
    <w:rsid w:val="00354438"/>
    <w:rsid w:val="00354456"/>
    <w:rsid w:val="0035469C"/>
    <w:rsid w:val="00354B24"/>
    <w:rsid w:val="00354DE1"/>
    <w:rsid w:val="00354F0F"/>
    <w:rsid w:val="003553FA"/>
    <w:rsid w:val="003562BC"/>
    <w:rsid w:val="00356628"/>
    <w:rsid w:val="003568B4"/>
    <w:rsid w:val="00356C4B"/>
    <w:rsid w:val="003574AB"/>
    <w:rsid w:val="003575E4"/>
    <w:rsid w:val="003578AC"/>
    <w:rsid w:val="00357934"/>
    <w:rsid w:val="00357CEA"/>
    <w:rsid w:val="00357EAF"/>
    <w:rsid w:val="00357F8E"/>
    <w:rsid w:val="0036057D"/>
    <w:rsid w:val="003605FC"/>
    <w:rsid w:val="00360A97"/>
    <w:rsid w:val="00361237"/>
    <w:rsid w:val="003613B0"/>
    <w:rsid w:val="0036194B"/>
    <w:rsid w:val="00361C40"/>
    <w:rsid w:val="00361C8A"/>
    <w:rsid w:val="00361E45"/>
    <w:rsid w:val="00362354"/>
    <w:rsid w:val="00362420"/>
    <w:rsid w:val="0036268D"/>
    <w:rsid w:val="0036272F"/>
    <w:rsid w:val="00362849"/>
    <w:rsid w:val="00362EB5"/>
    <w:rsid w:val="00363209"/>
    <w:rsid w:val="0036337F"/>
    <w:rsid w:val="00363395"/>
    <w:rsid w:val="003637F5"/>
    <w:rsid w:val="0036396B"/>
    <w:rsid w:val="00363AF4"/>
    <w:rsid w:val="00363D01"/>
    <w:rsid w:val="0036409A"/>
    <w:rsid w:val="003640B1"/>
    <w:rsid w:val="003643DA"/>
    <w:rsid w:val="00364F1F"/>
    <w:rsid w:val="003651C4"/>
    <w:rsid w:val="00365312"/>
    <w:rsid w:val="0036573C"/>
    <w:rsid w:val="003657B2"/>
    <w:rsid w:val="00365816"/>
    <w:rsid w:val="003658AB"/>
    <w:rsid w:val="003659A7"/>
    <w:rsid w:val="00365F5F"/>
    <w:rsid w:val="00366140"/>
    <w:rsid w:val="003665DD"/>
    <w:rsid w:val="0036679E"/>
    <w:rsid w:val="003667D7"/>
    <w:rsid w:val="00366FDC"/>
    <w:rsid w:val="0036738E"/>
    <w:rsid w:val="0036744C"/>
    <w:rsid w:val="00367CB6"/>
    <w:rsid w:val="00367CBC"/>
    <w:rsid w:val="00367E9B"/>
    <w:rsid w:val="00370410"/>
    <w:rsid w:val="003704C4"/>
    <w:rsid w:val="003708B8"/>
    <w:rsid w:val="00370B68"/>
    <w:rsid w:val="00370DA5"/>
    <w:rsid w:val="00372415"/>
    <w:rsid w:val="0037247E"/>
    <w:rsid w:val="003724F6"/>
    <w:rsid w:val="003730B7"/>
    <w:rsid w:val="00373621"/>
    <w:rsid w:val="0037369A"/>
    <w:rsid w:val="003737C7"/>
    <w:rsid w:val="003737DE"/>
    <w:rsid w:val="00373C49"/>
    <w:rsid w:val="00373EAC"/>
    <w:rsid w:val="003740E6"/>
    <w:rsid w:val="003743CA"/>
    <w:rsid w:val="00374725"/>
    <w:rsid w:val="003749E4"/>
    <w:rsid w:val="00374A56"/>
    <w:rsid w:val="00374ABD"/>
    <w:rsid w:val="003756C2"/>
    <w:rsid w:val="00375A1A"/>
    <w:rsid w:val="00375C4D"/>
    <w:rsid w:val="0037623F"/>
    <w:rsid w:val="0037624E"/>
    <w:rsid w:val="003763CB"/>
    <w:rsid w:val="00376782"/>
    <w:rsid w:val="00376D03"/>
    <w:rsid w:val="0037735C"/>
    <w:rsid w:val="003778C1"/>
    <w:rsid w:val="00377D9C"/>
    <w:rsid w:val="00377F0A"/>
    <w:rsid w:val="00377FFE"/>
    <w:rsid w:val="00380540"/>
    <w:rsid w:val="00380548"/>
    <w:rsid w:val="00380E87"/>
    <w:rsid w:val="00380F2E"/>
    <w:rsid w:val="003810AC"/>
    <w:rsid w:val="003813D8"/>
    <w:rsid w:val="003814F1"/>
    <w:rsid w:val="0038160F"/>
    <w:rsid w:val="00381771"/>
    <w:rsid w:val="00381783"/>
    <w:rsid w:val="00381B11"/>
    <w:rsid w:val="00381B5D"/>
    <w:rsid w:val="00381EE5"/>
    <w:rsid w:val="00381FF2"/>
    <w:rsid w:val="00382166"/>
    <w:rsid w:val="003822F3"/>
    <w:rsid w:val="0038281E"/>
    <w:rsid w:val="003835FF"/>
    <w:rsid w:val="00383985"/>
    <w:rsid w:val="00383AB5"/>
    <w:rsid w:val="00383C92"/>
    <w:rsid w:val="0038405C"/>
    <w:rsid w:val="00384649"/>
    <w:rsid w:val="0038477A"/>
    <w:rsid w:val="00384A86"/>
    <w:rsid w:val="00384C3D"/>
    <w:rsid w:val="0038534C"/>
    <w:rsid w:val="0038545E"/>
    <w:rsid w:val="00385505"/>
    <w:rsid w:val="00385A50"/>
    <w:rsid w:val="00385BAD"/>
    <w:rsid w:val="0038601B"/>
    <w:rsid w:val="003862FB"/>
    <w:rsid w:val="00386399"/>
    <w:rsid w:val="003864D6"/>
    <w:rsid w:val="0038688F"/>
    <w:rsid w:val="003868F5"/>
    <w:rsid w:val="0038695E"/>
    <w:rsid w:val="003869FD"/>
    <w:rsid w:val="00386ADC"/>
    <w:rsid w:val="00386E7F"/>
    <w:rsid w:val="00386F63"/>
    <w:rsid w:val="00387346"/>
    <w:rsid w:val="00387771"/>
    <w:rsid w:val="00387889"/>
    <w:rsid w:val="0038794F"/>
    <w:rsid w:val="003879F9"/>
    <w:rsid w:val="00387D25"/>
    <w:rsid w:val="00387DCD"/>
    <w:rsid w:val="00390433"/>
    <w:rsid w:val="00390721"/>
    <w:rsid w:val="003909E0"/>
    <w:rsid w:val="00390EF1"/>
    <w:rsid w:val="003911F6"/>
    <w:rsid w:val="00391394"/>
    <w:rsid w:val="00391B60"/>
    <w:rsid w:val="00391BFC"/>
    <w:rsid w:val="00391EB9"/>
    <w:rsid w:val="00391ECB"/>
    <w:rsid w:val="00392000"/>
    <w:rsid w:val="0039200A"/>
    <w:rsid w:val="00392422"/>
    <w:rsid w:val="0039269F"/>
    <w:rsid w:val="003926ED"/>
    <w:rsid w:val="0039293F"/>
    <w:rsid w:val="00392A5D"/>
    <w:rsid w:val="00392AC4"/>
    <w:rsid w:val="00393011"/>
    <w:rsid w:val="00393364"/>
    <w:rsid w:val="00393490"/>
    <w:rsid w:val="00393528"/>
    <w:rsid w:val="00393A96"/>
    <w:rsid w:val="003944D3"/>
    <w:rsid w:val="003947D7"/>
    <w:rsid w:val="0039496D"/>
    <w:rsid w:val="00394C22"/>
    <w:rsid w:val="003953EA"/>
    <w:rsid w:val="003954CC"/>
    <w:rsid w:val="003955A3"/>
    <w:rsid w:val="0039572E"/>
    <w:rsid w:val="0039595D"/>
    <w:rsid w:val="0039596C"/>
    <w:rsid w:val="003965C7"/>
    <w:rsid w:val="00396810"/>
    <w:rsid w:val="00396BF0"/>
    <w:rsid w:val="00396E94"/>
    <w:rsid w:val="003976B3"/>
    <w:rsid w:val="00397E60"/>
    <w:rsid w:val="003A0151"/>
    <w:rsid w:val="003A02F8"/>
    <w:rsid w:val="003A075F"/>
    <w:rsid w:val="003A08BE"/>
    <w:rsid w:val="003A0940"/>
    <w:rsid w:val="003A0A39"/>
    <w:rsid w:val="003A0D4C"/>
    <w:rsid w:val="003A1610"/>
    <w:rsid w:val="003A1A6E"/>
    <w:rsid w:val="003A1B00"/>
    <w:rsid w:val="003A1CA5"/>
    <w:rsid w:val="003A1FF5"/>
    <w:rsid w:val="003A244F"/>
    <w:rsid w:val="003A2E7E"/>
    <w:rsid w:val="003A3E02"/>
    <w:rsid w:val="003A4121"/>
    <w:rsid w:val="003A427E"/>
    <w:rsid w:val="003A4546"/>
    <w:rsid w:val="003A4E48"/>
    <w:rsid w:val="003A4EE5"/>
    <w:rsid w:val="003A5164"/>
    <w:rsid w:val="003A53A0"/>
    <w:rsid w:val="003A5B17"/>
    <w:rsid w:val="003A5F6D"/>
    <w:rsid w:val="003A5FEC"/>
    <w:rsid w:val="003A693A"/>
    <w:rsid w:val="003A6AFD"/>
    <w:rsid w:val="003A75F2"/>
    <w:rsid w:val="003A78A0"/>
    <w:rsid w:val="003A7AB3"/>
    <w:rsid w:val="003A7D2B"/>
    <w:rsid w:val="003A7F29"/>
    <w:rsid w:val="003B008C"/>
    <w:rsid w:val="003B0718"/>
    <w:rsid w:val="003B0868"/>
    <w:rsid w:val="003B0872"/>
    <w:rsid w:val="003B0C8A"/>
    <w:rsid w:val="003B0DC7"/>
    <w:rsid w:val="003B0F7D"/>
    <w:rsid w:val="003B122C"/>
    <w:rsid w:val="003B144A"/>
    <w:rsid w:val="003B154C"/>
    <w:rsid w:val="003B1F55"/>
    <w:rsid w:val="003B24E5"/>
    <w:rsid w:val="003B2BA0"/>
    <w:rsid w:val="003B2E66"/>
    <w:rsid w:val="003B323F"/>
    <w:rsid w:val="003B35BC"/>
    <w:rsid w:val="003B394A"/>
    <w:rsid w:val="003B3A18"/>
    <w:rsid w:val="003B3CE9"/>
    <w:rsid w:val="003B3FA2"/>
    <w:rsid w:val="003B4052"/>
    <w:rsid w:val="003B416B"/>
    <w:rsid w:val="003B41B6"/>
    <w:rsid w:val="003B423F"/>
    <w:rsid w:val="003B49BD"/>
    <w:rsid w:val="003B4C3E"/>
    <w:rsid w:val="003B4D5B"/>
    <w:rsid w:val="003B518D"/>
    <w:rsid w:val="003B5578"/>
    <w:rsid w:val="003B5A81"/>
    <w:rsid w:val="003B5B53"/>
    <w:rsid w:val="003B5B8D"/>
    <w:rsid w:val="003B5C03"/>
    <w:rsid w:val="003B5ED6"/>
    <w:rsid w:val="003B5FA8"/>
    <w:rsid w:val="003B609F"/>
    <w:rsid w:val="003B626A"/>
    <w:rsid w:val="003B6482"/>
    <w:rsid w:val="003B64D5"/>
    <w:rsid w:val="003B6E5D"/>
    <w:rsid w:val="003B6F3A"/>
    <w:rsid w:val="003B717E"/>
    <w:rsid w:val="003B71EA"/>
    <w:rsid w:val="003B73BA"/>
    <w:rsid w:val="003B77C7"/>
    <w:rsid w:val="003B7967"/>
    <w:rsid w:val="003B7B94"/>
    <w:rsid w:val="003B7C3B"/>
    <w:rsid w:val="003B7D39"/>
    <w:rsid w:val="003C00A4"/>
    <w:rsid w:val="003C0153"/>
    <w:rsid w:val="003C067B"/>
    <w:rsid w:val="003C0BB2"/>
    <w:rsid w:val="003C0BF5"/>
    <w:rsid w:val="003C1A03"/>
    <w:rsid w:val="003C24BB"/>
    <w:rsid w:val="003C252B"/>
    <w:rsid w:val="003C263F"/>
    <w:rsid w:val="003C2854"/>
    <w:rsid w:val="003C3068"/>
    <w:rsid w:val="003C3524"/>
    <w:rsid w:val="003C3565"/>
    <w:rsid w:val="003C37DE"/>
    <w:rsid w:val="003C3948"/>
    <w:rsid w:val="003C3A8E"/>
    <w:rsid w:val="003C3C4D"/>
    <w:rsid w:val="003C3EBA"/>
    <w:rsid w:val="003C4AE2"/>
    <w:rsid w:val="003C4FBD"/>
    <w:rsid w:val="003C5127"/>
    <w:rsid w:val="003C5202"/>
    <w:rsid w:val="003C5285"/>
    <w:rsid w:val="003C52D7"/>
    <w:rsid w:val="003C565C"/>
    <w:rsid w:val="003C57F0"/>
    <w:rsid w:val="003C595B"/>
    <w:rsid w:val="003C5AD7"/>
    <w:rsid w:val="003C5B6A"/>
    <w:rsid w:val="003C67B4"/>
    <w:rsid w:val="003C6C36"/>
    <w:rsid w:val="003C6ED2"/>
    <w:rsid w:val="003C7462"/>
    <w:rsid w:val="003C74C1"/>
    <w:rsid w:val="003C7534"/>
    <w:rsid w:val="003C7656"/>
    <w:rsid w:val="003C76D1"/>
    <w:rsid w:val="003C7D9A"/>
    <w:rsid w:val="003C7F55"/>
    <w:rsid w:val="003D0744"/>
    <w:rsid w:val="003D0800"/>
    <w:rsid w:val="003D0C18"/>
    <w:rsid w:val="003D0C3D"/>
    <w:rsid w:val="003D0D5B"/>
    <w:rsid w:val="003D0D8F"/>
    <w:rsid w:val="003D0E37"/>
    <w:rsid w:val="003D0E9E"/>
    <w:rsid w:val="003D0FFD"/>
    <w:rsid w:val="003D104A"/>
    <w:rsid w:val="003D1107"/>
    <w:rsid w:val="003D1163"/>
    <w:rsid w:val="003D11BF"/>
    <w:rsid w:val="003D1BCC"/>
    <w:rsid w:val="003D1BE3"/>
    <w:rsid w:val="003D2072"/>
    <w:rsid w:val="003D21D2"/>
    <w:rsid w:val="003D2542"/>
    <w:rsid w:val="003D2BE2"/>
    <w:rsid w:val="003D2C87"/>
    <w:rsid w:val="003D35DE"/>
    <w:rsid w:val="003D3678"/>
    <w:rsid w:val="003D38DE"/>
    <w:rsid w:val="003D39B4"/>
    <w:rsid w:val="003D3A60"/>
    <w:rsid w:val="003D3DB6"/>
    <w:rsid w:val="003D3F79"/>
    <w:rsid w:val="003D4533"/>
    <w:rsid w:val="003D457C"/>
    <w:rsid w:val="003D4710"/>
    <w:rsid w:val="003D4A0B"/>
    <w:rsid w:val="003D4A1C"/>
    <w:rsid w:val="003D4A5B"/>
    <w:rsid w:val="003D508D"/>
    <w:rsid w:val="003D5204"/>
    <w:rsid w:val="003D54AC"/>
    <w:rsid w:val="003D5544"/>
    <w:rsid w:val="003D5547"/>
    <w:rsid w:val="003D56AC"/>
    <w:rsid w:val="003D586B"/>
    <w:rsid w:val="003D59EE"/>
    <w:rsid w:val="003D5FE5"/>
    <w:rsid w:val="003D6176"/>
    <w:rsid w:val="003D6445"/>
    <w:rsid w:val="003D6EEC"/>
    <w:rsid w:val="003D7303"/>
    <w:rsid w:val="003D7A50"/>
    <w:rsid w:val="003D7B95"/>
    <w:rsid w:val="003D7D5B"/>
    <w:rsid w:val="003D7F9E"/>
    <w:rsid w:val="003E04D3"/>
    <w:rsid w:val="003E055B"/>
    <w:rsid w:val="003E05C9"/>
    <w:rsid w:val="003E0A72"/>
    <w:rsid w:val="003E11E3"/>
    <w:rsid w:val="003E11F4"/>
    <w:rsid w:val="003E1796"/>
    <w:rsid w:val="003E1ABC"/>
    <w:rsid w:val="003E1B04"/>
    <w:rsid w:val="003E1CFC"/>
    <w:rsid w:val="003E1EF7"/>
    <w:rsid w:val="003E2473"/>
    <w:rsid w:val="003E26D1"/>
    <w:rsid w:val="003E2C17"/>
    <w:rsid w:val="003E2CD0"/>
    <w:rsid w:val="003E2EBB"/>
    <w:rsid w:val="003E3247"/>
    <w:rsid w:val="003E3275"/>
    <w:rsid w:val="003E47F2"/>
    <w:rsid w:val="003E4903"/>
    <w:rsid w:val="003E4DCE"/>
    <w:rsid w:val="003E4EBB"/>
    <w:rsid w:val="003E5AFC"/>
    <w:rsid w:val="003E5B41"/>
    <w:rsid w:val="003E60FA"/>
    <w:rsid w:val="003E61DC"/>
    <w:rsid w:val="003E63CD"/>
    <w:rsid w:val="003E64C0"/>
    <w:rsid w:val="003E6776"/>
    <w:rsid w:val="003E6783"/>
    <w:rsid w:val="003E697B"/>
    <w:rsid w:val="003E6A2C"/>
    <w:rsid w:val="003E6B6A"/>
    <w:rsid w:val="003E6DE9"/>
    <w:rsid w:val="003E6E4C"/>
    <w:rsid w:val="003E6F95"/>
    <w:rsid w:val="003E778D"/>
    <w:rsid w:val="003F00E6"/>
    <w:rsid w:val="003F0455"/>
    <w:rsid w:val="003F1075"/>
    <w:rsid w:val="003F12DD"/>
    <w:rsid w:val="003F1377"/>
    <w:rsid w:val="003F137F"/>
    <w:rsid w:val="003F15C9"/>
    <w:rsid w:val="003F16BA"/>
    <w:rsid w:val="003F1797"/>
    <w:rsid w:val="003F1843"/>
    <w:rsid w:val="003F1907"/>
    <w:rsid w:val="003F1CFB"/>
    <w:rsid w:val="003F1D6F"/>
    <w:rsid w:val="003F27FE"/>
    <w:rsid w:val="003F2B7E"/>
    <w:rsid w:val="003F354A"/>
    <w:rsid w:val="003F3C2C"/>
    <w:rsid w:val="003F41AC"/>
    <w:rsid w:val="003F43EF"/>
    <w:rsid w:val="003F464E"/>
    <w:rsid w:val="003F46D1"/>
    <w:rsid w:val="003F478E"/>
    <w:rsid w:val="003F48CC"/>
    <w:rsid w:val="003F4B4F"/>
    <w:rsid w:val="003F4C6E"/>
    <w:rsid w:val="003F4D88"/>
    <w:rsid w:val="003F5618"/>
    <w:rsid w:val="003F5636"/>
    <w:rsid w:val="003F57C6"/>
    <w:rsid w:val="003F5EC4"/>
    <w:rsid w:val="003F5FE8"/>
    <w:rsid w:val="003F6334"/>
    <w:rsid w:val="003F63FC"/>
    <w:rsid w:val="003F660F"/>
    <w:rsid w:val="003F6790"/>
    <w:rsid w:val="003F6941"/>
    <w:rsid w:val="003F6A31"/>
    <w:rsid w:val="003F6BC4"/>
    <w:rsid w:val="003F6D4C"/>
    <w:rsid w:val="003F7879"/>
    <w:rsid w:val="003F7D89"/>
    <w:rsid w:val="003F7FCA"/>
    <w:rsid w:val="0040001F"/>
    <w:rsid w:val="00400334"/>
    <w:rsid w:val="004004A5"/>
    <w:rsid w:val="00400501"/>
    <w:rsid w:val="00400BE3"/>
    <w:rsid w:val="00400EBD"/>
    <w:rsid w:val="00400FE3"/>
    <w:rsid w:val="0040106F"/>
    <w:rsid w:val="0040120C"/>
    <w:rsid w:val="004016A5"/>
    <w:rsid w:val="00401BB7"/>
    <w:rsid w:val="00401D50"/>
    <w:rsid w:val="00401D83"/>
    <w:rsid w:val="004020A8"/>
    <w:rsid w:val="00402308"/>
    <w:rsid w:val="00402625"/>
    <w:rsid w:val="0040281F"/>
    <w:rsid w:val="00402C4D"/>
    <w:rsid w:val="0040325C"/>
    <w:rsid w:val="0040339C"/>
    <w:rsid w:val="004034B5"/>
    <w:rsid w:val="004034C8"/>
    <w:rsid w:val="00403557"/>
    <w:rsid w:val="00403579"/>
    <w:rsid w:val="00403B97"/>
    <w:rsid w:val="004041B2"/>
    <w:rsid w:val="00404259"/>
    <w:rsid w:val="00404614"/>
    <w:rsid w:val="00404619"/>
    <w:rsid w:val="00404DA2"/>
    <w:rsid w:val="00405146"/>
    <w:rsid w:val="00405467"/>
    <w:rsid w:val="004059FE"/>
    <w:rsid w:val="00405E11"/>
    <w:rsid w:val="004063E3"/>
    <w:rsid w:val="0040647B"/>
    <w:rsid w:val="00406510"/>
    <w:rsid w:val="00406C15"/>
    <w:rsid w:val="00406EEC"/>
    <w:rsid w:val="00406F9B"/>
    <w:rsid w:val="00407053"/>
    <w:rsid w:val="00407317"/>
    <w:rsid w:val="0040773A"/>
    <w:rsid w:val="00407A67"/>
    <w:rsid w:val="00407B1F"/>
    <w:rsid w:val="00407C93"/>
    <w:rsid w:val="00407CFE"/>
    <w:rsid w:val="00407D91"/>
    <w:rsid w:val="00407ED1"/>
    <w:rsid w:val="0041018F"/>
    <w:rsid w:val="0041034B"/>
    <w:rsid w:val="0041038E"/>
    <w:rsid w:val="0041089B"/>
    <w:rsid w:val="00410944"/>
    <w:rsid w:val="00410A98"/>
    <w:rsid w:val="00410B49"/>
    <w:rsid w:val="00410D5E"/>
    <w:rsid w:val="00410E01"/>
    <w:rsid w:val="004119D8"/>
    <w:rsid w:val="00411A2C"/>
    <w:rsid w:val="00411A79"/>
    <w:rsid w:val="00411B6C"/>
    <w:rsid w:val="00411C12"/>
    <w:rsid w:val="00411E9E"/>
    <w:rsid w:val="00411FE4"/>
    <w:rsid w:val="004123D6"/>
    <w:rsid w:val="00412448"/>
    <w:rsid w:val="00412876"/>
    <w:rsid w:val="004128DD"/>
    <w:rsid w:val="00412CC1"/>
    <w:rsid w:val="00412D69"/>
    <w:rsid w:val="00412DC5"/>
    <w:rsid w:val="00413487"/>
    <w:rsid w:val="0041351D"/>
    <w:rsid w:val="004137DC"/>
    <w:rsid w:val="00413DB8"/>
    <w:rsid w:val="00413DD8"/>
    <w:rsid w:val="00413E24"/>
    <w:rsid w:val="0041428D"/>
    <w:rsid w:val="00414481"/>
    <w:rsid w:val="00414DA7"/>
    <w:rsid w:val="00415520"/>
    <w:rsid w:val="00415577"/>
    <w:rsid w:val="004157A4"/>
    <w:rsid w:val="00415BFF"/>
    <w:rsid w:val="00416258"/>
    <w:rsid w:val="0041716D"/>
    <w:rsid w:val="004173FB"/>
    <w:rsid w:val="0041782F"/>
    <w:rsid w:val="00417A96"/>
    <w:rsid w:val="00417C18"/>
    <w:rsid w:val="00417E5E"/>
    <w:rsid w:val="00420085"/>
    <w:rsid w:val="0042025E"/>
    <w:rsid w:val="0042090F"/>
    <w:rsid w:val="00420A93"/>
    <w:rsid w:val="004215FA"/>
    <w:rsid w:val="00421AA3"/>
    <w:rsid w:val="00421ABE"/>
    <w:rsid w:val="0042219B"/>
    <w:rsid w:val="004221F5"/>
    <w:rsid w:val="0042231A"/>
    <w:rsid w:val="0042235A"/>
    <w:rsid w:val="0042242C"/>
    <w:rsid w:val="00422531"/>
    <w:rsid w:val="0042256C"/>
    <w:rsid w:val="00422BA4"/>
    <w:rsid w:val="00422DA3"/>
    <w:rsid w:val="0042306B"/>
    <w:rsid w:val="00423164"/>
    <w:rsid w:val="00423D27"/>
    <w:rsid w:val="00423DA4"/>
    <w:rsid w:val="00423DE7"/>
    <w:rsid w:val="00423E48"/>
    <w:rsid w:val="00424245"/>
    <w:rsid w:val="00424369"/>
    <w:rsid w:val="004243F6"/>
    <w:rsid w:val="004246A2"/>
    <w:rsid w:val="0042475A"/>
    <w:rsid w:val="00424B2E"/>
    <w:rsid w:val="00424C63"/>
    <w:rsid w:val="00425FDA"/>
    <w:rsid w:val="00426491"/>
    <w:rsid w:val="00426540"/>
    <w:rsid w:val="00426915"/>
    <w:rsid w:val="00426C10"/>
    <w:rsid w:val="00426D6B"/>
    <w:rsid w:val="00426FB8"/>
    <w:rsid w:val="00427314"/>
    <w:rsid w:val="00427329"/>
    <w:rsid w:val="004277B7"/>
    <w:rsid w:val="00427852"/>
    <w:rsid w:val="00427872"/>
    <w:rsid w:val="004278F3"/>
    <w:rsid w:val="00427CA9"/>
    <w:rsid w:val="00427FCA"/>
    <w:rsid w:val="00430406"/>
    <w:rsid w:val="004304D7"/>
    <w:rsid w:val="00430565"/>
    <w:rsid w:val="0043058B"/>
    <w:rsid w:val="004309C8"/>
    <w:rsid w:val="00430C9F"/>
    <w:rsid w:val="00430D27"/>
    <w:rsid w:val="004312D6"/>
    <w:rsid w:val="004317C2"/>
    <w:rsid w:val="00431C2C"/>
    <w:rsid w:val="00432048"/>
    <w:rsid w:val="004321C1"/>
    <w:rsid w:val="004325DD"/>
    <w:rsid w:val="00432651"/>
    <w:rsid w:val="004327E7"/>
    <w:rsid w:val="004328BD"/>
    <w:rsid w:val="00432D70"/>
    <w:rsid w:val="004337DB"/>
    <w:rsid w:val="004337EF"/>
    <w:rsid w:val="004338F3"/>
    <w:rsid w:val="00433A3A"/>
    <w:rsid w:val="00433C5A"/>
    <w:rsid w:val="00434156"/>
    <w:rsid w:val="0043444A"/>
    <w:rsid w:val="00434857"/>
    <w:rsid w:val="00434A80"/>
    <w:rsid w:val="00434DB4"/>
    <w:rsid w:val="00435199"/>
    <w:rsid w:val="0043529D"/>
    <w:rsid w:val="004353C1"/>
    <w:rsid w:val="00435425"/>
    <w:rsid w:val="00435481"/>
    <w:rsid w:val="00435A59"/>
    <w:rsid w:val="00435AD8"/>
    <w:rsid w:val="00436356"/>
    <w:rsid w:val="00436413"/>
    <w:rsid w:val="00436948"/>
    <w:rsid w:val="00437244"/>
    <w:rsid w:val="004375ED"/>
    <w:rsid w:val="00437BDF"/>
    <w:rsid w:val="00437CBF"/>
    <w:rsid w:val="00437F67"/>
    <w:rsid w:val="004401E5"/>
    <w:rsid w:val="00440582"/>
    <w:rsid w:val="0044089B"/>
    <w:rsid w:val="00440BE5"/>
    <w:rsid w:val="00440E03"/>
    <w:rsid w:val="00440ED0"/>
    <w:rsid w:val="00441044"/>
    <w:rsid w:val="004410DF"/>
    <w:rsid w:val="0044127A"/>
    <w:rsid w:val="004419F8"/>
    <w:rsid w:val="00441A29"/>
    <w:rsid w:val="00441FA1"/>
    <w:rsid w:val="004421A8"/>
    <w:rsid w:val="00442350"/>
    <w:rsid w:val="004425E9"/>
    <w:rsid w:val="004428C2"/>
    <w:rsid w:val="00442ECD"/>
    <w:rsid w:val="00443607"/>
    <w:rsid w:val="0044368B"/>
    <w:rsid w:val="004437B6"/>
    <w:rsid w:val="004437CA"/>
    <w:rsid w:val="004437F0"/>
    <w:rsid w:val="00443B9E"/>
    <w:rsid w:val="00443C70"/>
    <w:rsid w:val="00443F3D"/>
    <w:rsid w:val="0044437F"/>
    <w:rsid w:val="00444536"/>
    <w:rsid w:val="00444665"/>
    <w:rsid w:val="0044499D"/>
    <w:rsid w:val="00444B54"/>
    <w:rsid w:val="00444C22"/>
    <w:rsid w:val="00444DD0"/>
    <w:rsid w:val="00444EB2"/>
    <w:rsid w:val="00444F34"/>
    <w:rsid w:val="004452EA"/>
    <w:rsid w:val="00445872"/>
    <w:rsid w:val="00445BD3"/>
    <w:rsid w:val="00446120"/>
    <w:rsid w:val="00446205"/>
    <w:rsid w:val="00446432"/>
    <w:rsid w:val="00446676"/>
    <w:rsid w:val="004468AE"/>
    <w:rsid w:val="0044698B"/>
    <w:rsid w:val="00446BAC"/>
    <w:rsid w:val="00446D54"/>
    <w:rsid w:val="0044717F"/>
    <w:rsid w:val="0044772E"/>
    <w:rsid w:val="004477C0"/>
    <w:rsid w:val="0044780F"/>
    <w:rsid w:val="004478D3"/>
    <w:rsid w:val="00447EC6"/>
    <w:rsid w:val="00450582"/>
    <w:rsid w:val="0045068E"/>
    <w:rsid w:val="004508C4"/>
    <w:rsid w:val="00450A05"/>
    <w:rsid w:val="00450B5B"/>
    <w:rsid w:val="00450DAF"/>
    <w:rsid w:val="00450E12"/>
    <w:rsid w:val="00450E13"/>
    <w:rsid w:val="00450EA5"/>
    <w:rsid w:val="004518A8"/>
    <w:rsid w:val="00451C7A"/>
    <w:rsid w:val="004521AD"/>
    <w:rsid w:val="00452B5E"/>
    <w:rsid w:val="00452E3B"/>
    <w:rsid w:val="00453206"/>
    <w:rsid w:val="00453360"/>
    <w:rsid w:val="00453439"/>
    <w:rsid w:val="004535F9"/>
    <w:rsid w:val="00453762"/>
    <w:rsid w:val="004538A6"/>
    <w:rsid w:val="00453BCE"/>
    <w:rsid w:val="00453E38"/>
    <w:rsid w:val="00453EF8"/>
    <w:rsid w:val="00453F63"/>
    <w:rsid w:val="0045435C"/>
    <w:rsid w:val="004544AC"/>
    <w:rsid w:val="00454B43"/>
    <w:rsid w:val="00454E83"/>
    <w:rsid w:val="00455229"/>
    <w:rsid w:val="00455311"/>
    <w:rsid w:val="00455410"/>
    <w:rsid w:val="00455538"/>
    <w:rsid w:val="00455BA8"/>
    <w:rsid w:val="00455EA8"/>
    <w:rsid w:val="00456085"/>
    <w:rsid w:val="00456224"/>
    <w:rsid w:val="00456226"/>
    <w:rsid w:val="00456254"/>
    <w:rsid w:val="004562FF"/>
    <w:rsid w:val="00456547"/>
    <w:rsid w:val="00456577"/>
    <w:rsid w:val="004568BC"/>
    <w:rsid w:val="004568DA"/>
    <w:rsid w:val="00456C11"/>
    <w:rsid w:val="00456DD4"/>
    <w:rsid w:val="00456EF4"/>
    <w:rsid w:val="00456F73"/>
    <w:rsid w:val="004571E0"/>
    <w:rsid w:val="0045751A"/>
    <w:rsid w:val="00457565"/>
    <w:rsid w:val="00457E56"/>
    <w:rsid w:val="004600CF"/>
    <w:rsid w:val="004606C7"/>
    <w:rsid w:val="00460729"/>
    <w:rsid w:val="00460B36"/>
    <w:rsid w:val="00460BD6"/>
    <w:rsid w:val="00460EF8"/>
    <w:rsid w:val="00460FD8"/>
    <w:rsid w:val="004615D9"/>
    <w:rsid w:val="00461655"/>
    <w:rsid w:val="004616BF"/>
    <w:rsid w:val="004617C1"/>
    <w:rsid w:val="00461987"/>
    <w:rsid w:val="00461CA9"/>
    <w:rsid w:val="00461D0E"/>
    <w:rsid w:val="00462206"/>
    <w:rsid w:val="004627D1"/>
    <w:rsid w:val="00462941"/>
    <w:rsid w:val="00462A70"/>
    <w:rsid w:val="00462AF2"/>
    <w:rsid w:val="00462DBF"/>
    <w:rsid w:val="00462FC8"/>
    <w:rsid w:val="00463371"/>
    <w:rsid w:val="004635D2"/>
    <w:rsid w:val="00463AE2"/>
    <w:rsid w:val="00463B6F"/>
    <w:rsid w:val="0046426C"/>
    <w:rsid w:val="004646A1"/>
    <w:rsid w:val="00464D94"/>
    <w:rsid w:val="00464DD0"/>
    <w:rsid w:val="00464E3A"/>
    <w:rsid w:val="0046500D"/>
    <w:rsid w:val="0046506C"/>
    <w:rsid w:val="00465104"/>
    <w:rsid w:val="00465501"/>
    <w:rsid w:val="004659E8"/>
    <w:rsid w:val="00466091"/>
    <w:rsid w:val="004662E2"/>
    <w:rsid w:val="00466414"/>
    <w:rsid w:val="0046646E"/>
    <w:rsid w:val="004665F4"/>
    <w:rsid w:val="004667C2"/>
    <w:rsid w:val="00467020"/>
    <w:rsid w:val="00467346"/>
    <w:rsid w:val="0046737C"/>
    <w:rsid w:val="004675A4"/>
    <w:rsid w:val="00467B78"/>
    <w:rsid w:val="00467CDE"/>
    <w:rsid w:val="00467D3E"/>
    <w:rsid w:val="00467DDC"/>
    <w:rsid w:val="0047052A"/>
    <w:rsid w:val="0047064F"/>
    <w:rsid w:val="00470A9D"/>
    <w:rsid w:val="00470E0F"/>
    <w:rsid w:val="00470E43"/>
    <w:rsid w:val="00471297"/>
    <w:rsid w:val="00471849"/>
    <w:rsid w:val="004719D2"/>
    <w:rsid w:val="00471E20"/>
    <w:rsid w:val="004721BB"/>
    <w:rsid w:val="00472D9B"/>
    <w:rsid w:val="00472F7C"/>
    <w:rsid w:val="00473776"/>
    <w:rsid w:val="004737A1"/>
    <w:rsid w:val="004739B0"/>
    <w:rsid w:val="004739E3"/>
    <w:rsid w:val="00473A23"/>
    <w:rsid w:val="00473ACD"/>
    <w:rsid w:val="00473C5F"/>
    <w:rsid w:val="00473FFA"/>
    <w:rsid w:val="004743F4"/>
    <w:rsid w:val="00474486"/>
    <w:rsid w:val="0047462D"/>
    <w:rsid w:val="00474BC4"/>
    <w:rsid w:val="00474D44"/>
    <w:rsid w:val="00474FCF"/>
    <w:rsid w:val="004751D4"/>
    <w:rsid w:val="00475465"/>
    <w:rsid w:val="0047557C"/>
    <w:rsid w:val="00475661"/>
    <w:rsid w:val="004759DE"/>
    <w:rsid w:val="004763F4"/>
    <w:rsid w:val="00476C5F"/>
    <w:rsid w:val="0047748C"/>
    <w:rsid w:val="00477EA0"/>
    <w:rsid w:val="0048013A"/>
    <w:rsid w:val="0048031E"/>
    <w:rsid w:val="00480859"/>
    <w:rsid w:val="0048098A"/>
    <w:rsid w:val="00481AA0"/>
    <w:rsid w:val="00482178"/>
    <w:rsid w:val="00482476"/>
    <w:rsid w:val="00482C01"/>
    <w:rsid w:val="00482EBF"/>
    <w:rsid w:val="0048305E"/>
    <w:rsid w:val="0048387B"/>
    <w:rsid w:val="0048392F"/>
    <w:rsid w:val="00483D19"/>
    <w:rsid w:val="00483F7F"/>
    <w:rsid w:val="0048403C"/>
    <w:rsid w:val="004844F0"/>
    <w:rsid w:val="00484A51"/>
    <w:rsid w:val="00484DFB"/>
    <w:rsid w:val="0048504A"/>
    <w:rsid w:val="004850C5"/>
    <w:rsid w:val="00485250"/>
    <w:rsid w:val="004852BE"/>
    <w:rsid w:val="0048560F"/>
    <w:rsid w:val="00486030"/>
    <w:rsid w:val="004861E2"/>
    <w:rsid w:val="004861F1"/>
    <w:rsid w:val="0048621C"/>
    <w:rsid w:val="004866AE"/>
    <w:rsid w:val="004866E0"/>
    <w:rsid w:val="004870DD"/>
    <w:rsid w:val="004876C4"/>
    <w:rsid w:val="004902DB"/>
    <w:rsid w:val="00490487"/>
    <w:rsid w:val="004904FC"/>
    <w:rsid w:val="00490CBB"/>
    <w:rsid w:val="004910F5"/>
    <w:rsid w:val="00491186"/>
    <w:rsid w:val="00491CFA"/>
    <w:rsid w:val="00491E54"/>
    <w:rsid w:val="00491FDA"/>
    <w:rsid w:val="004921DC"/>
    <w:rsid w:val="004921E9"/>
    <w:rsid w:val="00492283"/>
    <w:rsid w:val="0049229E"/>
    <w:rsid w:val="0049240E"/>
    <w:rsid w:val="00492B0D"/>
    <w:rsid w:val="00492B8F"/>
    <w:rsid w:val="00492D68"/>
    <w:rsid w:val="00492DD9"/>
    <w:rsid w:val="00492FD7"/>
    <w:rsid w:val="00493A8B"/>
    <w:rsid w:val="00493FD1"/>
    <w:rsid w:val="0049414B"/>
    <w:rsid w:val="004941A6"/>
    <w:rsid w:val="00494722"/>
    <w:rsid w:val="004947E9"/>
    <w:rsid w:val="00494B87"/>
    <w:rsid w:val="00494D39"/>
    <w:rsid w:val="00494D89"/>
    <w:rsid w:val="00494F15"/>
    <w:rsid w:val="0049569F"/>
    <w:rsid w:val="00495CC4"/>
    <w:rsid w:val="00495DEA"/>
    <w:rsid w:val="00495F0C"/>
    <w:rsid w:val="00496373"/>
    <w:rsid w:val="004964F1"/>
    <w:rsid w:val="004969FE"/>
    <w:rsid w:val="00497517"/>
    <w:rsid w:val="00497634"/>
    <w:rsid w:val="004976A1"/>
    <w:rsid w:val="004A0134"/>
    <w:rsid w:val="004A014A"/>
    <w:rsid w:val="004A06B1"/>
    <w:rsid w:val="004A091D"/>
    <w:rsid w:val="004A09C0"/>
    <w:rsid w:val="004A0B0E"/>
    <w:rsid w:val="004A0B17"/>
    <w:rsid w:val="004A0CC8"/>
    <w:rsid w:val="004A0D32"/>
    <w:rsid w:val="004A0E96"/>
    <w:rsid w:val="004A0EDA"/>
    <w:rsid w:val="004A1493"/>
    <w:rsid w:val="004A171C"/>
    <w:rsid w:val="004A18C1"/>
    <w:rsid w:val="004A1924"/>
    <w:rsid w:val="004A1A0C"/>
    <w:rsid w:val="004A1BFE"/>
    <w:rsid w:val="004A1C90"/>
    <w:rsid w:val="004A1D3A"/>
    <w:rsid w:val="004A1E6E"/>
    <w:rsid w:val="004A1F45"/>
    <w:rsid w:val="004A1F97"/>
    <w:rsid w:val="004A23E7"/>
    <w:rsid w:val="004A25FA"/>
    <w:rsid w:val="004A26D1"/>
    <w:rsid w:val="004A29C3"/>
    <w:rsid w:val="004A3068"/>
    <w:rsid w:val="004A36EC"/>
    <w:rsid w:val="004A3958"/>
    <w:rsid w:val="004A3B56"/>
    <w:rsid w:val="004A3DD9"/>
    <w:rsid w:val="004A41A4"/>
    <w:rsid w:val="004A43D2"/>
    <w:rsid w:val="004A4410"/>
    <w:rsid w:val="004A45B8"/>
    <w:rsid w:val="004A4B0F"/>
    <w:rsid w:val="004A4E74"/>
    <w:rsid w:val="004A5018"/>
    <w:rsid w:val="004A5062"/>
    <w:rsid w:val="004A50CF"/>
    <w:rsid w:val="004A538E"/>
    <w:rsid w:val="004A5769"/>
    <w:rsid w:val="004A580C"/>
    <w:rsid w:val="004A588A"/>
    <w:rsid w:val="004A5A90"/>
    <w:rsid w:val="004A5BFD"/>
    <w:rsid w:val="004A5DBD"/>
    <w:rsid w:val="004A607E"/>
    <w:rsid w:val="004A6139"/>
    <w:rsid w:val="004A62F9"/>
    <w:rsid w:val="004A65E8"/>
    <w:rsid w:val="004A67FB"/>
    <w:rsid w:val="004A68C0"/>
    <w:rsid w:val="004A6A1F"/>
    <w:rsid w:val="004A6AD7"/>
    <w:rsid w:val="004A6D37"/>
    <w:rsid w:val="004A6DDA"/>
    <w:rsid w:val="004A7183"/>
    <w:rsid w:val="004A7199"/>
    <w:rsid w:val="004A73C8"/>
    <w:rsid w:val="004A7445"/>
    <w:rsid w:val="004B05F1"/>
    <w:rsid w:val="004B079D"/>
    <w:rsid w:val="004B0899"/>
    <w:rsid w:val="004B10D4"/>
    <w:rsid w:val="004B1463"/>
    <w:rsid w:val="004B1AC1"/>
    <w:rsid w:val="004B2370"/>
    <w:rsid w:val="004B28D3"/>
    <w:rsid w:val="004B294B"/>
    <w:rsid w:val="004B2BB8"/>
    <w:rsid w:val="004B3341"/>
    <w:rsid w:val="004B3592"/>
    <w:rsid w:val="004B374F"/>
    <w:rsid w:val="004B3773"/>
    <w:rsid w:val="004B38B9"/>
    <w:rsid w:val="004B397E"/>
    <w:rsid w:val="004B3B70"/>
    <w:rsid w:val="004B3B77"/>
    <w:rsid w:val="004B3C4F"/>
    <w:rsid w:val="004B4460"/>
    <w:rsid w:val="004B44D6"/>
    <w:rsid w:val="004B4630"/>
    <w:rsid w:val="004B466F"/>
    <w:rsid w:val="004B4C34"/>
    <w:rsid w:val="004B4CCF"/>
    <w:rsid w:val="004B4E26"/>
    <w:rsid w:val="004B5072"/>
    <w:rsid w:val="004B50B8"/>
    <w:rsid w:val="004B520F"/>
    <w:rsid w:val="004B5344"/>
    <w:rsid w:val="004B5823"/>
    <w:rsid w:val="004B60E3"/>
    <w:rsid w:val="004B64D2"/>
    <w:rsid w:val="004B669A"/>
    <w:rsid w:val="004B691A"/>
    <w:rsid w:val="004B6AAA"/>
    <w:rsid w:val="004B73FF"/>
    <w:rsid w:val="004B7586"/>
    <w:rsid w:val="004B7A10"/>
    <w:rsid w:val="004B7F3D"/>
    <w:rsid w:val="004C0062"/>
    <w:rsid w:val="004C0338"/>
    <w:rsid w:val="004C0501"/>
    <w:rsid w:val="004C09B5"/>
    <w:rsid w:val="004C0EDA"/>
    <w:rsid w:val="004C1191"/>
    <w:rsid w:val="004C1719"/>
    <w:rsid w:val="004C1A8A"/>
    <w:rsid w:val="004C22D5"/>
    <w:rsid w:val="004C2414"/>
    <w:rsid w:val="004C24D8"/>
    <w:rsid w:val="004C26C4"/>
    <w:rsid w:val="004C2902"/>
    <w:rsid w:val="004C2E4D"/>
    <w:rsid w:val="004C3410"/>
    <w:rsid w:val="004C3F1A"/>
    <w:rsid w:val="004C436C"/>
    <w:rsid w:val="004C44F6"/>
    <w:rsid w:val="004C455E"/>
    <w:rsid w:val="004C457F"/>
    <w:rsid w:val="004C45F2"/>
    <w:rsid w:val="004C4860"/>
    <w:rsid w:val="004C48B6"/>
    <w:rsid w:val="004C4947"/>
    <w:rsid w:val="004C4A3A"/>
    <w:rsid w:val="004C529D"/>
    <w:rsid w:val="004C57D0"/>
    <w:rsid w:val="004C5A67"/>
    <w:rsid w:val="004C5CA5"/>
    <w:rsid w:val="004C68E7"/>
    <w:rsid w:val="004C6F5B"/>
    <w:rsid w:val="004C7260"/>
    <w:rsid w:val="004C75AA"/>
    <w:rsid w:val="004C7895"/>
    <w:rsid w:val="004C7FB0"/>
    <w:rsid w:val="004D0046"/>
    <w:rsid w:val="004D02CE"/>
    <w:rsid w:val="004D033C"/>
    <w:rsid w:val="004D059E"/>
    <w:rsid w:val="004D0638"/>
    <w:rsid w:val="004D0680"/>
    <w:rsid w:val="004D08C0"/>
    <w:rsid w:val="004D0908"/>
    <w:rsid w:val="004D0FFA"/>
    <w:rsid w:val="004D1CD7"/>
    <w:rsid w:val="004D2139"/>
    <w:rsid w:val="004D22EF"/>
    <w:rsid w:val="004D26A7"/>
    <w:rsid w:val="004D2871"/>
    <w:rsid w:val="004D2A32"/>
    <w:rsid w:val="004D3144"/>
    <w:rsid w:val="004D31CD"/>
    <w:rsid w:val="004D3383"/>
    <w:rsid w:val="004D3660"/>
    <w:rsid w:val="004D391E"/>
    <w:rsid w:val="004D3955"/>
    <w:rsid w:val="004D3FB4"/>
    <w:rsid w:val="004D41E5"/>
    <w:rsid w:val="004D46A5"/>
    <w:rsid w:val="004D4D43"/>
    <w:rsid w:val="004D4EAE"/>
    <w:rsid w:val="004D55F5"/>
    <w:rsid w:val="004D5DC0"/>
    <w:rsid w:val="004D5EC1"/>
    <w:rsid w:val="004D5F9B"/>
    <w:rsid w:val="004D5FCC"/>
    <w:rsid w:val="004D60AF"/>
    <w:rsid w:val="004D62D7"/>
    <w:rsid w:val="004D69F8"/>
    <w:rsid w:val="004D6B0F"/>
    <w:rsid w:val="004D6B66"/>
    <w:rsid w:val="004D6E32"/>
    <w:rsid w:val="004D75F3"/>
    <w:rsid w:val="004D7926"/>
    <w:rsid w:val="004D7BD1"/>
    <w:rsid w:val="004E022C"/>
    <w:rsid w:val="004E041D"/>
    <w:rsid w:val="004E089F"/>
    <w:rsid w:val="004E0B15"/>
    <w:rsid w:val="004E0EBA"/>
    <w:rsid w:val="004E1659"/>
    <w:rsid w:val="004E16FF"/>
    <w:rsid w:val="004E1B0B"/>
    <w:rsid w:val="004E1C0C"/>
    <w:rsid w:val="004E1DCD"/>
    <w:rsid w:val="004E2777"/>
    <w:rsid w:val="004E27BE"/>
    <w:rsid w:val="004E2854"/>
    <w:rsid w:val="004E2FE7"/>
    <w:rsid w:val="004E3071"/>
    <w:rsid w:val="004E3F4E"/>
    <w:rsid w:val="004E4C20"/>
    <w:rsid w:val="004E4DEF"/>
    <w:rsid w:val="004E50C5"/>
    <w:rsid w:val="004E5154"/>
    <w:rsid w:val="004E5325"/>
    <w:rsid w:val="004E53BA"/>
    <w:rsid w:val="004E5B3E"/>
    <w:rsid w:val="004E5F37"/>
    <w:rsid w:val="004E61F1"/>
    <w:rsid w:val="004E637B"/>
    <w:rsid w:val="004E68F1"/>
    <w:rsid w:val="004E7211"/>
    <w:rsid w:val="004E7C23"/>
    <w:rsid w:val="004E7CB6"/>
    <w:rsid w:val="004E7FF3"/>
    <w:rsid w:val="004F002D"/>
    <w:rsid w:val="004F038A"/>
    <w:rsid w:val="004F0660"/>
    <w:rsid w:val="004F06DF"/>
    <w:rsid w:val="004F073B"/>
    <w:rsid w:val="004F0A26"/>
    <w:rsid w:val="004F0AB9"/>
    <w:rsid w:val="004F0B6E"/>
    <w:rsid w:val="004F0BB1"/>
    <w:rsid w:val="004F0D62"/>
    <w:rsid w:val="004F0FB5"/>
    <w:rsid w:val="004F103A"/>
    <w:rsid w:val="004F111E"/>
    <w:rsid w:val="004F129E"/>
    <w:rsid w:val="004F1464"/>
    <w:rsid w:val="004F1613"/>
    <w:rsid w:val="004F1939"/>
    <w:rsid w:val="004F1E78"/>
    <w:rsid w:val="004F20FD"/>
    <w:rsid w:val="004F2493"/>
    <w:rsid w:val="004F2785"/>
    <w:rsid w:val="004F2BDD"/>
    <w:rsid w:val="004F2FDD"/>
    <w:rsid w:val="004F3F73"/>
    <w:rsid w:val="004F4080"/>
    <w:rsid w:val="004F425E"/>
    <w:rsid w:val="004F4514"/>
    <w:rsid w:val="004F48DC"/>
    <w:rsid w:val="004F4B7C"/>
    <w:rsid w:val="004F4F35"/>
    <w:rsid w:val="004F517D"/>
    <w:rsid w:val="004F530E"/>
    <w:rsid w:val="004F5454"/>
    <w:rsid w:val="004F5624"/>
    <w:rsid w:val="004F5C1A"/>
    <w:rsid w:val="004F5D69"/>
    <w:rsid w:val="004F636C"/>
    <w:rsid w:val="004F65AD"/>
    <w:rsid w:val="004F67C6"/>
    <w:rsid w:val="004F697D"/>
    <w:rsid w:val="004F6EBA"/>
    <w:rsid w:val="004F712D"/>
    <w:rsid w:val="004F743E"/>
    <w:rsid w:val="004F78D2"/>
    <w:rsid w:val="004F7B21"/>
    <w:rsid w:val="004F7B24"/>
    <w:rsid w:val="004F7E93"/>
    <w:rsid w:val="0050013C"/>
    <w:rsid w:val="00500267"/>
    <w:rsid w:val="005002E1"/>
    <w:rsid w:val="005006E5"/>
    <w:rsid w:val="00500BBB"/>
    <w:rsid w:val="00500BE1"/>
    <w:rsid w:val="00500F99"/>
    <w:rsid w:val="005011EB"/>
    <w:rsid w:val="005012E5"/>
    <w:rsid w:val="00501567"/>
    <w:rsid w:val="0050193F"/>
    <w:rsid w:val="005022FE"/>
    <w:rsid w:val="005023FE"/>
    <w:rsid w:val="00502401"/>
    <w:rsid w:val="00502419"/>
    <w:rsid w:val="005025D7"/>
    <w:rsid w:val="00502C06"/>
    <w:rsid w:val="00503229"/>
    <w:rsid w:val="005032A7"/>
    <w:rsid w:val="00503D2C"/>
    <w:rsid w:val="005040C4"/>
    <w:rsid w:val="005043A4"/>
    <w:rsid w:val="00504785"/>
    <w:rsid w:val="005048C0"/>
    <w:rsid w:val="0050622A"/>
    <w:rsid w:val="005064E7"/>
    <w:rsid w:val="00506D53"/>
    <w:rsid w:val="005071B4"/>
    <w:rsid w:val="0050731D"/>
    <w:rsid w:val="00507B48"/>
    <w:rsid w:val="00507EFC"/>
    <w:rsid w:val="005100CF"/>
    <w:rsid w:val="005103EB"/>
    <w:rsid w:val="005108CF"/>
    <w:rsid w:val="005109D9"/>
    <w:rsid w:val="00510B4D"/>
    <w:rsid w:val="00510BAA"/>
    <w:rsid w:val="00510CA3"/>
    <w:rsid w:val="00510EEC"/>
    <w:rsid w:val="00511009"/>
    <w:rsid w:val="00511465"/>
    <w:rsid w:val="00511624"/>
    <w:rsid w:val="00511A0B"/>
    <w:rsid w:val="00511A82"/>
    <w:rsid w:val="00511B85"/>
    <w:rsid w:val="005123E3"/>
    <w:rsid w:val="005128EF"/>
    <w:rsid w:val="00512C8A"/>
    <w:rsid w:val="00512CD0"/>
    <w:rsid w:val="00512F9B"/>
    <w:rsid w:val="0051347E"/>
    <w:rsid w:val="00513561"/>
    <w:rsid w:val="005135AD"/>
    <w:rsid w:val="005137C6"/>
    <w:rsid w:val="00513863"/>
    <w:rsid w:val="00513885"/>
    <w:rsid w:val="00513FD3"/>
    <w:rsid w:val="0051425E"/>
    <w:rsid w:val="005146CD"/>
    <w:rsid w:val="005149A0"/>
    <w:rsid w:val="00514A30"/>
    <w:rsid w:val="00514B78"/>
    <w:rsid w:val="00514C4B"/>
    <w:rsid w:val="00514D6B"/>
    <w:rsid w:val="00515055"/>
    <w:rsid w:val="00515236"/>
    <w:rsid w:val="00515329"/>
    <w:rsid w:val="0051585E"/>
    <w:rsid w:val="005158AC"/>
    <w:rsid w:val="00515A55"/>
    <w:rsid w:val="0051600A"/>
    <w:rsid w:val="005163C4"/>
    <w:rsid w:val="005168BF"/>
    <w:rsid w:val="00516B25"/>
    <w:rsid w:val="00516C76"/>
    <w:rsid w:val="00516D93"/>
    <w:rsid w:val="00516E60"/>
    <w:rsid w:val="00516F75"/>
    <w:rsid w:val="0051701B"/>
    <w:rsid w:val="00517A33"/>
    <w:rsid w:val="00517BCA"/>
    <w:rsid w:val="00517BE8"/>
    <w:rsid w:val="00517D4E"/>
    <w:rsid w:val="00517DDD"/>
    <w:rsid w:val="00520129"/>
    <w:rsid w:val="00520153"/>
    <w:rsid w:val="005203C7"/>
    <w:rsid w:val="005204A5"/>
    <w:rsid w:val="0052074A"/>
    <w:rsid w:val="00520B40"/>
    <w:rsid w:val="00520C44"/>
    <w:rsid w:val="0052106D"/>
    <w:rsid w:val="005212D5"/>
    <w:rsid w:val="005218DD"/>
    <w:rsid w:val="005220BF"/>
    <w:rsid w:val="0052249A"/>
    <w:rsid w:val="005227BD"/>
    <w:rsid w:val="00522B11"/>
    <w:rsid w:val="00522BE1"/>
    <w:rsid w:val="00523023"/>
    <w:rsid w:val="005234EC"/>
    <w:rsid w:val="005235A5"/>
    <w:rsid w:val="005236E8"/>
    <w:rsid w:val="00523A48"/>
    <w:rsid w:val="00523AA2"/>
    <w:rsid w:val="00523B28"/>
    <w:rsid w:val="00523C97"/>
    <w:rsid w:val="00523CF5"/>
    <w:rsid w:val="00523D8A"/>
    <w:rsid w:val="00523E30"/>
    <w:rsid w:val="00523E88"/>
    <w:rsid w:val="00523F79"/>
    <w:rsid w:val="00524796"/>
    <w:rsid w:val="005247A0"/>
    <w:rsid w:val="00524CC6"/>
    <w:rsid w:val="00524DEE"/>
    <w:rsid w:val="00524FED"/>
    <w:rsid w:val="00525031"/>
    <w:rsid w:val="00525375"/>
    <w:rsid w:val="005254E4"/>
    <w:rsid w:val="00525942"/>
    <w:rsid w:val="00525965"/>
    <w:rsid w:val="00525BB5"/>
    <w:rsid w:val="00525FD2"/>
    <w:rsid w:val="00526584"/>
    <w:rsid w:val="005265DA"/>
    <w:rsid w:val="005269E1"/>
    <w:rsid w:val="00527A0A"/>
    <w:rsid w:val="00527AA0"/>
    <w:rsid w:val="00527BA5"/>
    <w:rsid w:val="00530048"/>
    <w:rsid w:val="00530237"/>
    <w:rsid w:val="00530332"/>
    <w:rsid w:val="005305C5"/>
    <w:rsid w:val="005305E7"/>
    <w:rsid w:val="005305FE"/>
    <w:rsid w:val="005309F0"/>
    <w:rsid w:val="00530D0A"/>
    <w:rsid w:val="00530E77"/>
    <w:rsid w:val="00531288"/>
    <w:rsid w:val="00531816"/>
    <w:rsid w:val="0053186A"/>
    <w:rsid w:val="005318C4"/>
    <w:rsid w:val="005318DD"/>
    <w:rsid w:val="00531DED"/>
    <w:rsid w:val="00532037"/>
    <w:rsid w:val="005322CD"/>
    <w:rsid w:val="00532E80"/>
    <w:rsid w:val="00532EEF"/>
    <w:rsid w:val="00532F39"/>
    <w:rsid w:val="005332E2"/>
    <w:rsid w:val="00533737"/>
    <w:rsid w:val="00533841"/>
    <w:rsid w:val="0053454B"/>
    <w:rsid w:val="005348BA"/>
    <w:rsid w:val="00534A66"/>
    <w:rsid w:val="00534A9F"/>
    <w:rsid w:val="00534F26"/>
    <w:rsid w:val="005353FB"/>
    <w:rsid w:val="00535691"/>
    <w:rsid w:val="005356C2"/>
    <w:rsid w:val="0053588A"/>
    <w:rsid w:val="00535965"/>
    <w:rsid w:val="0053601F"/>
    <w:rsid w:val="00536177"/>
    <w:rsid w:val="005365B5"/>
    <w:rsid w:val="005365CD"/>
    <w:rsid w:val="00536701"/>
    <w:rsid w:val="00536909"/>
    <w:rsid w:val="005369DA"/>
    <w:rsid w:val="00536B04"/>
    <w:rsid w:val="00536B36"/>
    <w:rsid w:val="00536CF1"/>
    <w:rsid w:val="0053709D"/>
    <w:rsid w:val="0053714F"/>
    <w:rsid w:val="00537647"/>
    <w:rsid w:val="00537989"/>
    <w:rsid w:val="005379AD"/>
    <w:rsid w:val="00537ADE"/>
    <w:rsid w:val="00537E44"/>
    <w:rsid w:val="00537F0E"/>
    <w:rsid w:val="00537F40"/>
    <w:rsid w:val="00540086"/>
    <w:rsid w:val="00540638"/>
    <w:rsid w:val="00540714"/>
    <w:rsid w:val="00540BAB"/>
    <w:rsid w:val="00540C91"/>
    <w:rsid w:val="00541005"/>
    <w:rsid w:val="00541127"/>
    <w:rsid w:val="0054168B"/>
    <w:rsid w:val="005416BB"/>
    <w:rsid w:val="0054171F"/>
    <w:rsid w:val="00541826"/>
    <w:rsid w:val="00541BE7"/>
    <w:rsid w:val="00542312"/>
    <w:rsid w:val="0054250E"/>
    <w:rsid w:val="00542558"/>
    <w:rsid w:val="00542809"/>
    <w:rsid w:val="0054283F"/>
    <w:rsid w:val="0054288F"/>
    <w:rsid w:val="0054294B"/>
    <w:rsid w:val="005430A8"/>
    <w:rsid w:val="00543A9D"/>
    <w:rsid w:val="00543D5D"/>
    <w:rsid w:val="005442BA"/>
    <w:rsid w:val="0054436A"/>
    <w:rsid w:val="005443F8"/>
    <w:rsid w:val="005445B3"/>
    <w:rsid w:val="00544BE9"/>
    <w:rsid w:val="00544ED1"/>
    <w:rsid w:val="00545493"/>
    <w:rsid w:val="0054552D"/>
    <w:rsid w:val="005455B2"/>
    <w:rsid w:val="00545A64"/>
    <w:rsid w:val="00546398"/>
    <w:rsid w:val="0054645F"/>
    <w:rsid w:val="0054663F"/>
    <w:rsid w:val="00546947"/>
    <w:rsid w:val="00546ACF"/>
    <w:rsid w:val="00546B08"/>
    <w:rsid w:val="005471B4"/>
    <w:rsid w:val="00547476"/>
    <w:rsid w:val="00547891"/>
    <w:rsid w:val="005479AC"/>
    <w:rsid w:val="00547DA9"/>
    <w:rsid w:val="00547E8D"/>
    <w:rsid w:val="00550051"/>
    <w:rsid w:val="00550245"/>
    <w:rsid w:val="005508C3"/>
    <w:rsid w:val="00550A4D"/>
    <w:rsid w:val="00550A8D"/>
    <w:rsid w:val="00550ECF"/>
    <w:rsid w:val="005513C0"/>
    <w:rsid w:val="00551764"/>
    <w:rsid w:val="00551874"/>
    <w:rsid w:val="00551A14"/>
    <w:rsid w:val="00551FBA"/>
    <w:rsid w:val="0055220D"/>
    <w:rsid w:val="0055235D"/>
    <w:rsid w:val="005526B4"/>
    <w:rsid w:val="005526BE"/>
    <w:rsid w:val="0055292F"/>
    <w:rsid w:val="00552CD4"/>
    <w:rsid w:val="00552E80"/>
    <w:rsid w:val="00553025"/>
    <w:rsid w:val="00553096"/>
    <w:rsid w:val="00553296"/>
    <w:rsid w:val="00553E97"/>
    <w:rsid w:val="00553F16"/>
    <w:rsid w:val="005544C9"/>
    <w:rsid w:val="00554601"/>
    <w:rsid w:val="0055477B"/>
    <w:rsid w:val="00554BFB"/>
    <w:rsid w:val="00554CC6"/>
    <w:rsid w:val="0055500B"/>
    <w:rsid w:val="005552B8"/>
    <w:rsid w:val="00556B5F"/>
    <w:rsid w:val="005571B0"/>
    <w:rsid w:val="00557504"/>
    <w:rsid w:val="00557563"/>
    <w:rsid w:val="005579AC"/>
    <w:rsid w:val="005579D3"/>
    <w:rsid w:val="00557CBB"/>
    <w:rsid w:val="00557D84"/>
    <w:rsid w:val="00557F03"/>
    <w:rsid w:val="00560355"/>
    <w:rsid w:val="00561685"/>
    <w:rsid w:val="00561AE8"/>
    <w:rsid w:val="00561C92"/>
    <w:rsid w:val="00561F06"/>
    <w:rsid w:val="00562218"/>
    <w:rsid w:val="005623EB"/>
    <w:rsid w:val="005625A8"/>
    <w:rsid w:val="0056299F"/>
    <w:rsid w:val="00562F9B"/>
    <w:rsid w:val="005632D7"/>
    <w:rsid w:val="00563966"/>
    <w:rsid w:val="00563D9A"/>
    <w:rsid w:val="00564232"/>
    <w:rsid w:val="005644A8"/>
    <w:rsid w:val="005649BD"/>
    <w:rsid w:val="00564BB6"/>
    <w:rsid w:val="00564C54"/>
    <w:rsid w:val="00564D39"/>
    <w:rsid w:val="005651F2"/>
    <w:rsid w:val="00565498"/>
    <w:rsid w:val="00565758"/>
    <w:rsid w:val="00565831"/>
    <w:rsid w:val="00565ADF"/>
    <w:rsid w:val="00565FB3"/>
    <w:rsid w:val="0056603E"/>
    <w:rsid w:val="00566126"/>
    <w:rsid w:val="00566872"/>
    <w:rsid w:val="00566EC9"/>
    <w:rsid w:val="00566FB7"/>
    <w:rsid w:val="005673E0"/>
    <w:rsid w:val="005676F2"/>
    <w:rsid w:val="00567C60"/>
    <w:rsid w:val="00567DE8"/>
    <w:rsid w:val="00567F64"/>
    <w:rsid w:val="005701F2"/>
    <w:rsid w:val="00570697"/>
    <w:rsid w:val="005708F5"/>
    <w:rsid w:val="00571516"/>
    <w:rsid w:val="00571B57"/>
    <w:rsid w:val="00571C2B"/>
    <w:rsid w:val="00571FE1"/>
    <w:rsid w:val="00572351"/>
    <w:rsid w:val="005723F8"/>
    <w:rsid w:val="005724D0"/>
    <w:rsid w:val="00572868"/>
    <w:rsid w:val="0057309D"/>
    <w:rsid w:val="00573384"/>
    <w:rsid w:val="005739C0"/>
    <w:rsid w:val="00573EC1"/>
    <w:rsid w:val="00573FE3"/>
    <w:rsid w:val="0057411F"/>
    <w:rsid w:val="0057431C"/>
    <w:rsid w:val="0057439B"/>
    <w:rsid w:val="005747D4"/>
    <w:rsid w:val="00574A47"/>
    <w:rsid w:val="00574B05"/>
    <w:rsid w:val="00574C79"/>
    <w:rsid w:val="00574FD2"/>
    <w:rsid w:val="005750D1"/>
    <w:rsid w:val="005750FF"/>
    <w:rsid w:val="005752EF"/>
    <w:rsid w:val="00575358"/>
    <w:rsid w:val="005756BA"/>
    <w:rsid w:val="0057597A"/>
    <w:rsid w:val="00575C37"/>
    <w:rsid w:val="00575E60"/>
    <w:rsid w:val="00575FB6"/>
    <w:rsid w:val="0057642E"/>
    <w:rsid w:val="005769F3"/>
    <w:rsid w:val="00576AE6"/>
    <w:rsid w:val="00576C95"/>
    <w:rsid w:val="00576CAF"/>
    <w:rsid w:val="00576E47"/>
    <w:rsid w:val="0057700E"/>
    <w:rsid w:val="005778B8"/>
    <w:rsid w:val="00577B45"/>
    <w:rsid w:val="00577C6F"/>
    <w:rsid w:val="00577D31"/>
    <w:rsid w:val="00577D45"/>
    <w:rsid w:val="00577EF6"/>
    <w:rsid w:val="00577FAD"/>
    <w:rsid w:val="0058009F"/>
    <w:rsid w:val="00580430"/>
    <w:rsid w:val="005807F8"/>
    <w:rsid w:val="005808A0"/>
    <w:rsid w:val="005820BC"/>
    <w:rsid w:val="00582492"/>
    <w:rsid w:val="00583409"/>
    <w:rsid w:val="00583605"/>
    <w:rsid w:val="00583967"/>
    <w:rsid w:val="00583B93"/>
    <w:rsid w:val="00584057"/>
    <w:rsid w:val="005841D0"/>
    <w:rsid w:val="0058427C"/>
    <w:rsid w:val="0058467E"/>
    <w:rsid w:val="005846DA"/>
    <w:rsid w:val="00584732"/>
    <w:rsid w:val="0058473D"/>
    <w:rsid w:val="00584A27"/>
    <w:rsid w:val="00584F42"/>
    <w:rsid w:val="00585078"/>
    <w:rsid w:val="0058529B"/>
    <w:rsid w:val="00585C07"/>
    <w:rsid w:val="00585E81"/>
    <w:rsid w:val="0058669A"/>
    <w:rsid w:val="00586965"/>
    <w:rsid w:val="00586971"/>
    <w:rsid w:val="00586E10"/>
    <w:rsid w:val="00586E1A"/>
    <w:rsid w:val="00587249"/>
    <w:rsid w:val="00587DB4"/>
    <w:rsid w:val="00587DC2"/>
    <w:rsid w:val="0059004D"/>
    <w:rsid w:val="0059011A"/>
    <w:rsid w:val="00590153"/>
    <w:rsid w:val="005901FB"/>
    <w:rsid w:val="005905FE"/>
    <w:rsid w:val="00590792"/>
    <w:rsid w:val="00590831"/>
    <w:rsid w:val="00590C52"/>
    <w:rsid w:val="0059132C"/>
    <w:rsid w:val="0059136A"/>
    <w:rsid w:val="00591382"/>
    <w:rsid w:val="005914DA"/>
    <w:rsid w:val="0059157F"/>
    <w:rsid w:val="00591C31"/>
    <w:rsid w:val="00591CD4"/>
    <w:rsid w:val="00591E1F"/>
    <w:rsid w:val="00591FF7"/>
    <w:rsid w:val="005922BF"/>
    <w:rsid w:val="0059278A"/>
    <w:rsid w:val="00592937"/>
    <w:rsid w:val="00592F72"/>
    <w:rsid w:val="00593552"/>
    <w:rsid w:val="005936E9"/>
    <w:rsid w:val="00593856"/>
    <w:rsid w:val="005938E5"/>
    <w:rsid w:val="00593A98"/>
    <w:rsid w:val="00593AFA"/>
    <w:rsid w:val="00593C93"/>
    <w:rsid w:val="005940C3"/>
    <w:rsid w:val="00594939"/>
    <w:rsid w:val="00594BF1"/>
    <w:rsid w:val="00595110"/>
    <w:rsid w:val="00595616"/>
    <w:rsid w:val="00595949"/>
    <w:rsid w:val="00595CF2"/>
    <w:rsid w:val="00595D72"/>
    <w:rsid w:val="00595E2E"/>
    <w:rsid w:val="00595FC5"/>
    <w:rsid w:val="0059607A"/>
    <w:rsid w:val="005961B9"/>
    <w:rsid w:val="005962B1"/>
    <w:rsid w:val="00596612"/>
    <w:rsid w:val="00596A6F"/>
    <w:rsid w:val="00596C69"/>
    <w:rsid w:val="00596EB0"/>
    <w:rsid w:val="005970E3"/>
    <w:rsid w:val="00597289"/>
    <w:rsid w:val="00597542"/>
    <w:rsid w:val="00597633"/>
    <w:rsid w:val="00597B7A"/>
    <w:rsid w:val="005A0107"/>
    <w:rsid w:val="005A027E"/>
    <w:rsid w:val="005A027F"/>
    <w:rsid w:val="005A03C1"/>
    <w:rsid w:val="005A0528"/>
    <w:rsid w:val="005A0BFF"/>
    <w:rsid w:val="005A0FA3"/>
    <w:rsid w:val="005A120F"/>
    <w:rsid w:val="005A128B"/>
    <w:rsid w:val="005A1518"/>
    <w:rsid w:val="005A15ED"/>
    <w:rsid w:val="005A1A59"/>
    <w:rsid w:val="005A1C5D"/>
    <w:rsid w:val="005A1D11"/>
    <w:rsid w:val="005A2470"/>
    <w:rsid w:val="005A267D"/>
    <w:rsid w:val="005A28B4"/>
    <w:rsid w:val="005A29DC"/>
    <w:rsid w:val="005A30E9"/>
    <w:rsid w:val="005A351F"/>
    <w:rsid w:val="005A35B5"/>
    <w:rsid w:val="005A35F7"/>
    <w:rsid w:val="005A37F4"/>
    <w:rsid w:val="005A3AD9"/>
    <w:rsid w:val="005A3D3C"/>
    <w:rsid w:val="005A3D84"/>
    <w:rsid w:val="005A3EAD"/>
    <w:rsid w:val="005A3EB7"/>
    <w:rsid w:val="005A4295"/>
    <w:rsid w:val="005A4706"/>
    <w:rsid w:val="005A47AE"/>
    <w:rsid w:val="005A4B9C"/>
    <w:rsid w:val="005A4DED"/>
    <w:rsid w:val="005A5050"/>
    <w:rsid w:val="005A575E"/>
    <w:rsid w:val="005A5791"/>
    <w:rsid w:val="005A59EC"/>
    <w:rsid w:val="005A5C35"/>
    <w:rsid w:val="005A5DE7"/>
    <w:rsid w:val="005A5E24"/>
    <w:rsid w:val="005A5E37"/>
    <w:rsid w:val="005A6090"/>
    <w:rsid w:val="005A6147"/>
    <w:rsid w:val="005A61B0"/>
    <w:rsid w:val="005A621F"/>
    <w:rsid w:val="005A6431"/>
    <w:rsid w:val="005A6888"/>
    <w:rsid w:val="005A6C35"/>
    <w:rsid w:val="005A6D2B"/>
    <w:rsid w:val="005A737C"/>
    <w:rsid w:val="005A7553"/>
    <w:rsid w:val="005B007B"/>
    <w:rsid w:val="005B031D"/>
    <w:rsid w:val="005B03A0"/>
    <w:rsid w:val="005B045B"/>
    <w:rsid w:val="005B053B"/>
    <w:rsid w:val="005B095A"/>
    <w:rsid w:val="005B0F9B"/>
    <w:rsid w:val="005B15A3"/>
    <w:rsid w:val="005B1653"/>
    <w:rsid w:val="005B1707"/>
    <w:rsid w:val="005B2558"/>
    <w:rsid w:val="005B287C"/>
    <w:rsid w:val="005B2E5A"/>
    <w:rsid w:val="005B2F22"/>
    <w:rsid w:val="005B3219"/>
    <w:rsid w:val="005B3611"/>
    <w:rsid w:val="005B43F4"/>
    <w:rsid w:val="005B4414"/>
    <w:rsid w:val="005B463C"/>
    <w:rsid w:val="005B4701"/>
    <w:rsid w:val="005B4986"/>
    <w:rsid w:val="005B4BF5"/>
    <w:rsid w:val="005B4CD9"/>
    <w:rsid w:val="005B52AF"/>
    <w:rsid w:val="005B56B8"/>
    <w:rsid w:val="005B5DFF"/>
    <w:rsid w:val="005B5E15"/>
    <w:rsid w:val="005B61CB"/>
    <w:rsid w:val="005B6365"/>
    <w:rsid w:val="005B6464"/>
    <w:rsid w:val="005B67A9"/>
    <w:rsid w:val="005B6865"/>
    <w:rsid w:val="005B6902"/>
    <w:rsid w:val="005B6AB5"/>
    <w:rsid w:val="005B6DB9"/>
    <w:rsid w:val="005B6E68"/>
    <w:rsid w:val="005B6ED4"/>
    <w:rsid w:val="005B6ED9"/>
    <w:rsid w:val="005B7181"/>
    <w:rsid w:val="005B76B7"/>
    <w:rsid w:val="005B7822"/>
    <w:rsid w:val="005B78FF"/>
    <w:rsid w:val="005B7FD5"/>
    <w:rsid w:val="005C0191"/>
    <w:rsid w:val="005C01C0"/>
    <w:rsid w:val="005C025D"/>
    <w:rsid w:val="005C03B2"/>
    <w:rsid w:val="005C073D"/>
    <w:rsid w:val="005C0980"/>
    <w:rsid w:val="005C0C2B"/>
    <w:rsid w:val="005C133C"/>
    <w:rsid w:val="005C1480"/>
    <w:rsid w:val="005C173B"/>
    <w:rsid w:val="005C18D9"/>
    <w:rsid w:val="005C1C05"/>
    <w:rsid w:val="005C1D50"/>
    <w:rsid w:val="005C206D"/>
    <w:rsid w:val="005C23AA"/>
    <w:rsid w:val="005C2538"/>
    <w:rsid w:val="005C2B1A"/>
    <w:rsid w:val="005C2B34"/>
    <w:rsid w:val="005C3061"/>
    <w:rsid w:val="005C30AB"/>
    <w:rsid w:val="005C3734"/>
    <w:rsid w:val="005C3870"/>
    <w:rsid w:val="005C399F"/>
    <w:rsid w:val="005C3AA6"/>
    <w:rsid w:val="005C3C8F"/>
    <w:rsid w:val="005C3ED3"/>
    <w:rsid w:val="005C3F50"/>
    <w:rsid w:val="005C413E"/>
    <w:rsid w:val="005C432F"/>
    <w:rsid w:val="005C439E"/>
    <w:rsid w:val="005C489C"/>
    <w:rsid w:val="005C4AB8"/>
    <w:rsid w:val="005C4C5F"/>
    <w:rsid w:val="005C4FE2"/>
    <w:rsid w:val="005C55BB"/>
    <w:rsid w:val="005C5799"/>
    <w:rsid w:val="005C584F"/>
    <w:rsid w:val="005C5A0C"/>
    <w:rsid w:val="005C600E"/>
    <w:rsid w:val="005C644A"/>
    <w:rsid w:val="005C676C"/>
    <w:rsid w:val="005C6796"/>
    <w:rsid w:val="005C69AA"/>
    <w:rsid w:val="005C6A56"/>
    <w:rsid w:val="005C6B5A"/>
    <w:rsid w:val="005C6CB7"/>
    <w:rsid w:val="005C7017"/>
    <w:rsid w:val="005C718D"/>
    <w:rsid w:val="005C7359"/>
    <w:rsid w:val="005C7A94"/>
    <w:rsid w:val="005C7DC2"/>
    <w:rsid w:val="005C7F67"/>
    <w:rsid w:val="005C7FCF"/>
    <w:rsid w:val="005C7FDB"/>
    <w:rsid w:val="005D03EF"/>
    <w:rsid w:val="005D075D"/>
    <w:rsid w:val="005D107E"/>
    <w:rsid w:val="005D117A"/>
    <w:rsid w:val="005D12DB"/>
    <w:rsid w:val="005D1398"/>
    <w:rsid w:val="005D1492"/>
    <w:rsid w:val="005D1496"/>
    <w:rsid w:val="005D1C7C"/>
    <w:rsid w:val="005D1CB4"/>
    <w:rsid w:val="005D23BC"/>
    <w:rsid w:val="005D2464"/>
    <w:rsid w:val="005D27DD"/>
    <w:rsid w:val="005D2815"/>
    <w:rsid w:val="005D2C8F"/>
    <w:rsid w:val="005D2D48"/>
    <w:rsid w:val="005D2E33"/>
    <w:rsid w:val="005D3017"/>
    <w:rsid w:val="005D30D1"/>
    <w:rsid w:val="005D31B7"/>
    <w:rsid w:val="005D3278"/>
    <w:rsid w:val="005D333C"/>
    <w:rsid w:val="005D3490"/>
    <w:rsid w:val="005D37AC"/>
    <w:rsid w:val="005D3B54"/>
    <w:rsid w:val="005D3EE5"/>
    <w:rsid w:val="005D4162"/>
    <w:rsid w:val="005D440C"/>
    <w:rsid w:val="005D4514"/>
    <w:rsid w:val="005D486D"/>
    <w:rsid w:val="005D4ABA"/>
    <w:rsid w:val="005D4DA4"/>
    <w:rsid w:val="005D4F7E"/>
    <w:rsid w:val="005D6263"/>
    <w:rsid w:val="005D647C"/>
    <w:rsid w:val="005D705E"/>
    <w:rsid w:val="005D72EB"/>
    <w:rsid w:val="005D766B"/>
    <w:rsid w:val="005D7D27"/>
    <w:rsid w:val="005D7E5C"/>
    <w:rsid w:val="005D7EF0"/>
    <w:rsid w:val="005E0007"/>
    <w:rsid w:val="005E03EA"/>
    <w:rsid w:val="005E06EE"/>
    <w:rsid w:val="005E0838"/>
    <w:rsid w:val="005E16B9"/>
    <w:rsid w:val="005E1B95"/>
    <w:rsid w:val="005E1E89"/>
    <w:rsid w:val="005E1FC2"/>
    <w:rsid w:val="005E2581"/>
    <w:rsid w:val="005E28A2"/>
    <w:rsid w:val="005E2939"/>
    <w:rsid w:val="005E2BBE"/>
    <w:rsid w:val="005E2E5F"/>
    <w:rsid w:val="005E336E"/>
    <w:rsid w:val="005E33E6"/>
    <w:rsid w:val="005E3A38"/>
    <w:rsid w:val="005E3DB6"/>
    <w:rsid w:val="005E4045"/>
    <w:rsid w:val="005E47F0"/>
    <w:rsid w:val="005E481F"/>
    <w:rsid w:val="005E4B00"/>
    <w:rsid w:val="005E4E54"/>
    <w:rsid w:val="005E4F57"/>
    <w:rsid w:val="005E50CA"/>
    <w:rsid w:val="005E50E4"/>
    <w:rsid w:val="005E55F0"/>
    <w:rsid w:val="005E59FF"/>
    <w:rsid w:val="005E5C03"/>
    <w:rsid w:val="005E6920"/>
    <w:rsid w:val="005E6B94"/>
    <w:rsid w:val="005E7750"/>
    <w:rsid w:val="005E7957"/>
    <w:rsid w:val="005F03A9"/>
    <w:rsid w:val="005F05D7"/>
    <w:rsid w:val="005F0839"/>
    <w:rsid w:val="005F0CB5"/>
    <w:rsid w:val="005F0F9A"/>
    <w:rsid w:val="005F1069"/>
    <w:rsid w:val="005F10D5"/>
    <w:rsid w:val="005F1197"/>
    <w:rsid w:val="005F122A"/>
    <w:rsid w:val="005F146E"/>
    <w:rsid w:val="005F1481"/>
    <w:rsid w:val="005F1C4F"/>
    <w:rsid w:val="005F20D9"/>
    <w:rsid w:val="005F2365"/>
    <w:rsid w:val="005F2862"/>
    <w:rsid w:val="005F2C78"/>
    <w:rsid w:val="005F321C"/>
    <w:rsid w:val="005F33B7"/>
    <w:rsid w:val="005F34A3"/>
    <w:rsid w:val="005F354B"/>
    <w:rsid w:val="005F39BA"/>
    <w:rsid w:val="005F3A0D"/>
    <w:rsid w:val="005F41EC"/>
    <w:rsid w:val="005F4288"/>
    <w:rsid w:val="005F42E8"/>
    <w:rsid w:val="005F4498"/>
    <w:rsid w:val="005F46A3"/>
    <w:rsid w:val="005F488C"/>
    <w:rsid w:val="005F4D7D"/>
    <w:rsid w:val="005F4E98"/>
    <w:rsid w:val="005F56FD"/>
    <w:rsid w:val="005F5715"/>
    <w:rsid w:val="005F5799"/>
    <w:rsid w:val="005F5954"/>
    <w:rsid w:val="005F5B9F"/>
    <w:rsid w:val="005F5E41"/>
    <w:rsid w:val="005F5FAD"/>
    <w:rsid w:val="005F64C3"/>
    <w:rsid w:val="005F6859"/>
    <w:rsid w:val="005F6BD0"/>
    <w:rsid w:val="005F6CA4"/>
    <w:rsid w:val="005F702A"/>
    <w:rsid w:val="005F70C4"/>
    <w:rsid w:val="005F726F"/>
    <w:rsid w:val="005F76A1"/>
    <w:rsid w:val="005F78B8"/>
    <w:rsid w:val="005F79A3"/>
    <w:rsid w:val="005F79A7"/>
    <w:rsid w:val="005F7DFC"/>
    <w:rsid w:val="0060002A"/>
    <w:rsid w:val="00600031"/>
    <w:rsid w:val="006005FE"/>
    <w:rsid w:val="0060075B"/>
    <w:rsid w:val="00600822"/>
    <w:rsid w:val="0060082C"/>
    <w:rsid w:val="0060094F"/>
    <w:rsid w:val="00600E77"/>
    <w:rsid w:val="00601033"/>
    <w:rsid w:val="0060112D"/>
    <w:rsid w:val="006015CB"/>
    <w:rsid w:val="006018EA"/>
    <w:rsid w:val="00601920"/>
    <w:rsid w:val="006019D1"/>
    <w:rsid w:val="00601AB2"/>
    <w:rsid w:val="00601C62"/>
    <w:rsid w:val="00601ECE"/>
    <w:rsid w:val="0060204C"/>
    <w:rsid w:val="00602103"/>
    <w:rsid w:val="00602280"/>
    <w:rsid w:val="0060229A"/>
    <w:rsid w:val="00602771"/>
    <w:rsid w:val="00602A4D"/>
    <w:rsid w:val="00603508"/>
    <w:rsid w:val="00603AE0"/>
    <w:rsid w:val="00603B5D"/>
    <w:rsid w:val="00604126"/>
    <w:rsid w:val="0060420D"/>
    <w:rsid w:val="00604384"/>
    <w:rsid w:val="0060458B"/>
    <w:rsid w:val="00604744"/>
    <w:rsid w:val="00604857"/>
    <w:rsid w:val="006048AE"/>
    <w:rsid w:val="00604AC1"/>
    <w:rsid w:val="00604D4A"/>
    <w:rsid w:val="0060520E"/>
    <w:rsid w:val="00605443"/>
    <w:rsid w:val="00605449"/>
    <w:rsid w:val="00605786"/>
    <w:rsid w:val="00605A35"/>
    <w:rsid w:val="00605B25"/>
    <w:rsid w:val="00605D1C"/>
    <w:rsid w:val="00605E81"/>
    <w:rsid w:val="0060629B"/>
    <w:rsid w:val="0060699C"/>
    <w:rsid w:val="00606AEB"/>
    <w:rsid w:val="00606BD4"/>
    <w:rsid w:val="00606D5B"/>
    <w:rsid w:val="006071DA"/>
    <w:rsid w:val="0060725F"/>
    <w:rsid w:val="00607697"/>
    <w:rsid w:val="006101F7"/>
    <w:rsid w:val="00610349"/>
    <w:rsid w:val="006103DB"/>
    <w:rsid w:val="006108F3"/>
    <w:rsid w:val="00610B9C"/>
    <w:rsid w:val="00610D75"/>
    <w:rsid w:val="00610DF2"/>
    <w:rsid w:val="00611108"/>
    <w:rsid w:val="0061114B"/>
    <w:rsid w:val="006114B0"/>
    <w:rsid w:val="00611537"/>
    <w:rsid w:val="0061168D"/>
    <w:rsid w:val="00611BCB"/>
    <w:rsid w:val="00611DB0"/>
    <w:rsid w:val="00611F59"/>
    <w:rsid w:val="0061210E"/>
    <w:rsid w:val="00612250"/>
    <w:rsid w:val="00612377"/>
    <w:rsid w:val="00612488"/>
    <w:rsid w:val="006124E1"/>
    <w:rsid w:val="00612629"/>
    <w:rsid w:val="00612642"/>
    <w:rsid w:val="00612D05"/>
    <w:rsid w:val="006134AD"/>
    <w:rsid w:val="00613A0B"/>
    <w:rsid w:val="00613D67"/>
    <w:rsid w:val="00613FA6"/>
    <w:rsid w:val="0061412A"/>
    <w:rsid w:val="0061456F"/>
    <w:rsid w:val="00614C2F"/>
    <w:rsid w:val="00614CDA"/>
    <w:rsid w:val="00615244"/>
    <w:rsid w:val="0061557B"/>
    <w:rsid w:val="006156AC"/>
    <w:rsid w:val="00615799"/>
    <w:rsid w:val="0061587C"/>
    <w:rsid w:val="00615D45"/>
    <w:rsid w:val="00615E1D"/>
    <w:rsid w:val="0061618F"/>
    <w:rsid w:val="0061681F"/>
    <w:rsid w:val="00616836"/>
    <w:rsid w:val="00616A0F"/>
    <w:rsid w:val="00616BE0"/>
    <w:rsid w:val="0061756A"/>
    <w:rsid w:val="006208BB"/>
    <w:rsid w:val="00620A24"/>
    <w:rsid w:val="00620EF3"/>
    <w:rsid w:val="006213A2"/>
    <w:rsid w:val="006213AE"/>
    <w:rsid w:val="00621761"/>
    <w:rsid w:val="00621A78"/>
    <w:rsid w:val="00621B24"/>
    <w:rsid w:val="00621D2B"/>
    <w:rsid w:val="00621ECA"/>
    <w:rsid w:val="00622009"/>
    <w:rsid w:val="006220E2"/>
    <w:rsid w:val="006221DB"/>
    <w:rsid w:val="00622696"/>
    <w:rsid w:val="006227CF"/>
    <w:rsid w:val="00622A22"/>
    <w:rsid w:val="0062349B"/>
    <w:rsid w:val="00623AC3"/>
    <w:rsid w:val="00623E52"/>
    <w:rsid w:val="00623F89"/>
    <w:rsid w:val="00623FFF"/>
    <w:rsid w:val="0062404B"/>
    <w:rsid w:val="006240C1"/>
    <w:rsid w:val="006244B7"/>
    <w:rsid w:val="006244FC"/>
    <w:rsid w:val="00624587"/>
    <w:rsid w:val="0062467E"/>
    <w:rsid w:val="006247C5"/>
    <w:rsid w:val="0062482D"/>
    <w:rsid w:val="006248CB"/>
    <w:rsid w:val="00624CE4"/>
    <w:rsid w:val="00624EE5"/>
    <w:rsid w:val="0062502A"/>
    <w:rsid w:val="00625052"/>
    <w:rsid w:val="00625184"/>
    <w:rsid w:val="006251C0"/>
    <w:rsid w:val="0062552D"/>
    <w:rsid w:val="006259D3"/>
    <w:rsid w:val="006259E8"/>
    <w:rsid w:val="00625A1E"/>
    <w:rsid w:val="00625F01"/>
    <w:rsid w:val="006260CF"/>
    <w:rsid w:val="00626169"/>
    <w:rsid w:val="006261BB"/>
    <w:rsid w:val="00626238"/>
    <w:rsid w:val="0062724B"/>
    <w:rsid w:val="00627533"/>
    <w:rsid w:val="006275B8"/>
    <w:rsid w:val="00627AE6"/>
    <w:rsid w:val="00627B78"/>
    <w:rsid w:val="00627BB6"/>
    <w:rsid w:val="00627CAF"/>
    <w:rsid w:val="00627E14"/>
    <w:rsid w:val="006300D0"/>
    <w:rsid w:val="006305D0"/>
    <w:rsid w:val="0063067E"/>
    <w:rsid w:val="00630B15"/>
    <w:rsid w:val="00630D68"/>
    <w:rsid w:val="00630DDB"/>
    <w:rsid w:val="00630F15"/>
    <w:rsid w:val="00631953"/>
    <w:rsid w:val="00631E65"/>
    <w:rsid w:val="00631F6D"/>
    <w:rsid w:val="00632260"/>
    <w:rsid w:val="00632455"/>
    <w:rsid w:val="006328EC"/>
    <w:rsid w:val="006328EE"/>
    <w:rsid w:val="00632BC9"/>
    <w:rsid w:val="00632C0B"/>
    <w:rsid w:val="00632CA9"/>
    <w:rsid w:val="00633334"/>
    <w:rsid w:val="00633774"/>
    <w:rsid w:val="006337D3"/>
    <w:rsid w:val="006337E8"/>
    <w:rsid w:val="00633A50"/>
    <w:rsid w:val="00634D13"/>
    <w:rsid w:val="006350A3"/>
    <w:rsid w:val="006351B9"/>
    <w:rsid w:val="0063547C"/>
    <w:rsid w:val="00635598"/>
    <w:rsid w:val="00635AAD"/>
    <w:rsid w:val="00635C56"/>
    <w:rsid w:val="006362C6"/>
    <w:rsid w:val="00636397"/>
    <w:rsid w:val="00636730"/>
    <w:rsid w:val="00636D7C"/>
    <w:rsid w:val="00636FF4"/>
    <w:rsid w:val="006370EA"/>
    <w:rsid w:val="00637177"/>
    <w:rsid w:val="00637246"/>
    <w:rsid w:val="0063760A"/>
    <w:rsid w:val="00637849"/>
    <w:rsid w:val="00637C09"/>
    <w:rsid w:val="00637DCD"/>
    <w:rsid w:val="0064040E"/>
    <w:rsid w:val="0064066F"/>
    <w:rsid w:val="00640EBC"/>
    <w:rsid w:val="00641230"/>
    <w:rsid w:val="006412D3"/>
    <w:rsid w:val="006412E7"/>
    <w:rsid w:val="0064194B"/>
    <w:rsid w:val="00641BCB"/>
    <w:rsid w:val="00641E7D"/>
    <w:rsid w:val="00642096"/>
    <w:rsid w:val="00642116"/>
    <w:rsid w:val="0064227C"/>
    <w:rsid w:val="006422BE"/>
    <w:rsid w:val="00642B7B"/>
    <w:rsid w:val="00642DFA"/>
    <w:rsid w:val="00643113"/>
    <w:rsid w:val="00643136"/>
    <w:rsid w:val="0064321B"/>
    <w:rsid w:val="006432AD"/>
    <w:rsid w:val="00643387"/>
    <w:rsid w:val="006435CC"/>
    <w:rsid w:val="0064393A"/>
    <w:rsid w:val="00643968"/>
    <w:rsid w:val="00643BD2"/>
    <w:rsid w:val="00643C8C"/>
    <w:rsid w:val="00643CD6"/>
    <w:rsid w:val="00643D2C"/>
    <w:rsid w:val="0064450C"/>
    <w:rsid w:val="0064452B"/>
    <w:rsid w:val="00644684"/>
    <w:rsid w:val="00644972"/>
    <w:rsid w:val="00644FAF"/>
    <w:rsid w:val="00645C86"/>
    <w:rsid w:val="00646B6B"/>
    <w:rsid w:val="00646C97"/>
    <w:rsid w:val="00646F4B"/>
    <w:rsid w:val="0064738B"/>
    <w:rsid w:val="00647471"/>
    <w:rsid w:val="006474BC"/>
    <w:rsid w:val="006478FE"/>
    <w:rsid w:val="00647E65"/>
    <w:rsid w:val="00647F12"/>
    <w:rsid w:val="0065036F"/>
    <w:rsid w:val="00650F20"/>
    <w:rsid w:val="00650F27"/>
    <w:rsid w:val="0065118D"/>
    <w:rsid w:val="00651263"/>
    <w:rsid w:val="00651300"/>
    <w:rsid w:val="00651723"/>
    <w:rsid w:val="00651728"/>
    <w:rsid w:val="00651C83"/>
    <w:rsid w:val="0065216D"/>
    <w:rsid w:val="0065253E"/>
    <w:rsid w:val="006529F1"/>
    <w:rsid w:val="00652FC8"/>
    <w:rsid w:val="00653A92"/>
    <w:rsid w:val="00653ABD"/>
    <w:rsid w:val="00653D23"/>
    <w:rsid w:val="00653F31"/>
    <w:rsid w:val="0065441D"/>
    <w:rsid w:val="006545B8"/>
    <w:rsid w:val="006546A6"/>
    <w:rsid w:val="006547D4"/>
    <w:rsid w:val="0065491F"/>
    <w:rsid w:val="00654934"/>
    <w:rsid w:val="00654A7D"/>
    <w:rsid w:val="00654B3D"/>
    <w:rsid w:val="00654BB5"/>
    <w:rsid w:val="00654C34"/>
    <w:rsid w:val="00654E3A"/>
    <w:rsid w:val="00655051"/>
    <w:rsid w:val="0065515E"/>
    <w:rsid w:val="00655166"/>
    <w:rsid w:val="006555D6"/>
    <w:rsid w:val="006556F3"/>
    <w:rsid w:val="0065592F"/>
    <w:rsid w:val="00655EEB"/>
    <w:rsid w:val="006560B3"/>
    <w:rsid w:val="006568B2"/>
    <w:rsid w:val="006569E8"/>
    <w:rsid w:val="00656B4A"/>
    <w:rsid w:val="00656E21"/>
    <w:rsid w:val="00656EE4"/>
    <w:rsid w:val="00656F09"/>
    <w:rsid w:val="0065747D"/>
    <w:rsid w:val="0065750E"/>
    <w:rsid w:val="00657989"/>
    <w:rsid w:val="00657B6E"/>
    <w:rsid w:val="00657D2C"/>
    <w:rsid w:val="0066009F"/>
    <w:rsid w:val="00660540"/>
    <w:rsid w:val="00660778"/>
    <w:rsid w:val="00660A1D"/>
    <w:rsid w:val="00660B2C"/>
    <w:rsid w:val="00660C71"/>
    <w:rsid w:val="00660FCC"/>
    <w:rsid w:val="00661446"/>
    <w:rsid w:val="006617BC"/>
    <w:rsid w:val="006617DA"/>
    <w:rsid w:val="00661897"/>
    <w:rsid w:val="006618A0"/>
    <w:rsid w:val="00661D21"/>
    <w:rsid w:val="00661E20"/>
    <w:rsid w:val="00661F2C"/>
    <w:rsid w:val="006621BE"/>
    <w:rsid w:val="00662332"/>
    <w:rsid w:val="00662758"/>
    <w:rsid w:val="00662922"/>
    <w:rsid w:val="00662977"/>
    <w:rsid w:val="00663230"/>
    <w:rsid w:val="006632F9"/>
    <w:rsid w:val="0066336B"/>
    <w:rsid w:val="00663AE1"/>
    <w:rsid w:val="00664690"/>
    <w:rsid w:val="00664997"/>
    <w:rsid w:val="00664C15"/>
    <w:rsid w:val="00665178"/>
    <w:rsid w:val="0066522D"/>
    <w:rsid w:val="006652AF"/>
    <w:rsid w:val="00665471"/>
    <w:rsid w:val="006659FA"/>
    <w:rsid w:val="00665AC8"/>
    <w:rsid w:val="00665AC9"/>
    <w:rsid w:val="00665DDF"/>
    <w:rsid w:val="00665F58"/>
    <w:rsid w:val="00666348"/>
    <w:rsid w:val="00666476"/>
    <w:rsid w:val="00666610"/>
    <w:rsid w:val="00666991"/>
    <w:rsid w:val="00666BC6"/>
    <w:rsid w:val="00666CA0"/>
    <w:rsid w:val="00666EA1"/>
    <w:rsid w:val="006672C4"/>
    <w:rsid w:val="006673A0"/>
    <w:rsid w:val="00667652"/>
    <w:rsid w:val="00667895"/>
    <w:rsid w:val="00667A9B"/>
    <w:rsid w:val="00667BDE"/>
    <w:rsid w:val="00667D83"/>
    <w:rsid w:val="00667F5F"/>
    <w:rsid w:val="0067033C"/>
    <w:rsid w:val="00670440"/>
    <w:rsid w:val="00670B55"/>
    <w:rsid w:val="00670D9D"/>
    <w:rsid w:val="00671505"/>
    <w:rsid w:val="0067161C"/>
    <w:rsid w:val="00671C09"/>
    <w:rsid w:val="00671E84"/>
    <w:rsid w:val="00671FB5"/>
    <w:rsid w:val="00672308"/>
    <w:rsid w:val="0067232E"/>
    <w:rsid w:val="006724DF"/>
    <w:rsid w:val="00672513"/>
    <w:rsid w:val="006733F8"/>
    <w:rsid w:val="0067384D"/>
    <w:rsid w:val="00673A8B"/>
    <w:rsid w:val="00673CE1"/>
    <w:rsid w:val="00673F8C"/>
    <w:rsid w:val="00674520"/>
    <w:rsid w:val="006746E8"/>
    <w:rsid w:val="00675671"/>
    <w:rsid w:val="00675853"/>
    <w:rsid w:val="00675CCA"/>
    <w:rsid w:val="00675F93"/>
    <w:rsid w:val="0067670A"/>
    <w:rsid w:val="0067681E"/>
    <w:rsid w:val="00676A24"/>
    <w:rsid w:val="00676E4B"/>
    <w:rsid w:val="0067710B"/>
    <w:rsid w:val="0067735C"/>
    <w:rsid w:val="00677662"/>
    <w:rsid w:val="00677D42"/>
    <w:rsid w:val="00677E70"/>
    <w:rsid w:val="0068034F"/>
    <w:rsid w:val="00680FDB"/>
    <w:rsid w:val="0068121A"/>
    <w:rsid w:val="006812E4"/>
    <w:rsid w:val="006812ED"/>
    <w:rsid w:val="0068138B"/>
    <w:rsid w:val="006813ED"/>
    <w:rsid w:val="0068145D"/>
    <w:rsid w:val="00681B21"/>
    <w:rsid w:val="00681F3D"/>
    <w:rsid w:val="0068229F"/>
    <w:rsid w:val="006823EE"/>
    <w:rsid w:val="006827BF"/>
    <w:rsid w:val="00682A49"/>
    <w:rsid w:val="006831C2"/>
    <w:rsid w:val="00683319"/>
    <w:rsid w:val="00683448"/>
    <w:rsid w:val="006837A4"/>
    <w:rsid w:val="006839EA"/>
    <w:rsid w:val="00683AEF"/>
    <w:rsid w:val="00683D91"/>
    <w:rsid w:val="00683E6B"/>
    <w:rsid w:val="0068449C"/>
    <w:rsid w:val="0068469C"/>
    <w:rsid w:val="006847DE"/>
    <w:rsid w:val="00684982"/>
    <w:rsid w:val="00684CB9"/>
    <w:rsid w:val="0068504C"/>
    <w:rsid w:val="006854CB"/>
    <w:rsid w:val="0068555E"/>
    <w:rsid w:val="00685673"/>
    <w:rsid w:val="00685724"/>
    <w:rsid w:val="0068574B"/>
    <w:rsid w:val="00686AFF"/>
    <w:rsid w:val="00687189"/>
    <w:rsid w:val="00687588"/>
    <w:rsid w:val="00687641"/>
    <w:rsid w:val="00687C77"/>
    <w:rsid w:val="00687CC2"/>
    <w:rsid w:val="006902AD"/>
    <w:rsid w:val="0069043D"/>
    <w:rsid w:val="0069046E"/>
    <w:rsid w:val="0069074C"/>
    <w:rsid w:val="00690AF9"/>
    <w:rsid w:val="00690D06"/>
    <w:rsid w:val="00690EB8"/>
    <w:rsid w:val="00691A64"/>
    <w:rsid w:val="00691BBB"/>
    <w:rsid w:val="00691D3C"/>
    <w:rsid w:val="00691DFF"/>
    <w:rsid w:val="00691F55"/>
    <w:rsid w:val="00692046"/>
    <w:rsid w:val="00692A5B"/>
    <w:rsid w:val="00692A7C"/>
    <w:rsid w:val="00692AD4"/>
    <w:rsid w:val="00692C54"/>
    <w:rsid w:val="00693145"/>
    <w:rsid w:val="006935F8"/>
    <w:rsid w:val="006938FF"/>
    <w:rsid w:val="00693AEF"/>
    <w:rsid w:val="00693FC7"/>
    <w:rsid w:val="0069416B"/>
    <w:rsid w:val="006946C4"/>
    <w:rsid w:val="00694723"/>
    <w:rsid w:val="00694ED6"/>
    <w:rsid w:val="00694F85"/>
    <w:rsid w:val="006952F6"/>
    <w:rsid w:val="00695313"/>
    <w:rsid w:val="0069542C"/>
    <w:rsid w:val="006954EC"/>
    <w:rsid w:val="006955F7"/>
    <w:rsid w:val="0069574D"/>
    <w:rsid w:val="00695AE8"/>
    <w:rsid w:val="00696257"/>
    <w:rsid w:val="006964EB"/>
    <w:rsid w:val="00696826"/>
    <w:rsid w:val="00696935"/>
    <w:rsid w:val="00696967"/>
    <w:rsid w:val="00696E06"/>
    <w:rsid w:val="00697219"/>
    <w:rsid w:val="006977BD"/>
    <w:rsid w:val="00697A5C"/>
    <w:rsid w:val="00697ACE"/>
    <w:rsid w:val="00697CA6"/>
    <w:rsid w:val="00697DB6"/>
    <w:rsid w:val="006A00DF"/>
    <w:rsid w:val="006A0313"/>
    <w:rsid w:val="006A05E9"/>
    <w:rsid w:val="006A0624"/>
    <w:rsid w:val="006A0727"/>
    <w:rsid w:val="006A0846"/>
    <w:rsid w:val="006A0915"/>
    <w:rsid w:val="006A09F6"/>
    <w:rsid w:val="006A0B5E"/>
    <w:rsid w:val="006A0CE0"/>
    <w:rsid w:val="006A1620"/>
    <w:rsid w:val="006A19EA"/>
    <w:rsid w:val="006A1B24"/>
    <w:rsid w:val="006A1C94"/>
    <w:rsid w:val="006A1F91"/>
    <w:rsid w:val="006A23D5"/>
    <w:rsid w:val="006A2406"/>
    <w:rsid w:val="006A2490"/>
    <w:rsid w:val="006A2496"/>
    <w:rsid w:val="006A252C"/>
    <w:rsid w:val="006A2826"/>
    <w:rsid w:val="006A2A07"/>
    <w:rsid w:val="006A2C0D"/>
    <w:rsid w:val="006A2C73"/>
    <w:rsid w:val="006A2CF7"/>
    <w:rsid w:val="006A2DE6"/>
    <w:rsid w:val="006A3113"/>
    <w:rsid w:val="006A3142"/>
    <w:rsid w:val="006A33AA"/>
    <w:rsid w:val="006A3868"/>
    <w:rsid w:val="006A3AD4"/>
    <w:rsid w:val="006A3C14"/>
    <w:rsid w:val="006A3D3D"/>
    <w:rsid w:val="006A429D"/>
    <w:rsid w:val="006A4BCE"/>
    <w:rsid w:val="006A4FBA"/>
    <w:rsid w:val="006A5563"/>
    <w:rsid w:val="006A5573"/>
    <w:rsid w:val="006A5584"/>
    <w:rsid w:val="006A5710"/>
    <w:rsid w:val="006A5B48"/>
    <w:rsid w:val="006A5C65"/>
    <w:rsid w:val="006A5C85"/>
    <w:rsid w:val="006A5E5F"/>
    <w:rsid w:val="006A630B"/>
    <w:rsid w:val="006A6348"/>
    <w:rsid w:val="006A6440"/>
    <w:rsid w:val="006A661F"/>
    <w:rsid w:val="006A6A8F"/>
    <w:rsid w:val="006A6C1C"/>
    <w:rsid w:val="006A7050"/>
    <w:rsid w:val="006A718F"/>
    <w:rsid w:val="006A79D3"/>
    <w:rsid w:val="006A7A26"/>
    <w:rsid w:val="006A7F0E"/>
    <w:rsid w:val="006B021A"/>
    <w:rsid w:val="006B05BB"/>
    <w:rsid w:val="006B05F3"/>
    <w:rsid w:val="006B0986"/>
    <w:rsid w:val="006B1190"/>
    <w:rsid w:val="006B12D5"/>
    <w:rsid w:val="006B13FD"/>
    <w:rsid w:val="006B1670"/>
    <w:rsid w:val="006B16DB"/>
    <w:rsid w:val="006B1A03"/>
    <w:rsid w:val="006B1A4D"/>
    <w:rsid w:val="006B1DE5"/>
    <w:rsid w:val="006B2027"/>
    <w:rsid w:val="006B22D5"/>
    <w:rsid w:val="006B2588"/>
    <w:rsid w:val="006B26EE"/>
    <w:rsid w:val="006B28A4"/>
    <w:rsid w:val="006B2AF5"/>
    <w:rsid w:val="006B2BB4"/>
    <w:rsid w:val="006B2E03"/>
    <w:rsid w:val="006B3026"/>
    <w:rsid w:val="006B307F"/>
    <w:rsid w:val="006B30B5"/>
    <w:rsid w:val="006B332C"/>
    <w:rsid w:val="006B340A"/>
    <w:rsid w:val="006B360E"/>
    <w:rsid w:val="006B3834"/>
    <w:rsid w:val="006B3906"/>
    <w:rsid w:val="006B3DA2"/>
    <w:rsid w:val="006B3F54"/>
    <w:rsid w:val="006B4273"/>
    <w:rsid w:val="006B443F"/>
    <w:rsid w:val="006B4574"/>
    <w:rsid w:val="006B45FA"/>
    <w:rsid w:val="006B4841"/>
    <w:rsid w:val="006B4A29"/>
    <w:rsid w:val="006B4DA0"/>
    <w:rsid w:val="006B5114"/>
    <w:rsid w:val="006B5570"/>
    <w:rsid w:val="006B574E"/>
    <w:rsid w:val="006B5763"/>
    <w:rsid w:val="006B5877"/>
    <w:rsid w:val="006B5B69"/>
    <w:rsid w:val="006B5CF8"/>
    <w:rsid w:val="006B5F94"/>
    <w:rsid w:val="006B5FF6"/>
    <w:rsid w:val="006B6243"/>
    <w:rsid w:val="006B6404"/>
    <w:rsid w:val="006B6605"/>
    <w:rsid w:val="006B68FD"/>
    <w:rsid w:val="006B6B56"/>
    <w:rsid w:val="006B7077"/>
    <w:rsid w:val="006B763F"/>
    <w:rsid w:val="006B7808"/>
    <w:rsid w:val="006B7ACA"/>
    <w:rsid w:val="006B7D6A"/>
    <w:rsid w:val="006C037C"/>
    <w:rsid w:val="006C03BA"/>
    <w:rsid w:val="006C084A"/>
    <w:rsid w:val="006C0986"/>
    <w:rsid w:val="006C09BF"/>
    <w:rsid w:val="006C0DB2"/>
    <w:rsid w:val="006C1150"/>
    <w:rsid w:val="006C12C2"/>
    <w:rsid w:val="006C13F0"/>
    <w:rsid w:val="006C1867"/>
    <w:rsid w:val="006C1BD2"/>
    <w:rsid w:val="006C1E08"/>
    <w:rsid w:val="006C218D"/>
    <w:rsid w:val="006C2245"/>
    <w:rsid w:val="006C2261"/>
    <w:rsid w:val="006C22AF"/>
    <w:rsid w:val="006C2638"/>
    <w:rsid w:val="006C2694"/>
    <w:rsid w:val="006C2735"/>
    <w:rsid w:val="006C2F04"/>
    <w:rsid w:val="006C2F80"/>
    <w:rsid w:val="006C33E7"/>
    <w:rsid w:val="006C42D3"/>
    <w:rsid w:val="006C460A"/>
    <w:rsid w:val="006C475A"/>
    <w:rsid w:val="006C49FD"/>
    <w:rsid w:val="006C4A00"/>
    <w:rsid w:val="006C4AED"/>
    <w:rsid w:val="006C4AFA"/>
    <w:rsid w:val="006C4F02"/>
    <w:rsid w:val="006C50A3"/>
    <w:rsid w:val="006C5343"/>
    <w:rsid w:val="006C5414"/>
    <w:rsid w:val="006C54DA"/>
    <w:rsid w:val="006C5B12"/>
    <w:rsid w:val="006C6120"/>
    <w:rsid w:val="006C63D5"/>
    <w:rsid w:val="006C65ED"/>
    <w:rsid w:val="006C67DA"/>
    <w:rsid w:val="006C688F"/>
    <w:rsid w:val="006C6A3B"/>
    <w:rsid w:val="006C6E9F"/>
    <w:rsid w:val="006C7018"/>
    <w:rsid w:val="006C750A"/>
    <w:rsid w:val="006C75FC"/>
    <w:rsid w:val="006C7B4A"/>
    <w:rsid w:val="006C7B76"/>
    <w:rsid w:val="006C7BB7"/>
    <w:rsid w:val="006C7BFE"/>
    <w:rsid w:val="006C7C30"/>
    <w:rsid w:val="006C7D94"/>
    <w:rsid w:val="006C7E1C"/>
    <w:rsid w:val="006C7FB8"/>
    <w:rsid w:val="006D014D"/>
    <w:rsid w:val="006D05CC"/>
    <w:rsid w:val="006D0A51"/>
    <w:rsid w:val="006D0A7A"/>
    <w:rsid w:val="006D1471"/>
    <w:rsid w:val="006D15A2"/>
    <w:rsid w:val="006D16F4"/>
    <w:rsid w:val="006D19A0"/>
    <w:rsid w:val="006D1A4B"/>
    <w:rsid w:val="006D1D5D"/>
    <w:rsid w:val="006D1EC0"/>
    <w:rsid w:val="006D20CE"/>
    <w:rsid w:val="006D23DD"/>
    <w:rsid w:val="006D2821"/>
    <w:rsid w:val="006D2A4D"/>
    <w:rsid w:val="006D2B7E"/>
    <w:rsid w:val="006D322B"/>
    <w:rsid w:val="006D325C"/>
    <w:rsid w:val="006D3930"/>
    <w:rsid w:val="006D3B61"/>
    <w:rsid w:val="006D3BA4"/>
    <w:rsid w:val="006D422F"/>
    <w:rsid w:val="006D43BA"/>
    <w:rsid w:val="006D469C"/>
    <w:rsid w:val="006D4A19"/>
    <w:rsid w:val="006D4D09"/>
    <w:rsid w:val="006D4DF4"/>
    <w:rsid w:val="006D4F2E"/>
    <w:rsid w:val="006D56C7"/>
    <w:rsid w:val="006D57B7"/>
    <w:rsid w:val="006D5998"/>
    <w:rsid w:val="006D5D90"/>
    <w:rsid w:val="006D6107"/>
    <w:rsid w:val="006D6A24"/>
    <w:rsid w:val="006D79BD"/>
    <w:rsid w:val="006D7B1E"/>
    <w:rsid w:val="006D7C95"/>
    <w:rsid w:val="006D7CBB"/>
    <w:rsid w:val="006E020C"/>
    <w:rsid w:val="006E0295"/>
    <w:rsid w:val="006E0366"/>
    <w:rsid w:val="006E03A8"/>
    <w:rsid w:val="006E0480"/>
    <w:rsid w:val="006E06E9"/>
    <w:rsid w:val="006E0A87"/>
    <w:rsid w:val="006E0C5D"/>
    <w:rsid w:val="006E16E2"/>
    <w:rsid w:val="006E17D1"/>
    <w:rsid w:val="006E19CB"/>
    <w:rsid w:val="006E1AB6"/>
    <w:rsid w:val="006E1C10"/>
    <w:rsid w:val="006E2580"/>
    <w:rsid w:val="006E2660"/>
    <w:rsid w:val="006E26CC"/>
    <w:rsid w:val="006E2769"/>
    <w:rsid w:val="006E27B9"/>
    <w:rsid w:val="006E27E0"/>
    <w:rsid w:val="006E2934"/>
    <w:rsid w:val="006E2A35"/>
    <w:rsid w:val="006E2F05"/>
    <w:rsid w:val="006E3418"/>
    <w:rsid w:val="006E343C"/>
    <w:rsid w:val="006E3449"/>
    <w:rsid w:val="006E3451"/>
    <w:rsid w:val="006E3850"/>
    <w:rsid w:val="006E3A96"/>
    <w:rsid w:val="006E3B49"/>
    <w:rsid w:val="006E4016"/>
    <w:rsid w:val="006E449B"/>
    <w:rsid w:val="006E454C"/>
    <w:rsid w:val="006E4787"/>
    <w:rsid w:val="006E4BA0"/>
    <w:rsid w:val="006E4C2B"/>
    <w:rsid w:val="006E4DB9"/>
    <w:rsid w:val="006E53F3"/>
    <w:rsid w:val="006E579D"/>
    <w:rsid w:val="006E5AC4"/>
    <w:rsid w:val="006E5DBF"/>
    <w:rsid w:val="006E6284"/>
    <w:rsid w:val="006E6432"/>
    <w:rsid w:val="006E6869"/>
    <w:rsid w:val="006E68F4"/>
    <w:rsid w:val="006E6947"/>
    <w:rsid w:val="006E69BB"/>
    <w:rsid w:val="006E6A4E"/>
    <w:rsid w:val="006E6DF7"/>
    <w:rsid w:val="006E6EDE"/>
    <w:rsid w:val="006E7042"/>
    <w:rsid w:val="006E757E"/>
    <w:rsid w:val="006E7A25"/>
    <w:rsid w:val="006E7C3F"/>
    <w:rsid w:val="006E7E32"/>
    <w:rsid w:val="006E7F53"/>
    <w:rsid w:val="006E7F70"/>
    <w:rsid w:val="006F017E"/>
    <w:rsid w:val="006F0271"/>
    <w:rsid w:val="006F0327"/>
    <w:rsid w:val="006F03B1"/>
    <w:rsid w:val="006F053A"/>
    <w:rsid w:val="006F0C56"/>
    <w:rsid w:val="006F0F3C"/>
    <w:rsid w:val="006F12D7"/>
    <w:rsid w:val="006F16A6"/>
    <w:rsid w:val="006F177B"/>
    <w:rsid w:val="006F198E"/>
    <w:rsid w:val="006F1CD0"/>
    <w:rsid w:val="006F1E5B"/>
    <w:rsid w:val="006F2382"/>
    <w:rsid w:val="006F2788"/>
    <w:rsid w:val="006F2B5F"/>
    <w:rsid w:val="006F2C4A"/>
    <w:rsid w:val="006F2CA3"/>
    <w:rsid w:val="006F2CDB"/>
    <w:rsid w:val="006F34EB"/>
    <w:rsid w:val="006F409D"/>
    <w:rsid w:val="006F4A4E"/>
    <w:rsid w:val="006F4AE9"/>
    <w:rsid w:val="006F4DA4"/>
    <w:rsid w:val="006F5057"/>
    <w:rsid w:val="006F56C9"/>
    <w:rsid w:val="006F58E3"/>
    <w:rsid w:val="006F5C9B"/>
    <w:rsid w:val="006F6104"/>
    <w:rsid w:val="006F649F"/>
    <w:rsid w:val="006F6535"/>
    <w:rsid w:val="006F6751"/>
    <w:rsid w:val="006F67AB"/>
    <w:rsid w:val="006F697D"/>
    <w:rsid w:val="006F6ED2"/>
    <w:rsid w:val="006F704E"/>
    <w:rsid w:val="006F7920"/>
    <w:rsid w:val="006F7A7A"/>
    <w:rsid w:val="006F7C10"/>
    <w:rsid w:val="00700240"/>
    <w:rsid w:val="00700357"/>
    <w:rsid w:val="00700D8C"/>
    <w:rsid w:val="00700E36"/>
    <w:rsid w:val="00700FE8"/>
    <w:rsid w:val="0070154F"/>
    <w:rsid w:val="007015D2"/>
    <w:rsid w:val="00701A75"/>
    <w:rsid w:val="00702340"/>
    <w:rsid w:val="0070291D"/>
    <w:rsid w:val="00702CD8"/>
    <w:rsid w:val="00702ECA"/>
    <w:rsid w:val="00702F4E"/>
    <w:rsid w:val="00702F87"/>
    <w:rsid w:val="00703540"/>
    <w:rsid w:val="007039C6"/>
    <w:rsid w:val="00703AE2"/>
    <w:rsid w:val="0070439F"/>
    <w:rsid w:val="0070442E"/>
    <w:rsid w:val="00704C3D"/>
    <w:rsid w:val="00704D2B"/>
    <w:rsid w:val="00704DB3"/>
    <w:rsid w:val="00704E55"/>
    <w:rsid w:val="00705148"/>
    <w:rsid w:val="007051B2"/>
    <w:rsid w:val="0070560A"/>
    <w:rsid w:val="00705788"/>
    <w:rsid w:val="0070587A"/>
    <w:rsid w:val="0070595C"/>
    <w:rsid w:val="00705F32"/>
    <w:rsid w:val="007063AE"/>
    <w:rsid w:val="007064A4"/>
    <w:rsid w:val="00706D71"/>
    <w:rsid w:val="00706EEB"/>
    <w:rsid w:val="00706F4E"/>
    <w:rsid w:val="007070D0"/>
    <w:rsid w:val="00707AA7"/>
    <w:rsid w:val="00707B05"/>
    <w:rsid w:val="00707B7D"/>
    <w:rsid w:val="00707C37"/>
    <w:rsid w:val="00707CDE"/>
    <w:rsid w:val="00710095"/>
    <w:rsid w:val="00710125"/>
    <w:rsid w:val="007106E7"/>
    <w:rsid w:val="00710907"/>
    <w:rsid w:val="007112E4"/>
    <w:rsid w:val="0071177E"/>
    <w:rsid w:val="00711A90"/>
    <w:rsid w:val="00711B1F"/>
    <w:rsid w:val="0071208E"/>
    <w:rsid w:val="00712808"/>
    <w:rsid w:val="00712972"/>
    <w:rsid w:val="00712996"/>
    <w:rsid w:val="00712C44"/>
    <w:rsid w:val="00712E0F"/>
    <w:rsid w:val="00712E1E"/>
    <w:rsid w:val="007132CB"/>
    <w:rsid w:val="00713429"/>
    <w:rsid w:val="0071342B"/>
    <w:rsid w:val="00713442"/>
    <w:rsid w:val="007138A8"/>
    <w:rsid w:val="00713CC6"/>
    <w:rsid w:val="007144D6"/>
    <w:rsid w:val="00714791"/>
    <w:rsid w:val="00714AEE"/>
    <w:rsid w:val="00714DA2"/>
    <w:rsid w:val="00714F12"/>
    <w:rsid w:val="0071500B"/>
    <w:rsid w:val="00715AFB"/>
    <w:rsid w:val="00715C08"/>
    <w:rsid w:val="00715D28"/>
    <w:rsid w:val="00715F70"/>
    <w:rsid w:val="0071675D"/>
    <w:rsid w:val="00716C59"/>
    <w:rsid w:val="00716D30"/>
    <w:rsid w:val="007171F9"/>
    <w:rsid w:val="007172F5"/>
    <w:rsid w:val="00717450"/>
    <w:rsid w:val="00717564"/>
    <w:rsid w:val="00717707"/>
    <w:rsid w:val="00717CBA"/>
    <w:rsid w:val="00720574"/>
    <w:rsid w:val="007208FE"/>
    <w:rsid w:val="00720962"/>
    <w:rsid w:val="00720AC6"/>
    <w:rsid w:val="00720BD6"/>
    <w:rsid w:val="00720FF9"/>
    <w:rsid w:val="00721302"/>
    <w:rsid w:val="0072131E"/>
    <w:rsid w:val="007213C2"/>
    <w:rsid w:val="007213D7"/>
    <w:rsid w:val="00721669"/>
    <w:rsid w:val="00721BF1"/>
    <w:rsid w:val="00721CF0"/>
    <w:rsid w:val="00722705"/>
    <w:rsid w:val="00722855"/>
    <w:rsid w:val="00722E94"/>
    <w:rsid w:val="00722EA0"/>
    <w:rsid w:val="00722F1C"/>
    <w:rsid w:val="0072324B"/>
    <w:rsid w:val="0072370B"/>
    <w:rsid w:val="00723D2E"/>
    <w:rsid w:val="00724361"/>
    <w:rsid w:val="00724680"/>
    <w:rsid w:val="00724B57"/>
    <w:rsid w:val="00724B87"/>
    <w:rsid w:val="00724D85"/>
    <w:rsid w:val="00725161"/>
    <w:rsid w:val="007252CD"/>
    <w:rsid w:val="00725852"/>
    <w:rsid w:val="0072599C"/>
    <w:rsid w:val="00725A28"/>
    <w:rsid w:val="00725D6D"/>
    <w:rsid w:val="0072604B"/>
    <w:rsid w:val="00726BBD"/>
    <w:rsid w:val="00726D04"/>
    <w:rsid w:val="00726EAA"/>
    <w:rsid w:val="007274D8"/>
    <w:rsid w:val="007275A1"/>
    <w:rsid w:val="00727781"/>
    <w:rsid w:val="00727CEB"/>
    <w:rsid w:val="00727D6E"/>
    <w:rsid w:val="00730191"/>
    <w:rsid w:val="007301C7"/>
    <w:rsid w:val="007302E3"/>
    <w:rsid w:val="0073041F"/>
    <w:rsid w:val="00730A06"/>
    <w:rsid w:val="00731342"/>
    <w:rsid w:val="0073165B"/>
    <w:rsid w:val="00731703"/>
    <w:rsid w:val="0073173D"/>
    <w:rsid w:val="00731AA0"/>
    <w:rsid w:val="00731FFC"/>
    <w:rsid w:val="00732093"/>
    <w:rsid w:val="007322C8"/>
    <w:rsid w:val="0073292B"/>
    <w:rsid w:val="00732B8E"/>
    <w:rsid w:val="00733031"/>
    <w:rsid w:val="00733063"/>
    <w:rsid w:val="007337B5"/>
    <w:rsid w:val="007337BE"/>
    <w:rsid w:val="00733C97"/>
    <w:rsid w:val="00733F31"/>
    <w:rsid w:val="007341C5"/>
    <w:rsid w:val="00734370"/>
    <w:rsid w:val="0073440B"/>
    <w:rsid w:val="00734595"/>
    <w:rsid w:val="007349B5"/>
    <w:rsid w:val="00734A5F"/>
    <w:rsid w:val="00734AD8"/>
    <w:rsid w:val="00734FBA"/>
    <w:rsid w:val="007352B1"/>
    <w:rsid w:val="0073591A"/>
    <w:rsid w:val="00735B10"/>
    <w:rsid w:val="00735C3C"/>
    <w:rsid w:val="00735ED9"/>
    <w:rsid w:val="00735F77"/>
    <w:rsid w:val="007365D2"/>
    <w:rsid w:val="007370BB"/>
    <w:rsid w:val="00737148"/>
    <w:rsid w:val="007371D2"/>
    <w:rsid w:val="0073784E"/>
    <w:rsid w:val="00737906"/>
    <w:rsid w:val="00737B10"/>
    <w:rsid w:val="00737CDA"/>
    <w:rsid w:val="007403F9"/>
    <w:rsid w:val="00740437"/>
    <w:rsid w:val="007404CA"/>
    <w:rsid w:val="0074096B"/>
    <w:rsid w:val="00740A6B"/>
    <w:rsid w:val="007411CB"/>
    <w:rsid w:val="0074125A"/>
    <w:rsid w:val="00741460"/>
    <w:rsid w:val="00741686"/>
    <w:rsid w:val="00741839"/>
    <w:rsid w:val="0074189B"/>
    <w:rsid w:val="00741B11"/>
    <w:rsid w:val="00741B1D"/>
    <w:rsid w:val="00741CC5"/>
    <w:rsid w:val="00741DB6"/>
    <w:rsid w:val="00741F95"/>
    <w:rsid w:val="00741FD7"/>
    <w:rsid w:val="007421BE"/>
    <w:rsid w:val="0074245B"/>
    <w:rsid w:val="00742752"/>
    <w:rsid w:val="00742E1E"/>
    <w:rsid w:val="00742EAA"/>
    <w:rsid w:val="00742EBB"/>
    <w:rsid w:val="007430BB"/>
    <w:rsid w:val="007434F0"/>
    <w:rsid w:val="00743627"/>
    <w:rsid w:val="00743657"/>
    <w:rsid w:val="00743AC1"/>
    <w:rsid w:val="00743AEA"/>
    <w:rsid w:val="00743B29"/>
    <w:rsid w:val="00743DEF"/>
    <w:rsid w:val="0074444E"/>
    <w:rsid w:val="00744A69"/>
    <w:rsid w:val="00744A9A"/>
    <w:rsid w:val="00744B7D"/>
    <w:rsid w:val="00744CA4"/>
    <w:rsid w:val="00745278"/>
    <w:rsid w:val="00745B04"/>
    <w:rsid w:val="00745B4A"/>
    <w:rsid w:val="00745EEC"/>
    <w:rsid w:val="007461C8"/>
    <w:rsid w:val="00746576"/>
    <w:rsid w:val="00746757"/>
    <w:rsid w:val="0074694F"/>
    <w:rsid w:val="00746A35"/>
    <w:rsid w:val="00746CCB"/>
    <w:rsid w:val="0074725A"/>
    <w:rsid w:val="007472AB"/>
    <w:rsid w:val="00747529"/>
    <w:rsid w:val="007479E4"/>
    <w:rsid w:val="00747A89"/>
    <w:rsid w:val="00747D31"/>
    <w:rsid w:val="007504D9"/>
    <w:rsid w:val="00750511"/>
    <w:rsid w:val="007506C0"/>
    <w:rsid w:val="0075081E"/>
    <w:rsid w:val="00750C82"/>
    <w:rsid w:val="00750C86"/>
    <w:rsid w:val="007513A8"/>
    <w:rsid w:val="007513C2"/>
    <w:rsid w:val="00751527"/>
    <w:rsid w:val="00751839"/>
    <w:rsid w:val="007518EC"/>
    <w:rsid w:val="00751932"/>
    <w:rsid w:val="00751EE1"/>
    <w:rsid w:val="0075288C"/>
    <w:rsid w:val="007529E3"/>
    <w:rsid w:val="00753B7D"/>
    <w:rsid w:val="00753D89"/>
    <w:rsid w:val="0075409E"/>
    <w:rsid w:val="0075442F"/>
    <w:rsid w:val="007548DA"/>
    <w:rsid w:val="00754917"/>
    <w:rsid w:val="00754A35"/>
    <w:rsid w:val="007551D3"/>
    <w:rsid w:val="007556F6"/>
    <w:rsid w:val="007557EE"/>
    <w:rsid w:val="0075591B"/>
    <w:rsid w:val="00755D32"/>
    <w:rsid w:val="00755F3A"/>
    <w:rsid w:val="007563E6"/>
    <w:rsid w:val="00756724"/>
    <w:rsid w:val="00756BF1"/>
    <w:rsid w:val="00756D2B"/>
    <w:rsid w:val="00756E72"/>
    <w:rsid w:val="007571C1"/>
    <w:rsid w:val="007572CA"/>
    <w:rsid w:val="0075747F"/>
    <w:rsid w:val="00757C9A"/>
    <w:rsid w:val="007607C0"/>
    <w:rsid w:val="00760866"/>
    <w:rsid w:val="007608A8"/>
    <w:rsid w:val="00760ED1"/>
    <w:rsid w:val="00760F9E"/>
    <w:rsid w:val="007610AE"/>
    <w:rsid w:val="00761201"/>
    <w:rsid w:val="007613F6"/>
    <w:rsid w:val="007614AC"/>
    <w:rsid w:val="007617D1"/>
    <w:rsid w:val="00761B92"/>
    <w:rsid w:val="00761C1E"/>
    <w:rsid w:val="00761FCF"/>
    <w:rsid w:val="00762061"/>
    <w:rsid w:val="00762402"/>
    <w:rsid w:val="007626A7"/>
    <w:rsid w:val="00762A37"/>
    <w:rsid w:val="00763299"/>
    <w:rsid w:val="00763616"/>
    <w:rsid w:val="00763646"/>
    <w:rsid w:val="00763C4C"/>
    <w:rsid w:val="00763FCD"/>
    <w:rsid w:val="00764333"/>
    <w:rsid w:val="0076490F"/>
    <w:rsid w:val="00764AA0"/>
    <w:rsid w:val="00764C3E"/>
    <w:rsid w:val="00764E33"/>
    <w:rsid w:val="00764EB7"/>
    <w:rsid w:val="00764EC9"/>
    <w:rsid w:val="00764F8C"/>
    <w:rsid w:val="00765071"/>
    <w:rsid w:val="007650EF"/>
    <w:rsid w:val="0076546E"/>
    <w:rsid w:val="007659E5"/>
    <w:rsid w:val="00765AA6"/>
    <w:rsid w:val="00765F65"/>
    <w:rsid w:val="007660B3"/>
    <w:rsid w:val="007661CD"/>
    <w:rsid w:val="00766568"/>
    <w:rsid w:val="00766775"/>
    <w:rsid w:val="00766910"/>
    <w:rsid w:val="00766AA1"/>
    <w:rsid w:val="00766AA4"/>
    <w:rsid w:val="00766D8F"/>
    <w:rsid w:val="00766DE3"/>
    <w:rsid w:val="00766FC7"/>
    <w:rsid w:val="00767340"/>
    <w:rsid w:val="0076734C"/>
    <w:rsid w:val="0076796F"/>
    <w:rsid w:val="00767BE8"/>
    <w:rsid w:val="00770584"/>
    <w:rsid w:val="00770C4E"/>
    <w:rsid w:val="00770D12"/>
    <w:rsid w:val="00771219"/>
    <w:rsid w:val="00771394"/>
    <w:rsid w:val="007715CF"/>
    <w:rsid w:val="00771F5A"/>
    <w:rsid w:val="00772B6D"/>
    <w:rsid w:val="00772E59"/>
    <w:rsid w:val="00773D8E"/>
    <w:rsid w:val="00773E18"/>
    <w:rsid w:val="00774051"/>
    <w:rsid w:val="0077420D"/>
    <w:rsid w:val="0077439F"/>
    <w:rsid w:val="00774774"/>
    <w:rsid w:val="00774B4C"/>
    <w:rsid w:val="00774F3D"/>
    <w:rsid w:val="00774FD3"/>
    <w:rsid w:val="00774FEB"/>
    <w:rsid w:val="00775088"/>
    <w:rsid w:val="007750B4"/>
    <w:rsid w:val="007756AC"/>
    <w:rsid w:val="0077572F"/>
    <w:rsid w:val="007757AA"/>
    <w:rsid w:val="00775EC2"/>
    <w:rsid w:val="00775ECC"/>
    <w:rsid w:val="0077667B"/>
    <w:rsid w:val="00776AC6"/>
    <w:rsid w:val="007772E8"/>
    <w:rsid w:val="007774DB"/>
    <w:rsid w:val="0077751B"/>
    <w:rsid w:val="00777BF3"/>
    <w:rsid w:val="00777D96"/>
    <w:rsid w:val="00780136"/>
    <w:rsid w:val="0078016D"/>
    <w:rsid w:val="0078048A"/>
    <w:rsid w:val="00780902"/>
    <w:rsid w:val="0078092B"/>
    <w:rsid w:val="00780D7C"/>
    <w:rsid w:val="0078144F"/>
    <w:rsid w:val="007816EC"/>
    <w:rsid w:val="0078196B"/>
    <w:rsid w:val="00781CED"/>
    <w:rsid w:val="00782343"/>
    <w:rsid w:val="00782385"/>
    <w:rsid w:val="0078251C"/>
    <w:rsid w:val="0078265A"/>
    <w:rsid w:val="007827A6"/>
    <w:rsid w:val="007828A0"/>
    <w:rsid w:val="007828BE"/>
    <w:rsid w:val="00782900"/>
    <w:rsid w:val="007829C9"/>
    <w:rsid w:val="00782A9B"/>
    <w:rsid w:val="0078319F"/>
    <w:rsid w:val="007831E2"/>
    <w:rsid w:val="00783684"/>
    <w:rsid w:val="00783831"/>
    <w:rsid w:val="00783AB3"/>
    <w:rsid w:val="00783B87"/>
    <w:rsid w:val="00783C67"/>
    <w:rsid w:val="00783E20"/>
    <w:rsid w:val="00784BDC"/>
    <w:rsid w:val="00784F56"/>
    <w:rsid w:val="00785637"/>
    <w:rsid w:val="00785B0A"/>
    <w:rsid w:val="00785FEB"/>
    <w:rsid w:val="007861D8"/>
    <w:rsid w:val="00786269"/>
    <w:rsid w:val="007864CA"/>
    <w:rsid w:val="00786538"/>
    <w:rsid w:val="00786D16"/>
    <w:rsid w:val="0078701D"/>
    <w:rsid w:val="007870CB"/>
    <w:rsid w:val="007873C7"/>
    <w:rsid w:val="00787932"/>
    <w:rsid w:val="00787B0D"/>
    <w:rsid w:val="00787B35"/>
    <w:rsid w:val="00787C94"/>
    <w:rsid w:val="00787DF0"/>
    <w:rsid w:val="00787E10"/>
    <w:rsid w:val="00787E51"/>
    <w:rsid w:val="00790507"/>
    <w:rsid w:val="0079164E"/>
    <w:rsid w:val="00791685"/>
    <w:rsid w:val="00791FC6"/>
    <w:rsid w:val="00792474"/>
    <w:rsid w:val="00792601"/>
    <w:rsid w:val="00792996"/>
    <w:rsid w:val="007929E3"/>
    <w:rsid w:val="00792A8E"/>
    <w:rsid w:val="00792B47"/>
    <w:rsid w:val="00793378"/>
    <w:rsid w:val="007933DA"/>
    <w:rsid w:val="00793434"/>
    <w:rsid w:val="00793986"/>
    <w:rsid w:val="00793ECC"/>
    <w:rsid w:val="007943A2"/>
    <w:rsid w:val="00794460"/>
    <w:rsid w:val="00794C95"/>
    <w:rsid w:val="007954AE"/>
    <w:rsid w:val="00795592"/>
    <w:rsid w:val="00796095"/>
    <w:rsid w:val="007960A7"/>
    <w:rsid w:val="007960FB"/>
    <w:rsid w:val="0079621F"/>
    <w:rsid w:val="00796659"/>
    <w:rsid w:val="007969C1"/>
    <w:rsid w:val="00796B11"/>
    <w:rsid w:val="00796C26"/>
    <w:rsid w:val="00796C9B"/>
    <w:rsid w:val="007971DE"/>
    <w:rsid w:val="007972C1"/>
    <w:rsid w:val="007973E2"/>
    <w:rsid w:val="0079747C"/>
    <w:rsid w:val="0079794E"/>
    <w:rsid w:val="00797A09"/>
    <w:rsid w:val="00797A41"/>
    <w:rsid w:val="00797B66"/>
    <w:rsid w:val="00797BC3"/>
    <w:rsid w:val="00797C25"/>
    <w:rsid w:val="00797F18"/>
    <w:rsid w:val="00797F46"/>
    <w:rsid w:val="007A002D"/>
    <w:rsid w:val="007A01C1"/>
    <w:rsid w:val="007A069B"/>
    <w:rsid w:val="007A09C5"/>
    <w:rsid w:val="007A0D34"/>
    <w:rsid w:val="007A0F1A"/>
    <w:rsid w:val="007A1160"/>
    <w:rsid w:val="007A1A16"/>
    <w:rsid w:val="007A1BD3"/>
    <w:rsid w:val="007A1BDA"/>
    <w:rsid w:val="007A1F03"/>
    <w:rsid w:val="007A21F1"/>
    <w:rsid w:val="007A22DE"/>
    <w:rsid w:val="007A26B1"/>
    <w:rsid w:val="007A2A02"/>
    <w:rsid w:val="007A2E08"/>
    <w:rsid w:val="007A2E64"/>
    <w:rsid w:val="007A2EF4"/>
    <w:rsid w:val="007A31CC"/>
    <w:rsid w:val="007A35B5"/>
    <w:rsid w:val="007A3752"/>
    <w:rsid w:val="007A3B11"/>
    <w:rsid w:val="007A46F0"/>
    <w:rsid w:val="007A47A9"/>
    <w:rsid w:val="007A4AA9"/>
    <w:rsid w:val="007A4BBD"/>
    <w:rsid w:val="007A4C03"/>
    <w:rsid w:val="007A4D65"/>
    <w:rsid w:val="007A4DA2"/>
    <w:rsid w:val="007A4DBF"/>
    <w:rsid w:val="007A4EAE"/>
    <w:rsid w:val="007A52F5"/>
    <w:rsid w:val="007A5560"/>
    <w:rsid w:val="007A5694"/>
    <w:rsid w:val="007A5C21"/>
    <w:rsid w:val="007A5CD7"/>
    <w:rsid w:val="007A5DA1"/>
    <w:rsid w:val="007A644F"/>
    <w:rsid w:val="007A64B2"/>
    <w:rsid w:val="007A6690"/>
    <w:rsid w:val="007A6BC6"/>
    <w:rsid w:val="007A6CA5"/>
    <w:rsid w:val="007A71EE"/>
    <w:rsid w:val="007A74C2"/>
    <w:rsid w:val="007A7749"/>
    <w:rsid w:val="007A7947"/>
    <w:rsid w:val="007A7980"/>
    <w:rsid w:val="007A7DC4"/>
    <w:rsid w:val="007B030E"/>
    <w:rsid w:val="007B044F"/>
    <w:rsid w:val="007B0BBE"/>
    <w:rsid w:val="007B0DCE"/>
    <w:rsid w:val="007B1484"/>
    <w:rsid w:val="007B14D5"/>
    <w:rsid w:val="007B1540"/>
    <w:rsid w:val="007B1826"/>
    <w:rsid w:val="007B1883"/>
    <w:rsid w:val="007B19B1"/>
    <w:rsid w:val="007B19C8"/>
    <w:rsid w:val="007B1A2C"/>
    <w:rsid w:val="007B1DFF"/>
    <w:rsid w:val="007B2897"/>
    <w:rsid w:val="007B34E0"/>
    <w:rsid w:val="007B36CB"/>
    <w:rsid w:val="007B36DD"/>
    <w:rsid w:val="007B38D3"/>
    <w:rsid w:val="007B3A3F"/>
    <w:rsid w:val="007B3C08"/>
    <w:rsid w:val="007B3C73"/>
    <w:rsid w:val="007B3DD5"/>
    <w:rsid w:val="007B4057"/>
    <w:rsid w:val="007B40BB"/>
    <w:rsid w:val="007B42D8"/>
    <w:rsid w:val="007B436F"/>
    <w:rsid w:val="007B48F5"/>
    <w:rsid w:val="007B4D31"/>
    <w:rsid w:val="007B56A6"/>
    <w:rsid w:val="007B57C8"/>
    <w:rsid w:val="007B580E"/>
    <w:rsid w:val="007B58A9"/>
    <w:rsid w:val="007B5AF4"/>
    <w:rsid w:val="007B5D8F"/>
    <w:rsid w:val="007B64FC"/>
    <w:rsid w:val="007B65F2"/>
    <w:rsid w:val="007B67D8"/>
    <w:rsid w:val="007B71C8"/>
    <w:rsid w:val="007B741B"/>
    <w:rsid w:val="007B7563"/>
    <w:rsid w:val="007B7CC8"/>
    <w:rsid w:val="007C02BB"/>
    <w:rsid w:val="007C090A"/>
    <w:rsid w:val="007C0A1B"/>
    <w:rsid w:val="007C0BFF"/>
    <w:rsid w:val="007C12C9"/>
    <w:rsid w:val="007C13C8"/>
    <w:rsid w:val="007C13F3"/>
    <w:rsid w:val="007C15A5"/>
    <w:rsid w:val="007C15E2"/>
    <w:rsid w:val="007C1701"/>
    <w:rsid w:val="007C2104"/>
    <w:rsid w:val="007C2699"/>
    <w:rsid w:val="007C2774"/>
    <w:rsid w:val="007C2B77"/>
    <w:rsid w:val="007C2BE0"/>
    <w:rsid w:val="007C2C50"/>
    <w:rsid w:val="007C2D07"/>
    <w:rsid w:val="007C3562"/>
    <w:rsid w:val="007C364A"/>
    <w:rsid w:val="007C3C6E"/>
    <w:rsid w:val="007C3F5A"/>
    <w:rsid w:val="007C4241"/>
    <w:rsid w:val="007C44A7"/>
    <w:rsid w:val="007C44E5"/>
    <w:rsid w:val="007C452B"/>
    <w:rsid w:val="007C4586"/>
    <w:rsid w:val="007C4AE1"/>
    <w:rsid w:val="007C4BB6"/>
    <w:rsid w:val="007C4E41"/>
    <w:rsid w:val="007C549A"/>
    <w:rsid w:val="007C5A34"/>
    <w:rsid w:val="007C5CEF"/>
    <w:rsid w:val="007C5E5C"/>
    <w:rsid w:val="007C6201"/>
    <w:rsid w:val="007C62B5"/>
    <w:rsid w:val="007C6469"/>
    <w:rsid w:val="007C68EB"/>
    <w:rsid w:val="007C69AF"/>
    <w:rsid w:val="007C6DFB"/>
    <w:rsid w:val="007C72B3"/>
    <w:rsid w:val="007C74DD"/>
    <w:rsid w:val="007C7811"/>
    <w:rsid w:val="007C7A8E"/>
    <w:rsid w:val="007C7B0B"/>
    <w:rsid w:val="007D01A9"/>
    <w:rsid w:val="007D0373"/>
    <w:rsid w:val="007D050E"/>
    <w:rsid w:val="007D0578"/>
    <w:rsid w:val="007D065A"/>
    <w:rsid w:val="007D0759"/>
    <w:rsid w:val="007D11DE"/>
    <w:rsid w:val="007D1ABD"/>
    <w:rsid w:val="007D1B5A"/>
    <w:rsid w:val="007D25BA"/>
    <w:rsid w:val="007D28FB"/>
    <w:rsid w:val="007D295C"/>
    <w:rsid w:val="007D2C91"/>
    <w:rsid w:val="007D2D0E"/>
    <w:rsid w:val="007D2D47"/>
    <w:rsid w:val="007D32E8"/>
    <w:rsid w:val="007D335F"/>
    <w:rsid w:val="007D3543"/>
    <w:rsid w:val="007D35ED"/>
    <w:rsid w:val="007D3812"/>
    <w:rsid w:val="007D39A1"/>
    <w:rsid w:val="007D3C04"/>
    <w:rsid w:val="007D3C05"/>
    <w:rsid w:val="007D3C76"/>
    <w:rsid w:val="007D3CE1"/>
    <w:rsid w:val="007D4040"/>
    <w:rsid w:val="007D44C3"/>
    <w:rsid w:val="007D452D"/>
    <w:rsid w:val="007D4BF9"/>
    <w:rsid w:val="007D4C58"/>
    <w:rsid w:val="007D4F00"/>
    <w:rsid w:val="007D5012"/>
    <w:rsid w:val="007D5387"/>
    <w:rsid w:val="007D53DA"/>
    <w:rsid w:val="007D54A1"/>
    <w:rsid w:val="007D568D"/>
    <w:rsid w:val="007D56C7"/>
    <w:rsid w:val="007D5AE1"/>
    <w:rsid w:val="007D5CF0"/>
    <w:rsid w:val="007D5D8D"/>
    <w:rsid w:val="007D60B7"/>
    <w:rsid w:val="007D62D9"/>
    <w:rsid w:val="007D64C5"/>
    <w:rsid w:val="007D6575"/>
    <w:rsid w:val="007D66D8"/>
    <w:rsid w:val="007D6893"/>
    <w:rsid w:val="007D6898"/>
    <w:rsid w:val="007D68E7"/>
    <w:rsid w:val="007D69CF"/>
    <w:rsid w:val="007D6CAE"/>
    <w:rsid w:val="007D6E98"/>
    <w:rsid w:val="007D6FEA"/>
    <w:rsid w:val="007D71F0"/>
    <w:rsid w:val="007D72B9"/>
    <w:rsid w:val="007E024E"/>
    <w:rsid w:val="007E060E"/>
    <w:rsid w:val="007E0A14"/>
    <w:rsid w:val="007E0AE1"/>
    <w:rsid w:val="007E11E0"/>
    <w:rsid w:val="007E125F"/>
    <w:rsid w:val="007E135B"/>
    <w:rsid w:val="007E13AD"/>
    <w:rsid w:val="007E15F1"/>
    <w:rsid w:val="007E164F"/>
    <w:rsid w:val="007E174D"/>
    <w:rsid w:val="007E1820"/>
    <w:rsid w:val="007E1A29"/>
    <w:rsid w:val="007E2089"/>
    <w:rsid w:val="007E20CA"/>
    <w:rsid w:val="007E20F2"/>
    <w:rsid w:val="007E286D"/>
    <w:rsid w:val="007E2A40"/>
    <w:rsid w:val="007E2A7A"/>
    <w:rsid w:val="007E2B06"/>
    <w:rsid w:val="007E30EF"/>
    <w:rsid w:val="007E3744"/>
    <w:rsid w:val="007E388F"/>
    <w:rsid w:val="007E39F8"/>
    <w:rsid w:val="007E3BB8"/>
    <w:rsid w:val="007E40A2"/>
    <w:rsid w:val="007E4A84"/>
    <w:rsid w:val="007E4C91"/>
    <w:rsid w:val="007E5002"/>
    <w:rsid w:val="007E55E7"/>
    <w:rsid w:val="007E5821"/>
    <w:rsid w:val="007E58BD"/>
    <w:rsid w:val="007E5CB3"/>
    <w:rsid w:val="007E5F71"/>
    <w:rsid w:val="007E5FD3"/>
    <w:rsid w:val="007E62A7"/>
    <w:rsid w:val="007E63AD"/>
    <w:rsid w:val="007E6EC6"/>
    <w:rsid w:val="007E6F56"/>
    <w:rsid w:val="007E71B1"/>
    <w:rsid w:val="007E7299"/>
    <w:rsid w:val="007E77B8"/>
    <w:rsid w:val="007E7844"/>
    <w:rsid w:val="007E7CFC"/>
    <w:rsid w:val="007F0035"/>
    <w:rsid w:val="007F01BC"/>
    <w:rsid w:val="007F0265"/>
    <w:rsid w:val="007F02CC"/>
    <w:rsid w:val="007F060F"/>
    <w:rsid w:val="007F0AA3"/>
    <w:rsid w:val="007F0B1A"/>
    <w:rsid w:val="007F0FCA"/>
    <w:rsid w:val="007F12FF"/>
    <w:rsid w:val="007F159D"/>
    <w:rsid w:val="007F197C"/>
    <w:rsid w:val="007F1ECF"/>
    <w:rsid w:val="007F285F"/>
    <w:rsid w:val="007F2FB6"/>
    <w:rsid w:val="007F3A77"/>
    <w:rsid w:val="007F3C36"/>
    <w:rsid w:val="007F3CC2"/>
    <w:rsid w:val="007F445E"/>
    <w:rsid w:val="007F4A60"/>
    <w:rsid w:val="007F5132"/>
    <w:rsid w:val="007F5357"/>
    <w:rsid w:val="007F541C"/>
    <w:rsid w:val="007F55F3"/>
    <w:rsid w:val="007F5775"/>
    <w:rsid w:val="007F57F6"/>
    <w:rsid w:val="007F582D"/>
    <w:rsid w:val="007F662E"/>
    <w:rsid w:val="007F69F0"/>
    <w:rsid w:val="007F7364"/>
    <w:rsid w:val="007F761F"/>
    <w:rsid w:val="007F7BCC"/>
    <w:rsid w:val="007F7C82"/>
    <w:rsid w:val="00800055"/>
    <w:rsid w:val="008001AE"/>
    <w:rsid w:val="0080026A"/>
    <w:rsid w:val="00800353"/>
    <w:rsid w:val="0080084B"/>
    <w:rsid w:val="0080101D"/>
    <w:rsid w:val="00801A5C"/>
    <w:rsid w:val="00802D6D"/>
    <w:rsid w:val="00803172"/>
    <w:rsid w:val="008035C0"/>
    <w:rsid w:val="00803861"/>
    <w:rsid w:val="00803957"/>
    <w:rsid w:val="00803A18"/>
    <w:rsid w:val="00803C6B"/>
    <w:rsid w:val="00803E69"/>
    <w:rsid w:val="00803F17"/>
    <w:rsid w:val="008040B6"/>
    <w:rsid w:val="0080496F"/>
    <w:rsid w:val="008049BC"/>
    <w:rsid w:val="00804A09"/>
    <w:rsid w:val="00804D02"/>
    <w:rsid w:val="0080518D"/>
    <w:rsid w:val="008052AE"/>
    <w:rsid w:val="00805579"/>
    <w:rsid w:val="00805AA7"/>
    <w:rsid w:val="00805AF3"/>
    <w:rsid w:val="008060C8"/>
    <w:rsid w:val="008061A9"/>
    <w:rsid w:val="008064D6"/>
    <w:rsid w:val="0080669C"/>
    <w:rsid w:val="00806B79"/>
    <w:rsid w:val="00806D83"/>
    <w:rsid w:val="00806E99"/>
    <w:rsid w:val="00806FBA"/>
    <w:rsid w:val="008071D2"/>
    <w:rsid w:val="0080780A"/>
    <w:rsid w:val="00807B2A"/>
    <w:rsid w:val="00807F06"/>
    <w:rsid w:val="00807F67"/>
    <w:rsid w:val="00810254"/>
    <w:rsid w:val="0081052C"/>
    <w:rsid w:val="00810553"/>
    <w:rsid w:val="0081065E"/>
    <w:rsid w:val="00810667"/>
    <w:rsid w:val="00810697"/>
    <w:rsid w:val="00810CB7"/>
    <w:rsid w:val="00810FBF"/>
    <w:rsid w:val="00810FE8"/>
    <w:rsid w:val="0081162C"/>
    <w:rsid w:val="00811633"/>
    <w:rsid w:val="00811728"/>
    <w:rsid w:val="00811DC4"/>
    <w:rsid w:val="00811DC6"/>
    <w:rsid w:val="00811F0A"/>
    <w:rsid w:val="008123BF"/>
    <w:rsid w:val="008124C4"/>
    <w:rsid w:val="0081268A"/>
    <w:rsid w:val="008126B4"/>
    <w:rsid w:val="0081282F"/>
    <w:rsid w:val="00812ADE"/>
    <w:rsid w:val="00812F56"/>
    <w:rsid w:val="00813144"/>
    <w:rsid w:val="00813797"/>
    <w:rsid w:val="00814444"/>
    <w:rsid w:val="008145D1"/>
    <w:rsid w:val="0081475A"/>
    <w:rsid w:val="00814785"/>
    <w:rsid w:val="00814B48"/>
    <w:rsid w:val="00815279"/>
    <w:rsid w:val="008154C8"/>
    <w:rsid w:val="008154CA"/>
    <w:rsid w:val="00815558"/>
    <w:rsid w:val="0081560A"/>
    <w:rsid w:val="008156D7"/>
    <w:rsid w:val="008159DF"/>
    <w:rsid w:val="00815A3D"/>
    <w:rsid w:val="00816225"/>
    <w:rsid w:val="00816239"/>
    <w:rsid w:val="0081649D"/>
    <w:rsid w:val="00816576"/>
    <w:rsid w:val="0081670B"/>
    <w:rsid w:val="00816712"/>
    <w:rsid w:val="00816B35"/>
    <w:rsid w:val="00816D40"/>
    <w:rsid w:val="0081707A"/>
    <w:rsid w:val="00817548"/>
    <w:rsid w:val="00817567"/>
    <w:rsid w:val="008177B0"/>
    <w:rsid w:val="00817981"/>
    <w:rsid w:val="00817DCD"/>
    <w:rsid w:val="00817E82"/>
    <w:rsid w:val="0082059D"/>
    <w:rsid w:val="008205B7"/>
    <w:rsid w:val="0082085D"/>
    <w:rsid w:val="00820A65"/>
    <w:rsid w:val="00820C6F"/>
    <w:rsid w:val="00820D63"/>
    <w:rsid w:val="00821256"/>
    <w:rsid w:val="00821F1F"/>
    <w:rsid w:val="00821F4E"/>
    <w:rsid w:val="0082239D"/>
    <w:rsid w:val="0082248A"/>
    <w:rsid w:val="00822502"/>
    <w:rsid w:val="008226F4"/>
    <w:rsid w:val="008227B2"/>
    <w:rsid w:val="008230F4"/>
    <w:rsid w:val="0082325F"/>
    <w:rsid w:val="008233E8"/>
    <w:rsid w:val="00823451"/>
    <w:rsid w:val="00823607"/>
    <w:rsid w:val="0082493A"/>
    <w:rsid w:val="008249E6"/>
    <w:rsid w:val="00824AF0"/>
    <w:rsid w:val="00824C19"/>
    <w:rsid w:val="00824F5B"/>
    <w:rsid w:val="00824F78"/>
    <w:rsid w:val="008250AD"/>
    <w:rsid w:val="0082511D"/>
    <w:rsid w:val="00825318"/>
    <w:rsid w:val="008254B1"/>
    <w:rsid w:val="00825A84"/>
    <w:rsid w:val="00825C1D"/>
    <w:rsid w:val="00825D96"/>
    <w:rsid w:val="00825FD7"/>
    <w:rsid w:val="00825FFB"/>
    <w:rsid w:val="0082672A"/>
    <w:rsid w:val="00826796"/>
    <w:rsid w:val="0082687C"/>
    <w:rsid w:val="00826A32"/>
    <w:rsid w:val="00826F3D"/>
    <w:rsid w:val="008272F8"/>
    <w:rsid w:val="00827362"/>
    <w:rsid w:val="008274CD"/>
    <w:rsid w:val="008274EB"/>
    <w:rsid w:val="00827785"/>
    <w:rsid w:val="00827976"/>
    <w:rsid w:val="00827988"/>
    <w:rsid w:val="00827D02"/>
    <w:rsid w:val="008307DF"/>
    <w:rsid w:val="008307EB"/>
    <w:rsid w:val="00830809"/>
    <w:rsid w:val="0083125B"/>
    <w:rsid w:val="008312B9"/>
    <w:rsid w:val="00831D20"/>
    <w:rsid w:val="00832056"/>
    <w:rsid w:val="0083206D"/>
    <w:rsid w:val="0083207C"/>
    <w:rsid w:val="008321F6"/>
    <w:rsid w:val="008323FE"/>
    <w:rsid w:val="0083283B"/>
    <w:rsid w:val="008328A2"/>
    <w:rsid w:val="00832CB4"/>
    <w:rsid w:val="00833929"/>
    <w:rsid w:val="008339D4"/>
    <w:rsid w:val="00833B57"/>
    <w:rsid w:val="00833C3E"/>
    <w:rsid w:val="00833D72"/>
    <w:rsid w:val="00833E98"/>
    <w:rsid w:val="00834421"/>
    <w:rsid w:val="008345FB"/>
    <w:rsid w:val="00834763"/>
    <w:rsid w:val="008347B9"/>
    <w:rsid w:val="008348F6"/>
    <w:rsid w:val="008349E8"/>
    <w:rsid w:val="00834DB2"/>
    <w:rsid w:val="0083562C"/>
    <w:rsid w:val="008357F1"/>
    <w:rsid w:val="008357F9"/>
    <w:rsid w:val="00835869"/>
    <w:rsid w:val="00835F85"/>
    <w:rsid w:val="00836314"/>
    <w:rsid w:val="00836633"/>
    <w:rsid w:val="00836888"/>
    <w:rsid w:val="0083696E"/>
    <w:rsid w:val="00836F33"/>
    <w:rsid w:val="008371C1"/>
    <w:rsid w:val="008371D9"/>
    <w:rsid w:val="0083734D"/>
    <w:rsid w:val="008375F2"/>
    <w:rsid w:val="0083797E"/>
    <w:rsid w:val="00837DB0"/>
    <w:rsid w:val="00837E44"/>
    <w:rsid w:val="00840035"/>
    <w:rsid w:val="0084063D"/>
    <w:rsid w:val="00840811"/>
    <w:rsid w:val="00840826"/>
    <w:rsid w:val="00840937"/>
    <w:rsid w:val="00840B52"/>
    <w:rsid w:val="00840BB8"/>
    <w:rsid w:val="00840D0E"/>
    <w:rsid w:val="00840E3F"/>
    <w:rsid w:val="00841631"/>
    <w:rsid w:val="008417B8"/>
    <w:rsid w:val="00841CD1"/>
    <w:rsid w:val="00841CD4"/>
    <w:rsid w:val="00841D5E"/>
    <w:rsid w:val="008420C5"/>
    <w:rsid w:val="008421A8"/>
    <w:rsid w:val="00842850"/>
    <w:rsid w:val="00842895"/>
    <w:rsid w:val="00842C3F"/>
    <w:rsid w:val="00842C99"/>
    <w:rsid w:val="008432DC"/>
    <w:rsid w:val="00843374"/>
    <w:rsid w:val="00843678"/>
    <w:rsid w:val="00843B74"/>
    <w:rsid w:val="00843C9B"/>
    <w:rsid w:val="00843F66"/>
    <w:rsid w:val="00843F84"/>
    <w:rsid w:val="00844260"/>
    <w:rsid w:val="00844365"/>
    <w:rsid w:val="00844413"/>
    <w:rsid w:val="0084447E"/>
    <w:rsid w:val="008444B5"/>
    <w:rsid w:val="008444F5"/>
    <w:rsid w:val="00844604"/>
    <w:rsid w:val="00844755"/>
    <w:rsid w:val="00844830"/>
    <w:rsid w:val="008448D7"/>
    <w:rsid w:val="00844ABF"/>
    <w:rsid w:val="00844B63"/>
    <w:rsid w:val="00844CBF"/>
    <w:rsid w:val="00844CD1"/>
    <w:rsid w:val="0084511D"/>
    <w:rsid w:val="0084544D"/>
    <w:rsid w:val="0084545B"/>
    <w:rsid w:val="00845789"/>
    <w:rsid w:val="008457E8"/>
    <w:rsid w:val="00845954"/>
    <w:rsid w:val="00845B20"/>
    <w:rsid w:val="00845BAC"/>
    <w:rsid w:val="008462A6"/>
    <w:rsid w:val="0084662E"/>
    <w:rsid w:val="00846797"/>
    <w:rsid w:val="008468BA"/>
    <w:rsid w:val="00847047"/>
    <w:rsid w:val="008472A0"/>
    <w:rsid w:val="0084743F"/>
    <w:rsid w:val="00847A46"/>
    <w:rsid w:val="00847DB3"/>
    <w:rsid w:val="00847FEF"/>
    <w:rsid w:val="00850762"/>
    <w:rsid w:val="00850FB5"/>
    <w:rsid w:val="00851295"/>
    <w:rsid w:val="00851A1A"/>
    <w:rsid w:val="00851E01"/>
    <w:rsid w:val="00851F90"/>
    <w:rsid w:val="0085235A"/>
    <w:rsid w:val="00852369"/>
    <w:rsid w:val="0085255C"/>
    <w:rsid w:val="008527DC"/>
    <w:rsid w:val="00852892"/>
    <w:rsid w:val="00852A10"/>
    <w:rsid w:val="00852AB9"/>
    <w:rsid w:val="00852B5F"/>
    <w:rsid w:val="00852C3E"/>
    <w:rsid w:val="0085363C"/>
    <w:rsid w:val="008537CE"/>
    <w:rsid w:val="00853815"/>
    <w:rsid w:val="00853DFD"/>
    <w:rsid w:val="00854218"/>
    <w:rsid w:val="00854495"/>
    <w:rsid w:val="00854948"/>
    <w:rsid w:val="00854FCE"/>
    <w:rsid w:val="008553B7"/>
    <w:rsid w:val="008555ED"/>
    <w:rsid w:val="0085579B"/>
    <w:rsid w:val="00855927"/>
    <w:rsid w:val="00855B27"/>
    <w:rsid w:val="00855C26"/>
    <w:rsid w:val="00855E23"/>
    <w:rsid w:val="00855E2E"/>
    <w:rsid w:val="008561FB"/>
    <w:rsid w:val="008564C7"/>
    <w:rsid w:val="00856B3A"/>
    <w:rsid w:val="00856EA0"/>
    <w:rsid w:val="00856F86"/>
    <w:rsid w:val="00857344"/>
    <w:rsid w:val="0085740F"/>
    <w:rsid w:val="008575F6"/>
    <w:rsid w:val="00857627"/>
    <w:rsid w:val="00860133"/>
    <w:rsid w:val="008604CB"/>
    <w:rsid w:val="0086084F"/>
    <w:rsid w:val="008611CD"/>
    <w:rsid w:val="00861215"/>
    <w:rsid w:val="00861A49"/>
    <w:rsid w:val="00861D16"/>
    <w:rsid w:val="00861F57"/>
    <w:rsid w:val="00862194"/>
    <w:rsid w:val="00862313"/>
    <w:rsid w:val="0086259B"/>
    <w:rsid w:val="00862614"/>
    <w:rsid w:val="008629DF"/>
    <w:rsid w:val="00862A88"/>
    <w:rsid w:val="00862B53"/>
    <w:rsid w:val="00862C45"/>
    <w:rsid w:val="00862F5C"/>
    <w:rsid w:val="00862FBD"/>
    <w:rsid w:val="008633C3"/>
    <w:rsid w:val="008636E6"/>
    <w:rsid w:val="00863D0F"/>
    <w:rsid w:val="00864207"/>
    <w:rsid w:val="00864257"/>
    <w:rsid w:val="00864290"/>
    <w:rsid w:val="00864312"/>
    <w:rsid w:val="00864537"/>
    <w:rsid w:val="00864769"/>
    <w:rsid w:val="00864B21"/>
    <w:rsid w:val="008655AB"/>
    <w:rsid w:val="00865927"/>
    <w:rsid w:val="00865996"/>
    <w:rsid w:val="00865D72"/>
    <w:rsid w:val="00865FBA"/>
    <w:rsid w:val="0086634E"/>
    <w:rsid w:val="0086664B"/>
    <w:rsid w:val="0086673A"/>
    <w:rsid w:val="00866838"/>
    <w:rsid w:val="0086696C"/>
    <w:rsid w:val="00866ABA"/>
    <w:rsid w:val="00866B86"/>
    <w:rsid w:val="00866BCA"/>
    <w:rsid w:val="008672DF"/>
    <w:rsid w:val="00867504"/>
    <w:rsid w:val="00867638"/>
    <w:rsid w:val="008677CE"/>
    <w:rsid w:val="00867C3A"/>
    <w:rsid w:val="00867D7C"/>
    <w:rsid w:val="00867DA1"/>
    <w:rsid w:val="00867EB4"/>
    <w:rsid w:val="00867FCA"/>
    <w:rsid w:val="0087006E"/>
    <w:rsid w:val="00870272"/>
    <w:rsid w:val="00870935"/>
    <w:rsid w:val="00870F34"/>
    <w:rsid w:val="008710D2"/>
    <w:rsid w:val="008712D7"/>
    <w:rsid w:val="0087138E"/>
    <w:rsid w:val="0087154D"/>
    <w:rsid w:val="008719F0"/>
    <w:rsid w:val="00871F37"/>
    <w:rsid w:val="008720D5"/>
    <w:rsid w:val="00872213"/>
    <w:rsid w:val="0087230A"/>
    <w:rsid w:val="008724BD"/>
    <w:rsid w:val="00872677"/>
    <w:rsid w:val="008728F6"/>
    <w:rsid w:val="00872A3D"/>
    <w:rsid w:val="00872D10"/>
    <w:rsid w:val="0087321F"/>
    <w:rsid w:val="008733EC"/>
    <w:rsid w:val="008734F8"/>
    <w:rsid w:val="008737CE"/>
    <w:rsid w:val="00873B0A"/>
    <w:rsid w:val="00874533"/>
    <w:rsid w:val="008745CA"/>
    <w:rsid w:val="008746D5"/>
    <w:rsid w:val="008748BB"/>
    <w:rsid w:val="00874BCF"/>
    <w:rsid w:val="008750D2"/>
    <w:rsid w:val="00875144"/>
    <w:rsid w:val="0087541A"/>
    <w:rsid w:val="00875969"/>
    <w:rsid w:val="00876116"/>
    <w:rsid w:val="008765FE"/>
    <w:rsid w:val="00876795"/>
    <w:rsid w:val="008767A5"/>
    <w:rsid w:val="00876D1C"/>
    <w:rsid w:val="00876E5B"/>
    <w:rsid w:val="0087707A"/>
    <w:rsid w:val="008773F2"/>
    <w:rsid w:val="008774EE"/>
    <w:rsid w:val="008776C1"/>
    <w:rsid w:val="00877B2F"/>
    <w:rsid w:val="00877C2A"/>
    <w:rsid w:val="00877C65"/>
    <w:rsid w:val="00877EE2"/>
    <w:rsid w:val="0088029A"/>
    <w:rsid w:val="008806AD"/>
    <w:rsid w:val="00880784"/>
    <w:rsid w:val="00880BA4"/>
    <w:rsid w:val="00880C18"/>
    <w:rsid w:val="00881012"/>
    <w:rsid w:val="008810BC"/>
    <w:rsid w:val="0088190A"/>
    <w:rsid w:val="008819D9"/>
    <w:rsid w:val="00881A17"/>
    <w:rsid w:val="00881A1A"/>
    <w:rsid w:val="00881B9A"/>
    <w:rsid w:val="00881EED"/>
    <w:rsid w:val="00881F41"/>
    <w:rsid w:val="008827CD"/>
    <w:rsid w:val="008829F4"/>
    <w:rsid w:val="00882C26"/>
    <w:rsid w:val="008830A5"/>
    <w:rsid w:val="008832AF"/>
    <w:rsid w:val="008837C8"/>
    <w:rsid w:val="0088392B"/>
    <w:rsid w:val="00883AB7"/>
    <w:rsid w:val="00883DCA"/>
    <w:rsid w:val="00883F90"/>
    <w:rsid w:val="00884480"/>
    <w:rsid w:val="00884497"/>
    <w:rsid w:val="00884BF9"/>
    <w:rsid w:val="00884F6D"/>
    <w:rsid w:val="00884F82"/>
    <w:rsid w:val="00885224"/>
    <w:rsid w:val="008852C5"/>
    <w:rsid w:val="0088533C"/>
    <w:rsid w:val="0088594A"/>
    <w:rsid w:val="00885A9F"/>
    <w:rsid w:val="00885CF7"/>
    <w:rsid w:val="008862C1"/>
    <w:rsid w:val="00886636"/>
    <w:rsid w:val="00886943"/>
    <w:rsid w:val="00886B0C"/>
    <w:rsid w:val="00886C0E"/>
    <w:rsid w:val="00886DB2"/>
    <w:rsid w:val="0088767C"/>
    <w:rsid w:val="0088799D"/>
    <w:rsid w:val="00890558"/>
    <w:rsid w:val="00890831"/>
    <w:rsid w:val="00890B9E"/>
    <w:rsid w:val="00890D46"/>
    <w:rsid w:val="00890D4F"/>
    <w:rsid w:val="00890D59"/>
    <w:rsid w:val="00891089"/>
    <w:rsid w:val="008910DA"/>
    <w:rsid w:val="008910EB"/>
    <w:rsid w:val="008912F5"/>
    <w:rsid w:val="00891490"/>
    <w:rsid w:val="008914D0"/>
    <w:rsid w:val="00891CFD"/>
    <w:rsid w:val="00891F82"/>
    <w:rsid w:val="00892212"/>
    <w:rsid w:val="00892995"/>
    <w:rsid w:val="00892AF8"/>
    <w:rsid w:val="00892C31"/>
    <w:rsid w:val="00892CF6"/>
    <w:rsid w:val="00892D4E"/>
    <w:rsid w:val="0089323B"/>
    <w:rsid w:val="00893276"/>
    <w:rsid w:val="008933C5"/>
    <w:rsid w:val="00893838"/>
    <w:rsid w:val="008941BB"/>
    <w:rsid w:val="008945CB"/>
    <w:rsid w:val="00894AF9"/>
    <w:rsid w:val="00894DE7"/>
    <w:rsid w:val="00895051"/>
    <w:rsid w:val="00895194"/>
    <w:rsid w:val="008952B8"/>
    <w:rsid w:val="0089534D"/>
    <w:rsid w:val="00895F23"/>
    <w:rsid w:val="00895F6A"/>
    <w:rsid w:val="0089638C"/>
    <w:rsid w:val="008963EF"/>
    <w:rsid w:val="00896464"/>
    <w:rsid w:val="00896D49"/>
    <w:rsid w:val="00896FC7"/>
    <w:rsid w:val="008970A1"/>
    <w:rsid w:val="0089727C"/>
    <w:rsid w:val="0089729F"/>
    <w:rsid w:val="00897566"/>
    <w:rsid w:val="00897DD1"/>
    <w:rsid w:val="00897FD2"/>
    <w:rsid w:val="008A0716"/>
    <w:rsid w:val="008A0929"/>
    <w:rsid w:val="008A0A5B"/>
    <w:rsid w:val="008A0AE7"/>
    <w:rsid w:val="008A0DBC"/>
    <w:rsid w:val="008A1469"/>
    <w:rsid w:val="008A1CDD"/>
    <w:rsid w:val="008A1D5E"/>
    <w:rsid w:val="008A259F"/>
    <w:rsid w:val="008A26DD"/>
    <w:rsid w:val="008A2AB3"/>
    <w:rsid w:val="008A2CC7"/>
    <w:rsid w:val="008A2FF9"/>
    <w:rsid w:val="008A300E"/>
    <w:rsid w:val="008A304C"/>
    <w:rsid w:val="008A325C"/>
    <w:rsid w:val="008A3918"/>
    <w:rsid w:val="008A3AB5"/>
    <w:rsid w:val="008A3D24"/>
    <w:rsid w:val="008A3EEE"/>
    <w:rsid w:val="008A42E2"/>
    <w:rsid w:val="008A42E9"/>
    <w:rsid w:val="008A43D1"/>
    <w:rsid w:val="008A4616"/>
    <w:rsid w:val="008A496E"/>
    <w:rsid w:val="008A4C94"/>
    <w:rsid w:val="008A4D71"/>
    <w:rsid w:val="008A4EC1"/>
    <w:rsid w:val="008A5030"/>
    <w:rsid w:val="008A50AC"/>
    <w:rsid w:val="008A53D3"/>
    <w:rsid w:val="008A5650"/>
    <w:rsid w:val="008A566C"/>
    <w:rsid w:val="008A5C46"/>
    <w:rsid w:val="008A5FAE"/>
    <w:rsid w:val="008A61B1"/>
    <w:rsid w:val="008A63DB"/>
    <w:rsid w:val="008A6479"/>
    <w:rsid w:val="008A7196"/>
    <w:rsid w:val="008A7628"/>
    <w:rsid w:val="008A7633"/>
    <w:rsid w:val="008A7849"/>
    <w:rsid w:val="008A7A05"/>
    <w:rsid w:val="008A7CE1"/>
    <w:rsid w:val="008A7E4F"/>
    <w:rsid w:val="008A7ECA"/>
    <w:rsid w:val="008B084A"/>
    <w:rsid w:val="008B0895"/>
    <w:rsid w:val="008B09B5"/>
    <w:rsid w:val="008B0A2D"/>
    <w:rsid w:val="008B0C84"/>
    <w:rsid w:val="008B0CA3"/>
    <w:rsid w:val="008B0DB3"/>
    <w:rsid w:val="008B0E27"/>
    <w:rsid w:val="008B0FBC"/>
    <w:rsid w:val="008B158B"/>
    <w:rsid w:val="008B1A3B"/>
    <w:rsid w:val="008B1D17"/>
    <w:rsid w:val="008B2476"/>
    <w:rsid w:val="008B264E"/>
    <w:rsid w:val="008B2668"/>
    <w:rsid w:val="008B3062"/>
    <w:rsid w:val="008B3416"/>
    <w:rsid w:val="008B376E"/>
    <w:rsid w:val="008B3C87"/>
    <w:rsid w:val="008B45DE"/>
    <w:rsid w:val="008B47D3"/>
    <w:rsid w:val="008B4D77"/>
    <w:rsid w:val="008B4E3B"/>
    <w:rsid w:val="008B4EE6"/>
    <w:rsid w:val="008B5111"/>
    <w:rsid w:val="008B5123"/>
    <w:rsid w:val="008B51B3"/>
    <w:rsid w:val="008B5385"/>
    <w:rsid w:val="008B5450"/>
    <w:rsid w:val="008B569F"/>
    <w:rsid w:val="008B5A33"/>
    <w:rsid w:val="008B5BBF"/>
    <w:rsid w:val="008B5BD3"/>
    <w:rsid w:val="008B5E1E"/>
    <w:rsid w:val="008B611F"/>
    <w:rsid w:val="008B6319"/>
    <w:rsid w:val="008B64E9"/>
    <w:rsid w:val="008B68EE"/>
    <w:rsid w:val="008B6F94"/>
    <w:rsid w:val="008B716D"/>
    <w:rsid w:val="008B73B3"/>
    <w:rsid w:val="008B747E"/>
    <w:rsid w:val="008B75F5"/>
    <w:rsid w:val="008B7691"/>
    <w:rsid w:val="008B7B10"/>
    <w:rsid w:val="008C014B"/>
    <w:rsid w:val="008C037F"/>
    <w:rsid w:val="008C04B6"/>
    <w:rsid w:val="008C0517"/>
    <w:rsid w:val="008C071A"/>
    <w:rsid w:val="008C076A"/>
    <w:rsid w:val="008C0965"/>
    <w:rsid w:val="008C0BFE"/>
    <w:rsid w:val="008C135C"/>
    <w:rsid w:val="008C1440"/>
    <w:rsid w:val="008C14CC"/>
    <w:rsid w:val="008C15C1"/>
    <w:rsid w:val="008C18C1"/>
    <w:rsid w:val="008C1944"/>
    <w:rsid w:val="008C1AB5"/>
    <w:rsid w:val="008C1ADB"/>
    <w:rsid w:val="008C1D60"/>
    <w:rsid w:val="008C1DBD"/>
    <w:rsid w:val="008C1E9A"/>
    <w:rsid w:val="008C1F02"/>
    <w:rsid w:val="008C1F7F"/>
    <w:rsid w:val="008C2001"/>
    <w:rsid w:val="008C2056"/>
    <w:rsid w:val="008C2428"/>
    <w:rsid w:val="008C249B"/>
    <w:rsid w:val="008C24F0"/>
    <w:rsid w:val="008C24F1"/>
    <w:rsid w:val="008C2715"/>
    <w:rsid w:val="008C291D"/>
    <w:rsid w:val="008C29BC"/>
    <w:rsid w:val="008C2A66"/>
    <w:rsid w:val="008C2B77"/>
    <w:rsid w:val="008C2C37"/>
    <w:rsid w:val="008C2D23"/>
    <w:rsid w:val="008C2E35"/>
    <w:rsid w:val="008C2FA6"/>
    <w:rsid w:val="008C316F"/>
    <w:rsid w:val="008C3398"/>
    <w:rsid w:val="008C344D"/>
    <w:rsid w:val="008C360E"/>
    <w:rsid w:val="008C3637"/>
    <w:rsid w:val="008C39A7"/>
    <w:rsid w:val="008C4163"/>
    <w:rsid w:val="008C452E"/>
    <w:rsid w:val="008C49CE"/>
    <w:rsid w:val="008C54E2"/>
    <w:rsid w:val="008C55DE"/>
    <w:rsid w:val="008C5A66"/>
    <w:rsid w:val="008C5A92"/>
    <w:rsid w:val="008C5E25"/>
    <w:rsid w:val="008C5ECF"/>
    <w:rsid w:val="008C5ED3"/>
    <w:rsid w:val="008C61B0"/>
    <w:rsid w:val="008C637F"/>
    <w:rsid w:val="008C6569"/>
    <w:rsid w:val="008C65EC"/>
    <w:rsid w:val="008C6643"/>
    <w:rsid w:val="008C68F7"/>
    <w:rsid w:val="008C6A2E"/>
    <w:rsid w:val="008C6A5B"/>
    <w:rsid w:val="008C6B1B"/>
    <w:rsid w:val="008C6B1C"/>
    <w:rsid w:val="008C6B6B"/>
    <w:rsid w:val="008C6D6A"/>
    <w:rsid w:val="008C7370"/>
    <w:rsid w:val="008C78B1"/>
    <w:rsid w:val="008C7995"/>
    <w:rsid w:val="008C7E8C"/>
    <w:rsid w:val="008D0013"/>
    <w:rsid w:val="008D004A"/>
    <w:rsid w:val="008D0680"/>
    <w:rsid w:val="008D07B0"/>
    <w:rsid w:val="008D07F6"/>
    <w:rsid w:val="008D07FD"/>
    <w:rsid w:val="008D086D"/>
    <w:rsid w:val="008D0E1B"/>
    <w:rsid w:val="008D1039"/>
    <w:rsid w:val="008D11CF"/>
    <w:rsid w:val="008D1388"/>
    <w:rsid w:val="008D157E"/>
    <w:rsid w:val="008D15D6"/>
    <w:rsid w:val="008D1603"/>
    <w:rsid w:val="008D186B"/>
    <w:rsid w:val="008D196A"/>
    <w:rsid w:val="008D1BB4"/>
    <w:rsid w:val="008D1CB8"/>
    <w:rsid w:val="008D1CF4"/>
    <w:rsid w:val="008D1F6C"/>
    <w:rsid w:val="008D21F4"/>
    <w:rsid w:val="008D2498"/>
    <w:rsid w:val="008D28A6"/>
    <w:rsid w:val="008D2A04"/>
    <w:rsid w:val="008D2AD1"/>
    <w:rsid w:val="008D2AD2"/>
    <w:rsid w:val="008D2BAB"/>
    <w:rsid w:val="008D2D01"/>
    <w:rsid w:val="008D3061"/>
    <w:rsid w:val="008D3706"/>
    <w:rsid w:val="008D3DD1"/>
    <w:rsid w:val="008D3E55"/>
    <w:rsid w:val="008D3F9B"/>
    <w:rsid w:val="008D4258"/>
    <w:rsid w:val="008D42D2"/>
    <w:rsid w:val="008D4732"/>
    <w:rsid w:val="008D4B90"/>
    <w:rsid w:val="008D4DF6"/>
    <w:rsid w:val="008D4EA2"/>
    <w:rsid w:val="008D50C3"/>
    <w:rsid w:val="008D51CE"/>
    <w:rsid w:val="008D543F"/>
    <w:rsid w:val="008D5DF9"/>
    <w:rsid w:val="008D5F61"/>
    <w:rsid w:val="008D61BE"/>
    <w:rsid w:val="008D6860"/>
    <w:rsid w:val="008D6C0A"/>
    <w:rsid w:val="008D6F6F"/>
    <w:rsid w:val="008D7124"/>
    <w:rsid w:val="008D7895"/>
    <w:rsid w:val="008D7998"/>
    <w:rsid w:val="008E02AA"/>
    <w:rsid w:val="008E073D"/>
    <w:rsid w:val="008E082E"/>
    <w:rsid w:val="008E0A6B"/>
    <w:rsid w:val="008E0BF1"/>
    <w:rsid w:val="008E0C74"/>
    <w:rsid w:val="008E0C8C"/>
    <w:rsid w:val="008E0E7E"/>
    <w:rsid w:val="008E1200"/>
    <w:rsid w:val="008E13F0"/>
    <w:rsid w:val="008E1612"/>
    <w:rsid w:val="008E163A"/>
    <w:rsid w:val="008E1673"/>
    <w:rsid w:val="008E1963"/>
    <w:rsid w:val="008E1D8C"/>
    <w:rsid w:val="008E2238"/>
    <w:rsid w:val="008E22CD"/>
    <w:rsid w:val="008E2843"/>
    <w:rsid w:val="008E2B70"/>
    <w:rsid w:val="008E3310"/>
    <w:rsid w:val="008E356F"/>
    <w:rsid w:val="008E38CB"/>
    <w:rsid w:val="008E3A4F"/>
    <w:rsid w:val="008E3CAD"/>
    <w:rsid w:val="008E4198"/>
    <w:rsid w:val="008E4521"/>
    <w:rsid w:val="008E489D"/>
    <w:rsid w:val="008E4C4B"/>
    <w:rsid w:val="008E4F91"/>
    <w:rsid w:val="008E5137"/>
    <w:rsid w:val="008E533B"/>
    <w:rsid w:val="008E53FD"/>
    <w:rsid w:val="008E5450"/>
    <w:rsid w:val="008E5611"/>
    <w:rsid w:val="008E56FA"/>
    <w:rsid w:val="008E592C"/>
    <w:rsid w:val="008E5949"/>
    <w:rsid w:val="008E5C9D"/>
    <w:rsid w:val="008E5F46"/>
    <w:rsid w:val="008E6198"/>
    <w:rsid w:val="008E62E9"/>
    <w:rsid w:val="008E62F8"/>
    <w:rsid w:val="008E6364"/>
    <w:rsid w:val="008E6416"/>
    <w:rsid w:val="008E6552"/>
    <w:rsid w:val="008E6710"/>
    <w:rsid w:val="008E6BE8"/>
    <w:rsid w:val="008E6DE6"/>
    <w:rsid w:val="008E6EE9"/>
    <w:rsid w:val="008E6FD4"/>
    <w:rsid w:val="008E763C"/>
    <w:rsid w:val="008E76BD"/>
    <w:rsid w:val="008E77E6"/>
    <w:rsid w:val="008E7849"/>
    <w:rsid w:val="008E7BF0"/>
    <w:rsid w:val="008E7C05"/>
    <w:rsid w:val="008E7DF0"/>
    <w:rsid w:val="008E7ED4"/>
    <w:rsid w:val="008F0097"/>
    <w:rsid w:val="008F0733"/>
    <w:rsid w:val="008F07A2"/>
    <w:rsid w:val="008F0CAE"/>
    <w:rsid w:val="008F10F8"/>
    <w:rsid w:val="008F12E0"/>
    <w:rsid w:val="008F143B"/>
    <w:rsid w:val="008F1563"/>
    <w:rsid w:val="008F1626"/>
    <w:rsid w:val="008F1681"/>
    <w:rsid w:val="008F1A8B"/>
    <w:rsid w:val="008F1C45"/>
    <w:rsid w:val="008F1E1F"/>
    <w:rsid w:val="008F1EA8"/>
    <w:rsid w:val="008F1FA8"/>
    <w:rsid w:val="008F2815"/>
    <w:rsid w:val="008F2C27"/>
    <w:rsid w:val="008F33F8"/>
    <w:rsid w:val="008F3572"/>
    <w:rsid w:val="008F3579"/>
    <w:rsid w:val="008F365D"/>
    <w:rsid w:val="008F386B"/>
    <w:rsid w:val="008F38B7"/>
    <w:rsid w:val="008F3951"/>
    <w:rsid w:val="008F3EA8"/>
    <w:rsid w:val="008F3ED1"/>
    <w:rsid w:val="008F4AB3"/>
    <w:rsid w:val="008F4FAF"/>
    <w:rsid w:val="008F4FCB"/>
    <w:rsid w:val="008F5370"/>
    <w:rsid w:val="008F5453"/>
    <w:rsid w:val="008F5821"/>
    <w:rsid w:val="008F58CF"/>
    <w:rsid w:val="008F59DE"/>
    <w:rsid w:val="008F5B94"/>
    <w:rsid w:val="008F5C46"/>
    <w:rsid w:val="008F5D4F"/>
    <w:rsid w:val="008F5E90"/>
    <w:rsid w:val="008F5E93"/>
    <w:rsid w:val="008F621D"/>
    <w:rsid w:val="008F689D"/>
    <w:rsid w:val="008F6AD5"/>
    <w:rsid w:val="008F6CA9"/>
    <w:rsid w:val="008F7103"/>
    <w:rsid w:val="008F7310"/>
    <w:rsid w:val="008F7405"/>
    <w:rsid w:val="008F74AE"/>
    <w:rsid w:val="008F74E6"/>
    <w:rsid w:val="008F7B11"/>
    <w:rsid w:val="008F7CF6"/>
    <w:rsid w:val="00900A0E"/>
    <w:rsid w:val="00900ECD"/>
    <w:rsid w:val="00901194"/>
    <w:rsid w:val="00901259"/>
    <w:rsid w:val="00901565"/>
    <w:rsid w:val="00901AA4"/>
    <w:rsid w:val="00902024"/>
    <w:rsid w:val="0090218B"/>
    <w:rsid w:val="00902C24"/>
    <w:rsid w:val="009030E3"/>
    <w:rsid w:val="009037F0"/>
    <w:rsid w:val="00903C11"/>
    <w:rsid w:val="00903D31"/>
    <w:rsid w:val="00903DBF"/>
    <w:rsid w:val="00903E0A"/>
    <w:rsid w:val="00903E64"/>
    <w:rsid w:val="00903EC6"/>
    <w:rsid w:val="00903FF6"/>
    <w:rsid w:val="00904214"/>
    <w:rsid w:val="00904539"/>
    <w:rsid w:val="009048E1"/>
    <w:rsid w:val="00904B8A"/>
    <w:rsid w:val="00904C13"/>
    <w:rsid w:val="00904CEC"/>
    <w:rsid w:val="0090508E"/>
    <w:rsid w:val="009050F8"/>
    <w:rsid w:val="009052B4"/>
    <w:rsid w:val="00905402"/>
    <w:rsid w:val="0090552F"/>
    <w:rsid w:val="00906012"/>
    <w:rsid w:val="00906083"/>
    <w:rsid w:val="00906C78"/>
    <w:rsid w:val="00906CB6"/>
    <w:rsid w:val="00907052"/>
    <w:rsid w:val="009071C4"/>
    <w:rsid w:val="0090720C"/>
    <w:rsid w:val="00907464"/>
    <w:rsid w:val="00907869"/>
    <w:rsid w:val="0090788A"/>
    <w:rsid w:val="00907A15"/>
    <w:rsid w:val="00907B4C"/>
    <w:rsid w:val="00907CEA"/>
    <w:rsid w:val="00910136"/>
    <w:rsid w:val="00910171"/>
    <w:rsid w:val="009101AE"/>
    <w:rsid w:val="009101C1"/>
    <w:rsid w:val="00910474"/>
    <w:rsid w:val="0091056B"/>
    <w:rsid w:val="0091060C"/>
    <w:rsid w:val="0091081B"/>
    <w:rsid w:val="00910935"/>
    <w:rsid w:val="00910C0D"/>
    <w:rsid w:val="00910EB4"/>
    <w:rsid w:val="0091110A"/>
    <w:rsid w:val="009111B0"/>
    <w:rsid w:val="00911E9F"/>
    <w:rsid w:val="00911FE0"/>
    <w:rsid w:val="009120F0"/>
    <w:rsid w:val="0091232B"/>
    <w:rsid w:val="00912474"/>
    <w:rsid w:val="009124A8"/>
    <w:rsid w:val="00912B98"/>
    <w:rsid w:val="00912EBE"/>
    <w:rsid w:val="009130AA"/>
    <w:rsid w:val="00913783"/>
    <w:rsid w:val="00913861"/>
    <w:rsid w:val="009138AC"/>
    <w:rsid w:val="0091390D"/>
    <w:rsid w:val="00913CE6"/>
    <w:rsid w:val="00914692"/>
    <w:rsid w:val="009147F3"/>
    <w:rsid w:val="009148BD"/>
    <w:rsid w:val="00914BF2"/>
    <w:rsid w:val="00915007"/>
    <w:rsid w:val="00915131"/>
    <w:rsid w:val="009151C9"/>
    <w:rsid w:val="0091527C"/>
    <w:rsid w:val="0091545F"/>
    <w:rsid w:val="009158A7"/>
    <w:rsid w:val="00915AAF"/>
    <w:rsid w:val="00915C0D"/>
    <w:rsid w:val="00915C74"/>
    <w:rsid w:val="00916134"/>
    <w:rsid w:val="0091641A"/>
    <w:rsid w:val="00916544"/>
    <w:rsid w:val="00916CC9"/>
    <w:rsid w:val="009171C5"/>
    <w:rsid w:val="0091730F"/>
    <w:rsid w:val="00917788"/>
    <w:rsid w:val="00917BC3"/>
    <w:rsid w:val="00917C1F"/>
    <w:rsid w:val="00917D61"/>
    <w:rsid w:val="009204D5"/>
    <w:rsid w:val="00920AC5"/>
    <w:rsid w:val="00920FE3"/>
    <w:rsid w:val="00921017"/>
    <w:rsid w:val="00921026"/>
    <w:rsid w:val="00921228"/>
    <w:rsid w:val="0092190C"/>
    <w:rsid w:val="00921DD6"/>
    <w:rsid w:val="00922017"/>
    <w:rsid w:val="00922070"/>
    <w:rsid w:val="009225F8"/>
    <w:rsid w:val="00922686"/>
    <w:rsid w:val="0092298C"/>
    <w:rsid w:val="00922DC7"/>
    <w:rsid w:val="0092312B"/>
    <w:rsid w:val="00923171"/>
    <w:rsid w:val="009231D4"/>
    <w:rsid w:val="00923345"/>
    <w:rsid w:val="00923371"/>
    <w:rsid w:val="009236DC"/>
    <w:rsid w:val="00923D4D"/>
    <w:rsid w:val="00923FCA"/>
    <w:rsid w:val="009240C9"/>
    <w:rsid w:val="0092418A"/>
    <w:rsid w:val="00924362"/>
    <w:rsid w:val="00924383"/>
    <w:rsid w:val="00924873"/>
    <w:rsid w:val="00924D01"/>
    <w:rsid w:val="00925660"/>
    <w:rsid w:val="00925CB0"/>
    <w:rsid w:val="00925D58"/>
    <w:rsid w:val="009266DF"/>
    <w:rsid w:val="0092695F"/>
    <w:rsid w:val="00926B5D"/>
    <w:rsid w:val="009275B3"/>
    <w:rsid w:val="00927741"/>
    <w:rsid w:val="00927E62"/>
    <w:rsid w:val="0093003D"/>
    <w:rsid w:val="00930189"/>
    <w:rsid w:val="00930471"/>
    <w:rsid w:val="009308E8"/>
    <w:rsid w:val="00930997"/>
    <w:rsid w:val="00930B65"/>
    <w:rsid w:val="00931556"/>
    <w:rsid w:val="00931886"/>
    <w:rsid w:val="009318AE"/>
    <w:rsid w:val="009322AB"/>
    <w:rsid w:val="00932959"/>
    <w:rsid w:val="00932BFA"/>
    <w:rsid w:val="00933007"/>
    <w:rsid w:val="009330EB"/>
    <w:rsid w:val="0093376B"/>
    <w:rsid w:val="00933BC4"/>
    <w:rsid w:val="0093414A"/>
    <w:rsid w:val="009341BD"/>
    <w:rsid w:val="0093439B"/>
    <w:rsid w:val="0093496B"/>
    <w:rsid w:val="00934D68"/>
    <w:rsid w:val="00934DE1"/>
    <w:rsid w:val="00934F5E"/>
    <w:rsid w:val="00934F80"/>
    <w:rsid w:val="009351CB"/>
    <w:rsid w:val="00935B45"/>
    <w:rsid w:val="00935C51"/>
    <w:rsid w:val="00935DCE"/>
    <w:rsid w:val="009367D2"/>
    <w:rsid w:val="00936DD6"/>
    <w:rsid w:val="00936EDE"/>
    <w:rsid w:val="00936EF1"/>
    <w:rsid w:val="00937111"/>
    <w:rsid w:val="009379FE"/>
    <w:rsid w:val="00937D01"/>
    <w:rsid w:val="00937F6F"/>
    <w:rsid w:val="00940121"/>
    <w:rsid w:val="009403C5"/>
    <w:rsid w:val="009409BA"/>
    <w:rsid w:val="00940C0B"/>
    <w:rsid w:val="00940F15"/>
    <w:rsid w:val="00940F83"/>
    <w:rsid w:val="009413A1"/>
    <w:rsid w:val="009416B5"/>
    <w:rsid w:val="009416F9"/>
    <w:rsid w:val="00941723"/>
    <w:rsid w:val="00941D44"/>
    <w:rsid w:val="00941DA8"/>
    <w:rsid w:val="009423AA"/>
    <w:rsid w:val="00942534"/>
    <w:rsid w:val="0094274B"/>
    <w:rsid w:val="009427F5"/>
    <w:rsid w:val="00942E0B"/>
    <w:rsid w:val="00942EFF"/>
    <w:rsid w:val="00943246"/>
    <w:rsid w:val="00943251"/>
    <w:rsid w:val="00943C3A"/>
    <w:rsid w:val="00943F15"/>
    <w:rsid w:val="00943FCC"/>
    <w:rsid w:val="00944484"/>
    <w:rsid w:val="00944485"/>
    <w:rsid w:val="00944873"/>
    <w:rsid w:val="00944C09"/>
    <w:rsid w:val="00944CED"/>
    <w:rsid w:val="00944E98"/>
    <w:rsid w:val="0094529B"/>
    <w:rsid w:val="00945372"/>
    <w:rsid w:val="009454F8"/>
    <w:rsid w:val="00945A56"/>
    <w:rsid w:val="00945CFB"/>
    <w:rsid w:val="0094608F"/>
    <w:rsid w:val="00946628"/>
    <w:rsid w:val="00946C47"/>
    <w:rsid w:val="009470AA"/>
    <w:rsid w:val="00947272"/>
    <w:rsid w:val="00950162"/>
    <w:rsid w:val="009501A3"/>
    <w:rsid w:val="009506CD"/>
    <w:rsid w:val="0095089C"/>
    <w:rsid w:val="00950B1C"/>
    <w:rsid w:val="00950FDD"/>
    <w:rsid w:val="00951050"/>
    <w:rsid w:val="0095117D"/>
    <w:rsid w:val="009511F9"/>
    <w:rsid w:val="00951242"/>
    <w:rsid w:val="009512A2"/>
    <w:rsid w:val="00951D2F"/>
    <w:rsid w:val="00952BB3"/>
    <w:rsid w:val="00952CFC"/>
    <w:rsid w:val="00952FAA"/>
    <w:rsid w:val="00953522"/>
    <w:rsid w:val="009536FB"/>
    <w:rsid w:val="009538AA"/>
    <w:rsid w:val="00953EAB"/>
    <w:rsid w:val="00954177"/>
    <w:rsid w:val="009543CA"/>
    <w:rsid w:val="00954A0D"/>
    <w:rsid w:val="00954A62"/>
    <w:rsid w:val="00954F77"/>
    <w:rsid w:val="0095695E"/>
    <w:rsid w:val="00956C4D"/>
    <w:rsid w:val="0095727B"/>
    <w:rsid w:val="00957794"/>
    <w:rsid w:val="00957886"/>
    <w:rsid w:val="0096024D"/>
    <w:rsid w:val="009609AF"/>
    <w:rsid w:val="00960F42"/>
    <w:rsid w:val="009619E1"/>
    <w:rsid w:val="00961D58"/>
    <w:rsid w:val="009622BC"/>
    <w:rsid w:val="009623EE"/>
    <w:rsid w:val="009624D1"/>
    <w:rsid w:val="00962726"/>
    <w:rsid w:val="00962AD9"/>
    <w:rsid w:val="00962F8D"/>
    <w:rsid w:val="00963661"/>
    <w:rsid w:val="00963685"/>
    <w:rsid w:val="009644EE"/>
    <w:rsid w:val="00964D29"/>
    <w:rsid w:val="00964DD9"/>
    <w:rsid w:val="00965210"/>
    <w:rsid w:val="0096526A"/>
    <w:rsid w:val="0096532F"/>
    <w:rsid w:val="009658BB"/>
    <w:rsid w:val="00965CA8"/>
    <w:rsid w:val="00965FE2"/>
    <w:rsid w:val="00966210"/>
    <w:rsid w:val="009663B1"/>
    <w:rsid w:val="009669CA"/>
    <w:rsid w:val="00966E1D"/>
    <w:rsid w:val="009676E3"/>
    <w:rsid w:val="0096794A"/>
    <w:rsid w:val="00967CEB"/>
    <w:rsid w:val="00967D14"/>
    <w:rsid w:val="00967E78"/>
    <w:rsid w:val="0097015C"/>
    <w:rsid w:val="009701B8"/>
    <w:rsid w:val="009702AF"/>
    <w:rsid w:val="00970416"/>
    <w:rsid w:val="00970447"/>
    <w:rsid w:val="00970B0A"/>
    <w:rsid w:val="00970E15"/>
    <w:rsid w:val="009710E4"/>
    <w:rsid w:val="009711B4"/>
    <w:rsid w:val="00971397"/>
    <w:rsid w:val="00971545"/>
    <w:rsid w:val="009717C3"/>
    <w:rsid w:val="00971940"/>
    <w:rsid w:val="00971A2B"/>
    <w:rsid w:val="00971BFC"/>
    <w:rsid w:val="00971C74"/>
    <w:rsid w:val="00972097"/>
    <w:rsid w:val="0097213B"/>
    <w:rsid w:val="00972530"/>
    <w:rsid w:val="00972A1A"/>
    <w:rsid w:val="00972AE6"/>
    <w:rsid w:val="00972B35"/>
    <w:rsid w:val="00972C33"/>
    <w:rsid w:val="00972FA4"/>
    <w:rsid w:val="009733DC"/>
    <w:rsid w:val="009733E4"/>
    <w:rsid w:val="00973434"/>
    <w:rsid w:val="00973705"/>
    <w:rsid w:val="00973CB4"/>
    <w:rsid w:val="00973DDA"/>
    <w:rsid w:val="0097424E"/>
    <w:rsid w:val="00974628"/>
    <w:rsid w:val="009748A8"/>
    <w:rsid w:val="009749EB"/>
    <w:rsid w:val="00974CDB"/>
    <w:rsid w:val="00974FF4"/>
    <w:rsid w:val="0097509F"/>
    <w:rsid w:val="009753B0"/>
    <w:rsid w:val="009759CE"/>
    <w:rsid w:val="00975C59"/>
    <w:rsid w:val="00975CA4"/>
    <w:rsid w:val="00975D9E"/>
    <w:rsid w:val="0097654C"/>
    <w:rsid w:val="00976BAC"/>
    <w:rsid w:val="00976BEF"/>
    <w:rsid w:val="00976D27"/>
    <w:rsid w:val="00976D9F"/>
    <w:rsid w:val="00976EB4"/>
    <w:rsid w:val="009770C1"/>
    <w:rsid w:val="009773E7"/>
    <w:rsid w:val="0097745C"/>
    <w:rsid w:val="009775FD"/>
    <w:rsid w:val="0097761A"/>
    <w:rsid w:val="0097765D"/>
    <w:rsid w:val="00977A8B"/>
    <w:rsid w:val="00977DE8"/>
    <w:rsid w:val="00980039"/>
    <w:rsid w:val="009800F0"/>
    <w:rsid w:val="009808FA"/>
    <w:rsid w:val="00980A27"/>
    <w:rsid w:val="00980A5E"/>
    <w:rsid w:val="00980BA0"/>
    <w:rsid w:val="00980BD8"/>
    <w:rsid w:val="00980EA3"/>
    <w:rsid w:val="00981347"/>
    <w:rsid w:val="00981350"/>
    <w:rsid w:val="009814BF"/>
    <w:rsid w:val="00981652"/>
    <w:rsid w:val="00981905"/>
    <w:rsid w:val="00981B60"/>
    <w:rsid w:val="00982011"/>
    <w:rsid w:val="009822BE"/>
    <w:rsid w:val="00982603"/>
    <w:rsid w:val="00982736"/>
    <w:rsid w:val="0098337F"/>
    <w:rsid w:val="009833EA"/>
    <w:rsid w:val="0098340F"/>
    <w:rsid w:val="009836A1"/>
    <w:rsid w:val="00983970"/>
    <w:rsid w:val="00983AB8"/>
    <w:rsid w:val="00984191"/>
    <w:rsid w:val="00984263"/>
    <w:rsid w:val="0098452B"/>
    <w:rsid w:val="0098454E"/>
    <w:rsid w:val="00984571"/>
    <w:rsid w:val="009846BC"/>
    <w:rsid w:val="0098479D"/>
    <w:rsid w:val="0098488E"/>
    <w:rsid w:val="00984B58"/>
    <w:rsid w:val="00984C33"/>
    <w:rsid w:val="00984D1B"/>
    <w:rsid w:val="00984FCA"/>
    <w:rsid w:val="00985252"/>
    <w:rsid w:val="00985409"/>
    <w:rsid w:val="0098588C"/>
    <w:rsid w:val="009858C7"/>
    <w:rsid w:val="0098594D"/>
    <w:rsid w:val="00985A3C"/>
    <w:rsid w:val="00985D3B"/>
    <w:rsid w:val="00985DA9"/>
    <w:rsid w:val="009862F8"/>
    <w:rsid w:val="00986A3B"/>
    <w:rsid w:val="00986AE3"/>
    <w:rsid w:val="00986B55"/>
    <w:rsid w:val="00986C18"/>
    <w:rsid w:val="00986D4C"/>
    <w:rsid w:val="00986FD4"/>
    <w:rsid w:val="0098704F"/>
    <w:rsid w:val="009871ED"/>
    <w:rsid w:val="009873A7"/>
    <w:rsid w:val="0098779A"/>
    <w:rsid w:val="00987EEB"/>
    <w:rsid w:val="00987EFA"/>
    <w:rsid w:val="00990436"/>
    <w:rsid w:val="00990495"/>
    <w:rsid w:val="0099096C"/>
    <w:rsid w:val="00991194"/>
    <w:rsid w:val="00991999"/>
    <w:rsid w:val="00991CCF"/>
    <w:rsid w:val="00992293"/>
    <w:rsid w:val="009923A2"/>
    <w:rsid w:val="0099288E"/>
    <w:rsid w:val="009928AF"/>
    <w:rsid w:val="009929DC"/>
    <w:rsid w:val="00992B3B"/>
    <w:rsid w:val="00992F64"/>
    <w:rsid w:val="0099311F"/>
    <w:rsid w:val="0099321B"/>
    <w:rsid w:val="00993699"/>
    <w:rsid w:val="009937A4"/>
    <w:rsid w:val="009937AE"/>
    <w:rsid w:val="00993CB6"/>
    <w:rsid w:val="00994664"/>
    <w:rsid w:val="00994764"/>
    <w:rsid w:val="00994C41"/>
    <w:rsid w:val="00994D00"/>
    <w:rsid w:val="00994F8D"/>
    <w:rsid w:val="0099536F"/>
    <w:rsid w:val="00995390"/>
    <w:rsid w:val="00995702"/>
    <w:rsid w:val="00995834"/>
    <w:rsid w:val="00995A42"/>
    <w:rsid w:val="00995EBE"/>
    <w:rsid w:val="00995FB6"/>
    <w:rsid w:val="009965A9"/>
    <w:rsid w:val="009967A5"/>
    <w:rsid w:val="00996E4F"/>
    <w:rsid w:val="00996EE2"/>
    <w:rsid w:val="009978AC"/>
    <w:rsid w:val="00997A34"/>
    <w:rsid w:val="00997D19"/>
    <w:rsid w:val="00997D1D"/>
    <w:rsid w:val="00997F35"/>
    <w:rsid w:val="00997FB5"/>
    <w:rsid w:val="009A053F"/>
    <w:rsid w:val="009A08DD"/>
    <w:rsid w:val="009A0C1E"/>
    <w:rsid w:val="009A11FC"/>
    <w:rsid w:val="009A15DF"/>
    <w:rsid w:val="009A15E9"/>
    <w:rsid w:val="009A18B3"/>
    <w:rsid w:val="009A1B8E"/>
    <w:rsid w:val="009A1C09"/>
    <w:rsid w:val="009A1D07"/>
    <w:rsid w:val="009A251C"/>
    <w:rsid w:val="009A25F8"/>
    <w:rsid w:val="009A26F5"/>
    <w:rsid w:val="009A2901"/>
    <w:rsid w:val="009A2A6C"/>
    <w:rsid w:val="009A2B4D"/>
    <w:rsid w:val="009A2D09"/>
    <w:rsid w:val="009A2D85"/>
    <w:rsid w:val="009A2EB5"/>
    <w:rsid w:val="009A2F3B"/>
    <w:rsid w:val="009A3D5E"/>
    <w:rsid w:val="009A433B"/>
    <w:rsid w:val="009A438C"/>
    <w:rsid w:val="009A454E"/>
    <w:rsid w:val="009A4B4B"/>
    <w:rsid w:val="009A4C1F"/>
    <w:rsid w:val="009A4C94"/>
    <w:rsid w:val="009A4D72"/>
    <w:rsid w:val="009A4FB2"/>
    <w:rsid w:val="009A4FCE"/>
    <w:rsid w:val="009A5599"/>
    <w:rsid w:val="009A55F7"/>
    <w:rsid w:val="009A599B"/>
    <w:rsid w:val="009A5C5F"/>
    <w:rsid w:val="009A6286"/>
    <w:rsid w:val="009A65AB"/>
    <w:rsid w:val="009A67AA"/>
    <w:rsid w:val="009A6994"/>
    <w:rsid w:val="009A6D7B"/>
    <w:rsid w:val="009A6FD7"/>
    <w:rsid w:val="009A7558"/>
    <w:rsid w:val="009A79E6"/>
    <w:rsid w:val="009A7AB3"/>
    <w:rsid w:val="009A7EA4"/>
    <w:rsid w:val="009B06C5"/>
    <w:rsid w:val="009B082C"/>
    <w:rsid w:val="009B0872"/>
    <w:rsid w:val="009B094A"/>
    <w:rsid w:val="009B0D4C"/>
    <w:rsid w:val="009B128D"/>
    <w:rsid w:val="009B15CE"/>
    <w:rsid w:val="009B1AF3"/>
    <w:rsid w:val="009B2043"/>
    <w:rsid w:val="009B2359"/>
    <w:rsid w:val="009B2699"/>
    <w:rsid w:val="009B285F"/>
    <w:rsid w:val="009B28F8"/>
    <w:rsid w:val="009B296A"/>
    <w:rsid w:val="009B2CCF"/>
    <w:rsid w:val="009B3224"/>
    <w:rsid w:val="009B3D69"/>
    <w:rsid w:val="009B41A3"/>
    <w:rsid w:val="009B4625"/>
    <w:rsid w:val="009B46CE"/>
    <w:rsid w:val="009B493D"/>
    <w:rsid w:val="009B4B93"/>
    <w:rsid w:val="009B4BA3"/>
    <w:rsid w:val="009B5103"/>
    <w:rsid w:val="009B556D"/>
    <w:rsid w:val="009B5F67"/>
    <w:rsid w:val="009B621A"/>
    <w:rsid w:val="009B637F"/>
    <w:rsid w:val="009B67C3"/>
    <w:rsid w:val="009B6923"/>
    <w:rsid w:val="009B695C"/>
    <w:rsid w:val="009B69D7"/>
    <w:rsid w:val="009B6A7E"/>
    <w:rsid w:val="009B6AE2"/>
    <w:rsid w:val="009B6D31"/>
    <w:rsid w:val="009B6EAF"/>
    <w:rsid w:val="009B6FB1"/>
    <w:rsid w:val="009B70A0"/>
    <w:rsid w:val="009B727C"/>
    <w:rsid w:val="009B72D8"/>
    <w:rsid w:val="009B7377"/>
    <w:rsid w:val="009B765B"/>
    <w:rsid w:val="009B7730"/>
    <w:rsid w:val="009B7901"/>
    <w:rsid w:val="009B796B"/>
    <w:rsid w:val="009B7B4C"/>
    <w:rsid w:val="009B7E12"/>
    <w:rsid w:val="009B7ECF"/>
    <w:rsid w:val="009B7FA1"/>
    <w:rsid w:val="009C0059"/>
    <w:rsid w:val="009C02D1"/>
    <w:rsid w:val="009C042C"/>
    <w:rsid w:val="009C064D"/>
    <w:rsid w:val="009C07C8"/>
    <w:rsid w:val="009C08B9"/>
    <w:rsid w:val="009C0AA6"/>
    <w:rsid w:val="009C0D74"/>
    <w:rsid w:val="009C0DC1"/>
    <w:rsid w:val="009C110E"/>
    <w:rsid w:val="009C1278"/>
    <w:rsid w:val="009C1CA4"/>
    <w:rsid w:val="009C1E0E"/>
    <w:rsid w:val="009C2262"/>
    <w:rsid w:val="009C2692"/>
    <w:rsid w:val="009C2A0E"/>
    <w:rsid w:val="009C2B38"/>
    <w:rsid w:val="009C2EA4"/>
    <w:rsid w:val="009C320F"/>
    <w:rsid w:val="009C3240"/>
    <w:rsid w:val="009C32FE"/>
    <w:rsid w:val="009C3380"/>
    <w:rsid w:val="009C35DA"/>
    <w:rsid w:val="009C419B"/>
    <w:rsid w:val="009C435C"/>
    <w:rsid w:val="009C46B8"/>
    <w:rsid w:val="009C483B"/>
    <w:rsid w:val="009C4A83"/>
    <w:rsid w:val="009C5317"/>
    <w:rsid w:val="009C5365"/>
    <w:rsid w:val="009C57CF"/>
    <w:rsid w:val="009C5ADC"/>
    <w:rsid w:val="009C5D2B"/>
    <w:rsid w:val="009C601D"/>
    <w:rsid w:val="009C6389"/>
    <w:rsid w:val="009C64FC"/>
    <w:rsid w:val="009C67E0"/>
    <w:rsid w:val="009C687B"/>
    <w:rsid w:val="009C6AC6"/>
    <w:rsid w:val="009C6C9E"/>
    <w:rsid w:val="009C6CE1"/>
    <w:rsid w:val="009C710A"/>
    <w:rsid w:val="009C7488"/>
    <w:rsid w:val="009C7D16"/>
    <w:rsid w:val="009D011A"/>
    <w:rsid w:val="009D0469"/>
    <w:rsid w:val="009D0570"/>
    <w:rsid w:val="009D0835"/>
    <w:rsid w:val="009D0AD0"/>
    <w:rsid w:val="009D0E6E"/>
    <w:rsid w:val="009D115D"/>
    <w:rsid w:val="009D141B"/>
    <w:rsid w:val="009D1DF2"/>
    <w:rsid w:val="009D1E80"/>
    <w:rsid w:val="009D2138"/>
    <w:rsid w:val="009D243C"/>
    <w:rsid w:val="009D2A89"/>
    <w:rsid w:val="009D2C99"/>
    <w:rsid w:val="009D2DA7"/>
    <w:rsid w:val="009D2DBC"/>
    <w:rsid w:val="009D3809"/>
    <w:rsid w:val="009D3DDD"/>
    <w:rsid w:val="009D4552"/>
    <w:rsid w:val="009D4A5E"/>
    <w:rsid w:val="009D4CE8"/>
    <w:rsid w:val="009D4EA5"/>
    <w:rsid w:val="009D51AB"/>
    <w:rsid w:val="009D556A"/>
    <w:rsid w:val="009D557B"/>
    <w:rsid w:val="009D5CAE"/>
    <w:rsid w:val="009D5ED3"/>
    <w:rsid w:val="009D5F08"/>
    <w:rsid w:val="009D64E9"/>
    <w:rsid w:val="009D677B"/>
    <w:rsid w:val="009D6FC3"/>
    <w:rsid w:val="009D6FCA"/>
    <w:rsid w:val="009D721A"/>
    <w:rsid w:val="009D77DE"/>
    <w:rsid w:val="009D7CEA"/>
    <w:rsid w:val="009D7D15"/>
    <w:rsid w:val="009D7E39"/>
    <w:rsid w:val="009E03A0"/>
    <w:rsid w:val="009E05F2"/>
    <w:rsid w:val="009E101E"/>
    <w:rsid w:val="009E1144"/>
    <w:rsid w:val="009E1980"/>
    <w:rsid w:val="009E1ED0"/>
    <w:rsid w:val="009E2174"/>
    <w:rsid w:val="009E21E7"/>
    <w:rsid w:val="009E22E2"/>
    <w:rsid w:val="009E25DA"/>
    <w:rsid w:val="009E270E"/>
    <w:rsid w:val="009E2929"/>
    <w:rsid w:val="009E2DE0"/>
    <w:rsid w:val="009E3111"/>
    <w:rsid w:val="009E315E"/>
    <w:rsid w:val="009E3300"/>
    <w:rsid w:val="009E3491"/>
    <w:rsid w:val="009E353E"/>
    <w:rsid w:val="009E36F2"/>
    <w:rsid w:val="009E3825"/>
    <w:rsid w:val="009E3AEF"/>
    <w:rsid w:val="009E3B0B"/>
    <w:rsid w:val="009E3CC7"/>
    <w:rsid w:val="009E4492"/>
    <w:rsid w:val="009E46CF"/>
    <w:rsid w:val="009E4889"/>
    <w:rsid w:val="009E48AF"/>
    <w:rsid w:val="009E4956"/>
    <w:rsid w:val="009E4B06"/>
    <w:rsid w:val="009E4B3A"/>
    <w:rsid w:val="009E4B59"/>
    <w:rsid w:val="009E4C59"/>
    <w:rsid w:val="009E567F"/>
    <w:rsid w:val="009E56B5"/>
    <w:rsid w:val="009E5A36"/>
    <w:rsid w:val="009E5E5F"/>
    <w:rsid w:val="009E60B2"/>
    <w:rsid w:val="009E6332"/>
    <w:rsid w:val="009E650F"/>
    <w:rsid w:val="009E66E4"/>
    <w:rsid w:val="009E70B3"/>
    <w:rsid w:val="009E78DC"/>
    <w:rsid w:val="009E79F5"/>
    <w:rsid w:val="009E7A0A"/>
    <w:rsid w:val="009E7DEF"/>
    <w:rsid w:val="009F0353"/>
    <w:rsid w:val="009F059D"/>
    <w:rsid w:val="009F0D53"/>
    <w:rsid w:val="009F1533"/>
    <w:rsid w:val="009F16C7"/>
    <w:rsid w:val="009F17E9"/>
    <w:rsid w:val="009F1A7F"/>
    <w:rsid w:val="009F1FBD"/>
    <w:rsid w:val="009F212C"/>
    <w:rsid w:val="009F2816"/>
    <w:rsid w:val="009F29E6"/>
    <w:rsid w:val="009F2D39"/>
    <w:rsid w:val="009F321B"/>
    <w:rsid w:val="009F356D"/>
    <w:rsid w:val="009F3920"/>
    <w:rsid w:val="009F3970"/>
    <w:rsid w:val="009F3C22"/>
    <w:rsid w:val="009F3CF8"/>
    <w:rsid w:val="009F3FFF"/>
    <w:rsid w:val="009F46AE"/>
    <w:rsid w:val="009F4804"/>
    <w:rsid w:val="009F4851"/>
    <w:rsid w:val="009F4FF5"/>
    <w:rsid w:val="009F54C5"/>
    <w:rsid w:val="009F5544"/>
    <w:rsid w:val="009F5834"/>
    <w:rsid w:val="009F5991"/>
    <w:rsid w:val="009F5A3D"/>
    <w:rsid w:val="009F5D2B"/>
    <w:rsid w:val="009F68F1"/>
    <w:rsid w:val="009F6B55"/>
    <w:rsid w:val="009F6C7D"/>
    <w:rsid w:val="009F7385"/>
    <w:rsid w:val="009F7660"/>
    <w:rsid w:val="009F7A2E"/>
    <w:rsid w:val="009F7D15"/>
    <w:rsid w:val="00A001AA"/>
    <w:rsid w:val="00A00346"/>
    <w:rsid w:val="00A003AA"/>
    <w:rsid w:val="00A0049B"/>
    <w:rsid w:val="00A004AD"/>
    <w:rsid w:val="00A0060D"/>
    <w:rsid w:val="00A00DFE"/>
    <w:rsid w:val="00A00ECA"/>
    <w:rsid w:val="00A00ECE"/>
    <w:rsid w:val="00A00F2A"/>
    <w:rsid w:val="00A00FAD"/>
    <w:rsid w:val="00A012DE"/>
    <w:rsid w:val="00A01404"/>
    <w:rsid w:val="00A01948"/>
    <w:rsid w:val="00A0195C"/>
    <w:rsid w:val="00A01AE3"/>
    <w:rsid w:val="00A01E73"/>
    <w:rsid w:val="00A02175"/>
    <w:rsid w:val="00A021DD"/>
    <w:rsid w:val="00A02371"/>
    <w:rsid w:val="00A027A0"/>
    <w:rsid w:val="00A02F0E"/>
    <w:rsid w:val="00A034ED"/>
    <w:rsid w:val="00A0364B"/>
    <w:rsid w:val="00A036E7"/>
    <w:rsid w:val="00A037C1"/>
    <w:rsid w:val="00A03BEE"/>
    <w:rsid w:val="00A03C15"/>
    <w:rsid w:val="00A03D14"/>
    <w:rsid w:val="00A03D7E"/>
    <w:rsid w:val="00A03F83"/>
    <w:rsid w:val="00A04197"/>
    <w:rsid w:val="00A041A8"/>
    <w:rsid w:val="00A0425A"/>
    <w:rsid w:val="00A0445A"/>
    <w:rsid w:val="00A0454D"/>
    <w:rsid w:val="00A04DF7"/>
    <w:rsid w:val="00A04FE4"/>
    <w:rsid w:val="00A05C43"/>
    <w:rsid w:val="00A05CD4"/>
    <w:rsid w:val="00A05DF9"/>
    <w:rsid w:val="00A05E88"/>
    <w:rsid w:val="00A05F24"/>
    <w:rsid w:val="00A06092"/>
    <w:rsid w:val="00A0634E"/>
    <w:rsid w:val="00A0644E"/>
    <w:rsid w:val="00A06661"/>
    <w:rsid w:val="00A068A7"/>
    <w:rsid w:val="00A069D9"/>
    <w:rsid w:val="00A06A71"/>
    <w:rsid w:val="00A06C16"/>
    <w:rsid w:val="00A06CFE"/>
    <w:rsid w:val="00A06E3D"/>
    <w:rsid w:val="00A06EC8"/>
    <w:rsid w:val="00A06F18"/>
    <w:rsid w:val="00A0792F"/>
    <w:rsid w:val="00A07B39"/>
    <w:rsid w:val="00A07B9E"/>
    <w:rsid w:val="00A07EAB"/>
    <w:rsid w:val="00A07F7A"/>
    <w:rsid w:val="00A10094"/>
    <w:rsid w:val="00A10246"/>
    <w:rsid w:val="00A105F0"/>
    <w:rsid w:val="00A10EC7"/>
    <w:rsid w:val="00A10FA3"/>
    <w:rsid w:val="00A1102E"/>
    <w:rsid w:val="00A114A1"/>
    <w:rsid w:val="00A11651"/>
    <w:rsid w:val="00A1184E"/>
    <w:rsid w:val="00A119AD"/>
    <w:rsid w:val="00A11DA7"/>
    <w:rsid w:val="00A11E8D"/>
    <w:rsid w:val="00A12018"/>
    <w:rsid w:val="00A120AB"/>
    <w:rsid w:val="00A1298B"/>
    <w:rsid w:val="00A1354C"/>
    <w:rsid w:val="00A1380E"/>
    <w:rsid w:val="00A1381C"/>
    <w:rsid w:val="00A13948"/>
    <w:rsid w:val="00A13977"/>
    <w:rsid w:val="00A13C0F"/>
    <w:rsid w:val="00A141F4"/>
    <w:rsid w:val="00A1439D"/>
    <w:rsid w:val="00A14411"/>
    <w:rsid w:val="00A1462D"/>
    <w:rsid w:val="00A146A6"/>
    <w:rsid w:val="00A1494B"/>
    <w:rsid w:val="00A14960"/>
    <w:rsid w:val="00A14B6F"/>
    <w:rsid w:val="00A14EA3"/>
    <w:rsid w:val="00A153B5"/>
    <w:rsid w:val="00A15A49"/>
    <w:rsid w:val="00A15C39"/>
    <w:rsid w:val="00A1602B"/>
    <w:rsid w:val="00A1627D"/>
    <w:rsid w:val="00A16390"/>
    <w:rsid w:val="00A1655D"/>
    <w:rsid w:val="00A1674B"/>
    <w:rsid w:val="00A16777"/>
    <w:rsid w:val="00A16C63"/>
    <w:rsid w:val="00A16DBB"/>
    <w:rsid w:val="00A16FB2"/>
    <w:rsid w:val="00A17053"/>
    <w:rsid w:val="00A17831"/>
    <w:rsid w:val="00A17B70"/>
    <w:rsid w:val="00A17C59"/>
    <w:rsid w:val="00A20183"/>
    <w:rsid w:val="00A20380"/>
    <w:rsid w:val="00A2058C"/>
    <w:rsid w:val="00A20909"/>
    <w:rsid w:val="00A20915"/>
    <w:rsid w:val="00A20FF5"/>
    <w:rsid w:val="00A21798"/>
    <w:rsid w:val="00A217A5"/>
    <w:rsid w:val="00A21CDF"/>
    <w:rsid w:val="00A21EC1"/>
    <w:rsid w:val="00A22090"/>
    <w:rsid w:val="00A22489"/>
    <w:rsid w:val="00A22491"/>
    <w:rsid w:val="00A22901"/>
    <w:rsid w:val="00A22D25"/>
    <w:rsid w:val="00A22D99"/>
    <w:rsid w:val="00A22DD0"/>
    <w:rsid w:val="00A233D4"/>
    <w:rsid w:val="00A23664"/>
    <w:rsid w:val="00A23AE6"/>
    <w:rsid w:val="00A23E91"/>
    <w:rsid w:val="00A23F11"/>
    <w:rsid w:val="00A23F4B"/>
    <w:rsid w:val="00A246E4"/>
    <w:rsid w:val="00A2549E"/>
    <w:rsid w:val="00A2589B"/>
    <w:rsid w:val="00A25DCD"/>
    <w:rsid w:val="00A25F4D"/>
    <w:rsid w:val="00A25F86"/>
    <w:rsid w:val="00A2627D"/>
    <w:rsid w:val="00A262FC"/>
    <w:rsid w:val="00A26609"/>
    <w:rsid w:val="00A266DF"/>
    <w:rsid w:val="00A268C2"/>
    <w:rsid w:val="00A26983"/>
    <w:rsid w:val="00A26BF3"/>
    <w:rsid w:val="00A26D6B"/>
    <w:rsid w:val="00A26E0B"/>
    <w:rsid w:val="00A270B7"/>
    <w:rsid w:val="00A27457"/>
    <w:rsid w:val="00A27478"/>
    <w:rsid w:val="00A27540"/>
    <w:rsid w:val="00A27C0F"/>
    <w:rsid w:val="00A300CB"/>
    <w:rsid w:val="00A3089D"/>
    <w:rsid w:val="00A309FE"/>
    <w:rsid w:val="00A30B0B"/>
    <w:rsid w:val="00A30B9C"/>
    <w:rsid w:val="00A30F20"/>
    <w:rsid w:val="00A31863"/>
    <w:rsid w:val="00A319E6"/>
    <w:rsid w:val="00A31BB9"/>
    <w:rsid w:val="00A31BE3"/>
    <w:rsid w:val="00A31E1B"/>
    <w:rsid w:val="00A31F07"/>
    <w:rsid w:val="00A322A5"/>
    <w:rsid w:val="00A32711"/>
    <w:rsid w:val="00A32849"/>
    <w:rsid w:val="00A328A1"/>
    <w:rsid w:val="00A32C76"/>
    <w:rsid w:val="00A32D4B"/>
    <w:rsid w:val="00A331BB"/>
    <w:rsid w:val="00A331C1"/>
    <w:rsid w:val="00A33741"/>
    <w:rsid w:val="00A337E8"/>
    <w:rsid w:val="00A338F6"/>
    <w:rsid w:val="00A33AAB"/>
    <w:rsid w:val="00A33B77"/>
    <w:rsid w:val="00A33DC3"/>
    <w:rsid w:val="00A33E3B"/>
    <w:rsid w:val="00A34065"/>
    <w:rsid w:val="00A34076"/>
    <w:rsid w:val="00A340CB"/>
    <w:rsid w:val="00A34170"/>
    <w:rsid w:val="00A3494A"/>
    <w:rsid w:val="00A352A9"/>
    <w:rsid w:val="00A35323"/>
    <w:rsid w:val="00A35396"/>
    <w:rsid w:val="00A353DB"/>
    <w:rsid w:val="00A35482"/>
    <w:rsid w:val="00A35BEF"/>
    <w:rsid w:val="00A35EBF"/>
    <w:rsid w:val="00A3628A"/>
    <w:rsid w:val="00A36362"/>
    <w:rsid w:val="00A36AEE"/>
    <w:rsid w:val="00A36C98"/>
    <w:rsid w:val="00A36F6A"/>
    <w:rsid w:val="00A36FE7"/>
    <w:rsid w:val="00A37217"/>
    <w:rsid w:val="00A376D3"/>
    <w:rsid w:val="00A37D82"/>
    <w:rsid w:val="00A37E0F"/>
    <w:rsid w:val="00A37E2E"/>
    <w:rsid w:val="00A4033F"/>
    <w:rsid w:val="00A4035D"/>
    <w:rsid w:val="00A4046E"/>
    <w:rsid w:val="00A40724"/>
    <w:rsid w:val="00A40976"/>
    <w:rsid w:val="00A40984"/>
    <w:rsid w:val="00A40A32"/>
    <w:rsid w:val="00A40FC8"/>
    <w:rsid w:val="00A41234"/>
    <w:rsid w:val="00A415CA"/>
    <w:rsid w:val="00A41817"/>
    <w:rsid w:val="00A41A5E"/>
    <w:rsid w:val="00A41DEB"/>
    <w:rsid w:val="00A41E1B"/>
    <w:rsid w:val="00A41E3A"/>
    <w:rsid w:val="00A4230F"/>
    <w:rsid w:val="00A42406"/>
    <w:rsid w:val="00A42444"/>
    <w:rsid w:val="00A42491"/>
    <w:rsid w:val="00A424F4"/>
    <w:rsid w:val="00A42A08"/>
    <w:rsid w:val="00A42AFC"/>
    <w:rsid w:val="00A42C41"/>
    <w:rsid w:val="00A4301D"/>
    <w:rsid w:val="00A4309A"/>
    <w:rsid w:val="00A434B8"/>
    <w:rsid w:val="00A434ED"/>
    <w:rsid w:val="00A439D0"/>
    <w:rsid w:val="00A441A0"/>
    <w:rsid w:val="00A4468C"/>
    <w:rsid w:val="00A446C6"/>
    <w:rsid w:val="00A44B30"/>
    <w:rsid w:val="00A44B84"/>
    <w:rsid w:val="00A44BF5"/>
    <w:rsid w:val="00A44D2E"/>
    <w:rsid w:val="00A4539F"/>
    <w:rsid w:val="00A459F1"/>
    <w:rsid w:val="00A45A14"/>
    <w:rsid w:val="00A45D34"/>
    <w:rsid w:val="00A45E28"/>
    <w:rsid w:val="00A45E4F"/>
    <w:rsid w:val="00A45E72"/>
    <w:rsid w:val="00A45F35"/>
    <w:rsid w:val="00A47523"/>
    <w:rsid w:val="00A47554"/>
    <w:rsid w:val="00A4756F"/>
    <w:rsid w:val="00A47790"/>
    <w:rsid w:val="00A47C31"/>
    <w:rsid w:val="00A47CCB"/>
    <w:rsid w:val="00A502AC"/>
    <w:rsid w:val="00A5090D"/>
    <w:rsid w:val="00A50BF7"/>
    <w:rsid w:val="00A51628"/>
    <w:rsid w:val="00A51908"/>
    <w:rsid w:val="00A51C30"/>
    <w:rsid w:val="00A52016"/>
    <w:rsid w:val="00A52224"/>
    <w:rsid w:val="00A5260F"/>
    <w:rsid w:val="00A529DB"/>
    <w:rsid w:val="00A52B6F"/>
    <w:rsid w:val="00A52C19"/>
    <w:rsid w:val="00A52C6D"/>
    <w:rsid w:val="00A52DA2"/>
    <w:rsid w:val="00A52DF3"/>
    <w:rsid w:val="00A52EE6"/>
    <w:rsid w:val="00A53EC5"/>
    <w:rsid w:val="00A5419D"/>
    <w:rsid w:val="00A54859"/>
    <w:rsid w:val="00A54A5F"/>
    <w:rsid w:val="00A54FB5"/>
    <w:rsid w:val="00A55045"/>
    <w:rsid w:val="00A5539B"/>
    <w:rsid w:val="00A5583E"/>
    <w:rsid w:val="00A55BAA"/>
    <w:rsid w:val="00A55F48"/>
    <w:rsid w:val="00A560BD"/>
    <w:rsid w:val="00A566CC"/>
    <w:rsid w:val="00A567F8"/>
    <w:rsid w:val="00A569FA"/>
    <w:rsid w:val="00A56A25"/>
    <w:rsid w:val="00A56DCB"/>
    <w:rsid w:val="00A56ECE"/>
    <w:rsid w:val="00A57040"/>
    <w:rsid w:val="00A570AD"/>
    <w:rsid w:val="00A571B1"/>
    <w:rsid w:val="00A57659"/>
    <w:rsid w:val="00A57887"/>
    <w:rsid w:val="00A578DE"/>
    <w:rsid w:val="00A57910"/>
    <w:rsid w:val="00A57AA3"/>
    <w:rsid w:val="00A57BD3"/>
    <w:rsid w:val="00A57BDC"/>
    <w:rsid w:val="00A57CCB"/>
    <w:rsid w:val="00A57D58"/>
    <w:rsid w:val="00A57FDD"/>
    <w:rsid w:val="00A60154"/>
    <w:rsid w:val="00A604F6"/>
    <w:rsid w:val="00A605C1"/>
    <w:rsid w:val="00A606CF"/>
    <w:rsid w:val="00A60CD5"/>
    <w:rsid w:val="00A60D41"/>
    <w:rsid w:val="00A6119F"/>
    <w:rsid w:val="00A61283"/>
    <w:rsid w:val="00A6140F"/>
    <w:rsid w:val="00A6165E"/>
    <w:rsid w:val="00A619C2"/>
    <w:rsid w:val="00A61BD0"/>
    <w:rsid w:val="00A61C9D"/>
    <w:rsid w:val="00A622C7"/>
    <w:rsid w:val="00A6239E"/>
    <w:rsid w:val="00A623A2"/>
    <w:rsid w:val="00A6256B"/>
    <w:rsid w:val="00A62643"/>
    <w:rsid w:val="00A629CE"/>
    <w:rsid w:val="00A62CE6"/>
    <w:rsid w:val="00A630AF"/>
    <w:rsid w:val="00A636D2"/>
    <w:rsid w:val="00A63A2B"/>
    <w:rsid w:val="00A63C41"/>
    <w:rsid w:val="00A63E6D"/>
    <w:rsid w:val="00A63EC2"/>
    <w:rsid w:val="00A63F34"/>
    <w:rsid w:val="00A640EA"/>
    <w:rsid w:val="00A642D5"/>
    <w:rsid w:val="00A6470C"/>
    <w:rsid w:val="00A64787"/>
    <w:rsid w:val="00A64873"/>
    <w:rsid w:val="00A64923"/>
    <w:rsid w:val="00A64C84"/>
    <w:rsid w:val="00A64F49"/>
    <w:rsid w:val="00A65427"/>
    <w:rsid w:val="00A659B1"/>
    <w:rsid w:val="00A659E3"/>
    <w:rsid w:val="00A65C97"/>
    <w:rsid w:val="00A65F9F"/>
    <w:rsid w:val="00A66352"/>
    <w:rsid w:val="00A668CC"/>
    <w:rsid w:val="00A66B1B"/>
    <w:rsid w:val="00A66BCD"/>
    <w:rsid w:val="00A66DB8"/>
    <w:rsid w:val="00A66E72"/>
    <w:rsid w:val="00A66F8E"/>
    <w:rsid w:val="00A670F4"/>
    <w:rsid w:val="00A67331"/>
    <w:rsid w:val="00A6755B"/>
    <w:rsid w:val="00A67662"/>
    <w:rsid w:val="00A67715"/>
    <w:rsid w:val="00A678D3"/>
    <w:rsid w:val="00A678DF"/>
    <w:rsid w:val="00A679CB"/>
    <w:rsid w:val="00A67C95"/>
    <w:rsid w:val="00A67E4D"/>
    <w:rsid w:val="00A67FD9"/>
    <w:rsid w:val="00A70196"/>
    <w:rsid w:val="00A70280"/>
    <w:rsid w:val="00A7094F"/>
    <w:rsid w:val="00A70996"/>
    <w:rsid w:val="00A70D99"/>
    <w:rsid w:val="00A70E7A"/>
    <w:rsid w:val="00A7122D"/>
    <w:rsid w:val="00A712BD"/>
    <w:rsid w:val="00A715A7"/>
    <w:rsid w:val="00A7165F"/>
    <w:rsid w:val="00A717F6"/>
    <w:rsid w:val="00A719C2"/>
    <w:rsid w:val="00A71A07"/>
    <w:rsid w:val="00A71E0D"/>
    <w:rsid w:val="00A72162"/>
    <w:rsid w:val="00A72702"/>
    <w:rsid w:val="00A727C0"/>
    <w:rsid w:val="00A72B10"/>
    <w:rsid w:val="00A72EDC"/>
    <w:rsid w:val="00A73699"/>
    <w:rsid w:val="00A736DE"/>
    <w:rsid w:val="00A73A5F"/>
    <w:rsid w:val="00A73C27"/>
    <w:rsid w:val="00A74308"/>
    <w:rsid w:val="00A7450F"/>
    <w:rsid w:val="00A747E3"/>
    <w:rsid w:val="00A74B88"/>
    <w:rsid w:val="00A74D09"/>
    <w:rsid w:val="00A74F55"/>
    <w:rsid w:val="00A74FA4"/>
    <w:rsid w:val="00A7540A"/>
    <w:rsid w:val="00A75730"/>
    <w:rsid w:val="00A75967"/>
    <w:rsid w:val="00A75D32"/>
    <w:rsid w:val="00A75FF7"/>
    <w:rsid w:val="00A76112"/>
    <w:rsid w:val="00A76195"/>
    <w:rsid w:val="00A76448"/>
    <w:rsid w:val="00A765A0"/>
    <w:rsid w:val="00A76AE3"/>
    <w:rsid w:val="00A76C89"/>
    <w:rsid w:val="00A774D0"/>
    <w:rsid w:val="00A7750B"/>
    <w:rsid w:val="00A77C72"/>
    <w:rsid w:val="00A77DE3"/>
    <w:rsid w:val="00A806C6"/>
    <w:rsid w:val="00A80E7D"/>
    <w:rsid w:val="00A80E98"/>
    <w:rsid w:val="00A81256"/>
    <w:rsid w:val="00A81358"/>
    <w:rsid w:val="00A815E7"/>
    <w:rsid w:val="00A81C18"/>
    <w:rsid w:val="00A82020"/>
    <w:rsid w:val="00A82643"/>
    <w:rsid w:val="00A82A81"/>
    <w:rsid w:val="00A82C66"/>
    <w:rsid w:val="00A83037"/>
    <w:rsid w:val="00A83076"/>
    <w:rsid w:val="00A831CD"/>
    <w:rsid w:val="00A832EB"/>
    <w:rsid w:val="00A8388F"/>
    <w:rsid w:val="00A83979"/>
    <w:rsid w:val="00A839E6"/>
    <w:rsid w:val="00A83B87"/>
    <w:rsid w:val="00A83BEE"/>
    <w:rsid w:val="00A83F84"/>
    <w:rsid w:val="00A83FE8"/>
    <w:rsid w:val="00A840EC"/>
    <w:rsid w:val="00A84880"/>
    <w:rsid w:val="00A84A78"/>
    <w:rsid w:val="00A84BAF"/>
    <w:rsid w:val="00A84D9E"/>
    <w:rsid w:val="00A84E67"/>
    <w:rsid w:val="00A85048"/>
    <w:rsid w:val="00A8505E"/>
    <w:rsid w:val="00A8506E"/>
    <w:rsid w:val="00A85079"/>
    <w:rsid w:val="00A8575D"/>
    <w:rsid w:val="00A85AC6"/>
    <w:rsid w:val="00A85BA5"/>
    <w:rsid w:val="00A85D3B"/>
    <w:rsid w:val="00A8600F"/>
    <w:rsid w:val="00A86481"/>
    <w:rsid w:val="00A865E7"/>
    <w:rsid w:val="00A874F5"/>
    <w:rsid w:val="00A8762E"/>
    <w:rsid w:val="00A87837"/>
    <w:rsid w:val="00A8792F"/>
    <w:rsid w:val="00A87A5C"/>
    <w:rsid w:val="00A87EE5"/>
    <w:rsid w:val="00A87EEF"/>
    <w:rsid w:val="00A90051"/>
    <w:rsid w:val="00A9096B"/>
    <w:rsid w:val="00A90AB3"/>
    <w:rsid w:val="00A90C2F"/>
    <w:rsid w:val="00A90F60"/>
    <w:rsid w:val="00A90FA0"/>
    <w:rsid w:val="00A91026"/>
    <w:rsid w:val="00A9104B"/>
    <w:rsid w:val="00A91292"/>
    <w:rsid w:val="00A91327"/>
    <w:rsid w:val="00A91330"/>
    <w:rsid w:val="00A9267D"/>
    <w:rsid w:val="00A93566"/>
    <w:rsid w:val="00A93A04"/>
    <w:rsid w:val="00A94257"/>
    <w:rsid w:val="00A943D6"/>
    <w:rsid w:val="00A94656"/>
    <w:rsid w:val="00A94859"/>
    <w:rsid w:val="00A948B1"/>
    <w:rsid w:val="00A94A13"/>
    <w:rsid w:val="00A94BAC"/>
    <w:rsid w:val="00A94F40"/>
    <w:rsid w:val="00A95381"/>
    <w:rsid w:val="00A95408"/>
    <w:rsid w:val="00A959B0"/>
    <w:rsid w:val="00A95CBC"/>
    <w:rsid w:val="00A95D38"/>
    <w:rsid w:val="00A96035"/>
    <w:rsid w:val="00A96082"/>
    <w:rsid w:val="00A964EE"/>
    <w:rsid w:val="00A96E70"/>
    <w:rsid w:val="00A970BC"/>
    <w:rsid w:val="00A97213"/>
    <w:rsid w:val="00A9773C"/>
    <w:rsid w:val="00A977C4"/>
    <w:rsid w:val="00AA00FA"/>
    <w:rsid w:val="00AA091C"/>
    <w:rsid w:val="00AA09D7"/>
    <w:rsid w:val="00AA0E3A"/>
    <w:rsid w:val="00AA1114"/>
    <w:rsid w:val="00AA164B"/>
    <w:rsid w:val="00AA1A11"/>
    <w:rsid w:val="00AA1B4E"/>
    <w:rsid w:val="00AA1C6B"/>
    <w:rsid w:val="00AA1D5A"/>
    <w:rsid w:val="00AA25BA"/>
    <w:rsid w:val="00AA2624"/>
    <w:rsid w:val="00AA26BB"/>
    <w:rsid w:val="00AA271B"/>
    <w:rsid w:val="00AA2B90"/>
    <w:rsid w:val="00AA2BB4"/>
    <w:rsid w:val="00AA2C94"/>
    <w:rsid w:val="00AA2E6B"/>
    <w:rsid w:val="00AA3036"/>
    <w:rsid w:val="00AA397F"/>
    <w:rsid w:val="00AA3C21"/>
    <w:rsid w:val="00AA40A8"/>
    <w:rsid w:val="00AA447D"/>
    <w:rsid w:val="00AA449F"/>
    <w:rsid w:val="00AA47A3"/>
    <w:rsid w:val="00AA5B6A"/>
    <w:rsid w:val="00AA61C9"/>
    <w:rsid w:val="00AA66C2"/>
    <w:rsid w:val="00AA67AD"/>
    <w:rsid w:val="00AA6912"/>
    <w:rsid w:val="00AA6B99"/>
    <w:rsid w:val="00AA6BC8"/>
    <w:rsid w:val="00AA6F37"/>
    <w:rsid w:val="00AA728E"/>
    <w:rsid w:val="00AA76D8"/>
    <w:rsid w:val="00AA783E"/>
    <w:rsid w:val="00AA7B6D"/>
    <w:rsid w:val="00AA7F2B"/>
    <w:rsid w:val="00AA7F3B"/>
    <w:rsid w:val="00AB0396"/>
    <w:rsid w:val="00AB0465"/>
    <w:rsid w:val="00AB0699"/>
    <w:rsid w:val="00AB0A77"/>
    <w:rsid w:val="00AB18AC"/>
    <w:rsid w:val="00AB1957"/>
    <w:rsid w:val="00AB1B9C"/>
    <w:rsid w:val="00AB1BCC"/>
    <w:rsid w:val="00AB1C03"/>
    <w:rsid w:val="00AB1C8E"/>
    <w:rsid w:val="00AB1F2D"/>
    <w:rsid w:val="00AB215E"/>
    <w:rsid w:val="00AB24BD"/>
    <w:rsid w:val="00AB2BA6"/>
    <w:rsid w:val="00AB2F26"/>
    <w:rsid w:val="00AB30E7"/>
    <w:rsid w:val="00AB33B2"/>
    <w:rsid w:val="00AB3A3D"/>
    <w:rsid w:val="00AB44B3"/>
    <w:rsid w:val="00AB451C"/>
    <w:rsid w:val="00AB4920"/>
    <w:rsid w:val="00AB494A"/>
    <w:rsid w:val="00AB4C8C"/>
    <w:rsid w:val="00AB55B8"/>
    <w:rsid w:val="00AB563D"/>
    <w:rsid w:val="00AB59C6"/>
    <w:rsid w:val="00AB5B66"/>
    <w:rsid w:val="00AB5C5B"/>
    <w:rsid w:val="00AB5EE3"/>
    <w:rsid w:val="00AB5F88"/>
    <w:rsid w:val="00AB6280"/>
    <w:rsid w:val="00AB62EA"/>
    <w:rsid w:val="00AB6393"/>
    <w:rsid w:val="00AB7696"/>
    <w:rsid w:val="00AB7865"/>
    <w:rsid w:val="00AB78C0"/>
    <w:rsid w:val="00AB7CC9"/>
    <w:rsid w:val="00AC00EC"/>
    <w:rsid w:val="00AC07B2"/>
    <w:rsid w:val="00AC0AD4"/>
    <w:rsid w:val="00AC0CAC"/>
    <w:rsid w:val="00AC1481"/>
    <w:rsid w:val="00AC15BF"/>
    <w:rsid w:val="00AC1909"/>
    <w:rsid w:val="00AC1EAC"/>
    <w:rsid w:val="00AC279D"/>
    <w:rsid w:val="00AC285E"/>
    <w:rsid w:val="00AC2C22"/>
    <w:rsid w:val="00AC3109"/>
    <w:rsid w:val="00AC325A"/>
    <w:rsid w:val="00AC32AA"/>
    <w:rsid w:val="00AC350A"/>
    <w:rsid w:val="00AC351D"/>
    <w:rsid w:val="00AC390D"/>
    <w:rsid w:val="00AC3ABE"/>
    <w:rsid w:val="00AC3BE8"/>
    <w:rsid w:val="00AC444E"/>
    <w:rsid w:val="00AC44BA"/>
    <w:rsid w:val="00AC46BD"/>
    <w:rsid w:val="00AC4B3A"/>
    <w:rsid w:val="00AC4DA4"/>
    <w:rsid w:val="00AC50DC"/>
    <w:rsid w:val="00AC5364"/>
    <w:rsid w:val="00AC5442"/>
    <w:rsid w:val="00AC5513"/>
    <w:rsid w:val="00AC564E"/>
    <w:rsid w:val="00AC565A"/>
    <w:rsid w:val="00AC580E"/>
    <w:rsid w:val="00AC686B"/>
    <w:rsid w:val="00AC6C3D"/>
    <w:rsid w:val="00AC6FC5"/>
    <w:rsid w:val="00AC7228"/>
    <w:rsid w:val="00AC7382"/>
    <w:rsid w:val="00AC7394"/>
    <w:rsid w:val="00AC7399"/>
    <w:rsid w:val="00AC7511"/>
    <w:rsid w:val="00AC7621"/>
    <w:rsid w:val="00AC788E"/>
    <w:rsid w:val="00AC79E0"/>
    <w:rsid w:val="00AC7C1B"/>
    <w:rsid w:val="00AC7E5A"/>
    <w:rsid w:val="00AD0314"/>
    <w:rsid w:val="00AD0736"/>
    <w:rsid w:val="00AD07DD"/>
    <w:rsid w:val="00AD07FE"/>
    <w:rsid w:val="00AD0BA3"/>
    <w:rsid w:val="00AD0BE2"/>
    <w:rsid w:val="00AD1073"/>
    <w:rsid w:val="00AD10B6"/>
    <w:rsid w:val="00AD16AA"/>
    <w:rsid w:val="00AD18F8"/>
    <w:rsid w:val="00AD1B96"/>
    <w:rsid w:val="00AD1FEC"/>
    <w:rsid w:val="00AD21F1"/>
    <w:rsid w:val="00AD229D"/>
    <w:rsid w:val="00AD253C"/>
    <w:rsid w:val="00AD2628"/>
    <w:rsid w:val="00AD2735"/>
    <w:rsid w:val="00AD2FA8"/>
    <w:rsid w:val="00AD3184"/>
    <w:rsid w:val="00AD33DA"/>
    <w:rsid w:val="00AD38D4"/>
    <w:rsid w:val="00AD3B67"/>
    <w:rsid w:val="00AD40CD"/>
    <w:rsid w:val="00AD4534"/>
    <w:rsid w:val="00AD4921"/>
    <w:rsid w:val="00AD4B17"/>
    <w:rsid w:val="00AD4B6A"/>
    <w:rsid w:val="00AD4FA1"/>
    <w:rsid w:val="00AD50C0"/>
    <w:rsid w:val="00AD51C8"/>
    <w:rsid w:val="00AD5CA0"/>
    <w:rsid w:val="00AD61B0"/>
    <w:rsid w:val="00AD6589"/>
    <w:rsid w:val="00AD67EB"/>
    <w:rsid w:val="00AD6D0E"/>
    <w:rsid w:val="00AD6D14"/>
    <w:rsid w:val="00AD718E"/>
    <w:rsid w:val="00AD72EC"/>
    <w:rsid w:val="00AD7485"/>
    <w:rsid w:val="00AD7560"/>
    <w:rsid w:val="00AD76A4"/>
    <w:rsid w:val="00AD794D"/>
    <w:rsid w:val="00AD7B39"/>
    <w:rsid w:val="00AD7C79"/>
    <w:rsid w:val="00AD7DAB"/>
    <w:rsid w:val="00AE0476"/>
    <w:rsid w:val="00AE0495"/>
    <w:rsid w:val="00AE0498"/>
    <w:rsid w:val="00AE0C4A"/>
    <w:rsid w:val="00AE0C82"/>
    <w:rsid w:val="00AE0D89"/>
    <w:rsid w:val="00AE0F0C"/>
    <w:rsid w:val="00AE13D4"/>
    <w:rsid w:val="00AE140D"/>
    <w:rsid w:val="00AE178E"/>
    <w:rsid w:val="00AE17FA"/>
    <w:rsid w:val="00AE1901"/>
    <w:rsid w:val="00AE1CA1"/>
    <w:rsid w:val="00AE1D33"/>
    <w:rsid w:val="00AE1DDD"/>
    <w:rsid w:val="00AE22B8"/>
    <w:rsid w:val="00AE2704"/>
    <w:rsid w:val="00AE29AF"/>
    <w:rsid w:val="00AE2B8A"/>
    <w:rsid w:val="00AE2CC4"/>
    <w:rsid w:val="00AE2D0E"/>
    <w:rsid w:val="00AE3068"/>
    <w:rsid w:val="00AE3270"/>
    <w:rsid w:val="00AE350B"/>
    <w:rsid w:val="00AE4326"/>
    <w:rsid w:val="00AE4380"/>
    <w:rsid w:val="00AE4545"/>
    <w:rsid w:val="00AE49CC"/>
    <w:rsid w:val="00AE51AE"/>
    <w:rsid w:val="00AE562B"/>
    <w:rsid w:val="00AE5655"/>
    <w:rsid w:val="00AE5821"/>
    <w:rsid w:val="00AE585B"/>
    <w:rsid w:val="00AE5B78"/>
    <w:rsid w:val="00AE67AB"/>
    <w:rsid w:val="00AE6AE0"/>
    <w:rsid w:val="00AE6B66"/>
    <w:rsid w:val="00AE6EB7"/>
    <w:rsid w:val="00AE7434"/>
    <w:rsid w:val="00AE7E72"/>
    <w:rsid w:val="00AE7EC6"/>
    <w:rsid w:val="00AE7FE9"/>
    <w:rsid w:val="00AF051B"/>
    <w:rsid w:val="00AF06F0"/>
    <w:rsid w:val="00AF08AC"/>
    <w:rsid w:val="00AF0B79"/>
    <w:rsid w:val="00AF0C08"/>
    <w:rsid w:val="00AF0F05"/>
    <w:rsid w:val="00AF139F"/>
    <w:rsid w:val="00AF1443"/>
    <w:rsid w:val="00AF15C0"/>
    <w:rsid w:val="00AF170E"/>
    <w:rsid w:val="00AF179E"/>
    <w:rsid w:val="00AF17AB"/>
    <w:rsid w:val="00AF1E24"/>
    <w:rsid w:val="00AF1F22"/>
    <w:rsid w:val="00AF1F78"/>
    <w:rsid w:val="00AF2155"/>
    <w:rsid w:val="00AF273B"/>
    <w:rsid w:val="00AF2782"/>
    <w:rsid w:val="00AF2829"/>
    <w:rsid w:val="00AF28F7"/>
    <w:rsid w:val="00AF29E5"/>
    <w:rsid w:val="00AF2A79"/>
    <w:rsid w:val="00AF2CA5"/>
    <w:rsid w:val="00AF2F48"/>
    <w:rsid w:val="00AF31C8"/>
    <w:rsid w:val="00AF3244"/>
    <w:rsid w:val="00AF3928"/>
    <w:rsid w:val="00AF3B43"/>
    <w:rsid w:val="00AF40F3"/>
    <w:rsid w:val="00AF42A0"/>
    <w:rsid w:val="00AF42F6"/>
    <w:rsid w:val="00AF4645"/>
    <w:rsid w:val="00AF46DD"/>
    <w:rsid w:val="00AF46EC"/>
    <w:rsid w:val="00AF49EA"/>
    <w:rsid w:val="00AF4EC6"/>
    <w:rsid w:val="00AF5168"/>
    <w:rsid w:val="00AF5377"/>
    <w:rsid w:val="00AF57EC"/>
    <w:rsid w:val="00AF5A99"/>
    <w:rsid w:val="00AF634D"/>
    <w:rsid w:val="00AF63C1"/>
    <w:rsid w:val="00AF66B8"/>
    <w:rsid w:val="00AF6A95"/>
    <w:rsid w:val="00AF6AB8"/>
    <w:rsid w:val="00AF6C8E"/>
    <w:rsid w:val="00AF721E"/>
    <w:rsid w:val="00AF7386"/>
    <w:rsid w:val="00AF775F"/>
    <w:rsid w:val="00AF7817"/>
    <w:rsid w:val="00AF7901"/>
    <w:rsid w:val="00AF7C11"/>
    <w:rsid w:val="00AF7C51"/>
    <w:rsid w:val="00B00A3E"/>
    <w:rsid w:val="00B012BE"/>
    <w:rsid w:val="00B01304"/>
    <w:rsid w:val="00B01751"/>
    <w:rsid w:val="00B01C66"/>
    <w:rsid w:val="00B021D6"/>
    <w:rsid w:val="00B02A77"/>
    <w:rsid w:val="00B02B68"/>
    <w:rsid w:val="00B038C1"/>
    <w:rsid w:val="00B03E4E"/>
    <w:rsid w:val="00B040EB"/>
    <w:rsid w:val="00B04325"/>
    <w:rsid w:val="00B04509"/>
    <w:rsid w:val="00B046D7"/>
    <w:rsid w:val="00B049E2"/>
    <w:rsid w:val="00B05384"/>
    <w:rsid w:val="00B0583F"/>
    <w:rsid w:val="00B05F57"/>
    <w:rsid w:val="00B06566"/>
    <w:rsid w:val="00B072A5"/>
    <w:rsid w:val="00B0730D"/>
    <w:rsid w:val="00B073BC"/>
    <w:rsid w:val="00B0742A"/>
    <w:rsid w:val="00B07787"/>
    <w:rsid w:val="00B0790B"/>
    <w:rsid w:val="00B07B5D"/>
    <w:rsid w:val="00B101E6"/>
    <w:rsid w:val="00B1022E"/>
    <w:rsid w:val="00B10945"/>
    <w:rsid w:val="00B10DC7"/>
    <w:rsid w:val="00B1140D"/>
    <w:rsid w:val="00B1178C"/>
    <w:rsid w:val="00B11809"/>
    <w:rsid w:val="00B119E5"/>
    <w:rsid w:val="00B11EDD"/>
    <w:rsid w:val="00B120E2"/>
    <w:rsid w:val="00B127DE"/>
    <w:rsid w:val="00B1280D"/>
    <w:rsid w:val="00B12A4F"/>
    <w:rsid w:val="00B12C59"/>
    <w:rsid w:val="00B13E87"/>
    <w:rsid w:val="00B13FE0"/>
    <w:rsid w:val="00B142CF"/>
    <w:rsid w:val="00B14686"/>
    <w:rsid w:val="00B14B59"/>
    <w:rsid w:val="00B15048"/>
    <w:rsid w:val="00B15370"/>
    <w:rsid w:val="00B15684"/>
    <w:rsid w:val="00B15EE0"/>
    <w:rsid w:val="00B15F21"/>
    <w:rsid w:val="00B15FD6"/>
    <w:rsid w:val="00B167FE"/>
    <w:rsid w:val="00B16D70"/>
    <w:rsid w:val="00B16ECC"/>
    <w:rsid w:val="00B17294"/>
    <w:rsid w:val="00B172AC"/>
    <w:rsid w:val="00B172BD"/>
    <w:rsid w:val="00B175FE"/>
    <w:rsid w:val="00B177A1"/>
    <w:rsid w:val="00B177C2"/>
    <w:rsid w:val="00B1784C"/>
    <w:rsid w:val="00B1790D"/>
    <w:rsid w:val="00B17939"/>
    <w:rsid w:val="00B17959"/>
    <w:rsid w:val="00B17AC6"/>
    <w:rsid w:val="00B17ADF"/>
    <w:rsid w:val="00B17AE9"/>
    <w:rsid w:val="00B17DCB"/>
    <w:rsid w:val="00B2017A"/>
    <w:rsid w:val="00B202F8"/>
    <w:rsid w:val="00B20348"/>
    <w:rsid w:val="00B2038C"/>
    <w:rsid w:val="00B20A97"/>
    <w:rsid w:val="00B20C11"/>
    <w:rsid w:val="00B20DFD"/>
    <w:rsid w:val="00B210C7"/>
    <w:rsid w:val="00B2119F"/>
    <w:rsid w:val="00B212C1"/>
    <w:rsid w:val="00B213FB"/>
    <w:rsid w:val="00B21493"/>
    <w:rsid w:val="00B21684"/>
    <w:rsid w:val="00B217CA"/>
    <w:rsid w:val="00B220F4"/>
    <w:rsid w:val="00B22261"/>
    <w:rsid w:val="00B222CB"/>
    <w:rsid w:val="00B22480"/>
    <w:rsid w:val="00B22489"/>
    <w:rsid w:val="00B232EB"/>
    <w:rsid w:val="00B23348"/>
    <w:rsid w:val="00B23848"/>
    <w:rsid w:val="00B23A8A"/>
    <w:rsid w:val="00B23ACB"/>
    <w:rsid w:val="00B23CFE"/>
    <w:rsid w:val="00B23E20"/>
    <w:rsid w:val="00B2433D"/>
    <w:rsid w:val="00B24362"/>
    <w:rsid w:val="00B24404"/>
    <w:rsid w:val="00B247A5"/>
    <w:rsid w:val="00B24A71"/>
    <w:rsid w:val="00B24A97"/>
    <w:rsid w:val="00B251ED"/>
    <w:rsid w:val="00B251F4"/>
    <w:rsid w:val="00B253FB"/>
    <w:rsid w:val="00B254BB"/>
    <w:rsid w:val="00B2568E"/>
    <w:rsid w:val="00B256B3"/>
    <w:rsid w:val="00B25D74"/>
    <w:rsid w:val="00B25F13"/>
    <w:rsid w:val="00B2616A"/>
    <w:rsid w:val="00B26B3D"/>
    <w:rsid w:val="00B26CBD"/>
    <w:rsid w:val="00B26D0A"/>
    <w:rsid w:val="00B26D34"/>
    <w:rsid w:val="00B26DE5"/>
    <w:rsid w:val="00B26F30"/>
    <w:rsid w:val="00B270B0"/>
    <w:rsid w:val="00B277EA"/>
    <w:rsid w:val="00B278D3"/>
    <w:rsid w:val="00B27C05"/>
    <w:rsid w:val="00B27DD0"/>
    <w:rsid w:val="00B27F46"/>
    <w:rsid w:val="00B27F96"/>
    <w:rsid w:val="00B301A6"/>
    <w:rsid w:val="00B3031B"/>
    <w:rsid w:val="00B3040B"/>
    <w:rsid w:val="00B305A8"/>
    <w:rsid w:val="00B306BF"/>
    <w:rsid w:val="00B30BC0"/>
    <w:rsid w:val="00B30D05"/>
    <w:rsid w:val="00B30DA8"/>
    <w:rsid w:val="00B30EAB"/>
    <w:rsid w:val="00B31324"/>
    <w:rsid w:val="00B318B5"/>
    <w:rsid w:val="00B31955"/>
    <w:rsid w:val="00B31C67"/>
    <w:rsid w:val="00B31F37"/>
    <w:rsid w:val="00B320E1"/>
    <w:rsid w:val="00B3233D"/>
    <w:rsid w:val="00B3258E"/>
    <w:rsid w:val="00B32E33"/>
    <w:rsid w:val="00B33089"/>
    <w:rsid w:val="00B3318D"/>
    <w:rsid w:val="00B33377"/>
    <w:rsid w:val="00B336AB"/>
    <w:rsid w:val="00B33F96"/>
    <w:rsid w:val="00B34247"/>
    <w:rsid w:val="00B3441D"/>
    <w:rsid w:val="00B347E2"/>
    <w:rsid w:val="00B3491C"/>
    <w:rsid w:val="00B34B9E"/>
    <w:rsid w:val="00B34C84"/>
    <w:rsid w:val="00B34E75"/>
    <w:rsid w:val="00B350A7"/>
    <w:rsid w:val="00B35244"/>
    <w:rsid w:val="00B35692"/>
    <w:rsid w:val="00B357A8"/>
    <w:rsid w:val="00B35B47"/>
    <w:rsid w:val="00B35E6C"/>
    <w:rsid w:val="00B35F2D"/>
    <w:rsid w:val="00B35F61"/>
    <w:rsid w:val="00B36161"/>
    <w:rsid w:val="00B36E7F"/>
    <w:rsid w:val="00B36F2C"/>
    <w:rsid w:val="00B3729A"/>
    <w:rsid w:val="00B373A1"/>
    <w:rsid w:val="00B3761F"/>
    <w:rsid w:val="00B377B0"/>
    <w:rsid w:val="00B378FB"/>
    <w:rsid w:val="00B37C62"/>
    <w:rsid w:val="00B403FE"/>
    <w:rsid w:val="00B4058E"/>
    <w:rsid w:val="00B40723"/>
    <w:rsid w:val="00B40C1D"/>
    <w:rsid w:val="00B40D69"/>
    <w:rsid w:val="00B40E0A"/>
    <w:rsid w:val="00B40EF6"/>
    <w:rsid w:val="00B411B9"/>
    <w:rsid w:val="00B41A42"/>
    <w:rsid w:val="00B421E0"/>
    <w:rsid w:val="00B42AEA"/>
    <w:rsid w:val="00B42D61"/>
    <w:rsid w:val="00B43082"/>
    <w:rsid w:val="00B4318F"/>
    <w:rsid w:val="00B433EC"/>
    <w:rsid w:val="00B43610"/>
    <w:rsid w:val="00B4378E"/>
    <w:rsid w:val="00B43B42"/>
    <w:rsid w:val="00B43EA9"/>
    <w:rsid w:val="00B44700"/>
    <w:rsid w:val="00B4479B"/>
    <w:rsid w:val="00B44CA2"/>
    <w:rsid w:val="00B44E51"/>
    <w:rsid w:val="00B44EFD"/>
    <w:rsid w:val="00B456A0"/>
    <w:rsid w:val="00B45711"/>
    <w:rsid w:val="00B458E6"/>
    <w:rsid w:val="00B45BA3"/>
    <w:rsid w:val="00B45C4D"/>
    <w:rsid w:val="00B4605E"/>
    <w:rsid w:val="00B46073"/>
    <w:rsid w:val="00B4646C"/>
    <w:rsid w:val="00B468A2"/>
    <w:rsid w:val="00B469A1"/>
    <w:rsid w:val="00B46BE5"/>
    <w:rsid w:val="00B46C93"/>
    <w:rsid w:val="00B46D68"/>
    <w:rsid w:val="00B46FCD"/>
    <w:rsid w:val="00B472C8"/>
    <w:rsid w:val="00B47569"/>
    <w:rsid w:val="00B50A98"/>
    <w:rsid w:val="00B50B64"/>
    <w:rsid w:val="00B50BE7"/>
    <w:rsid w:val="00B50C66"/>
    <w:rsid w:val="00B50E7B"/>
    <w:rsid w:val="00B50FA3"/>
    <w:rsid w:val="00B50FE3"/>
    <w:rsid w:val="00B512B1"/>
    <w:rsid w:val="00B5139C"/>
    <w:rsid w:val="00B514CC"/>
    <w:rsid w:val="00B51D23"/>
    <w:rsid w:val="00B51D51"/>
    <w:rsid w:val="00B52398"/>
    <w:rsid w:val="00B523E7"/>
    <w:rsid w:val="00B52538"/>
    <w:rsid w:val="00B52548"/>
    <w:rsid w:val="00B52810"/>
    <w:rsid w:val="00B52E70"/>
    <w:rsid w:val="00B533AE"/>
    <w:rsid w:val="00B535DD"/>
    <w:rsid w:val="00B53B6D"/>
    <w:rsid w:val="00B53FBD"/>
    <w:rsid w:val="00B540C3"/>
    <w:rsid w:val="00B544B2"/>
    <w:rsid w:val="00B544C7"/>
    <w:rsid w:val="00B54574"/>
    <w:rsid w:val="00B54636"/>
    <w:rsid w:val="00B54FE6"/>
    <w:rsid w:val="00B55202"/>
    <w:rsid w:val="00B553C3"/>
    <w:rsid w:val="00B55986"/>
    <w:rsid w:val="00B55DE7"/>
    <w:rsid w:val="00B55EC8"/>
    <w:rsid w:val="00B55EDF"/>
    <w:rsid w:val="00B56122"/>
    <w:rsid w:val="00B5666D"/>
    <w:rsid w:val="00B5697A"/>
    <w:rsid w:val="00B56CE2"/>
    <w:rsid w:val="00B56E91"/>
    <w:rsid w:val="00B56F59"/>
    <w:rsid w:val="00B571D7"/>
    <w:rsid w:val="00B572C4"/>
    <w:rsid w:val="00B578F0"/>
    <w:rsid w:val="00B57DB3"/>
    <w:rsid w:val="00B57E6F"/>
    <w:rsid w:val="00B57EBF"/>
    <w:rsid w:val="00B60721"/>
    <w:rsid w:val="00B60A0A"/>
    <w:rsid w:val="00B61D15"/>
    <w:rsid w:val="00B62233"/>
    <w:rsid w:val="00B6236C"/>
    <w:rsid w:val="00B62440"/>
    <w:rsid w:val="00B629FF"/>
    <w:rsid w:val="00B62AE3"/>
    <w:rsid w:val="00B62EE4"/>
    <w:rsid w:val="00B63677"/>
    <w:rsid w:val="00B63937"/>
    <w:rsid w:val="00B63A3F"/>
    <w:rsid w:val="00B63F95"/>
    <w:rsid w:val="00B643D1"/>
    <w:rsid w:val="00B64451"/>
    <w:rsid w:val="00B64638"/>
    <w:rsid w:val="00B64784"/>
    <w:rsid w:val="00B648F0"/>
    <w:rsid w:val="00B64BEC"/>
    <w:rsid w:val="00B64BFB"/>
    <w:rsid w:val="00B64F92"/>
    <w:rsid w:val="00B64FDC"/>
    <w:rsid w:val="00B657D8"/>
    <w:rsid w:val="00B65E6E"/>
    <w:rsid w:val="00B6613B"/>
    <w:rsid w:val="00B661AE"/>
    <w:rsid w:val="00B6631C"/>
    <w:rsid w:val="00B663B2"/>
    <w:rsid w:val="00B6652A"/>
    <w:rsid w:val="00B6681D"/>
    <w:rsid w:val="00B66939"/>
    <w:rsid w:val="00B66D24"/>
    <w:rsid w:val="00B66D67"/>
    <w:rsid w:val="00B6707B"/>
    <w:rsid w:val="00B6717F"/>
    <w:rsid w:val="00B671AA"/>
    <w:rsid w:val="00B67492"/>
    <w:rsid w:val="00B67A14"/>
    <w:rsid w:val="00B701B2"/>
    <w:rsid w:val="00B703F0"/>
    <w:rsid w:val="00B70437"/>
    <w:rsid w:val="00B70443"/>
    <w:rsid w:val="00B71143"/>
    <w:rsid w:val="00B71602"/>
    <w:rsid w:val="00B71867"/>
    <w:rsid w:val="00B71CA2"/>
    <w:rsid w:val="00B71D9D"/>
    <w:rsid w:val="00B71DDB"/>
    <w:rsid w:val="00B723DB"/>
    <w:rsid w:val="00B72499"/>
    <w:rsid w:val="00B726BE"/>
    <w:rsid w:val="00B72BA1"/>
    <w:rsid w:val="00B7327D"/>
    <w:rsid w:val="00B73283"/>
    <w:rsid w:val="00B7338A"/>
    <w:rsid w:val="00B7344D"/>
    <w:rsid w:val="00B73472"/>
    <w:rsid w:val="00B73486"/>
    <w:rsid w:val="00B73E66"/>
    <w:rsid w:val="00B73F4D"/>
    <w:rsid w:val="00B741FC"/>
    <w:rsid w:val="00B746AC"/>
    <w:rsid w:val="00B747AC"/>
    <w:rsid w:val="00B74AD4"/>
    <w:rsid w:val="00B74AFF"/>
    <w:rsid w:val="00B74C35"/>
    <w:rsid w:val="00B74D08"/>
    <w:rsid w:val="00B7523A"/>
    <w:rsid w:val="00B75341"/>
    <w:rsid w:val="00B754F4"/>
    <w:rsid w:val="00B7594F"/>
    <w:rsid w:val="00B75EFE"/>
    <w:rsid w:val="00B76075"/>
    <w:rsid w:val="00B76490"/>
    <w:rsid w:val="00B76494"/>
    <w:rsid w:val="00B766D6"/>
    <w:rsid w:val="00B7673A"/>
    <w:rsid w:val="00B7686F"/>
    <w:rsid w:val="00B76E8F"/>
    <w:rsid w:val="00B76F88"/>
    <w:rsid w:val="00B76F8A"/>
    <w:rsid w:val="00B76FC1"/>
    <w:rsid w:val="00B7701D"/>
    <w:rsid w:val="00B77653"/>
    <w:rsid w:val="00B77A9D"/>
    <w:rsid w:val="00B77E33"/>
    <w:rsid w:val="00B77F36"/>
    <w:rsid w:val="00B8023B"/>
    <w:rsid w:val="00B8029E"/>
    <w:rsid w:val="00B8036E"/>
    <w:rsid w:val="00B80505"/>
    <w:rsid w:val="00B80745"/>
    <w:rsid w:val="00B80801"/>
    <w:rsid w:val="00B80D5D"/>
    <w:rsid w:val="00B80DF0"/>
    <w:rsid w:val="00B80E40"/>
    <w:rsid w:val="00B81262"/>
    <w:rsid w:val="00B816E4"/>
    <w:rsid w:val="00B81B6F"/>
    <w:rsid w:val="00B81E9A"/>
    <w:rsid w:val="00B82416"/>
    <w:rsid w:val="00B82646"/>
    <w:rsid w:val="00B82837"/>
    <w:rsid w:val="00B82DB3"/>
    <w:rsid w:val="00B82FC3"/>
    <w:rsid w:val="00B836FF"/>
    <w:rsid w:val="00B837F9"/>
    <w:rsid w:val="00B83872"/>
    <w:rsid w:val="00B83D47"/>
    <w:rsid w:val="00B843DF"/>
    <w:rsid w:val="00B849A0"/>
    <w:rsid w:val="00B849C6"/>
    <w:rsid w:val="00B8520D"/>
    <w:rsid w:val="00B8521C"/>
    <w:rsid w:val="00B85383"/>
    <w:rsid w:val="00B853C6"/>
    <w:rsid w:val="00B862C7"/>
    <w:rsid w:val="00B8665C"/>
    <w:rsid w:val="00B867B6"/>
    <w:rsid w:val="00B86896"/>
    <w:rsid w:val="00B86A81"/>
    <w:rsid w:val="00B86BCD"/>
    <w:rsid w:val="00B86CCE"/>
    <w:rsid w:val="00B87269"/>
    <w:rsid w:val="00B87399"/>
    <w:rsid w:val="00B877BF"/>
    <w:rsid w:val="00B87F11"/>
    <w:rsid w:val="00B87FAF"/>
    <w:rsid w:val="00B901E9"/>
    <w:rsid w:val="00B90565"/>
    <w:rsid w:val="00B90DA5"/>
    <w:rsid w:val="00B90E8C"/>
    <w:rsid w:val="00B90ECA"/>
    <w:rsid w:val="00B912B0"/>
    <w:rsid w:val="00B91678"/>
    <w:rsid w:val="00B91FB1"/>
    <w:rsid w:val="00B921E8"/>
    <w:rsid w:val="00B92315"/>
    <w:rsid w:val="00B92371"/>
    <w:rsid w:val="00B92982"/>
    <w:rsid w:val="00B92A42"/>
    <w:rsid w:val="00B92B8D"/>
    <w:rsid w:val="00B92BD3"/>
    <w:rsid w:val="00B92C7C"/>
    <w:rsid w:val="00B92E04"/>
    <w:rsid w:val="00B92F38"/>
    <w:rsid w:val="00B93019"/>
    <w:rsid w:val="00B93079"/>
    <w:rsid w:val="00B940D5"/>
    <w:rsid w:val="00B94183"/>
    <w:rsid w:val="00B943E9"/>
    <w:rsid w:val="00B946E3"/>
    <w:rsid w:val="00B948C3"/>
    <w:rsid w:val="00B94D2D"/>
    <w:rsid w:val="00B94F26"/>
    <w:rsid w:val="00B95552"/>
    <w:rsid w:val="00B957D4"/>
    <w:rsid w:val="00B958C6"/>
    <w:rsid w:val="00B958D8"/>
    <w:rsid w:val="00B95E1C"/>
    <w:rsid w:val="00B9616A"/>
    <w:rsid w:val="00B96734"/>
    <w:rsid w:val="00B96794"/>
    <w:rsid w:val="00B967E4"/>
    <w:rsid w:val="00B96A3D"/>
    <w:rsid w:val="00B96AD8"/>
    <w:rsid w:val="00B96BED"/>
    <w:rsid w:val="00B971B3"/>
    <w:rsid w:val="00B97213"/>
    <w:rsid w:val="00B972D7"/>
    <w:rsid w:val="00B9795B"/>
    <w:rsid w:val="00B97DF7"/>
    <w:rsid w:val="00B97E3B"/>
    <w:rsid w:val="00B97FC0"/>
    <w:rsid w:val="00BA045F"/>
    <w:rsid w:val="00BA0546"/>
    <w:rsid w:val="00BA058B"/>
    <w:rsid w:val="00BA0BD5"/>
    <w:rsid w:val="00BA1062"/>
    <w:rsid w:val="00BA10D6"/>
    <w:rsid w:val="00BA19A7"/>
    <w:rsid w:val="00BA1BE9"/>
    <w:rsid w:val="00BA1DD6"/>
    <w:rsid w:val="00BA1E10"/>
    <w:rsid w:val="00BA1F44"/>
    <w:rsid w:val="00BA2021"/>
    <w:rsid w:val="00BA210E"/>
    <w:rsid w:val="00BA22FB"/>
    <w:rsid w:val="00BA237D"/>
    <w:rsid w:val="00BA27D5"/>
    <w:rsid w:val="00BA2B1E"/>
    <w:rsid w:val="00BA2F2A"/>
    <w:rsid w:val="00BA322F"/>
    <w:rsid w:val="00BA3284"/>
    <w:rsid w:val="00BA375B"/>
    <w:rsid w:val="00BA3857"/>
    <w:rsid w:val="00BA39B3"/>
    <w:rsid w:val="00BA424C"/>
    <w:rsid w:val="00BA4497"/>
    <w:rsid w:val="00BA44D9"/>
    <w:rsid w:val="00BA4D17"/>
    <w:rsid w:val="00BA571C"/>
    <w:rsid w:val="00BA5892"/>
    <w:rsid w:val="00BA5D08"/>
    <w:rsid w:val="00BA5EA6"/>
    <w:rsid w:val="00BA6740"/>
    <w:rsid w:val="00BA68C0"/>
    <w:rsid w:val="00BA6A03"/>
    <w:rsid w:val="00BA6ED3"/>
    <w:rsid w:val="00BA6EFA"/>
    <w:rsid w:val="00BA6FF6"/>
    <w:rsid w:val="00BA77D5"/>
    <w:rsid w:val="00BA7D21"/>
    <w:rsid w:val="00BA7EDD"/>
    <w:rsid w:val="00BB0084"/>
    <w:rsid w:val="00BB02F9"/>
    <w:rsid w:val="00BB0454"/>
    <w:rsid w:val="00BB0F85"/>
    <w:rsid w:val="00BB10AA"/>
    <w:rsid w:val="00BB11D6"/>
    <w:rsid w:val="00BB152F"/>
    <w:rsid w:val="00BB15A2"/>
    <w:rsid w:val="00BB1B41"/>
    <w:rsid w:val="00BB1F07"/>
    <w:rsid w:val="00BB2512"/>
    <w:rsid w:val="00BB25E0"/>
    <w:rsid w:val="00BB263B"/>
    <w:rsid w:val="00BB3306"/>
    <w:rsid w:val="00BB3330"/>
    <w:rsid w:val="00BB333A"/>
    <w:rsid w:val="00BB3632"/>
    <w:rsid w:val="00BB375B"/>
    <w:rsid w:val="00BB3956"/>
    <w:rsid w:val="00BB41AD"/>
    <w:rsid w:val="00BB41EC"/>
    <w:rsid w:val="00BB42C2"/>
    <w:rsid w:val="00BB497A"/>
    <w:rsid w:val="00BB4C4D"/>
    <w:rsid w:val="00BB4FA6"/>
    <w:rsid w:val="00BB5446"/>
    <w:rsid w:val="00BB54EB"/>
    <w:rsid w:val="00BB588C"/>
    <w:rsid w:val="00BB5C18"/>
    <w:rsid w:val="00BB6040"/>
    <w:rsid w:val="00BB6067"/>
    <w:rsid w:val="00BB6077"/>
    <w:rsid w:val="00BB6857"/>
    <w:rsid w:val="00BB6992"/>
    <w:rsid w:val="00BB6B1D"/>
    <w:rsid w:val="00BB6D05"/>
    <w:rsid w:val="00BB779C"/>
    <w:rsid w:val="00BC0053"/>
    <w:rsid w:val="00BC0377"/>
    <w:rsid w:val="00BC03AA"/>
    <w:rsid w:val="00BC14AE"/>
    <w:rsid w:val="00BC14B4"/>
    <w:rsid w:val="00BC1936"/>
    <w:rsid w:val="00BC1A58"/>
    <w:rsid w:val="00BC1D03"/>
    <w:rsid w:val="00BC2246"/>
    <w:rsid w:val="00BC23EC"/>
    <w:rsid w:val="00BC2991"/>
    <w:rsid w:val="00BC2A1C"/>
    <w:rsid w:val="00BC2E35"/>
    <w:rsid w:val="00BC4592"/>
    <w:rsid w:val="00BC4DE7"/>
    <w:rsid w:val="00BC52E3"/>
    <w:rsid w:val="00BC5BED"/>
    <w:rsid w:val="00BC5E59"/>
    <w:rsid w:val="00BC6031"/>
    <w:rsid w:val="00BC64C3"/>
    <w:rsid w:val="00BC679D"/>
    <w:rsid w:val="00BC6954"/>
    <w:rsid w:val="00BC6B6F"/>
    <w:rsid w:val="00BC6E85"/>
    <w:rsid w:val="00BC72DD"/>
    <w:rsid w:val="00BC733E"/>
    <w:rsid w:val="00BC7344"/>
    <w:rsid w:val="00BC76C8"/>
    <w:rsid w:val="00BC7767"/>
    <w:rsid w:val="00BC788E"/>
    <w:rsid w:val="00BC79EA"/>
    <w:rsid w:val="00BC7BF2"/>
    <w:rsid w:val="00BD0C59"/>
    <w:rsid w:val="00BD0E7D"/>
    <w:rsid w:val="00BD0EA5"/>
    <w:rsid w:val="00BD0EEE"/>
    <w:rsid w:val="00BD0F3A"/>
    <w:rsid w:val="00BD0F9D"/>
    <w:rsid w:val="00BD10F1"/>
    <w:rsid w:val="00BD1295"/>
    <w:rsid w:val="00BD1486"/>
    <w:rsid w:val="00BD17C1"/>
    <w:rsid w:val="00BD17F3"/>
    <w:rsid w:val="00BD1BBC"/>
    <w:rsid w:val="00BD1D92"/>
    <w:rsid w:val="00BD25A7"/>
    <w:rsid w:val="00BD2DF3"/>
    <w:rsid w:val="00BD30F9"/>
    <w:rsid w:val="00BD3ADD"/>
    <w:rsid w:val="00BD3BD6"/>
    <w:rsid w:val="00BD3DCB"/>
    <w:rsid w:val="00BD3EF6"/>
    <w:rsid w:val="00BD4653"/>
    <w:rsid w:val="00BD4720"/>
    <w:rsid w:val="00BD4949"/>
    <w:rsid w:val="00BD49B4"/>
    <w:rsid w:val="00BD4E44"/>
    <w:rsid w:val="00BD534F"/>
    <w:rsid w:val="00BD5351"/>
    <w:rsid w:val="00BD53DF"/>
    <w:rsid w:val="00BD5591"/>
    <w:rsid w:val="00BD5752"/>
    <w:rsid w:val="00BD58D9"/>
    <w:rsid w:val="00BD5EC3"/>
    <w:rsid w:val="00BD6087"/>
    <w:rsid w:val="00BD60FC"/>
    <w:rsid w:val="00BD66B0"/>
    <w:rsid w:val="00BD67F1"/>
    <w:rsid w:val="00BD6950"/>
    <w:rsid w:val="00BD6BDE"/>
    <w:rsid w:val="00BD6C4B"/>
    <w:rsid w:val="00BD6F32"/>
    <w:rsid w:val="00BD723C"/>
    <w:rsid w:val="00BD755B"/>
    <w:rsid w:val="00BD7BED"/>
    <w:rsid w:val="00BD7E2E"/>
    <w:rsid w:val="00BD7E7E"/>
    <w:rsid w:val="00BD7FB9"/>
    <w:rsid w:val="00BE0208"/>
    <w:rsid w:val="00BE067E"/>
    <w:rsid w:val="00BE1683"/>
    <w:rsid w:val="00BE18A1"/>
    <w:rsid w:val="00BE19F4"/>
    <w:rsid w:val="00BE1B50"/>
    <w:rsid w:val="00BE2248"/>
    <w:rsid w:val="00BE23CC"/>
    <w:rsid w:val="00BE2544"/>
    <w:rsid w:val="00BE2645"/>
    <w:rsid w:val="00BE2BBA"/>
    <w:rsid w:val="00BE35B9"/>
    <w:rsid w:val="00BE366F"/>
    <w:rsid w:val="00BE40B4"/>
    <w:rsid w:val="00BE450B"/>
    <w:rsid w:val="00BE4BF7"/>
    <w:rsid w:val="00BE5155"/>
    <w:rsid w:val="00BE5C37"/>
    <w:rsid w:val="00BE60C8"/>
    <w:rsid w:val="00BE641F"/>
    <w:rsid w:val="00BE6608"/>
    <w:rsid w:val="00BE665C"/>
    <w:rsid w:val="00BE69DA"/>
    <w:rsid w:val="00BE6F01"/>
    <w:rsid w:val="00BE781D"/>
    <w:rsid w:val="00BE79DF"/>
    <w:rsid w:val="00BE7C88"/>
    <w:rsid w:val="00BF007A"/>
    <w:rsid w:val="00BF0350"/>
    <w:rsid w:val="00BF0AF9"/>
    <w:rsid w:val="00BF0DBE"/>
    <w:rsid w:val="00BF0F65"/>
    <w:rsid w:val="00BF156B"/>
    <w:rsid w:val="00BF19F6"/>
    <w:rsid w:val="00BF1B4C"/>
    <w:rsid w:val="00BF1DBD"/>
    <w:rsid w:val="00BF1E3D"/>
    <w:rsid w:val="00BF2096"/>
    <w:rsid w:val="00BF20E5"/>
    <w:rsid w:val="00BF2203"/>
    <w:rsid w:val="00BF24CB"/>
    <w:rsid w:val="00BF262B"/>
    <w:rsid w:val="00BF2833"/>
    <w:rsid w:val="00BF284D"/>
    <w:rsid w:val="00BF2864"/>
    <w:rsid w:val="00BF292F"/>
    <w:rsid w:val="00BF2A81"/>
    <w:rsid w:val="00BF2D22"/>
    <w:rsid w:val="00BF2F36"/>
    <w:rsid w:val="00BF3163"/>
    <w:rsid w:val="00BF33BC"/>
    <w:rsid w:val="00BF3C0E"/>
    <w:rsid w:val="00BF471B"/>
    <w:rsid w:val="00BF473D"/>
    <w:rsid w:val="00BF47C5"/>
    <w:rsid w:val="00BF4A16"/>
    <w:rsid w:val="00BF4D4C"/>
    <w:rsid w:val="00BF564C"/>
    <w:rsid w:val="00BF5955"/>
    <w:rsid w:val="00BF5AF9"/>
    <w:rsid w:val="00BF5E90"/>
    <w:rsid w:val="00BF69E9"/>
    <w:rsid w:val="00BF6B60"/>
    <w:rsid w:val="00BF6B9B"/>
    <w:rsid w:val="00BF71B5"/>
    <w:rsid w:val="00BF7431"/>
    <w:rsid w:val="00BF7468"/>
    <w:rsid w:val="00BF7C7F"/>
    <w:rsid w:val="00BF7E9D"/>
    <w:rsid w:val="00BF7EE5"/>
    <w:rsid w:val="00BF7FD1"/>
    <w:rsid w:val="00C004EE"/>
    <w:rsid w:val="00C00BCA"/>
    <w:rsid w:val="00C00EC5"/>
    <w:rsid w:val="00C01091"/>
    <w:rsid w:val="00C01259"/>
    <w:rsid w:val="00C01773"/>
    <w:rsid w:val="00C01B9E"/>
    <w:rsid w:val="00C01BA5"/>
    <w:rsid w:val="00C01C87"/>
    <w:rsid w:val="00C01DC3"/>
    <w:rsid w:val="00C0216C"/>
    <w:rsid w:val="00C02666"/>
    <w:rsid w:val="00C0296C"/>
    <w:rsid w:val="00C02A1D"/>
    <w:rsid w:val="00C02FF1"/>
    <w:rsid w:val="00C03355"/>
    <w:rsid w:val="00C0339F"/>
    <w:rsid w:val="00C033AE"/>
    <w:rsid w:val="00C034EB"/>
    <w:rsid w:val="00C03617"/>
    <w:rsid w:val="00C0366D"/>
    <w:rsid w:val="00C03AF8"/>
    <w:rsid w:val="00C03E2F"/>
    <w:rsid w:val="00C03EDA"/>
    <w:rsid w:val="00C0433B"/>
    <w:rsid w:val="00C048BD"/>
    <w:rsid w:val="00C0497E"/>
    <w:rsid w:val="00C04A4D"/>
    <w:rsid w:val="00C04ABA"/>
    <w:rsid w:val="00C04C44"/>
    <w:rsid w:val="00C04D33"/>
    <w:rsid w:val="00C05320"/>
    <w:rsid w:val="00C05550"/>
    <w:rsid w:val="00C05DFB"/>
    <w:rsid w:val="00C05E06"/>
    <w:rsid w:val="00C05EA4"/>
    <w:rsid w:val="00C05EDD"/>
    <w:rsid w:val="00C06939"/>
    <w:rsid w:val="00C06AB4"/>
    <w:rsid w:val="00C06B2E"/>
    <w:rsid w:val="00C070E9"/>
    <w:rsid w:val="00C0713D"/>
    <w:rsid w:val="00C072C5"/>
    <w:rsid w:val="00C073D2"/>
    <w:rsid w:val="00C07912"/>
    <w:rsid w:val="00C07DB6"/>
    <w:rsid w:val="00C07E5C"/>
    <w:rsid w:val="00C10289"/>
    <w:rsid w:val="00C104AE"/>
    <w:rsid w:val="00C10526"/>
    <w:rsid w:val="00C10CA0"/>
    <w:rsid w:val="00C10DE6"/>
    <w:rsid w:val="00C1107F"/>
    <w:rsid w:val="00C112DA"/>
    <w:rsid w:val="00C11302"/>
    <w:rsid w:val="00C113F4"/>
    <w:rsid w:val="00C11880"/>
    <w:rsid w:val="00C11B45"/>
    <w:rsid w:val="00C11CB3"/>
    <w:rsid w:val="00C11FAF"/>
    <w:rsid w:val="00C11FDF"/>
    <w:rsid w:val="00C12093"/>
    <w:rsid w:val="00C12827"/>
    <w:rsid w:val="00C12AB3"/>
    <w:rsid w:val="00C12C19"/>
    <w:rsid w:val="00C12DFF"/>
    <w:rsid w:val="00C12EBB"/>
    <w:rsid w:val="00C13022"/>
    <w:rsid w:val="00C13091"/>
    <w:rsid w:val="00C131FC"/>
    <w:rsid w:val="00C13ADD"/>
    <w:rsid w:val="00C13B90"/>
    <w:rsid w:val="00C13D02"/>
    <w:rsid w:val="00C13E85"/>
    <w:rsid w:val="00C14992"/>
    <w:rsid w:val="00C14A7F"/>
    <w:rsid w:val="00C14B09"/>
    <w:rsid w:val="00C155B8"/>
    <w:rsid w:val="00C15605"/>
    <w:rsid w:val="00C15804"/>
    <w:rsid w:val="00C15EA2"/>
    <w:rsid w:val="00C16004"/>
    <w:rsid w:val="00C16063"/>
    <w:rsid w:val="00C160D7"/>
    <w:rsid w:val="00C162E2"/>
    <w:rsid w:val="00C16D46"/>
    <w:rsid w:val="00C16DC1"/>
    <w:rsid w:val="00C16DCD"/>
    <w:rsid w:val="00C16DD1"/>
    <w:rsid w:val="00C170A5"/>
    <w:rsid w:val="00C17364"/>
    <w:rsid w:val="00C17530"/>
    <w:rsid w:val="00C1762E"/>
    <w:rsid w:val="00C17839"/>
    <w:rsid w:val="00C17E1C"/>
    <w:rsid w:val="00C2014F"/>
    <w:rsid w:val="00C20163"/>
    <w:rsid w:val="00C20474"/>
    <w:rsid w:val="00C20541"/>
    <w:rsid w:val="00C20A58"/>
    <w:rsid w:val="00C20BC1"/>
    <w:rsid w:val="00C20CA8"/>
    <w:rsid w:val="00C20FF5"/>
    <w:rsid w:val="00C215DC"/>
    <w:rsid w:val="00C21605"/>
    <w:rsid w:val="00C21D04"/>
    <w:rsid w:val="00C22838"/>
    <w:rsid w:val="00C22C8B"/>
    <w:rsid w:val="00C230DE"/>
    <w:rsid w:val="00C238AD"/>
    <w:rsid w:val="00C23CE1"/>
    <w:rsid w:val="00C24155"/>
    <w:rsid w:val="00C241C5"/>
    <w:rsid w:val="00C24879"/>
    <w:rsid w:val="00C24C37"/>
    <w:rsid w:val="00C24EFF"/>
    <w:rsid w:val="00C25378"/>
    <w:rsid w:val="00C25437"/>
    <w:rsid w:val="00C2551A"/>
    <w:rsid w:val="00C2557F"/>
    <w:rsid w:val="00C25852"/>
    <w:rsid w:val="00C25A35"/>
    <w:rsid w:val="00C25BCD"/>
    <w:rsid w:val="00C25F29"/>
    <w:rsid w:val="00C26656"/>
    <w:rsid w:val="00C26785"/>
    <w:rsid w:val="00C2723D"/>
    <w:rsid w:val="00C27246"/>
    <w:rsid w:val="00C274B7"/>
    <w:rsid w:val="00C27503"/>
    <w:rsid w:val="00C278F2"/>
    <w:rsid w:val="00C279EA"/>
    <w:rsid w:val="00C27B60"/>
    <w:rsid w:val="00C27DA0"/>
    <w:rsid w:val="00C27E0F"/>
    <w:rsid w:val="00C30005"/>
    <w:rsid w:val="00C30210"/>
    <w:rsid w:val="00C30740"/>
    <w:rsid w:val="00C309C0"/>
    <w:rsid w:val="00C309F1"/>
    <w:rsid w:val="00C30B6E"/>
    <w:rsid w:val="00C30CBE"/>
    <w:rsid w:val="00C30D3E"/>
    <w:rsid w:val="00C30EC8"/>
    <w:rsid w:val="00C312A0"/>
    <w:rsid w:val="00C31AA6"/>
    <w:rsid w:val="00C31C82"/>
    <w:rsid w:val="00C320A3"/>
    <w:rsid w:val="00C32153"/>
    <w:rsid w:val="00C32545"/>
    <w:rsid w:val="00C32625"/>
    <w:rsid w:val="00C32718"/>
    <w:rsid w:val="00C329D8"/>
    <w:rsid w:val="00C32F99"/>
    <w:rsid w:val="00C330E4"/>
    <w:rsid w:val="00C334BB"/>
    <w:rsid w:val="00C334D9"/>
    <w:rsid w:val="00C335B8"/>
    <w:rsid w:val="00C33D38"/>
    <w:rsid w:val="00C33ED1"/>
    <w:rsid w:val="00C33F2F"/>
    <w:rsid w:val="00C33FA7"/>
    <w:rsid w:val="00C33FBB"/>
    <w:rsid w:val="00C3401A"/>
    <w:rsid w:val="00C34139"/>
    <w:rsid w:val="00C3431F"/>
    <w:rsid w:val="00C3451F"/>
    <w:rsid w:val="00C3481F"/>
    <w:rsid w:val="00C34A3B"/>
    <w:rsid w:val="00C3528E"/>
    <w:rsid w:val="00C3551D"/>
    <w:rsid w:val="00C35A50"/>
    <w:rsid w:val="00C35AE2"/>
    <w:rsid w:val="00C35CAB"/>
    <w:rsid w:val="00C35EDC"/>
    <w:rsid w:val="00C3617B"/>
    <w:rsid w:val="00C366AB"/>
    <w:rsid w:val="00C36824"/>
    <w:rsid w:val="00C3691C"/>
    <w:rsid w:val="00C36FDF"/>
    <w:rsid w:val="00C3744D"/>
    <w:rsid w:val="00C3746B"/>
    <w:rsid w:val="00C376BF"/>
    <w:rsid w:val="00C378FE"/>
    <w:rsid w:val="00C37AA5"/>
    <w:rsid w:val="00C37AD1"/>
    <w:rsid w:val="00C37F72"/>
    <w:rsid w:val="00C40512"/>
    <w:rsid w:val="00C407B1"/>
    <w:rsid w:val="00C40920"/>
    <w:rsid w:val="00C40DE0"/>
    <w:rsid w:val="00C40FEA"/>
    <w:rsid w:val="00C4167E"/>
    <w:rsid w:val="00C418CD"/>
    <w:rsid w:val="00C4191E"/>
    <w:rsid w:val="00C41EB2"/>
    <w:rsid w:val="00C42189"/>
    <w:rsid w:val="00C42246"/>
    <w:rsid w:val="00C4226C"/>
    <w:rsid w:val="00C422B4"/>
    <w:rsid w:val="00C42326"/>
    <w:rsid w:val="00C4232F"/>
    <w:rsid w:val="00C4248F"/>
    <w:rsid w:val="00C425B7"/>
    <w:rsid w:val="00C42AE9"/>
    <w:rsid w:val="00C42AEE"/>
    <w:rsid w:val="00C42C90"/>
    <w:rsid w:val="00C42FA7"/>
    <w:rsid w:val="00C42FA8"/>
    <w:rsid w:val="00C4349E"/>
    <w:rsid w:val="00C434F1"/>
    <w:rsid w:val="00C435AE"/>
    <w:rsid w:val="00C438AF"/>
    <w:rsid w:val="00C4399B"/>
    <w:rsid w:val="00C43BF5"/>
    <w:rsid w:val="00C43F94"/>
    <w:rsid w:val="00C443AC"/>
    <w:rsid w:val="00C445F8"/>
    <w:rsid w:val="00C448DF"/>
    <w:rsid w:val="00C44C6C"/>
    <w:rsid w:val="00C44CA9"/>
    <w:rsid w:val="00C44F4B"/>
    <w:rsid w:val="00C44F65"/>
    <w:rsid w:val="00C45B0F"/>
    <w:rsid w:val="00C45BD4"/>
    <w:rsid w:val="00C45EC1"/>
    <w:rsid w:val="00C45FBF"/>
    <w:rsid w:val="00C4624F"/>
    <w:rsid w:val="00C46261"/>
    <w:rsid w:val="00C468E9"/>
    <w:rsid w:val="00C479AA"/>
    <w:rsid w:val="00C47FA9"/>
    <w:rsid w:val="00C47FC4"/>
    <w:rsid w:val="00C50381"/>
    <w:rsid w:val="00C50E74"/>
    <w:rsid w:val="00C517C5"/>
    <w:rsid w:val="00C5192C"/>
    <w:rsid w:val="00C520A0"/>
    <w:rsid w:val="00C520D9"/>
    <w:rsid w:val="00C5210E"/>
    <w:rsid w:val="00C521EE"/>
    <w:rsid w:val="00C52207"/>
    <w:rsid w:val="00C52697"/>
    <w:rsid w:val="00C52744"/>
    <w:rsid w:val="00C52D27"/>
    <w:rsid w:val="00C530C3"/>
    <w:rsid w:val="00C53B14"/>
    <w:rsid w:val="00C5436D"/>
    <w:rsid w:val="00C5441E"/>
    <w:rsid w:val="00C54540"/>
    <w:rsid w:val="00C54704"/>
    <w:rsid w:val="00C54BE5"/>
    <w:rsid w:val="00C54E23"/>
    <w:rsid w:val="00C54EC1"/>
    <w:rsid w:val="00C55010"/>
    <w:rsid w:val="00C555AC"/>
    <w:rsid w:val="00C555AD"/>
    <w:rsid w:val="00C5575C"/>
    <w:rsid w:val="00C56ACC"/>
    <w:rsid w:val="00C56B63"/>
    <w:rsid w:val="00C56CF3"/>
    <w:rsid w:val="00C56DEB"/>
    <w:rsid w:val="00C5714D"/>
    <w:rsid w:val="00C57331"/>
    <w:rsid w:val="00C573D6"/>
    <w:rsid w:val="00C57486"/>
    <w:rsid w:val="00C57521"/>
    <w:rsid w:val="00C57940"/>
    <w:rsid w:val="00C60096"/>
    <w:rsid w:val="00C60295"/>
    <w:rsid w:val="00C6091F"/>
    <w:rsid w:val="00C60A42"/>
    <w:rsid w:val="00C60C16"/>
    <w:rsid w:val="00C612CB"/>
    <w:rsid w:val="00C614E8"/>
    <w:rsid w:val="00C61B44"/>
    <w:rsid w:val="00C61B47"/>
    <w:rsid w:val="00C61CD6"/>
    <w:rsid w:val="00C62392"/>
    <w:rsid w:val="00C626DB"/>
    <w:rsid w:val="00C62908"/>
    <w:rsid w:val="00C62D0D"/>
    <w:rsid w:val="00C6309E"/>
    <w:rsid w:val="00C63736"/>
    <w:rsid w:val="00C6382C"/>
    <w:rsid w:val="00C63B2B"/>
    <w:rsid w:val="00C63B3C"/>
    <w:rsid w:val="00C63C02"/>
    <w:rsid w:val="00C63F3C"/>
    <w:rsid w:val="00C64471"/>
    <w:rsid w:val="00C6493F"/>
    <w:rsid w:val="00C64B3F"/>
    <w:rsid w:val="00C64C75"/>
    <w:rsid w:val="00C64CE7"/>
    <w:rsid w:val="00C64EC1"/>
    <w:rsid w:val="00C65405"/>
    <w:rsid w:val="00C65607"/>
    <w:rsid w:val="00C65776"/>
    <w:rsid w:val="00C65B8F"/>
    <w:rsid w:val="00C65D3D"/>
    <w:rsid w:val="00C662AA"/>
    <w:rsid w:val="00C663C9"/>
    <w:rsid w:val="00C6643D"/>
    <w:rsid w:val="00C664BB"/>
    <w:rsid w:val="00C664CA"/>
    <w:rsid w:val="00C6669E"/>
    <w:rsid w:val="00C667D5"/>
    <w:rsid w:val="00C66804"/>
    <w:rsid w:val="00C66837"/>
    <w:rsid w:val="00C672CC"/>
    <w:rsid w:val="00C67663"/>
    <w:rsid w:val="00C67C9D"/>
    <w:rsid w:val="00C67DAB"/>
    <w:rsid w:val="00C67E6A"/>
    <w:rsid w:val="00C7041A"/>
    <w:rsid w:val="00C70496"/>
    <w:rsid w:val="00C7068A"/>
    <w:rsid w:val="00C70699"/>
    <w:rsid w:val="00C70734"/>
    <w:rsid w:val="00C707DE"/>
    <w:rsid w:val="00C71131"/>
    <w:rsid w:val="00C7118C"/>
    <w:rsid w:val="00C71421"/>
    <w:rsid w:val="00C714A1"/>
    <w:rsid w:val="00C71535"/>
    <w:rsid w:val="00C717C4"/>
    <w:rsid w:val="00C71904"/>
    <w:rsid w:val="00C71CE8"/>
    <w:rsid w:val="00C71D11"/>
    <w:rsid w:val="00C71DA2"/>
    <w:rsid w:val="00C72117"/>
    <w:rsid w:val="00C724B0"/>
    <w:rsid w:val="00C727BA"/>
    <w:rsid w:val="00C72915"/>
    <w:rsid w:val="00C72AAF"/>
    <w:rsid w:val="00C72DFD"/>
    <w:rsid w:val="00C7309A"/>
    <w:rsid w:val="00C730A6"/>
    <w:rsid w:val="00C7382B"/>
    <w:rsid w:val="00C738A9"/>
    <w:rsid w:val="00C73C48"/>
    <w:rsid w:val="00C742CC"/>
    <w:rsid w:val="00C74371"/>
    <w:rsid w:val="00C745F8"/>
    <w:rsid w:val="00C74610"/>
    <w:rsid w:val="00C74C74"/>
    <w:rsid w:val="00C74D84"/>
    <w:rsid w:val="00C74EB8"/>
    <w:rsid w:val="00C75760"/>
    <w:rsid w:val="00C75794"/>
    <w:rsid w:val="00C75C1B"/>
    <w:rsid w:val="00C75C9C"/>
    <w:rsid w:val="00C7616E"/>
    <w:rsid w:val="00C7618D"/>
    <w:rsid w:val="00C761DD"/>
    <w:rsid w:val="00C76519"/>
    <w:rsid w:val="00C7651A"/>
    <w:rsid w:val="00C769B0"/>
    <w:rsid w:val="00C76C0E"/>
    <w:rsid w:val="00C76D56"/>
    <w:rsid w:val="00C76F59"/>
    <w:rsid w:val="00C775E3"/>
    <w:rsid w:val="00C7767F"/>
    <w:rsid w:val="00C77B8E"/>
    <w:rsid w:val="00C77BD8"/>
    <w:rsid w:val="00C77FB9"/>
    <w:rsid w:val="00C80008"/>
    <w:rsid w:val="00C801B1"/>
    <w:rsid w:val="00C802D5"/>
    <w:rsid w:val="00C8048C"/>
    <w:rsid w:val="00C804E0"/>
    <w:rsid w:val="00C809C5"/>
    <w:rsid w:val="00C80B5A"/>
    <w:rsid w:val="00C80D5D"/>
    <w:rsid w:val="00C815A9"/>
    <w:rsid w:val="00C81DDC"/>
    <w:rsid w:val="00C81EEE"/>
    <w:rsid w:val="00C81F8E"/>
    <w:rsid w:val="00C821EE"/>
    <w:rsid w:val="00C82362"/>
    <w:rsid w:val="00C82453"/>
    <w:rsid w:val="00C82622"/>
    <w:rsid w:val="00C8298A"/>
    <w:rsid w:val="00C82B2A"/>
    <w:rsid w:val="00C8302C"/>
    <w:rsid w:val="00C8345A"/>
    <w:rsid w:val="00C834C0"/>
    <w:rsid w:val="00C8356A"/>
    <w:rsid w:val="00C83870"/>
    <w:rsid w:val="00C83957"/>
    <w:rsid w:val="00C83DCB"/>
    <w:rsid w:val="00C84018"/>
    <w:rsid w:val="00C84424"/>
    <w:rsid w:val="00C84491"/>
    <w:rsid w:val="00C8471E"/>
    <w:rsid w:val="00C847FC"/>
    <w:rsid w:val="00C8492A"/>
    <w:rsid w:val="00C84A07"/>
    <w:rsid w:val="00C850C8"/>
    <w:rsid w:val="00C85384"/>
    <w:rsid w:val="00C85522"/>
    <w:rsid w:val="00C857D6"/>
    <w:rsid w:val="00C857FC"/>
    <w:rsid w:val="00C858CA"/>
    <w:rsid w:val="00C85AE2"/>
    <w:rsid w:val="00C85E1B"/>
    <w:rsid w:val="00C8653D"/>
    <w:rsid w:val="00C871F5"/>
    <w:rsid w:val="00C8732D"/>
    <w:rsid w:val="00C8739B"/>
    <w:rsid w:val="00C875F0"/>
    <w:rsid w:val="00C875F4"/>
    <w:rsid w:val="00C87AE5"/>
    <w:rsid w:val="00C87D61"/>
    <w:rsid w:val="00C87F11"/>
    <w:rsid w:val="00C900E5"/>
    <w:rsid w:val="00C90286"/>
    <w:rsid w:val="00C90525"/>
    <w:rsid w:val="00C9058B"/>
    <w:rsid w:val="00C90A3B"/>
    <w:rsid w:val="00C90C92"/>
    <w:rsid w:val="00C91088"/>
    <w:rsid w:val="00C91285"/>
    <w:rsid w:val="00C915ED"/>
    <w:rsid w:val="00C91666"/>
    <w:rsid w:val="00C919C8"/>
    <w:rsid w:val="00C91C3C"/>
    <w:rsid w:val="00C91C45"/>
    <w:rsid w:val="00C9226A"/>
    <w:rsid w:val="00C926AE"/>
    <w:rsid w:val="00C9273E"/>
    <w:rsid w:val="00C92A22"/>
    <w:rsid w:val="00C92B68"/>
    <w:rsid w:val="00C92C04"/>
    <w:rsid w:val="00C92D39"/>
    <w:rsid w:val="00C9337F"/>
    <w:rsid w:val="00C93977"/>
    <w:rsid w:val="00C93CC8"/>
    <w:rsid w:val="00C942D8"/>
    <w:rsid w:val="00C9430B"/>
    <w:rsid w:val="00C94359"/>
    <w:rsid w:val="00C9441B"/>
    <w:rsid w:val="00C9493B"/>
    <w:rsid w:val="00C94BC6"/>
    <w:rsid w:val="00C94C25"/>
    <w:rsid w:val="00C95659"/>
    <w:rsid w:val="00C956FE"/>
    <w:rsid w:val="00C957A3"/>
    <w:rsid w:val="00C9595E"/>
    <w:rsid w:val="00C95A3A"/>
    <w:rsid w:val="00C95B49"/>
    <w:rsid w:val="00C95ECB"/>
    <w:rsid w:val="00C96353"/>
    <w:rsid w:val="00C9647E"/>
    <w:rsid w:val="00C965EF"/>
    <w:rsid w:val="00C96A78"/>
    <w:rsid w:val="00C96AC0"/>
    <w:rsid w:val="00C975B6"/>
    <w:rsid w:val="00C975D0"/>
    <w:rsid w:val="00C97C50"/>
    <w:rsid w:val="00C97C9E"/>
    <w:rsid w:val="00CA0067"/>
    <w:rsid w:val="00CA02B1"/>
    <w:rsid w:val="00CA04DE"/>
    <w:rsid w:val="00CA0595"/>
    <w:rsid w:val="00CA0C25"/>
    <w:rsid w:val="00CA0DC2"/>
    <w:rsid w:val="00CA0E72"/>
    <w:rsid w:val="00CA0F81"/>
    <w:rsid w:val="00CA1038"/>
    <w:rsid w:val="00CA13D9"/>
    <w:rsid w:val="00CA18D4"/>
    <w:rsid w:val="00CA1903"/>
    <w:rsid w:val="00CA1AE7"/>
    <w:rsid w:val="00CA1D7E"/>
    <w:rsid w:val="00CA21A6"/>
    <w:rsid w:val="00CA22B5"/>
    <w:rsid w:val="00CA27C0"/>
    <w:rsid w:val="00CA29E7"/>
    <w:rsid w:val="00CA2AA4"/>
    <w:rsid w:val="00CA2B1C"/>
    <w:rsid w:val="00CA2D6C"/>
    <w:rsid w:val="00CA2ECB"/>
    <w:rsid w:val="00CA2F8A"/>
    <w:rsid w:val="00CA2FB2"/>
    <w:rsid w:val="00CA30DD"/>
    <w:rsid w:val="00CA3106"/>
    <w:rsid w:val="00CA310B"/>
    <w:rsid w:val="00CA3144"/>
    <w:rsid w:val="00CA3223"/>
    <w:rsid w:val="00CA3CD6"/>
    <w:rsid w:val="00CA46E4"/>
    <w:rsid w:val="00CA47CC"/>
    <w:rsid w:val="00CA5140"/>
    <w:rsid w:val="00CA521F"/>
    <w:rsid w:val="00CA52D2"/>
    <w:rsid w:val="00CA54E9"/>
    <w:rsid w:val="00CA57E4"/>
    <w:rsid w:val="00CA5AE1"/>
    <w:rsid w:val="00CA5E86"/>
    <w:rsid w:val="00CA62B2"/>
    <w:rsid w:val="00CA66BC"/>
    <w:rsid w:val="00CA6787"/>
    <w:rsid w:val="00CA67CB"/>
    <w:rsid w:val="00CA6AD3"/>
    <w:rsid w:val="00CA6DD1"/>
    <w:rsid w:val="00CA7151"/>
    <w:rsid w:val="00CA7252"/>
    <w:rsid w:val="00CA787C"/>
    <w:rsid w:val="00CA78CF"/>
    <w:rsid w:val="00CA7913"/>
    <w:rsid w:val="00CA7A3D"/>
    <w:rsid w:val="00CA7EA3"/>
    <w:rsid w:val="00CB0130"/>
    <w:rsid w:val="00CB03F5"/>
    <w:rsid w:val="00CB0673"/>
    <w:rsid w:val="00CB0726"/>
    <w:rsid w:val="00CB08D3"/>
    <w:rsid w:val="00CB1688"/>
    <w:rsid w:val="00CB190A"/>
    <w:rsid w:val="00CB1A77"/>
    <w:rsid w:val="00CB1B53"/>
    <w:rsid w:val="00CB1EAF"/>
    <w:rsid w:val="00CB2680"/>
    <w:rsid w:val="00CB2797"/>
    <w:rsid w:val="00CB2822"/>
    <w:rsid w:val="00CB29DF"/>
    <w:rsid w:val="00CB29F0"/>
    <w:rsid w:val="00CB2D1B"/>
    <w:rsid w:val="00CB2DBB"/>
    <w:rsid w:val="00CB32C9"/>
    <w:rsid w:val="00CB3394"/>
    <w:rsid w:val="00CB347C"/>
    <w:rsid w:val="00CB382B"/>
    <w:rsid w:val="00CB4504"/>
    <w:rsid w:val="00CB4626"/>
    <w:rsid w:val="00CB466F"/>
    <w:rsid w:val="00CB4685"/>
    <w:rsid w:val="00CB4B80"/>
    <w:rsid w:val="00CB4C00"/>
    <w:rsid w:val="00CB4DE6"/>
    <w:rsid w:val="00CB5356"/>
    <w:rsid w:val="00CB55E3"/>
    <w:rsid w:val="00CB57BC"/>
    <w:rsid w:val="00CB598B"/>
    <w:rsid w:val="00CB5C74"/>
    <w:rsid w:val="00CB63DC"/>
    <w:rsid w:val="00CB6B79"/>
    <w:rsid w:val="00CB7347"/>
    <w:rsid w:val="00CB73D3"/>
    <w:rsid w:val="00CB7585"/>
    <w:rsid w:val="00CB795D"/>
    <w:rsid w:val="00CB7BAC"/>
    <w:rsid w:val="00CB7FAF"/>
    <w:rsid w:val="00CC01CA"/>
    <w:rsid w:val="00CC02E2"/>
    <w:rsid w:val="00CC0360"/>
    <w:rsid w:val="00CC03C6"/>
    <w:rsid w:val="00CC0566"/>
    <w:rsid w:val="00CC0572"/>
    <w:rsid w:val="00CC0766"/>
    <w:rsid w:val="00CC0829"/>
    <w:rsid w:val="00CC0C2C"/>
    <w:rsid w:val="00CC0DA2"/>
    <w:rsid w:val="00CC0F6E"/>
    <w:rsid w:val="00CC1024"/>
    <w:rsid w:val="00CC1039"/>
    <w:rsid w:val="00CC155E"/>
    <w:rsid w:val="00CC169A"/>
    <w:rsid w:val="00CC1B34"/>
    <w:rsid w:val="00CC1C20"/>
    <w:rsid w:val="00CC1DE1"/>
    <w:rsid w:val="00CC2017"/>
    <w:rsid w:val="00CC210B"/>
    <w:rsid w:val="00CC2443"/>
    <w:rsid w:val="00CC260D"/>
    <w:rsid w:val="00CC2635"/>
    <w:rsid w:val="00CC2CA6"/>
    <w:rsid w:val="00CC2F69"/>
    <w:rsid w:val="00CC3196"/>
    <w:rsid w:val="00CC36A3"/>
    <w:rsid w:val="00CC376C"/>
    <w:rsid w:val="00CC38F2"/>
    <w:rsid w:val="00CC3A15"/>
    <w:rsid w:val="00CC3E01"/>
    <w:rsid w:val="00CC4633"/>
    <w:rsid w:val="00CC47E8"/>
    <w:rsid w:val="00CC4889"/>
    <w:rsid w:val="00CC4A6A"/>
    <w:rsid w:val="00CC5B22"/>
    <w:rsid w:val="00CC5B30"/>
    <w:rsid w:val="00CC5C04"/>
    <w:rsid w:val="00CC5E0F"/>
    <w:rsid w:val="00CC5EBA"/>
    <w:rsid w:val="00CC5ED1"/>
    <w:rsid w:val="00CC6172"/>
    <w:rsid w:val="00CC642A"/>
    <w:rsid w:val="00CC6993"/>
    <w:rsid w:val="00CC6C9E"/>
    <w:rsid w:val="00CC71E4"/>
    <w:rsid w:val="00CC740A"/>
    <w:rsid w:val="00CC7CF7"/>
    <w:rsid w:val="00CD0027"/>
    <w:rsid w:val="00CD021C"/>
    <w:rsid w:val="00CD05D7"/>
    <w:rsid w:val="00CD0940"/>
    <w:rsid w:val="00CD134B"/>
    <w:rsid w:val="00CD151E"/>
    <w:rsid w:val="00CD18FC"/>
    <w:rsid w:val="00CD1C44"/>
    <w:rsid w:val="00CD1CA7"/>
    <w:rsid w:val="00CD1D84"/>
    <w:rsid w:val="00CD1DBB"/>
    <w:rsid w:val="00CD1E76"/>
    <w:rsid w:val="00CD206B"/>
    <w:rsid w:val="00CD218C"/>
    <w:rsid w:val="00CD22B6"/>
    <w:rsid w:val="00CD238C"/>
    <w:rsid w:val="00CD2697"/>
    <w:rsid w:val="00CD3020"/>
    <w:rsid w:val="00CD32CA"/>
    <w:rsid w:val="00CD3423"/>
    <w:rsid w:val="00CD36AA"/>
    <w:rsid w:val="00CD3BCA"/>
    <w:rsid w:val="00CD3C20"/>
    <w:rsid w:val="00CD4AAD"/>
    <w:rsid w:val="00CD50A9"/>
    <w:rsid w:val="00CD53C5"/>
    <w:rsid w:val="00CD5C5B"/>
    <w:rsid w:val="00CD5F33"/>
    <w:rsid w:val="00CD6279"/>
    <w:rsid w:val="00CD6471"/>
    <w:rsid w:val="00CD660B"/>
    <w:rsid w:val="00CD6927"/>
    <w:rsid w:val="00CD6935"/>
    <w:rsid w:val="00CD6A3F"/>
    <w:rsid w:val="00CD6FCC"/>
    <w:rsid w:val="00CD731F"/>
    <w:rsid w:val="00CD799C"/>
    <w:rsid w:val="00CD7AD0"/>
    <w:rsid w:val="00CD7B5E"/>
    <w:rsid w:val="00CE00BB"/>
    <w:rsid w:val="00CE02F5"/>
    <w:rsid w:val="00CE04A4"/>
    <w:rsid w:val="00CE04B7"/>
    <w:rsid w:val="00CE066F"/>
    <w:rsid w:val="00CE070C"/>
    <w:rsid w:val="00CE0725"/>
    <w:rsid w:val="00CE0835"/>
    <w:rsid w:val="00CE085C"/>
    <w:rsid w:val="00CE0A91"/>
    <w:rsid w:val="00CE0C02"/>
    <w:rsid w:val="00CE161C"/>
    <w:rsid w:val="00CE220A"/>
    <w:rsid w:val="00CE2304"/>
    <w:rsid w:val="00CE2445"/>
    <w:rsid w:val="00CE26D9"/>
    <w:rsid w:val="00CE2B0B"/>
    <w:rsid w:val="00CE3200"/>
    <w:rsid w:val="00CE34CC"/>
    <w:rsid w:val="00CE3994"/>
    <w:rsid w:val="00CE3B10"/>
    <w:rsid w:val="00CE3BC9"/>
    <w:rsid w:val="00CE3D8B"/>
    <w:rsid w:val="00CE3F8C"/>
    <w:rsid w:val="00CE4650"/>
    <w:rsid w:val="00CE48F0"/>
    <w:rsid w:val="00CE4C4C"/>
    <w:rsid w:val="00CE50A5"/>
    <w:rsid w:val="00CE6078"/>
    <w:rsid w:val="00CE6584"/>
    <w:rsid w:val="00CE67DB"/>
    <w:rsid w:val="00CE67E4"/>
    <w:rsid w:val="00CE6973"/>
    <w:rsid w:val="00CE6AA0"/>
    <w:rsid w:val="00CE6AB6"/>
    <w:rsid w:val="00CE6C1B"/>
    <w:rsid w:val="00CE6C8B"/>
    <w:rsid w:val="00CE6E1A"/>
    <w:rsid w:val="00CE6E29"/>
    <w:rsid w:val="00CE6FE6"/>
    <w:rsid w:val="00CE731D"/>
    <w:rsid w:val="00CE738F"/>
    <w:rsid w:val="00CE7765"/>
    <w:rsid w:val="00CE78C8"/>
    <w:rsid w:val="00CE7AF0"/>
    <w:rsid w:val="00CE7C9B"/>
    <w:rsid w:val="00CF0061"/>
    <w:rsid w:val="00CF0250"/>
    <w:rsid w:val="00CF03D5"/>
    <w:rsid w:val="00CF0714"/>
    <w:rsid w:val="00CF093E"/>
    <w:rsid w:val="00CF0A48"/>
    <w:rsid w:val="00CF0E1B"/>
    <w:rsid w:val="00CF1467"/>
    <w:rsid w:val="00CF1D0D"/>
    <w:rsid w:val="00CF1D63"/>
    <w:rsid w:val="00CF1E8B"/>
    <w:rsid w:val="00CF1FD8"/>
    <w:rsid w:val="00CF2029"/>
    <w:rsid w:val="00CF2223"/>
    <w:rsid w:val="00CF23DE"/>
    <w:rsid w:val="00CF28AF"/>
    <w:rsid w:val="00CF2F16"/>
    <w:rsid w:val="00CF30BB"/>
    <w:rsid w:val="00CF3298"/>
    <w:rsid w:val="00CF32FE"/>
    <w:rsid w:val="00CF3758"/>
    <w:rsid w:val="00CF4078"/>
    <w:rsid w:val="00CF484B"/>
    <w:rsid w:val="00CF4BC9"/>
    <w:rsid w:val="00CF4CE4"/>
    <w:rsid w:val="00CF5098"/>
    <w:rsid w:val="00CF55BB"/>
    <w:rsid w:val="00CF5D69"/>
    <w:rsid w:val="00CF5DFB"/>
    <w:rsid w:val="00CF6232"/>
    <w:rsid w:val="00CF66AF"/>
    <w:rsid w:val="00CF6884"/>
    <w:rsid w:val="00CF6923"/>
    <w:rsid w:val="00CF6A69"/>
    <w:rsid w:val="00CF6AAA"/>
    <w:rsid w:val="00CF6B48"/>
    <w:rsid w:val="00CF6D58"/>
    <w:rsid w:val="00CF6EF8"/>
    <w:rsid w:val="00CF6F16"/>
    <w:rsid w:val="00CF6F94"/>
    <w:rsid w:val="00CF7210"/>
    <w:rsid w:val="00CF7344"/>
    <w:rsid w:val="00CF735B"/>
    <w:rsid w:val="00CF7505"/>
    <w:rsid w:val="00CF7745"/>
    <w:rsid w:val="00CF77C9"/>
    <w:rsid w:val="00CF7A0D"/>
    <w:rsid w:val="00CF7ADB"/>
    <w:rsid w:val="00CF7BEC"/>
    <w:rsid w:val="00CF7BF0"/>
    <w:rsid w:val="00D00326"/>
    <w:rsid w:val="00D0034F"/>
    <w:rsid w:val="00D006E8"/>
    <w:rsid w:val="00D00BA5"/>
    <w:rsid w:val="00D01049"/>
    <w:rsid w:val="00D0126A"/>
    <w:rsid w:val="00D012B4"/>
    <w:rsid w:val="00D015AB"/>
    <w:rsid w:val="00D016DC"/>
    <w:rsid w:val="00D019DD"/>
    <w:rsid w:val="00D01AA9"/>
    <w:rsid w:val="00D01FCE"/>
    <w:rsid w:val="00D02018"/>
    <w:rsid w:val="00D021F7"/>
    <w:rsid w:val="00D02517"/>
    <w:rsid w:val="00D02618"/>
    <w:rsid w:val="00D0261B"/>
    <w:rsid w:val="00D02803"/>
    <w:rsid w:val="00D02C1C"/>
    <w:rsid w:val="00D02D83"/>
    <w:rsid w:val="00D0317B"/>
    <w:rsid w:val="00D034FB"/>
    <w:rsid w:val="00D038A6"/>
    <w:rsid w:val="00D03ABE"/>
    <w:rsid w:val="00D03D61"/>
    <w:rsid w:val="00D03D95"/>
    <w:rsid w:val="00D03E22"/>
    <w:rsid w:val="00D03F76"/>
    <w:rsid w:val="00D04049"/>
    <w:rsid w:val="00D040DC"/>
    <w:rsid w:val="00D042AD"/>
    <w:rsid w:val="00D04430"/>
    <w:rsid w:val="00D04A8D"/>
    <w:rsid w:val="00D04B8B"/>
    <w:rsid w:val="00D04C79"/>
    <w:rsid w:val="00D04D47"/>
    <w:rsid w:val="00D05150"/>
    <w:rsid w:val="00D05A44"/>
    <w:rsid w:val="00D05B6F"/>
    <w:rsid w:val="00D05FEE"/>
    <w:rsid w:val="00D065C0"/>
    <w:rsid w:val="00D068B7"/>
    <w:rsid w:val="00D06AA1"/>
    <w:rsid w:val="00D06CD1"/>
    <w:rsid w:val="00D070F9"/>
    <w:rsid w:val="00D072C3"/>
    <w:rsid w:val="00D073ED"/>
    <w:rsid w:val="00D07775"/>
    <w:rsid w:val="00D07C62"/>
    <w:rsid w:val="00D07D55"/>
    <w:rsid w:val="00D07E26"/>
    <w:rsid w:val="00D1039E"/>
    <w:rsid w:val="00D10609"/>
    <w:rsid w:val="00D10AB6"/>
    <w:rsid w:val="00D10C6D"/>
    <w:rsid w:val="00D10D37"/>
    <w:rsid w:val="00D10D59"/>
    <w:rsid w:val="00D1105E"/>
    <w:rsid w:val="00D11379"/>
    <w:rsid w:val="00D116F8"/>
    <w:rsid w:val="00D117C6"/>
    <w:rsid w:val="00D12058"/>
    <w:rsid w:val="00D12229"/>
    <w:rsid w:val="00D12774"/>
    <w:rsid w:val="00D12EBF"/>
    <w:rsid w:val="00D12EEB"/>
    <w:rsid w:val="00D134E8"/>
    <w:rsid w:val="00D13511"/>
    <w:rsid w:val="00D137B6"/>
    <w:rsid w:val="00D13A02"/>
    <w:rsid w:val="00D13B48"/>
    <w:rsid w:val="00D13B86"/>
    <w:rsid w:val="00D13F44"/>
    <w:rsid w:val="00D140F2"/>
    <w:rsid w:val="00D1464A"/>
    <w:rsid w:val="00D14969"/>
    <w:rsid w:val="00D149AC"/>
    <w:rsid w:val="00D14B7A"/>
    <w:rsid w:val="00D14D07"/>
    <w:rsid w:val="00D1531F"/>
    <w:rsid w:val="00D15439"/>
    <w:rsid w:val="00D15534"/>
    <w:rsid w:val="00D159E0"/>
    <w:rsid w:val="00D1629F"/>
    <w:rsid w:val="00D16467"/>
    <w:rsid w:val="00D16592"/>
    <w:rsid w:val="00D165AB"/>
    <w:rsid w:val="00D168DA"/>
    <w:rsid w:val="00D16EF0"/>
    <w:rsid w:val="00D170A5"/>
    <w:rsid w:val="00D17323"/>
    <w:rsid w:val="00D17353"/>
    <w:rsid w:val="00D17835"/>
    <w:rsid w:val="00D17954"/>
    <w:rsid w:val="00D17DB0"/>
    <w:rsid w:val="00D17F58"/>
    <w:rsid w:val="00D203A2"/>
    <w:rsid w:val="00D20493"/>
    <w:rsid w:val="00D20668"/>
    <w:rsid w:val="00D20EC0"/>
    <w:rsid w:val="00D20F9B"/>
    <w:rsid w:val="00D21080"/>
    <w:rsid w:val="00D21BFD"/>
    <w:rsid w:val="00D21EDD"/>
    <w:rsid w:val="00D21FB5"/>
    <w:rsid w:val="00D22038"/>
    <w:rsid w:val="00D2315E"/>
    <w:rsid w:val="00D23A91"/>
    <w:rsid w:val="00D23CED"/>
    <w:rsid w:val="00D23EB2"/>
    <w:rsid w:val="00D244E1"/>
    <w:rsid w:val="00D245BE"/>
    <w:rsid w:val="00D24634"/>
    <w:rsid w:val="00D24BE0"/>
    <w:rsid w:val="00D24CF5"/>
    <w:rsid w:val="00D25024"/>
    <w:rsid w:val="00D25128"/>
    <w:rsid w:val="00D2518E"/>
    <w:rsid w:val="00D253D4"/>
    <w:rsid w:val="00D25BE8"/>
    <w:rsid w:val="00D25DF7"/>
    <w:rsid w:val="00D25ECF"/>
    <w:rsid w:val="00D25F92"/>
    <w:rsid w:val="00D26567"/>
    <w:rsid w:val="00D26691"/>
    <w:rsid w:val="00D2681C"/>
    <w:rsid w:val="00D269FE"/>
    <w:rsid w:val="00D26B9B"/>
    <w:rsid w:val="00D26D79"/>
    <w:rsid w:val="00D26DD0"/>
    <w:rsid w:val="00D275D4"/>
    <w:rsid w:val="00D27823"/>
    <w:rsid w:val="00D278BA"/>
    <w:rsid w:val="00D306E2"/>
    <w:rsid w:val="00D308E9"/>
    <w:rsid w:val="00D30C79"/>
    <w:rsid w:val="00D31283"/>
    <w:rsid w:val="00D31336"/>
    <w:rsid w:val="00D31A17"/>
    <w:rsid w:val="00D32217"/>
    <w:rsid w:val="00D32F01"/>
    <w:rsid w:val="00D331CE"/>
    <w:rsid w:val="00D33243"/>
    <w:rsid w:val="00D334E8"/>
    <w:rsid w:val="00D335EE"/>
    <w:rsid w:val="00D3360A"/>
    <w:rsid w:val="00D3367F"/>
    <w:rsid w:val="00D33CE0"/>
    <w:rsid w:val="00D33E97"/>
    <w:rsid w:val="00D33FF6"/>
    <w:rsid w:val="00D341CD"/>
    <w:rsid w:val="00D3436D"/>
    <w:rsid w:val="00D35664"/>
    <w:rsid w:val="00D35A1D"/>
    <w:rsid w:val="00D35C80"/>
    <w:rsid w:val="00D35DAE"/>
    <w:rsid w:val="00D35F7E"/>
    <w:rsid w:val="00D360FA"/>
    <w:rsid w:val="00D3614F"/>
    <w:rsid w:val="00D364F8"/>
    <w:rsid w:val="00D36774"/>
    <w:rsid w:val="00D36778"/>
    <w:rsid w:val="00D367DC"/>
    <w:rsid w:val="00D3683C"/>
    <w:rsid w:val="00D36BF9"/>
    <w:rsid w:val="00D36CB5"/>
    <w:rsid w:val="00D36D45"/>
    <w:rsid w:val="00D36ECB"/>
    <w:rsid w:val="00D37130"/>
    <w:rsid w:val="00D3720A"/>
    <w:rsid w:val="00D373B9"/>
    <w:rsid w:val="00D400F2"/>
    <w:rsid w:val="00D4011D"/>
    <w:rsid w:val="00D403A3"/>
    <w:rsid w:val="00D4040E"/>
    <w:rsid w:val="00D40796"/>
    <w:rsid w:val="00D40EAD"/>
    <w:rsid w:val="00D41176"/>
    <w:rsid w:val="00D413AB"/>
    <w:rsid w:val="00D415D8"/>
    <w:rsid w:val="00D41940"/>
    <w:rsid w:val="00D41A7D"/>
    <w:rsid w:val="00D41A82"/>
    <w:rsid w:val="00D41BE7"/>
    <w:rsid w:val="00D41C91"/>
    <w:rsid w:val="00D41D8A"/>
    <w:rsid w:val="00D41EB7"/>
    <w:rsid w:val="00D41F58"/>
    <w:rsid w:val="00D42026"/>
    <w:rsid w:val="00D426B1"/>
    <w:rsid w:val="00D429DB"/>
    <w:rsid w:val="00D42A12"/>
    <w:rsid w:val="00D430BE"/>
    <w:rsid w:val="00D43193"/>
    <w:rsid w:val="00D43629"/>
    <w:rsid w:val="00D43758"/>
    <w:rsid w:val="00D43CFD"/>
    <w:rsid w:val="00D43DFB"/>
    <w:rsid w:val="00D4408E"/>
    <w:rsid w:val="00D44113"/>
    <w:rsid w:val="00D44149"/>
    <w:rsid w:val="00D442B1"/>
    <w:rsid w:val="00D443AD"/>
    <w:rsid w:val="00D44401"/>
    <w:rsid w:val="00D447FA"/>
    <w:rsid w:val="00D44C02"/>
    <w:rsid w:val="00D44CAB"/>
    <w:rsid w:val="00D45004"/>
    <w:rsid w:val="00D4593D"/>
    <w:rsid w:val="00D45993"/>
    <w:rsid w:val="00D45BEF"/>
    <w:rsid w:val="00D45D78"/>
    <w:rsid w:val="00D45DAC"/>
    <w:rsid w:val="00D45F78"/>
    <w:rsid w:val="00D45F8E"/>
    <w:rsid w:val="00D46038"/>
    <w:rsid w:val="00D46392"/>
    <w:rsid w:val="00D463CC"/>
    <w:rsid w:val="00D46574"/>
    <w:rsid w:val="00D46FAA"/>
    <w:rsid w:val="00D47061"/>
    <w:rsid w:val="00D470AF"/>
    <w:rsid w:val="00D47434"/>
    <w:rsid w:val="00D475ED"/>
    <w:rsid w:val="00D47746"/>
    <w:rsid w:val="00D47AB6"/>
    <w:rsid w:val="00D47F7B"/>
    <w:rsid w:val="00D500AF"/>
    <w:rsid w:val="00D506FE"/>
    <w:rsid w:val="00D50DB5"/>
    <w:rsid w:val="00D51265"/>
    <w:rsid w:val="00D5140A"/>
    <w:rsid w:val="00D51703"/>
    <w:rsid w:val="00D51C02"/>
    <w:rsid w:val="00D51D7E"/>
    <w:rsid w:val="00D52007"/>
    <w:rsid w:val="00D520D8"/>
    <w:rsid w:val="00D5240E"/>
    <w:rsid w:val="00D528F9"/>
    <w:rsid w:val="00D52B9E"/>
    <w:rsid w:val="00D52E97"/>
    <w:rsid w:val="00D53113"/>
    <w:rsid w:val="00D53260"/>
    <w:rsid w:val="00D53A88"/>
    <w:rsid w:val="00D53DD5"/>
    <w:rsid w:val="00D541C6"/>
    <w:rsid w:val="00D5421D"/>
    <w:rsid w:val="00D542D1"/>
    <w:rsid w:val="00D5491F"/>
    <w:rsid w:val="00D54D30"/>
    <w:rsid w:val="00D55137"/>
    <w:rsid w:val="00D553BE"/>
    <w:rsid w:val="00D55526"/>
    <w:rsid w:val="00D556C7"/>
    <w:rsid w:val="00D558E2"/>
    <w:rsid w:val="00D560DD"/>
    <w:rsid w:val="00D5620C"/>
    <w:rsid w:val="00D56355"/>
    <w:rsid w:val="00D563C1"/>
    <w:rsid w:val="00D566EC"/>
    <w:rsid w:val="00D5675D"/>
    <w:rsid w:val="00D56DEF"/>
    <w:rsid w:val="00D57B3B"/>
    <w:rsid w:val="00D57F99"/>
    <w:rsid w:val="00D60272"/>
    <w:rsid w:val="00D60978"/>
    <w:rsid w:val="00D60C78"/>
    <w:rsid w:val="00D6135A"/>
    <w:rsid w:val="00D61B59"/>
    <w:rsid w:val="00D61C9A"/>
    <w:rsid w:val="00D61E4F"/>
    <w:rsid w:val="00D62041"/>
    <w:rsid w:val="00D6230C"/>
    <w:rsid w:val="00D62434"/>
    <w:rsid w:val="00D62676"/>
    <w:rsid w:val="00D62C3B"/>
    <w:rsid w:val="00D63052"/>
    <w:rsid w:val="00D63739"/>
    <w:rsid w:val="00D638A8"/>
    <w:rsid w:val="00D63F81"/>
    <w:rsid w:val="00D64411"/>
    <w:rsid w:val="00D64565"/>
    <w:rsid w:val="00D645C9"/>
    <w:rsid w:val="00D646E6"/>
    <w:rsid w:val="00D647DA"/>
    <w:rsid w:val="00D649DB"/>
    <w:rsid w:val="00D64DE4"/>
    <w:rsid w:val="00D64DF8"/>
    <w:rsid w:val="00D64DF9"/>
    <w:rsid w:val="00D650AC"/>
    <w:rsid w:val="00D654CE"/>
    <w:rsid w:val="00D65AB2"/>
    <w:rsid w:val="00D65D1E"/>
    <w:rsid w:val="00D65DA3"/>
    <w:rsid w:val="00D66669"/>
    <w:rsid w:val="00D6694F"/>
    <w:rsid w:val="00D66A36"/>
    <w:rsid w:val="00D66A46"/>
    <w:rsid w:val="00D66A4C"/>
    <w:rsid w:val="00D66D10"/>
    <w:rsid w:val="00D66D6E"/>
    <w:rsid w:val="00D66F0D"/>
    <w:rsid w:val="00D67721"/>
    <w:rsid w:val="00D677F9"/>
    <w:rsid w:val="00D67A49"/>
    <w:rsid w:val="00D67D02"/>
    <w:rsid w:val="00D70233"/>
    <w:rsid w:val="00D7052D"/>
    <w:rsid w:val="00D70789"/>
    <w:rsid w:val="00D709E6"/>
    <w:rsid w:val="00D70A53"/>
    <w:rsid w:val="00D70D6F"/>
    <w:rsid w:val="00D70DEB"/>
    <w:rsid w:val="00D7107A"/>
    <w:rsid w:val="00D71158"/>
    <w:rsid w:val="00D716EB"/>
    <w:rsid w:val="00D71B7B"/>
    <w:rsid w:val="00D721DB"/>
    <w:rsid w:val="00D72229"/>
    <w:rsid w:val="00D72248"/>
    <w:rsid w:val="00D72FA7"/>
    <w:rsid w:val="00D73EB1"/>
    <w:rsid w:val="00D73EF4"/>
    <w:rsid w:val="00D740A9"/>
    <w:rsid w:val="00D74131"/>
    <w:rsid w:val="00D7480B"/>
    <w:rsid w:val="00D74A8B"/>
    <w:rsid w:val="00D74D04"/>
    <w:rsid w:val="00D74EA7"/>
    <w:rsid w:val="00D74EE0"/>
    <w:rsid w:val="00D75094"/>
    <w:rsid w:val="00D750BC"/>
    <w:rsid w:val="00D75242"/>
    <w:rsid w:val="00D7571B"/>
    <w:rsid w:val="00D757C2"/>
    <w:rsid w:val="00D76083"/>
    <w:rsid w:val="00D7640A"/>
    <w:rsid w:val="00D770F5"/>
    <w:rsid w:val="00D771F6"/>
    <w:rsid w:val="00D773B1"/>
    <w:rsid w:val="00D775B5"/>
    <w:rsid w:val="00D77A3A"/>
    <w:rsid w:val="00D77F7A"/>
    <w:rsid w:val="00D80193"/>
    <w:rsid w:val="00D80312"/>
    <w:rsid w:val="00D803C0"/>
    <w:rsid w:val="00D80426"/>
    <w:rsid w:val="00D805EB"/>
    <w:rsid w:val="00D80838"/>
    <w:rsid w:val="00D80EFA"/>
    <w:rsid w:val="00D8142B"/>
    <w:rsid w:val="00D8153A"/>
    <w:rsid w:val="00D819C4"/>
    <w:rsid w:val="00D81AD9"/>
    <w:rsid w:val="00D81B9E"/>
    <w:rsid w:val="00D81C40"/>
    <w:rsid w:val="00D82142"/>
    <w:rsid w:val="00D8230E"/>
    <w:rsid w:val="00D82333"/>
    <w:rsid w:val="00D8277A"/>
    <w:rsid w:val="00D82BC0"/>
    <w:rsid w:val="00D82F62"/>
    <w:rsid w:val="00D83283"/>
    <w:rsid w:val="00D8335B"/>
    <w:rsid w:val="00D8374F"/>
    <w:rsid w:val="00D83750"/>
    <w:rsid w:val="00D837E8"/>
    <w:rsid w:val="00D83800"/>
    <w:rsid w:val="00D83CA2"/>
    <w:rsid w:val="00D83CCF"/>
    <w:rsid w:val="00D840A5"/>
    <w:rsid w:val="00D84261"/>
    <w:rsid w:val="00D849D1"/>
    <w:rsid w:val="00D84F46"/>
    <w:rsid w:val="00D854D6"/>
    <w:rsid w:val="00D859CC"/>
    <w:rsid w:val="00D85A4B"/>
    <w:rsid w:val="00D85AF4"/>
    <w:rsid w:val="00D86A27"/>
    <w:rsid w:val="00D871CB"/>
    <w:rsid w:val="00D87330"/>
    <w:rsid w:val="00D875EB"/>
    <w:rsid w:val="00D87A19"/>
    <w:rsid w:val="00D87E43"/>
    <w:rsid w:val="00D9081F"/>
    <w:rsid w:val="00D90AA5"/>
    <w:rsid w:val="00D90C47"/>
    <w:rsid w:val="00D9136C"/>
    <w:rsid w:val="00D915B9"/>
    <w:rsid w:val="00D918AA"/>
    <w:rsid w:val="00D918BB"/>
    <w:rsid w:val="00D91ED6"/>
    <w:rsid w:val="00D92287"/>
    <w:rsid w:val="00D92538"/>
    <w:rsid w:val="00D92607"/>
    <w:rsid w:val="00D92AB4"/>
    <w:rsid w:val="00D92B43"/>
    <w:rsid w:val="00D92B46"/>
    <w:rsid w:val="00D92B64"/>
    <w:rsid w:val="00D92CAA"/>
    <w:rsid w:val="00D93018"/>
    <w:rsid w:val="00D93249"/>
    <w:rsid w:val="00D93904"/>
    <w:rsid w:val="00D94090"/>
    <w:rsid w:val="00D94170"/>
    <w:rsid w:val="00D948DC"/>
    <w:rsid w:val="00D94B3F"/>
    <w:rsid w:val="00D94BAC"/>
    <w:rsid w:val="00D94F70"/>
    <w:rsid w:val="00D95129"/>
    <w:rsid w:val="00D95220"/>
    <w:rsid w:val="00D9522F"/>
    <w:rsid w:val="00D95543"/>
    <w:rsid w:val="00D95A26"/>
    <w:rsid w:val="00D95C35"/>
    <w:rsid w:val="00D95D36"/>
    <w:rsid w:val="00D95E1B"/>
    <w:rsid w:val="00D963CD"/>
    <w:rsid w:val="00D967DC"/>
    <w:rsid w:val="00D96B2E"/>
    <w:rsid w:val="00D96B37"/>
    <w:rsid w:val="00D96D14"/>
    <w:rsid w:val="00D96DBA"/>
    <w:rsid w:val="00D96EEB"/>
    <w:rsid w:val="00D970A7"/>
    <w:rsid w:val="00D975F8"/>
    <w:rsid w:val="00D97614"/>
    <w:rsid w:val="00D97656"/>
    <w:rsid w:val="00D979FA"/>
    <w:rsid w:val="00D97BF2"/>
    <w:rsid w:val="00D97D28"/>
    <w:rsid w:val="00D97E89"/>
    <w:rsid w:val="00D97F54"/>
    <w:rsid w:val="00DA0286"/>
    <w:rsid w:val="00DA072A"/>
    <w:rsid w:val="00DA09F0"/>
    <w:rsid w:val="00DA0A85"/>
    <w:rsid w:val="00DA0CC9"/>
    <w:rsid w:val="00DA0D80"/>
    <w:rsid w:val="00DA10AF"/>
    <w:rsid w:val="00DA1488"/>
    <w:rsid w:val="00DA1A7D"/>
    <w:rsid w:val="00DA1ACD"/>
    <w:rsid w:val="00DA21DD"/>
    <w:rsid w:val="00DA22E7"/>
    <w:rsid w:val="00DA23D0"/>
    <w:rsid w:val="00DA2489"/>
    <w:rsid w:val="00DA27B5"/>
    <w:rsid w:val="00DA27DF"/>
    <w:rsid w:val="00DA2DD2"/>
    <w:rsid w:val="00DA3146"/>
    <w:rsid w:val="00DA315F"/>
    <w:rsid w:val="00DA3236"/>
    <w:rsid w:val="00DA327D"/>
    <w:rsid w:val="00DA34B3"/>
    <w:rsid w:val="00DA37F8"/>
    <w:rsid w:val="00DA3889"/>
    <w:rsid w:val="00DA39F3"/>
    <w:rsid w:val="00DA3A86"/>
    <w:rsid w:val="00DA3C11"/>
    <w:rsid w:val="00DA40B1"/>
    <w:rsid w:val="00DA4182"/>
    <w:rsid w:val="00DA42B6"/>
    <w:rsid w:val="00DA46D6"/>
    <w:rsid w:val="00DA4A25"/>
    <w:rsid w:val="00DA4BF9"/>
    <w:rsid w:val="00DA4C8E"/>
    <w:rsid w:val="00DA4E1F"/>
    <w:rsid w:val="00DA52D6"/>
    <w:rsid w:val="00DA53D2"/>
    <w:rsid w:val="00DA548D"/>
    <w:rsid w:val="00DA5AEF"/>
    <w:rsid w:val="00DA5B91"/>
    <w:rsid w:val="00DA5CAF"/>
    <w:rsid w:val="00DA61A3"/>
    <w:rsid w:val="00DA6229"/>
    <w:rsid w:val="00DA6650"/>
    <w:rsid w:val="00DA7142"/>
    <w:rsid w:val="00DA7391"/>
    <w:rsid w:val="00DA7F6B"/>
    <w:rsid w:val="00DB0302"/>
    <w:rsid w:val="00DB0476"/>
    <w:rsid w:val="00DB0623"/>
    <w:rsid w:val="00DB0A1E"/>
    <w:rsid w:val="00DB0ADF"/>
    <w:rsid w:val="00DB0CD4"/>
    <w:rsid w:val="00DB0EE7"/>
    <w:rsid w:val="00DB1002"/>
    <w:rsid w:val="00DB1294"/>
    <w:rsid w:val="00DB1516"/>
    <w:rsid w:val="00DB16CF"/>
    <w:rsid w:val="00DB18DA"/>
    <w:rsid w:val="00DB1B66"/>
    <w:rsid w:val="00DB1B7C"/>
    <w:rsid w:val="00DB1C76"/>
    <w:rsid w:val="00DB1E72"/>
    <w:rsid w:val="00DB22E5"/>
    <w:rsid w:val="00DB24B8"/>
    <w:rsid w:val="00DB27C8"/>
    <w:rsid w:val="00DB2F94"/>
    <w:rsid w:val="00DB3696"/>
    <w:rsid w:val="00DB39BB"/>
    <w:rsid w:val="00DB3A4D"/>
    <w:rsid w:val="00DB3A5F"/>
    <w:rsid w:val="00DB3B89"/>
    <w:rsid w:val="00DB3CFA"/>
    <w:rsid w:val="00DB40A4"/>
    <w:rsid w:val="00DB40FD"/>
    <w:rsid w:val="00DB4EE4"/>
    <w:rsid w:val="00DB4FE9"/>
    <w:rsid w:val="00DB5031"/>
    <w:rsid w:val="00DB518F"/>
    <w:rsid w:val="00DB52F7"/>
    <w:rsid w:val="00DB5429"/>
    <w:rsid w:val="00DB54E4"/>
    <w:rsid w:val="00DB5542"/>
    <w:rsid w:val="00DB56C7"/>
    <w:rsid w:val="00DB5BAE"/>
    <w:rsid w:val="00DB5D7A"/>
    <w:rsid w:val="00DB6047"/>
    <w:rsid w:val="00DB6272"/>
    <w:rsid w:val="00DB6399"/>
    <w:rsid w:val="00DB68E4"/>
    <w:rsid w:val="00DB6BD9"/>
    <w:rsid w:val="00DB7511"/>
    <w:rsid w:val="00DB7C0B"/>
    <w:rsid w:val="00DB7E54"/>
    <w:rsid w:val="00DB7FC4"/>
    <w:rsid w:val="00DB7FD6"/>
    <w:rsid w:val="00DC03D6"/>
    <w:rsid w:val="00DC0748"/>
    <w:rsid w:val="00DC0D7C"/>
    <w:rsid w:val="00DC0E8D"/>
    <w:rsid w:val="00DC1274"/>
    <w:rsid w:val="00DC1446"/>
    <w:rsid w:val="00DC19FC"/>
    <w:rsid w:val="00DC1E6C"/>
    <w:rsid w:val="00DC21B9"/>
    <w:rsid w:val="00DC23F9"/>
    <w:rsid w:val="00DC2A7E"/>
    <w:rsid w:val="00DC2AD7"/>
    <w:rsid w:val="00DC2D9D"/>
    <w:rsid w:val="00DC2FE1"/>
    <w:rsid w:val="00DC3371"/>
    <w:rsid w:val="00DC3661"/>
    <w:rsid w:val="00DC3958"/>
    <w:rsid w:val="00DC3CAB"/>
    <w:rsid w:val="00DC3E15"/>
    <w:rsid w:val="00DC4174"/>
    <w:rsid w:val="00DC48A7"/>
    <w:rsid w:val="00DC4F72"/>
    <w:rsid w:val="00DC50BD"/>
    <w:rsid w:val="00DC50D9"/>
    <w:rsid w:val="00DC54AE"/>
    <w:rsid w:val="00DC5720"/>
    <w:rsid w:val="00DC5813"/>
    <w:rsid w:val="00DC5881"/>
    <w:rsid w:val="00DC5C58"/>
    <w:rsid w:val="00DC61CC"/>
    <w:rsid w:val="00DC65F7"/>
    <w:rsid w:val="00DC66FD"/>
    <w:rsid w:val="00DC72FA"/>
    <w:rsid w:val="00DC7347"/>
    <w:rsid w:val="00DC7636"/>
    <w:rsid w:val="00DC7D66"/>
    <w:rsid w:val="00DC7F37"/>
    <w:rsid w:val="00DC7F44"/>
    <w:rsid w:val="00DC7F8D"/>
    <w:rsid w:val="00DD0154"/>
    <w:rsid w:val="00DD0517"/>
    <w:rsid w:val="00DD0A15"/>
    <w:rsid w:val="00DD0EFA"/>
    <w:rsid w:val="00DD18CA"/>
    <w:rsid w:val="00DD1BAB"/>
    <w:rsid w:val="00DD1BB6"/>
    <w:rsid w:val="00DD30F5"/>
    <w:rsid w:val="00DD3302"/>
    <w:rsid w:val="00DD3858"/>
    <w:rsid w:val="00DD3985"/>
    <w:rsid w:val="00DD3C14"/>
    <w:rsid w:val="00DD3C82"/>
    <w:rsid w:val="00DD3D43"/>
    <w:rsid w:val="00DD469D"/>
    <w:rsid w:val="00DD4C69"/>
    <w:rsid w:val="00DD50D6"/>
    <w:rsid w:val="00DD52BB"/>
    <w:rsid w:val="00DD53BF"/>
    <w:rsid w:val="00DD5773"/>
    <w:rsid w:val="00DD582A"/>
    <w:rsid w:val="00DD5CE8"/>
    <w:rsid w:val="00DD5D07"/>
    <w:rsid w:val="00DD5F5A"/>
    <w:rsid w:val="00DD6307"/>
    <w:rsid w:val="00DD63C5"/>
    <w:rsid w:val="00DD65C7"/>
    <w:rsid w:val="00DD6DD4"/>
    <w:rsid w:val="00DD718A"/>
    <w:rsid w:val="00DD75E4"/>
    <w:rsid w:val="00DD77E0"/>
    <w:rsid w:val="00DD791A"/>
    <w:rsid w:val="00DE05E1"/>
    <w:rsid w:val="00DE0942"/>
    <w:rsid w:val="00DE0AB5"/>
    <w:rsid w:val="00DE0DED"/>
    <w:rsid w:val="00DE1025"/>
    <w:rsid w:val="00DE1237"/>
    <w:rsid w:val="00DE146C"/>
    <w:rsid w:val="00DE16F7"/>
    <w:rsid w:val="00DE1799"/>
    <w:rsid w:val="00DE1F4E"/>
    <w:rsid w:val="00DE2093"/>
    <w:rsid w:val="00DE2682"/>
    <w:rsid w:val="00DE2AAB"/>
    <w:rsid w:val="00DE2DCC"/>
    <w:rsid w:val="00DE31EC"/>
    <w:rsid w:val="00DE3BCB"/>
    <w:rsid w:val="00DE3F28"/>
    <w:rsid w:val="00DE419F"/>
    <w:rsid w:val="00DE41F4"/>
    <w:rsid w:val="00DE4BE6"/>
    <w:rsid w:val="00DE4CD6"/>
    <w:rsid w:val="00DE4DB4"/>
    <w:rsid w:val="00DE53BD"/>
    <w:rsid w:val="00DE55EE"/>
    <w:rsid w:val="00DE5629"/>
    <w:rsid w:val="00DE59F0"/>
    <w:rsid w:val="00DE5BF8"/>
    <w:rsid w:val="00DE5CE9"/>
    <w:rsid w:val="00DE5E8F"/>
    <w:rsid w:val="00DE6020"/>
    <w:rsid w:val="00DE63AF"/>
    <w:rsid w:val="00DE68BC"/>
    <w:rsid w:val="00DE6A5B"/>
    <w:rsid w:val="00DE6A93"/>
    <w:rsid w:val="00DE6AD2"/>
    <w:rsid w:val="00DE6FCD"/>
    <w:rsid w:val="00DE7005"/>
    <w:rsid w:val="00DE7258"/>
    <w:rsid w:val="00DE76F1"/>
    <w:rsid w:val="00DE7802"/>
    <w:rsid w:val="00DE79CC"/>
    <w:rsid w:val="00DE7F7C"/>
    <w:rsid w:val="00DF002D"/>
    <w:rsid w:val="00DF0258"/>
    <w:rsid w:val="00DF032B"/>
    <w:rsid w:val="00DF042B"/>
    <w:rsid w:val="00DF04CB"/>
    <w:rsid w:val="00DF06CD"/>
    <w:rsid w:val="00DF0A91"/>
    <w:rsid w:val="00DF0CD7"/>
    <w:rsid w:val="00DF110E"/>
    <w:rsid w:val="00DF1169"/>
    <w:rsid w:val="00DF13BC"/>
    <w:rsid w:val="00DF1A7D"/>
    <w:rsid w:val="00DF1BCC"/>
    <w:rsid w:val="00DF1E21"/>
    <w:rsid w:val="00DF1F84"/>
    <w:rsid w:val="00DF2334"/>
    <w:rsid w:val="00DF25B6"/>
    <w:rsid w:val="00DF279C"/>
    <w:rsid w:val="00DF2846"/>
    <w:rsid w:val="00DF28C7"/>
    <w:rsid w:val="00DF2973"/>
    <w:rsid w:val="00DF297C"/>
    <w:rsid w:val="00DF2BC3"/>
    <w:rsid w:val="00DF32FB"/>
    <w:rsid w:val="00DF3A2E"/>
    <w:rsid w:val="00DF3CB1"/>
    <w:rsid w:val="00DF3E66"/>
    <w:rsid w:val="00DF4150"/>
    <w:rsid w:val="00DF43F8"/>
    <w:rsid w:val="00DF46F7"/>
    <w:rsid w:val="00DF46FA"/>
    <w:rsid w:val="00DF4853"/>
    <w:rsid w:val="00DF4C79"/>
    <w:rsid w:val="00DF4D04"/>
    <w:rsid w:val="00DF4D5A"/>
    <w:rsid w:val="00DF4E4F"/>
    <w:rsid w:val="00DF5324"/>
    <w:rsid w:val="00DF556D"/>
    <w:rsid w:val="00DF5718"/>
    <w:rsid w:val="00DF5964"/>
    <w:rsid w:val="00DF619A"/>
    <w:rsid w:val="00DF62D0"/>
    <w:rsid w:val="00DF6316"/>
    <w:rsid w:val="00DF7700"/>
    <w:rsid w:val="00DF7E6E"/>
    <w:rsid w:val="00E003AE"/>
    <w:rsid w:val="00E0057D"/>
    <w:rsid w:val="00E0071C"/>
    <w:rsid w:val="00E008CB"/>
    <w:rsid w:val="00E00CA5"/>
    <w:rsid w:val="00E00DE3"/>
    <w:rsid w:val="00E013B4"/>
    <w:rsid w:val="00E013C8"/>
    <w:rsid w:val="00E01A24"/>
    <w:rsid w:val="00E01AF7"/>
    <w:rsid w:val="00E01D44"/>
    <w:rsid w:val="00E01EA2"/>
    <w:rsid w:val="00E0212F"/>
    <w:rsid w:val="00E02222"/>
    <w:rsid w:val="00E02618"/>
    <w:rsid w:val="00E02758"/>
    <w:rsid w:val="00E02D7F"/>
    <w:rsid w:val="00E02F7E"/>
    <w:rsid w:val="00E030AD"/>
    <w:rsid w:val="00E03596"/>
    <w:rsid w:val="00E03D6A"/>
    <w:rsid w:val="00E03DFB"/>
    <w:rsid w:val="00E03E3B"/>
    <w:rsid w:val="00E040F3"/>
    <w:rsid w:val="00E04190"/>
    <w:rsid w:val="00E04220"/>
    <w:rsid w:val="00E043B7"/>
    <w:rsid w:val="00E043E3"/>
    <w:rsid w:val="00E0450A"/>
    <w:rsid w:val="00E04ABA"/>
    <w:rsid w:val="00E05091"/>
    <w:rsid w:val="00E0526C"/>
    <w:rsid w:val="00E0531C"/>
    <w:rsid w:val="00E05320"/>
    <w:rsid w:val="00E0552B"/>
    <w:rsid w:val="00E0578D"/>
    <w:rsid w:val="00E05799"/>
    <w:rsid w:val="00E05EC1"/>
    <w:rsid w:val="00E05F34"/>
    <w:rsid w:val="00E060D6"/>
    <w:rsid w:val="00E06816"/>
    <w:rsid w:val="00E0712C"/>
    <w:rsid w:val="00E071F0"/>
    <w:rsid w:val="00E0733B"/>
    <w:rsid w:val="00E07365"/>
    <w:rsid w:val="00E0742A"/>
    <w:rsid w:val="00E07E35"/>
    <w:rsid w:val="00E10082"/>
    <w:rsid w:val="00E1031F"/>
    <w:rsid w:val="00E1049C"/>
    <w:rsid w:val="00E10BD7"/>
    <w:rsid w:val="00E10D93"/>
    <w:rsid w:val="00E10E89"/>
    <w:rsid w:val="00E11078"/>
    <w:rsid w:val="00E11167"/>
    <w:rsid w:val="00E1185E"/>
    <w:rsid w:val="00E11E2C"/>
    <w:rsid w:val="00E123CD"/>
    <w:rsid w:val="00E123FC"/>
    <w:rsid w:val="00E12477"/>
    <w:rsid w:val="00E12509"/>
    <w:rsid w:val="00E1274D"/>
    <w:rsid w:val="00E12808"/>
    <w:rsid w:val="00E130CD"/>
    <w:rsid w:val="00E132D0"/>
    <w:rsid w:val="00E13368"/>
    <w:rsid w:val="00E13486"/>
    <w:rsid w:val="00E13CD5"/>
    <w:rsid w:val="00E13E81"/>
    <w:rsid w:val="00E13EA1"/>
    <w:rsid w:val="00E13F27"/>
    <w:rsid w:val="00E143F5"/>
    <w:rsid w:val="00E1460B"/>
    <w:rsid w:val="00E14A66"/>
    <w:rsid w:val="00E14AA6"/>
    <w:rsid w:val="00E14D32"/>
    <w:rsid w:val="00E14DDA"/>
    <w:rsid w:val="00E14F41"/>
    <w:rsid w:val="00E14FCF"/>
    <w:rsid w:val="00E15191"/>
    <w:rsid w:val="00E15407"/>
    <w:rsid w:val="00E1546C"/>
    <w:rsid w:val="00E15540"/>
    <w:rsid w:val="00E15885"/>
    <w:rsid w:val="00E159D0"/>
    <w:rsid w:val="00E15A4E"/>
    <w:rsid w:val="00E15A54"/>
    <w:rsid w:val="00E15B77"/>
    <w:rsid w:val="00E15F4A"/>
    <w:rsid w:val="00E16139"/>
    <w:rsid w:val="00E16214"/>
    <w:rsid w:val="00E16353"/>
    <w:rsid w:val="00E163D6"/>
    <w:rsid w:val="00E16702"/>
    <w:rsid w:val="00E1673F"/>
    <w:rsid w:val="00E16948"/>
    <w:rsid w:val="00E16A3E"/>
    <w:rsid w:val="00E16B44"/>
    <w:rsid w:val="00E16EE0"/>
    <w:rsid w:val="00E16F84"/>
    <w:rsid w:val="00E1713E"/>
    <w:rsid w:val="00E173B2"/>
    <w:rsid w:val="00E1785D"/>
    <w:rsid w:val="00E1791B"/>
    <w:rsid w:val="00E201F6"/>
    <w:rsid w:val="00E2082F"/>
    <w:rsid w:val="00E20D27"/>
    <w:rsid w:val="00E20DAD"/>
    <w:rsid w:val="00E2128C"/>
    <w:rsid w:val="00E216E4"/>
    <w:rsid w:val="00E219C7"/>
    <w:rsid w:val="00E21FE1"/>
    <w:rsid w:val="00E22037"/>
    <w:rsid w:val="00E223AB"/>
    <w:rsid w:val="00E2254D"/>
    <w:rsid w:val="00E225C7"/>
    <w:rsid w:val="00E22744"/>
    <w:rsid w:val="00E22F3A"/>
    <w:rsid w:val="00E22FA7"/>
    <w:rsid w:val="00E231D5"/>
    <w:rsid w:val="00E23401"/>
    <w:rsid w:val="00E23584"/>
    <w:rsid w:val="00E23730"/>
    <w:rsid w:val="00E239CE"/>
    <w:rsid w:val="00E241DA"/>
    <w:rsid w:val="00E24BD6"/>
    <w:rsid w:val="00E24DA3"/>
    <w:rsid w:val="00E24DDD"/>
    <w:rsid w:val="00E24FF2"/>
    <w:rsid w:val="00E2506C"/>
    <w:rsid w:val="00E251B0"/>
    <w:rsid w:val="00E254F1"/>
    <w:rsid w:val="00E257A9"/>
    <w:rsid w:val="00E25AC5"/>
    <w:rsid w:val="00E25BCE"/>
    <w:rsid w:val="00E25CFC"/>
    <w:rsid w:val="00E25F44"/>
    <w:rsid w:val="00E2614D"/>
    <w:rsid w:val="00E261AE"/>
    <w:rsid w:val="00E262AC"/>
    <w:rsid w:val="00E264B6"/>
    <w:rsid w:val="00E26568"/>
    <w:rsid w:val="00E266E0"/>
    <w:rsid w:val="00E26791"/>
    <w:rsid w:val="00E26C6E"/>
    <w:rsid w:val="00E2714F"/>
    <w:rsid w:val="00E276E2"/>
    <w:rsid w:val="00E27B19"/>
    <w:rsid w:val="00E27E7F"/>
    <w:rsid w:val="00E30669"/>
    <w:rsid w:val="00E30738"/>
    <w:rsid w:val="00E307A6"/>
    <w:rsid w:val="00E30831"/>
    <w:rsid w:val="00E30AB8"/>
    <w:rsid w:val="00E31330"/>
    <w:rsid w:val="00E31375"/>
    <w:rsid w:val="00E31421"/>
    <w:rsid w:val="00E3149C"/>
    <w:rsid w:val="00E31F9F"/>
    <w:rsid w:val="00E32181"/>
    <w:rsid w:val="00E32580"/>
    <w:rsid w:val="00E32885"/>
    <w:rsid w:val="00E32B5F"/>
    <w:rsid w:val="00E32E1F"/>
    <w:rsid w:val="00E3323E"/>
    <w:rsid w:val="00E3386E"/>
    <w:rsid w:val="00E339E0"/>
    <w:rsid w:val="00E33B40"/>
    <w:rsid w:val="00E33CC2"/>
    <w:rsid w:val="00E34160"/>
    <w:rsid w:val="00E346A7"/>
    <w:rsid w:val="00E34DA5"/>
    <w:rsid w:val="00E3513D"/>
    <w:rsid w:val="00E351DB"/>
    <w:rsid w:val="00E35690"/>
    <w:rsid w:val="00E35854"/>
    <w:rsid w:val="00E35A84"/>
    <w:rsid w:val="00E3659D"/>
    <w:rsid w:val="00E36E9A"/>
    <w:rsid w:val="00E3700C"/>
    <w:rsid w:val="00E375AA"/>
    <w:rsid w:val="00E37674"/>
    <w:rsid w:val="00E37A63"/>
    <w:rsid w:val="00E37B0E"/>
    <w:rsid w:val="00E37D16"/>
    <w:rsid w:val="00E40530"/>
    <w:rsid w:val="00E4059A"/>
    <w:rsid w:val="00E405DF"/>
    <w:rsid w:val="00E40633"/>
    <w:rsid w:val="00E407A1"/>
    <w:rsid w:val="00E40CAE"/>
    <w:rsid w:val="00E410B4"/>
    <w:rsid w:val="00E41335"/>
    <w:rsid w:val="00E414BC"/>
    <w:rsid w:val="00E414F8"/>
    <w:rsid w:val="00E41576"/>
    <w:rsid w:val="00E41CEE"/>
    <w:rsid w:val="00E421A6"/>
    <w:rsid w:val="00E4289C"/>
    <w:rsid w:val="00E4292A"/>
    <w:rsid w:val="00E43002"/>
    <w:rsid w:val="00E436D5"/>
    <w:rsid w:val="00E43802"/>
    <w:rsid w:val="00E4382E"/>
    <w:rsid w:val="00E43ADE"/>
    <w:rsid w:val="00E43D97"/>
    <w:rsid w:val="00E43F6C"/>
    <w:rsid w:val="00E441F6"/>
    <w:rsid w:val="00E44247"/>
    <w:rsid w:val="00E44495"/>
    <w:rsid w:val="00E444EF"/>
    <w:rsid w:val="00E4461F"/>
    <w:rsid w:val="00E4464D"/>
    <w:rsid w:val="00E44854"/>
    <w:rsid w:val="00E44925"/>
    <w:rsid w:val="00E449E9"/>
    <w:rsid w:val="00E44AE5"/>
    <w:rsid w:val="00E44F15"/>
    <w:rsid w:val="00E452CF"/>
    <w:rsid w:val="00E45658"/>
    <w:rsid w:val="00E45807"/>
    <w:rsid w:val="00E45887"/>
    <w:rsid w:val="00E45FC7"/>
    <w:rsid w:val="00E46237"/>
    <w:rsid w:val="00E4665C"/>
    <w:rsid w:val="00E46718"/>
    <w:rsid w:val="00E4714A"/>
    <w:rsid w:val="00E473D2"/>
    <w:rsid w:val="00E4742F"/>
    <w:rsid w:val="00E47553"/>
    <w:rsid w:val="00E4773A"/>
    <w:rsid w:val="00E47897"/>
    <w:rsid w:val="00E47D77"/>
    <w:rsid w:val="00E47EE7"/>
    <w:rsid w:val="00E505F5"/>
    <w:rsid w:val="00E5061E"/>
    <w:rsid w:val="00E50754"/>
    <w:rsid w:val="00E5083A"/>
    <w:rsid w:val="00E50D1B"/>
    <w:rsid w:val="00E5120C"/>
    <w:rsid w:val="00E519D0"/>
    <w:rsid w:val="00E519D5"/>
    <w:rsid w:val="00E51AE4"/>
    <w:rsid w:val="00E51BAA"/>
    <w:rsid w:val="00E51C59"/>
    <w:rsid w:val="00E51E21"/>
    <w:rsid w:val="00E52305"/>
    <w:rsid w:val="00E523EA"/>
    <w:rsid w:val="00E52696"/>
    <w:rsid w:val="00E527F6"/>
    <w:rsid w:val="00E52842"/>
    <w:rsid w:val="00E52CCA"/>
    <w:rsid w:val="00E53659"/>
    <w:rsid w:val="00E53941"/>
    <w:rsid w:val="00E539B6"/>
    <w:rsid w:val="00E53A26"/>
    <w:rsid w:val="00E5422E"/>
    <w:rsid w:val="00E5446A"/>
    <w:rsid w:val="00E544EC"/>
    <w:rsid w:val="00E5456F"/>
    <w:rsid w:val="00E5477A"/>
    <w:rsid w:val="00E5480C"/>
    <w:rsid w:val="00E5491C"/>
    <w:rsid w:val="00E54A9E"/>
    <w:rsid w:val="00E551CF"/>
    <w:rsid w:val="00E55252"/>
    <w:rsid w:val="00E55B82"/>
    <w:rsid w:val="00E56193"/>
    <w:rsid w:val="00E564ED"/>
    <w:rsid w:val="00E566A2"/>
    <w:rsid w:val="00E566A9"/>
    <w:rsid w:val="00E567A2"/>
    <w:rsid w:val="00E56A78"/>
    <w:rsid w:val="00E56EC4"/>
    <w:rsid w:val="00E56EDD"/>
    <w:rsid w:val="00E57106"/>
    <w:rsid w:val="00E57297"/>
    <w:rsid w:val="00E57AEA"/>
    <w:rsid w:val="00E57FA8"/>
    <w:rsid w:val="00E602A6"/>
    <w:rsid w:val="00E605C7"/>
    <w:rsid w:val="00E6098C"/>
    <w:rsid w:val="00E60C04"/>
    <w:rsid w:val="00E60F46"/>
    <w:rsid w:val="00E61771"/>
    <w:rsid w:val="00E61AD8"/>
    <w:rsid w:val="00E6246A"/>
    <w:rsid w:val="00E628E8"/>
    <w:rsid w:val="00E62968"/>
    <w:rsid w:val="00E62B05"/>
    <w:rsid w:val="00E62CE8"/>
    <w:rsid w:val="00E635F8"/>
    <w:rsid w:val="00E63631"/>
    <w:rsid w:val="00E63815"/>
    <w:rsid w:val="00E638E6"/>
    <w:rsid w:val="00E63A7B"/>
    <w:rsid w:val="00E641AC"/>
    <w:rsid w:val="00E64246"/>
    <w:rsid w:val="00E643AC"/>
    <w:rsid w:val="00E6450E"/>
    <w:rsid w:val="00E64571"/>
    <w:rsid w:val="00E645CB"/>
    <w:rsid w:val="00E64682"/>
    <w:rsid w:val="00E6470A"/>
    <w:rsid w:val="00E64831"/>
    <w:rsid w:val="00E64857"/>
    <w:rsid w:val="00E64DA9"/>
    <w:rsid w:val="00E6542C"/>
    <w:rsid w:val="00E65A8C"/>
    <w:rsid w:val="00E65E5A"/>
    <w:rsid w:val="00E65F22"/>
    <w:rsid w:val="00E6600B"/>
    <w:rsid w:val="00E66030"/>
    <w:rsid w:val="00E668C9"/>
    <w:rsid w:val="00E669EF"/>
    <w:rsid w:val="00E66DDF"/>
    <w:rsid w:val="00E66DE4"/>
    <w:rsid w:val="00E66E01"/>
    <w:rsid w:val="00E672A1"/>
    <w:rsid w:val="00E6736C"/>
    <w:rsid w:val="00E67579"/>
    <w:rsid w:val="00E6769D"/>
    <w:rsid w:val="00E677CF"/>
    <w:rsid w:val="00E67A8C"/>
    <w:rsid w:val="00E67F63"/>
    <w:rsid w:val="00E67FAB"/>
    <w:rsid w:val="00E700B8"/>
    <w:rsid w:val="00E70207"/>
    <w:rsid w:val="00E70B57"/>
    <w:rsid w:val="00E70CE7"/>
    <w:rsid w:val="00E70F3D"/>
    <w:rsid w:val="00E71230"/>
    <w:rsid w:val="00E71408"/>
    <w:rsid w:val="00E718B7"/>
    <w:rsid w:val="00E7197C"/>
    <w:rsid w:val="00E71CFA"/>
    <w:rsid w:val="00E71DC3"/>
    <w:rsid w:val="00E71F43"/>
    <w:rsid w:val="00E7203A"/>
    <w:rsid w:val="00E72572"/>
    <w:rsid w:val="00E7280B"/>
    <w:rsid w:val="00E72983"/>
    <w:rsid w:val="00E72B91"/>
    <w:rsid w:val="00E72CCD"/>
    <w:rsid w:val="00E72FD6"/>
    <w:rsid w:val="00E73200"/>
    <w:rsid w:val="00E73240"/>
    <w:rsid w:val="00E73521"/>
    <w:rsid w:val="00E7375E"/>
    <w:rsid w:val="00E7388C"/>
    <w:rsid w:val="00E73C73"/>
    <w:rsid w:val="00E73FBE"/>
    <w:rsid w:val="00E74087"/>
    <w:rsid w:val="00E7410A"/>
    <w:rsid w:val="00E741B0"/>
    <w:rsid w:val="00E74297"/>
    <w:rsid w:val="00E75839"/>
    <w:rsid w:val="00E75C0D"/>
    <w:rsid w:val="00E761AD"/>
    <w:rsid w:val="00E7629D"/>
    <w:rsid w:val="00E767CB"/>
    <w:rsid w:val="00E76F56"/>
    <w:rsid w:val="00E7723D"/>
    <w:rsid w:val="00E7734E"/>
    <w:rsid w:val="00E77435"/>
    <w:rsid w:val="00E7755C"/>
    <w:rsid w:val="00E7757A"/>
    <w:rsid w:val="00E775F9"/>
    <w:rsid w:val="00E776D9"/>
    <w:rsid w:val="00E776FE"/>
    <w:rsid w:val="00E807EC"/>
    <w:rsid w:val="00E80ADB"/>
    <w:rsid w:val="00E810B7"/>
    <w:rsid w:val="00E81385"/>
    <w:rsid w:val="00E816D5"/>
    <w:rsid w:val="00E81F90"/>
    <w:rsid w:val="00E82020"/>
    <w:rsid w:val="00E821F0"/>
    <w:rsid w:val="00E828E5"/>
    <w:rsid w:val="00E82CE7"/>
    <w:rsid w:val="00E83076"/>
    <w:rsid w:val="00E8335E"/>
    <w:rsid w:val="00E83366"/>
    <w:rsid w:val="00E836EF"/>
    <w:rsid w:val="00E83922"/>
    <w:rsid w:val="00E83BCB"/>
    <w:rsid w:val="00E83E11"/>
    <w:rsid w:val="00E83EEC"/>
    <w:rsid w:val="00E84729"/>
    <w:rsid w:val="00E8476B"/>
    <w:rsid w:val="00E84A5E"/>
    <w:rsid w:val="00E8519A"/>
    <w:rsid w:val="00E851CA"/>
    <w:rsid w:val="00E851D8"/>
    <w:rsid w:val="00E852AD"/>
    <w:rsid w:val="00E852F3"/>
    <w:rsid w:val="00E85454"/>
    <w:rsid w:val="00E8548B"/>
    <w:rsid w:val="00E85567"/>
    <w:rsid w:val="00E85667"/>
    <w:rsid w:val="00E85727"/>
    <w:rsid w:val="00E85B16"/>
    <w:rsid w:val="00E860C7"/>
    <w:rsid w:val="00E86AF6"/>
    <w:rsid w:val="00E87410"/>
    <w:rsid w:val="00E875B2"/>
    <w:rsid w:val="00E87914"/>
    <w:rsid w:val="00E87931"/>
    <w:rsid w:val="00E87C52"/>
    <w:rsid w:val="00E87C72"/>
    <w:rsid w:val="00E87E86"/>
    <w:rsid w:val="00E900B9"/>
    <w:rsid w:val="00E90749"/>
    <w:rsid w:val="00E90B33"/>
    <w:rsid w:val="00E90B4C"/>
    <w:rsid w:val="00E911AA"/>
    <w:rsid w:val="00E915B6"/>
    <w:rsid w:val="00E917C9"/>
    <w:rsid w:val="00E91B13"/>
    <w:rsid w:val="00E92164"/>
    <w:rsid w:val="00E92A90"/>
    <w:rsid w:val="00E92ADD"/>
    <w:rsid w:val="00E92FD3"/>
    <w:rsid w:val="00E93548"/>
    <w:rsid w:val="00E93BC3"/>
    <w:rsid w:val="00E93FEA"/>
    <w:rsid w:val="00E94264"/>
    <w:rsid w:val="00E94266"/>
    <w:rsid w:val="00E94627"/>
    <w:rsid w:val="00E94985"/>
    <w:rsid w:val="00E94C84"/>
    <w:rsid w:val="00E952EA"/>
    <w:rsid w:val="00E955B9"/>
    <w:rsid w:val="00E95978"/>
    <w:rsid w:val="00E95AA0"/>
    <w:rsid w:val="00E95DF5"/>
    <w:rsid w:val="00E95E08"/>
    <w:rsid w:val="00E961B0"/>
    <w:rsid w:val="00E96301"/>
    <w:rsid w:val="00E96801"/>
    <w:rsid w:val="00E96B06"/>
    <w:rsid w:val="00E970F3"/>
    <w:rsid w:val="00E9710F"/>
    <w:rsid w:val="00E97379"/>
    <w:rsid w:val="00E97393"/>
    <w:rsid w:val="00E97484"/>
    <w:rsid w:val="00E97CCE"/>
    <w:rsid w:val="00EA004E"/>
    <w:rsid w:val="00EA01A8"/>
    <w:rsid w:val="00EA08AB"/>
    <w:rsid w:val="00EA0923"/>
    <w:rsid w:val="00EA0D1A"/>
    <w:rsid w:val="00EA0EA9"/>
    <w:rsid w:val="00EA132D"/>
    <w:rsid w:val="00EA14C4"/>
    <w:rsid w:val="00EA151D"/>
    <w:rsid w:val="00EA15AF"/>
    <w:rsid w:val="00EA16F5"/>
    <w:rsid w:val="00EA1915"/>
    <w:rsid w:val="00EA1C16"/>
    <w:rsid w:val="00EA1D27"/>
    <w:rsid w:val="00EA1DE8"/>
    <w:rsid w:val="00EA1DEB"/>
    <w:rsid w:val="00EA1E18"/>
    <w:rsid w:val="00EA2046"/>
    <w:rsid w:val="00EA21A6"/>
    <w:rsid w:val="00EA2366"/>
    <w:rsid w:val="00EA26ED"/>
    <w:rsid w:val="00EA2758"/>
    <w:rsid w:val="00EA282D"/>
    <w:rsid w:val="00EA2BEE"/>
    <w:rsid w:val="00EA31D4"/>
    <w:rsid w:val="00EA33D4"/>
    <w:rsid w:val="00EA34B7"/>
    <w:rsid w:val="00EA35A4"/>
    <w:rsid w:val="00EA36E4"/>
    <w:rsid w:val="00EA379F"/>
    <w:rsid w:val="00EA3C2E"/>
    <w:rsid w:val="00EA3FB7"/>
    <w:rsid w:val="00EA4420"/>
    <w:rsid w:val="00EA47AA"/>
    <w:rsid w:val="00EA4A26"/>
    <w:rsid w:val="00EA5463"/>
    <w:rsid w:val="00EA613A"/>
    <w:rsid w:val="00EA6999"/>
    <w:rsid w:val="00EA72E9"/>
    <w:rsid w:val="00EA739A"/>
    <w:rsid w:val="00EA7798"/>
    <w:rsid w:val="00EA786F"/>
    <w:rsid w:val="00EA7DFD"/>
    <w:rsid w:val="00EB01D1"/>
    <w:rsid w:val="00EB03CF"/>
    <w:rsid w:val="00EB08C5"/>
    <w:rsid w:val="00EB0A75"/>
    <w:rsid w:val="00EB0AD1"/>
    <w:rsid w:val="00EB0F45"/>
    <w:rsid w:val="00EB0F8E"/>
    <w:rsid w:val="00EB0FF2"/>
    <w:rsid w:val="00EB126C"/>
    <w:rsid w:val="00EB1470"/>
    <w:rsid w:val="00EB17F5"/>
    <w:rsid w:val="00EB1988"/>
    <w:rsid w:val="00EB2370"/>
    <w:rsid w:val="00EB23CA"/>
    <w:rsid w:val="00EB2A28"/>
    <w:rsid w:val="00EB2C9D"/>
    <w:rsid w:val="00EB2E89"/>
    <w:rsid w:val="00EB2F35"/>
    <w:rsid w:val="00EB32AD"/>
    <w:rsid w:val="00EB3676"/>
    <w:rsid w:val="00EB3C08"/>
    <w:rsid w:val="00EB3C70"/>
    <w:rsid w:val="00EB3DB8"/>
    <w:rsid w:val="00EB41AF"/>
    <w:rsid w:val="00EB4682"/>
    <w:rsid w:val="00EB486C"/>
    <w:rsid w:val="00EB499C"/>
    <w:rsid w:val="00EB4A41"/>
    <w:rsid w:val="00EB4C7F"/>
    <w:rsid w:val="00EB4DBB"/>
    <w:rsid w:val="00EB6085"/>
    <w:rsid w:val="00EB6581"/>
    <w:rsid w:val="00EB66D1"/>
    <w:rsid w:val="00EB66F2"/>
    <w:rsid w:val="00EB6966"/>
    <w:rsid w:val="00EB6B75"/>
    <w:rsid w:val="00EB6D8F"/>
    <w:rsid w:val="00EB6D91"/>
    <w:rsid w:val="00EB6FCF"/>
    <w:rsid w:val="00EB704D"/>
    <w:rsid w:val="00EB7360"/>
    <w:rsid w:val="00EB74DA"/>
    <w:rsid w:val="00EB75A5"/>
    <w:rsid w:val="00EB761D"/>
    <w:rsid w:val="00EB7AF6"/>
    <w:rsid w:val="00EB7F19"/>
    <w:rsid w:val="00EC0145"/>
    <w:rsid w:val="00EC01E2"/>
    <w:rsid w:val="00EC01F7"/>
    <w:rsid w:val="00EC02BD"/>
    <w:rsid w:val="00EC0511"/>
    <w:rsid w:val="00EC065D"/>
    <w:rsid w:val="00EC072C"/>
    <w:rsid w:val="00EC0B44"/>
    <w:rsid w:val="00EC0EDD"/>
    <w:rsid w:val="00EC0F01"/>
    <w:rsid w:val="00EC12BA"/>
    <w:rsid w:val="00EC165F"/>
    <w:rsid w:val="00EC1AA5"/>
    <w:rsid w:val="00EC1B35"/>
    <w:rsid w:val="00EC1BEE"/>
    <w:rsid w:val="00EC1CB6"/>
    <w:rsid w:val="00EC24D4"/>
    <w:rsid w:val="00EC2539"/>
    <w:rsid w:val="00EC2581"/>
    <w:rsid w:val="00EC2B83"/>
    <w:rsid w:val="00EC2F09"/>
    <w:rsid w:val="00EC332B"/>
    <w:rsid w:val="00EC34E1"/>
    <w:rsid w:val="00EC354B"/>
    <w:rsid w:val="00EC3A22"/>
    <w:rsid w:val="00EC3ADE"/>
    <w:rsid w:val="00EC3B24"/>
    <w:rsid w:val="00EC3BD8"/>
    <w:rsid w:val="00EC3CAB"/>
    <w:rsid w:val="00EC3EDF"/>
    <w:rsid w:val="00EC41CF"/>
    <w:rsid w:val="00EC43C1"/>
    <w:rsid w:val="00EC4570"/>
    <w:rsid w:val="00EC4916"/>
    <w:rsid w:val="00EC497D"/>
    <w:rsid w:val="00EC49FC"/>
    <w:rsid w:val="00EC4A6B"/>
    <w:rsid w:val="00EC4CFA"/>
    <w:rsid w:val="00EC4DEA"/>
    <w:rsid w:val="00EC564D"/>
    <w:rsid w:val="00EC5B24"/>
    <w:rsid w:val="00EC5D68"/>
    <w:rsid w:val="00EC5F06"/>
    <w:rsid w:val="00EC5F41"/>
    <w:rsid w:val="00EC6189"/>
    <w:rsid w:val="00EC637B"/>
    <w:rsid w:val="00EC6828"/>
    <w:rsid w:val="00EC6B42"/>
    <w:rsid w:val="00EC6B57"/>
    <w:rsid w:val="00EC6E8C"/>
    <w:rsid w:val="00EC73C2"/>
    <w:rsid w:val="00EC7972"/>
    <w:rsid w:val="00EC7EDC"/>
    <w:rsid w:val="00EC7F1F"/>
    <w:rsid w:val="00ED0102"/>
    <w:rsid w:val="00ED037B"/>
    <w:rsid w:val="00ED0598"/>
    <w:rsid w:val="00ED05A6"/>
    <w:rsid w:val="00ED06FA"/>
    <w:rsid w:val="00ED0CBC"/>
    <w:rsid w:val="00ED0F35"/>
    <w:rsid w:val="00ED1012"/>
    <w:rsid w:val="00ED105D"/>
    <w:rsid w:val="00ED113C"/>
    <w:rsid w:val="00ED1215"/>
    <w:rsid w:val="00ED14C3"/>
    <w:rsid w:val="00ED1784"/>
    <w:rsid w:val="00ED1F12"/>
    <w:rsid w:val="00ED2090"/>
    <w:rsid w:val="00ED2402"/>
    <w:rsid w:val="00ED2C39"/>
    <w:rsid w:val="00ED2DBE"/>
    <w:rsid w:val="00ED3135"/>
    <w:rsid w:val="00ED3364"/>
    <w:rsid w:val="00ED3785"/>
    <w:rsid w:val="00ED3A5B"/>
    <w:rsid w:val="00ED3ACC"/>
    <w:rsid w:val="00ED42DF"/>
    <w:rsid w:val="00ED4EC3"/>
    <w:rsid w:val="00ED4EEB"/>
    <w:rsid w:val="00ED54C9"/>
    <w:rsid w:val="00ED55F3"/>
    <w:rsid w:val="00ED597C"/>
    <w:rsid w:val="00ED5B0E"/>
    <w:rsid w:val="00ED5D23"/>
    <w:rsid w:val="00ED6402"/>
    <w:rsid w:val="00ED665D"/>
    <w:rsid w:val="00ED670C"/>
    <w:rsid w:val="00ED679C"/>
    <w:rsid w:val="00ED699C"/>
    <w:rsid w:val="00ED6D4D"/>
    <w:rsid w:val="00ED6F12"/>
    <w:rsid w:val="00ED725D"/>
    <w:rsid w:val="00ED7479"/>
    <w:rsid w:val="00ED754C"/>
    <w:rsid w:val="00ED755E"/>
    <w:rsid w:val="00ED77D6"/>
    <w:rsid w:val="00ED7BE8"/>
    <w:rsid w:val="00EE040C"/>
    <w:rsid w:val="00EE09E4"/>
    <w:rsid w:val="00EE0BE1"/>
    <w:rsid w:val="00EE0C7C"/>
    <w:rsid w:val="00EE1077"/>
    <w:rsid w:val="00EE1864"/>
    <w:rsid w:val="00EE1A48"/>
    <w:rsid w:val="00EE1B37"/>
    <w:rsid w:val="00EE1C45"/>
    <w:rsid w:val="00EE2261"/>
    <w:rsid w:val="00EE22EA"/>
    <w:rsid w:val="00EE2532"/>
    <w:rsid w:val="00EE26D2"/>
    <w:rsid w:val="00EE26FA"/>
    <w:rsid w:val="00EE299F"/>
    <w:rsid w:val="00EE2ABF"/>
    <w:rsid w:val="00EE2C2D"/>
    <w:rsid w:val="00EE2C9D"/>
    <w:rsid w:val="00EE2CA4"/>
    <w:rsid w:val="00EE3568"/>
    <w:rsid w:val="00EE35F3"/>
    <w:rsid w:val="00EE36A6"/>
    <w:rsid w:val="00EE379B"/>
    <w:rsid w:val="00EE39FC"/>
    <w:rsid w:val="00EE4017"/>
    <w:rsid w:val="00EE409D"/>
    <w:rsid w:val="00EE42D9"/>
    <w:rsid w:val="00EE464F"/>
    <w:rsid w:val="00EE481E"/>
    <w:rsid w:val="00EE4B0F"/>
    <w:rsid w:val="00EE4B5D"/>
    <w:rsid w:val="00EE4E70"/>
    <w:rsid w:val="00EE4EB6"/>
    <w:rsid w:val="00EE503C"/>
    <w:rsid w:val="00EE5128"/>
    <w:rsid w:val="00EE5C68"/>
    <w:rsid w:val="00EE5C8A"/>
    <w:rsid w:val="00EE5EC1"/>
    <w:rsid w:val="00EE6076"/>
    <w:rsid w:val="00EE64CC"/>
    <w:rsid w:val="00EE6845"/>
    <w:rsid w:val="00EE6BBF"/>
    <w:rsid w:val="00EE6FAA"/>
    <w:rsid w:val="00EE75D5"/>
    <w:rsid w:val="00EE75EF"/>
    <w:rsid w:val="00EE7CF0"/>
    <w:rsid w:val="00EF04CC"/>
    <w:rsid w:val="00EF0828"/>
    <w:rsid w:val="00EF0909"/>
    <w:rsid w:val="00EF0AD2"/>
    <w:rsid w:val="00EF1DB8"/>
    <w:rsid w:val="00EF1E08"/>
    <w:rsid w:val="00EF1E74"/>
    <w:rsid w:val="00EF23AB"/>
    <w:rsid w:val="00EF24C9"/>
    <w:rsid w:val="00EF26F0"/>
    <w:rsid w:val="00EF2831"/>
    <w:rsid w:val="00EF2CBE"/>
    <w:rsid w:val="00EF3125"/>
    <w:rsid w:val="00EF312C"/>
    <w:rsid w:val="00EF3154"/>
    <w:rsid w:val="00EF352C"/>
    <w:rsid w:val="00EF3580"/>
    <w:rsid w:val="00EF402A"/>
    <w:rsid w:val="00EF40FC"/>
    <w:rsid w:val="00EF42D0"/>
    <w:rsid w:val="00EF453A"/>
    <w:rsid w:val="00EF4802"/>
    <w:rsid w:val="00EF48CD"/>
    <w:rsid w:val="00EF494C"/>
    <w:rsid w:val="00EF520E"/>
    <w:rsid w:val="00EF54F8"/>
    <w:rsid w:val="00EF5886"/>
    <w:rsid w:val="00EF5924"/>
    <w:rsid w:val="00EF5C10"/>
    <w:rsid w:val="00EF5C15"/>
    <w:rsid w:val="00EF5F99"/>
    <w:rsid w:val="00EF6603"/>
    <w:rsid w:val="00EF6876"/>
    <w:rsid w:val="00EF6BC9"/>
    <w:rsid w:val="00EF736D"/>
    <w:rsid w:val="00EF73B0"/>
    <w:rsid w:val="00EF75FE"/>
    <w:rsid w:val="00EF773F"/>
    <w:rsid w:val="00EF7AB6"/>
    <w:rsid w:val="00EF7AE0"/>
    <w:rsid w:val="00EF7DBF"/>
    <w:rsid w:val="00F0028F"/>
    <w:rsid w:val="00F003ED"/>
    <w:rsid w:val="00F00619"/>
    <w:rsid w:val="00F00807"/>
    <w:rsid w:val="00F00B7F"/>
    <w:rsid w:val="00F00D66"/>
    <w:rsid w:val="00F00EF4"/>
    <w:rsid w:val="00F015B7"/>
    <w:rsid w:val="00F016BA"/>
    <w:rsid w:val="00F02106"/>
    <w:rsid w:val="00F021A8"/>
    <w:rsid w:val="00F0253C"/>
    <w:rsid w:val="00F02B13"/>
    <w:rsid w:val="00F02E7C"/>
    <w:rsid w:val="00F033AD"/>
    <w:rsid w:val="00F037DA"/>
    <w:rsid w:val="00F03966"/>
    <w:rsid w:val="00F03AF4"/>
    <w:rsid w:val="00F03EF1"/>
    <w:rsid w:val="00F04071"/>
    <w:rsid w:val="00F04495"/>
    <w:rsid w:val="00F04549"/>
    <w:rsid w:val="00F04584"/>
    <w:rsid w:val="00F04B6F"/>
    <w:rsid w:val="00F053B7"/>
    <w:rsid w:val="00F05D11"/>
    <w:rsid w:val="00F062DE"/>
    <w:rsid w:val="00F067AB"/>
    <w:rsid w:val="00F06952"/>
    <w:rsid w:val="00F06B14"/>
    <w:rsid w:val="00F06C71"/>
    <w:rsid w:val="00F06DEC"/>
    <w:rsid w:val="00F07447"/>
    <w:rsid w:val="00F07757"/>
    <w:rsid w:val="00F07EEC"/>
    <w:rsid w:val="00F07EF2"/>
    <w:rsid w:val="00F07F88"/>
    <w:rsid w:val="00F1010D"/>
    <w:rsid w:val="00F1024E"/>
    <w:rsid w:val="00F10353"/>
    <w:rsid w:val="00F10359"/>
    <w:rsid w:val="00F106AD"/>
    <w:rsid w:val="00F1082A"/>
    <w:rsid w:val="00F10D77"/>
    <w:rsid w:val="00F110E0"/>
    <w:rsid w:val="00F11B3E"/>
    <w:rsid w:val="00F1248F"/>
    <w:rsid w:val="00F12F39"/>
    <w:rsid w:val="00F12F3E"/>
    <w:rsid w:val="00F13189"/>
    <w:rsid w:val="00F13452"/>
    <w:rsid w:val="00F1378F"/>
    <w:rsid w:val="00F1382C"/>
    <w:rsid w:val="00F139CE"/>
    <w:rsid w:val="00F139FA"/>
    <w:rsid w:val="00F13A51"/>
    <w:rsid w:val="00F13CA0"/>
    <w:rsid w:val="00F13F54"/>
    <w:rsid w:val="00F14070"/>
    <w:rsid w:val="00F140C0"/>
    <w:rsid w:val="00F14159"/>
    <w:rsid w:val="00F1437E"/>
    <w:rsid w:val="00F147A4"/>
    <w:rsid w:val="00F14B7E"/>
    <w:rsid w:val="00F14ECC"/>
    <w:rsid w:val="00F150E5"/>
    <w:rsid w:val="00F1518A"/>
    <w:rsid w:val="00F1534C"/>
    <w:rsid w:val="00F1568F"/>
    <w:rsid w:val="00F16294"/>
    <w:rsid w:val="00F163AE"/>
    <w:rsid w:val="00F16487"/>
    <w:rsid w:val="00F164C5"/>
    <w:rsid w:val="00F1656F"/>
    <w:rsid w:val="00F168E7"/>
    <w:rsid w:val="00F16A89"/>
    <w:rsid w:val="00F173D3"/>
    <w:rsid w:val="00F17690"/>
    <w:rsid w:val="00F1782D"/>
    <w:rsid w:val="00F17904"/>
    <w:rsid w:val="00F17E45"/>
    <w:rsid w:val="00F201C6"/>
    <w:rsid w:val="00F20E14"/>
    <w:rsid w:val="00F20F0B"/>
    <w:rsid w:val="00F2108C"/>
    <w:rsid w:val="00F213C8"/>
    <w:rsid w:val="00F214BE"/>
    <w:rsid w:val="00F21549"/>
    <w:rsid w:val="00F21E34"/>
    <w:rsid w:val="00F22011"/>
    <w:rsid w:val="00F221DD"/>
    <w:rsid w:val="00F22788"/>
    <w:rsid w:val="00F227F9"/>
    <w:rsid w:val="00F228B6"/>
    <w:rsid w:val="00F22ADA"/>
    <w:rsid w:val="00F22E21"/>
    <w:rsid w:val="00F22F62"/>
    <w:rsid w:val="00F23027"/>
    <w:rsid w:val="00F2321E"/>
    <w:rsid w:val="00F2342F"/>
    <w:rsid w:val="00F234BF"/>
    <w:rsid w:val="00F23BA4"/>
    <w:rsid w:val="00F23CF9"/>
    <w:rsid w:val="00F23E48"/>
    <w:rsid w:val="00F2414A"/>
    <w:rsid w:val="00F241B4"/>
    <w:rsid w:val="00F2454B"/>
    <w:rsid w:val="00F24995"/>
    <w:rsid w:val="00F24EAF"/>
    <w:rsid w:val="00F250D9"/>
    <w:rsid w:val="00F2513C"/>
    <w:rsid w:val="00F252E4"/>
    <w:rsid w:val="00F25783"/>
    <w:rsid w:val="00F25ADC"/>
    <w:rsid w:val="00F260C3"/>
    <w:rsid w:val="00F26213"/>
    <w:rsid w:val="00F26325"/>
    <w:rsid w:val="00F26480"/>
    <w:rsid w:val="00F2718B"/>
    <w:rsid w:val="00F273BD"/>
    <w:rsid w:val="00F277D5"/>
    <w:rsid w:val="00F278D4"/>
    <w:rsid w:val="00F27959"/>
    <w:rsid w:val="00F27A2E"/>
    <w:rsid w:val="00F27BC3"/>
    <w:rsid w:val="00F27D0E"/>
    <w:rsid w:val="00F30069"/>
    <w:rsid w:val="00F30074"/>
    <w:rsid w:val="00F30237"/>
    <w:rsid w:val="00F30E29"/>
    <w:rsid w:val="00F311F6"/>
    <w:rsid w:val="00F3159B"/>
    <w:rsid w:val="00F3175F"/>
    <w:rsid w:val="00F31A83"/>
    <w:rsid w:val="00F31D81"/>
    <w:rsid w:val="00F31F23"/>
    <w:rsid w:val="00F323A7"/>
    <w:rsid w:val="00F32435"/>
    <w:rsid w:val="00F32878"/>
    <w:rsid w:val="00F32FF8"/>
    <w:rsid w:val="00F33099"/>
    <w:rsid w:val="00F330F5"/>
    <w:rsid w:val="00F333A2"/>
    <w:rsid w:val="00F33516"/>
    <w:rsid w:val="00F33A38"/>
    <w:rsid w:val="00F33B09"/>
    <w:rsid w:val="00F33BE8"/>
    <w:rsid w:val="00F343B1"/>
    <w:rsid w:val="00F343EF"/>
    <w:rsid w:val="00F34511"/>
    <w:rsid w:val="00F348C6"/>
    <w:rsid w:val="00F34C4D"/>
    <w:rsid w:val="00F34F00"/>
    <w:rsid w:val="00F35489"/>
    <w:rsid w:val="00F35903"/>
    <w:rsid w:val="00F36123"/>
    <w:rsid w:val="00F36593"/>
    <w:rsid w:val="00F367B2"/>
    <w:rsid w:val="00F36864"/>
    <w:rsid w:val="00F3696F"/>
    <w:rsid w:val="00F37463"/>
    <w:rsid w:val="00F37546"/>
    <w:rsid w:val="00F37676"/>
    <w:rsid w:val="00F37EC0"/>
    <w:rsid w:val="00F40487"/>
    <w:rsid w:val="00F40AEA"/>
    <w:rsid w:val="00F40B20"/>
    <w:rsid w:val="00F40CDA"/>
    <w:rsid w:val="00F40DCC"/>
    <w:rsid w:val="00F4119A"/>
    <w:rsid w:val="00F41239"/>
    <w:rsid w:val="00F413E1"/>
    <w:rsid w:val="00F41513"/>
    <w:rsid w:val="00F41841"/>
    <w:rsid w:val="00F41AA0"/>
    <w:rsid w:val="00F41D7A"/>
    <w:rsid w:val="00F42265"/>
    <w:rsid w:val="00F423C1"/>
    <w:rsid w:val="00F4245E"/>
    <w:rsid w:val="00F4259B"/>
    <w:rsid w:val="00F42859"/>
    <w:rsid w:val="00F42867"/>
    <w:rsid w:val="00F4292A"/>
    <w:rsid w:val="00F42B59"/>
    <w:rsid w:val="00F42C91"/>
    <w:rsid w:val="00F42D70"/>
    <w:rsid w:val="00F42DFF"/>
    <w:rsid w:val="00F430F2"/>
    <w:rsid w:val="00F43136"/>
    <w:rsid w:val="00F431B9"/>
    <w:rsid w:val="00F43398"/>
    <w:rsid w:val="00F438CF"/>
    <w:rsid w:val="00F439AE"/>
    <w:rsid w:val="00F43E26"/>
    <w:rsid w:val="00F44397"/>
    <w:rsid w:val="00F4469A"/>
    <w:rsid w:val="00F44781"/>
    <w:rsid w:val="00F44F74"/>
    <w:rsid w:val="00F45010"/>
    <w:rsid w:val="00F452CB"/>
    <w:rsid w:val="00F45548"/>
    <w:rsid w:val="00F45929"/>
    <w:rsid w:val="00F45A5E"/>
    <w:rsid w:val="00F45AB6"/>
    <w:rsid w:val="00F45BEE"/>
    <w:rsid w:val="00F45D8F"/>
    <w:rsid w:val="00F4602F"/>
    <w:rsid w:val="00F4625C"/>
    <w:rsid w:val="00F4640C"/>
    <w:rsid w:val="00F464BE"/>
    <w:rsid w:val="00F466B1"/>
    <w:rsid w:val="00F46990"/>
    <w:rsid w:val="00F46B76"/>
    <w:rsid w:val="00F47191"/>
    <w:rsid w:val="00F47245"/>
    <w:rsid w:val="00F47518"/>
    <w:rsid w:val="00F47891"/>
    <w:rsid w:val="00F47AE2"/>
    <w:rsid w:val="00F47F46"/>
    <w:rsid w:val="00F50372"/>
    <w:rsid w:val="00F50742"/>
    <w:rsid w:val="00F50B6C"/>
    <w:rsid w:val="00F50BC3"/>
    <w:rsid w:val="00F50C75"/>
    <w:rsid w:val="00F5161E"/>
    <w:rsid w:val="00F517B4"/>
    <w:rsid w:val="00F5186D"/>
    <w:rsid w:val="00F51BB6"/>
    <w:rsid w:val="00F52D3A"/>
    <w:rsid w:val="00F53544"/>
    <w:rsid w:val="00F535DA"/>
    <w:rsid w:val="00F53AB5"/>
    <w:rsid w:val="00F53CB2"/>
    <w:rsid w:val="00F53E55"/>
    <w:rsid w:val="00F5417B"/>
    <w:rsid w:val="00F5431D"/>
    <w:rsid w:val="00F5443A"/>
    <w:rsid w:val="00F544AD"/>
    <w:rsid w:val="00F54930"/>
    <w:rsid w:val="00F54A50"/>
    <w:rsid w:val="00F54AF4"/>
    <w:rsid w:val="00F54D17"/>
    <w:rsid w:val="00F54F79"/>
    <w:rsid w:val="00F5506B"/>
    <w:rsid w:val="00F552B8"/>
    <w:rsid w:val="00F55C19"/>
    <w:rsid w:val="00F55D91"/>
    <w:rsid w:val="00F55EA1"/>
    <w:rsid w:val="00F55F66"/>
    <w:rsid w:val="00F5659A"/>
    <w:rsid w:val="00F56975"/>
    <w:rsid w:val="00F56A2D"/>
    <w:rsid w:val="00F56F4D"/>
    <w:rsid w:val="00F56F73"/>
    <w:rsid w:val="00F56FE3"/>
    <w:rsid w:val="00F573EE"/>
    <w:rsid w:val="00F578A0"/>
    <w:rsid w:val="00F578B3"/>
    <w:rsid w:val="00F57F71"/>
    <w:rsid w:val="00F6046A"/>
    <w:rsid w:val="00F604F9"/>
    <w:rsid w:val="00F608E4"/>
    <w:rsid w:val="00F611B0"/>
    <w:rsid w:val="00F617DA"/>
    <w:rsid w:val="00F61CF1"/>
    <w:rsid w:val="00F62047"/>
    <w:rsid w:val="00F62255"/>
    <w:rsid w:val="00F622C8"/>
    <w:rsid w:val="00F62975"/>
    <w:rsid w:val="00F63173"/>
    <w:rsid w:val="00F631D7"/>
    <w:rsid w:val="00F6323B"/>
    <w:rsid w:val="00F6334A"/>
    <w:rsid w:val="00F6334C"/>
    <w:rsid w:val="00F6391F"/>
    <w:rsid w:val="00F63DC6"/>
    <w:rsid w:val="00F63ED3"/>
    <w:rsid w:val="00F63F3D"/>
    <w:rsid w:val="00F6400E"/>
    <w:rsid w:val="00F64A08"/>
    <w:rsid w:val="00F6506F"/>
    <w:rsid w:val="00F653F2"/>
    <w:rsid w:val="00F655BB"/>
    <w:rsid w:val="00F66F24"/>
    <w:rsid w:val="00F67065"/>
    <w:rsid w:val="00F6712D"/>
    <w:rsid w:val="00F671EF"/>
    <w:rsid w:val="00F672D8"/>
    <w:rsid w:val="00F677EB"/>
    <w:rsid w:val="00F67B5C"/>
    <w:rsid w:val="00F67D9A"/>
    <w:rsid w:val="00F67E61"/>
    <w:rsid w:val="00F70AD6"/>
    <w:rsid w:val="00F70B05"/>
    <w:rsid w:val="00F70F60"/>
    <w:rsid w:val="00F70FAC"/>
    <w:rsid w:val="00F713CE"/>
    <w:rsid w:val="00F713F3"/>
    <w:rsid w:val="00F7148D"/>
    <w:rsid w:val="00F71679"/>
    <w:rsid w:val="00F71969"/>
    <w:rsid w:val="00F71A1E"/>
    <w:rsid w:val="00F71A51"/>
    <w:rsid w:val="00F71A6C"/>
    <w:rsid w:val="00F71DA2"/>
    <w:rsid w:val="00F71F4C"/>
    <w:rsid w:val="00F721B2"/>
    <w:rsid w:val="00F72369"/>
    <w:rsid w:val="00F7275C"/>
    <w:rsid w:val="00F72AB5"/>
    <w:rsid w:val="00F72B6F"/>
    <w:rsid w:val="00F7345C"/>
    <w:rsid w:val="00F736D4"/>
    <w:rsid w:val="00F73860"/>
    <w:rsid w:val="00F73BAC"/>
    <w:rsid w:val="00F73F0E"/>
    <w:rsid w:val="00F74863"/>
    <w:rsid w:val="00F74E28"/>
    <w:rsid w:val="00F75976"/>
    <w:rsid w:val="00F76227"/>
    <w:rsid w:val="00F7660D"/>
    <w:rsid w:val="00F76E26"/>
    <w:rsid w:val="00F770B3"/>
    <w:rsid w:val="00F7735B"/>
    <w:rsid w:val="00F77377"/>
    <w:rsid w:val="00F77883"/>
    <w:rsid w:val="00F77AF7"/>
    <w:rsid w:val="00F77D4D"/>
    <w:rsid w:val="00F80285"/>
    <w:rsid w:val="00F802FF"/>
    <w:rsid w:val="00F807AD"/>
    <w:rsid w:val="00F80CBD"/>
    <w:rsid w:val="00F80FD6"/>
    <w:rsid w:val="00F81024"/>
    <w:rsid w:val="00F81792"/>
    <w:rsid w:val="00F8185B"/>
    <w:rsid w:val="00F81975"/>
    <w:rsid w:val="00F81C45"/>
    <w:rsid w:val="00F81C98"/>
    <w:rsid w:val="00F81E07"/>
    <w:rsid w:val="00F81EF1"/>
    <w:rsid w:val="00F82121"/>
    <w:rsid w:val="00F8282A"/>
    <w:rsid w:val="00F82A09"/>
    <w:rsid w:val="00F82C43"/>
    <w:rsid w:val="00F82D74"/>
    <w:rsid w:val="00F82E94"/>
    <w:rsid w:val="00F836E4"/>
    <w:rsid w:val="00F83862"/>
    <w:rsid w:val="00F83940"/>
    <w:rsid w:val="00F83D8F"/>
    <w:rsid w:val="00F84174"/>
    <w:rsid w:val="00F84293"/>
    <w:rsid w:val="00F844F6"/>
    <w:rsid w:val="00F8457C"/>
    <w:rsid w:val="00F84698"/>
    <w:rsid w:val="00F849CC"/>
    <w:rsid w:val="00F84C5E"/>
    <w:rsid w:val="00F84E25"/>
    <w:rsid w:val="00F84E32"/>
    <w:rsid w:val="00F84EF3"/>
    <w:rsid w:val="00F850A4"/>
    <w:rsid w:val="00F8524A"/>
    <w:rsid w:val="00F8540B"/>
    <w:rsid w:val="00F855EA"/>
    <w:rsid w:val="00F8566F"/>
    <w:rsid w:val="00F85763"/>
    <w:rsid w:val="00F85870"/>
    <w:rsid w:val="00F85B09"/>
    <w:rsid w:val="00F85DC1"/>
    <w:rsid w:val="00F8622E"/>
    <w:rsid w:val="00F86A42"/>
    <w:rsid w:val="00F86E9E"/>
    <w:rsid w:val="00F86F09"/>
    <w:rsid w:val="00F874A0"/>
    <w:rsid w:val="00F8768E"/>
    <w:rsid w:val="00F87834"/>
    <w:rsid w:val="00F87A71"/>
    <w:rsid w:val="00F87CA0"/>
    <w:rsid w:val="00F87CB9"/>
    <w:rsid w:val="00F87ED5"/>
    <w:rsid w:val="00F904F8"/>
    <w:rsid w:val="00F9056F"/>
    <w:rsid w:val="00F906AB"/>
    <w:rsid w:val="00F9084F"/>
    <w:rsid w:val="00F90853"/>
    <w:rsid w:val="00F90855"/>
    <w:rsid w:val="00F909BF"/>
    <w:rsid w:val="00F90AEC"/>
    <w:rsid w:val="00F91022"/>
    <w:rsid w:val="00F91057"/>
    <w:rsid w:val="00F913DC"/>
    <w:rsid w:val="00F915BC"/>
    <w:rsid w:val="00F91607"/>
    <w:rsid w:val="00F9169C"/>
    <w:rsid w:val="00F91989"/>
    <w:rsid w:val="00F91B66"/>
    <w:rsid w:val="00F91C82"/>
    <w:rsid w:val="00F92218"/>
    <w:rsid w:val="00F922C1"/>
    <w:rsid w:val="00F928ED"/>
    <w:rsid w:val="00F92902"/>
    <w:rsid w:val="00F92A4C"/>
    <w:rsid w:val="00F92A90"/>
    <w:rsid w:val="00F92DBF"/>
    <w:rsid w:val="00F936AF"/>
    <w:rsid w:val="00F93AA3"/>
    <w:rsid w:val="00F93F95"/>
    <w:rsid w:val="00F94102"/>
    <w:rsid w:val="00F943A3"/>
    <w:rsid w:val="00F9449B"/>
    <w:rsid w:val="00F944D3"/>
    <w:rsid w:val="00F94F6D"/>
    <w:rsid w:val="00F95084"/>
    <w:rsid w:val="00F954BD"/>
    <w:rsid w:val="00F954CE"/>
    <w:rsid w:val="00F954DA"/>
    <w:rsid w:val="00F9596D"/>
    <w:rsid w:val="00F95D2D"/>
    <w:rsid w:val="00F9616E"/>
    <w:rsid w:val="00F9647B"/>
    <w:rsid w:val="00F96BEC"/>
    <w:rsid w:val="00F97099"/>
    <w:rsid w:val="00F973C0"/>
    <w:rsid w:val="00F975D4"/>
    <w:rsid w:val="00F976E3"/>
    <w:rsid w:val="00F977DD"/>
    <w:rsid w:val="00F97E67"/>
    <w:rsid w:val="00F97F6D"/>
    <w:rsid w:val="00FA000F"/>
    <w:rsid w:val="00FA004F"/>
    <w:rsid w:val="00FA0250"/>
    <w:rsid w:val="00FA05ED"/>
    <w:rsid w:val="00FA0CA6"/>
    <w:rsid w:val="00FA0CFF"/>
    <w:rsid w:val="00FA10A2"/>
    <w:rsid w:val="00FA133A"/>
    <w:rsid w:val="00FA1452"/>
    <w:rsid w:val="00FA1514"/>
    <w:rsid w:val="00FA1A28"/>
    <w:rsid w:val="00FA218E"/>
    <w:rsid w:val="00FA21C0"/>
    <w:rsid w:val="00FA23B1"/>
    <w:rsid w:val="00FA2431"/>
    <w:rsid w:val="00FA2A12"/>
    <w:rsid w:val="00FA3263"/>
    <w:rsid w:val="00FA35C7"/>
    <w:rsid w:val="00FA36DB"/>
    <w:rsid w:val="00FA3737"/>
    <w:rsid w:val="00FA376F"/>
    <w:rsid w:val="00FA396C"/>
    <w:rsid w:val="00FA3E23"/>
    <w:rsid w:val="00FA3ED6"/>
    <w:rsid w:val="00FA464F"/>
    <w:rsid w:val="00FA4802"/>
    <w:rsid w:val="00FA486B"/>
    <w:rsid w:val="00FA48F9"/>
    <w:rsid w:val="00FA4AD9"/>
    <w:rsid w:val="00FA4D41"/>
    <w:rsid w:val="00FA4DD0"/>
    <w:rsid w:val="00FA5A20"/>
    <w:rsid w:val="00FA5B97"/>
    <w:rsid w:val="00FA5BC7"/>
    <w:rsid w:val="00FA61B3"/>
    <w:rsid w:val="00FA6269"/>
    <w:rsid w:val="00FA652D"/>
    <w:rsid w:val="00FA65B1"/>
    <w:rsid w:val="00FA6E5F"/>
    <w:rsid w:val="00FA6FE4"/>
    <w:rsid w:val="00FA7140"/>
    <w:rsid w:val="00FA7214"/>
    <w:rsid w:val="00FA72F6"/>
    <w:rsid w:val="00FA778C"/>
    <w:rsid w:val="00FA7944"/>
    <w:rsid w:val="00FA795D"/>
    <w:rsid w:val="00FA7BF7"/>
    <w:rsid w:val="00FA7E61"/>
    <w:rsid w:val="00FB010B"/>
    <w:rsid w:val="00FB01D4"/>
    <w:rsid w:val="00FB0A22"/>
    <w:rsid w:val="00FB0B8B"/>
    <w:rsid w:val="00FB0C4C"/>
    <w:rsid w:val="00FB11C1"/>
    <w:rsid w:val="00FB175E"/>
    <w:rsid w:val="00FB1ADF"/>
    <w:rsid w:val="00FB1FF7"/>
    <w:rsid w:val="00FB21E1"/>
    <w:rsid w:val="00FB241F"/>
    <w:rsid w:val="00FB2501"/>
    <w:rsid w:val="00FB298B"/>
    <w:rsid w:val="00FB2FB2"/>
    <w:rsid w:val="00FB3149"/>
    <w:rsid w:val="00FB3213"/>
    <w:rsid w:val="00FB3A3E"/>
    <w:rsid w:val="00FB3C1C"/>
    <w:rsid w:val="00FB3E4D"/>
    <w:rsid w:val="00FB3E5F"/>
    <w:rsid w:val="00FB402B"/>
    <w:rsid w:val="00FB431C"/>
    <w:rsid w:val="00FB457D"/>
    <w:rsid w:val="00FB4DC0"/>
    <w:rsid w:val="00FB4E0D"/>
    <w:rsid w:val="00FB524D"/>
    <w:rsid w:val="00FB5272"/>
    <w:rsid w:val="00FB59A4"/>
    <w:rsid w:val="00FB59C8"/>
    <w:rsid w:val="00FB5A18"/>
    <w:rsid w:val="00FB5A75"/>
    <w:rsid w:val="00FB5B9F"/>
    <w:rsid w:val="00FB5BA2"/>
    <w:rsid w:val="00FB5D81"/>
    <w:rsid w:val="00FB5FFB"/>
    <w:rsid w:val="00FB60EC"/>
    <w:rsid w:val="00FB61FD"/>
    <w:rsid w:val="00FB62CB"/>
    <w:rsid w:val="00FB6476"/>
    <w:rsid w:val="00FB6622"/>
    <w:rsid w:val="00FB6792"/>
    <w:rsid w:val="00FB6A8C"/>
    <w:rsid w:val="00FB6BFD"/>
    <w:rsid w:val="00FB6C82"/>
    <w:rsid w:val="00FB7524"/>
    <w:rsid w:val="00FB76B8"/>
    <w:rsid w:val="00FB7747"/>
    <w:rsid w:val="00FB7849"/>
    <w:rsid w:val="00FB7867"/>
    <w:rsid w:val="00FB796D"/>
    <w:rsid w:val="00FB7D1F"/>
    <w:rsid w:val="00FB7F38"/>
    <w:rsid w:val="00FB7F87"/>
    <w:rsid w:val="00FB7FB8"/>
    <w:rsid w:val="00FC00D4"/>
    <w:rsid w:val="00FC01F8"/>
    <w:rsid w:val="00FC0222"/>
    <w:rsid w:val="00FC044B"/>
    <w:rsid w:val="00FC05A1"/>
    <w:rsid w:val="00FC07FB"/>
    <w:rsid w:val="00FC08DE"/>
    <w:rsid w:val="00FC090E"/>
    <w:rsid w:val="00FC12AF"/>
    <w:rsid w:val="00FC1499"/>
    <w:rsid w:val="00FC1AF0"/>
    <w:rsid w:val="00FC2032"/>
    <w:rsid w:val="00FC20ED"/>
    <w:rsid w:val="00FC2668"/>
    <w:rsid w:val="00FC273D"/>
    <w:rsid w:val="00FC2B32"/>
    <w:rsid w:val="00FC2B50"/>
    <w:rsid w:val="00FC2C9D"/>
    <w:rsid w:val="00FC313D"/>
    <w:rsid w:val="00FC33AE"/>
    <w:rsid w:val="00FC341B"/>
    <w:rsid w:val="00FC3599"/>
    <w:rsid w:val="00FC3858"/>
    <w:rsid w:val="00FC39B3"/>
    <w:rsid w:val="00FC3B8C"/>
    <w:rsid w:val="00FC3C6D"/>
    <w:rsid w:val="00FC47B5"/>
    <w:rsid w:val="00FC486A"/>
    <w:rsid w:val="00FC4A00"/>
    <w:rsid w:val="00FC4A88"/>
    <w:rsid w:val="00FC4C95"/>
    <w:rsid w:val="00FC53A6"/>
    <w:rsid w:val="00FC5680"/>
    <w:rsid w:val="00FC579F"/>
    <w:rsid w:val="00FC59F9"/>
    <w:rsid w:val="00FC5A5F"/>
    <w:rsid w:val="00FC62F9"/>
    <w:rsid w:val="00FC6706"/>
    <w:rsid w:val="00FC6C71"/>
    <w:rsid w:val="00FC6C83"/>
    <w:rsid w:val="00FC6F93"/>
    <w:rsid w:val="00FC7802"/>
    <w:rsid w:val="00FC7878"/>
    <w:rsid w:val="00FC7926"/>
    <w:rsid w:val="00FC799C"/>
    <w:rsid w:val="00FC7ADE"/>
    <w:rsid w:val="00FC7CFE"/>
    <w:rsid w:val="00FD027C"/>
    <w:rsid w:val="00FD0285"/>
    <w:rsid w:val="00FD039B"/>
    <w:rsid w:val="00FD05B0"/>
    <w:rsid w:val="00FD0BAF"/>
    <w:rsid w:val="00FD0F04"/>
    <w:rsid w:val="00FD131A"/>
    <w:rsid w:val="00FD136A"/>
    <w:rsid w:val="00FD143C"/>
    <w:rsid w:val="00FD14BC"/>
    <w:rsid w:val="00FD153C"/>
    <w:rsid w:val="00FD1916"/>
    <w:rsid w:val="00FD191D"/>
    <w:rsid w:val="00FD1CF2"/>
    <w:rsid w:val="00FD1E47"/>
    <w:rsid w:val="00FD27A6"/>
    <w:rsid w:val="00FD2F98"/>
    <w:rsid w:val="00FD3345"/>
    <w:rsid w:val="00FD36B8"/>
    <w:rsid w:val="00FD3A82"/>
    <w:rsid w:val="00FD4027"/>
    <w:rsid w:val="00FD4531"/>
    <w:rsid w:val="00FD46C4"/>
    <w:rsid w:val="00FD4C29"/>
    <w:rsid w:val="00FD4CAE"/>
    <w:rsid w:val="00FD4F5D"/>
    <w:rsid w:val="00FD505F"/>
    <w:rsid w:val="00FD5513"/>
    <w:rsid w:val="00FD5849"/>
    <w:rsid w:val="00FD5DED"/>
    <w:rsid w:val="00FD5E6F"/>
    <w:rsid w:val="00FD62B4"/>
    <w:rsid w:val="00FD62BD"/>
    <w:rsid w:val="00FD654B"/>
    <w:rsid w:val="00FD6940"/>
    <w:rsid w:val="00FD69A4"/>
    <w:rsid w:val="00FD69CC"/>
    <w:rsid w:val="00FD6B38"/>
    <w:rsid w:val="00FD7440"/>
    <w:rsid w:val="00FD74C7"/>
    <w:rsid w:val="00FD7783"/>
    <w:rsid w:val="00FE050A"/>
    <w:rsid w:val="00FE0B04"/>
    <w:rsid w:val="00FE0BBC"/>
    <w:rsid w:val="00FE103E"/>
    <w:rsid w:val="00FE11FB"/>
    <w:rsid w:val="00FE15D1"/>
    <w:rsid w:val="00FE1937"/>
    <w:rsid w:val="00FE19E0"/>
    <w:rsid w:val="00FE1A28"/>
    <w:rsid w:val="00FE1B64"/>
    <w:rsid w:val="00FE1E01"/>
    <w:rsid w:val="00FE1EE9"/>
    <w:rsid w:val="00FE22FE"/>
    <w:rsid w:val="00FE264E"/>
    <w:rsid w:val="00FE2DC7"/>
    <w:rsid w:val="00FE3273"/>
    <w:rsid w:val="00FE32CA"/>
    <w:rsid w:val="00FE357F"/>
    <w:rsid w:val="00FE3615"/>
    <w:rsid w:val="00FE373A"/>
    <w:rsid w:val="00FE3BC3"/>
    <w:rsid w:val="00FE3EDC"/>
    <w:rsid w:val="00FE40E2"/>
    <w:rsid w:val="00FE450F"/>
    <w:rsid w:val="00FE49DA"/>
    <w:rsid w:val="00FE4A20"/>
    <w:rsid w:val="00FE4AEA"/>
    <w:rsid w:val="00FE4C35"/>
    <w:rsid w:val="00FE514A"/>
    <w:rsid w:val="00FE553A"/>
    <w:rsid w:val="00FE5BBF"/>
    <w:rsid w:val="00FE5F7C"/>
    <w:rsid w:val="00FE624D"/>
    <w:rsid w:val="00FE659D"/>
    <w:rsid w:val="00FE65D3"/>
    <w:rsid w:val="00FE662F"/>
    <w:rsid w:val="00FE6B8E"/>
    <w:rsid w:val="00FE6E47"/>
    <w:rsid w:val="00FE716A"/>
    <w:rsid w:val="00FE7360"/>
    <w:rsid w:val="00FE751D"/>
    <w:rsid w:val="00FE763B"/>
    <w:rsid w:val="00FE7856"/>
    <w:rsid w:val="00FE7A37"/>
    <w:rsid w:val="00FE7F17"/>
    <w:rsid w:val="00FF00F3"/>
    <w:rsid w:val="00FF037C"/>
    <w:rsid w:val="00FF05F0"/>
    <w:rsid w:val="00FF07A4"/>
    <w:rsid w:val="00FF0A79"/>
    <w:rsid w:val="00FF0DF5"/>
    <w:rsid w:val="00FF0F52"/>
    <w:rsid w:val="00FF10F3"/>
    <w:rsid w:val="00FF1258"/>
    <w:rsid w:val="00FF129B"/>
    <w:rsid w:val="00FF12C0"/>
    <w:rsid w:val="00FF12DF"/>
    <w:rsid w:val="00FF138E"/>
    <w:rsid w:val="00FF1648"/>
    <w:rsid w:val="00FF170D"/>
    <w:rsid w:val="00FF1EB0"/>
    <w:rsid w:val="00FF20DB"/>
    <w:rsid w:val="00FF21CD"/>
    <w:rsid w:val="00FF2BB5"/>
    <w:rsid w:val="00FF310D"/>
    <w:rsid w:val="00FF3307"/>
    <w:rsid w:val="00FF35C3"/>
    <w:rsid w:val="00FF36A0"/>
    <w:rsid w:val="00FF39B8"/>
    <w:rsid w:val="00FF3CF5"/>
    <w:rsid w:val="00FF3D70"/>
    <w:rsid w:val="00FF3DF8"/>
    <w:rsid w:val="00FF3F9A"/>
    <w:rsid w:val="00FF525E"/>
    <w:rsid w:val="00FF54F9"/>
    <w:rsid w:val="00FF5678"/>
    <w:rsid w:val="00FF5DB6"/>
    <w:rsid w:val="00FF61CC"/>
    <w:rsid w:val="00FF6327"/>
    <w:rsid w:val="00FF6598"/>
    <w:rsid w:val="00FF6870"/>
    <w:rsid w:val="00FF6CCE"/>
    <w:rsid w:val="00FF7326"/>
    <w:rsid w:val="00FF7A46"/>
    <w:rsid w:val="00FF7C03"/>
    <w:rsid w:val="00FF7D25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148E0EC"/>
  <w15:docId w15:val="{F53BD3F9-1E06-421C-A023-3ADFFC7E9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7A7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6F7A7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5F5FA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F5FAD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F5FAD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C334D9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C334D9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C334D9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C334D9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C334D9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334D9"/>
    <w:rPr>
      <w:rFonts w:ascii="Cambria" w:hAnsi="Cambria" w:cs="Angsana New"/>
    </w:rPr>
  </w:style>
  <w:style w:type="paragraph" w:styleId="Header">
    <w:name w:val="header"/>
    <w:basedOn w:val="Normal"/>
    <w:link w:val="Head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C334D9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C334D9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6F7A7A"/>
    <w:rPr>
      <w:rFonts w:cs="Times New Roman"/>
      <w:b/>
      <w:bCs/>
    </w:rPr>
  </w:style>
  <w:style w:type="paragraph" w:styleId="ListBullet">
    <w:name w:val="List Bullet"/>
    <w:basedOn w:val="Normal"/>
    <w:rsid w:val="006F7A7A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6F7A7A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6F7A7A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6F7A7A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6F7A7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7A7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7A7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F7A7A"/>
    <w:pPr>
      <w:ind w:left="284"/>
    </w:pPr>
  </w:style>
  <w:style w:type="paragraph" w:customStyle="1" w:styleId="AAFrameAddress">
    <w:name w:val="AA Frame Address"/>
    <w:basedOn w:val="Heading1"/>
    <w:rsid w:val="006F7A7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F7A7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7A7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F7A7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F7A7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F7A7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F7A7A"/>
    <w:pPr>
      <w:ind w:left="851" w:hanging="284"/>
    </w:pPr>
  </w:style>
  <w:style w:type="paragraph" w:styleId="Index4">
    <w:name w:val="index 4"/>
    <w:basedOn w:val="Normal"/>
    <w:next w:val="Normal"/>
    <w:semiHidden/>
    <w:rsid w:val="006F7A7A"/>
    <w:pPr>
      <w:ind w:left="1135" w:hanging="284"/>
    </w:pPr>
  </w:style>
  <w:style w:type="paragraph" w:styleId="Index6">
    <w:name w:val="index 6"/>
    <w:basedOn w:val="Normal"/>
    <w:next w:val="Normal"/>
    <w:semiHidden/>
    <w:rsid w:val="006F7A7A"/>
    <w:pPr>
      <w:ind w:left="1702" w:hanging="284"/>
    </w:pPr>
  </w:style>
  <w:style w:type="paragraph" w:styleId="Index5">
    <w:name w:val="index 5"/>
    <w:basedOn w:val="Normal"/>
    <w:next w:val="Normal"/>
    <w:semiHidden/>
    <w:rsid w:val="006F7A7A"/>
    <w:pPr>
      <w:ind w:left="1418" w:hanging="284"/>
    </w:pPr>
  </w:style>
  <w:style w:type="paragraph" w:styleId="Index7">
    <w:name w:val="index 7"/>
    <w:basedOn w:val="Normal"/>
    <w:next w:val="Normal"/>
    <w:semiHidden/>
    <w:rsid w:val="006F7A7A"/>
    <w:pPr>
      <w:ind w:left="1985" w:hanging="284"/>
    </w:pPr>
  </w:style>
  <w:style w:type="paragraph" w:styleId="Index8">
    <w:name w:val="index 8"/>
    <w:basedOn w:val="Normal"/>
    <w:next w:val="Normal"/>
    <w:semiHidden/>
    <w:rsid w:val="006F7A7A"/>
    <w:pPr>
      <w:ind w:left="2269" w:hanging="284"/>
    </w:pPr>
  </w:style>
  <w:style w:type="paragraph" w:styleId="Index9">
    <w:name w:val="index 9"/>
    <w:basedOn w:val="Normal"/>
    <w:next w:val="Normal"/>
    <w:semiHidden/>
    <w:rsid w:val="006F7A7A"/>
    <w:pPr>
      <w:ind w:left="2552" w:hanging="284"/>
    </w:pPr>
  </w:style>
  <w:style w:type="paragraph" w:styleId="TOC2">
    <w:name w:val="toc 2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F7A7A"/>
    <w:pPr>
      <w:ind w:left="851"/>
    </w:pPr>
  </w:style>
  <w:style w:type="paragraph" w:styleId="TOC5">
    <w:name w:val="toc 5"/>
    <w:basedOn w:val="Normal"/>
    <w:next w:val="Normal"/>
    <w:semiHidden/>
    <w:rsid w:val="006F7A7A"/>
    <w:pPr>
      <w:ind w:left="1134"/>
    </w:pPr>
  </w:style>
  <w:style w:type="paragraph" w:styleId="TOC6">
    <w:name w:val="toc 6"/>
    <w:basedOn w:val="Normal"/>
    <w:next w:val="Normal"/>
    <w:semiHidden/>
    <w:rsid w:val="006F7A7A"/>
    <w:pPr>
      <w:ind w:left="1418"/>
    </w:pPr>
  </w:style>
  <w:style w:type="paragraph" w:styleId="TOC7">
    <w:name w:val="toc 7"/>
    <w:basedOn w:val="Normal"/>
    <w:next w:val="Normal"/>
    <w:semiHidden/>
    <w:rsid w:val="006F7A7A"/>
    <w:pPr>
      <w:ind w:left="1701"/>
    </w:pPr>
  </w:style>
  <w:style w:type="paragraph" w:styleId="TOC8">
    <w:name w:val="toc 8"/>
    <w:basedOn w:val="Normal"/>
    <w:next w:val="Normal"/>
    <w:semiHidden/>
    <w:rsid w:val="006F7A7A"/>
    <w:pPr>
      <w:ind w:left="1985"/>
    </w:pPr>
  </w:style>
  <w:style w:type="paragraph" w:styleId="TOC9">
    <w:name w:val="toc 9"/>
    <w:basedOn w:val="Normal"/>
    <w:next w:val="Normal"/>
    <w:semiHidden/>
    <w:rsid w:val="006F7A7A"/>
    <w:pPr>
      <w:ind w:left="2268"/>
    </w:pPr>
  </w:style>
  <w:style w:type="paragraph" w:styleId="TableofFigures">
    <w:name w:val="table of figures"/>
    <w:basedOn w:val="Normal"/>
    <w:next w:val="Normal"/>
    <w:semiHidden/>
    <w:rsid w:val="006F7A7A"/>
    <w:pPr>
      <w:ind w:left="567" w:hanging="567"/>
    </w:pPr>
  </w:style>
  <w:style w:type="paragraph" w:styleId="ListBullet5">
    <w:name w:val="List Bullet 5"/>
    <w:basedOn w:val="Normal"/>
    <w:rsid w:val="006F7A7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F7A7A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6F7A7A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C334D9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6F7A7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334D9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6F7A7A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C334D9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6F7A7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F7A7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F7A7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F7A7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F7A7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6F7A7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F7A7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F7A7A"/>
    <w:pPr>
      <w:framePr w:h="1054" w:wrap="around" w:y="5920"/>
    </w:pPr>
  </w:style>
  <w:style w:type="paragraph" w:customStyle="1" w:styleId="ReportHeading3">
    <w:name w:val="ReportHeading3"/>
    <w:basedOn w:val="ReportHeading2"/>
    <w:rsid w:val="006F7A7A"/>
    <w:pPr>
      <w:framePr w:h="443" w:wrap="around" w:y="8223"/>
    </w:pPr>
  </w:style>
  <w:style w:type="paragraph" w:customStyle="1" w:styleId="a">
    <w:name w:val="¢éÍ¤ÇÒÁ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F7A7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F7A7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F7A7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F7A7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F7A7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F7A7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334D9"/>
    <w:rPr>
      <w:rFonts w:ascii="Arial" w:hAnsi="Arial" w:cs="Times New Roman"/>
      <w:sz w:val="22"/>
      <w:szCs w:val="22"/>
    </w:rPr>
  </w:style>
  <w:style w:type="character" w:styleId="PageNumber">
    <w:name w:val="page number"/>
    <w:rsid w:val="006F7A7A"/>
    <w:rPr>
      <w:rFonts w:cs="Times New Roman"/>
    </w:rPr>
  </w:style>
  <w:style w:type="paragraph" w:customStyle="1" w:styleId="a0">
    <w:name w:val="ºÇ¡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C334D9"/>
    <w:rPr>
      <w:rFonts w:ascii="Arial" w:hAnsi="Arial" w:cs="Times New Roman"/>
      <w:sz w:val="22"/>
      <w:szCs w:val="22"/>
    </w:rPr>
  </w:style>
  <w:style w:type="paragraph" w:customStyle="1" w:styleId="a2">
    <w:name w:val="??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locked/>
    <w:rsid w:val="00C334D9"/>
    <w:rPr>
      <w:rFonts w:ascii="Arial" w:hAnsi="Arial" w:cs="Times New Roman"/>
      <w:sz w:val="20"/>
      <w:szCs w:val="20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334D9"/>
    <w:rPr>
      <w:rFonts w:cs="Times New Roman"/>
      <w:sz w:val="2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281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F5FAD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5F5FAD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F5FAD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locked/>
    <w:rsid w:val="005F5FAD"/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5F5FAD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F5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F5FAD"/>
    <w:pPr>
      <w:spacing w:after="0"/>
    </w:pPr>
  </w:style>
  <w:style w:type="paragraph" w:customStyle="1" w:styleId="acctdividends">
    <w:name w:val="acct dividends"/>
    <w:aliases w:val="a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F5FAD"/>
    <w:pPr>
      <w:spacing w:after="0"/>
    </w:pPr>
  </w:style>
  <w:style w:type="paragraph" w:customStyle="1" w:styleId="acctindent">
    <w:name w:val="acct indent"/>
    <w:aliases w:val="ai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F5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F5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F5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F5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F5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F5FAD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F5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F5FAD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F5FAD"/>
    <w:pPr>
      <w:spacing w:after="0"/>
    </w:pPr>
  </w:style>
  <w:style w:type="paragraph" w:customStyle="1" w:styleId="List1a">
    <w:name w:val="List 1a"/>
    <w:aliases w:val="1a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F5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locked/>
    <w:rsid w:val="005F5FAD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F5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F5FAD"/>
  </w:style>
  <w:style w:type="paragraph" w:customStyle="1" w:styleId="zreportaddinfo">
    <w:name w:val="zreport addinfo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F5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F5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F5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F5FAD"/>
    <w:rPr>
      <w:b/>
      <w:bCs/>
    </w:rPr>
  </w:style>
  <w:style w:type="paragraph" w:customStyle="1" w:styleId="nineptbodytext">
    <w:name w:val="nine pt body text"/>
    <w:aliases w:val="9bt"/>
    <w:basedOn w:val="nineptnormal"/>
    <w:rsid w:val="005F5FAD"/>
    <w:pPr>
      <w:spacing w:after="220"/>
    </w:pPr>
  </w:style>
  <w:style w:type="paragraph" w:customStyle="1" w:styleId="nineptnormal">
    <w:name w:val="nine pt normal"/>
    <w:aliases w:val="9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F5FAD"/>
    <w:pPr>
      <w:jc w:val="center"/>
    </w:pPr>
  </w:style>
  <w:style w:type="paragraph" w:customStyle="1" w:styleId="heading">
    <w:name w:val="heading"/>
    <w:aliases w:val="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F5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F5FAD"/>
  </w:style>
  <w:style w:type="paragraph" w:customStyle="1" w:styleId="nineptheadingcentredbold">
    <w:name w:val="nine pt heading centred bold"/>
    <w:aliases w:val="9hc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F5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F5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F5FAD"/>
    <w:rPr>
      <w:b/>
    </w:rPr>
  </w:style>
  <w:style w:type="paragraph" w:customStyle="1" w:styleId="nineptcolumntab1">
    <w:name w:val="nine pt column tab1"/>
    <w:aliases w:val="a91"/>
    <w:basedOn w:val="nineptnormal"/>
    <w:rsid w:val="005F5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F5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F5FAD"/>
    <w:pPr>
      <w:jc w:val="center"/>
    </w:pPr>
  </w:style>
  <w:style w:type="paragraph" w:customStyle="1" w:styleId="Normalheading">
    <w:name w:val="Normal heading"/>
    <w:aliases w:val="n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F5FAD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F5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F5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F5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F5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F5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F5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F5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F5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F5FAD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F5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F5FAD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F5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F5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F5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F5FAD"/>
    <w:pPr>
      <w:spacing w:after="0"/>
    </w:pPr>
  </w:style>
  <w:style w:type="paragraph" w:customStyle="1" w:styleId="smallreturn">
    <w:name w:val="small return"/>
    <w:aliases w:val="sr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F5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5F5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F5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5F5FAD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cs="Times New Roman"/>
      <w:sz w:val="22"/>
      <w:lang w:val="en-GB" w:bidi="ar-SA"/>
    </w:rPr>
  </w:style>
  <w:style w:type="paragraph" w:customStyle="1" w:styleId="blockbullet">
    <w:name w:val="block bullet"/>
    <w:aliases w:val="bb"/>
    <w:basedOn w:val="block"/>
    <w:rsid w:val="005F5FAD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F5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F5FAD"/>
    <w:pPr>
      <w:spacing w:after="0"/>
    </w:pPr>
  </w:style>
  <w:style w:type="paragraph" w:customStyle="1" w:styleId="eightptnormal">
    <w:name w:val="eight pt normal"/>
    <w:aliases w:val="8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F5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F5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F5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F5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5F5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F5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F5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F5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F5FAD"/>
    <w:pPr>
      <w:spacing w:after="0"/>
    </w:pPr>
  </w:style>
  <w:style w:type="paragraph" w:customStyle="1" w:styleId="eightptblock">
    <w:name w:val="eight pt block"/>
    <w:aliases w:val="8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F5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F5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F5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F5FAD"/>
    <w:pPr>
      <w:spacing w:after="0"/>
    </w:pPr>
  </w:style>
  <w:style w:type="paragraph" w:customStyle="1" w:styleId="blockindent">
    <w:name w:val="block indent"/>
    <w:aliases w:val="bi"/>
    <w:basedOn w:val="block"/>
    <w:rsid w:val="005F5FAD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F5FAD"/>
    <w:pPr>
      <w:jc w:val="center"/>
    </w:pPr>
  </w:style>
  <w:style w:type="paragraph" w:customStyle="1" w:styleId="nineptcol">
    <w:name w:val="nine pt %col"/>
    <w:aliases w:val="9%"/>
    <w:basedOn w:val="nineptnormal"/>
    <w:rsid w:val="005F5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F5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F5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F5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5F5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F5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F5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F5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F5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F5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F5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F5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F5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F5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F5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F5FAD"/>
    <w:pPr>
      <w:spacing w:after="80"/>
    </w:pPr>
  </w:style>
  <w:style w:type="paragraph" w:customStyle="1" w:styleId="nineptratecol">
    <w:name w:val="nine pt rate col"/>
    <w:aliases w:val="a9r"/>
    <w:basedOn w:val="nineptnormal"/>
    <w:rsid w:val="005F5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F5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F5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F5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F5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F5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F5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F5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F5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F5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F5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F5FAD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F5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F5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F5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F5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F5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F5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F5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F5FAD"/>
    <w:pPr>
      <w:spacing w:after="80"/>
    </w:pPr>
  </w:style>
  <w:style w:type="paragraph" w:customStyle="1" w:styleId="blockbullet2">
    <w:name w:val="block bullet 2"/>
    <w:aliases w:val="bb2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F5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F5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B1A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6B1A03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B1653"/>
    <w:pPr>
      <w:spacing w:after="0" w:line="240" w:lineRule="auto"/>
      <w:ind w:right="65" w:hanging="540"/>
      <w:jc w:val="thaiDistribute"/>
    </w:pPr>
    <w:rPr>
      <w:rFonts w:ascii="Angsana New" w:hAnsi="Angsana New" w:cs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5B1653"/>
    <w:rPr>
      <w:rFonts w:ascii="Angsana New" w:hAnsi="Angsana New" w:cs="Times New Roman"/>
      <w:b/>
      <w:bCs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F5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locked/>
    <w:rsid w:val="005F5FA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F5FAD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86C4B"/>
    <w:pPr>
      <w:ind w:left="720"/>
      <w:contextualSpacing/>
    </w:pPr>
    <w:rPr>
      <w:szCs w:val="22"/>
    </w:rPr>
  </w:style>
  <w:style w:type="paragraph" w:customStyle="1" w:styleId="Default">
    <w:name w:val="Default"/>
    <w:rsid w:val="00A3548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EC4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EC4DEA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517D4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17D4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517D4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17D4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17D4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517D4E"/>
    <w:rPr>
      <w:sz w:val="29"/>
      <w:szCs w:val="29"/>
    </w:rPr>
  </w:style>
  <w:style w:type="character" w:customStyle="1" w:styleId="shorttext">
    <w:name w:val="short_text"/>
    <w:basedOn w:val="DefaultParagraphFont"/>
    <w:rsid w:val="00517D4E"/>
  </w:style>
  <w:style w:type="paragraph" w:styleId="CommentText">
    <w:name w:val="annotation text"/>
    <w:basedOn w:val="Normal"/>
    <w:link w:val="CommentTextChar"/>
    <w:rsid w:val="00517D4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17D4E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17D4E"/>
    <w:rPr>
      <w:b/>
      <w:bCs/>
    </w:rPr>
  </w:style>
  <w:style w:type="character" w:customStyle="1" w:styleId="CommentSubjectChar">
    <w:name w:val="Comment Subject Char"/>
    <w:link w:val="CommentSubject"/>
    <w:rsid w:val="00517D4E"/>
    <w:rPr>
      <w:rFonts w:ascii="Arial" w:hAnsi="Arial"/>
      <w:b/>
      <w:bCs/>
      <w:szCs w:val="25"/>
    </w:rPr>
  </w:style>
  <w:style w:type="character" w:customStyle="1" w:styleId="hps">
    <w:name w:val="hps"/>
    <w:rsid w:val="00517D4E"/>
    <w:rPr>
      <w:rFonts w:cs="Times New Roman"/>
    </w:rPr>
  </w:style>
  <w:style w:type="character" w:customStyle="1" w:styleId="gt-icon-text1">
    <w:name w:val="gt-icon-text1"/>
    <w:rsid w:val="00517D4E"/>
    <w:rPr>
      <w:rFonts w:cs="Times New Roman"/>
    </w:rPr>
  </w:style>
  <w:style w:type="character" w:customStyle="1" w:styleId="longtext">
    <w:name w:val="long_text"/>
    <w:rsid w:val="00517D4E"/>
    <w:rPr>
      <w:rFonts w:cs="Times New Roman"/>
    </w:rPr>
  </w:style>
  <w:style w:type="character" w:styleId="CommentReference">
    <w:name w:val="annotation reference"/>
    <w:rsid w:val="00517D4E"/>
    <w:rPr>
      <w:rFonts w:cs="Times New Roman"/>
      <w:sz w:val="16"/>
      <w:szCs w:val="16"/>
    </w:rPr>
  </w:style>
  <w:style w:type="character" w:customStyle="1" w:styleId="CharChar22">
    <w:name w:val="Char Char22"/>
    <w:rsid w:val="00517D4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17D4E"/>
  </w:style>
  <w:style w:type="character" w:styleId="Emphasis">
    <w:name w:val="Emphasis"/>
    <w:uiPriority w:val="20"/>
    <w:qFormat/>
    <w:locked/>
    <w:rsid w:val="00517D4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17D4E"/>
  </w:style>
  <w:style w:type="paragraph" w:styleId="Revision">
    <w:name w:val="Revision"/>
    <w:hidden/>
    <w:uiPriority w:val="99"/>
    <w:semiHidden/>
    <w:rsid w:val="00517D4E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517D4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517D4E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517D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Normal">
    <w:name w:val="RNormal"/>
    <w:basedOn w:val="Normal"/>
    <w:rsid w:val="00443F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443F3D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572868"/>
    <w:rPr>
      <w:sz w:val="22"/>
      <w:lang w:val="en-GB" w:bidi="ar-SA"/>
    </w:rPr>
  </w:style>
  <w:style w:type="paragraph" w:styleId="NoSpacing">
    <w:name w:val="No Spacing"/>
    <w:uiPriority w:val="1"/>
    <w:qFormat/>
    <w:rsid w:val="00643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055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0552B"/>
    <w:rPr>
      <w:rFonts w:ascii="Univers 45 Light" w:hAnsi="Univers 45 Light" w:cs="Univers 45 Light"/>
      <w:color w:val="000000"/>
      <w:lang w:val="en-GB" w:bidi="ar-SA"/>
    </w:rPr>
  </w:style>
  <w:style w:type="table" w:styleId="GridTable1Light">
    <w:name w:val="Grid Table 1 Light"/>
    <w:basedOn w:val="TableNormal"/>
    <w:uiPriority w:val="46"/>
    <w:rsid w:val="008E082E"/>
    <w:rPr>
      <w:rFonts w:ascii="CG Times (W1)" w:eastAsia="Times New Roman" w:hAnsi="CG Times (W1)" w:cs="CG Times (W1)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522B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E3B10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B6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D1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8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2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footer" Target="footer7.xml"/><Relationship Id="rId39" Type="http://schemas.openxmlformats.org/officeDocument/2006/relationships/fontTable" Target="fontTable.xml"/><Relationship Id="rId21" Type="http://schemas.openxmlformats.org/officeDocument/2006/relationships/header" Target="header9.xml"/><Relationship Id="rId34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2.xml"/><Relationship Id="rId33" Type="http://schemas.openxmlformats.org/officeDocument/2006/relationships/header" Target="header19.xml"/><Relationship Id="rId38" Type="http://schemas.openxmlformats.org/officeDocument/2006/relationships/header" Target="header22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29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32" Type="http://schemas.openxmlformats.org/officeDocument/2006/relationships/header" Target="header18.xml"/><Relationship Id="rId37" Type="http://schemas.openxmlformats.org/officeDocument/2006/relationships/header" Target="header2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28" Type="http://schemas.openxmlformats.org/officeDocument/2006/relationships/header" Target="header14.xml"/><Relationship Id="rId36" Type="http://schemas.openxmlformats.org/officeDocument/2006/relationships/footer" Target="footer9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31" Type="http://schemas.openxmlformats.org/officeDocument/2006/relationships/header" Target="header1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10.xml"/><Relationship Id="rId27" Type="http://schemas.openxmlformats.org/officeDocument/2006/relationships/header" Target="header13.xml"/><Relationship Id="rId30" Type="http://schemas.openxmlformats.org/officeDocument/2006/relationships/header" Target="header16.xml"/><Relationship Id="rId35" Type="http://schemas.openxmlformats.org/officeDocument/2006/relationships/header" Target="header20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C1459-8CB2-4DE8-92A4-B495192DF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44</TotalTime>
  <Pages>79</Pages>
  <Words>20622</Words>
  <Characters>83548</Characters>
  <Application>Microsoft Office Word</Application>
  <DocSecurity>0</DocSecurity>
  <Lines>696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103963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Khanitha Bunchuchuen</cp:lastModifiedBy>
  <cp:revision>5</cp:revision>
  <cp:lastPrinted>2021-02-17T13:34:00Z</cp:lastPrinted>
  <dcterms:created xsi:type="dcterms:W3CDTF">2021-02-18T01:58:00Z</dcterms:created>
  <dcterms:modified xsi:type="dcterms:W3CDTF">2021-02-18T03:59:00Z</dcterms:modified>
</cp:coreProperties>
</file>