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B56C52" w14:textId="77777777" w:rsidR="00352159" w:rsidRPr="00EA592D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C096912" w14:textId="77777777" w:rsidR="00352159" w:rsidRPr="00EA592D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0010A4DF" w14:textId="77777777" w:rsidR="00352159" w:rsidRPr="00EA592D" w:rsidRDefault="00352159" w:rsidP="003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9919D83" w14:textId="77777777" w:rsidR="00352159" w:rsidRDefault="00352159" w:rsidP="003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2545B4C" w14:textId="77777777" w:rsidR="00352159" w:rsidRPr="00EA592D" w:rsidRDefault="00352159" w:rsidP="003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93F3649" w14:textId="77777777" w:rsidR="00352159" w:rsidRPr="00EA592D" w:rsidRDefault="00352159" w:rsidP="00352159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ทรัสต์เพื่อการลงทุนในอสังหาริมทรัพย์และสิทธิการเช่าดุสิตธานี</w:t>
      </w: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 xml:space="preserve"> </w:t>
      </w:r>
      <w:r>
        <w:rPr>
          <w:rFonts w:ascii="Angsana New" w:hAnsi="Angsana New"/>
          <w:b/>
          <w:bCs/>
          <w:sz w:val="52"/>
          <w:szCs w:val="52"/>
          <w:cs/>
          <w:lang w:val="th-TH"/>
        </w:rPr>
        <w:br/>
      </w: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และบริษัทย่อย</w:t>
      </w:r>
    </w:p>
    <w:p w14:paraId="091287B4" w14:textId="77777777" w:rsidR="00352159" w:rsidRPr="00342831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62F78A14" w14:textId="3D7E4C15" w:rsidR="00352159" w:rsidRPr="00116E54" w:rsidRDefault="00352159" w:rsidP="008C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2A36A1">
        <w:rPr>
          <w:rFonts w:ascii="Angsana New" w:hAnsi="Angsana New"/>
          <w:sz w:val="32"/>
          <w:szCs w:val="32"/>
          <w:cs/>
        </w:rPr>
        <w:t>งบการเงิน</w:t>
      </w:r>
      <w:r w:rsidRPr="00116E54">
        <w:rPr>
          <w:rFonts w:ascii="Angsana New" w:hAnsi="Angsana New"/>
          <w:sz w:val="32"/>
          <w:szCs w:val="32"/>
          <w:cs/>
        </w:rPr>
        <w:t>สำหรับ</w:t>
      </w:r>
      <w:r w:rsidR="00B974E8">
        <w:rPr>
          <w:rFonts w:ascii="Angsana New" w:hAnsi="Angsana New" w:hint="cs"/>
          <w:sz w:val="32"/>
          <w:szCs w:val="32"/>
          <w:cs/>
        </w:rPr>
        <w:t>ปีสิ้นสุด</w:t>
      </w:r>
      <w:r w:rsidRPr="00116E54">
        <w:rPr>
          <w:rFonts w:ascii="Angsana New" w:hAnsi="Angsana New"/>
          <w:sz w:val="32"/>
          <w:szCs w:val="32"/>
          <w:cs/>
        </w:rPr>
        <w:t xml:space="preserve">วันที่ </w:t>
      </w:r>
      <w:r w:rsidR="00E53BAC" w:rsidRPr="00E53BAC">
        <w:rPr>
          <w:rFonts w:ascii="Angsana New" w:hAnsi="Angsana New"/>
          <w:sz w:val="32"/>
          <w:szCs w:val="32"/>
        </w:rPr>
        <w:t>3</w:t>
      </w:r>
      <w:r w:rsidR="006D1809" w:rsidRPr="006D1809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946DC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53BAC" w:rsidRPr="00E53BAC">
        <w:rPr>
          <w:rFonts w:ascii="Angsana New" w:hAnsi="Angsana New"/>
          <w:sz w:val="32"/>
          <w:szCs w:val="32"/>
        </w:rPr>
        <w:t>2563</w:t>
      </w:r>
    </w:p>
    <w:p w14:paraId="4D78FA0E" w14:textId="77777777" w:rsidR="00352159" w:rsidRPr="00116E54" w:rsidRDefault="00352159" w:rsidP="00352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16E54">
        <w:rPr>
          <w:rFonts w:ascii="Angsana New" w:hAnsi="Angsana New"/>
          <w:sz w:val="32"/>
          <w:szCs w:val="32"/>
          <w:cs/>
        </w:rPr>
        <w:t>และ</w:t>
      </w:r>
    </w:p>
    <w:p w14:paraId="351DCE4B" w14:textId="299AF6D7" w:rsidR="00352159" w:rsidRPr="002A36A1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16E5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16E5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37FD99A" w14:textId="77777777" w:rsidR="00352159" w:rsidRDefault="00352159" w:rsidP="0035215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ACBD849" w14:textId="77777777" w:rsidR="00352159" w:rsidRPr="00EA592D" w:rsidRDefault="00352159" w:rsidP="00B3191A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  <w:sectPr w:rsidR="00352159" w:rsidRPr="00EA592D" w:rsidSect="009576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9356594" w14:textId="355D9D1F" w:rsidR="00352159" w:rsidRPr="00A04FB9" w:rsidRDefault="00352159" w:rsidP="00DB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rPr>
          <w:b/>
          <w:bCs/>
          <w:sz w:val="32"/>
          <w:szCs w:val="32"/>
          <w:cs/>
        </w:rPr>
      </w:pPr>
      <w:r w:rsidRPr="00A04FB9">
        <w:rPr>
          <w:b/>
          <w:bCs/>
          <w:sz w:val="32"/>
          <w:szCs w:val="32"/>
          <w:cs/>
        </w:rPr>
        <w:lastRenderedPageBreak/>
        <w:t>รายงาน</w:t>
      </w:r>
      <w:r w:rsidR="00B974E8">
        <w:rPr>
          <w:rFonts w:hint="cs"/>
          <w:b/>
          <w:bCs/>
          <w:sz w:val="32"/>
          <w:szCs w:val="32"/>
          <w:cs/>
        </w:rPr>
        <w:t>ของ</w:t>
      </w:r>
      <w:r w:rsidRPr="00A04FB9">
        <w:rPr>
          <w:b/>
          <w:bCs/>
          <w:sz w:val="32"/>
          <w:szCs w:val="32"/>
          <w:cs/>
        </w:rPr>
        <w:t>ผู้สอบบัญชีรับอนุญาต</w:t>
      </w:r>
    </w:p>
    <w:p w14:paraId="00869864" w14:textId="77777777" w:rsidR="00352159" w:rsidRPr="00B974E8" w:rsidRDefault="00352159" w:rsidP="00B974E8">
      <w:pPr>
        <w:tabs>
          <w:tab w:val="left" w:pos="540"/>
        </w:tabs>
        <w:spacing w:line="180" w:lineRule="atLeast"/>
        <w:ind w:right="-43"/>
        <w:jc w:val="both"/>
        <w:rPr>
          <w:b/>
          <w:bCs/>
          <w:sz w:val="20"/>
          <w:szCs w:val="20"/>
        </w:rPr>
      </w:pPr>
    </w:p>
    <w:p w14:paraId="4690DB97" w14:textId="493C9623" w:rsidR="00352159" w:rsidRPr="00A04FB9" w:rsidRDefault="00352159" w:rsidP="00352159">
      <w:pPr>
        <w:ind w:right="-233"/>
        <w:rPr>
          <w:rFonts w:ascii="Angsana New" w:hAnsi="Angsana New"/>
          <w:b/>
          <w:bCs/>
          <w:sz w:val="30"/>
          <w:szCs w:val="30"/>
          <w:cs/>
          <w:lang w:val="en-GB"/>
        </w:rPr>
      </w:pPr>
      <w:r w:rsidRPr="00A04FB9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="004946DC">
        <w:rPr>
          <w:rFonts w:ascii="Angsana New" w:hAnsi="Angsana New" w:hint="cs"/>
          <w:b/>
          <w:bCs/>
          <w:sz w:val="30"/>
          <w:szCs w:val="30"/>
          <w:cs/>
        </w:rPr>
        <w:t>ผู้ถือหน่วย</w:t>
      </w:r>
      <w:r w:rsidR="00750A82">
        <w:rPr>
          <w:rFonts w:ascii="Angsana New" w:hAnsi="Angsana New" w:hint="cs"/>
          <w:b/>
          <w:bCs/>
          <w:sz w:val="30"/>
          <w:szCs w:val="30"/>
          <w:cs/>
        </w:rPr>
        <w:t>ทรัสต์</w:t>
      </w:r>
      <w:r w:rsidR="004946DC">
        <w:rPr>
          <w:rFonts w:ascii="Angsana New" w:hAnsi="Angsana New" w:hint="cs"/>
          <w:b/>
          <w:bCs/>
          <w:sz w:val="30"/>
          <w:szCs w:val="30"/>
          <w:cs/>
        </w:rPr>
        <w:t>ของทรัสต์</w:t>
      </w:r>
      <w:r w:rsidR="004946DC" w:rsidRPr="004946DC">
        <w:rPr>
          <w:rFonts w:ascii="Angsana New" w:hAnsi="Angsana New"/>
          <w:b/>
          <w:bCs/>
          <w:sz w:val="30"/>
          <w:szCs w:val="30"/>
          <w:cs/>
        </w:rPr>
        <w:t>เพื่อการลงทุนในอสังหาริมทรัพย์และสิทธิการเช่าดุสิตธานี</w:t>
      </w:r>
      <w:r w:rsidR="00E86E2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3E451097" w14:textId="2162F1D3" w:rsidR="00352159" w:rsidRPr="00B974E8" w:rsidRDefault="00352159" w:rsidP="00B974E8">
      <w:pPr>
        <w:tabs>
          <w:tab w:val="left" w:pos="540"/>
        </w:tabs>
        <w:spacing w:line="180" w:lineRule="atLeast"/>
        <w:ind w:right="-43"/>
        <w:jc w:val="both"/>
        <w:rPr>
          <w:b/>
          <w:bCs/>
          <w:sz w:val="20"/>
          <w:szCs w:val="20"/>
        </w:rPr>
      </w:pPr>
    </w:p>
    <w:p w14:paraId="6BE3EA24" w14:textId="32CF9543" w:rsidR="004946DC" w:rsidRPr="004946DC" w:rsidRDefault="004946DC" w:rsidP="00352159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946DC">
        <w:rPr>
          <w:rFonts w:ascii="Angsana New" w:hAnsi="Angsana New" w:cs="Angsana New" w:hint="cs"/>
          <w:i/>
          <w:iCs/>
          <w:cs/>
          <w:lang w:val="en-US"/>
        </w:rPr>
        <w:t>ความเห็น</w:t>
      </w:r>
    </w:p>
    <w:p w14:paraId="3A4124F9" w14:textId="77777777" w:rsidR="004946DC" w:rsidRPr="00B974E8" w:rsidRDefault="004946DC" w:rsidP="00B974E8">
      <w:pPr>
        <w:tabs>
          <w:tab w:val="left" w:pos="540"/>
        </w:tabs>
        <w:spacing w:line="180" w:lineRule="atLeast"/>
        <w:ind w:right="-43"/>
        <w:jc w:val="both"/>
        <w:rPr>
          <w:b/>
          <w:bCs/>
          <w:sz w:val="20"/>
          <w:szCs w:val="20"/>
          <w:cs/>
        </w:rPr>
      </w:pPr>
    </w:p>
    <w:p w14:paraId="7A9A42E6" w14:textId="07AF978F" w:rsidR="00352159" w:rsidRPr="00A04FB9" w:rsidRDefault="00352159" w:rsidP="00352159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A04FB9">
        <w:rPr>
          <w:rFonts w:ascii="Angsana New" w:hAnsi="Angsana New" w:cs="Angsana New"/>
          <w:cs/>
          <w:lang w:val="en-US"/>
        </w:rPr>
        <w:t>ข้าพเจ้าได้</w:t>
      </w:r>
      <w:r w:rsidR="004946DC">
        <w:rPr>
          <w:rFonts w:ascii="Angsana New" w:hAnsi="Angsana New" w:cs="Angsana New" w:hint="cs"/>
          <w:cs/>
          <w:lang w:val="en-US"/>
        </w:rPr>
        <w:t>ตรวจสอบงบการเงิน</w:t>
      </w:r>
      <w:r w:rsidR="00B45647">
        <w:rPr>
          <w:rFonts w:ascii="Angsana New" w:hAnsi="Angsana New" w:cs="Angsana New" w:hint="cs"/>
          <w:cs/>
          <w:lang w:val="en-US"/>
        </w:rPr>
        <w:t>รวม</w:t>
      </w:r>
      <w:r w:rsidR="004946DC" w:rsidRPr="004946DC">
        <w:rPr>
          <w:rFonts w:ascii="Angsana New" w:hAnsi="Angsana New" w:cs="Angsana New"/>
          <w:cs/>
          <w:lang w:val="en-US"/>
        </w:rPr>
        <w:t>ของทรัสต์เพื่อการลงทุนในอสังหาริมทรัพย์และสิทธิการเช่าดุสิตธานี</w:t>
      </w:r>
      <w:r w:rsidR="00B45647">
        <w:rPr>
          <w:rFonts w:ascii="Angsana New" w:hAnsi="Angsana New" w:cs="Angsana New" w:hint="cs"/>
          <w:cs/>
          <w:lang w:val="en-US"/>
        </w:rPr>
        <w:t>และบริษัทย่อย</w:t>
      </w:r>
      <w:r w:rsidR="004946DC" w:rsidRPr="004946DC">
        <w:rPr>
          <w:rFonts w:ascii="Angsana New" w:hAnsi="Angsana New" w:cs="Angsana New"/>
          <w:cs/>
          <w:lang w:val="en-US"/>
        </w:rPr>
        <w:t xml:space="preserve"> (</w:t>
      </w:r>
      <w:r w:rsidR="00B45647">
        <w:rPr>
          <w:rFonts w:ascii="Angsana New" w:hAnsi="Angsana New" w:cs="Angsana New" w:hint="cs"/>
          <w:cs/>
          <w:lang w:val="en-US"/>
        </w:rPr>
        <w:t>กลุ่ม</w:t>
      </w:r>
      <w:r w:rsidR="004946DC" w:rsidRPr="004946DC">
        <w:rPr>
          <w:rFonts w:ascii="Angsana New" w:hAnsi="Angsana New" w:cs="Angsana New"/>
          <w:cs/>
          <w:lang w:val="en-US"/>
        </w:rPr>
        <w:t>กองทรัสต์)</w:t>
      </w:r>
      <w:r w:rsidR="006E0360" w:rsidRPr="00005D4D">
        <w:rPr>
          <w:cs/>
        </w:rPr>
        <w:t xml:space="preserve"> </w:t>
      </w:r>
      <w:r w:rsidR="004946DC" w:rsidRPr="00005D4D">
        <w:rPr>
          <w:rFonts w:ascii="Angsana New" w:hAnsi="Angsana New" w:cs="Angsana New"/>
          <w:cs/>
          <w:lang w:val="en-US"/>
        </w:rPr>
        <w:t>ซึ่</w:t>
      </w:r>
      <w:r w:rsidR="004946DC" w:rsidRPr="004946DC">
        <w:rPr>
          <w:rFonts w:ascii="Angsana New" w:hAnsi="Angsana New" w:cs="Angsana New"/>
          <w:cs/>
          <w:lang w:val="en-US"/>
        </w:rPr>
        <w:t>งประกอบด้วย</w:t>
      </w:r>
      <w:r w:rsidR="007B49B4" w:rsidRPr="007B49B4">
        <w:rPr>
          <w:rFonts w:ascii="Angsana New" w:hAnsi="Angsana New" w:cs="Angsana New"/>
          <w:cs/>
          <w:lang w:val="en-US"/>
        </w:rPr>
        <w:t>งบแสดงฐานะการเงินรวม</w:t>
      </w:r>
      <w:r w:rsidR="00387341">
        <w:rPr>
          <w:rFonts w:ascii="Angsana New" w:hAnsi="Angsana New" w:cs="Angsana New" w:hint="cs"/>
          <w:cs/>
          <w:lang w:val="en-US"/>
        </w:rPr>
        <w:t>และ</w:t>
      </w:r>
      <w:r w:rsidRPr="00A04FB9">
        <w:rPr>
          <w:rFonts w:ascii="Angsana New" w:hAnsi="Angsana New" w:cs="Angsana New"/>
          <w:cs/>
          <w:lang w:val="en-US"/>
        </w:rPr>
        <w:t>งบ</w:t>
      </w:r>
      <w:r w:rsidRPr="00A04FB9">
        <w:rPr>
          <w:rFonts w:ascii="Angsana New" w:hAnsi="Angsana New" w:cs="Angsana New" w:hint="cs"/>
          <w:cs/>
          <w:lang w:val="en-US"/>
        </w:rPr>
        <w:t>ประกอบรายละเอียดเงินลงทุนรวม</w:t>
      </w:r>
      <w:r w:rsidR="00AC2B46">
        <w:rPr>
          <w:rFonts w:ascii="Angsana New" w:hAnsi="Angsana New" w:cs="Angsana New"/>
          <w:lang w:val="en-US"/>
        </w:rPr>
        <w:t xml:space="preserve"> </w:t>
      </w:r>
      <w:r w:rsidR="00AC2B46">
        <w:rPr>
          <w:rFonts w:ascii="Angsana New" w:hAnsi="Angsana New" w:cs="Angsana New" w:hint="cs"/>
          <w:cs/>
          <w:lang w:val="en-US"/>
        </w:rPr>
        <w:t xml:space="preserve">ณ </w:t>
      </w:r>
      <w:r w:rsidRPr="00A04FB9">
        <w:rPr>
          <w:rFonts w:ascii="Angsana New" w:hAnsi="Angsana New" w:cs="Angsana New"/>
          <w:cs/>
          <w:lang w:val="en-US"/>
        </w:rPr>
        <w:t xml:space="preserve">วันที่ </w:t>
      </w:r>
      <w:r w:rsidR="00E53BAC" w:rsidRPr="00E53BAC">
        <w:rPr>
          <w:rFonts w:ascii="Angsana New" w:hAnsi="Angsana New" w:cs="Angsana New" w:hint="cs"/>
          <w:lang w:val="en-US"/>
        </w:rPr>
        <w:t>3</w:t>
      </w:r>
      <w:r w:rsidR="006D1809" w:rsidRPr="006D1809">
        <w:rPr>
          <w:rFonts w:ascii="Angsana New" w:hAnsi="Angsana New" w:cs="Angsana New"/>
          <w:lang w:val="en-US"/>
        </w:rPr>
        <w:t>1</w:t>
      </w:r>
      <w:r w:rsidRPr="00A04FB9">
        <w:rPr>
          <w:rFonts w:ascii="Angsana New" w:hAnsi="Angsana New" w:cs="Angsana New" w:hint="cs"/>
          <w:cs/>
          <w:lang w:val="en-US"/>
        </w:rPr>
        <w:t xml:space="preserve"> </w:t>
      </w:r>
      <w:r w:rsidR="004946DC">
        <w:rPr>
          <w:rFonts w:ascii="Angsana New" w:hAnsi="Angsana New" w:cs="Angsana New" w:hint="cs"/>
          <w:cs/>
          <w:lang w:val="en-US"/>
        </w:rPr>
        <w:t>ธันวาคม</w:t>
      </w:r>
      <w:r w:rsidRPr="00A04FB9">
        <w:rPr>
          <w:rFonts w:ascii="Angsana New" w:hAnsi="Angsana New" w:cs="Angsana New"/>
          <w:cs/>
          <w:lang w:val="en-US"/>
        </w:rPr>
        <w:t xml:space="preserve"> </w:t>
      </w:r>
      <w:r w:rsidR="00E53BAC" w:rsidRPr="00E53BAC">
        <w:rPr>
          <w:rFonts w:ascii="Angsana New" w:hAnsi="Angsana New" w:cs="Angsana New"/>
          <w:lang w:val="en-US"/>
        </w:rPr>
        <w:t>2563</w:t>
      </w:r>
      <w:r w:rsidRPr="00A04FB9">
        <w:rPr>
          <w:rFonts w:ascii="Angsana New" w:hAnsi="Angsana New" w:cs="Angsana New" w:hint="cs"/>
          <w:cs/>
          <w:lang w:val="en-US"/>
        </w:rPr>
        <w:t xml:space="preserve"> งบกำไรขาดทุนเบ็ดเสร็จรวม </w:t>
      </w:r>
      <w:r w:rsidRPr="00A04FB9">
        <w:rPr>
          <w:rFonts w:ascii="Angsana New" w:hAnsi="Angsana New" w:cs="Angsana New"/>
          <w:cs/>
          <w:lang w:val="en-US"/>
        </w:rPr>
        <w:t>งบแสดงการเปลี่ยนแปลง</w:t>
      </w:r>
      <w:r w:rsidRPr="00A04FB9">
        <w:rPr>
          <w:rFonts w:ascii="Angsana New" w:hAnsi="Angsana New" w:cs="Angsana New" w:hint="cs"/>
          <w:cs/>
          <w:lang w:val="en-US"/>
        </w:rPr>
        <w:t>สินทรัพย์สุทธิรวม</w:t>
      </w:r>
      <w:r w:rsidR="001C6053">
        <w:rPr>
          <w:rFonts w:ascii="Angsana New" w:hAnsi="Angsana New" w:cs="Angsana New" w:hint="cs"/>
          <w:cs/>
          <w:lang w:val="en-US"/>
        </w:rPr>
        <w:t>และ</w:t>
      </w:r>
      <w:r w:rsidRPr="00A04FB9">
        <w:rPr>
          <w:rFonts w:ascii="Angsana New" w:hAnsi="Angsana New" w:cs="Angsana New"/>
          <w:cs/>
          <w:lang w:val="en-US"/>
        </w:rPr>
        <w:t>งบกระแสเงินสด</w:t>
      </w:r>
      <w:r w:rsidRPr="00A04FB9">
        <w:rPr>
          <w:rFonts w:ascii="Angsana New" w:hAnsi="Angsana New" w:cs="Angsana New" w:hint="cs"/>
          <w:cs/>
          <w:lang w:val="en-US"/>
        </w:rPr>
        <w:t>รวม</w:t>
      </w:r>
      <w:r w:rsidRPr="00A04FB9">
        <w:rPr>
          <w:rFonts w:ascii="Angsana New" w:hAnsi="Angsana New" w:cs="Angsana New"/>
          <w:lang w:val="en-US"/>
        </w:rPr>
        <w:t xml:space="preserve"> </w:t>
      </w:r>
      <w:r w:rsidRPr="00A04FB9">
        <w:rPr>
          <w:rFonts w:ascii="Angsana New" w:hAnsi="Angsana New" w:cs="Angsana New"/>
          <w:cs/>
          <w:lang w:val="en-US"/>
        </w:rPr>
        <w:t>สำหรับ</w:t>
      </w:r>
      <w:r w:rsidR="004946DC">
        <w:rPr>
          <w:rFonts w:ascii="Angsana New" w:hAnsi="Angsana New" w:cs="Angsana New" w:hint="cs"/>
          <w:cs/>
          <w:lang w:val="en-US"/>
        </w:rPr>
        <w:t>ปี</w:t>
      </w:r>
      <w:r w:rsidRPr="00A04FB9">
        <w:rPr>
          <w:rFonts w:ascii="Angsana New" w:hAnsi="Angsana New" w:cs="Angsana New"/>
          <w:cs/>
          <w:lang w:val="en-US"/>
        </w:rPr>
        <w:t>สิ้นสุด</w:t>
      </w:r>
      <w:r w:rsidR="004946DC">
        <w:rPr>
          <w:rFonts w:ascii="Angsana New" w:hAnsi="Angsana New" w:cs="Angsana New" w:hint="cs"/>
          <w:cs/>
          <w:lang w:val="en-US"/>
        </w:rPr>
        <w:t>วันเดียวกัน</w:t>
      </w:r>
      <w:r w:rsidRPr="00A04FB9">
        <w:rPr>
          <w:rFonts w:ascii="Angsana New" w:hAnsi="Angsana New" w:cs="Angsana New"/>
          <w:cs/>
          <w:lang w:val="en-US"/>
        </w:rPr>
        <w:t xml:space="preserve"> </w:t>
      </w:r>
      <w:r w:rsidR="004946DC">
        <w:rPr>
          <w:rFonts w:ascii="Angsana New" w:hAnsi="Angsana New" w:cs="Angsana New" w:hint="cs"/>
          <w:cs/>
          <w:lang w:val="en-US"/>
        </w:rPr>
        <w:t>รวมถึง</w:t>
      </w:r>
      <w:r w:rsidRPr="00A04FB9">
        <w:rPr>
          <w:rFonts w:ascii="Angsana New" w:hAnsi="Angsana New" w:cs="Angsana New"/>
          <w:cs/>
          <w:lang w:val="en-US"/>
        </w:rPr>
        <w:t>หมายเหตุ</w:t>
      </w:r>
      <w:r w:rsidR="004946DC">
        <w:rPr>
          <w:rFonts w:ascii="Angsana New" w:hAnsi="Angsana New" w:cs="Angsana New" w:hint="cs"/>
          <w:cs/>
          <w:lang w:val="en-US"/>
        </w:rPr>
        <w:t>ซึ่งประกอบด้วยสรุปนโยบายการบัญชีที่สำคัญ</w:t>
      </w:r>
      <w:r w:rsidR="004946DC" w:rsidRPr="004946DC">
        <w:rPr>
          <w:rFonts w:ascii="Angsana New" w:hAnsi="Angsana New" w:cs="Angsana New"/>
          <w:cs/>
          <w:lang w:val="en-US"/>
        </w:rPr>
        <w:t>และเรื่องอื่น</w:t>
      </w:r>
      <w:r w:rsidR="004946DC" w:rsidRPr="004946DC">
        <w:rPr>
          <w:rFonts w:ascii="Angsana New" w:hAnsi="Angsana New" w:cs="Angsana New"/>
          <w:lang w:val="en-US"/>
        </w:rPr>
        <w:t xml:space="preserve"> </w:t>
      </w:r>
      <w:r w:rsidR="004946DC" w:rsidRPr="004946DC">
        <w:rPr>
          <w:rFonts w:ascii="Angsana New" w:hAnsi="Angsana New" w:cs="Angsana New"/>
          <w:cs/>
          <w:lang w:val="en-US"/>
        </w:rPr>
        <w:t>ๆ</w:t>
      </w:r>
      <w:r w:rsidRPr="00A04FB9">
        <w:rPr>
          <w:rFonts w:ascii="Angsana New" w:hAnsi="Angsana New" w:cs="Angsana New" w:hint="cs"/>
          <w:cs/>
          <w:lang w:val="en-US"/>
        </w:rPr>
        <w:t xml:space="preserve"> </w:t>
      </w:r>
    </w:p>
    <w:p w14:paraId="0B056DCA" w14:textId="7D28B007" w:rsidR="00352159" w:rsidRPr="00B974E8" w:rsidRDefault="00352159" w:rsidP="00B974E8">
      <w:pPr>
        <w:tabs>
          <w:tab w:val="left" w:pos="540"/>
        </w:tabs>
        <w:spacing w:line="180" w:lineRule="atLeast"/>
        <w:ind w:right="-43"/>
        <w:jc w:val="both"/>
        <w:rPr>
          <w:b/>
          <w:bCs/>
          <w:sz w:val="20"/>
          <w:szCs w:val="20"/>
        </w:rPr>
      </w:pPr>
    </w:p>
    <w:p w14:paraId="5CADB7D5" w14:textId="59C4EA29" w:rsidR="004946DC" w:rsidRDefault="004946DC" w:rsidP="00A46E40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4946DC">
        <w:rPr>
          <w:rFonts w:ascii="Angsana New" w:hAnsi="Angsana New" w:cs="Angsana New"/>
          <w:cs/>
          <w:lang w:val="en-US"/>
        </w:rPr>
        <w:t>ข้าพเจ้าเห็นว่า งบ</w:t>
      </w:r>
      <w:r w:rsidR="00B45647">
        <w:rPr>
          <w:rFonts w:ascii="Angsana New" w:hAnsi="Angsana New" w:cs="Angsana New" w:hint="cs"/>
          <w:cs/>
          <w:lang w:val="en-US"/>
        </w:rPr>
        <w:t>การเงิน</w:t>
      </w:r>
      <w:r w:rsidRPr="004946DC">
        <w:rPr>
          <w:rFonts w:ascii="Angsana New" w:hAnsi="Angsana New" w:cs="Angsana New"/>
          <w:cs/>
          <w:lang w:val="en-US"/>
        </w:rPr>
        <w:t>รวมข้างต้นนี้แสดงฐานะการเงินรวมของกลุ่ม</w:t>
      </w:r>
      <w:r w:rsidR="00B974E8">
        <w:rPr>
          <w:rFonts w:ascii="Angsana New" w:hAnsi="Angsana New" w:cs="Angsana New" w:hint="cs"/>
          <w:cs/>
          <w:lang w:val="en-US"/>
        </w:rPr>
        <w:t>กองทรัสต์</w:t>
      </w:r>
      <w:r w:rsidRPr="004946DC">
        <w:rPr>
          <w:rFonts w:ascii="Angsana New" w:hAnsi="Angsana New" w:cs="Angsana New"/>
          <w:cs/>
          <w:lang w:val="en-US"/>
        </w:rPr>
        <w:t xml:space="preserve"> ณ วันที่ </w:t>
      </w:r>
      <w:r w:rsidR="00E53BAC" w:rsidRPr="00E53BAC">
        <w:rPr>
          <w:rFonts w:ascii="Angsana New" w:hAnsi="Angsana New" w:cs="Angsana New"/>
          <w:lang w:val="en-US"/>
        </w:rPr>
        <w:t>3</w:t>
      </w:r>
      <w:r w:rsidR="006D1809" w:rsidRPr="006D1809">
        <w:rPr>
          <w:rFonts w:ascii="Angsana New" w:hAnsi="Angsana New" w:cs="Angsana New"/>
          <w:lang w:val="en-US"/>
        </w:rPr>
        <w:t>1</w:t>
      </w:r>
      <w:r w:rsidRPr="004946DC">
        <w:rPr>
          <w:rFonts w:ascii="Angsana New" w:hAnsi="Angsana New" w:cs="Angsana New"/>
          <w:cs/>
          <w:lang w:val="en-US"/>
        </w:rPr>
        <w:t xml:space="preserve"> ธันวาคม </w:t>
      </w:r>
      <w:r w:rsidR="00E53BAC" w:rsidRPr="00E53BAC">
        <w:rPr>
          <w:rFonts w:ascii="Angsana New" w:hAnsi="Angsana New" w:cs="Angsana New"/>
          <w:lang w:val="en-US"/>
        </w:rPr>
        <w:t>2563</w:t>
      </w:r>
      <w:r w:rsidRPr="004946DC">
        <w:rPr>
          <w:rFonts w:ascii="Angsana New" w:hAnsi="Angsana New" w:cs="Angsana New"/>
          <w:cs/>
          <w:lang w:val="en-US"/>
        </w:rPr>
        <w:t xml:space="preserve"> ผลการดำเนินงานรวม </w:t>
      </w:r>
      <w:r w:rsidR="00442B14" w:rsidRPr="00F21C6F">
        <w:rPr>
          <w:rFonts w:ascii="Angsana New" w:hAnsi="Angsana New" w:cs="Angsana New"/>
          <w:cs/>
          <w:lang w:val="en-US"/>
        </w:rPr>
        <w:t>การเปลี่ยนแปลงสินทรัพย์สุทธิ</w:t>
      </w:r>
      <w:r w:rsidR="000A373D" w:rsidRPr="004946DC">
        <w:rPr>
          <w:rFonts w:ascii="Angsana New" w:hAnsi="Angsana New" w:cs="Angsana New"/>
          <w:cs/>
          <w:lang w:val="en-US"/>
        </w:rPr>
        <w:t>รวม</w:t>
      </w:r>
      <w:r w:rsidRPr="004946DC">
        <w:rPr>
          <w:rFonts w:ascii="Angsana New" w:hAnsi="Angsana New" w:cs="Angsana New"/>
          <w:cs/>
          <w:lang w:val="en-US"/>
        </w:rPr>
        <w:t>และกระแสเงินสดรวม สำหรับปีสิ้นสุดวันเดียวกันโดยถูกต้องตามที่ควรในสาระสำคัญ</w:t>
      </w:r>
      <w:r w:rsidR="00A46E40" w:rsidRPr="00A46E40">
        <w:rPr>
          <w:rFonts w:ascii="Angsana New" w:hAnsi="Angsana New" w:cs="Angsana New"/>
          <w:cs/>
          <w:lang w:val="en-US"/>
        </w:rPr>
        <w:t xml:space="preserve">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</w:t>
      </w:r>
    </w:p>
    <w:p w14:paraId="467E02D2" w14:textId="77777777" w:rsidR="006D6C1D" w:rsidRPr="00B974E8" w:rsidRDefault="006D6C1D" w:rsidP="00A46E40">
      <w:pPr>
        <w:pStyle w:val="a"/>
        <w:ind w:right="-45"/>
        <w:jc w:val="thaiDistribute"/>
        <w:rPr>
          <w:b/>
          <w:bCs/>
          <w:sz w:val="20"/>
          <w:szCs w:val="20"/>
        </w:rPr>
      </w:pPr>
    </w:p>
    <w:p w14:paraId="6A519826" w14:textId="30B55635" w:rsidR="00352159" w:rsidRPr="00A04FB9" w:rsidRDefault="004946DC" w:rsidP="00352159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>
        <w:rPr>
          <w:rFonts w:ascii="Angsana New" w:hAnsi="Angsana New" w:cs="Angsana New" w:hint="cs"/>
          <w:i/>
          <w:iCs/>
          <w:cs/>
          <w:lang w:val="en-US"/>
        </w:rPr>
        <w:t>เกณฑ์ในการแสดงความเห็น</w:t>
      </w:r>
    </w:p>
    <w:p w14:paraId="5746EBBB" w14:textId="4A7EFD48" w:rsidR="00352159" w:rsidRDefault="00352159" w:rsidP="00B974E8">
      <w:pPr>
        <w:tabs>
          <w:tab w:val="left" w:pos="540"/>
        </w:tabs>
        <w:spacing w:line="180" w:lineRule="atLeast"/>
        <w:ind w:right="-43"/>
        <w:jc w:val="both"/>
        <w:rPr>
          <w:b/>
          <w:bCs/>
          <w:sz w:val="20"/>
          <w:szCs w:val="20"/>
        </w:rPr>
      </w:pPr>
    </w:p>
    <w:p w14:paraId="11EFB88E" w14:textId="3B3C9440" w:rsidR="00A1397A" w:rsidRPr="00B45647" w:rsidRDefault="00A1397A" w:rsidP="00A1397A">
      <w:pPr>
        <w:pStyle w:val="a"/>
        <w:ind w:right="-45"/>
        <w:jc w:val="thaiDistribute"/>
        <w:rPr>
          <w:rFonts w:ascii="Angsana New" w:hAnsi="Angsana New" w:cs="Angsana New"/>
          <w:i/>
          <w:iCs/>
          <w:cs/>
          <w:lang w:val="en-US"/>
        </w:rPr>
        <w:sectPr w:rsidR="00A1397A" w:rsidRPr="00B45647" w:rsidSect="000F2E63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  <w:r w:rsidRPr="00B974E8">
        <w:rPr>
          <w:rFonts w:ascii="Angsana New" w:hAnsi="Angsana New" w:cs="Angsana New"/>
          <w:cs/>
          <w:lang w:val="en-US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hAnsi="Angsana New" w:cs="Angsana New"/>
          <w:cs/>
          <w:lang w:val="en-US"/>
        </w:rPr>
        <w:br/>
      </w:r>
      <w:r w:rsidRPr="00621472">
        <w:rPr>
          <w:rFonts w:ascii="Angsana New" w:hAnsi="Angsana New" w:cs="Angsana New"/>
          <w:i/>
          <w:iCs/>
          <w:cs/>
          <w:lang w:val="en-US"/>
        </w:rPr>
        <w:t>ความรับผิดชอบของผู้สอบบัญชีต่อการตรวจสอบงบ</w:t>
      </w:r>
      <w:r>
        <w:rPr>
          <w:rFonts w:ascii="Angsana New" w:hAnsi="Angsana New" w:cs="Angsana New" w:hint="cs"/>
          <w:i/>
          <w:iCs/>
          <w:cs/>
          <w:lang w:val="en-US"/>
        </w:rPr>
        <w:t>การเงิน</w:t>
      </w:r>
      <w:r w:rsidRPr="00621472">
        <w:rPr>
          <w:rFonts w:ascii="Angsana New" w:hAnsi="Angsana New" w:cs="Angsana New"/>
          <w:i/>
          <w:iCs/>
          <w:cs/>
          <w:lang w:val="en-US"/>
        </w:rPr>
        <w:t>รวม</w:t>
      </w:r>
      <w:r w:rsidRPr="00E86E27">
        <w:rPr>
          <w:rFonts w:ascii="Angsana New" w:hAnsi="Angsana New" w:cs="Angsana New"/>
          <w:cs/>
          <w:lang w:val="en-US"/>
        </w:rPr>
        <w:t>ในรายงานของข้าพเจ้า</w:t>
      </w:r>
      <w:r w:rsidRPr="00B974E8">
        <w:rPr>
          <w:rFonts w:ascii="Angsana New" w:hAnsi="Angsana New" w:cs="Angsana New"/>
          <w:cs/>
          <w:lang w:val="en-US"/>
        </w:rPr>
        <w:t xml:space="preserve"> ข้าพเจ้ามีความเป็นอิสระจากกลุ่ม</w:t>
      </w:r>
      <w:r>
        <w:rPr>
          <w:rFonts w:ascii="Angsana New" w:hAnsi="Angsana New" w:cs="Angsana New" w:hint="cs"/>
          <w:cs/>
          <w:lang w:val="en-US"/>
        </w:rPr>
        <w:t>กองทรัสต์</w:t>
      </w:r>
      <w:r w:rsidRPr="00B974E8">
        <w:rPr>
          <w:rFonts w:ascii="Angsana New" w:hAnsi="Angsana New" w:cs="Angsana New"/>
          <w:cs/>
          <w:lang w:val="en-US"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</w:t>
      </w:r>
      <w:r>
        <w:rPr>
          <w:rFonts w:ascii="Angsana New" w:hAnsi="Angsana New" w:cs="Angsana New" w:hint="cs"/>
          <w:cs/>
          <w:lang w:val="en-US"/>
        </w:rPr>
        <w:t>การเงิน</w:t>
      </w:r>
      <w:r w:rsidRPr="00B974E8">
        <w:rPr>
          <w:rFonts w:ascii="Angsana New" w:hAnsi="Angsana New" w:cs="Angsana New"/>
          <w:cs/>
          <w:lang w:val="en-US"/>
        </w:rPr>
        <w:t>รวม</w:t>
      </w:r>
      <w:r w:rsidR="001943AC">
        <w:rPr>
          <w:rFonts w:ascii="Angsana New" w:hAnsi="Angsana New" w:cs="Angsana New" w:hint="cs"/>
          <w:cs/>
          <w:lang w:val="en-US"/>
        </w:rPr>
        <w:t xml:space="preserve"> และ</w:t>
      </w:r>
      <w:r w:rsidRPr="00B974E8">
        <w:rPr>
          <w:rFonts w:ascii="Angsana New" w:hAnsi="Angsana New" w:cs="Angsana New"/>
          <w:cs/>
          <w:lang w:val="en-US"/>
        </w:rPr>
        <w:t>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DECA194" w14:textId="1293AA7E" w:rsidR="00B974E8" w:rsidRPr="00C101D5" w:rsidRDefault="00B974E8" w:rsidP="00B974E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49FF613D" w14:textId="77777777" w:rsidR="00B974E8" w:rsidRPr="00DC4D01" w:rsidRDefault="00B974E8" w:rsidP="00B974E8">
      <w:pPr>
        <w:jc w:val="thaiDistribute"/>
        <w:rPr>
          <w:rFonts w:ascii="Angsana New" w:hAnsi="Angsana New"/>
          <w:sz w:val="16"/>
          <w:szCs w:val="16"/>
        </w:rPr>
      </w:pPr>
    </w:p>
    <w:p w14:paraId="17181744" w14:textId="65866C2C" w:rsidR="00EF5836" w:rsidRPr="00017136" w:rsidRDefault="00EF5836" w:rsidP="00EF5836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017136">
        <w:rPr>
          <w:rFonts w:ascii="Angsana New" w:eastAsia="Calibri" w:hAnsi="Angsana New"/>
          <w:spacing w:val="-2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bookmarkStart w:id="0" w:name="_Hlk32053200"/>
      <w:r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bookmarkEnd w:id="0"/>
      <w:r w:rsidRPr="00017136">
        <w:rPr>
          <w:rFonts w:ascii="Angsana New" w:eastAsia="Calibri" w:hAnsi="Angsana New"/>
          <w:spacing w:val="-2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017136">
        <w:rPr>
          <w:rFonts w:ascii="Angsana New" w:eastAsia="Calibri" w:hAnsi="Angsana New"/>
          <w:spacing w:val="-2"/>
          <w:sz w:val="30"/>
          <w:szCs w:val="30"/>
          <w:cs/>
        </w:rPr>
        <w:t>โดยรวมและในการแสดงความเห็นของ</w:t>
      </w:r>
      <w:r w:rsidRPr="00017136">
        <w:rPr>
          <w:rFonts w:ascii="Angsana New" w:hAnsi="Angsana New"/>
          <w:spacing w:val="-2"/>
          <w:sz w:val="30"/>
          <w:szCs w:val="30"/>
          <w:cs/>
        </w:rPr>
        <w:t>ข้าพเจ้า</w:t>
      </w:r>
      <w:r w:rsidRPr="00017136">
        <w:rPr>
          <w:rFonts w:ascii="Angsana New" w:eastAsia="Calibri" w:hAnsi="Angsana New"/>
          <w:spacing w:val="-2"/>
          <w:sz w:val="30"/>
          <w:szCs w:val="30"/>
          <w:cs/>
        </w:rPr>
        <w:t xml:space="preserve"> ทั้งนี้</w:t>
      </w:r>
      <w:r w:rsidRPr="00017136">
        <w:rPr>
          <w:rFonts w:ascii="Angsana New" w:hAnsi="Angsana New"/>
          <w:spacing w:val="-2"/>
          <w:sz w:val="30"/>
          <w:szCs w:val="30"/>
          <w:cs/>
        </w:rPr>
        <w:t>ข้าพเจ้า</w:t>
      </w:r>
      <w:r w:rsidRPr="00017136">
        <w:rPr>
          <w:rFonts w:ascii="Angsana New" w:eastAsia="Calibri" w:hAnsi="Angsana New"/>
          <w:spacing w:val="-2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8CD9198" w14:textId="51572FF0" w:rsidR="00A922AF" w:rsidRDefault="00A922AF" w:rsidP="00B974E8">
      <w:pPr>
        <w:jc w:val="thaiDistribute"/>
        <w:rPr>
          <w:rFonts w:ascii="Angsana New" w:eastAsia="Calibri" w:hAnsi="Angsana New"/>
          <w:spacing w:val="-2"/>
          <w:sz w:val="30"/>
          <w:szCs w:val="30"/>
        </w:rPr>
      </w:pPr>
    </w:p>
    <w:tbl>
      <w:tblPr>
        <w:tblW w:w="981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5760"/>
      </w:tblGrid>
      <w:tr w:rsidR="00B974E8" w:rsidRPr="00783193" w14:paraId="089CD814" w14:textId="77777777" w:rsidTr="001C7184">
        <w:trPr>
          <w:tblHeader/>
        </w:trPr>
        <w:tc>
          <w:tcPr>
            <w:tcW w:w="9810" w:type="dxa"/>
            <w:gridSpan w:val="2"/>
            <w:shd w:val="clear" w:color="auto" w:fill="auto"/>
          </w:tcPr>
          <w:p w14:paraId="62D10AEC" w14:textId="68D2B244" w:rsidR="00B974E8" w:rsidRPr="009A0A2D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A0A2D">
              <w:rPr>
                <w:rFonts w:ascii="Angsana New" w:hAnsi="Angsana New"/>
                <w:sz w:val="30"/>
                <w:szCs w:val="30"/>
              </w:rPr>
              <w:br w:type="page"/>
            </w:r>
            <w:r w:rsidRPr="009A0A2D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Pr="009A0A2D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</w:p>
        </w:tc>
      </w:tr>
      <w:tr w:rsidR="00B974E8" w:rsidRPr="00783193" w14:paraId="7BC9A27A" w14:textId="77777777" w:rsidTr="001C7184">
        <w:trPr>
          <w:tblHeader/>
        </w:trPr>
        <w:tc>
          <w:tcPr>
            <w:tcW w:w="9810" w:type="dxa"/>
            <w:gridSpan w:val="2"/>
            <w:shd w:val="clear" w:color="auto" w:fill="auto"/>
          </w:tcPr>
          <w:p w14:paraId="041A30AA" w14:textId="7D83A72C" w:rsidR="00B974E8" w:rsidRPr="009A0A2D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0A2D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53BAC" w:rsidRPr="00E53BAC">
              <w:rPr>
                <w:rFonts w:ascii="Angsana New" w:hAnsi="Angsana New"/>
                <w:sz w:val="30"/>
                <w:szCs w:val="30"/>
              </w:rPr>
              <w:t>5</w:t>
            </w:r>
            <w:r w:rsidR="000A3EC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3ECC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4111F7" w:rsidRPr="004111F7">
              <w:rPr>
                <w:rFonts w:ascii="Angsana New" w:hAnsi="Angsana New"/>
                <w:sz w:val="30"/>
                <w:szCs w:val="30"/>
              </w:rPr>
              <w:t>8</w:t>
            </w:r>
            <w:r w:rsidRPr="009A0A2D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</w:t>
            </w:r>
            <w:r w:rsidR="00B6541B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</w:rPr>
              <w:t>รวม</w:t>
            </w:r>
          </w:p>
        </w:tc>
      </w:tr>
      <w:tr w:rsidR="00B974E8" w:rsidRPr="00783193" w14:paraId="13461BF8" w14:textId="77777777" w:rsidTr="001C7184">
        <w:trPr>
          <w:tblHeader/>
        </w:trPr>
        <w:tc>
          <w:tcPr>
            <w:tcW w:w="4050" w:type="dxa"/>
            <w:shd w:val="clear" w:color="auto" w:fill="auto"/>
          </w:tcPr>
          <w:p w14:paraId="016B0F6C" w14:textId="77777777" w:rsidR="00B974E8" w:rsidRPr="009A0A2D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A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760" w:type="dxa"/>
            <w:shd w:val="clear" w:color="auto" w:fill="auto"/>
          </w:tcPr>
          <w:p w14:paraId="033B4155" w14:textId="77777777" w:rsidR="00B974E8" w:rsidRPr="009A0A2D" w:rsidRDefault="00B974E8" w:rsidP="001C718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0A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974E8" w:rsidRPr="00783193" w14:paraId="55F5D17C" w14:textId="77777777" w:rsidTr="001C7184">
        <w:tc>
          <w:tcPr>
            <w:tcW w:w="4050" w:type="dxa"/>
            <w:shd w:val="clear" w:color="auto" w:fill="auto"/>
          </w:tcPr>
          <w:p w14:paraId="03ABC004" w14:textId="7139EE7D" w:rsidR="00B974E8" w:rsidRPr="000D2F52" w:rsidRDefault="00B974E8" w:rsidP="001C7184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เงินลงทุนในอสังหาริมทรัพย์</w:t>
            </w:r>
            <w:r w:rsidR="00F05A3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วัดมูลค่า</w:t>
            </w: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ด้วยมูลค่ายุติธรรม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และมีนัยสำคัญในงบการเงิน</w:t>
            </w:r>
            <w:r w:rsidR="00236BE0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</w:rPr>
              <w:t>รวม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ของ</w:t>
            </w:r>
            <w:r w:rsidR="00A37FF2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กลุ่ม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กองทรัสต์</w:t>
            </w: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มูลค่ายุติธรรมของเงินลงทุนในอสังหาริมทรัพย์</w:t>
            </w:r>
            <w:r w:rsidR="00F05A36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ประมาณ</w:t>
            </w: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โดยวิธีรายได้จากการคิดลดประมาณการกระแสเงินสดในอนาคต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ซึ่งขึ้นอยู่กับการคาดการณ์ผลประกอบการของโรงแรมแต่ละ</w:t>
            </w:r>
            <w:r w:rsidRPr="000D2F52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แห่ง </w:t>
            </w:r>
            <w:r w:rsidR="007829E8" w:rsidRPr="000D2F5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ในระหว่างปี </w:t>
            </w:r>
            <w:r w:rsidR="00E53BAC" w:rsidRPr="000D2F52">
              <w:rPr>
                <w:rFonts w:ascii="Angsana New" w:eastAsia="Calibri" w:hAnsi="Angsana New"/>
                <w:color w:val="000000"/>
                <w:sz w:val="30"/>
                <w:szCs w:val="30"/>
              </w:rPr>
              <w:t>2563</w:t>
            </w:r>
            <w:r w:rsidR="007829E8" w:rsidRPr="000D2F5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กลุ่มกองทรัสต์ได้แต่งตั้งผู้ประเมินราคาอิสระภายนอกเพื่อประเมินมูลค่ายุติธรรมของโรงแรมที่จังหวัดเชียงใหม่</w:t>
            </w:r>
          </w:p>
          <w:p w14:paraId="6EF20625" w14:textId="032FCB9A" w:rsidR="00B974E8" w:rsidRPr="000D2F52" w:rsidRDefault="00B974E8" w:rsidP="001C7184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D2F52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</w:p>
          <w:p w14:paraId="5BA27988" w14:textId="20728562" w:rsidR="000A3ECC" w:rsidRDefault="000A3ECC" w:rsidP="001C7184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0D2F5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นอกจากนี้ กลุ่มกองทรัสต์ได้เลือกใช้มาตรการผ่อนปรนชั่วคราวสำหรับทางเลือกเพิ่มเติมทางบัญชีเพื่อรองรับ</w:t>
            </w:r>
            <w:bookmarkStart w:id="1" w:name="_GoBack"/>
            <w:bookmarkEnd w:id="1"/>
            <w:r w:rsidRPr="000D2F5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ผลกระทบจากสถานการณ์ </w:t>
            </w:r>
            <w:r w:rsidRPr="000D2F52">
              <w:rPr>
                <w:rFonts w:ascii="Angsana New" w:eastAsia="Calibri" w:hAnsi="Angsana New"/>
                <w:color w:val="000000"/>
                <w:sz w:val="30"/>
                <w:szCs w:val="30"/>
              </w:rPr>
              <w:t>COVID-</w:t>
            </w:r>
            <w:r w:rsidR="006D1809" w:rsidRPr="000D2F52">
              <w:rPr>
                <w:rFonts w:ascii="Angsana New" w:eastAsia="Calibri" w:hAnsi="Angsana New"/>
                <w:color w:val="000000"/>
                <w:sz w:val="30"/>
                <w:szCs w:val="30"/>
              </w:rPr>
              <w:t>19</w:t>
            </w:r>
            <w:r w:rsidRPr="000D2F5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ที่ออกโดยสภาวิชาชีพบัญชีฯ ที่จะไม่นำข้อมูลที่เกี่ยวกับสถานการณ์ </w:t>
            </w:r>
            <w:r w:rsidRPr="000D2F52">
              <w:rPr>
                <w:rFonts w:ascii="Angsana New" w:eastAsia="Calibri" w:hAnsi="Angsana New"/>
                <w:color w:val="000000"/>
                <w:sz w:val="30"/>
                <w:szCs w:val="30"/>
              </w:rPr>
              <w:t>COVID-</w:t>
            </w:r>
            <w:r w:rsidR="006D1809" w:rsidRPr="000D2F52">
              <w:rPr>
                <w:rFonts w:ascii="Angsana New" w:eastAsia="Calibri" w:hAnsi="Angsana New"/>
                <w:color w:val="000000"/>
                <w:sz w:val="30"/>
                <w:szCs w:val="30"/>
              </w:rPr>
              <w:t>19</w:t>
            </w:r>
            <w:r w:rsidRPr="000D2F52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 xml:space="preserve"> มาใช้ในการพยากรณ์ทางการเงินในอนาคตในการวัดมูลค่ายุติธรรมของเงินลงทุนในอสังหาริมทรัพย์ของกลุ่มกองทรัสต์</w:t>
            </w:r>
          </w:p>
          <w:p w14:paraId="605EC404" w14:textId="77777777" w:rsidR="000A3ECC" w:rsidRDefault="000A3ECC" w:rsidP="001C7184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7519FAAC" w14:textId="474C8AEA" w:rsidR="00B974E8" w:rsidRPr="00B345AA" w:rsidRDefault="00B974E8" w:rsidP="00B345AA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เนื่องจากการกำหนด</w:t>
            </w:r>
            <w:r w:rsid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และประเมินมูลค่ายุติธรรมมีการใช้ดุลยพินิจในการกำหนด</w:t>
            </w: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ข้อสมมติที่สำคัญ เรื่องดังกล่าวจึงเป็นเรื่องที่ข้าพเจ้าให้ความสำคัญในการตรวจสอบ</w:t>
            </w:r>
          </w:p>
        </w:tc>
        <w:tc>
          <w:tcPr>
            <w:tcW w:w="5760" w:type="dxa"/>
            <w:shd w:val="clear" w:color="auto" w:fill="auto"/>
          </w:tcPr>
          <w:p w14:paraId="3E16454B" w14:textId="77777777" w:rsidR="009F7684" w:rsidRPr="00D238C9" w:rsidRDefault="00B974E8" w:rsidP="00D238C9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238C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0B281D6" w14:textId="510474BA" w:rsidR="00B974E8" w:rsidRPr="009F7684" w:rsidRDefault="00B974E8" w:rsidP="00D238C9">
            <w:pPr>
              <w:pStyle w:val="ListParagraph"/>
              <w:numPr>
                <w:ilvl w:val="0"/>
                <w:numId w:val="43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การทำความเข้าใจและประเมินวิธีการที่</w:t>
            </w:r>
            <w:r w:rsidR="00A37FF2"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กลุ่ม</w:t>
            </w:r>
            <w:r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กองทรัสต์</w:t>
            </w:r>
            <w:r w:rsidR="00D33A24"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ใช้ในการกำหนดและประเมินมูลค่ายุติธรรมของสินทรัพย์</w:t>
            </w:r>
          </w:p>
          <w:p w14:paraId="7295E59A" w14:textId="32FEEE0B" w:rsidR="009F7684" w:rsidRPr="009F7684" w:rsidRDefault="009F7684" w:rsidP="00D238C9">
            <w:pPr>
              <w:pStyle w:val="ListParagraph"/>
              <w:numPr>
                <w:ilvl w:val="0"/>
                <w:numId w:val="43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การประเมินความเป็นอิสระ คุณสมบัติ และความสามารถของผู้ประเมินราคาของกลุ่มกองทรัสต์</w:t>
            </w:r>
          </w:p>
          <w:p w14:paraId="21FCBFC9" w14:textId="4CFA4E2E" w:rsidR="009F7684" w:rsidRDefault="00D238C9" w:rsidP="00D238C9">
            <w:pPr>
              <w:pStyle w:val="ListParagraph"/>
              <w:numPr>
                <w:ilvl w:val="0"/>
                <w:numId w:val="43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การใช้ผลงานของ</w:t>
            </w:r>
            <w:r w:rsidR="00B974E8"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ผู้เชี่ยวชาญภายนอ</w:t>
            </w:r>
            <w:r w:rsidR="009F7684"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กที่ว่าจ้างโดย</w:t>
            </w:r>
            <w:r w:rsidR="00B974E8"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เคพีเอ็มจี</w:t>
            </w:r>
            <w:r w:rsidR="009F7684"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ใ</w:t>
            </w:r>
            <w:r w:rsidR="000142EC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นการ</w:t>
            </w:r>
            <w:r w:rsidR="00B974E8"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พิจารณาความสมเหตุสมผลของวิธีการวัดมูลค่าและข้อสมมติ</w:t>
            </w:r>
            <w:r w:rsidR="009F7684"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ที่สำคัญ</w:t>
            </w:r>
            <w:r w:rsidR="00B974E8"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ที่ใช้ในการประเมินมูลค่ายุติธรรม</w:t>
            </w:r>
          </w:p>
          <w:p w14:paraId="68A50870" w14:textId="2DA270D5" w:rsidR="00B974E8" w:rsidRPr="00D238C9" w:rsidRDefault="00B974E8" w:rsidP="00D238C9">
            <w:pPr>
              <w:pStyle w:val="ListParagraph"/>
              <w:numPr>
                <w:ilvl w:val="0"/>
                <w:numId w:val="43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</w:t>
            </w:r>
            <w:r w:rsid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ความสมเหตุสมผลของ</w:t>
            </w:r>
            <w:r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ข้อสมมติ</w:t>
            </w:r>
            <w:r w:rsidR="009F7684"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หลักที่ใช้ในการประเมิน</w:t>
            </w:r>
            <w:r w:rsidR="004D11BF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ราคา</w:t>
            </w:r>
            <w:r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โดยเปรียบเทียบ</w:t>
            </w:r>
            <w:r w:rsidR="00D238C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กับ</w:t>
            </w:r>
            <w:r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ข้อมูลในอดีต</w:t>
            </w:r>
            <w:r w:rsidRPr="009F768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Pr="009F768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ทดสอบการคำนวณ และสุ่มทดสอบเอกสาร</w:t>
            </w:r>
            <w:r w:rsidR="00D238C9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ที่เกี่ยวข้อง</w:t>
            </w:r>
          </w:p>
          <w:p w14:paraId="1E419B76" w14:textId="6649A4B5" w:rsidR="00B974E8" w:rsidRPr="00D238C9" w:rsidRDefault="00B974E8" w:rsidP="00D238C9">
            <w:pPr>
              <w:pStyle w:val="ListParagraph"/>
              <w:numPr>
                <w:ilvl w:val="0"/>
                <w:numId w:val="43"/>
              </w:num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9A0A2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2727729" w14:textId="5E7A0EF1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B9C2EE3" w14:textId="77777777" w:rsidR="00B345AA" w:rsidRDefault="00B345AA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028242D" w14:textId="52BB9CDE" w:rsidR="00496772" w:rsidRPr="00311428" w:rsidRDefault="00496772" w:rsidP="00496772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311428">
        <w:rPr>
          <w:rFonts w:ascii="Angsana New" w:hAnsi="Angsana New" w:cs="Angsana New" w:hint="cs"/>
          <w:i/>
          <w:iCs/>
          <w:cs/>
          <w:lang w:val="en-US"/>
        </w:rPr>
        <w:lastRenderedPageBreak/>
        <w:t>ข้อมูลและเหตุการณ์ที่เน้น</w:t>
      </w:r>
    </w:p>
    <w:p w14:paraId="3F0097BB" w14:textId="77777777" w:rsidR="00496772" w:rsidRPr="00600210" w:rsidRDefault="00496772" w:rsidP="0049677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4C9C26B" w14:textId="334E56A3" w:rsidR="00496772" w:rsidRPr="007641DC" w:rsidRDefault="00496772" w:rsidP="0049677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11428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E53BAC" w:rsidRPr="00E53BAC">
        <w:rPr>
          <w:rFonts w:ascii="Angsana New" w:hAnsi="Angsana New"/>
          <w:sz w:val="30"/>
          <w:szCs w:val="30"/>
        </w:rPr>
        <w:t>3</w:t>
      </w:r>
      <w:r w:rsidRPr="00311428">
        <w:rPr>
          <w:rFonts w:ascii="Angsana New" w:hAnsi="Angsana New"/>
          <w:sz w:val="30"/>
          <w:szCs w:val="30"/>
        </w:rPr>
        <w:t xml:space="preserve"> </w:t>
      </w:r>
      <w:r w:rsidRPr="00311428">
        <w:rPr>
          <w:rFonts w:ascii="Angsana New" w:hAnsi="Angsana New"/>
          <w:sz w:val="30"/>
          <w:szCs w:val="30"/>
          <w:cs/>
        </w:rPr>
        <w:t>ซึ่งอธิบายเกี่ยวกับ</w:t>
      </w:r>
      <w:r w:rsidRPr="00311428">
        <w:rPr>
          <w:rFonts w:ascii="Angsana New" w:hAnsi="Angsana New" w:hint="cs"/>
          <w:sz w:val="30"/>
          <w:szCs w:val="30"/>
          <w:cs/>
        </w:rPr>
        <w:t>ผลกระทบต่อ</w:t>
      </w:r>
      <w:r w:rsidR="001417E1">
        <w:rPr>
          <w:rFonts w:ascii="Angsana New" w:hAnsi="Angsana New" w:hint="cs"/>
          <w:sz w:val="30"/>
          <w:szCs w:val="30"/>
          <w:cs/>
        </w:rPr>
        <w:t>กลุ่ม</w:t>
      </w:r>
      <w:r w:rsidRPr="00311428">
        <w:rPr>
          <w:rFonts w:ascii="Angsana New" w:hAnsi="Angsana New" w:hint="cs"/>
          <w:sz w:val="30"/>
          <w:szCs w:val="30"/>
          <w:cs/>
        </w:rPr>
        <w:t>กองทรัสต์จากการนำ</w:t>
      </w:r>
      <w:r w:rsidR="00D73FD2">
        <w:rPr>
          <w:rFonts w:ascii="Angsana New" w:hAnsi="Angsana New"/>
          <w:sz w:val="30"/>
          <w:szCs w:val="30"/>
        </w:rPr>
        <w:br/>
      </w:r>
      <w:r w:rsidRPr="00311428">
        <w:rPr>
          <w:rFonts w:ascii="Angsana New" w:hAnsi="Angsana New" w:hint="cs"/>
          <w:sz w:val="30"/>
          <w:szCs w:val="30"/>
          <w:cs/>
        </w:rPr>
        <w:t xml:space="preserve">นโยบายการบัญชีใหม่มาถือปฏิบัติตั้งแต่วันที่ </w:t>
      </w:r>
      <w:r w:rsidR="006D1809" w:rsidRPr="006D1809">
        <w:rPr>
          <w:rFonts w:asciiTheme="majorBidi" w:hAnsiTheme="majorBidi" w:cstheme="majorBidi"/>
          <w:sz w:val="30"/>
          <w:szCs w:val="30"/>
        </w:rPr>
        <w:t>1</w:t>
      </w:r>
      <w:r w:rsidRPr="00011FB1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E53BAC" w:rsidRPr="00E53BAC"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641DC">
        <w:rPr>
          <w:rFonts w:ascii="Angsana New" w:hAnsi="Angsana New"/>
          <w:sz w:val="30"/>
          <w:szCs w:val="30"/>
          <w:cs/>
        </w:rPr>
        <w:t xml:space="preserve">ทั้งนี้ </w:t>
      </w:r>
      <w:r w:rsidR="00533106">
        <w:rPr>
          <w:rFonts w:ascii="Angsana New" w:hAnsi="Angsana New" w:hint="cs"/>
          <w:sz w:val="30"/>
          <w:szCs w:val="30"/>
          <w:cs/>
        </w:rPr>
        <w:t>ความเห็น</w:t>
      </w:r>
      <w:r w:rsidRPr="007641DC">
        <w:rPr>
          <w:rFonts w:ascii="Angsana New" w:hAnsi="Angsana New"/>
          <w:sz w:val="30"/>
          <w:szCs w:val="30"/>
          <w:cs/>
        </w:rPr>
        <w:t xml:space="preserve">ของข้าพเจ้าไม่ได้เปลี่ยนแปลงไปเนื่องจากเรื่องนี้ </w:t>
      </w:r>
    </w:p>
    <w:p w14:paraId="330143FC" w14:textId="2FFEF87B" w:rsidR="00496772" w:rsidRDefault="00496772" w:rsidP="00B974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0C523611" w14:textId="77777777" w:rsidR="00B974E8" w:rsidRDefault="00B974E8" w:rsidP="0090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ข้อมูลอื่น</w:t>
      </w:r>
    </w:p>
    <w:p w14:paraId="48F0D94E" w14:textId="77777777" w:rsidR="00B974E8" w:rsidRPr="00EE5E48" w:rsidRDefault="00B974E8" w:rsidP="00B974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5ACD68D7" w14:textId="67C71864" w:rsidR="00B974E8" w:rsidRPr="004C3AAE" w:rsidRDefault="00B974E8" w:rsidP="00B974E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C3AAE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4C3AA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C3AAE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C3AA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C3AAE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="00D238C9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4C3AAE">
        <w:rPr>
          <w:rFonts w:ascii="Angsana New" w:eastAsia="Calibri" w:hAnsi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4C3AA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C3AAE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53BE257" w14:textId="77777777" w:rsidR="00B974E8" w:rsidRPr="00AC0A92" w:rsidRDefault="00B974E8" w:rsidP="001C4C8E">
      <w:pPr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color w:val="000000"/>
          <w:sz w:val="14"/>
          <w:szCs w:val="14"/>
        </w:rPr>
      </w:pPr>
    </w:p>
    <w:p w14:paraId="3566DC1A" w14:textId="5BFF925D" w:rsidR="00B974E8" w:rsidRPr="00AC0A92" w:rsidRDefault="00B974E8" w:rsidP="001C4C8E">
      <w:pPr>
        <w:autoSpaceDE w:val="0"/>
        <w:autoSpaceDN w:val="0"/>
        <w:adjustRightInd w:val="0"/>
        <w:spacing w:line="240" w:lineRule="auto"/>
        <w:jc w:val="both"/>
        <w:rPr>
          <w:rFonts w:ascii="Angsana New" w:eastAsia="Calibri" w:hAnsi="Angsana New"/>
          <w:color w:val="000000"/>
          <w:sz w:val="30"/>
          <w:szCs w:val="30"/>
        </w:rPr>
      </w:pPr>
      <w:r w:rsidRPr="00AC0A92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="00D238C9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AC0A92">
        <w:rPr>
          <w:rFonts w:ascii="Angsana New" w:eastAsia="Calibri" w:hAnsi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0A92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6E76A409" w14:textId="77777777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87FD498" w14:textId="45ED1583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AC0A92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D238C9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7616B3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AC0A92">
        <w:rPr>
          <w:rFonts w:ascii="Angsana New" w:eastAsia="Calibri" w:hAnsi="Angsana New"/>
          <w:color w:val="000000"/>
          <w:sz w:val="30"/>
          <w:szCs w:val="30"/>
          <w:cs/>
        </w:rPr>
        <w:t>คือ</w:t>
      </w:r>
      <w:r w:rsidRPr="00AC0A92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AC0A92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AC0A92">
        <w:rPr>
          <w:rFonts w:ascii="Angsana New" w:eastAsia="Calibri" w:hAnsi="Angsana New" w:hint="cs"/>
          <w:color w:val="000000"/>
          <w:sz w:val="30"/>
          <w:szCs w:val="30"/>
          <w:cs/>
        </w:rPr>
        <w:t>ข้อมูลอื่นตามที่ระบุข้างต้นเมื่อจัดทำแล้ว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AC0A92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="00D238C9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AC0A92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FE01A88" w14:textId="6366B93B" w:rsidR="00B6541B" w:rsidRDefault="00B6541B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6AC5930A" w14:textId="2592D660" w:rsidR="00B6541B" w:rsidRPr="00B6541B" w:rsidRDefault="00B6541B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6541B">
        <w:rPr>
          <w:rFonts w:ascii="Angsana New" w:eastAsia="Calibri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</w:t>
      </w:r>
      <w:r w:rsidR="004D11BF">
        <w:rPr>
          <w:rFonts w:ascii="Angsana New" w:eastAsia="Calibri" w:hAnsi="Angsana New" w:hint="cs"/>
          <w:color w:val="000000"/>
          <w:sz w:val="30"/>
          <w:szCs w:val="30"/>
          <w:cs/>
        </w:rPr>
        <w:t>บริหาร</w:t>
      </w:r>
      <w:r w:rsidRPr="00B6541B">
        <w:rPr>
          <w:rFonts w:ascii="Angsana New" w:eastAsia="Calibri" w:hAnsi="Angsana New"/>
          <w:color w:val="000000"/>
          <w:sz w:val="30"/>
          <w:szCs w:val="30"/>
          <w:cs/>
        </w:rPr>
        <w:t>และขอให้ทำการแก้ไข</w:t>
      </w:r>
    </w:p>
    <w:p w14:paraId="4D26F659" w14:textId="77777777" w:rsidR="00B6541B" w:rsidRDefault="00B6541B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B90E20C" w14:textId="335F25DF" w:rsidR="00B974E8" w:rsidRPr="00487080" w:rsidRDefault="00B974E8" w:rsidP="00B974E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487080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ความรับผิดชอบของผู้บริหารต่องบการเงิน</w:t>
      </w:r>
      <w:r w:rsidR="00395876" w:rsidRPr="00395876">
        <w:rPr>
          <w:rFonts w:ascii="Angsana New" w:hAnsi="Angsana New" w:hint="cs"/>
          <w:i/>
          <w:iCs/>
          <w:sz w:val="30"/>
          <w:szCs w:val="30"/>
          <w:cs/>
        </w:rPr>
        <w:t>รวม</w:t>
      </w:r>
    </w:p>
    <w:p w14:paraId="103CCD8A" w14:textId="77777777" w:rsidR="00B974E8" w:rsidRPr="00B6541B" w:rsidRDefault="00B974E8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87080">
        <w:rPr>
          <w:rFonts w:ascii="Angsana New" w:hAnsi="Angsana New"/>
          <w:sz w:val="30"/>
          <w:szCs w:val="30"/>
        </w:rPr>
        <w:tab/>
      </w:r>
    </w:p>
    <w:p w14:paraId="07A5DF2F" w14:textId="759B9D8F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87080">
        <w:rPr>
          <w:rFonts w:ascii="Angsana New" w:hAnsi="Angsana New"/>
          <w:sz w:val="30"/>
          <w:szCs w:val="30"/>
          <w:cs/>
        </w:rPr>
        <w:t>ผู้บริหารเป็นผู้รับผิดชอบในการจัดทำและการนำเสนองบการเงิน</w:t>
      </w:r>
      <w:r w:rsidR="00D238C9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487080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</w:t>
      </w:r>
      <w:r w:rsidR="008E629E" w:rsidRPr="00F21C6F">
        <w:rPr>
          <w:rFonts w:ascii="Angsana New" w:hAnsi="Angsana New"/>
          <w:sz w:val="30"/>
          <w:szCs w:val="30"/>
          <w:cs/>
        </w:rPr>
        <w:t xml:space="preserve">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 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</w:t>
      </w:r>
      <w:r w:rsidRPr="00487080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F76CF8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487080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16FBC75" w14:textId="77777777" w:rsidR="00B974E8" w:rsidRPr="00B6541B" w:rsidRDefault="00B974E8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69D98B1" w14:textId="2862FD0E" w:rsidR="00B974E8" w:rsidRDefault="00B974E8" w:rsidP="00340BAD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="00F76CF8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7616B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A37FF2">
        <w:rPr>
          <w:rFonts w:ascii="Angsana New" w:eastAsia="Calibri" w:hAnsi="Angsana New" w:hint="cs"/>
          <w:sz w:val="30"/>
          <w:szCs w:val="30"/>
          <w:cs/>
        </w:rPr>
        <w:t>กลุ่ม</w:t>
      </w:r>
      <w:r>
        <w:rPr>
          <w:rFonts w:ascii="Angsana New" w:eastAsia="Calibri" w:hAnsi="Angsana New" w:hint="cs"/>
          <w:sz w:val="30"/>
          <w:szCs w:val="30"/>
          <w:cs/>
        </w:rPr>
        <w:t>กอง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Pr="007616B3">
        <w:rPr>
          <w:rFonts w:ascii="Angsana New" w:eastAsia="Calibri" w:hAnsi="Angsana New" w:hint="cs"/>
          <w:sz w:val="30"/>
          <w:szCs w:val="30"/>
          <w:cs/>
        </w:rPr>
        <w:t>ในการดำเนินงานต่อเนื่อง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616B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616B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</w:t>
      </w:r>
      <w:r w:rsidRPr="00340BAD">
        <w:rPr>
          <w:rFonts w:ascii="Angsana New" w:eastAsia="Calibri" w:hAnsi="Angsana New" w:hint="cs"/>
          <w:spacing w:val="-4"/>
          <w:sz w:val="30"/>
          <w:szCs w:val="30"/>
          <w:cs/>
        </w:rPr>
        <w:t>ต่อเนื่อง</w:t>
      </w:r>
      <w:r w:rsidR="00A37FF2" w:rsidRPr="00340BAD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Pr="00340BAD">
        <w:rPr>
          <w:rFonts w:ascii="Angsana New" w:eastAsia="Calibri" w:hAnsi="Angsana New" w:hint="cs"/>
          <w:spacing w:val="-4"/>
          <w:sz w:val="30"/>
          <w:szCs w:val="30"/>
          <w:cs/>
        </w:rPr>
        <w:t>เว้นแต่ผู้บริหารมีความตั้งใจที่จะเลิก</w:t>
      </w:r>
      <w:r w:rsidR="00D238C9" w:rsidRPr="00340BAD">
        <w:rPr>
          <w:rFonts w:ascii="Angsana New" w:eastAsia="Calibri" w:hAnsi="Angsana New" w:hint="cs"/>
          <w:spacing w:val="-4"/>
          <w:sz w:val="30"/>
          <w:szCs w:val="30"/>
          <w:cs/>
        </w:rPr>
        <w:t>กลุ่มกองทรัสต์</w:t>
      </w:r>
      <w:r w:rsidRPr="00340BAD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340BAD">
        <w:rPr>
          <w:rFonts w:ascii="Angsana New" w:eastAsia="Calibri" w:hAnsi="Angsana New" w:hint="cs"/>
          <w:spacing w:val="-4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59700920" w14:textId="77777777" w:rsidR="00323F79" w:rsidRPr="00B6541B" w:rsidRDefault="00323F79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14007B3B" w14:textId="77777777" w:rsidR="001C4C8E" w:rsidRDefault="001C4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F83E907" w14:textId="4D42BAAE" w:rsidR="00B974E8" w:rsidRPr="007D5D1F" w:rsidRDefault="00B974E8" w:rsidP="00B974E8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ตรวจสอบงบการเงิน</w:t>
      </w:r>
      <w:r w:rsidR="00D238C9" w:rsidRPr="00D238C9">
        <w:rPr>
          <w:rFonts w:ascii="Angsana New" w:hAnsi="Angsana New"/>
          <w:i/>
          <w:iCs/>
          <w:sz w:val="30"/>
          <w:szCs w:val="30"/>
          <w:cs/>
        </w:rPr>
        <w:t>รวม</w:t>
      </w:r>
    </w:p>
    <w:p w14:paraId="328FA4EF" w14:textId="77777777" w:rsidR="00B974E8" w:rsidRPr="00B6541B" w:rsidRDefault="00B974E8" w:rsidP="00B6541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BB7342C" w14:textId="321DB303" w:rsidR="00B974E8" w:rsidRDefault="00B974E8" w:rsidP="00B974E8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D238C9" w:rsidRPr="00D238C9">
        <w:rPr>
          <w:rFonts w:ascii="Angsana New" w:eastAsia="Calibri" w:hAnsi="Angsana New"/>
          <w:sz w:val="30"/>
          <w:szCs w:val="30"/>
          <w:cs/>
        </w:rPr>
        <w:t>รวม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616B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D238C9" w:rsidRPr="00D238C9">
        <w:rPr>
          <w:rFonts w:ascii="Angsana New" w:hAnsi="Angsana New"/>
          <w:sz w:val="30"/>
          <w:szCs w:val="30"/>
          <w:cs/>
        </w:rPr>
        <w:t>รวม</w:t>
      </w:r>
      <w:r w:rsidRPr="007616B3">
        <w:rPr>
          <w:rFonts w:ascii="Angsana New" w:hAnsi="Angsana New"/>
          <w:sz w:val="30"/>
          <w:szCs w:val="30"/>
          <w:cs/>
        </w:rPr>
        <w:t>เหล่านี้</w:t>
      </w:r>
    </w:p>
    <w:p w14:paraId="5F716AE3" w14:textId="77777777" w:rsidR="00D73FD2" w:rsidRDefault="00D73FD2" w:rsidP="00B974E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64C59A8" w14:textId="1C25566E" w:rsidR="00B974E8" w:rsidRDefault="00B974E8" w:rsidP="00B974E8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56F15D4" w14:textId="6BDEEA07" w:rsidR="00B974E8" w:rsidRPr="007616B3" w:rsidRDefault="00B974E8" w:rsidP="00B974E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65029C">
        <w:rPr>
          <w:rFonts w:ascii="Angsana New" w:eastAsia="Calibri" w:hAnsi="Angsana New"/>
          <w:sz w:val="30"/>
          <w:szCs w:val="30"/>
          <w:cs/>
        </w:rPr>
        <w:t>ระบุ</w:t>
      </w:r>
      <w:r w:rsidRPr="007616B3">
        <w:rPr>
          <w:rFonts w:ascii="Angsana New" w:eastAsia="Calibri" w:hAnsi="Angsana New"/>
          <w:sz w:val="30"/>
          <w:szCs w:val="30"/>
          <w:cs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D238C9" w:rsidRPr="00D238C9">
        <w:rPr>
          <w:rFonts w:ascii="Angsana New" w:eastAsia="Calibri" w:hAnsi="Angsana New"/>
          <w:sz w:val="30"/>
          <w:szCs w:val="30"/>
          <w:cs/>
        </w:rPr>
        <w:t>รวม</w:t>
      </w:r>
      <w:r w:rsidRPr="007616B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/>
          <w:sz w:val="30"/>
          <w:szCs w:val="30"/>
          <w:cs/>
        </w:rPr>
        <w:t>ายใน</w:t>
      </w:r>
    </w:p>
    <w:p w14:paraId="31A5397D" w14:textId="61C50082" w:rsidR="00B974E8" w:rsidRPr="008946F7" w:rsidRDefault="00B974E8" w:rsidP="00B974E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37FF2">
        <w:rPr>
          <w:rFonts w:ascii="Angsana New" w:eastAsia="Calibri" w:hAnsi="Angsana New" w:hint="cs"/>
          <w:sz w:val="30"/>
          <w:szCs w:val="30"/>
          <w:cs/>
        </w:rPr>
        <w:t>กลุ่ม</w:t>
      </w:r>
      <w:r>
        <w:rPr>
          <w:rFonts w:ascii="Angsana New" w:eastAsia="Calibri" w:hAnsi="Angsana New" w:hint="cs"/>
          <w:sz w:val="30"/>
          <w:szCs w:val="30"/>
          <w:cs/>
        </w:rPr>
        <w:t>กอง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</w:p>
    <w:p w14:paraId="3574F1A5" w14:textId="77777777" w:rsidR="00B974E8" w:rsidRDefault="00B974E8" w:rsidP="00B974E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>
        <w:rPr>
          <w:rFonts w:ascii="Angsana New" w:eastAsia="Calibri" w:hAnsi="Angsana New"/>
          <w:sz w:val="30"/>
          <w:szCs w:val="30"/>
        </w:rPr>
        <w:br/>
      </w:r>
      <w:r w:rsidRPr="007616B3">
        <w:rPr>
          <w:rFonts w:ascii="Angsana New" w:eastAsia="Calibri" w:hAnsi="Angsana New"/>
          <w:sz w:val="30"/>
          <w:szCs w:val="30"/>
          <w:cs/>
        </w:rPr>
        <w:t>และการเปิดเ</w:t>
      </w:r>
      <w:r w:rsidRPr="007616B3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62670B20" w14:textId="5C5D027A" w:rsidR="00B974E8" w:rsidRPr="007616B3" w:rsidRDefault="00B974E8" w:rsidP="00B974E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37FF2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กอง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Pr="007616B3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7616B3">
        <w:rPr>
          <w:rFonts w:ascii="Angsana New" w:hAnsi="Angsana New" w:hint="cs"/>
          <w:sz w:val="30"/>
          <w:szCs w:val="30"/>
          <w:cs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7616B3">
        <w:rPr>
          <w:rFonts w:ascii="Angsana New" w:hAnsi="Angsana New"/>
          <w:sz w:val="30"/>
          <w:szCs w:val="30"/>
          <w:cs/>
        </w:rPr>
        <w:t>ถึงการ</w:t>
      </w:r>
      <w:r w:rsidRPr="0065029C">
        <w:rPr>
          <w:rFonts w:ascii="Angsana New" w:hAnsi="Angsana New"/>
          <w:sz w:val="30"/>
          <w:szCs w:val="30"/>
          <w:cs/>
        </w:rPr>
        <w:t>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7616B3">
        <w:rPr>
          <w:rFonts w:ascii="Angsana New" w:hAnsi="Angsana New"/>
          <w:sz w:val="30"/>
          <w:szCs w:val="30"/>
          <w:cs/>
        </w:rPr>
        <w:t>ในงบการเงิน</w:t>
      </w:r>
      <w:r w:rsidR="00D238C9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="00340BAD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9E23F0">
        <w:rPr>
          <w:rFonts w:ascii="Angsana New" w:hAnsi="Angsana New" w:hint="cs"/>
          <w:sz w:val="30"/>
          <w:szCs w:val="30"/>
          <w:cs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หรือถ้าการ</w:t>
      </w:r>
      <w:r w:rsidRPr="0065029C">
        <w:rPr>
          <w:rFonts w:ascii="Angsana New" w:hAnsi="Angsana New"/>
          <w:sz w:val="30"/>
          <w:szCs w:val="30"/>
          <w:cs/>
        </w:rPr>
        <w:t>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7616B3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37FF2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กอง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>ทรัสต์</w:t>
      </w:r>
      <w:r w:rsidRPr="007616B3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2622AFB5" w14:textId="69810541" w:rsidR="00B974E8" w:rsidRDefault="00B974E8" w:rsidP="00B974E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427E6E">
        <w:rPr>
          <w:rFonts w:ascii="Angsana New" w:hAnsi="Angsana New" w:hint="cs"/>
          <w:sz w:val="30"/>
          <w:szCs w:val="30"/>
          <w:cs/>
        </w:rPr>
        <w:t>รวม</w:t>
      </w:r>
      <w:r w:rsidR="009E23F0">
        <w:rPr>
          <w:rFonts w:ascii="Angsana New" w:hAnsi="Angsana New" w:hint="cs"/>
          <w:sz w:val="30"/>
          <w:szCs w:val="30"/>
          <w:cs/>
        </w:rPr>
        <w:t>โดย</w:t>
      </w:r>
      <w:r w:rsidR="00D238C9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7616B3">
        <w:rPr>
          <w:rFonts w:ascii="Angsana New" w:hAnsi="Angsana New"/>
          <w:sz w:val="30"/>
          <w:szCs w:val="30"/>
          <w:cs/>
        </w:rPr>
        <w:t xml:space="preserve"> รวมถึงการ</w:t>
      </w:r>
      <w:r w:rsidRPr="0065029C">
        <w:rPr>
          <w:rFonts w:ascii="Angsana New" w:hAnsi="Angsana New"/>
          <w:sz w:val="30"/>
          <w:szCs w:val="30"/>
          <w:cs/>
        </w:rPr>
        <w:t>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65029C">
        <w:rPr>
          <w:rFonts w:ascii="Angsana New" w:hAnsi="Angsana New"/>
          <w:sz w:val="30"/>
          <w:szCs w:val="30"/>
          <w:cs/>
        </w:rPr>
        <w:t>ว่</w:t>
      </w:r>
      <w:r w:rsidRPr="007616B3">
        <w:rPr>
          <w:rFonts w:ascii="Angsana New" w:hAnsi="Angsana New"/>
          <w:sz w:val="30"/>
          <w:szCs w:val="30"/>
          <w:cs/>
        </w:rPr>
        <w:t>างบการเงิน</w:t>
      </w:r>
      <w:r w:rsidR="00F13D86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7616B3">
        <w:rPr>
          <w:rFonts w:ascii="Angsana New" w:hAnsi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/>
          <w:sz w:val="30"/>
          <w:szCs w:val="30"/>
          <w:cs/>
        </w:rPr>
        <w:t>หรือไม่</w:t>
      </w:r>
    </w:p>
    <w:p w14:paraId="12F7DC98" w14:textId="27185B35" w:rsidR="00D21997" w:rsidRPr="007616B3" w:rsidRDefault="00D21997" w:rsidP="00B974E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C2720">
        <w:rPr>
          <w:rFonts w:ascii="Angsana New" w:hAnsi="Angsana New" w:hint="cs"/>
          <w:sz w:val="30"/>
          <w:szCs w:val="30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C2720">
        <w:rPr>
          <w:rFonts w:ascii="Angsana New" w:hAnsi="Angsana New" w:hint="cs"/>
          <w:sz w:val="30"/>
          <w:szCs w:val="30"/>
          <w:cs/>
        </w:rPr>
        <w:t>กองทรัสต์</w:t>
      </w:r>
      <w:r w:rsidR="00D33A24" w:rsidRPr="009A0A2D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DC2720">
        <w:rPr>
          <w:rFonts w:ascii="Angsana New" w:hAnsi="Angsana New" w:hint="cs"/>
          <w:sz w:val="30"/>
          <w:szCs w:val="30"/>
          <w:cs/>
        </w:rPr>
        <w:t>เพื่อแสดงความเห็นต่องบการเงินรวม ข้าพเจ้ารับผิดชอบต่อการกำหนดแนวทาง</w:t>
      </w:r>
      <w:r w:rsidRPr="00DC2720">
        <w:rPr>
          <w:rFonts w:ascii="Angsana New" w:hAnsi="Angsana New" w:hint="cs"/>
          <w:sz w:val="30"/>
          <w:szCs w:val="30"/>
        </w:rPr>
        <w:t xml:space="preserve"> </w:t>
      </w:r>
      <w:r w:rsidR="0025449D">
        <w:rPr>
          <w:rFonts w:ascii="Angsana New" w:hAnsi="Angsana New"/>
          <w:sz w:val="30"/>
          <w:szCs w:val="30"/>
        </w:rPr>
        <w:t xml:space="preserve">  </w:t>
      </w:r>
      <w:r w:rsidRPr="00DC2720">
        <w:rPr>
          <w:rFonts w:ascii="Angsana New" w:hAnsi="Angsana New" w:hint="cs"/>
          <w:sz w:val="30"/>
          <w:szCs w:val="30"/>
          <w:cs/>
        </w:rPr>
        <w:t>การควบคุมดูแล</w:t>
      </w:r>
      <w:r w:rsidR="0025449D">
        <w:rPr>
          <w:rFonts w:ascii="Angsana New" w:hAnsi="Angsana New"/>
          <w:sz w:val="30"/>
          <w:szCs w:val="30"/>
        </w:rPr>
        <w:t xml:space="preserve"> </w:t>
      </w:r>
      <w:r w:rsidRPr="00DC2720">
        <w:rPr>
          <w:rFonts w:ascii="Angsana New" w:hAnsi="Angsana New" w:hint="cs"/>
          <w:sz w:val="30"/>
          <w:szCs w:val="30"/>
          <w:cs/>
        </w:rPr>
        <w:t xml:space="preserve"> </w:t>
      </w:r>
      <w:r w:rsidR="0025449D">
        <w:rPr>
          <w:rFonts w:ascii="Angsana New" w:hAnsi="Angsana New"/>
          <w:sz w:val="30"/>
          <w:szCs w:val="30"/>
        </w:rPr>
        <w:t xml:space="preserve"> </w:t>
      </w:r>
      <w:r w:rsidRPr="00DC2720">
        <w:rPr>
          <w:rFonts w:ascii="Angsana New" w:hAnsi="Angsana New" w:hint="cs"/>
          <w:sz w:val="30"/>
          <w:szCs w:val="30"/>
          <w:cs/>
        </w:rPr>
        <w:t>และการปฏิบัติงานตรวจสอบกลุ่ม</w:t>
      </w:r>
      <w:r w:rsidR="00DC2720">
        <w:rPr>
          <w:rFonts w:ascii="Angsana New" w:hAnsi="Angsana New" w:hint="cs"/>
          <w:sz w:val="30"/>
          <w:szCs w:val="30"/>
          <w:cs/>
        </w:rPr>
        <w:t>กองทรัสต์</w:t>
      </w:r>
      <w:r w:rsidR="0025449D">
        <w:rPr>
          <w:rFonts w:ascii="Angsana New" w:hAnsi="Angsana New"/>
          <w:sz w:val="30"/>
          <w:szCs w:val="30"/>
        </w:rPr>
        <w:t xml:space="preserve"> </w:t>
      </w:r>
      <w:r w:rsidRPr="00DC2720">
        <w:rPr>
          <w:rFonts w:ascii="Angsana New" w:hAnsi="Angsana New" w:hint="cs"/>
          <w:sz w:val="30"/>
          <w:szCs w:val="30"/>
        </w:rPr>
        <w:t xml:space="preserve"> </w:t>
      </w:r>
      <w:r w:rsidRPr="00DC2720">
        <w:rPr>
          <w:rFonts w:ascii="Angsana New" w:hAnsi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BBB6782" w14:textId="77777777" w:rsidR="00B974E8" w:rsidRPr="006A174D" w:rsidRDefault="00B974E8" w:rsidP="00B974E8">
      <w:pPr>
        <w:spacing w:line="240" w:lineRule="auto"/>
        <w:ind w:right="-45"/>
        <w:jc w:val="thaiDistribute"/>
        <w:rPr>
          <w:rFonts w:ascii="Angsana New" w:hAnsi="Angsana New"/>
          <w:sz w:val="16"/>
          <w:szCs w:val="16"/>
        </w:rPr>
      </w:pPr>
    </w:p>
    <w:p w14:paraId="7F7E94E7" w14:textId="6F253D1A" w:rsidR="00B974E8" w:rsidRDefault="00B974E8" w:rsidP="00B974E8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t>ข้าพเจ้าได้สื่อสารกับ</w:t>
      </w:r>
      <w:r>
        <w:rPr>
          <w:rFonts w:ascii="Angsana New" w:eastAsia="Calibri" w:hAnsi="Angsana New" w:hint="cs"/>
          <w:sz w:val="30"/>
          <w:szCs w:val="30"/>
          <w:cs/>
        </w:rPr>
        <w:t>ผู้บริหารในเรื่องต่าง</w:t>
      </w:r>
      <w:r w:rsidR="009A6470"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>ๆ ที่สำคัญ ซึ่งรวมถึง</w:t>
      </w:r>
      <w:r w:rsidRPr="00C101D5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</w:t>
      </w:r>
      <w:r>
        <w:rPr>
          <w:rFonts w:ascii="Angsana New" w:eastAsia="Calibri" w:hAnsi="Angsana New" w:hint="cs"/>
          <w:sz w:val="30"/>
          <w:szCs w:val="30"/>
          <w:cs/>
        </w:rPr>
        <w:t>ในหาก</w:t>
      </w: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C101D5">
        <w:rPr>
          <w:rFonts w:ascii="Angsana New" w:hAnsi="Angsana New"/>
          <w:sz w:val="30"/>
          <w:szCs w:val="30"/>
          <w:cs/>
        </w:rPr>
        <w:t>งข้าพเจ้า</w:t>
      </w:r>
    </w:p>
    <w:p w14:paraId="67CFF266" w14:textId="77777777" w:rsidR="00D73FD2" w:rsidRDefault="00D73FD2" w:rsidP="00B974E8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766A65A" w14:textId="75520D2A" w:rsidR="00B974E8" w:rsidRPr="00C101D5" w:rsidRDefault="00B974E8" w:rsidP="00B974E8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</w:t>
      </w:r>
      <w:r>
        <w:rPr>
          <w:rFonts w:ascii="Angsana New" w:eastAsia="Calibri" w:hAnsi="Angsana New" w:hint="cs"/>
          <w:sz w:val="30"/>
          <w:szCs w:val="30"/>
          <w:cs/>
        </w:rPr>
        <w:t>ผู้บริหาร</w:t>
      </w:r>
      <w:r w:rsidRPr="00C101D5">
        <w:rPr>
          <w:rFonts w:ascii="Angsana New" w:eastAsia="Calibri" w:hAnsi="Angsana New"/>
          <w:sz w:val="30"/>
          <w:szCs w:val="30"/>
          <w:cs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ว่าข้าพเจ้าได้ปฏิบัติตามข้อกำหนดจรรยาบรรณที่เกี่ยวข้องกับความเป็นอิสระและได้สื่อสารกับผู้</w:t>
      </w:r>
      <w:r>
        <w:rPr>
          <w:rFonts w:ascii="Angsana New" w:eastAsia="Calibri" w:hAnsi="Angsana New" w:hint="cs"/>
          <w:sz w:val="30"/>
          <w:szCs w:val="30"/>
          <w:cs/>
        </w:rPr>
        <w:t>บริหาร</w:t>
      </w:r>
      <w:r w:rsidRPr="00C101D5">
        <w:rPr>
          <w:rFonts w:ascii="Angsana New" w:eastAsia="Calibri" w:hAnsi="Angsana New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14:paraId="1C046A8F" w14:textId="77777777" w:rsidR="000F2E63" w:rsidRDefault="000F2E63" w:rsidP="00B974E8">
      <w:pPr>
        <w:jc w:val="thaiDistribute"/>
        <w:rPr>
          <w:rFonts w:ascii="Angsana New" w:hAnsi="Angsana New"/>
          <w:sz w:val="30"/>
          <w:szCs w:val="30"/>
        </w:rPr>
      </w:pPr>
    </w:p>
    <w:p w14:paraId="4B5E32D1" w14:textId="6A177D6D" w:rsidR="00B974E8" w:rsidRPr="00C101D5" w:rsidRDefault="00B974E8" w:rsidP="00B974E8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</w:t>
      </w:r>
      <w:r>
        <w:rPr>
          <w:rFonts w:ascii="Angsana New" w:eastAsia="Calibri" w:hAnsi="Angsana New" w:hint="cs"/>
          <w:sz w:val="30"/>
          <w:szCs w:val="30"/>
          <w:cs/>
        </w:rPr>
        <w:t>ผู้บริหาร</w:t>
      </w:r>
      <w:r w:rsidRPr="007616B3">
        <w:rPr>
          <w:rFonts w:ascii="Angsana New" w:hAnsi="Angsana New"/>
          <w:sz w:val="30"/>
          <w:szCs w:val="30"/>
          <w:cs/>
        </w:rPr>
        <w:t xml:space="preserve"> ข้าพเจ้าได้พิจารณาเรื่องต่าง ๆ ที่มีนัยสำคัญ</w:t>
      </w:r>
      <w:r w:rsidRPr="0065029C">
        <w:rPr>
          <w:rFonts w:ascii="Angsana New" w:hAnsi="Angsana New"/>
          <w:sz w:val="30"/>
          <w:szCs w:val="30"/>
          <w:cs/>
        </w:rPr>
        <w:t>ที่สุดในการ</w:t>
      </w:r>
      <w:r w:rsidRPr="007616B3">
        <w:rPr>
          <w:rFonts w:ascii="Angsana New" w:hAnsi="Angsana New"/>
          <w:sz w:val="30"/>
          <w:szCs w:val="30"/>
          <w:cs/>
        </w:rPr>
        <w:t>ตรวจสอบงบการเงิน</w:t>
      </w:r>
      <w:r w:rsidR="00D238C9">
        <w:rPr>
          <w:rFonts w:ascii="Angsana New" w:eastAsia="Calibri" w:hAnsi="Angsana New" w:hint="cs"/>
          <w:spacing w:val="-2"/>
          <w:sz w:val="30"/>
          <w:szCs w:val="30"/>
          <w:cs/>
        </w:rPr>
        <w:t>รวม</w:t>
      </w:r>
      <w:r w:rsidRPr="007616B3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7D05709" w14:textId="2B2A7A65" w:rsidR="00B974E8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A640E5" w14:textId="6014609D" w:rsidR="00DC2720" w:rsidRDefault="00DC272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CB558F" w14:textId="7B9DFF59" w:rsidR="00DC2720" w:rsidRDefault="00DC272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5A0692" w14:textId="3C425D3E" w:rsidR="00DC2720" w:rsidRDefault="00DC2720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A29FFB" w14:textId="77777777" w:rsidR="00B974E8" w:rsidRPr="00A27F39" w:rsidRDefault="00B974E8" w:rsidP="00B974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8E03BC0" w14:textId="15410E2A" w:rsidR="00B974E8" w:rsidRPr="00EA592D" w:rsidRDefault="00B974E8" w:rsidP="00B974E8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EA592D">
        <w:rPr>
          <w:rFonts w:ascii="Angsana New" w:eastAsia="MS Mincho" w:hAnsi="Angsana New" w:cs="Angsana New"/>
          <w:cs/>
          <w:lang w:val="en-GB"/>
        </w:rPr>
        <w:t>(</w:t>
      </w:r>
      <w:r w:rsidRPr="00B974E8">
        <w:rPr>
          <w:rFonts w:ascii="Angsana New" w:eastAsia="MS Mincho" w:hAnsi="Angsana New" w:cs="Angsana New"/>
          <w:cs/>
          <w:lang w:val="en-GB"/>
        </w:rPr>
        <w:t>วิภาวรรณ ปัทวันวิเวก</w:t>
      </w:r>
      <w:r w:rsidRPr="00EA592D">
        <w:rPr>
          <w:rFonts w:ascii="Angsana New" w:eastAsia="MS Mincho" w:hAnsi="Angsana New" w:cs="Angsana New"/>
          <w:cs/>
          <w:lang w:val="en-GB"/>
        </w:rPr>
        <w:t>)</w:t>
      </w:r>
    </w:p>
    <w:p w14:paraId="1D60E6E1" w14:textId="77777777" w:rsidR="00B974E8" w:rsidRPr="00EA592D" w:rsidRDefault="00B974E8" w:rsidP="00B974E8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EA592D">
        <w:rPr>
          <w:rFonts w:ascii="Angsana New" w:hAnsi="Angsana New" w:cs="Angsana New"/>
          <w:cs/>
        </w:rPr>
        <w:t>ผู้สอบบัญชีรับอนุญาต</w:t>
      </w:r>
    </w:p>
    <w:p w14:paraId="29860D12" w14:textId="69F384B8" w:rsidR="00B974E8" w:rsidRDefault="00B974E8" w:rsidP="00B974E8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EA592D">
        <w:rPr>
          <w:rFonts w:ascii="Angsana New" w:hAnsi="Angsana New" w:cs="Angsana New"/>
          <w:cs/>
        </w:rPr>
        <w:t xml:space="preserve">เลขทะเบียน </w:t>
      </w:r>
      <w:r w:rsidR="004111F7" w:rsidRPr="004111F7">
        <w:rPr>
          <w:rFonts w:ascii="Angsana New" w:hAnsi="Angsana New" w:cs="Angsana New"/>
          <w:lang w:val="en-US"/>
        </w:rPr>
        <w:t>47</w:t>
      </w:r>
      <w:r w:rsidR="006D1809" w:rsidRPr="006D1809">
        <w:rPr>
          <w:rFonts w:ascii="Angsana New" w:hAnsi="Angsana New" w:cs="Angsana New"/>
          <w:lang w:val="en-US"/>
        </w:rPr>
        <w:t>9</w:t>
      </w:r>
      <w:r w:rsidR="00E53BAC" w:rsidRPr="00E53BAC">
        <w:rPr>
          <w:rFonts w:ascii="Angsana New" w:hAnsi="Angsana New" w:cs="Angsana New"/>
          <w:lang w:val="en-US"/>
        </w:rPr>
        <w:t>5</w:t>
      </w:r>
    </w:p>
    <w:p w14:paraId="16B04262" w14:textId="77777777" w:rsidR="00B974E8" w:rsidRPr="006A174D" w:rsidRDefault="00B974E8" w:rsidP="00B974E8">
      <w:pPr>
        <w:pStyle w:val="T"/>
        <w:ind w:left="0" w:right="29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02EF7116" w14:textId="77777777" w:rsidR="00B974E8" w:rsidRPr="00357A8D" w:rsidRDefault="00B974E8" w:rsidP="00B974E8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57A8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36D21769" w14:textId="715B04B7" w:rsidR="00B974E8" w:rsidRDefault="00B974E8" w:rsidP="00B974E8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57A8D">
        <w:rPr>
          <w:rFonts w:ascii="Angsana New" w:hAnsi="Angsana New"/>
          <w:sz w:val="30"/>
          <w:szCs w:val="30"/>
          <w:cs/>
        </w:rPr>
        <w:t>กรุงเทพมหานคร</w:t>
      </w:r>
      <w:r w:rsidR="006F48AF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34D8D663" w14:textId="441B4A30" w:rsidR="00B974E8" w:rsidRPr="00EF5836" w:rsidRDefault="006D1809" w:rsidP="00B974E8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6D1809">
        <w:rPr>
          <w:rFonts w:ascii="Angsana New" w:hAnsi="Angsana New"/>
          <w:sz w:val="30"/>
          <w:szCs w:val="30"/>
        </w:rPr>
        <w:t>1</w:t>
      </w:r>
      <w:r w:rsidR="004111F7" w:rsidRPr="004111F7">
        <w:rPr>
          <w:rFonts w:ascii="Angsana New" w:hAnsi="Angsana New"/>
          <w:sz w:val="30"/>
          <w:szCs w:val="30"/>
        </w:rPr>
        <w:t>8</w:t>
      </w:r>
      <w:r w:rsidR="00B974E8" w:rsidRPr="00EF5836">
        <w:rPr>
          <w:rFonts w:ascii="Angsana New" w:hAnsi="Angsana New"/>
          <w:sz w:val="30"/>
          <w:szCs w:val="30"/>
        </w:rPr>
        <w:t xml:space="preserve"> </w:t>
      </w:r>
      <w:r w:rsidR="006F48AF" w:rsidRPr="00EF5836">
        <w:rPr>
          <w:rFonts w:ascii="Angsana New" w:hAnsi="Angsana New"/>
          <w:sz w:val="30"/>
          <w:szCs w:val="30"/>
          <w:cs/>
        </w:rPr>
        <w:t>กุมภาพันธ์</w:t>
      </w:r>
      <w:r w:rsidR="006F48AF" w:rsidRPr="00EF5836">
        <w:rPr>
          <w:rFonts w:ascii="Angsana New" w:hAnsi="Angsana New" w:hint="cs"/>
          <w:sz w:val="30"/>
          <w:szCs w:val="30"/>
          <w:cs/>
        </w:rPr>
        <w:t xml:space="preserve"> </w:t>
      </w:r>
      <w:r w:rsidR="00E53BAC" w:rsidRPr="00E53BAC">
        <w:rPr>
          <w:rFonts w:ascii="Angsana New" w:hAnsi="Angsana New" w:hint="cs"/>
          <w:sz w:val="30"/>
          <w:szCs w:val="30"/>
        </w:rPr>
        <w:t>256</w:t>
      </w:r>
      <w:r w:rsidR="004111F7" w:rsidRPr="004111F7">
        <w:rPr>
          <w:rFonts w:ascii="Angsana New" w:hAnsi="Angsana New"/>
          <w:sz w:val="30"/>
          <w:szCs w:val="30"/>
        </w:rPr>
        <w:t>4</w:t>
      </w:r>
    </w:p>
    <w:p w14:paraId="7DA56A21" w14:textId="77777777" w:rsidR="00B974E8" w:rsidRDefault="00B974E8" w:rsidP="00B974E8"/>
    <w:p w14:paraId="52FB51C5" w14:textId="13FC00F8" w:rsidR="0087666B" w:rsidRDefault="0087666B" w:rsidP="00FF2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sectPr w:rsidR="0087666B" w:rsidSect="000F2E63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4411F" w14:textId="77777777" w:rsidR="003E6DB6" w:rsidRDefault="003E6DB6" w:rsidP="004956B4">
      <w:r>
        <w:separator/>
      </w:r>
    </w:p>
  </w:endnote>
  <w:endnote w:type="continuationSeparator" w:id="0">
    <w:p w14:paraId="12BC4089" w14:textId="77777777" w:rsidR="003E6DB6" w:rsidRDefault="003E6DB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3DAEF" w14:textId="1EC53C05" w:rsidR="003D0CFD" w:rsidRDefault="003D0CFD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="00E53BAC" w:rsidRPr="00E53BAC">
      <w:rPr>
        <w:rStyle w:val="PageNumber"/>
        <w:noProof/>
      </w:rPr>
      <w:t>3</w:t>
    </w:r>
    <w:r>
      <w:rPr>
        <w:rStyle w:val="PageNumber"/>
        <w:cs/>
      </w:rPr>
      <w:fldChar w:fldCharType="end"/>
    </w:r>
  </w:p>
  <w:p w14:paraId="6C42CF8C" w14:textId="77777777" w:rsidR="003D0CFD" w:rsidRDefault="003D0CFD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0ED8F" w14:textId="7962DB57" w:rsidR="003D0CFD" w:rsidRPr="00005ACB" w:rsidRDefault="003D0CFD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="00E53BAC" w:rsidRPr="00E53BAC">
      <w:rPr>
        <w:rStyle w:val="PageNumber"/>
        <w:rFonts w:ascii="Angsana New" w:hAnsi="Angsana New"/>
        <w:noProof/>
        <w:sz w:val="30"/>
        <w:szCs w:val="30"/>
      </w:rPr>
      <w:t>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6D6674F" w14:textId="753D627C" w:rsidR="003D0CFD" w:rsidRDefault="003D0CFD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F97629">
      <w:rPr>
        <w:rFonts w:ascii="Angsana New" w:hAnsi="Angsana New"/>
        <w:noProof/>
        <w:sz w:val="30"/>
        <w:szCs w:val="30"/>
      </w:rPr>
      <w:t>DREIT T1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88D7B" w14:textId="77777777" w:rsidR="00A1397A" w:rsidRPr="00320BD0" w:rsidRDefault="00A1397A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1DC7A" w14:textId="73819AAC" w:rsidR="00072854" w:rsidRPr="00320BD0" w:rsidRDefault="00072854" w:rsidP="00320BD0">
    <w:pPr>
      <w:pStyle w:val="Footer"/>
      <w:jc w:val="center"/>
      <w:rPr>
        <w:rFonts w:ascii="Angsana New" w:hAnsi="Angsana New"/>
        <w:sz w:val="30"/>
        <w:szCs w:val="30"/>
      </w:rPr>
    </w:pPr>
    <w:r w:rsidRPr="00320BD0">
      <w:rPr>
        <w:rFonts w:ascii="Angsana New" w:hAnsi="Angsana New"/>
        <w:sz w:val="30"/>
        <w:szCs w:val="30"/>
      </w:rPr>
      <w:fldChar w:fldCharType="begin"/>
    </w:r>
    <w:r w:rsidRPr="00320BD0">
      <w:rPr>
        <w:rFonts w:ascii="Angsana New" w:hAnsi="Angsana New"/>
        <w:sz w:val="30"/>
        <w:szCs w:val="30"/>
      </w:rPr>
      <w:instrText xml:space="preserve"> PAGE   \* MERGEFORMAT </w:instrText>
    </w:r>
    <w:r w:rsidRPr="00320BD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="006D1809" w:rsidRPr="006D1809">
      <w:rPr>
        <w:rFonts w:ascii="Angsana New" w:hAnsi="Angsana New"/>
        <w:noProof/>
        <w:sz w:val="30"/>
        <w:szCs w:val="30"/>
      </w:rPr>
      <w:t>1</w:t>
    </w:r>
    <w:r w:rsidRPr="00320BD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B0202" w14:textId="77777777" w:rsidR="003E6DB6" w:rsidRDefault="003E6DB6" w:rsidP="004956B4">
      <w:r>
        <w:separator/>
      </w:r>
    </w:p>
  </w:footnote>
  <w:footnote w:type="continuationSeparator" w:id="0">
    <w:p w14:paraId="04BB0426" w14:textId="77777777" w:rsidR="003E6DB6" w:rsidRDefault="003E6DB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41A81" w14:textId="77777777" w:rsidR="003D0CFD" w:rsidRDefault="003D0CF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FCDA082" wp14:editId="7E9370F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41D6465" w14:textId="77777777" w:rsidR="003D0CFD" w:rsidRDefault="003D0CFD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CDA082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" filled="f" stroked="f">
              <o:lock v:ext="edit" shapetype="t"/>
              <v:textbox style="mso-fit-shape-to-text:t">
                <w:txbxContent>
                  <w:p w14:paraId="041D6465" w14:textId="77777777" w:rsidR="003D0CFD" w:rsidRDefault="003D0CFD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804EE" w14:textId="77777777" w:rsidR="003D0CFD" w:rsidRPr="00393F36" w:rsidRDefault="003D0CFD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393F36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5241E412" w14:textId="77777777" w:rsidR="003D0CFD" w:rsidRPr="00393F36" w:rsidRDefault="003D0CFD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4D75690" w14:textId="65FBA419" w:rsidR="003D0CFD" w:rsidRDefault="003D0CFD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ือนและเก้าเดือนสิ้นสุดวันที่ </w:t>
    </w:r>
    <w:r w:rsidR="00E53BAC" w:rsidRPr="00E53BAC"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 w:rsidR="004111F7" w:rsidRPr="004111F7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="00E53BAC" w:rsidRPr="00E53BAC">
      <w:rPr>
        <w:rFonts w:ascii="Angsana New" w:hAnsi="Angsana New"/>
        <w:sz w:val="32"/>
        <w:szCs w:val="32"/>
        <w:lang w:val="en-US" w:bidi="th-TH"/>
      </w:rPr>
      <w:t>255</w:t>
    </w:r>
    <w:r w:rsidR="004111F7" w:rsidRPr="004111F7">
      <w:rPr>
        <w:rFonts w:ascii="Angsana New" w:hAnsi="Angsana New"/>
        <w:sz w:val="32"/>
        <w:szCs w:val="32"/>
        <w:lang w:val="en-US" w:bidi="th-TH"/>
      </w:rPr>
      <w:t>0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)</w:t>
    </w:r>
  </w:p>
  <w:p w14:paraId="1420ABDB" w14:textId="77777777" w:rsidR="003D0CFD" w:rsidRPr="00393F36" w:rsidRDefault="003D0CFD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FA9F6" w14:textId="77777777" w:rsidR="003D0CFD" w:rsidRDefault="003D0CFD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1683130" w14:textId="77777777" w:rsidR="003D0CFD" w:rsidRDefault="003D0CFD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533CAB6" w14:textId="77777777" w:rsidR="003D0CFD" w:rsidRDefault="003D0CFD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EF4A4E0" w14:textId="77777777" w:rsidR="003D0CFD" w:rsidRPr="00005ACB" w:rsidRDefault="003D0CFD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7CD85" w14:textId="77777777" w:rsidR="00A1397A" w:rsidRDefault="00A1397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8E4280E" w14:textId="77777777" w:rsidR="00A1397A" w:rsidRDefault="00A1397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3E17887" w14:textId="77777777" w:rsidR="00A1397A" w:rsidRDefault="00A1397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3BD9ABE9" w14:textId="77777777" w:rsidR="00A1397A" w:rsidRDefault="00A1397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28A4CD75" w14:textId="77777777" w:rsidR="00A1397A" w:rsidRDefault="00A1397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56AC3BD" w14:textId="77777777" w:rsidR="00A1397A" w:rsidRDefault="00A1397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BE41960" w14:textId="77777777" w:rsidR="00A1397A" w:rsidRDefault="00A1397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8AE7168" w14:textId="77777777" w:rsidR="00A1397A" w:rsidRDefault="00A1397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D4EC8F" w14:textId="77777777" w:rsidR="00072854" w:rsidRDefault="00072854" w:rsidP="00CF0E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6883F2B4" w14:textId="77777777" w:rsidR="00072854" w:rsidRDefault="00072854" w:rsidP="00CF0E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013D"/>
    <w:multiLevelType w:val="hybridMultilevel"/>
    <w:tmpl w:val="9E3606C2"/>
    <w:lvl w:ilvl="0" w:tplc="1A8CE5C6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3157DD1"/>
    <w:multiLevelType w:val="multilevel"/>
    <w:tmpl w:val="0CE87FC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2" w15:restartNumberingAfterBreak="0">
    <w:nsid w:val="0A871C29"/>
    <w:multiLevelType w:val="hybridMultilevel"/>
    <w:tmpl w:val="7032AE3E"/>
    <w:lvl w:ilvl="0" w:tplc="7C9CF8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334CB1"/>
    <w:multiLevelType w:val="hybridMultilevel"/>
    <w:tmpl w:val="BBA88C18"/>
    <w:lvl w:ilvl="0" w:tplc="8CA074B8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17E42BD"/>
    <w:multiLevelType w:val="hybridMultilevel"/>
    <w:tmpl w:val="0BCCFCC2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5232C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F2B7518"/>
    <w:multiLevelType w:val="hybridMultilevel"/>
    <w:tmpl w:val="8D2449C0"/>
    <w:lvl w:ilvl="0" w:tplc="FFFFFFFF">
      <w:start w:val="1"/>
      <w:numFmt w:val="thaiLetters"/>
      <w:lvlText w:val="(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3" w15:restartNumberingAfterBreak="0">
    <w:nsid w:val="21E74445"/>
    <w:multiLevelType w:val="hybridMultilevel"/>
    <w:tmpl w:val="22FC6704"/>
    <w:lvl w:ilvl="0" w:tplc="5C6CF91A">
      <w:start w:val="15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7174B"/>
    <w:multiLevelType w:val="hybridMultilevel"/>
    <w:tmpl w:val="2326E9EA"/>
    <w:lvl w:ilvl="0" w:tplc="5BAE93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AA77EE1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BA520DA"/>
    <w:multiLevelType w:val="multilevel"/>
    <w:tmpl w:val="08B42EC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17" w15:restartNumberingAfterBreak="0">
    <w:nsid w:val="2D6066D0"/>
    <w:multiLevelType w:val="hybridMultilevel"/>
    <w:tmpl w:val="EFC037FA"/>
    <w:lvl w:ilvl="0" w:tplc="B74EBB60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36C89"/>
    <w:multiLevelType w:val="hybridMultilevel"/>
    <w:tmpl w:val="4F062290"/>
    <w:lvl w:ilvl="0" w:tplc="58287FFC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9" w15:restartNumberingAfterBreak="0">
    <w:nsid w:val="32AF2F91"/>
    <w:multiLevelType w:val="hybridMultilevel"/>
    <w:tmpl w:val="DC2C0FF4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B834C6A"/>
    <w:multiLevelType w:val="multilevel"/>
    <w:tmpl w:val="69AC568A"/>
    <w:lvl w:ilvl="0">
      <w:start w:val="5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C246E81"/>
    <w:multiLevelType w:val="hybridMultilevel"/>
    <w:tmpl w:val="946A1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011A22"/>
    <w:multiLevelType w:val="multilevel"/>
    <w:tmpl w:val="66BA8B4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6" w15:restartNumberingAfterBreak="0">
    <w:nsid w:val="419D64AC"/>
    <w:multiLevelType w:val="hybridMultilevel"/>
    <w:tmpl w:val="A61CE98A"/>
    <w:lvl w:ilvl="0" w:tplc="BF467B2C">
      <w:start w:val="438"/>
      <w:numFmt w:val="bullet"/>
      <w:lvlText w:val=""/>
      <w:lvlJc w:val="left"/>
      <w:pPr>
        <w:ind w:left="702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7" w15:restartNumberingAfterBreak="0">
    <w:nsid w:val="46DA5E04"/>
    <w:multiLevelType w:val="hybridMultilevel"/>
    <w:tmpl w:val="34864082"/>
    <w:lvl w:ilvl="0" w:tplc="5E540F3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DE56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70761AF"/>
    <w:multiLevelType w:val="hybridMultilevel"/>
    <w:tmpl w:val="74D8E7E0"/>
    <w:lvl w:ilvl="0" w:tplc="BCF8113C">
      <w:start w:val="438"/>
      <w:numFmt w:val="bullet"/>
      <w:lvlText w:val=""/>
      <w:lvlJc w:val="left"/>
      <w:pPr>
        <w:ind w:left="342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2" w15:restartNumberingAfterBreak="0">
    <w:nsid w:val="5A292A6E"/>
    <w:multiLevelType w:val="hybridMultilevel"/>
    <w:tmpl w:val="6B6A27EE"/>
    <w:lvl w:ilvl="0" w:tplc="819A70CA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CE0369F"/>
    <w:multiLevelType w:val="multilevel"/>
    <w:tmpl w:val="7716E8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4" w15:restartNumberingAfterBreak="0">
    <w:nsid w:val="5FB60B57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03E072C"/>
    <w:multiLevelType w:val="hybridMultilevel"/>
    <w:tmpl w:val="0BF2B236"/>
    <w:lvl w:ilvl="0" w:tplc="5400F776">
      <w:start w:val="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34D5A1B"/>
    <w:multiLevelType w:val="hybridMultilevel"/>
    <w:tmpl w:val="BCD0F03A"/>
    <w:lvl w:ilvl="0" w:tplc="A350B7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65BE04E7"/>
    <w:multiLevelType w:val="hybridMultilevel"/>
    <w:tmpl w:val="AF12E844"/>
    <w:lvl w:ilvl="0" w:tplc="279014AC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61C7C14"/>
    <w:multiLevelType w:val="multilevel"/>
    <w:tmpl w:val="A4E200E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41" w15:restartNumberingAfterBreak="0">
    <w:nsid w:val="66FE7AE1"/>
    <w:multiLevelType w:val="hybridMultilevel"/>
    <w:tmpl w:val="6472C970"/>
    <w:lvl w:ilvl="0" w:tplc="F6D887A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0583E3C"/>
    <w:multiLevelType w:val="hybridMultilevel"/>
    <w:tmpl w:val="D6B69BFE"/>
    <w:lvl w:ilvl="0" w:tplc="0636B7C6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3850BE6"/>
    <w:multiLevelType w:val="hybridMultilevel"/>
    <w:tmpl w:val="01F0BF02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3BE15BF"/>
    <w:multiLevelType w:val="hybridMultilevel"/>
    <w:tmpl w:val="E05248AA"/>
    <w:lvl w:ilvl="0" w:tplc="0E52D46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A2426D32">
      <w:start w:val="1"/>
      <w:numFmt w:val="thaiLetters"/>
      <w:lvlText w:val="(%2)"/>
      <w:lvlJc w:val="left"/>
      <w:pPr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5"/>
  </w:num>
  <w:num w:numId="3">
    <w:abstractNumId w:val="37"/>
  </w:num>
  <w:num w:numId="4">
    <w:abstractNumId w:val="32"/>
  </w:num>
  <w:num w:numId="5">
    <w:abstractNumId w:val="44"/>
  </w:num>
  <w:num w:numId="6">
    <w:abstractNumId w:val="29"/>
  </w:num>
  <w:num w:numId="7">
    <w:abstractNumId w:val="0"/>
  </w:num>
  <w:num w:numId="8">
    <w:abstractNumId w:val="14"/>
  </w:num>
  <w:num w:numId="9">
    <w:abstractNumId w:val="39"/>
  </w:num>
  <w:num w:numId="10">
    <w:abstractNumId w:val="33"/>
  </w:num>
  <w:num w:numId="11">
    <w:abstractNumId w:val="18"/>
  </w:num>
  <w:num w:numId="12">
    <w:abstractNumId w:val="23"/>
  </w:num>
  <w:num w:numId="13">
    <w:abstractNumId w:val="16"/>
  </w:num>
  <w:num w:numId="14">
    <w:abstractNumId w:val="40"/>
  </w:num>
  <w:num w:numId="15">
    <w:abstractNumId w:val="1"/>
  </w:num>
  <w:num w:numId="16">
    <w:abstractNumId w:val="25"/>
  </w:num>
  <w:num w:numId="17">
    <w:abstractNumId w:val="5"/>
  </w:num>
  <w:num w:numId="18">
    <w:abstractNumId w:val="7"/>
  </w:num>
  <w:num w:numId="19">
    <w:abstractNumId w:val="15"/>
  </w:num>
  <w:num w:numId="20">
    <w:abstractNumId w:val="34"/>
  </w:num>
  <w:num w:numId="21">
    <w:abstractNumId w:val="4"/>
  </w:num>
  <w:num w:numId="22">
    <w:abstractNumId w:val="31"/>
  </w:num>
  <w:num w:numId="23">
    <w:abstractNumId w:val="26"/>
  </w:num>
  <w:num w:numId="24">
    <w:abstractNumId w:val="2"/>
  </w:num>
  <w:num w:numId="25">
    <w:abstractNumId w:val="21"/>
  </w:num>
  <w:num w:numId="26">
    <w:abstractNumId w:val="42"/>
  </w:num>
  <w:num w:numId="27">
    <w:abstractNumId w:val="3"/>
  </w:num>
  <w:num w:numId="28">
    <w:abstractNumId w:val="38"/>
  </w:num>
  <w:num w:numId="29">
    <w:abstractNumId w:val="11"/>
  </w:num>
  <w:num w:numId="30">
    <w:abstractNumId w:val="9"/>
  </w:num>
  <w:num w:numId="31">
    <w:abstractNumId w:val="45"/>
  </w:num>
  <w:num w:numId="32">
    <w:abstractNumId w:val="6"/>
  </w:num>
  <w:num w:numId="33">
    <w:abstractNumId w:val="27"/>
  </w:num>
  <w:num w:numId="34">
    <w:abstractNumId w:val="10"/>
  </w:num>
  <w:num w:numId="35">
    <w:abstractNumId w:val="22"/>
  </w:num>
  <w:num w:numId="36">
    <w:abstractNumId w:val="30"/>
  </w:num>
  <w:num w:numId="37">
    <w:abstractNumId w:val="17"/>
  </w:num>
  <w:num w:numId="38">
    <w:abstractNumId w:val="19"/>
  </w:num>
  <w:num w:numId="39">
    <w:abstractNumId w:val="12"/>
  </w:num>
  <w:num w:numId="40">
    <w:abstractNumId w:val="36"/>
  </w:num>
  <w:num w:numId="41">
    <w:abstractNumId w:val="8"/>
  </w:num>
  <w:num w:numId="42">
    <w:abstractNumId w:val="28"/>
  </w:num>
  <w:num w:numId="43">
    <w:abstractNumId w:val="24"/>
  </w:num>
  <w:num w:numId="44">
    <w:abstractNumId w:val="43"/>
  </w:num>
  <w:num w:numId="45">
    <w:abstractNumId w:val="41"/>
  </w:num>
  <w:num w:numId="4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523F"/>
    <w:rsid w:val="00005ACB"/>
    <w:rsid w:val="00005D4D"/>
    <w:rsid w:val="000061B5"/>
    <w:rsid w:val="00010B38"/>
    <w:rsid w:val="00010C1A"/>
    <w:rsid w:val="00010EAE"/>
    <w:rsid w:val="00011603"/>
    <w:rsid w:val="00011DD5"/>
    <w:rsid w:val="000131EA"/>
    <w:rsid w:val="000132F9"/>
    <w:rsid w:val="0001416C"/>
    <w:rsid w:val="000142EC"/>
    <w:rsid w:val="000143C3"/>
    <w:rsid w:val="00017136"/>
    <w:rsid w:val="00017F1C"/>
    <w:rsid w:val="0002045A"/>
    <w:rsid w:val="00020595"/>
    <w:rsid w:val="00020A62"/>
    <w:rsid w:val="00020D43"/>
    <w:rsid w:val="00021B84"/>
    <w:rsid w:val="00021D86"/>
    <w:rsid w:val="000228B6"/>
    <w:rsid w:val="0002374E"/>
    <w:rsid w:val="00023E11"/>
    <w:rsid w:val="0002424D"/>
    <w:rsid w:val="0002484C"/>
    <w:rsid w:val="00025269"/>
    <w:rsid w:val="000263B7"/>
    <w:rsid w:val="00026B1D"/>
    <w:rsid w:val="00026D24"/>
    <w:rsid w:val="00026D96"/>
    <w:rsid w:val="000306CA"/>
    <w:rsid w:val="00030F9A"/>
    <w:rsid w:val="000312D8"/>
    <w:rsid w:val="000313B0"/>
    <w:rsid w:val="000314D5"/>
    <w:rsid w:val="000315E3"/>
    <w:rsid w:val="00031697"/>
    <w:rsid w:val="0003348C"/>
    <w:rsid w:val="000339B8"/>
    <w:rsid w:val="00033BC3"/>
    <w:rsid w:val="00033E0C"/>
    <w:rsid w:val="000341BF"/>
    <w:rsid w:val="00034BF0"/>
    <w:rsid w:val="00035AA5"/>
    <w:rsid w:val="0003616D"/>
    <w:rsid w:val="00037A64"/>
    <w:rsid w:val="00037B04"/>
    <w:rsid w:val="00040BED"/>
    <w:rsid w:val="000413A6"/>
    <w:rsid w:val="00041A06"/>
    <w:rsid w:val="00042C7F"/>
    <w:rsid w:val="00044B66"/>
    <w:rsid w:val="0004544B"/>
    <w:rsid w:val="000454F3"/>
    <w:rsid w:val="00045911"/>
    <w:rsid w:val="00045EAB"/>
    <w:rsid w:val="00046321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1BFC"/>
    <w:rsid w:val="00053100"/>
    <w:rsid w:val="000537DF"/>
    <w:rsid w:val="000549B5"/>
    <w:rsid w:val="00054C47"/>
    <w:rsid w:val="00055675"/>
    <w:rsid w:val="00055960"/>
    <w:rsid w:val="00055D63"/>
    <w:rsid w:val="000573E4"/>
    <w:rsid w:val="000574DA"/>
    <w:rsid w:val="0006137F"/>
    <w:rsid w:val="0006145D"/>
    <w:rsid w:val="00061E16"/>
    <w:rsid w:val="00062151"/>
    <w:rsid w:val="000622B0"/>
    <w:rsid w:val="000630BD"/>
    <w:rsid w:val="00063100"/>
    <w:rsid w:val="0006322F"/>
    <w:rsid w:val="000646A7"/>
    <w:rsid w:val="000648B0"/>
    <w:rsid w:val="00064A07"/>
    <w:rsid w:val="00064A3A"/>
    <w:rsid w:val="00064C86"/>
    <w:rsid w:val="000651C0"/>
    <w:rsid w:val="0006544D"/>
    <w:rsid w:val="000656E1"/>
    <w:rsid w:val="00065C80"/>
    <w:rsid w:val="00066971"/>
    <w:rsid w:val="00066F83"/>
    <w:rsid w:val="00067194"/>
    <w:rsid w:val="000674D3"/>
    <w:rsid w:val="00067D22"/>
    <w:rsid w:val="000703F9"/>
    <w:rsid w:val="000706C9"/>
    <w:rsid w:val="00070B6D"/>
    <w:rsid w:val="00071164"/>
    <w:rsid w:val="000711B2"/>
    <w:rsid w:val="00071A72"/>
    <w:rsid w:val="00072854"/>
    <w:rsid w:val="000730CF"/>
    <w:rsid w:val="0007399D"/>
    <w:rsid w:val="00073CB1"/>
    <w:rsid w:val="000742E5"/>
    <w:rsid w:val="000744FA"/>
    <w:rsid w:val="0007509B"/>
    <w:rsid w:val="000751B4"/>
    <w:rsid w:val="000754D3"/>
    <w:rsid w:val="000759E5"/>
    <w:rsid w:val="00075A6C"/>
    <w:rsid w:val="00075CC3"/>
    <w:rsid w:val="00077B34"/>
    <w:rsid w:val="00077D95"/>
    <w:rsid w:val="0008017A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093"/>
    <w:rsid w:val="0008690D"/>
    <w:rsid w:val="00086AAB"/>
    <w:rsid w:val="00087C9A"/>
    <w:rsid w:val="00090B7A"/>
    <w:rsid w:val="00090D4D"/>
    <w:rsid w:val="00093949"/>
    <w:rsid w:val="00094AC9"/>
    <w:rsid w:val="0009505F"/>
    <w:rsid w:val="0009521D"/>
    <w:rsid w:val="00096052"/>
    <w:rsid w:val="00096388"/>
    <w:rsid w:val="000968DC"/>
    <w:rsid w:val="000970E2"/>
    <w:rsid w:val="00097406"/>
    <w:rsid w:val="0009756E"/>
    <w:rsid w:val="00097EEF"/>
    <w:rsid w:val="000A0B11"/>
    <w:rsid w:val="000A0EAC"/>
    <w:rsid w:val="000A30C8"/>
    <w:rsid w:val="000A373D"/>
    <w:rsid w:val="000A3ECC"/>
    <w:rsid w:val="000A69F0"/>
    <w:rsid w:val="000A6B1D"/>
    <w:rsid w:val="000A6C35"/>
    <w:rsid w:val="000A76F6"/>
    <w:rsid w:val="000A7772"/>
    <w:rsid w:val="000B0BBA"/>
    <w:rsid w:val="000B0E74"/>
    <w:rsid w:val="000B1407"/>
    <w:rsid w:val="000B1B44"/>
    <w:rsid w:val="000B21D6"/>
    <w:rsid w:val="000B34C9"/>
    <w:rsid w:val="000B4771"/>
    <w:rsid w:val="000B4BDA"/>
    <w:rsid w:val="000B4FE2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946"/>
    <w:rsid w:val="000C0D65"/>
    <w:rsid w:val="000C118A"/>
    <w:rsid w:val="000C1A62"/>
    <w:rsid w:val="000C2E03"/>
    <w:rsid w:val="000C3463"/>
    <w:rsid w:val="000C34EA"/>
    <w:rsid w:val="000C4B8F"/>
    <w:rsid w:val="000C5408"/>
    <w:rsid w:val="000C6260"/>
    <w:rsid w:val="000C654B"/>
    <w:rsid w:val="000C680B"/>
    <w:rsid w:val="000C69E7"/>
    <w:rsid w:val="000C6D34"/>
    <w:rsid w:val="000D02D5"/>
    <w:rsid w:val="000D0D11"/>
    <w:rsid w:val="000D1944"/>
    <w:rsid w:val="000D1AB9"/>
    <w:rsid w:val="000D2025"/>
    <w:rsid w:val="000D238C"/>
    <w:rsid w:val="000D27CC"/>
    <w:rsid w:val="000D28C0"/>
    <w:rsid w:val="000D2F52"/>
    <w:rsid w:val="000D30F7"/>
    <w:rsid w:val="000D380E"/>
    <w:rsid w:val="000D3865"/>
    <w:rsid w:val="000D3BF0"/>
    <w:rsid w:val="000D41FB"/>
    <w:rsid w:val="000D51DC"/>
    <w:rsid w:val="000D6982"/>
    <w:rsid w:val="000D6C5A"/>
    <w:rsid w:val="000D7082"/>
    <w:rsid w:val="000D79DC"/>
    <w:rsid w:val="000D7F02"/>
    <w:rsid w:val="000D7F7A"/>
    <w:rsid w:val="000D7FDD"/>
    <w:rsid w:val="000E0521"/>
    <w:rsid w:val="000E0A51"/>
    <w:rsid w:val="000E0A74"/>
    <w:rsid w:val="000E262F"/>
    <w:rsid w:val="000E2F3D"/>
    <w:rsid w:val="000E32A0"/>
    <w:rsid w:val="000E4781"/>
    <w:rsid w:val="000E4BCB"/>
    <w:rsid w:val="000E4D74"/>
    <w:rsid w:val="000E60CA"/>
    <w:rsid w:val="000E65AE"/>
    <w:rsid w:val="000E6682"/>
    <w:rsid w:val="000E6BD2"/>
    <w:rsid w:val="000E6CEA"/>
    <w:rsid w:val="000E74E0"/>
    <w:rsid w:val="000E7516"/>
    <w:rsid w:val="000E7A45"/>
    <w:rsid w:val="000E7E13"/>
    <w:rsid w:val="000F0C0E"/>
    <w:rsid w:val="000F1E9F"/>
    <w:rsid w:val="000F1FD1"/>
    <w:rsid w:val="000F2E63"/>
    <w:rsid w:val="000F3351"/>
    <w:rsid w:val="000F3AA6"/>
    <w:rsid w:val="000F5F28"/>
    <w:rsid w:val="000F61FD"/>
    <w:rsid w:val="000F6C6C"/>
    <w:rsid w:val="000F7221"/>
    <w:rsid w:val="000F7443"/>
    <w:rsid w:val="0010035A"/>
    <w:rsid w:val="001005A4"/>
    <w:rsid w:val="001012B7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8A0"/>
    <w:rsid w:val="001059F8"/>
    <w:rsid w:val="00105C27"/>
    <w:rsid w:val="00105CB6"/>
    <w:rsid w:val="00105CFA"/>
    <w:rsid w:val="00106220"/>
    <w:rsid w:val="00106454"/>
    <w:rsid w:val="001064E0"/>
    <w:rsid w:val="00107622"/>
    <w:rsid w:val="001077C4"/>
    <w:rsid w:val="00110F10"/>
    <w:rsid w:val="00111491"/>
    <w:rsid w:val="00112171"/>
    <w:rsid w:val="00112377"/>
    <w:rsid w:val="00114070"/>
    <w:rsid w:val="0011494D"/>
    <w:rsid w:val="00114A5D"/>
    <w:rsid w:val="00115547"/>
    <w:rsid w:val="00116845"/>
    <w:rsid w:val="00120302"/>
    <w:rsid w:val="00120716"/>
    <w:rsid w:val="00120924"/>
    <w:rsid w:val="00121083"/>
    <w:rsid w:val="001213DB"/>
    <w:rsid w:val="00121D13"/>
    <w:rsid w:val="001229AB"/>
    <w:rsid w:val="00122AD2"/>
    <w:rsid w:val="00122E8F"/>
    <w:rsid w:val="00123041"/>
    <w:rsid w:val="00123BD9"/>
    <w:rsid w:val="00123EE9"/>
    <w:rsid w:val="00124623"/>
    <w:rsid w:val="00125164"/>
    <w:rsid w:val="0012534F"/>
    <w:rsid w:val="0012657B"/>
    <w:rsid w:val="0012696B"/>
    <w:rsid w:val="00126C10"/>
    <w:rsid w:val="00127299"/>
    <w:rsid w:val="0013009D"/>
    <w:rsid w:val="0013030D"/>
    <w:rsid w:val="001316B5"/>
    <w:rsid w:val="00131CB9"/>
    <w:rsid w:val="00131FE9"/>
    <w:rsid w:val="00132190"/>
    <w:rsid w:val="001321B2"/>
    <w:rsid w:val="00132612"/>
    <w:rsid w:val="00134220"/>
    <w:rsid w:val="00134AEA"/>
    <w:rsid w:val="00135E34"/>
    <w:rsid w:val="00136DFE"/>
    <w:rsid w:val="0013711E"/>
    <w:rsid w:val="00137843"/>
    <w:rsid w:val="00137F08"/>
    <w:rsid w:val="001403A6"/>
    <w:rsid w:val="00140B39"/>
    <w:rsid w:val="00140E34"/>
    <w:rsid w:val="00140F68"/>
    <w:rsid w:val="00140FB7"/>
    <w:rsid w:val="001417E1"/>
    <w:rsid w:val="00142EB0"/>
    <w:rsid w:val="0014404F"/>
    <w:rsid w:val="00144D61"/>
    <w:rsid w:val="001465B2"/>
    <w:rsid w:val="00147279"/>
    <w:rsid w:val="001472BD"/>
    <w:rsid w:val="0014753A"/>
    <w:rsid w:val="0015067F"/>
    <w:rsid w:val="00150A2B"/>
    <w:rsid w:val="00150CD7"/>
    <w:rsid w:val="00152B69"/>
    <w:rsid w:val="00153008"/>
    <w:rsid w:val="00153AFC"/>
    <w:rsid w:val="00154228"/>
    <w:rsid w:val="0015432B"/>
    <w:rsid w:val="00154DBE"/>
    <w:rsid w:val="00155D9B"/>
    <w:rsid w:val="00155F70"/>
    <w:rsid w:val="001564DB"/>
    <w:rsid w:val="00160FCF"/>
    <w:rsid w:val="00161A96"/>
    <w:rsid w:val="00161E83"/>
    <w:rsid w:val="001620C9"/>
    <w:rsid w:val="00162E06"/>
    <w:rsid w:val="00162EF2"/>
    <w:rsid w:val="00163371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E03"/>
    <w:rsid w:val="00171D05"/>
    <w:rsid w:val="001727DC"/>
    <w:rsid w:val="00172D43"/>
    <w:rsid w:val="00173638"/>
    <w:rsid w:val="001745C1"/>
    <w:rsid w:val="00174961"/>
    <w:rsid w:val="00176283"/>
    <w:rsid w:val="001762F1"/>
    <w:rsid w:val="001808C6"/>
    <w:rsid w:val="00180C8F"/>
    <w:rsid w:val="00180EEF"/>
    <w:rsid w:val="00180F55"/>
    <w:rsid w:val="0018159A"/>
    <w:rsid w:val="001816AF"/>
    <w:rsid w:val="001817C5"/>
    <w:rsid w:val="00181DC8"/>
    <w:rsid w:val="001829C5"/>
    <w:rsid w:val="00182F60"/>
    <w:rsid w:val="001833FE"/>
    <w:rsid w:val="00183B68"/>
    <w:rsid w:val="00183EA0"/>
    <w:rsid w:val="001842F9"/>
    <w:rsid w:val="00184878"/>
    <w:rsid w:val="001853F3"/>
    <w:rsid w:val="00185761"/>
    <w:rsid w:val="00185908"/>
    <w:rsid w:val="001861E7"/>
    <w:rsid w:val="001867F4"/>
    <w:rsid w:val="001869F3"/>
    <w:rsid w:val="00186B44"/>
    <w:rsid w:val="001871E7"/>
    <w:rsid w:val="00187B67"/>
    <w:rsid w:val="001900B4"/>
    <w:rsid w:val="001901CC"/>
    <w:rsid w:val="001903AA"/>
    <w:rsid w:val="00191B63"/>
    <w:rsid w:val="00192018"/>
    <w:rsid w:val="0019224C"/>
    <w:rsid w:val="001923FE"/>
    <w:rsid w:val="001934DA"/>
    <w:rsid w:val="00193B33"/>
    <w:rsid w:val="001943AC"/>
    <w:rsid w:val="001948C2"/>
    <w:rsid w:val="00194BD3"/>
    <w:rsid w:val="00196F9A"/>
    <w:rsid w:val="00197DB7"/>
    <w:rsid w:val="00197EC9"/>
    <w:rsid w:val="001A1E93"/>
    <w:rsid w:val="001A2886"/>
    <w:rsid w:val="001A2A7E"/>
    <w:rsid w:val="001A2BAC"/>
    <w:rsid w:val="001A3E4D"/>
    <w:rsid w:val="001A4268"/>
    <w:rsid w:val="001A4424"/>
    <w:rsid w:val="001A4E0C"/>
    <w:rsid w:val="001A4EBB"/>
    <w:rsid w:val="001A5235"/>
    <w:rsid w:val="001A5869"/>
    <w:rsid w:val="001A5DE1"/>
    <w:rsid w:val="001A63AF"/>
    <w:rsid w:val="001A739C"/>
    <w:rsid w:val="001B000C"/>
    <w:rsid w:val="001B10D2"/>
    <w:rsid w:val="001B11BE"/>
    <w:rsid w:val="001B1C98"/>
    <w:rsid w:val="001B1F7E"/>
    <w:rsid w:val="001B1F8F"/>
    <w:rsid w:val="001B2794"/>
    <w:rsid w:val="001B302B"/>
    <w:rsid w:val="001B34EF"/>
    <w:rsid w:val="001B4CFB"/>
    <w:rsid w:val="001B56A1"/>
    <w:rsid w:val="001B5D68"/>
    <w:rsid w:val="001B603D"/>
    <w:rsid w:val="001B6159"/>
    <w:rsid w:val="001B6335"/>
    <w:rsid w:val="001B7525"/>
    <w:rsid w:val="001C08CE"/>
    <w:rsid w:val="001C0EEA"/>
    <w:rsid w:val="001C16DA"/>
    <w:rsid w:val="001C1BF0"/>
    <w:rsid w:val="001C1F97"/>
    <w:rsid w:val="001C4035"/>
    <w:rsid w:val="001C4394"/>
    <w:rsid w:val="001C46AE"/>
    <w:rsid w:val="001C477C"/>
    <w:rsid w:val="001C4C8E"/>
    <w:rsid w:val="001C6053"/>
    <w:rsid w:val="001C6632"/>
    <w:rsid w:val="001C6FAB"/>
    <w:rsid w:val="001C70DE"/>
    <w:rsid w:val="001C7184"/>
    <w:rsid w:val="001C775D"/>
    <w:rsid w:val="001D0E9C"/>
    <w:rsid w:val="001D1A7B"/>
    <w:rsid w:val="001D1D1C"/>
    <w:rsid w:val="001D1EC8"/>
    <w:rsid w:val="001D218A"/>
    <w:rsid w:val="001D26F9"/>
    <w:rsid w:val="001D292B"/>
    <w:rsid w:val="001D393B"/>
    <w:rsid w:val="001D3CC5"/>
    <w:rsid w:val="001D42D2"/>
    <w:rsid w:val="001D4BC1"/>
    <w:rsid w:val="001D5241"/>
    <w:rsid w:val="001D55C9"/>
    <w:rsid w:val="001D57CC"/>
    <w:rsid w:val="001D6C86"/>
    <w:rsid w:val="001D6E19"/>
    <w:rsid w:val="001D6F60"/>
    <w:rsid w:val="001D7310"/>
    <w:rsid w:val="001D7728"/>
    <w:rsid w:val="001D798D"/>
    <w:rsid w:val="001E010C"/>
    <w:rsid w:val="001E1C75"/>
    <w:rsid w:val="001E1CDB"/>
    <w:rsid w:val="001E1F35"/>
    <w:rsid w:val="001E204C"/>
    <w:rsid w:val="001E28B4"/>
    <w:rsid w:val="001E2AAC"/>
    <w:rsid w:val="001E30F0"/>
    <w:rsid w:val="001E36DE"/>
    <w:rsid w:val="001E382C"/>
    <w:rsid w:val="001E5175"/>
    <w:rsid w:val="001E52C1"/>
    <w:rsid w:val="001E58F5"/>
    <w:rsid w:val="001E7602"/>
    <w:rsid w:val="001E785F"/>
    <w:rsid w:val="001E789C"/>
    <w:rsid w:val="001F04E5"/>
    <w:rsid w:val="001F05CA"/>
    <w:rsid w:val="001F1210"/>
    <w:rsid w:val="001F146F"/>
    <w:rsid w:val="001F19CB"/>
    <w:rsid w:val="001F1C2E"/>
    <w:rsid w:val="001F22B1"/>
    <w:rsid w:val="001F2517"/>
    <w:rsid w:val="001F33C3"/>
    <w:rsid w:val="001F34E4"/>
    <w:rsid w:val="001F3AFB"/>
    <w:rsid w:val="001F4CAE"/>
    <w:rsid w:val="001F51D0"/>
    <w:rsid w:val="001F54DC"/>
    <w:rsid w:val="001F5625"/>
    <w:rsid w:val="001F5C17"/>
    <w:rsid w:val="001F5C62"/>
    <w:rsid w:val="001F6465"/>
    <w:rsid w:val="001F67F6"/>
    <w:rsid w:val="001F69FB"/>
    <w:rsid w:val="001F6E25"/>
    <w:rsid w:val="001F7162"/>
    <w:rsid w:val="001F74F5"/>
    <w:rsid w:val="001F76D3"/>
    <w:rsid w:val="001F78C7"/>
    <w:rsid w:val="001F7A12"/>
    <w:rsid w:val="00200110"/>
    <w:rsid w:val="002006A9"/>
    <w:rsid w:val="00200B8B"/>
    <w:rsid w:val="002012D6"/>
    <w:rsid w:val="0020178D"/>
    <w:rsid w:val="00201C3A"/>
    <w:rsid w:val="00202D37"/>
    <w:rsid w:val="00203109"/>
    <w:rsid w:val="002035C2"/>
    <w:rsid w:val="00203B06"/>
    <w:rsid w:val="0020448B"/>
    <w:rsid w:val="00204B6D"/>
    <w:rsid w:val="00204D9D"/>
    <w:rsid w:val="002053D5"/>
    <w:rsid w:val="00207117"/>
    <w:rsid w:val="00207120"/>
    <w:rsid w:val="0020766F"/>
    <w:rsid w:val="0020768A"/>
    <w:rsid w:val="0021034F"/>
    <w:rsid w:val="0021056F"/>
    <w:rsid w:val="002106CE"/>
    <w:rsid w:val="00210AFA"/>
    <w:rsid w:val="00211981"/>
    <w:rsid w:val="00212C60"/>
    <w:rsid w:val="002136F8"/>
    <w:rsid w:val="002138F0"/>
    <w:rsid w:val="00213F06"/>
    <w:rsid w:val="00216CFD"/>
    <w:rsid w:val="00220B33"/>
    <w:rsid w:val="00220FFB"/>
    <w:rsid w:val="00221929"/>
    <w:rsid w:val="002219A0"/>
    <w:rsid w:val="00221C90"/>
    <w:rsid w:val="00222220"/>
    <w:rsid w:val="00222463"/>
    <w:rsid w:val="002235A1"/>
    <w:rsid w:val="00223735"/>
    <w:rsid w:val="0022381A"/>
    <w:rsid w:val="00223936"/>
    <w:rsid w:val="00223D8D"/>
    <w:rsid w:val="002240C1"/>
    <w:rsid w:val="00225E40"/>
    <w:rsid w:val="00226A76"/>
    <w:rsid w:val="00227A8F"/>
    <w:rsid w:val="0023083D"/>
    <w:rsid w:val="00230971"/>
    <w:rsid w:val="00231242"/>
    <w:rsid w:val="00231387"/>
    <w:rsid w:val="0023163C"/>
    <w:rsid w:val="00232A33"/>
    <w:rsid w:val="00233024"/>
    <w:rsid w:val="00234889"/>
    <w:rsid w:val="002348C7"/>
    <w:rsid w:val="00234B84"/>
    <w:rsid w:val="0023501E"/>
    <w:rsid w:val="00235384"/>
    <w:rsid w:val="00236B8B"/>
    <w:rsid w:val="00236BE0"/>
    <w:rsid w:val="00240217"/>
    <w:rsid w:val="00240BCA"/>
    <w:rsid w:val="00241167"/>
    <w:rsid w:val="00241682"/>
    <w:rsid w:val="002417F3"/>
    <w:rsid w:val="0024340C"/>
    <w:rsid w:val="00243E9A"/>
    <w:rsid w:val="00243EBF"/>
    <w:rsid w:val="00244266"/>
    <w:rsid w:val="00244AFB"/>
    <w:rsid w:val="002453BA"/>
    <w:rsid w:val="0024541C"/>
    <w:rsid w:val="0024582D"/>
    <w:rsid w:val="00245D08"/>
    <w:rsid w:val="002471D4"/>
    <w:rsid w:val="0025086A"/>
    <w:rsid w:val="0025179F"/>
    <w:rsid w:val="00251BBD"/>
    <w:rsid w:val="00252146"/>
    <w:rsid w:val="002527C9"/>
    <w:rsid w:val="00252CE3"/>
    <w:rsid w:val="0025369B"/>
    <w:rsid w:val="00253FEA"/>
    <w:rsid w:val="0025449D"/>
    <w:rsid w:val="00254E1B"/>
    <w:rsid w:val="002579FB"/>
    <w:rsid w:val="00257E2F"/>
    <w:rsid w:val="0026014E"/>
    <w:rsid w:val="00261504"/>
    <w:rsid w:val="00261924"/>
    <w:rsid w:val="00261B0C"/>
    <w:rsid w:val="00261F1B"/>
    <w:rsid w:val="00262024"/>
    <w:rsid w:val="002622D9"/>
    <w:rsid w:val="00262A54"/>
    <w:rsid w:val="00262EBD"/>
    <w:rsid w:val="002643CE"/>
    <w:rsid w:val="00264AED"/>
    <w:rsid w:val="0026571C"/>
    <w:rsid w:val="00265A63"/>
    <w:rsid w:val="002663C2"/>
    <w:rsid w:val="0026676C"/>
    <w:rsid w:val="00266BD3"/>
    <w:rsid w:val="002675B4"/>
    <w:rsid w:val="00267A04"/>
    <w:rsid w:val="00270023"/>
    <w:rsid w:val="00270839"/>
    <w:rsid w:val="00270C33"/>
    <w:rsid w:val="00270F3A"/>
    <w:rsid w:val="00270F42"/>
    <w:rsid w:val="00271591"/>
    <w:rsid w:val="00272714"/>
    <w:rsid w:val="00272F3E"/>
    <w:rsid w:val="0027300A"/>
    <w:rsid w:val="00273299"/>
    <w:rsid w:val="00273E91"/>
    <w:rsid w:val="00274F39"/>
    <w:rsid w:val="00275011"/>
    <w:rsid w:val="00275C95"/>
    <w:rsid w:val="00275F65"/>
    <w:rsid w:val="0027607F"/>
    <w:rsid w:val="00277480"/>
    <w:rsid w:val="002778AE"/>
    <w:rsid w:val="00280740"/>
    <w:rsid w:val="00280B29"/>
    <w:rsid w:val="002819B3"/>
    <w:rsid w:val="0028208B"/>
    <w:rsid w:val="002838C9"/>
    <w:rsid w:val="00284AC0"/>
    <w:rsid w:val="00286016"/>
    <w:rsid w:val="002868C6"/>
    <w:rsid w:val="00286DD4"/>
    <w:rsid w:val="00287394"/>
    <w:rsid w:val="00290222"/>
    <w:rsid w:val="00291283"/>
    <w:rsid w:val="00291F91"/>
    <w:rsid w:val="00292126"/>
    <w:rsid w:val="00292399"/>
    <w:rsid w:val="00292A30"/>
    <w:rsid w:val="00293089"/>
    <w:rsid w:val="002931E4"/>
    <w:rsid w:val="00293262"/>
    <w:rsid w:val="0029371A"/>
    <w:rsid w:val="00293941"/>
    <w:rsid w:val="002939AC"/>
    <w:rsid w:val="00294889"/>
    <w:rsid w:val="00294BB1"/>
    <w:rsid w:val="00294C43"/>
    <w:rsid w:val="002962FB"/>
    <w:rsid w:val="00296BE8"/>
    <w:rsid w:val="00297510"/>
    <w:rsid w:val="002976EE"/>
    <w:rsid w:val="00297A86"/>
    <w:rsid w:val="002A0254"/>
    <w:rsid w:val="002A0EA5"/>
    <w:rsid w:val="002A36A1"/>
    <w:rsid w:val="002A491E"/>
    <w:rsid w:val="002A5AA8"/>
    <w:rsid w:val="002A5C13"/>
    <w:rsid w:val="002A6123"/>
    <w:rsid w:val="002A6345"/>
    <w:rsid w:val="002A6B83"/>
    <w:rsid w:val="002A7373"/>
    <w:rsid w:val="002A7BA0"/>
    <w:rsid w:val="002A7F1D"/>
    <w:rsid w:val="002B0027"/>
    <w:rsid w:val="002B017E"/>
    <w:rsid w:val="002B0584"/>
    <w:rsid w:val="002B0969"/>
    <w:rsid w:val="002B320E"/>
    <w:rsid w:val="002B3294"/>
    <w:rsid w:val="002B360D"/>
    <w:rsid w:val="002B371B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B7485"/>
    <w:rsid w:val="002C13BE"/>
    <w:rsid w:val="002C14EF"/>
    <w:rsid w:val="002C333C"/>
    <w:rsid w:val="002C34A7"/>
    <w:rsid w:val="002C3668"/>
    <w:rsid w:val="002C40ED"/>
    <w:rsid w:val="002C4C94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3782"/>
    <w:rsid w:val="002D4906"/>
    <w:rsid w:val="002D4A34"/>
    <w:rsid w:val="002D642B"/>
    <w:rsid w:val="002D715B"/>
    <w:rsid w:val="002D7566"/>
    <w:rsid w:val="002D768E"/>
    <w:rsid w:val="002E10D2"/>
    <w:rsid w:val="002E1522"/>
    <w:rsid w:val="002E15C0"/>
    <w:rsid w:val="002E2301"/>
    <w:rsid w:val="002E2717"/>
    <w:rsid w:val="002E2783"/>
    <w:rsid w:val="002E30E6"/>
    <w:rsid w:val="002E3123"/>
    <w:rsid w:val="002E49BC"/>
    <w:rsid w:val="002E52C5"/>
    <w:rsid w:val="002E53F3"/>
    <w:rsid w:val="002E544C"/>
    <w:rsid w:val="002E595B"/>
    <w:rsid w:val="002E59ED"/>
    <w:rsid w:val="002E633F"/>
    <w:rsid w:val="002E765B"/>
    <w:rsid w:val="002E7747"/>
    <w:rsid w:val="002E7D6D"/>
    <w:rsid w:val="002F0020"/>
    <w:rsid w:val="002F0339"/>
    <w:rsid w:val="002F10B3"/>
    <w:rsid w:val="002F1829"/>
    <w:rsid w:val="002F1CD1"/>
    <w:rsid w:val="002F220C"/>
    <w:rsid w:val="002F2533"/>
    <w:rsid w:val="002F2C50"/>
    <w:rsid w:val="002F3721"/>
    <w:rsid w:val="002F3FEA"/>
    <w:rsid w:val="002F44F5"/>
    <w:rsid w:val="002F4F08"/>
    <w:rsid w:val="002F54A8"/>
    <w:rsid w:val="002F58A4"/>
    <w:rsid w:val="002F7563"/>
    <w:rsid w:val="002F7C48"/>
    <w:rsid w:val="00300121"/>
    <w:rsid w:val="0030016A"/>
    <w:rsid w:val="00300675"/>
    <w:rsid w:val="00301149"/>
    <w:rsid w:val="00302038"/>
    <w:rsid w:val="0030208F"/>
    <w:rsid w:val="003021F4"/>
    <w:rsid w:val="00302E89"/>
    <w:rsid w:val="00303A3C"/>
    <w:rsid w:val="00305033"/>
    <w:rsid w:val="003057D6"/>
    <w:rsid w:val="00305961"/>
    <w:rsid w:val="003059B5"/>
    <w:rsid w:val="0030658A"/>
    <w:rsid w:val="00306CFA"/>
    <w:rsid w:val="003073C9"/>
    <w:rsid w:val="00307C72"/>
    <w:rsid w:val="00307F45"/>
    <w:rsid w:val="00310D6A"/>
    <w:rsid w:val="00311D31"/>
    <w:rsid w:val="00312050"/>
    <w:rsid w:val="0031234D"/>
    <w:rsid w:val="00312D55"/>
    <w:rsid w:val="0031366A"/>
    <w:rsid w:val="00315AA5"/>
    <w:rsid w:val="00317668"/>
    <w:rsid w:val="00317C9A"/>
    <w:rsid w:val="00317D0E"/>
    <w:rsid w:val="003201DC"/>
    <w:rsid w:val="003207C4"/>
    <w:rsid w:val="00320BD0"/>
    <w:rsid w:val="003218A9"/>
    <w:rsid w:val="00321EEF"/>
    <w:rsid w:val="003229C6"/>
    <w:rsid w:val="00322A27"/>
    <w:rsid w:val="00322B53"/>
    <w:rsid w:val="00322D30"/>
    <w:rsid w:val="00323D42"/>
    <w:rsid w:val="00323F79"/>
    <w:rsid w:val="003241E0"/>
    <w:rsid w:val="00325007"/>
    <w:rsid w:val="003255FC"/>
    <w:rsid w:val="00325BF4"/>
    <w:rsid w:val="00325C70"/>
    <w:rsid w:val="00325FD5"/>
    <w:rsid w:val="003265A9"/>
    <w:rsid w:val="0032679C"/>
    <w:rsid w:val="003271F2"/>
    <w:rsid w:val="0032767C"/>
    <w:rsid w:val="00332105"/>
    <w:rsid w:val="003325C5"/>
    <w:rsid w:val="00332E2E"/>
    <w:rsid w:val="00332EC4"/>
    <w:rsid w:val="00332EFA"/>
    <w:rsid w:val="00333520"/>
    <w:rsid w:val="003335EE"/>
    <w:rsid w:val="00333F3B"/>
    <w:rsid w:val="003341E7"/>
    <w:rsid w:val="00335F81"/>
    <w:rsid w:val="0033703D"/>
    <w:rsid w:val="00337339"/>
    <w:rsid w:val="003409CD"/>
    <w:rsid w:val="00340BAD"/>
    <w:rsid w:val="003419EE"/>
    <w:rsid w:val="00341D87"/>
    <w:rsid w:val="00342196"/>
    <w:rsid w:val="003426A7"/>
    <w:rsid w:val="00342831"/>
    <w:rsid w:val="003433FC"/>
    <w:rsid w:val="00343664"/>
    <w:rsid w:val="0034431D"/>
    <w:rsid w:val="003445E6"/>
    <w:rsid w:val="00344735"/>
    <w:rsid w:val="003448D7"/>
    <w:rsid w:val="00345E6D"/>
    <w:rsid w:val="00345ECE"/>
    <w:rsid w:val="00347156"/>
    <w:rsid w:val="0035000D"/>
    <w:rsid w:val="00350B0D"/>
    <w:rsid w:val="003512CD"/>
    <w:rsid w:val="003515F8"/>
    <w:rsid w:val="00352159"/>
    <w:rsid w:val="003539BF"/>
    <w:rsid w:val="003539F8"/>
    <w:rsid w:val="00354581"/>
    <w:rsid w:val="003548BF"/>
    <w:rsid w:val="003556D4"/>
    <w:rsid w:val="00356A46"/>
    <w:rsid w:val="0035739A"/>
    <w:rsid w:val="003574E5"/>
    <w:rsid w:val="003578E3"/>
    <w:rsid w:val="00357A8D"/>
    <w:rsid w:val="00357C07"/>
    <w:rsid w:val="00357E59"/>
    <w:rsid w:val="003604E5"/>
    <w:rsid w:val="0036057C"/>
    <w:rsid w:val="003606B4"/>
    <w:rsid w:val="00361847"/>
    <w:rsid w:val="003620F1"/>
    <w:rsid w:val="00362998"/>
    <w:rsid w:val="00362DAF"/>
    <w:rsid w:val="00364277"/>
    <w:rsid w:val="00364ED8"/>
    <w:rsid w:val="0036553E"/>
    <w:rsid w:val="00366580"/>
    <w:rsid w:val="0036662A"/>
    <w:rsid w:val="00366A64"/>
    <w:rsid w:val="00366FE1"/>
    <w:rsid w:val="003670DE"/>
    <w:rsid w:val="00367F29"/>
    <w:rsid w:val="00370A64"/>
    <w:rsid w:val="0037106F"/>
    <w:rsid w:val="0037130E"/>
    <w:rsid w:val="003718A5"/>
    <w:rsid w:val="00372307"/>
    <w:rsid w:val="00372410"/>
    <w:rsid w:val="003724F8"/>
    <w:rsid w:val="0037310A"/>
    <w:rsid w:val="00373816"/>
    <w:rsid w:val="00373B2A"/>
    <w:rsid w:val="00373CE9"/>
    <w:rsid w:val="00374A94"/>
    <w:rsid w:val="003758C5"/>
    <w:rsid w:val="00375C30"/>
    <w:rsid w:val="00375C4D"/>
    <w:rsid w:val="003769E2"/>
    <w:rsid w:val="00376B4B"/>
    <w:rsid w:val="00376C59"/>
    <w:rsid w:val="00376FD4"/>
    <w:rsid w:val="003778BB"/>
    <w:rsid w:val="0038030A"/>
    <w:rsid w:val="003804B8"/>
    <w:rsid w:val="00380B84"/>
    <w:rsid w:val="00381B8B"/>
    <w:rsid w:val="00382138"/>
    <w:rsid w:val="003821BA"/>
    <w:rsid w:val="00382BD7"/>
    <w:rsid w:val="00382C9F"/>
    <w:rsid w:val="00382EB1"/>
    <w:rsid w:val="00383A37"/>
    <w:rsid w:val="00383B65"/>
    <w:rsid w:val="00384123"/>
    <w:rsid w:val="003841AF"/>
    <w:rsid w:val="003846CF"/>
    <w:rsid w:val="003847EE"/>
    <w:rsid w:val="00384828"/>
    <w:rsid w:val="003849DB"/>
    <w:rsid w:val="00385455"/>
    <w:rsid w:val="00385F92"/>
    <w:rsid w:val="003869BF"/>
    <w:rsid w:val="00387341"/>
    <w:rsid w:val="00390F46"/>
    <w:rsid w:val="003913BE"/>
    <w:rsid w:val="0039182F"/>
    <w:rsid w:val="00391D76"/>
    <w:rsid w:val="00391E6A"/>
    <w:rsid w:val="00391FA3"/>
    <w:rsid w:val="0039281E"/>
    <w:rsid w:val="00392A32"/>
    <w:rsid w:val="0039323E"/>
    <w:rsid w:val="00393F36"/>
    <w:rsid w:val="003944B2"/>
    <w:rsid w:val="003948D0"/>
    <w:rsid w:val="003950A0"/>
    <w:rsid w:val="00395876"/>
    <w:rsid w:val="00395E0C"/>
    <w:rsid w:val="00395F6C"/>
    <w:rsid w:val="003963A6"/>
    <w:rsid w:val="00396A1A"/>
    <w:rsid w:val="00396A66"/>
    <w:rsid w:val="003974D1"/>
    <w:rsid w:val="003975F7"/>
    <w:rsid w:val="00397F91"/>
    <w:rsid w:val="00397FEE"/>
    <w:rsid w:val="003A216D"/>
    <w:rsid w:val="003A2AB8"/>
    <w:rsid w:val="003A2B27"/>
    <w:rsid w:val="003A2FF9"/>
    <w:rsid w:val="003A3E1B"/>
    <w:rsid w:val="003A442E"/>
    <w:rsid w:val="003A444F"/>
    <w:rsid w:val="003A55BC"/>
    <w:rsid w:val="003A5A4A"/>
    <w:rsid w:val="003A5E9B"/>
    <w:rsid w:val="003A5F64"/>
    <w:rsid w:val="003A62D7"/>
    <w:rsid w:val="003A67EB"/>
    <w:rsid w:val="003A7034"/>
    <w:rsid w:val="003A727C"/>
    <w:rsid w:val="003B0313"/>
    <w:rsid w:val="003B10F4"/>
    <w:rsid w:val="003B1B72"/>
    <w:rsid w:val="003B1F27"/>
    <w:rsid w:val="003B21F7"/>
    <w:rsid w:val="003B22FF"/>
    <w:rsid w:val="003B2A43"/>
    <w:rsid w:val="003B380B"/>
    <w:rsid w:val="003B4E8C"/>
    <w:rsid w:val="003B557F"/>
    <w:rsid w:val="003B55D3"/>
    <w:rsid w:val="003B5711"/>
    <w:rsid w:val="003B5F37"/>
    <w:rsid w:val="003C0453"/>
    <w:rsid w:val="003C0C79"/>
    <w:rsid w:val="003C2C78"/>
    <w:rsid w:val="003C365F"/>
    <w:rsid w:val="003C3B4B"/>
    <w:rsid w:val="003C4CD3"/>
    <w:rsid w:val="003C50B0"/>
    <w:rsid w:val="003C5CA9"/>
    <w:rsid w:val="003C6DC9"/>
    <w:rsid w:val="003C7F4B"/>
    <w:rsid w:val="003D0CFD"/>
    <w:rsid w:val="003D16EB"/>
    <w:rsid w:val="003D2561"/>
    <w:rsid w:val="003D270C"/>
    <w:rsid w:val="003D27B6"/>
    <w:rsid w:val="003D2DCC"/>
    <w:rsid w:val="003D34EF"/>
    <w:rsid w:val="003D3F17"/>
    <w:rsid w:val="003D55A8"/>
    <w:rsid w:val="003D65D3"/>
    <w:rsid w:val="003D6C87"/>
    <w:rsid w:val="003D72CF"/>
    <w:rsid w:val="003D7365"/>
    <w:rsid w:val="003D7D4A"/>
    <w:rsid w:val="003D7EA9"/>
    <w:rsid w:val="003E060F"/>
    <w:rsid w:val="003E0B8C"/>
    <w:rsid w:val="003E113F"/>
    <w:rsid w:val="003E14A3"/>
    <w:rsid w:val="003E1706"/>
    <w:rsid w:val="003E2473"/>
    <w:rsid w:val="003E3346"/>
    <w:rsid w:val="003E3676"/>
    <w:rsid w:val="003E3F40"/>
    <w:rsid w:val="003E4082"/>
    <w:rsid w:val="003E4201"/>
    <w:rsid w:val="003E4EE7"/>
    <w:rsid w:val="003E62A5"/>
    <w:rsid w:val="003E639C"/>
    <w:rsid w:val="003E6541"/>
    <w:rsid w:val="003E6DB6"/>
    <w:rsid w:val="003E7AB0"/>
    <w:rsid w:val="003E7AD9"/>
    <w:rsid w:val="003E7FAF"/>
    <w:rsid w:val="003F0180"/>
    <w:rsid w:val="003F0A1B"/>
    <w:rsid w:val="003F0AF9"/>
    <w:rsid w:val="003F0C90"/>
    <w:rsid w:val="003F179D"/>
    <w:rsid w:val="003F18E6"/>
    <w:rsid w:val="003F1BBB"/>
    <w:rsid w:val="003F2823"/>
    <w:rsid w:val="003F288C"/>
    <w:rsid w:val="003F3346"/>
    <w:rsid w:val="003F5158"/>
    <w:rsid w:val="003F5777"/>
    <w:rsid w:val="003F5D33"/>
    <w:rsid w:val="003F60E9"/>
    <w:rsid w:val="00400198"/>
    <w:rsid w:val="00400606"/>
    <w:rsid w:val="00400E0F"/>
    <w:rsid w:val="00401741"/>
    <w:rsid w:val="00401940"/>
    <w:rsid w:val="00401EE8"/>
    <w:rsid w:val="004023B1"/>
    <w:rsid w:val="00402D69"/>
    <w:rsid w:val="0040353F"/>
    <w:rsid w:val="004035FC"/>
    <w:rsid w:val="00403FDF"/>
    <w:rsid w:val="004068C7"/>
    <w:rsid w:val="004070D6"/>
    <w:rsid w:val="004070DE"/>
    <w:rsid w:val="00410086"/>
    <w:rsid w:val="00410657"/>
    <w:rsid w:val="004111F7"/>
    <w:rsid w:val="0041164B"/>
    <w:rsid w:val="004130C9"/>
    <w:rsid w:val="004143C6"/>
    <w:rsid w:val="00414660"/>
    <w:rsid w:val="00414946"/>
    <w:rsid w:val="0041625E"/>
    <w:rsid w:val="0041629A"/>
    <w:rsid w:val="00417351"/>
    <w:rsid w:val="004174E2"/>
    <w:rsid w:val="00417896"/>
    <w:rsid w:val="00417E98"/>
    <w:rsid w:val="0042194D"/>
    <w:rsid w:val="00421A72"/>
    <w:rsid w:val="00421EE8"/>
    <w:rsid w:val="0042343D"/>
    <w:rsid w:val="00423DB0"/>
    <w:rsid w:val="00424080"/>
    <w:rsid w:val="004240AE"/>
    <w:rsid w:val="00424C2A"/>
    <w:rsid w:val="00425E22"/>
    <w:rsid w:val="00426A9B"/>
    <w:rsid w:val="00426FA0"/>
    <w:rsid w:val="0042764D"/>
    <w:rsid w:val="00427E6E"/>
    <w:rsid w:val="00427FC6"/>
    <w:rsid w:val="004302FA"/>
    <w:rsid w:val="00430713"/>
    <w:rsid w:val="00430C6E"/>
    <w:rsid w:val="00431891"/>
    <w:rsid w:val="00432795"/>
    <w:rsid w:val="004329CB"/>
    <w:rsid w:val="00432E12"/>
    <w:rsid w:val="00432F4B"/>
    <w:rsid w:val="004333B5"/>
    <w:rsid w:val="00433431"/>
    <w:rsid w:val="00433D3C"/>
    <w:rsid w:val="00433D96"/>
    <w:rsid w:val="004348B2"/>
    <w:rsid w:val="00435C6D"/>
    <w:rsid w:val="0043657F"/>
    <w:rsid w:val="00436795"/>
    <w:rsid w:val="00436EAE"/>
    <w:rsid w:val="00436EDF"/>
    <w:rsid w:val="00437A33"/>
    <w:rsid w:val="00437B65"/>
    <w:rsid w:val="00437B90"/>
    <w:rsid w:val="00437D8A"/>
    <w:rsid w:val="0044060D"/>
    <w:rsid w:val="00440663"/>
    <w:rsid w:val="004407D8"/>
    <w:rsid w:val="0044081C"/>
    <w:rsid w:val="00440D62"/>
    <w:rsid w:val="004416F0"/>
    <w:rsid w:val="00442B14"/>
    <w:rsid w:val="00444068"/>
    <w:rsid w:val="00444A28"/>
    <w:rsid w:val="00445EF2"/>
    <w:rsid w:val="004461CE"/>
    <w:rsid w:val="00446619"/>
    <w:rsid w:val="004466D6"/>
    <w:rsid w:val="00446B5C"/>
    <w:rsid w:val="00446FAC"/>
    <w:rsid w:val="0044798C"/>
    <w:rsid w:val="00447A42"/>
    <w:rsid w:val="00447FF3"/>
    <w:rsid w:val="00450120"/>
    <w:rsid w:val="00450221"/>
    <w:rsid w:val="00450F01"/>
    <w:rsid w:val="00451990"/>
    <w:rsid w:val="004519DF"/>
    <w:rsid w:val="004528CE"/>
    <w:rsid w:val="004530D2"/>
    <w:rsid w:val="00453180"/>
    <w:rsid w:val="00454483"/>
    <w:rsid w:val="00454DA6"/>
    <w:rsid w:val="0045536C"/>
    <w:rsid w:val="004565C9"/>
    <w:rsid w:val="004565D9"/>
    <w:rsid w:val="004569C0"/>
    <w:rsid w:val="004571B3"/>
    <w:rsid w:val="004575C8"/>
    <w:rsid w:val="00457798"/>
    <w:rsid w:val="00457BF3"/>
    <w:rsid w:val="0046000A"/>
    <w:rsid w:val="004602B6"/>
    <w:rsid w:val="00460A91"/>
    <w:rsid w:val="0046109D"/>
    <w:rsid w:val="0046112C"/>
    <w:rsid w:val="00461EB7"/>
    <w:rsid w:val="00462282"/>
    <w:rsid w:val="00462544"/>
    <w:rsid w:val="0046296B"/>
    <w:rsid w:val="00462D6D"/>
    <w:rsid w:val="00462DA7"/>
    <w:rsid w:val="00463739"/>
    <w:rsid w:val="004642F9"/>
    <w:rsid w:val="004644FB"/>
    <w:rsid w:val="004651F3"/>
    <w:rsid w:val="00465E0E"/>
    <w:rsid w:val="004662C4"/>
    <w:rsid w:val="00466A5B"/>
    <w:rsid w:val="00466C1F"/>
    <w:rsid w:val="00467AC8"/>
    <w:rsid w:val="00467D9E"/>
    <w:rsid w:val="004721B4"/>
    <w:rsid w:val="004736A8"/>
    <w:rsid w:val="004737E7"/>
    <w:rsid w:val="004742C9"/>
    <w:rsid w:val="00474B36"/>
    <w:rsid w:val="00474FAD"/>
    <w:rsid w:val="00475F33"/>
    <w:rsid w:val="00475F52"/>
    <w:rsid w:val="0047684E"/>
    <w:rsid w:val="0047768B"/>
    <w:rsid w:val="0047788F"/>
    <w:rsid w:val="0047790E"/>
    <w:rsid w:val="00477EFC"/>
    <w:rsid w:val="00477F63"/>
    <w:rsid w:val="004801C1"/>
    <w:rsid w:val="00480E51"/>
    <w:rsid w:val="00481399"/>
    <w:rsid w:val="00482934"/>
    <w:rsid w:val="00482D28"/>
    <w:rsid w:val="004836DD"/>
    <w:rsid w:val="00485409"/>
    <w:rsid w:val="00485515"/>
    <w:rsid w:val="004864AE"/>
    <w:rsid w:val="0048663B"/>
    <w:rsid w:val="00486AFF"/>
    <w:rsid w:val="004906F0"/>
    <w:rsid w:val="00490FC8"/>
    <w:rsid w:val="004916C6"/>
    <w:rsid w:val="004919C8"/>
    <w:rsid w:val="00491E6C"/>
    <w:rsid w:val="004921F6"/>
    <w:rsid w:val="00492BF1"/>
    <w:rsid w:val="00493C2E"/>
    <w:rsid w:val="004946DC"/>
    <w:rsid w:val="0049490E"/>
    <w:rsid w:val="00494A63"/>
    <w:rsid w:val="004956B4"/>
    <w:rsid w:val="0049587F"/>
    <w:rsid w:val="00495FF6"/>
    <w:rsid w:val="0049665F"/>
    <w:rsid w:val="00496772"/>
    <w:rsid w:val="004969A4"/>
    <w:rsid w:val="00496C2C"/>
    <w:rsid w:val="004A1B1C"/>
    <w:rsid w:val="004A1E86"/>
    <w:rsid w:val="004A22C5"/>
    <w:rsid w:val="004A37DA"/>
    <w:rsid w:val="004A39C2"/>
    <w:rsid w:val="004A3A45"/>
    <w:rsid w:val="004A3B8B"/>
    <w:rsid w:val="004A3DB0"/>
    <w:rsid w:val="004A4701"/>
    <w:rsid w:val="004A5853"/>
    <w:rsid w:val="004A5DD4"/>
    <w:rsid w:val="004A634E"/>
    <w:rsid w:val="004A6A7D"/>
    <w:rsid w:val="004A7B2F"/>
    <w:rsid w:val="004B02CC"/>
    <w:rsid w:val="004B0B6B"/>
    <w:rsid w:val="004B13F5"/>
    <w:rsid w:val="004B1692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B41"/>
    <w:rsid w:val="004B7BB6"/>
    <w:rsid w:val="004B7CC0"/>
    <w:rsid w:val="004C114C"/>
    <w:rsid w:val="004C19A2"/>
    <w:rsid w:val="004C2B18"/>
    <w:rsid w:val="004C2EE3"/>
    <w:rsid w:val="004C37E6"/>
    <w:rsid w:val="004C3AAE"/>
    <w:rsid w:val="004C3EE2"/>
    <w:rsid w:val="004C49DC"/>
    <w:rsid w:val="004C5920"/>
    <w:rsid w:val="004C6088"/>
    <w:rsid w:val="004C61BB"/>
    <w:rsid w:val="004C61F2"/>
    <w:rsid w:val="004C6563"/>
    <w:rsid w:val="004C7068"/>
    <w:rsid w:val="004D0980"/>
    <w:rsid w:val="004D10FC"/>
    <w:rsid w:val="004D11BF"/>
    <w:rsid w:val="004D2A1D"/>
    <w:rsid w:val="004D3344"/>
    <w:rsid w:val="004D3B30"/>
    <w:rsid w:val="004D3D1C"/>
    <w:rsid w:val="004D3F69"/>
    <w:rsid w:val="004D40EF"/>
    <w:rsid w:val="004D41F2"/>
    <w:rsid w:val="004D5169"/>
    <w:rsid w:val="004D58D2"/>
    <w:rsid w:val="004D5B94"/>
    <w:rsid w:val="004D6DF8"/>
    <w:rsid w:val="004D6F95"/>
    <w:rsid w:val="004D7A75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A25"/>
    <w:rsid w:val="004E4AE8"/>
    <w:rsid w:val="004E51F3"/>
    <w:rsid w:val="004E57C1"/>
    <w:rsid w:val="004E5950"/>
    <w:rsid w:val="004E5F53"/>
    <w:rsid w:val="004E695D"/>
    <w:rsid w:val="004E79D9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523C"/>
    <w:rsid w:val="004F60A5"/>
    <w:rsid w:val="004F611B"/>
    <w:rsid w:val="004F653C"/>
    <w:rsid w:val="004F6743"/>
    <w:rsid w:val="004F6C9B"/>
    <w:rsid w:val="004F7097"/>
    <w:rsid w:val="004F7C98"/>
    <w:rsid w:val="00500298"/>
    <w:rsid w:val="005017BE"/>
    <w:rsid w:val="00501907"/>
    <w:rsid w:val="00502299"/>
    <w:rsid w:val="00503A38"/>
    <w:rsid w:val="00503C4D"/>
    <w:rsid w:val="00503E49"/>
    <w:rsid w:val="00504A0C"/>
    <w:rsid w:val="00504E74"/>
    <w:rsid w:val="005055A0"/>
    <w:rsid w:val="005061A2"/>
    <w:rsid w:val="005116F8"/>
    <w:rsid w:val="00512CB6"/>
    <w:rsid w:val="005138E4"/>
    <w:rsid w:val="00513EE9"/>
    <w:rsid w:val="00514776"/>
    <w:rsid w:val="00514F05"/>
    <w:rsid w:val="005164F8"/>
    <w:rsid w:val="00516CA9"/>
    <w:rsid w:val="00517A4A"/>
    <w:rsid w:val="00517DA4"/>
    <w:rsid w:val="00520466"/>
    <w:rsid w:val="0052149A"/>
    <w:rsid w:val="00521783"/>
    <w:rsid w:val="00521CDF"/>
    <w:rsid w:val="00522E7E"/>
    <w:rsid w:val="00522FA9"/>
    <w:rsid w:val="005230F2"/>
    <w:rsid w:val="00523198"/>
    <w:rsid w:val="005237E4"/>
    <w:rsid w:val="00523806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6F70"/>
    <w:rsid w:val="00527097"/>
    <w:rsid w:val="005274E5"/>
    <w:rsid w:val="00527930"/>
    <w:rsid w:val="00527964"/>
    <w:rsid w:val="00530086"/>
    <w:rsid w:val="00531559"/>
    <w:rsid w:val="00531DEE"/>
    <w:rsid w:val="00532330"/>
    <w:rsid w:val="005329C5"/>
    <w:rsid w:val="00533106"/>
    <w:rsid w:val="0053376C"/>
    <w:rsid w:val="00533A13"/>
    <w:rsid w:val="005340DD"/>
    <w:rsid w:val="00534320"/>
    <w:rsid w:val="0053478C"/>
    <w:rsid w:val="005352D7"/>
    <w:rsid w:val="00535689"/>
    <w:rsid w:val="00535C49"/>
    <w:rsid w:val="0053612B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D1A"/>
    <w:rsid w:val="0054402D"/>
    <w:rsid w:val="0054493D"/>
    <w:rsid w:val="00544B0E"/>
    <w:rsid w:val="00544CA1"/>
    <w:rsid w:val="005454AE"/>
    <w:rsid w:val="00546057"/>
    <w:rsid w:val="005464D4"/>
    <w:rsid w:val="00546F31"/>
    <w:rsid w:val="00547059"/>
    <w:rsid w:val="005509C8"/>
    <w:rsid w:val="00550FA3"/>
    <w:rsid w:val="00551155"/>
    <w:rsid w:val="00551534"/>
    <w:rsid w:val="0055360E"/>
    <w:rsid w:val="00553683"/>
    <w:rsid w:val="00553B28"/>
    <w:rsid w:val="00553D54"/>
    <w:rsid w:val="00554381"/>
    <w:rsid w:val="0055438E"/>
    <w:rsid w:val="00554393"/>
    <w:rsid w:val="00554678"/>
    <w:rsid w:val="00554A09"/>
    <w:rsid w:val="00554B74"/>
    <w:rsid w:val="00554EBD"/>
    <w:rsid w:val="00555E7C"/>
    <w:rsid w:val="0055689B"/>
    <w:rsid w:val="005578FA"/>
    <w:rsid w:val="00557FD6"/>
    <w:rsid w:val="00560EC4"/>
    <w:rsid w:val="0056179B"/>
    <w:rsid w:val="00561897"/>
    <w:rsid w:val="00561CF7"/>
    <w:rsid w:val="00561DDC"/>
    <w:rsid w:val="0056392D"/>
    <w:rsid w:val="0056466F"/>
    <w:rsid w:val="005662AF"/>
    <w:rsid w:val="005663C2"/>
    <w:rsid w:val="00567310"/>
    <w:rsid w:val="00567851"/>
    <w:rsid w:val="00567F9D"/>
    <w:rsid w:val="00567FB4"/>
    <w:rsid w:val="0057208C"/>
    <w:rsid w:val="0057258D"/>
    <w:rsid w:val="005729D2"/>
    <w:rsid w:val="00572B6F"/>
    <w:rsid w:val="00572CCE"/>
    <w:rsid w:val="00572D2B"/>
    <w:rsid w:val="0057445A"/>
    <w:rsid w:val="005744B7"/>
    <w:rsid w:val="00574F72"/>
    <w:rsid w:val="00575330"/>
    <w:rsid w:val="00575416"/>
    <w:rsid w:val="00575802"/>
    <w:rsid w:val="00575873"/>
    <w:rsid w:val="005758FF"/>
    <w:rsid w:val="00577542"/>
    <w:rsid w:val="0057765F"/>
    <w:rsid w:val="005776A0"/>
    <w:rsid w:val="005776C0"/>
    <w:rsid w:val="0058000D"/>
    <w:rsid w:val="00580458"/>
    <w:rsid w:val="0058091E"/>
    <w:rsid w:val="00580ACB"/>
    <w:rsid w:val="00580B06"/>
    <w:rsid w:val="00580DED"/>
    <w:rsid w:val="00580F65"/>
    <w:rsid w:val="00581066"/>
    <w:rsid w:val="00583AF7"/>
    <w:rsid w:val="0058465D"/>
    <w:rsid w:val="005847B5"/>
    <w:rsid w:val="0058492B"/>
    <w:rsid w:val="005849ED"/>
    <w:rsid w:val="0058667E"/>
    <w:rsid w:val="00586DC8"/>
    <w:rsid w:val="0058709F"/>
    <w:rsid w:val="00587B5B"/>
    <w:rsid w:val="00587D64"/>
    <w:rsid w:val="00590305"/>
    <w:rsid w:val="005903EA"/>
    <w:rsid w:val="005905D3"/>
    <w:rsid w:val="0059131F"/>
    <w:rsid w:val="00591359"/>
    <w:rsid w:val="00591948"/>
    <w:rsid w:val="005925D9"/>
    <w:rsid w:val="00592831"/>
    <w:rsid w:val="00592BAC"/>
    <w:rsid w:val="00593E8B"/>
    <w:rsid w:val="00595906"/>
    <w:rsid w:val="00595FBF"/>
    <w:rsid w:val="00595FFC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A66"/>
    <w:rsid w:val="005A35B3"/>
    <w:rsid w:val="005A35FF"/>
    <w:rsid w:val="005A3823"/>
    <w:rsid w:val="005A3AAA"/>
    <w:rsid w:val="005A3EDF"/>
    <w:rsid w:val="005A415B"/>
    <w:rsid w:val="005A42DA"/>
    <w:rsid w:val="005A4669"/>
    <w:rsid w:val="005A4D0B"/>
    <w:rsid w:val="005A510D"/>
    <w:rsid w:val="005A512D"/>
    <w:rsid w:val="005A7622"/>
    <w:rsid w:val="005A7638"/>
    <w:rsid w:val="005A76FE"/>
    <w:rsid w:val="005A7BC7"/>
    <w:rsid w:val="005B0356"/>
    <w:rsid w:val="005B0918"/>
    <w:rsid w:val="005B17E1"/>
    <w:rsid w:val="005B2228"/>
    <w:rsid w:val="005B23C9"/>
    <w:rsid w:val="005B24C7"/>
    <w:rsid w:val="005B27A5"/>
    <w:rsid w:val="005B336E"/>
    <w:rsid w:val="005B3C4A"/>
    <w:rsid w:val="005B5866"/>
    <w:rsid w:val="005B5D51"/>
    <w:rsid w:val="005B5D93"/>
    <w:rsid w:val="005B60DF"/>
    <w:rsid w:val="005B6EEE"/>
    <w:rsid w:val="005C0219"/>
    <w:rsid w:val="005C12F5"/>
    <w:rsid w:val="005C17C3"/>
    <w:rsid w:val="005C215A"/>
    <w:rsid w:val="005C21AE"/>
    <w:rsid w:val="005C31B6"/>
    <w:rsid w:val="005C3E63"/>
    <w:rsid w:val="005C471F"/>
    <w:rsid w:val="005C4777"/>
    <w:rsid w:val="005C4EAC"/>
    <w:rsid w:val="005C56F2"/>
    <w:rsid w:val="005C5BF2"/>
    <w:rsid w:val="005C623D"/>
    <w:rsid w:val="005C6D6C"/>
    <w:rsid w:val="005C6E6C"/>
    <w:rsid w:val="005C6F69"/>
    <w:rsid w:val="005C717A"/>
    <w:rsid w:val="005C71E6"/>
    <w:rsid w:val="005C7D60"/>
    <w:rsid w:val="005D0C93"/>
    <w:rsid w:val="005D0E39"/>
    <w:rsid w:val="005D1359"/>
    <w:rsid w:val="005D154E"/>
    <w:rsid w:val="005D17A7"/>
    <w:rsid w:val="005D2222"/>
    <w:rsid w:val="005D3689"/>
    <w:rsid w:val="005D5024"/>
    <w:rsid w:val="005D5888"/>
    <w:rsid w:val="005D5AEA"/>
    <w:rsid w:val="005D61C1"/>
    <w:rsid w:val="005D64A5"/>
    <w:rsid w:val="005D6DC9"/>
    <w:rsid w:val="005D6E79"/>
    <w:rsid w:val="005D7F93"/>
    <w:rsid w:val="005E0F29"/>
    <w:rsid w:val="005E105A"/>
    <w:rsid w:val="005E2C52"/>
    <w:rsid w:val="005E2F87"/>
    <w:rsid w:val="005E3CFC"/>
    <w:rsid w:val="005E3F37"/>
    <w:rsid w:val="005E47B1"/>
    <w:rsid w:val="005E4ADB"/>
    <w:rsid w:val="005E5B9A"/>
    <w:rsid w:val="005E6D37"/>
    <w:rsid w:val="005E7C1D"/>
    <w:rsid w:val="005F025E"/>
    <w:rsid w:val="005F0460"/>
    <w:rsid w:val="005F0EBD"/>
    <w:rsid w:val="005F1DBE"/>
    <w:rsid w:val="005F2318"/>
    <w:rsid w:val="005F3309"/>
    <w:rsid w:val="005F3AFE"/>
    <w:rsid w:val="005F4916"/>
    <w:rsid w:val="005F4A60"/>
    <w:rsid w:val="005F4E5D"/>
    <w:rsid w:val="005F5101"/>
    <w:rsid w:val="005F5A76"/>
    <w:rsid w:val="005F5E26"/>
    <w:rsid w:val="005F63D5"/>
    <w:rsid w:val="005F6554"/>
    <w:rsid w:val="00600225"/>
    <w:rsid w:val="00600A5B"/>
    <w:rsid w:val="00600AB0"/>
    <w:rsid w:val="00600D30"/>
    <w:rsid w:val="00600E62"/>
    <w:rsid w:val="00600E67"/>
    <w:rsid w:val="00601C45"/>
    <w:rsid w:val="0060291B"/>
    <w:rsid w:val="006030D0"/>
    <w:rsid w:val="00603209"/>
    <w:rsid w:val="006033CA"/>
    <w:rsid w:val="0060366B"/>
    <w:rsid w:val="00603A90"/>
    <w:rsid w:val="00603EA5"/>
    <w:rsid w:val="00604380"/>
    <w:rsid w:val="00604E6E"/>
    <w:rsid w:val="00604FE6"/>
    <w:rsid w:val="00605081"/>
    <w:rsid w:val="00605112"/>
    <w:rsid w:val="00605EC0"/>
    <w:rsid w:val="00606E8F"/>
    <w:rsid w:val="0061056C"/>
    <w:rsid w:val="0061068A"/>
    <w:rsid w:val="00610B8B"/>
    <w:rsid w:val="00612348"/>
    <w:rsid w:val="006128F3"/>
    <w:rsid w:val="0061486E"/>
    <w:rsid w:val="00614DB1"/>
    <w:rsid w:val="00614F92"/>
    <w:rsid w:val="00615E02"/>
    <w:rsid w:val="006160C8"/>
    <w:rsid w:val="00616BF2"/>
    <w:rsid w:val="00617548"/>
    <w:rsid w:val="006177DA"/>
    <w:rsid w:val="00620195"/>
    <w:rsid w:val="00621472"/>
    <w:rsid w:val="006234F2"/>
    <w:rsid w:val="00623745"/>
    <w:rsid w:val="00623A3B"/>
    <w:rsid w:val="00623D7B"/>
    <w:rsid w:val="00624EA0"/>
    <w:rsid w:val="006303A5"/>
    <w:rsid w:val="00630BE9"/>
    <w:rsid w:val="00630C4D"/>
    <w:rsid w:val="00631F80"/>
    <w:rsid w:val="00633038"/>
    <w:rsid w:val="00634216"/>
    <w:rsid w:val="00634EB8"/>
    <w:rsid w:val="006350C4"/>
    <w:rsid w:val="00635678"/>
    <w:rsid w:val="00635ACB"/>
    <w:rsid w:val="00637C4D"/>
    <w:rsid w:val="00640477"/>
    <w:rsid w:val="00641501"/>
    <w:rsid w:val="0064178C"/>
    <w:rsid w:val="00641D33"/>
    <w:rsid w:val="00641F61"/>
    <w:rsid w:val="00642B04"/>
    <w:rsid w:val="00643173"/>
    <w:rsid w:val="00643B01"/>
    <w:rsid w:val="006444F5"/>
    <w:rsid w:val="00644586"/>
    <w:rsid w:val="00644829"/>
    <w:rsid w:val="00644B04"/>
    <w:rsid w:val="0064584D"/>
    <w:rsid w:val="00645A07"/>
    <w:rsid w:val="006472AE"/>
    <w:rsid w:val="00647CFD"/>
    <w:rsid w:val="00650B47"/>
    <w:rsid w:val="00651220"/>
    <w:rsid w:val="00651758"/>
    <w:rsid w:val="00651E8A"/>
    <w:rsid w:val="00651EB8"/>
    <w:rsid w:val="006530B5"/>
    <w:rsid w:val="00654929"/>
    <w:rsid w:val="00654DEF"/>
    <w:rsid w:val="00655CA2"/>
    <w:rsid w:val="00655CB8"/>
    <w:rsid w:val="006560EF"/>
    <w:rsid w:val="00656C81"/>
    <w:rsid w:val="00657982"/>
    <w:rsid w:val="00657AE8"/>
    <w:rsid w:val="006602B7"/>
    <w:rsid w:val="00661DCB"/>
    <w:rsid w:val="00661EA1"/>
    <w:rsid w:val="006631D6"/>
    <w:rsid w:val="00664999"/>
    <w:rsid w:val="006656CC"/>
    <w:rsid w:val="00666228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2460"/>
    <w:rsid w:val="0067257D"/>
    <w:rsid w:val="00673811"/>
    <w:rsid w:val="00673CBE"/>
    <w:rsid w:val="00673E1A"/>
    <w:rsid w:val="00674505"/>
    <w:rsid w:val="00675231"/>
    <w:rsid w:val="00676176"/>
    <w:rsid w:val="00676C3D"/>
    <w:rsid w:val="0067734D"/>
    <w:rsid w:val="006775E7"/>
    <w:rsid w:val="0068063F"/>
    <w:rsid w:val="00680C22"/>
    <w:rsid w:val="00680F0D"/>
    <w:rsid w:val="00681A91"/>
    <w:rsid w:val="00682632"/>
    <w:rsid w:val="00682BD9"/>
    <w:rsid w:val="0068315C"/>
    <w:rsid w:val="00684A25"/>
    <w:rsid w:val="00684E71"/>
    <w:rsid w:val="0068505D"/>
    <w:rsid w:val="0068526E"/>
    <w:rsid w:val="00685444"/>
    <w:rsid w:val="00685ABC"/>
    <w:rsid w:val="006862F6"/>
    <w:rsid w:val="006863B7"/>
    <w:rsid w:val="0068735E"/>
    <w:rsid w:val="00687373"/>
    <w:rsid w:val="00687DF9"/>
    <w:rsid w:val="006904C9"/>
    <w:rsid w:val="00690622"/>
    <w:rsid w:val="00690ED6"/>
    <w:rsid w:val="006926DC"/>
    <w:rsid w:val="006928CB"/>
    <w:rsid w:val="00692EEF"/>
    <w:rsid w:val="0069325E"/>
    <w:rsid w:val="00693D23"/>
    <w:rsid w:val="00693E2E"/>
    <w:rsid w:val="0069422A"/>
    <w:rsid w:val="00695608"/>
    <w:rsid w:val="006958B8"/>
    <w:rsid w:val="00695B66"/>
    <w:rsid w:val="006967D6"/>
    <w:rsid w:val="00696DA4"/>
    <w:rsid w:val="00696E73"/>
    <w:rsid w:val="0069706F"/>
    <w:rsid w:val="0069762E"/>
    <w:rsid w:val="006979A0"/>
    <w:rsid w:val="00697C3C"/>
    <w:rsid w:val="006A041B"/>
    <w:rsid w:val="006A04AF"/>
    <w:rsid w:val="006A174D"/>
    <w:rsid w:val="006A1AE6"/>
    <w:rsid w:val="006A3941"/>
    <w:rsid w:val="006A4235"/>
    <w:rsid w:val="006A5327"/>
    <w:rsid w:val="006A5D49"/>
    <w:rsid w:val="006A68D7"/>
    <w:rsid w:val="006A6A60"/>
    <w:rsid w:val="006A73C2"/>
    <w:rsid w:val="006A7681"/>
    <w:rsid w:val="006B01D9"/>
    <w:rsid w:val="006B0991"/>
    <w:rsid w:val="006B0B72"/>
    <w:rsid w:val="006B1108"/>
    <w:rsid w:val="006B2043"/>
    <w:rsid w:val="006B2180"/>
    <w:rsid w:val="006B2412"/>
    <w:rsid w:val="006B297C"/>
    <w:rsid w:val="006B2B83"/>
    <w:rsid w:val="006B2E8B"/>
    <w:rsid w:val="006B43A8"/>
    <w:rsid w:val="006B4B19"/>
    <w:rsid w:val="006B5809"/>
    <w:rsid w:val="006B5AC6"/>
    <w:rsid w:val="006B685F"/>
    <w:rsid w:val="006B6FAA"/>
    <w:rsid w:val="006B754D"/>
    <w:rsid w:val="006C011F"/>
    <w:rsid w:val="006C0A18"/>
    <w:rsid w:val="006C139A"/>
    <w:rsid w:val="006C1752"/>
    <w:rsid w:val="006C1BC0"/>
    <w:rsid w:val="006C24D9"/>
    <w:rsid w:val="006C2729"/>
    <w:rsid w:val="006C2D93"/>
    <w:rsid w:val="006C36D0"/>
    <w:rsid w:val="006C6007"/>
    <w:rsid w:val="006D10CE"/>
    <w:rsid w:val="006D1187"/>
    <w:rsid w:val="006D14D8"/>
    <w:rsid w:val="006D1809"/>
    <w:rsid w:val="006D1836"/>
    <w:rsid w:val="006D2771"/>
    <w:rsid w:val="006D4068"/>
    <w:rsid w:val="006D4FE8"/>
    <w:rsid w:val="006D5079"/>
    <w:rsid w:val="006D52FB"/>
    <w:rsid w:val="006D58E2"/>
    <w:rsid w:val="006D5F23"/>
    <w:rsid w:val="006D63E3"/>
    <w:rsid w:val="006D65EC"/>
    <w:rsid w:val="006D66F9"/>
    <w:rsid w:val="006D6C1D"/>
    <w:rsid w:val="006D6E67"/>
    <w:rsid w:val="006D6ED5"/>
    <w:rsid w:val="006D7262"/>
    <w:rsid w:val="006D782B"/>
    <w:rsid w:val="006D7FF5"/>
    <w:rsid w:val="006E0360"/>
    <w:rsid w:val="006E054A"/>
    <w:rsid w:val="006E05FB"/>
    <w:rsid w:val="006E0BA2"/>
    <w:rsid w:val="006E0D3F"/>
    <w:rsid w:val="006E1695"/>
    <w:rsid w:val="006E1C24"/>
    <w:rsid w:val="006E25F4"/>
    <w:rsid w:val="006E28CE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78A"/>
    <w:rsid w:val="006F0EE9"/>
    <w:rsid w:val="006F48AF"/>
    <w:rsid w:val="006F5798"/>
    <w:rsid w:val="006F5D99"/>
    <w:rsid w:val="006F6144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323D"/>
    <w:rsid w:val="0070328B"/>
    <w:rsid w:val="00704EED"/>
    <w:rsid w:val="007059B5"/>
    <w:rsid w:val="00705CE2"/>
    <w:rsid w:val="00707D12"/>
    <w:rsid w:val="00707DBA"/>
    <w:rsid w:val="00710341"/>
    <w:rsid w:val="00710471"/>
    <w:rsid w:val="00710EAC"/>
    <w:rsid w:val="0071149A"/>
    <w:rsid w:val="00712F07"/>
    <w:rsid w:val="007142C7"/>
    <w:rsid w:val="00714AB9"/>
    <w:rsid w:val="00714C6B"/>
    <w:rsid w:val="007154AA"/>
    <w:rsid w:val="00716128"/>
    <w:rsid w:val="007173D2"/>
    <w:rsid w:val="00720307"/>
    <w:rsid w:val="0072040D"/>
    <w:rsid w:val="0072157F"/>
    <w:rsid w:val="00721DDB"/>
    <w:rsid w:val="007235ED"/>
    <w:rsid w:val="0072487A"/>
    <w:rsid w:val="00724E68"/>
    <w:rsid w:val="00725477"/>
    <w:rsid w:val="00725B8C"/>
    <w:rsid w:val="0072629D"/>
    <w:rsid w:val="007308F5"/>
    <w:rsid w:val="007310CB"/>
    <w:rsid w:val="00731D02"/>
    <w:rsid w:val="007335BC"/>
    <w:rsid w:val="00733C03"/>
    <w:rsid w:val="00734509"/>
    <w:rsid w:val="007345E9"/>
    <w:rsid w:val="00735875"/>
    <w:rsid w:val="007359AD"/>
    <w:rsid w:val="00735B4B"/>
    <w:rsid w:val="00736501"/>
    <w:rsid w:val="0073767B"/>
    <w:rsid w:val="00740906"/>
    <w:rsid w:val="007413F7"/>
    <w:rsid w:val="0074224A"/>
    <w:rsid w:val="0074305A"/>
    <w:rsid w:val="00743E7F"/>
    <w:rsid w:val="007454AD"/>
    <w:rsid w:val="00745AB8"/>
    <w:rsid w:val="00745D39"/>
    <w:rsid w:val="007464C9"/>
    <w:rsid w:val="00746AAE"/>
    <w:rsid w:val="00747393"/>
    <w:rsid w:val="0074769E"/>
    <w:rsid w:val="00747A34"/>
    <w:rsid w:val="00747F04"/>
    <w:rsid w:val="00750A82"/>
    <w:rsid w:val="00750B99"/>
    <w:rsid w:val="00750C1C"/>
    <w:rsid w:val="00750F5A"/>
    <w:rsid w:val="00751F4A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EC7"/>
    <w:rsid w:val="00757696"/>
    <w:rsid w:val="0076017E"/>
    <w:rsid w:val="00760491"/>
    <w:rsid w:val="00760C23"/>
    <w:rsid w:val="0076144D"/>
    <w:rsid w:val="00761759"/>
    <w:rsid w:val="00761A44"/>
    <w:rsid w:val="00762F60"/>
    <w:rsid w:val="007636AD"/>
    <w:rsid w:val="0076376E"/>
    <w:rsid w:val="00763935"/>
    <w:rsid w:val="00764DB0"/>
    <w:rsid w:val="00764F71"/>
    <w:rsid w:val="00765416"/>
    <w:rsid w:val="007656D5"/>
    <w:rsid w:val="00765725"/>
    <w:rsid w:val="00767A7A"/>
    <w:rsid w:val="00770A1A"/>
    <w:rsid w:val="00770FCE"/>
    <w:rsid w:val="007714C8"/>
    <w:rsid w:val="007721BF"/>
    <w:rsid w:val="007726DC"/>
    <w:rsid w:val="00773D01"/>
    <w:rsid w:val="007746F5"/>
    <w:rsid w:val="007754FF"/>
    <w:rsid w:val="00775BA3"/>
    <w:rsid w:val="00775D7D"/>
    <w:rsid w:val="007760D7"/>
    <w:rsid w:val="007762A1"/>
    <w:rsid w:val="00776936"/>
    <w:rsid w:val="00776FC0"/>
    <w:rsid w:val="00777F1B"/>
    <w:rsid w:val="00780631"/>
    <w:rsid w:val="0078155E"/>
    <w:rsid w:val="00781979"/>
    <w:rsid w:val="00781C4C"/>
    <w:rsid w:val="00781F77"/>
    <w:rsid w:val="00782362"/>
    <w:rsid w:val="0078243D"/>
    <w:rsid w:val="007829E8"/>
    <w:rsid w:val="00782A43"/>
    <w:rsid w:val="00782E5F"/>
    <w:rsid w:val="00783AD2"/>
    <w:rsid w:val="0078432E"/>
    <w:rsid w:val="00785075"/>
    <w:rsid w:val="007856A9"/>
    <w:rsid w:val="0078580E"/>
    <w:rsid w:val="00785AF7"/>
    <w:rsid w:val="00785DA2"/>
    <w:rsid w:val="007860E9"/>
    <w:rsid w:val="007865A2"/>
    <w:rsid w:val="00786A67"/>
    <w:rsid w:val="00786F61"/>
    <w:rsid w:val="00787D3F"/>
    <w:rsid w:val="00790DBF"/>
    <w:rsid w:val="0079107F"/>
    <w:rsid w:val="00791363"/>
    <w:rsid w:val="007915C9"/>
    <w:rsid w:val="007916B1"/>
    <w:rsid w:val="00791B11"/>
    <w:rsid w:val="00791FE8"/>
    <w:rsid w:val="007931EF"/>
    <w:rsid w:val="0079415A"/>
    <w:rsid w:val="007946E7"/>
    <w:rsid w:val="007948A0"/>
    <w:rsid w:val="007954C2"/>
    <w:rsid w:val="007957A2"/>
    <w:rsid w:val="007961A7"/>
    <w:rsid w:val="007969A2"/>
    <w:rsid w:val="00796E04"/>
    <w:rsid w:val="007971FF"/>
    <w:rsid w:val="00797AD6"/>
    <w:rsid w:val="00797EE9"/>
    <w:rsid w:val="007A0D28"/>
    <w:rsid w:val="007A1C13"/>
    <w:rsid w:val="007A20D2"/>
    <w:rsid w:val="007A2921"/>
    <w:rsid w:val="007A2D85"/>
    <w:rsid w:val="007A4B77"/>
    <w:rsid w:val="007A501A"/>
    <w:rsid w:val="007A63B1"/>
    <w:rsid w:val="007A67B7"/>
    <w:rsid w:val="007A713A"/>
    <w:rsid w:val="007A7509"/>
    <w:rsid w:val="007B0177"/>
    <w:rsid w:val="007B06FC"/>
    <w:rsid w:val="007B09EE"/>
    <w:rsid w:val="007B0B16"/>
    <w:rsid w:val="007B0E90"/>
    <w:rsid w:val="007B1693"/>
    <w:rsid w:val="007B1C0F"/>
    <w:rsid w:val="007B1DC7"/>
    <w:rsid w:val="007B21DC"/>
    <w:rsid w:val="007B2489"/>
    <w:rsid w:val="007B355B"/>
    <w:rsid w:val="007B37D4"/>
    <w:rsid w:val="007B4098"/>
    <w:rsid w:val="007B4374"/>
    <w:rsid w:val="007B4792"/>
    <w:rsid w:val="007B49B4"/>
    <w:rsid w:val="007B4A70"/>
    <w:rsid w:val="007B4C41"/>
    <w:rsid w:val="007B5020"/>
    <w:rsid w:val="007B5840"/>
    <w:rsid w:val="007B597F"/>
    <w:rsid w:val="007B614F"/>
    <w:rsid w:val="007B6258"/>
    <w:rsid w:val="007B6B43"/>
    <w:rsid w:val="007C005E"/>
    <w:rsid w:val="007C089C"/>
    <w:rsid w:val="007C0C74"/>
    <w:rsid w:val="007C178E"/>
    <w:rsid w:val="007C1D8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D2210"/>
    <w:rsid w:val="007D2873"/>
    <w:rsid w:val="007D2E99"/>
    <w:rsid w:val="007D3DA6"/>
    <w:rsid w:val="007D4158"/>
    <w:rsid w:val="007D49F4"/>
    <w:rsid w:val="007D5B74"/>
    <w:rsid w:val="007D5D1F"/>
    <w:rsid w:val="007D5FEA"/>
    <w:rsid w:val="007D6512"/>
    <w:rsid w:val="007E0331"/>
    <w:rsid w:val="007E169A"/>
    <w:rsid w:val="007E3686"/>
    <w:rsid w:val="007E3727"/>
    <w:rsid w:val="007E4A82"/>
    <w:rsid w:val="007E5226"/>
    <w:rsid w:val="007E530C"/>
    <w:rsid w:val="007E5AB6"/>
    <w:rsid w:val="007E5AC9"/>
    <w:rsid w:val="007E5B36"/>
    <w:rsid w:val="007E5E52"/>
    <w:rsid w:val="007E6F00"/>
    <w:rsid w:val="007E7A62"/>
    <w:rsid w:val="007E7F2C"/>
    <w:rsid w:val="007F031E"/>
    <w:rsid w:val="007F0799"/>
    <w:rsid w:val="007F0D4E"/>
    <w:rsid w:val="007F10B4"/>
    <w:rsid w:val="007F1391"/>
    <w:rsid w:val="007F1444"/>
    <w:rsid w:val="007F252E"/>
    <w:rsid w:val="007F2989"/>
    <w:rsid w:val="007F315D"/>
    <w:rsid w:val="007F33A4"/>
    <w:rsid w:val="007F340C"/>
    <w:rsid w:val="007F3615"/>
    <w:rsid w:val="007F3BA1"/>
    <w:rsid w:val="007F3BD9"/>
    <w:rsid w:val="007F4BDA"/>
    <w:rsid w:val="007F5132"/>
    <w:rsid w:val="007F51A9"/>
    <w:rsid w:val="007F5E6F"/>
    <w:rsid w:val="007F60E9"/>
    <w:rsid w:val="007F63D7"/>
    <w:rsid w:val="007F6EF5"/>
    <w:rsid w:val="007F7E8F"/>
    <w:rsid w:val="0080097C"/>
    <w:rsid w:val="00801352"/>
    <w:rsid w:val="00802DFB"/>
    <w:rsid w:val="0080378C"/>
    <w:rsid w:val="0080522B"/>
    <w:rsid w:val="0080548D"/>
    <w:rsid w:val="00805951"/>
    <w:rsid w:val="00805DE6"/>
    <w:rsid w:val="0080695D"/>
    <w:rsid w:val="00810382"/>
    <w:rsid w:val="00810A38"/>
    <w:rsid w:val="00811226"/>
    <w:rsid w:val="008116ED"/>
    <w:rsid w:val="00811DC6"/>
    <w:rsid w:val="00812293"/>
    <w:rsid w:val="008126C0"/>
    <w:rsid w:val="0081291D"/>
    <w:rsid w:val="00813649"/>
    <w:rsid w:val="008142BC"/>
    <w:rsid w:val="00814408"/>
    <w:rsid w:val="00814881"/>
    <w:rsid w:val="0081649A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BAE"/>
    <w:rsid w:val="00823EED"/>
    <w:rsid w:val="00824B4A"/>
    <w:rsid w:val="00824D85"/>
    <w:rsid w:val="00824E54"/>
    <w:rsid w:val="008256EC"/>
    <w:rsid w:val="0082594B"/>
    <w:rsid w:val="00825CD2"/>
    <w:rsid w:val="00826B90"/>
    <w:rsid w:val="00826D0F"/>
    <w:rsid w:val="00827927"/>
    <w:rsid w:val="00827DBF"/>
    <w:rsid w:val="00827F45"/>
    <w:rsid w:val="008300A4"/>
    <w:rsid w:val="008305C5"/>
    <w:rsid w:val="008308FA"/>
    <w:rsid w:val="00831C93"/>
    <w:rsid w:val="00831DC6"/>
    <w:rsid w:val="00832D27"/>
    <w:rsid w:val="00833A8A"/>
    <w:rsid w:val="00833D86"/>
    <w:rsid w:val="00833F65"/>
    <w:rsid w:val="00834205"/>
    <w:rsid w:val="0083461B"/>
    <w:rsid w:val="00835406"/>
    <w:rsid w:val="00835ACB"/>
    <w:rsid w:val="00835CB1"/>
    <w:rsid w:val="008360CC"/>
    <w:rsid w:val="0083614D"/>
    <w:rsid w:val="00836627"/>
    <w:rsid w:val="0083752A"/>
    <w:rsid w:val="00837CE3"/>
    <w:rsid w:val="00840206"/>
    <w:rsid w:val="00840EB5"/>
    <w:rsid w:val="00840F6E"/>
    <w:rsid w:val="008417EE"/>
    <w:rsid w:val="00841AFA"/>
    <w:rsid w:val="00841C7D"/>
    <w:rsid w:val="00842B90"/>
    <w:rsid w:val="0084319F"/>
    <w:rsid w:val="008433FB"/>
    <w:rsid w:val="00843724"/>
    <w:rsid w:val="0084479A"/>
    <w:rsid w:val="0084483B"/>
    <w:rsid w:val="00844D57"/>
    <w:rsid w:val="00846913"/>
    <w:rsid w:val="008473F2"/>
    <w:rsid w:val="00847B4C"/>
    <w:rsid w:val="00850A3B"/>
    <w:rsid w:val="00851007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59CD"/>
    <w:rsid w:val="0085656A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F8"/>
    <w:rsid w:val="00866309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07C"/>
    <w:rsid w:val="0087224B"/>
    <w:rsid w:val="0087247F"/>
    <w:rsid w:val="00873193"/>
    <w:rsid w:val="0087360C"/>
    <w:rsid w:val="008737BA"/>
    <w:rsid w:val="00875037"/>
    <w:rsid w:val="0087509C"/>
    <w:rsid w:val="00875229"/>
    <w:rsid w:val="008752C4"/>
    <w:rsid w:val="0087534E"/>
    <w:rsid w:val="00875D61"/>
    <w:rsid w:val="00875F0D"/>
    <w:rsid w:val="00876516"/>
    <w:rsid w:val="00876523"/>
    <w:rsid w:val="0087666B"/>
    <w:rsid w:val="00876A7C"/>
    <w:rsid w:val="008843FA"/>
    <w:rsid w:val="00884587"/>
    <w:rsid w:val="008847B4"/>
    <w:rsid w:val="00884CF1"/>
    <w:rsid w:val="00885251"/>
    <w:rsid w:val="00885558"/>
    <w:rsid w:val="008859FF"/>
    <w:rsid w:val="00885A2D"/>
    <w:rsid w:val="008867FC"/>
    <w:rsid w:val="00887218"/>
    <w:rsid w:val="008875E4"/>
    <w:rsid w:val="00887CEC"/>
    <w:rsid w:val="00887E62"/>
    <w:rsid w:val="00890645"/>
    <w:rsid w:val="00890670"/>
    <w:rsid w:val="0089129A"/>
    <w:rsid w:val="0089230F"/>
    <w:rsid w:val="00892451"/>
    <w:rsid w:val="00892758"/>
    <w:rsid w:val="00892E7E"/>
    <w:rsid w:val="00892E9F"/>
    <w:rsid w:val="008939D8"/>
    <w:rsid w:val="0089431D"/>
    <w:rsid w:val="008946F7"/>
    <w:rsid w:val="00894AB7"/>
    <w:rsid w:val="00895DBA"/>
    <w:rsid w:val="00896379"/>
    <w:rsid w:val="008964DE"/>
    <w:rsid w:val="00896790"/>
    <w:rsid w:val="00897834"/>
    <w:rsid w:val="008979C6"/>
    <w:rsid w:val="008A03C7"/>
    <w:rsid w:val="008A06C6"/>
    <w:rsid w:val="008A0916"/>
    <w:rsid w:val="008A1960"/>
    <w:rsid w:val="008A256E"/>
    <w:rsid w:val="008A29FA"/>
    <w:rsid w:val="008A3125"/>
    <w:rsid w:val="008A45C5"/>
    <w:rsid w:val="008A4A5E"/>
    <w:rsid w:val="008A4DB7"/>
    <w:rsid w:val="008A4E05"/>
    <w:rsid w:val="008A5827"/>
    <w:rsid w:val="008A6847"/>
    <w:rsid w:val="008A6FEF"/>
    <w:rsid w:val="008B0362"/>
    <w:rsid w:val="008B0516"/>
    <w:rsid w:val="008B0ABC"/>
    <w:rsid w:val="008B0B76"/>
    <w:rsid w:val="008B0DD1"/>
    <w:rsid w:val="008B0DF7"/>
    <w:rsid w:val="008B39FC"/>
    <w:rsid w:val="008B44FB"/>
    <w:rsid w:val="008B46D3"/>
    <w:rsid w:val="008B517A"/>
    <w:rsid w:val="008B57B9"/>
    <w:rsid w:val="008B59AC"/>
    <w:rsid w:val="008B69D9"/>
    <w:rsid w:val="008B6E98"/>
    <w:rsid w:val="008B6F11"/>
    <w:rsid w:val="008B719A"/>
    <w:rsid w:val="008C0FE9"/>
    <w:rsid w:val="008C1272"/>
    <w:rsid w:val="008C1A09"/>
    <w:rsid w:val="008C2909"/>
    <w:rsid w:val="008C3074"/>
    <w:rsid w:val="008C370D"/>
    <w:rsid w:val="008C543F"/>
    <w:rsid w:val="008C5F55"/>
    <w:rsid w:val="008C69C0"/>
    <w:rsid w:val="008C700D"/>
    <w:rsid w:val="008C7619"/>
    <w:rsid w:val="008D03BB"/>
    <w:rsid w:val="008D118D"/>
    <w:rsid w:val="008D1460"/>
    <w:rsid w:val="008D15E5"/>
    <w:rsid w:val="008D16F4"/>
    <w:rsid w:val="008D1A05"/>
    <w:rsid w:val="008D242D"/>
    <w:rsid w:val="008D28C2"/>
    <w:rsid w:val="008D2D9F"/>
    <w:rsid w:val="008D3692"/>
    <w:rsid w:val="008D435B"/>
    <w:rsid w:val="008D438D"/>
    <w:rsid w:val="008D43F7"/>
    <w:rsid w:val="008D440B"/>
    <w:rsid w:val="008D4566"/>
    <w:rsid w:val="008D4577"/>
    <w:rsid w:val="008D5F99"/>
    <w:rsid w:val="008D6780"/>
    <w:rsid w:val="008D75D9"/>
    <w:rsid w:val="008E031F"/>
    <w:rsid w:val="008E0449"/>
    <w:rsid w:val="008E087A"/>
    <w:rsid w:val="008E0C39"/>
    <w:rsid w:val="008E11A9"/>
    <w:rsid w:val="008E1606"/>
    <w:rsid w:val="008E18D1"/>
    <w:rsid w:val="008E1BF5"/>
    <w:rsid w:val="008E1C85"/>
    <w:rsid w:val="008E21BC"/>
    <w:rsid w:val="008E26CA"/>
    <w:rsid w:val="008E27F1"/>
    <w:rsid w:val="008E2C40"/>
    <w:rsid w:val="008E2F7E"/>
    <w:rsid w:val="008E38E4"/>
    <w:rsid w:val="008E3932"/>
    <w:rsid w:val="008E4EDA"/>
    <w:rsid w:val="008E58CF"/>
    <w:rsid w:val="008E5A86"/>
    <w:rsid w:val="008E629E"/>
    <w:rsid w:val="008E634B"/>
    <w:rsid w:val="008E6EF9"/>
    <w:rsid w:val="008E741D"/>
    <w:rsid w:val="008E7659"/>
    <w:rsid w:val="008E7666"/>
    <w:rsid w:val="008E7AA3"/>
    <w:rsid w:val="008E7BF7"/>
    <w:rsid w:val="008F0245"/>
    <w:rsid w:val="008F0507"/>
    <w:rsid w:val="008F08B8"/>
    <w:rsid w:val="008F1324"/>
    <w:rsid w:val="008F1D7F"/>
    <w:rsid w:val="008F2C63"/>
    <w:rsid w:val="008F31B4"/>
    <w:rsid w:val="008F3335"/>
    <w:rsid w:val="008F39ED"/>
    <w:rsid w:val="008F3AB0"/>
    <w:rsid w:val="008F4F9D"/>
    <w:rsid w:val="008F5146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864"/>
    <w:rsid w:val="008F7D90"/>
    <w:rsid w:val="009003BC"/>
    <w:rsid w:val="00901527"/>
    <w:rsid w:val="0090168C"/>
    <w:rsid w:val="009017B4"/>
    <w:rsid w:val="00902F97"/>
    <w:rsid w:val="00903836"/>
    <w:rsid w:val="00904777"/>
    <w:rsid w:val="00904F5E"/>
    <w:rsid w:val="009052C0"/>
    <w:rsid w:val="00905357"/>
    <w:rsid w:val="0090558A"/>
    <w:rsid w:val="009057F4"/>
    <w:rsid w:val="009067A4"/>
    <w:rsid w:val="00907612"/>
    <w:rsid w:val="00907946"/>
    <w:rsid w:val="00907A67"/>
    <w:rsid w:val="00907AAC"/>
    <w:rsid w:val="00910655"/>
    <w:rsid w:val="00910BE7"/>
    <w:rsid w:val="00910C7A"/>
    <w:rsid w:val="00911837"/>
    <w:rsid w:val="00911950"/>
    <w:rsid w:val="00911F5C"/>
    <w:rsid w:val="009126C9"/>
    <w:rsid w:val="00912B56"/>
    <w:rsid w:val="00912E7D"/>
    <w:rsid w:val="00912F9F"/>
    <w:rsid w:val="00913679"/>
    <w:rsid w:val="009136CF"/>
    <w:rsid w:val="00913B6A"/>
    <w:rsid w:val="00913C4E"/>
    <w:rsid w:val="009141D7"/>
    <w:rsid w:val="009149CA"/>
    <w:rsid w:val="00915770"/>
    <w:rsid w:val="00916E6F"/>
    <w:rsid w:val="00916E74"/>
    <w:rsid w:val="0092028F"/>
    <w:rsid w:val="00920958"/>
    <w:rsid w:val="0092108F"/>
    <w:rsid w:val="00921940"/>
    <w:rsid w:val="00921CF6"/>
    <w:rsid w:val="00921EE7"/>
    <w:rsid w:val="00922826"/>
    <w:rsid w:val="00923452"/>
    <w:rsid w:val="009240CE"/>
    <w:rsid w:val="009268A5"/>
    <w:rsid w:val="00926CFB"/>
    <w:rsid w:val="009302DA"/>
    <w:rsid w:val="009312EE"/>
    <w:rsid w:val="009318FD"/>
    <w:rsid w:val="00932D97"/>
    <w:rsid w:val="009334EB"/>
    <w:rsid w:val="00934913"/>
    <w:rsid w:val="00934C3E"/>
    <w:rsid w:val="0093519D"/>
    <w:rsid w:val="0093587B"/>
    <w:rsid w:val="00935E5F"/>
    <w:rsid w:val="0093745A"/>
    <w:rsid w:val="00937C99"/>
    <w:rsid w:val="00940290"/>
    <w:rsid w:val="00940A8E"/>
    <w:rsid w:val="00941C58"/>
    <w:rsid w:val="00942538"/>
    <w:rsid w:val="00942DC2"/>
    <w:rsid w:val="0094306B"/>
    <w:rsid w:val="009434A3"/>
    <w:rsid w:val="009440A2"/>
    <w:rsid w:val="009446A4"/>
    <w:rsid w:val="009447C2"/>
    <w:rsid w:val="00944A17"/>
    <w:rsid w:val="00944CF0"/>
    <w:rsid w:val="00944E6E"/>
    <w:rsid w:val="009454E2"/>
    <w:rsid w:val="00947A44"/>
    <w:rsid w:val="00950244"/>
    <w:rsid w:val="00950424"/>
    <w:rsid w:val="00950AC4"/>
    <w:rsid w:val="009511AC"/>
    <w:rsid w:val="00951206"/>
    <w:rsid w:val="0095175C"/>
    <w:rsid w:val="0095225A"/>
    <w:rsid w:val="009522EA"/>
    <w:rsid w:val="00952933"/>
    <w:rsid w:val="009537D6"/>
    <w:rsid w:val="00953B8F"/>
    <w:rsid w:val="0095424A"/>
    <w:rsid w:val="009543E7"/>
    <w:rsid w:val="00954AB5"/>
    <w:rsid w:val="00955F85"/>
    <w:rsid w:val="00956543"/>
    <w:rsid w:val="00956A53"/>
    <w:rsid w:val="00956F2E"/>
    <w:rsid w:val="00957661"/>
    <w:rsid w:val="00960E2F"/>
    <w:rsid w:val="00961BA4"/>
    <w:rsid w:val="00961D52"/>
    <w:rsid w:val="00961E9C"/>
    <w:rsid w:val="00962DC7"/>
    <w:rsid w:val="0096304D"/>
    <w:rsid w:val="0096393B"/>
    <w:rsid w:val="00963BAD"/>
    <w:rsid w:val="00964805"/>
    <w:rsid w:val="00964CAB"/>
    <w:rsid w:val="0096559A"/>
    <w:rsid w:val="009657D8"/>
    <w:rsid w:val="00965AAC"/>
    <w:rsid w:val="009660A3"/>
    <w:rsid w:val="0096630A"/>
    <w:rsid w:val="009666F1"/>
    <w:rsid w:val="00967400"/>
    <w:rsid w:val="00967401"/>
    <w:rsid w:val="00967B38"/>
    <w:rsid w:val="00967DF3"/>
    <w:rsid w:val="00970617"/>
    <w:rsid w:val="00970AF1"/>
    <w:rsid w:val="00970B32"/>
    <w:rsid w:val="0097144B"/>
    <w:rsid w:val="00972C59"/>
    <w:rsid w:val="009730B4"/>
    <w:rsid w:val="0097408D"/>
    <w:rsid w:val="00974FC5"/>
    <w:rsid w:val="00975F7A"/>
    <w:rsid w:val="00976661"/>
    <w:rsid w:val="00976AC4"/>
    <w:rsid w:val="0097777A"/>
    <w:rsid w:val="00977F12"/>
    <w:rsid w:val="0098053B"/>
    <w:rsid w:val="009805FB"/>
    <w:rsid w:val="00980B0B"/>
    <w:rsid w:val="00980C65"/>
    <w:rsid w:val="00980D68"/>
    <w:rsid w:val="0098174E"/>
    <w:rsid w:val="009818DB"/>
    <w:rsid w:val="00982596"/>
    <w:rsid w:val="0098260C"/>
    <w:rsid w:val="00983356"/>
    <w:rsid w:val="009839C3"/>
    <w:rsid w:val="00983F4E"/>
    <w:rsid w:val="0098406D"/>
    <w:rsid w:val="0098434D"/>
    <w:rsid w:val="0098436A"/>
    <w:rsid w:val="00984954"/>
    <w:rsid w:val="009857E9"/>
    <w:rsid w:val="009858D2"/>
    <w:rsid w:val="00985C2D"/>
    <w:rsid w:val="00985E5F"/>
    <w:rsid w:val="00986101"/>
    <w:rsid w:val="0098734E"/>
    <w:rsid w:val="00987753"/>
    <w:rsid w:val="00990275"/>
    <w:rsid w:val="00990A29"/>
    <w:rsid w:val="00990BC4"/>
    <w:rsid w:val="00990E8B"/>
    <w:rsid w:val="00991C7B"/>
    <w:rsid w:val="0099226E"/>
    <w:rsid w:val="00992639"/>
    <w:rsid w:val="00993893"/>
    <w:rsid w:val="00994758"/>
    <w:rsid w:val="00994C05"/>
    <w:rsid w:val="009965A8"/>
    <w:rsid w:val="00996920"/>
    <w:rsid w:val="009969B2"/>
    <w:rsid w:val="0099746A"/>
    <w:rsid w:val="009A065F"/>
    <w:rsid w:val="009A0A2D"/>
    <w:rsid w:val="009A1A6F"/>
    <w:rsid w:val="009A1DD5"/>
    <w:rsid w:val="009A1ED0"/>
    <w:rsid w:val="009A2184"/>
    <w:rsid w:val="009A29B3"/>
    <w:rsid w:val="009A2C55"/>
    <w:rsid w:val="009A35BB"/>
    <w:rsid w:val="009A4B38"/>
    <w:rsid w:val="009A4D59"/>
    <w:rsid w:val="009A5CC1"/>
    <w:rsid w:val="009A5D3D"/>
    <w:rsid w:val="009A6470"/>
    <w:rsid w:val="009B0072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9F6"/>
    <w:rsid w:val="009B632E"/>
    <w:rsid w:val="009B64E4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BAB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6FD"/>
    <w:rsid w:val="009C3A85"/>
    <w:rsid w:val="009C3E70"/>
    <w:rsid w:val="009C4E2D"/>
    <w:rsid w:val="009C5294"/>
    <w:rsid w:val="009C5CED"/>
    <w:rsid w:val="009C707E"/>
    <w:rsid w:val="009C72A1"/>
    <w:rsid w:val="009C7F89"/>
    <w:rsid w:val="009D1598"/>
    <w:rsid w:val="009D1F4F"/>
    <w:rsid w:val="009D22D4"/>
    <w:rsid w:val="009D2390"/>
    <w:rsid w:val="009D2A64"/>
    <w:rsid w:val="009D2E4A"/>
    <w:rsid w:val="009D3AC1"/>
    <w:rsid w:val="009D3D1C"/>
    <w:rsid w:val="009D4C38"/>
    <w:rsid w:val="009D71D8"/>
    <w:rsid w:val="009D7C88"/>
    <w:rsid w:val="009E044D"/>
    <w:rsid w:val="009E0B3E"/>
    <w:rsid w:val="009E1B68"/>
    <w:rsid w:val="009E1EF7"/>
    <w:rsid w:val="009E23F0"/>
    <w:rsid w:val="009E30FD"/>
    <w:rsid w:val="009E359E"/>
    <w:rsid w:val="009E4A04"/>
    <w:rsid w:val="009E4A19"/>
    <w:rsid w:val="009E4E71"/>
    <w:rsid w:val="009E5FF4"/>
    <w:rsid w:val="009E6117"/>
    <w:rsid w:val="009F08DA"/>
    <w:rsid w:val="009F198D"/>
    <w:rsid w:val="009F233F"/>
    <w:rsid w:val="009F23BA"/>
    <w:rsid w:val="009F290E"/>
    <w:rsid w:val="009F317C"/>
    <w:rsid w:val="009F451F"/>
    <w:rsid w:val="009F4715"/>
    <w:rsid w:val="009F4AA2"/>
    <w:rsid w:val="009F4BD7"/>
    <w:rsid w:val="009F4EBE"/>
    <w:rsid w:val="009F5B93"/>
    <w:rsid w:val="009F7684"/>
    <w:rsid w:val="00A007B0"/>
    <w:rsid w:val="00A0081B"/>
    <w:rsid w:val="00A012CE"/>
    <w:rsid w:val="00A015A1"/>
    <w:rsid w:val="00A0228B"/>
    <w:rsid w:val="00A027DD"/>
    <w:rsid w:val="00A0282B"/>
    <w:rsid w:val="00A02B0D"/>
    <w:rsid w:val="00A0304C"/>
    <w:rsid w:val="00A03123"/>
    <w:rsid w:val="00A04398"/>
    <w:rsid w:val="00A0475E"/>
    <w:rsid w:val="00A04BC4"/>
    <w:rsid w:val="00A04FB9"/>
    <w:rsid w:val="00A055CD"/>
    <w:rsid w:val="00A07021"/>
    <w:rsid w:val="00A07DE5"/>
    <w:rsid w:val="00A1091A"/>
    <w:rsid w:val="00A11A4D"/>
    <w:rsid w:val="00A11A77"/>
    <w:rsid w:val="00A11C22"/>
    <w:rsid w:val="00A12AB4"/>
    <w:rsid w:val="00A12CB5"/>
    <w:rsid w:val="00A1397A"/>
    <w:rsid w:val="00A13A8F"/>
    <w:rsid w:val="00A13B08"/>
    <w:rsid w:val="00A14172"/>
    <w:rsid w:val="00A143BC"/>
    <w:rsid w:val="00A145D6"/>
    <w:rsid w:val="00A14885"/>
    <w:rsid w:val="00A14AF2"/>
    <w:rsid w:val="00A16777"/>
    <w:rsid w:val="00A167D7"/>
    <w:rsid w:val="00A17506"/>
    <w:rsid w:val="00A178A9"/>
    <w:rsid w:val="00A17C99"/>
    <w:rsid w:val="00A17E51"/>
    <w:rsid w:val="00A20351"/>
    <w:rsid w:val="00A22680"/>
    <w:rsid w:val="00A22929"/>
    <w:rsid w:val="00A22A4F"/>
    <w:rsid w:val="00A22D6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72E9"/>
    <w:rsid w:val="00A27F39"/>
    <w:rsid w:val="00A30826"/>
    <w:rsid w:val="00A308A4"/>
    <w:rsid w:val="00A31EED"/>
    <w:rsid w:val="00A33727"/>
    <w:rsid w:val="00A339E9"/>
    <w:rsid w:val="00A34328"/>
    <w:rsid w:val="00A344B1"/>
    <w:rsid w:val="00A34E56"/>
    <w:rsid w:val="00A35418"/>
    <w:rsid w:val="00A35CCE"/>
    <w:rsid w:val="00A35E7B"/>
    <w:rsid w:val="00A363A4"/>
    <w:rsid w:val="00A36B24"/>
    <w:rsid w:val="00A36EF6"/>
    <w:rsid w:val="00A37EDB"/>
    <w:rsid w:val="00A37FF2"/>
    <w:rsid w:val="00A4071E"/>
    <w:rsid w:val="00A41C74"/>
    <w:rsid w:val="00A421C1"/>
    <w:rsid w:val="00A4230F"/>
    <w:rsid w:val="00A438CC"/>
    <w:rsid w:val="00A43BE5"/>
    <w:rsid w:val="00A44865"/>
    <w:rsid w:val="00A44CB8"/>
    <w:rsid w:val="00A45518"/>
    <w:rsid w:val="00A458C4"/>
    <w:rsid w:val="00A45BB2"/>
    <w:rsid w:val="00A465C5"/>
    <w:rsid w:val="00A46E40"/>
    <w:rsid w:val="00A474D0"/>
    <w:rsid w:val="00A503E5"/>
    <w:rsid w:val="00A50815"/>
    <w:rsid w:val="00A5157F"/>
    <w:rsid w:val="00A5233D"/>
    <w:rsid w:val="00A53225"/>
    <w:rsid w:val="00A5322A"/>
    <w:rsid w:val="00A543CE"/>
    <w:rsid w:val="00A544B0"/>
    <w:rsid w:val="00A54E8F"/>
    <w:rsid w:val="00A55194"/>
    <w:rsid w:val="00A55475"/>
    <w:rsid w:val="00A5593A"/>
    <w:rsid w:val="00A55FC3"/>
    <w:rsid w:val="00A5642A"/>
    <w:rsid w:val="00A56B9C"/>
    <w:rsid w:val="00A606DB"/>
    <w:rsid w:val="00A608C4"/>
    <w:rsid w:val="00A61639"/>
    <w:rsid w:val="00A616CB"/>
    <w:rsid w:val="00A6195A"/>
    <w:rsid w:val="00A61B95"/>
    <w:rsid w:val="00A61CFB"/>
    <w:rsid w:val="00A628D2"/>
    <w:rsid w:val="00A629BB"/>
    <w:rsid w:val="00A62A33"/>
    <w:rsid w:val="00A63167"/>
    <w:rsid w:val="00A63F18"/>
    <w:rsid w:val="00A64300"/>
    <w:rsid w:val="00A659E0"/>
    <w:rsid w:val="00A6650A"/>
    <w:rsid w:val="00A67049"/>
    <w:rsid w:val="00A679D8"/>
    <w:rsid w:val="00A70BC1"/>
    <w:rsid w:val="00A7205B"/>
    <w:rsid w:val="00A7259B"/>
    <w:rsid w:val="00A726AF"/>
    <w:rsid w:val="00A7435C"/>
    <w:rsid w:val="00A746EC"/>
    <w:rsid w:val="00A74A57"/>
    <w:rsid w:val="00A75080"/>
    <w:rsid w:val="00A76ED4"/>
    <w:rsid w:val="00A7706A"/>
    <w:rsid w:val="00A7728B"/>
    <w:rsid w:val="00A80120"/>
    <w:rsid w:val="00A8114F"/>
    <w:rsid w:val="00A81A71"/>
    <w:rsid w:val="00A81E4C"/>
    <w:rsid w:val="00A82125"/>
    <w:rsid w:val="00A829A2"/>
    <w:rsid w:val="00A82ECA"/>
    <w:rsid w:val="00A835A1"/>
    <w:rsid w:val="00A85849"/>
    <w:rsid w:val="00A85B85"/>
    <w:rsid w:val="00A85E84"/>
    <w:rsid w:val="00A86526"/>
    <w:rsid w:val="00A87734"/>
    <w:rsid w:val="00A87A54"/>
    <w:rsid w:val="00A90145"/>
    <w:rsid w:val="00A904C2"/>
    <w:rsid w:val="00A908AB"/>
    <w:rsid w:val="00A91173"/>
    <w:rsid w:val="00A916C6"/>
    <w:rsid w:val="00A91D99"/>
    <w:rsid w:val="00A91FC5"/>
    <w:rsid w:val="00A922AF"/>
    <w:rsid w:val="00A92652"/>
    <w:rsid w:val="00A92C8C"/>
    <w:rsid w:val="00A933A5"/>
    <w:rsid w:val="00A93C23"/>
    <w:rsid w:val="00A94598"/>
    <w:rsid w:val="00A94690"/>
    <w:rsid w:val="00A9482E"/>
    <w:rsid w:val="00A94C92"/>
    <w:rsid w:val="00A94D61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73B"/>
    <w:rsid w:val="00AA1991"/>
    <w:rsid w:val="00AA34CA"/>
    <w:rsid w:val="00AA47E7"/>
    <w:rsid w:val="00AA59DA"/>
    <w:rsid w:val="00AA605C"/>
    <w:rsid w:val="00AA714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2678"/>
    <w:rsid w:val="00AB2F9C"/>
    <w:rsid w:val="00AB3058"/>
    <w:rsid w:val="00AB3142"/>
    <w:rsid w:val="00AB34B3"/>
    <w:rsid w:val="00AB34EE"/>
    <w:rsid w:val="00AB3B9B"/>
    <w:rsid w:val="00AB3CAD"/>
    <w:rsid w:val="00AB3FB5"/>
    <w:rsid w:val="00AB53ED"/>
    <w:rsid w:val="00AB605A"/>
    <w:rsid w:val="00AB62DC"/>
    <w:rsid w:val="00AB65B8"/>
    <w:rsid w:val="00AB6B23"/>
    <w:rsid w:val="00AB6CAE"/>
    <w:rsid w:val="00AB713D"/>
    <w:rsid w:val="00AB7635"/>
    <w:rsid w:val="00AB7A55"/>
    <w:rsid w:val="00AC08B5"/>
    <w:rsid w:val="00AC13BD"/>
    <w:rsid w:val="00AC2A4F"/>
    <w:rsid w:val="00AC2A86"/>
    <w:rsid w:val="00AC2B46"/>
    <w:rsid w:val="00AC422D"/>
    <w:rsid w:val="00AC5049"/>
    <w:rsid w:val="00AC55CC"/>
    <w:rsid w:val="00AC55FD"/>
    <w:rsid w:val="00AC58EA"/>
    <w:rsid w:val="00AC59BC"/>
    <w:rsid w:val="00AC59EE"/>
    <w:rsid w:val="00AC5A7F"/>
    <w:rsid w:val="00AC5C62"/>
    <w:rsid w:val="00AC5FD1"/>
    <w:rsid w:val="00AC6502"/>
    <w:rsid w:val="00AC7213"/>
    <w:rsid w:val="00AC7933"/>
    <w:rsid w:val="00AC7EA1"/>
    <w:rsid w:val="00AD0B6A"/>
    <w:rsid w:val="00AD13A6"/>
    <w:rsid w:val="00AD1D41"/>
    <w:rsid w:val="00AD232B"/>
    <w:rsid w:val="00AD2D34"/>
    <w:rsid w:val="00AD42C0"/>
    <w:rsid w:val="00AD4D06"/>
    <w:rsid w:val="00AD63A6"/>
    <w:rsid w:val="00AD6A14"/>
    <w:rsid w:val="00AE0E30"/>
    <w:rsid w:val="00AE12A3"/>
    <w:rsid w:val="00AE1796"/>
    <w:rsid w:val="00AE199A"/>
    <w:rsid w:val="00AE27FC"/>
    <w:rsid w:val="00AE3570"/>
    <w:rsid w:val="00AE35A4"/>
    <w:rsid w:val="00AE36DB"/>
    <w:rsid w:val="00AE49ED"/>
    <w:rsid w:val="00AE4C67"/>
    <w:rsid w:val="00AE4E05"/>
    <w:rsid w:val="00AE50FF"/>
    <w:rsid w:val="00AE5930"/>
    <w:rsid w:val="00AE5B86"/>
    <w:rsid w:val="00AE60FD"/>
    <w:rsid w:val="00AE674D"/>
    <w:rsid w:val="00AE6EE9"/>
    <w:rsid w:val="00AE7717"/>
    <w:rsid w:val="00AF022B"/>
    <w:rsid w:val="00AF09B8"/>
    <w:rsid w:val="00AF0DDF"/>
    <w:rsid w:val="00AF11CF"/>
    <w:rsid w:val="00AF14F1"/>
    <w:rsid w:val="00AF1E4C"/>
    <w:rsid w:val="00AF1F3E"/>
    <w:rsid w:val="00AF2AEE"/>
    <w:rsid w:val="00AF31D3"/>
    <w:rsid w:val="00AF32CA"/>
    <w:rsid w:val="00AF3FE9"/>
    <w:rsid w:val="00AF4204"/>
    <w:rsid w:val="00AF44C4"/>
    <w:rsid w:val="00AF456C"/>
    <w:rsid w:val="00AF49CF"/>
    <w:rsid w:val="00AF49F9"/>
    <w:rsid w:val="00AF539E"/>
    <w:rsid w:val="00AF583D"/>
    <w:rsid w:val="00AF62C6"/>
    <w:rsid w:val="00AF6367"/>
    <w:rsid w:val="00AF7BFA"/>
    <w:rsid w:val="00B018B6"/>
    <w:rsid w:val="00B0198D"/>
    <w:rsid w:val="00B02320"/>
    <w:rsid w:val="00B02D50"/>
    <w:rsid w:val="00B0303C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463"/>
    <w:rsid w:val="00B0690E"/>
    <w:rsid w:val="00B06F85"/>
    <w:rsid w:val="00B07438"/>
    <w:rsid w:val="00B07A63"/>
    <w:rsid w:val="00B07B68"/>
    <w:rsid w:val="00B10C8E"/>
    <w:rsid w:val="00B10D1A"/>
    <w:rsid w:val="00B1241D"/>
    <w:rsid w:val="00B12EC2"/>
    <w:rsid w:val="00B13725"/>
    <w:rsid w:val="00B14E31"/>
    <w:rsid w:val="00B15E55"/>
    <w:rsid w:val="00B16CB1"/>
    <w:rsid w:val="00B170EA"/>
    <w:rsid w:val="00B17294"/>
    <w:rsid w:val="00B172F7"/>
    <w:rsid w:val="00B179F4"/>
    <w:rsid w:val="00B17F13"/>
    <w:rsid w:val="00B17F48"/>
    <w:rsid w:val="00B203F1"/>
    <w:rsid w:val="00B20487"/>
    <w:rsid w:val="00B205B2"/>
    <w:rsid w:val="00B20EBC"/>
    <w:rsid w:val="00B21282"/>
    <w:rsid w:val="00B21E37"/>
    <w:rsid w:val="00B21E6C"/>
    <w:rsid w:val="00B23C5A"/>
    <w:rsid w:val="00B240BF"/>
    <w:rsid w:val="00B24356"/>
    <w:rsid w:val="00B24576"/>
    <w:rsid w:val="00B246BF"/>
    <w:rsid w:val="00B24796"/>
    <w:rsid w:val="00B24E96"/>
    <w:rsid w:val="00B25005"/>
    <w:rsid w:val="00B25EDA"/>
    <w:rsid w:val="00B27895"/>
    <w:rsid w:val="00B316E6"/>
    <w:rsid w:val="00B3191A"/>
    <w:rsid w:val="00B31DEC"/>
    <w:rsid w:val="00B32867"/>
    <w:rsid w:val="00B3322D"/>
    <w:rsid w:val="00B33C65"/>
    <w:rsid w:val="00B345AA"/>
    <w:rsid w:val="00B34B24"/>
    <w:rsid w:val="00B34B50"/>
    <w:rsid w:val="00B36A7B"/>
    <w:rsid w:val="00B3740A"/>
    <w:rsid w:val="00B411F9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5647"/>
    <w:rsid w:val="00B463D5"/>
    <w:rsid w:val="00B468D8"/>
    <w:rsid w:val="00B4769A"/>
    <w:rsid w:val="00B51EF6"/>
    <w:rsid w:val="00B53B7B"/>
    <w:rsid w:val="00B543CF"/>
    <w:rsid w:val="00B5492E"/>
    <w:rsid w:val="00B549E6"/>
    <w:rsid w:val="00B54A71"/>
    <w:rsid w:val="00B551E0"/>
    <w:rsid w:val="00B552F2"/>
    <w:rsid w:val="00B55D33"/>
    <w:rsid w:val="00B56467"/>
    <w:rsid w:val="00B576DF"/>
    <w:rsid w:val="00B57B62"/>
    <w:rsid w:val="00B604BA"/>
    <w:rsid w:val="00B60757"/>
    <w:rsid w:val="00B60835"/>
    <w:rsid w:val="00B6087D"/>
    <w:rsid w:val="00B60B31"/>
    <w:rsid w:val="00B61103"/>
    <w:rsid w:val="00B62A7B"/>
    <w:rsid w:val="00B63A3C"/>
    <w:rsid w:val="00B6541B"/>
    <w:rsid w:val="00B6565B"/>
    <w:rsid w:val="00B660FE"/>
    <w:rsid w:val="00B70E7A"/>
    <w:rsid w:val="00B710B7"/>
    <w:rsid w:val="00B7168B"/>
    <w:rsid w:val="00B71C7B"/>
    <w:rsid w:val="00B72347"/>
    <w:rsid w:val="00B7238C"/>
    <w:rsid w:val="00B72BA0"/>
    <w:rsid w:val="00B73EEA"/>
    <w:rsid w:val="00B7402B"/>
    <w:rsid w:val="00B7452F"/>
    <w:rsid w:val="00B746DF"/>
    <w:rsid w:val="00B74787"/>
    <w:rsid w:val="00B754FF"/>
    <w:rsid w:val="00B77355"/>
    <w:rsid w:val="00B774B3"/>
    <w:rsid w:val="00B77710"/>
    <w:rsid w:val="00B77960"/>
    <w:rsid w:val="00B77C2D"/>
    <w:rsid w:val="00B77FD4"/>
    <w:rsid w:val="00B801D1"/>
    <w:rsid w:val="00B817A8"/>
    <w:rsid w:val="00B826EA"/>
    <w:rsid w:val="00B828C6"/>
    <w:rsid w:val="00B82A91"/>
    <w:rsid w:val="00B83831"/>
    <w:rsid w:val="00B83B5F"/>
    <w:rsid w:val="00B83C6E"/>
    <w:rsid w:val="00B8447E"/>
    <w:rsid w:val="00B902A1"/>
    <w:rsid w:val="00B904F0"/>
    <w:rsid w:val="00B91DD1"/>
    <w:rsid w:val="00B92ED8"/>
    <w:rsid w:val="00B92F38"/>
    <w:rsid w:val="00B935D5"/>
    <w:rsid w:val="00B94064"/>
    <w:rsid w:val="00B94F91"/>
    <w:rsid w:val="00B94FBF"/>
    <w:rsid w:val="00B957F6"/>
    <w:rsid w:val="00B95C2B"/>
    <w:rsid w:val="00B9632F"/>
    <w:rsid w:val="00B96343"/>
    <w:rsid w:val="00B969FC"/>
    <w:rsid w:val="00B97192"/>
    <w:rsid w:val="00B974E8"/>
    <w:rsid w:val="00BA04B7"/>
    <w:rsid w:val="00BA05FA"/>
    <w:rsid w:val="00BA1D49"/>
    <w:rsid w:val="00BA1FCE"/>
    <w:rsid w:val="00BA3B88"/>
    <w:rsid w:val="00BA48CB"/>
    <w:rsid w:val="00BA4B1A"/>
    <w:rsid w:val="00BA500B"/>
    <w:rsid w:val="00BA6497"/>
    <w:rsid w:val="00BA70FE"/>
    <w:rsid w:val="00BA7813"/>
    <w:rsid w:val="00BA7A48"/>
    <w:rsid w:val="00BA7F10"/>
    <w:rsid w:val="00BB0044"/>
    <w:rsid w:val="00BB0DBD"/>
    <w:rsid w:val="00BB1331"/>
    <w:rsid w:val="00BB1955"/>
    <w:rsid w:val="00BB20EA"/>
    <w:rsid w:val="00BB2EDF"/>
    <w:rsid w:val="00BB3D9B"/>
    <w:rsid w:val="00BB4278"/>
    <w:rsid w:val="00BB44AD"/>
    <w:rsid w:val="00BB49DC"/>
    <w:rsid w:val="00BB4A4A"/>
    <w:rsid w:val="00BB4C4A"/>
    <w:rsid w:val="00BB4E6B"/>
    <w:rsid w:val="00BB594D"/>
    <w:rsid w:val="00BB5AFE"/>
    <w:rsid w:val="00BB5D15"/>
    <w:rsid w:val="00BB6FF8"/>
    <w:rsid w:val="00BB74B2"/>
    <w:rsid w:val="00BB77B9"/>
    <w:rsid w:val="00BB790E"/>
    <w:rsid w:val="00BC0362"/>
    <w:rsid w:val="00BC040B"/>
    <w:rsid w:val="00BC0E27"/>
    <w:rsid w:val="00BC13EA"/>
    <w:rsid w:val="00BC3D0B"/>
    <w:rsid w:val="00BC4474"/>
    <w:rsid w:val="00BC4F86"/>
    <w:rsid w:val="00BC669B"/>
    <w:rsid w:val="00BC6819"/>
    <w:rsid w:val="00BC76CC"/>
    <w:rsid w:val="00BC7D8D"/>
    <w:rsid w:val="00BD046B"/>
    <w:rsid w:val="00BD04EB"/>
    <w:rsid w:val="00BD075C"/>
    <w:rsid w:val="00BD1FFC"/>
    <w:rsid w:val="00BD22C8"/>
    <w:rsid w:val="00BD35BB"/>
    <w:rsid w:val="00BD3BA1"/>
    <w:rsid w:val="00BD4D1E"/>
    <w:rsid w:val="00BD622E"/>
    <w:rsid w:val="00BD6496"/>
    <w:rsid w:val="00BD7144"/>
    <w:rsid w:val="00BD719C"/>
    <w:rsid w:val="00BD71C7"/>
    <w:rsid w:val="00BD74E2"/>
    <w:rsid w:val="00BE0DE4"/>
    <w:rsid w:val="00BE1573"/>
    <w:rsid w:val="00BE1E1A"/>
    <w:rsid w:val="00BE1E6B"/>
    <w:rsid w:val="00BE1EE3"/>
    <w:rsid w:val="00BE21B6"/>
    <w:rsid w:val="00BE30EA"/>
    <w:rsid w:val="00BE3670"/>
    <w:rsid w:val="00BE3D22"/>
    <w:rsid w:val="00BE47E3"/>
    <w:rsid w:val="00BE6037"/>
    <w:rsid w:val="00BE68C7"/>
    <w:rsid w:val="00BE6DC7"/>
    <w:rsid w:val="00BF01B8"/>
    <w:rsid w:val="00BF056F"/>
    <w:rsid w:val="00BF10EA"/>
    <w:rsid w:val="00BF12AA"/>
    <w:rsid w:val="00BF13F1"/>
    <w:rsid w:val="00BF1B8D"/>
    <w:rsid w:val="00BF27AE"/>
    <w:rsid w:val="00BF2F1E"/>
    <w:rsid w:val="00BF3263"/>
    <w:rsid w:val="00BF397C"/>
    <w:rsid w:val="00BF3F35"/>
    <w:rsid w:val="00BF404D"/>
    <w:rsid w:val="00BF5038"/>
    <w:rsid w:val="00BF51AB"/>
    <w:rsid w:val="00BF559B"/>
    <w:rsid w:val="00BF65FD"/>
    <w:rsid w:val="00BF680C"/>
    <w:rsid w:val="00BF72BE"/>
    <w:rsid w:val="00C0062E"/>
    <w:rsid w:val="00C008C8"/>
    <w:rsid w:val="00C009C9"/>
    <w:rsid w:val="00C011F7"/>
    <w:rsid w:val="00C0271E"/>
    <w:rsid w:val="00C03215"/>
    <w:rsid w:val="00C05862"/>
    <w:rsid w:val="00C05B59"/>
    <w:rsid w:val="00C06B84"/>
    <w:rsid w:val="00C06EF3"/>
    <w:rsid w:val="00C0708F"/>
    <w:rsid w:val="00C07945"/>
    <w:rsid w:val="00C07BFD"/>
    <w:rsid w:val="00C1098F"/>
    <w:rsid w:val="00C12035"/>
    <w:rsid w:val="00C13A88"/>
    <w:rsid w:val="00C13DB5"/>
    <w:rsid w:val="00C13EAD"/>
    <w:rsid w:val="00C1507E"/>
    <w:rsid w:val="00C154ED"/>
    <w:rsid w:val="00C16501"/>
    <w:rsid w:val="00C1686C"/>
    <w:rsid w:val="00C16E53"/>
    <w:rsid w:val="00C2041A"/>
    <w:rsid w:val="00C20575"/>
    <w:rsid w:val="00C20675"/>
    <w:rsid w:val="00C206B0"/>
    <w:rsid w:val="00C20CA3"/>
    <w:rsid w:val="00C21EC8"/>
    <w:rsid w:val="00C21EE4"/>
    <w:rsid w:val="00C221E1"/>
    <w:rsid w:val="00C2236B"/>
    <w:rsid w:val="00C231BE"/>
    <w:rsid w:val="00C235F9"/>
    <w:rsid w:val="00C23DB3"/>
    <w:rsid w:val="00C24506"/>
    <w:rsid w:val="00C246B8"/>
    <w:rsid w:val="00C2771E"/>
    <w:rsid w:val="00C30307"/>
    <w:rsid w:val="00C310CE"/>
    <w:rsid w:val="00C311A2"/>
    <w:rsid w:val="00C31DA2"/>
    <w:rsid w:val="00C31F12"/>
    <w:rsid w:val="00C3201F"/>
    <w:rsid w:val="00C33128"/>
    <w:rsid w:val="00C33344"/>
    <w:rsid w:val="00C33A5C"/>
    <w:rsid w:val="00C34008"/>
    <w:rsid w:val="00C36933"/>
    <w:rsid w:val="00C37602"/>
    <w:rsid w:val="00C37972"/>
    <w:rsid w:val="00C37C9A"/>
    <w:rsid w:val="00C402C6"/>
    <w:rsid w:val="00C40B4F"/>
    <w:rsid w:val="00C40C3C"/>
    <w:rsid w:val="00C4154E"/>
    <w:rsid w:val="00C416AE"/>
    <w:rsid w:val="00C41898"/>
    <w:rsid w:val="00C418A8"/>
    <w:rsid w:val="00C41C21"/>
    <w:rsid w:val="00C42F2F"/>
    <w:rsid w:val="00C435DD"/>
    <w:rsid w:val="00C43C45"/>
    <w:rsid w:val="00C44BCB"/>
    <w:rsid w:val="00C45258"/>
    <w:rsid w:val="00C45FDE"/>
    <w:rsid w:val="00C46259"/>
    <w:rsid w:val="00C4680A"/>
    <w:rsid w:val="00C47154"/>
    <w:rsid w:val="00C51106"/>
    <w:rsid w:val="00C5128D"/>
    <w:rsid w:val="00C5140D"/>
    <w:rsid w:val="00C51E07"/>
    <w:rsid w:val="00C5243D"/>
    <w:rsid w:val="00C53C8A"/>
    <w:rsid w:val="00C5435D"/>
    <w:rsid w:val="00C54A16"/>
    <w:rsid w:val="00C55863"/>
    <w:rsid w:val="00C56738"/>
    <w:rsid w:val="00C56794"/>
    <w:rsid w:val="00C5740C"/>
    <w:rsid w:val="00C57912"/>
    <w:rsid w:val="00C60545"/>
    <w:rsid w:val="00C60B02"/>
    <w:rsid w:val="00C60D3A"/>
    <w:rsid w:val="00C61B84"/>
    <w:rsid w:val="00C61F81"/>
    <w:rsid w:val="00C6243B"/>
    <w:rsid w:val="00C63782"/>
    <w:rsid w:val="00C63BF2"/>
    <w:rsid w:val="00C64900"/>
    <w:rsid w:val="00C64DB0"/>
    <w:rsid w:val="00C652C8"/>
    <w:rsid w:val="00C65411"/>
    <w:rsid w:val="00C654DC"/>
    <w:rsid w:val="00C65F9C"/>
    <w:rsid w:val="00C66D89"/>
    <w:rsid w:val="00C671BE"/>
    <w:rsid w:val="00C67624"/>
    <w:rsid w:val="00C67C94"/>
    <w:rsid w:val="00C67E94"/>
    <w:rsid w:val="00C70974"/>
    <w:rsid w:val="00C70AB8"/>
    <w:rsid w:val="00C72199"/>
    <w:rsid w:val="00C7245A"/>
    <w:rsid w:val="00C7297D"/>
    <w:rsid w:val="00C73022"/>
    <w:rsid w:val="00C75197"/>
    <w:rsid w:val="00C759BD"/>
    <w:rsid w:val="00C75F47"/>
    <w:rsid w:val="00C768DC"/>
    <w:rsid w:val="00C80541"/>
    <w:rsid w:val="00C806AB"/>
    <w:rsid w:val="00C80AFD"/>
    <w:rsid w:val="00C81359"/>
    <w:rsid w:val="00C81EE0"/>
    <w:rsid w:val="00C82A66"/>
    <w:rsid w:val="00C82FA3"/>
    <w:rsid w:val="00C839EB"/>
    <w:rsid w:val="00C83FDD"/>
    <w:rsid w:val="00C84198"/>
    <w:rsid w:val="00C85407"/>
    <w:rsid w:val="00C85571"/>
    <w:rsid w:val="00C85998"/>
    <w:rsid w:val="00C85B18"/>
    <w:rsid w:val="00C863BB"/>
    <w:rsid w:val="00C86484"/>
    <w:rsid w:val="00C8660C"/>
    <w:rsid w:val="00C8792E"/>
    <w:rsid w:val="00C907FD"/>
    <w:rsid w:val="00C90BBF"/>
    <w:rsid w:val="00C917FC"/>
    <w:rsid w:val="00C91D65"/>
    <w:rsid w:val="00C920A4"/>
    <w:rsid w:val="00C92D8F"/>
    <w:rsid w:val="00C92FFD"/>
    <w:rsid w:val="00C93474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20D"/>
    <w:rsid w:val="00CA0773"/>
    <w:rsid w:val="00CA07E8"/>
    <w:rsid w:val="00CA096F"/>
    <w:rsid w:val="00CA1B1A"/>
    <w:rsid w:val="00CA1D8F"/>
    <w:rsid w:val="00CA29E1"/>
    <w:rsid w:val="00CA2C5C"/>
    <w:rsid w:val="00CA3809"/>
    <w:rsid w:val="00CA38F4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77E"/>
    <w:rsid w:val="00CB0C2F"/>
    <w:rsid w:val="00CB0F7E"/>
    <w:rsid w:val="00CB1042"/>
    <w:rsid w:val="00CB1465"/>
    <w:rsid w:val="00CB18D9"/>
    <w:rsid w:val="00CB2D77"/>
    <w:rsid w:val="00CB3C29"/>
    <w:rsid w:val="00CB3D2A"/>
    <w:rsid w:val="00CB4BE7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431"/>
    <w:rsid w:val="00CC0717"/>
    <w:rsid w:val="00CC1184"/>
    <w:rsid w:val="00CC11AE"/>
    <w:rsid w:val="00CC134C"/>
    <w:rsid w:val="00CC18A4"/>
    <w:rsid w:val="00CC1A98"/>
    <w:rsid w:val="00CC1F9C"/>
    <w:rsid w:val="00CC2662"/>
    <w:rsid w:val="00CC2AF5"/>
    <w:rsid w:val="00CC4DAE"/>
    <w:rsid w:val="00CC5381"/>
    <w:rsid w:val="00CC545C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112B"/>
    <w:rsid w:val="00CD1642"/>
    <w:rsid w:val="00CD2819"/>
    <w:rsid w:val="00CD297F"/>
    <w:rsid w:val="00CD2E11"/>
    <w:rsid w:val="00CD3214"/>
    <w:rsid w:val="00CD3393"/>
    <w:rsid w:val="00CD33C8"/>
    <w:rsid w:val="00CD353C"/>
    <w:rsid w:val="00CD3F4E"/>
    <w:rsid w:val="00CD4440"/>
    <w:rsid w:val="00CD459D"/>
    <w:rsid w:val="00CD5234"/>
    <w:rsid w:val="00CD54E1"/>
    <w:rsid w:val="00CD59E2"/>
    <w:rsid w:val="00CE11A9"/>
    <w:rsid w:val="00CE1397"/>
    <w:rsid w:val="00CE1632"/>
    <w:rsid w:val="00CE3110"/>
    <w:rsid w:val="00CE3A72"/>
    <w:rsid w:val="00CE4051"/>
    <w:rsid w:val="00CE5225"/>
    <w:rsid w:val="00CE528B"/>
    <w:rsid w:val="00CE6A96"/>
    <w:rsid w:val="00CE6C57"/>
    <w:rsid w:val="00CE746E"/>
    <w:rsid w:val="00CE7524"/>
    <w:rsid w:val="00CE7C7D"/>
    <w:rsid w:val="00CF0E70"/>
    <w:rsid w:val="00CF1356"/>
    <w:rsid w:val="00CF1D6E"/>
    <w:rsid w:val="00CF2863"/>
    <w:rsid w:val="00CF418B"/>
    <w:rsid w:val="00CF4575"/>
    <w:rsid w:val="00CF4690"/>
    <w:rsid w:val="00CF47E8"/>
    <w:rsid w:val="00CF50D3"/>
    <w:rsid w:val="00CF53AC"/>
    <w:rsid w:val="00CF6B05"/>
    <w:rsid w:val="00CF7722"/>
    <w:rsid w:val="00CF78CB"/>
    <w:rsid w:val="00D00A1F"/>
    <w:rsid w:val="00D01BFD"/>
    <w:rsid w:val="00D0230E"/>
    <w:rsid w:val="00D0232F"/>
    <w:rsid w:val="00D02A06"/>
    <w:rsid w:val="00D03105"/>
    <w:rsid w:val="00D03721"/>
    <w:rsid w:val="00D04656"/>
    <w:rsid w:val="00D04BA3"/>
    <w:rsid w:val="00D05331"/>
    <w:rsid w:val="00D05DEF"/>
    <w:rsid w:val="00D06F4A"/>
    <w:rsid w:val="00D07285"/>
    <w:rsid w:val="00D07740"/>
    <w:rsid w:val="00D1014D"/>
    <w:rsid w:val="00D101AC"/>
    <w:rsid w:val="00D119A3"/>
    <w:rsid w:val="00D1225A"/>
    <w:rsid w:val="00D125AB"/>
    <w:rsid w:val="00D12CAA"/>
    <w:rsid w:val="00D12CE3"/>
    <w:rsid w:val="00D12F44"/>
    <w:rsid w:val="00D13970"/>
    <w:rsid w:val="00D13B53"/>
    <w:rsid w:val="00D146AF"/>
    <w:rsid w:val="00D156EA"/>
    <w:rsid w:val="00D1572D"/>
    <w:rsid w:val="00D15743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1997"/>
    <w:rsid w:val="00D22BC4"/>
    <w:rsid w:val="00D238C9"/>
    <w:rsid w:val="00D24D06"/>
    <w:rsid w:val="00D26387"/>
    <w:rsid w:val="00D26871"/>
    <w:rsid w:val="00D268F4"/>
    <w:rsid w:val="00D27269"/>
    <w:rsid w:val="00D31376"/>
    <w:rsid w:val="00D31776"/>
    <w:rsid w:val="00D3189A"/>
    <w:rsid w:val="00D319AD"/>
    <w:rsid w:val="00D319D0"/>
    <w:rsid w:val="00D32352"/>
    <w:rsid w:val="00D328DD"/>
    <w:rsid w:val="00D32F14"/>
    <w:rsid w:val="00D33075"/>
    <w:rsid w:val="00D331C7"/>
    <w:rsid w:val="00D33A24"/>
    <w:rsid w:val="00D33D1D"/>
    <w:rsid w:val="00D3432C"/>
    <w:rsid w:val="00D34F6C"/>
    <w:rsid w:val="00D35F1A"/>
    <w:rsid w:val="00D35FFC"/>
    <w:rsid w:val="00D36310"/>
    <w:rsid w:val="00D36B27"/>
    <w:rsid w:val="00D37307"/>
    <w:rsid w:val="00D37623"/>
    <w:rsid w:val="00D400F3"/>
    <w:rsid w:val="00D4043F"/>
    <w:rsid w:val="00D40E25"/>
    <w:rsid w:val="00D41453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857"/>
    <w:rsid w:val="00D5493F"/>
    <w:rsid w:val="00D54F41"/>
    <w:rsid w:val="00D5616F"/>
    <w:rsid w:val="00D56A5B"/>
    <w:rsid w:val="00D56F93"/>
    <w:rsid w:val="00D57626"/>
    <w:rsid w:val="00D57B8D"/>
    <w:rsid w:val="00D60248"/>
    <w:rsid w:val="00D60554"/>
    <w:rsid w:val="00D6069D"/>
    <w:rsid w:val="00D6189D"/>
    <w:rsid w:val="00D6253D"/>
    <w:rsid w:val="00D6270E"/>
    <w:rsid w:val="00D62D5D"/>
    <w:rsid w:val="00D64382"/>
    <w:rsid w:val="00D65990"/>
    <w:rsid w:val="00D65EF5"/>
    <w:rsid w:val="00D662BF"/>
    <w:rsid w:val="00D66899"/>
    <w:rsid w:val="00D66DEB"/>
    <w:rsid w:val="00D67A55"/>
    <w:rsid w:val="00D70D07"/>
    <w:rsid w:val="00D716FF"/>
    <w:rsid w:val="00D71F42"/>
    <w:rsid w:val="00D73150"/>
    <w:rsid w:val="00D73B87"/>
    <w:rsid w:val="00D73FD2"/>
    <w:rsid w:val="00D74335"/>
    <w:rsid w:val="00D744BB"/>
    <w:rsid w:val="00D746E3"/>
    <w:rsid w:val="00D74B2B"/>
    <w:rsid w:val="00D75C6A"/>
    <w:rsid w:val="00D76183"/>
    <w:rsid w:val="00D76AB4"/>
    <w:rsid w:val="00D775A7"/>
    <w:rsid w:val="00D77C35"/>
    <w:rsid w:val="00D813EC"/>
    <w:rsid w:val="00D818FB"/>
    <w:rsid w:val="00D8216C"/>
    <w:rsid w:val="00D821A1"/>
    <w:rsid w:val="00D82E6F"/>
    <w:rsid w:val="00D83945"/>
    <w:rsid w:val="00D83FF5"/>
    <w:rsid w:val="00D84264"/>
    <w:rsid w:val="00D84DCC"/>
    <w:rsid w:val="00D85AFF"/>
    <w:rsid w:val="00D86639"/>
    <w:rsid w:val="00D866F3"/>
    <w:rsid w:val="00D86A84"/>
    <w:rsid w:val="00D87D5C"/>
    <w:rsid w:val="00D90055"/>
    <w:rsid w:val="00D90185"/>
    <w:rsid w:val="00D905AA"/>
    <w:rsid w:val="00D91FA8"/>
    <w:rsid w:val="00D923B8"/>
    <w:rsid w:val="00D925BA"/>
    <w:rsid w:val="00D93E12"/>
    <w:rsid w:val="00D94F36"/>
    <w:rsid w:val="00D9579F"/>
    <w:rsid w:val="00D95D71"/>
    <w:rsid w:val="00D966F6"/>
    <w:rsid w:val="00D96949"/>
    <w:rsid w:val="00D96988"/>
    <w:rsid w:val="00D9727A"/>
    <w:rsid w:val="00D97692"/>
    <w:rsid w:val="00D97808"/>
    <w:rsid w:val="00D97D3F"/>
    <w:rsid w:val="00DA1831"/>
    <w:rsid w:val="00DA29B5"/>
    <w:rsid w:val="00DA2B70"/>
    <w:rsid w:val="00DA2B8E"/>
    <w:rsid w:val="00DA2E3E"/>
    <w:rsid w:val="00DA2EC8"/>
    <w:rsid w:val="00DA3F7E"/>
    <w:rsid w:val="00DA4ABA"/>
    <w:rsid w:val="00DA4D38"/>
    <w:rsid w:val="00DA5BFF"/>
    <w:rsid w:val="00DA6659"/>
    <w:rsid w:val="00DA6F5E"/>
    <w:rsid w:val="00DA7077"/>
    <w:rsid w:val="00DA7B72"/>
    <w:rsid w:val="00DA7D99"/>
    <w:rsid w:val="00DB03EB"/>
    <w:rsid w:val="00DB0537"/>
    <w:rsid w:val="00DB0C4A"/>
    <w:rsid w:val="00DB0F9F"/>
    <w:rsid w:val="00DB1656"/>
    <w:rsid w:val="00DB2C5B"/>
    <w:rsid w:val="00DB2DAC"/>
    <w:rsid w:val="00DB3068"/>
    <w:rsid w:val="00DB36B7"/>
    <w:rsid w:val="00DB3D3D"/>
    <w:rsid w:val="00DB48FE"/>
    <w:rsid w:val="00DB49DA"/>
    <w:rsid w:val="00DB5496"/>
    <w:rsid w:val="00DB5729"/>
    <w:rsid w:val="00DB57F9"/>
    <w:rsid w:val="00DB63CE"/>
    <w:rsid w:val="00DB6C32"/>
    <w:rsid w:val="00DB70B4"/>
    <w:rsid w:val="00DB786F"/>
    <w:rsid w:val="00DC150D"/>
    <w:rsid w:val="00DC17EC"/>
    <w:rsid w:val="00DC190E"/>
    <w:rsid w:val="00DC24CE"/>
    <w:rsid w:val="00DC2720"/>
    <w:rsid w:val="00DC2C12"/>
    <w:rsid w:val="00DC31D4"/>
    <w:rsid w:val="00DC3707"/>
    <w:rsid w:val="00DC4086"/>
    <w:rsid w:val="00DC4829"/>
    <w:rsid w:val="00DC4D01"/>
    <w:rsid w:val="00DC657E"/>
    <w:rsid w:val="00DC69DD"/>
    <w:rsid w:val="00DC6CD9"/>
    <w:rsid w:val="00DC7C2B"/>
    <w:rsid w:val="00DD06D0"/>
    <w:rsid w:val="00DD0798"/>
    <w:rsid w:val="00DD0D78"/>
    <w:rsid w:val="00DD1001"/>
    <w:rsid w:val="00DD198D"/>
    <w:rsid w:val="00DD1AA5"/>
    <w:rsid w:val="00DD2608"/>
    <w:rsid w:val="00DD2E14"/>
    <w:rsid w:val="00DD4C2C"/>
    <w:rsid w:val="00DD5C1E"/>
    <w:rsid w:val="00DD5F1B"/>
    <w:rsid w:val="00DD659F"/>
    <w:rsid w:val="00DD6C01"/>
    <w:rsid w:val="00DD715E"/>
    <w:rsid w:val="00DE065B"/>
    <w:rsid w:val="00DE0E7F"/>
    <w:rsid w:val="00DE11C4"/>
    <w:rsid w:val="00DE14B5"/>
    <w:rsid w:val="00DE1D56"/>
    <w:rsid w:val="00DE1FDE"/>
    <w:rsid w:val="00DE20D5"/>
    <w:rsid w:val="00DE2BC7"/>
    <w:rsid w:val="00DE3500"/>
    <w:rsid w:val="00DE3601"/>
    <w:rsid w:val="00DE36FC"/>
    <w:rsid w:val="00DE458B"/>
    <w:rsid w:val="00DE4BCB"/>
    <w:rsid w:val="00DE552C"/>
    <w:rsid w:val="00DE690A"/>
    <w:rsid w:val="00DE7162"/>
    <w:rsid w:val="00DE757A"/>
    <w:rsid w:val="00DF081A"/>
    <w:rsid w:val="00DF19B1"/>
    <w:rsid w:val="00DF2C3D"/>
    <w:rsid w:val="00DF2E62"/>
    <w:rsid w:val="00DF343E"/>
    <w:rsid w:val="00DF3791"/>
    <w:rsid w:val="00DF3D18"/>
    <w:rsid w:val="00DF3E29"/>
    <w:rsid w:val="00DF3FCC"/>
    <w:rsid w:val="00DF57C9"/>
    <w:rsid w:val="00DF681B"/>
    <w:rsid w:val="00DF7546"/>
    <w:rsid w:val="00DF7795"/>
    <w:rsid w:val="00E0116A"/>
    <w:rsid w:val="00E01252"/>
    <w:rsid w:val="00E01338"/>
    <w:rsid w:val="00E021C3"/>
    <w:rsid w:val="00E023E4"/>
    <w:rsid w:val="00E033A8"/>
    <w:rsid w:val="00E0395B"/>
    <w:rsid w:val="00E03B4B"/>
    <w:rsid w:val="00E03DE2"/>
    <w:rsid w:val="00E0495F"/>
    <w:rsid w:val="00E05A9B"/>
    <w:rsid w:val="00E05B08"/>
    <w:rsid w:val="00E05EF9"/>
    <w:rsid w:val="00E06534"/>
    <w:rsid w:val="00E078A6"/>
    <w:rsid w:val="00E07BD2"/>
    <w:rsid w:val="00E10510"/>
    <w:rsid w:val="00E105C5"/>
    <w:rsid w:val="00E11E1A"/>
    <w:rsid w:val="00E1225C"/>
    <w:rsid w:val="00E12570"/>
    <w:rsid w:val="00E12FD2"/>
    <w:rsid w:val="00E13207"/>
    <w:rsid w:val="00E134E8"/>
    <w:rsid w:val="00E15756"/>
    <w:rsid w:val="00E169D2"/>
    <w:rsid w:val="00E16ABF"/>
    <w:rsid w:val="00E1735A"/>
    <w:rsid w:val="00E17375"/>
    <w:rsid w:val="00E17FBA"/>
    <w:rsid w:val="00E204BE"/>
    <w:rsid w:val="00E20E75"/>
    <w:rsid w:val="00E20FFC"/>
    <w:rsid w:val="00E2169F"/>
    <w:rsid w:val="00E228E7"/>
    <w:rsid w:val="00E23C0A"/>
    <w:rsid w:val="00E2410F"/>
    <w:rsid w:val="00E24567"/>
    <w:rsid w:val="00E25570"/>
    <w:rsid w:val="00E25D4C"/>
    <w:rsid w:val="00E26D3D"/>
    <w:rsid w:val="00E2786B"/>
    <w:rsid w:val="00E27D0F"/>
    <w:rsid w:val="00E302BC"/>
    <w:rsid w:val="00E306AD"/>
    <w:rsid w:val="00E308CD"/>
    <w:rsid w:val="00E30D08"/>
    <w:rsid w:val="00E3104A"/>
    <w:rsid w:val="00E31A7A"/>
    <w:rsid w:val="00E329A6"/>
    <w:rsid w:val="00E32F2E"/>
    <w:rsid w:val="00E333FB"/>
    <w:rsid w:val="00E33658"/>
    <w:rsid w:val="00E33AC7"/>
    <w:rsid w:val="00E3403D"/>
    <w:rsid w:val="00E342B4"/>
    <w:rsid w:val="00E342FD"/>
    <w:rsid w:val="00E34C73"/>
    <w:rsid w:val="00E35299"/>
    <w:rsid w:val="00E36256"/>
    <w:rsid w:val="00E37E64"/>
    <w:rsid w:val="00E37FCF"/>
    <w:rsid w:val="00E40048"/>
    <w:rsid w:val="00E4116A"/>
    <w:rsid w:val="00E44248"/>
    <w:rsid w:val="00E44E36"/>
    <w:rsid w:val="00E45053"/>
    <w:rsid w:val="00E45060"/>
    <w:rsid w:val="00E45B1F"/>
    <w:rsid w:val="00E45EA1"/>
    <w:rsid w:val="00E46182"/>
    <w:rsid w:val="00E47673"/>
    <w:rsid w:val="00E47D91"/>
    <w:rsid w:val="00E5020E"/>
    <w:rsid w:val="00E50E54"/>
    <w:rsid w:val="00E515ED"/>
    <w:rsid w:val="00E517B9"/>
    <w:rsid w:val="00E52146"/>
    <w:rsid w:val="00E5289D"/>
    <w:rsid w:val="00E53010"/>
    <w:rsid w:val="00E5377B"/>
    <w:rsid w:val="00E53BAC"/>
    <w:rsid w:val="00E53D98"/>
    <w:rsid w:val="00E53DA4"/>
    <w:rsid w:val="00E548B0"/>
    <w:rsid w:val="00E54D2E"/>
    <w:rsid w:val="00E54FC8"/>
    <w:rsid w:val="00E55421"/>
    <w:rsid w:val="00E56AA1"/>
    <w:rsid w:val="00E56DA8"/>
    <w:rsid w:val="00E578A2"/>
    <w:rsid w:val="00E57BC0"/>
    <w:rsid w:val="00E60806"/>
    <w:rsid w:val="00E6126D"/>
    <w:rsid w:val="00E61FB9"/>
    <w:rsid w:val="00E62C30"/>
    <w:rsid w:val="00E631CD"/>
    <w:rsid w:val="00E63FDD"/>
    <w:rsid w:val="00E6416B"/>
    <w:rsid w:val="00E64272"/>
    <w:rsid w:val="00E64EFE"/>
    <w:rsid w:val="00E65D6E"/>
    <w:rsid w:val="00E6617B"/>
    <w:rsid w:val="00E66AA8"/>
    <w:rsid w:val="00E67115"/>
    <w:rsid w:val="00E676EF"/>
    <w:rsid w:val="00E67A38"/>
    <w:rsid w:val="00E67F85"/>
    <w:rsid w:val="00E704CE"/>
    <w:rsid w:val="00E707F0"/>
    <w:rsid w:val="00E70D76"/>
    <w:rsid w:val="00E7114A"/>
    <w:rsid w:val="00E7192F"/>
    <w:rsid w:val="00E71B72"/>
    <w:rsid w:val="00E72146"/>
    <w:rsid w:val="00E72AF1"/>
    <w:rsid w:val="00E72EAD"/>
    <w:rsid w:val="00E75243"/>
    <w:rsid w:val="00E75A1E"/>
    <w:rsid w:val="00E75C82"/>
    <w:rsid w:val="00E762AC"/>
    <w:rsid w:val="00E765E1"/>
    <w:rsid w:val="00E76A41"/>
    <w:rsid w:val="00E778C9"/>
    <w:rsid w:val="00E80536"/>
    <w:rsid w:val="00E81218"/>
    <w:rsid w:val="00E8182D"/>
    <w:rsid w:val="00E82690"/>
    <w:rsid w:val="00E83B49"/>
    <w:rsid w:val="00E83FF7"/>
    <w:rsid w:val="00E8447B"/>
    <w:rsid w:val="00E8455E"/>
    <w:rsid w:val="00E858B2"/>
    <w:rsid w:val="00E86E27"/>
    <w:rsid w:val="00E86E9D"/>
    <w:rsid w:val="00E87533"/>
    <w:rsid w:val="00E8753D"/>
    <w:rsid w:val="00E87BDE"/>
    <w:rsid w:val="00E87BF5"/>
    <w:rsid w:val="00E90462"/>
    <w:rsid w:val="00E90A9D"/>
    <w:rsid w:val="00E90AA8"/>
    <w:rsid w:val="00E91457"/>
    <w:rsid w:val="00E92552"/>
    <w:rsid w:val="00E93AC0"/>
    <w:rsid w:val="00E949AD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1DAA"/>
    <w:rsid w:val="00EA27DD"/>
    <w:rsid w:val="00EA28F7"/>
    <w:rsid w:val="00EA3216"/>
    <w:rsid w:val="00EA3323"/>
    <w:rsid w:val="00EA3D58"/>
    <w:rsid w:val="00EA49B6"/>
    <w:rsid w:val="00EA54E9"/>
    <w:rsid w:val="00EA592D"/>
    <w:rsid w:val="00EA5B3E"/>
    <w:rsid w:val="00EA60D7"/>
    <w:rsid w:val="00EA688F"/>
    <w:rsid w:val="00EA7D29"/>
    <w:rsid w:val="00EB02C0"/>
    <w:rsid w:val="00EB0FE4"/>
    <w:rsid w:val="00EB1AFE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07C"/>
    <w:rsid w:val="00EB448F"/>
    <w:rsid w:val="00EB46B1"/>
    <w:rsid w:val="00EB470C"/>
    <w:rsid w:val="00EB57B0"/>
    <w:rsid w:val="00EB6973"/>
    <w:rsid w:val="00EB6B34"/>
    <w:rsid w:val="00EB6FD7"/>
    <w:rsid w:val="00EB72A4"/>
    <w:rsid w:val="00EB7724"/>
    <w:rsid w:val="00EB797A"/>
    <w:rsid w:val="00EB79B2"/>
    <w:rsid w:val="00EC062A"/>
    <w:rsid w:val="00EC1B9D"/>
    <w:rsid w:val="00EC2390"/>
    <w:rsid w:val="00EC2595"/>
    <w:rsid w:val="00EC3B58"/>
    <w:rsid w:val="00EC414C"/>
    <w:rsid w:val="00EC44E2"/>
    <w:rsid w:val="00EC51AD"/>
    <w:rsid w:val="00EC5256"/>
    <w:rsid w:val="00EC5ED3"/>
    <w:rsid w:val="00ED0847"/>
    <w:rsid w:val="00ED09EF"/>
    <w:rsid w:val="00ED0A4E"/>
    <w:rsid w:val="00ED1596"/>
    <w:rsid w:val="00ED1B5D"/>
    <w:rsid w:val="00ED2358"/>
    <w:rsid w:val="00ED23A1"/>
    <w:rsid w:val="00ED31AA"/>
    <w:rsid w:val="00ED3E5B"/>
    <w:rsid w:val="00ED43DB"/>
    <w:rsid w:val="00ED4974"/>
    <w:rsid w:val="00ED4EB3"/>
    <w:rsid w:val="00ED59A9"/>
    <w:rsid w:val="00ED5FCB"/>
    <w:rsid w:val="00ED6DA2"/>
    <w:rsid w:val="00ED7514"/>
    <w:rsid w:val="00ED7863"/>
    <w:rsid w:val="00EE062E"/>
    <w:rsid w:val="00EE0A21"/>
    <w:rsid w:val="00EE0B26"/>
    <w:rsid w:val="00EE0BE0"/>
    <w:rsid w:val="00EE205A"/>
    <w:rsid w:val="00EE214C"/>
    <w:rsid w:val="00EE29C1"/>
    <w:rsid w:val="00EE2AD7"/>
    <w:rsid w:val="00EE2F91"/>
    <w:rsid w:val="00EE3A01"/>
    <w:rsid w:val="00EE4386"/>
    <w:rsid w:val="00EE43BE"/>
    <w:rsid w:val="00EE5911"/>
    <w:rsid w:val="00EE5E48"/>
    <w:rsid w:val="00EE66F2"/>
    <w:rsid w:val="00EE6868"/>
    <w:rsid w:val="00EE79CE"/>
    <w:rsid w:val="00EF00D2"/>
    <w:rsid w:val="00EF06FB"/>
    <w:rsid w:val="00EF1413"/>
    <w:rsid w:val="00EF1655"/>
    <w:rsid w:val="00EF2103"/>
    <w:rsid w:val="00EF3AEC"/>
    <w:rsid w:val="00EF3CAA"/>
    <w:rsid w:val="00EF41E7"/>
    <w:rsid w:val="00EF46F7"/>
    <w:rsid w:val="00EF53AC"/>
    <w:rsid w:val="00EF54C1"/>
    <w:rsid w:val="00EF5836"/>
    <w:rsid w:val="00EF5C5B"/>
    <w:rsid w:val="00EF5E04"/>
    <w:rsid w:val="00EF6084"/>
    <w:rsid w:val="00EF646D"/>
    <w:rsid w:val="00EF6480"/>
    <w:rsid w:val="00EF6FCE"/>
    <w:rsid w:val="00EF7026"/>
    <w:rsid w:val="00EF7135"/>
    <w:rsid w:val="00EF7199"/>
    <w:rsid w:val="00EF7F4A"/>
    <w:rsid w:val="00F00614"/>
    <w:rsid w:val="00F0278C"/>
    <w:rsid w:val="00F02CF3"/>
    <w:rsid w:val="00F0385F"/>
    <w:rsid w:val="00F039E2"/>
    <w:rsid w:val="00F03D2F"/>
    <w:rsid w:val="00F0418A"/>
    <w:rsid w:val="00F057AD"/>
    <w:rsid w:val="00F05A36"/>
    <w:rsid w:val="00F05AD9"/>
    <w:rsid w:val="00F05AE0"/>
    <w:rsid w:val="00F06598"/>
    <w:rsid w:val="00F067E2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86"/>
    <w:rsid w:val="00F14A80"/>
    <w:rsid w:val="00F14B20"/>
    <w:rsid w:val="00F14EB8"/>
    <w:rsid w:val="00F15206"/>
    <w:rsid w:val="00F15257"/>
    <w:rsid w:val="00F15C94"/>
    <w:rsid w:val="00F170F0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C6F"/>
    <w:rsid w:val="00F21F46"/>
    <w:rsid w:val="00F229A1"/>
    <w:rsid w:val="00F22BF3"/>
    <w:rsid w:val="00F236F9"/>
    <w:rsid w:val="00F241F4"/>
    <w:rsid w:val="00F24912"/>
    <w:rsid w:val="00F251F7"/>
    <w:rsid w:val="00F25935"/>
    <w:rsid w:val="00F2604F"/>
    <w:rsid w:val="00F26F8A"/>
    <w:rsid w:val="00F270EB"/>
    <w:rsid w:val="00F30575"/>
    <w:rsid w:val="00F30761"/>
    <w:rsid w:val="00F31067"/>
    <w:rsid w:val="00F31140"/>
    <w:rsid w:val="00F31B43"/>
    <w:rsid w:val="00F31B8E"/>
    <w:rsid w:val="00F33535"/>
    <w:rsid w:val="00F339B6"/>
    <w:rsid w:val="00F3432D"/>
    <w:rsid w:val="00F343AA"/>
    <w:rsid w:val="00F34486"/>
    <w:rsid w:val="00F34BAD"/>
    <w:rsid w:val="00F34E2A"/>
    <w:rsid w:val="00F37C65"/>
    <w:rsid w:val="00F37DEA"/>
    <w:rsid w:val="00F40FE8"/>
    <w:rsid w:val="00F41088"/>
    <w:rsid w:val="00F43431"/>
    <w:rsid w:val="00F44161"/>
    <w:rsid w:val="00F44319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F70"/>
    <w:rsid w:val="00F501BF"/>
    <w:rsid w:val="00F50A6E"/>
    <w:rsid w:val="00F50A8A"/>
    <w:rsid w:val="00F512FD"/>
    <w:rsid w:val="00F513B3"/>
    <w:rsid w:val="00F518B9"/>
    <w:rsid w:val="00F526A1"/>
    <w:rsid w:val="00F52733"/>
    <w:rsid w:val="00F53005"/>
    <w:rsid w:val="00F53CB6"/>
    <w:rsid w:val="00F53D2A"/>
    <w:rsid w:val="00F53EF5"/>
    <w:rsid w:val="00F553CA"/>
    <w:rsid w:val="00F563F2"/>
    <w:rsid w:val="00F569D1"/>
    <w:rsid w:val="00F56D56"/>
    <w:rsid w:val="00F57085"/>
    <w:rsid w:val="00F57D1E"/>
    <w:rsid w:val="00F6183D"/>
    <w:rsid w:val="00F61983"/>
    <w:rsid w:val="00F61FFD"/>
    <w:rsid w:val="00F6242D"/>
    <w:rsid w:val="00F63497"/>
    <w:rsid w:val="00F63A33"/>
    <w:rsid w:val="00F641D6"/>
    <w:rsid w:val="00F65371"/>
    <w:rsid w:val="00F71809"/>
    <w:rsid w:val="00F7192E"/>
    <w:rsid w:val="00F71C2D"/>
    <w:rsid w:val="00F739F1"/>
    <w:rsid w:val="00F743C2"/>
    <w:rsid w:val="00F745CC"/>
    <w:rsid w:val="00F75CA2"/>
    <w:rsid w:val="00F7679E"/>
    <w:rsid w:val="00F76CF8"/>
    <w:rsid w:val="00F8004C"/>
    <w:rsid w:val="00F801D4"/>
    <w:rsid w:val="00F81035"/>
    <w:rsid w:val="00F8109C"/>
    <w:rsid w:val="00F82023"/>
    <w:rsid w:val="00F820FB"/>
    <w:rsid w:val="00F82F2B"/>
    <w:rsid w:val="00F8351E"/>
    <w:rsid w:val="00F83683"/>
    <w:rsid w:val="00F847FE"/>
    <w:rsid w:val="00F8490C"/>
    <w:rsid w:val="00F84BD4"/>
    <w:rsid w:val="00F858B1"/>
    <w:rsid w:val="00F8660B"/>
    <w:rsid w:val="00F86638"/>
    <w:rsid w:val="00F87032"/>
    <w:rsid w:val="00F87870"/>
    <w:rsid w:val="00F9020A"/>
    <w:rsid w:val="00F903A8"/>
    <w:rsid w:val="00F908E6"/>
    <w:rsid w:val="00F91537"/>
    <w:rsid w:val="00F929AB"/>
    <w:rsid w:val="00F929F7"/>
    <w:rsid w:val="00F93528"/>
    <w:rsid w:val="00F93B80"/>
    <w:rsid w:val="00F9483D"/>
    <w:rsid w:val="00F95450"/>
    <w:rsid w:val="00F95BD9"/>
    <w:rsid w:val="00F95FA1"/>
    <w:rsid w:val="00F960EC"/>
    <w:rsid w:val="00F965F1"/>
    <w:rsid w:val="00F97629"/>
    <w:rsid w:val="00F97D88"/>
    <w:rsid w:val="00FA05EA"/>
    <w:rsid w:val="00FA0969"/>
    <w:rsid w:val="00FA09E9"/>
    <w:rsid w:val="00FA2129"/>
    <w:rsid w:val="00FA2D23"/>
    <w:rsid w:val="00FA2D78"/>
    <w:rsid w:val="00FA31CA"/>
    <w:rsid w:val="00FA3391"/>
    <w:rsid w:val="00FA3419"/>
    <w:rsid w:val="00FA36F8"/>
    <w:rsid w:val="00FA486B"/>
    <w:rsid w:val="00FA4E87"/>
    <w:rsid w:val="00FA5796"/>
    <w:rsid w:val="00FA5B3F"/>
    <w:rsid w:val="00FA6246"/>
    <w:rsid w:val="00FA6474"/>
    <w:rsid w:val="00FA653D"/>
    <w:rsid w:val="00FA66D9"/>
    <w:rsid w:val="00FA6DF9"/>
    <w:rsid w:val="00FA74EA"/>
    <w:rsid w:val="00FA7747"/>
    <w:rsid w:val="00FA7F83"/>
    <w:rsid w:val="00FB100F"/>
    <w:rsid w:val="00FB26DD"/>
    <w:rsid w:val="00FB277F"/>
    <w:rsid w:val="00FB2859"/>
    <w:rsid w:val="00FB2C31"/>
    <w:rsid w:val="00FB346C"/>
    <w:rsid w:val="00FB361C"/>
    <w:rsid w:val="00FB479D"/>
    <w:rsid w:val="00FB49FC"/>
    <w:rsid w:val="00FB4CD0"/>
    <w:rsid w:val="00FB51FB"/>
    <w:rsid w:val="00FB56A6"/>
    <w:rsid w:val="00FB5B09"/>
    <w:rsid w:val="00FB5B73"/>
    <w:rsid w:val="00FB5D89"/>
    <w:rsid w:val="00FB7654"/>
    <w:rsid w:val="00FB7753"/>
    <w:rsid w:val="00FC1E21"/>
    <w:rsid w:val="00FC28F7"/>
    <w:rsid w:val="00FC342B"/>
    <w:rsid w:val="00FC362D"/>
    <w:rsid w:val="00FC3F96"/>
    <w:rsid w:val="00FC5533"/>
    <w:rsid w:val="00FC59F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3DA"/>
    <w:rsid w:val="00FD3740"/>
    <w:rsid w:val="00FD3802"/>
    <w:rsid w:val="00FD3E05"/>
    <w:rsid w:val="00FD418C"/>
    <w:rsid w:val="00FD42BA"/>
    <w:rsid w:val="00FD4342"/>
    <w:rsid w:val="00FD5208"/>
    <w:rsid w:val="00FD5CE8"/>
    <w:rsid w:val="00FD6101"/>
    <w:rsid w:val="00FD69FF"/>
    <w:rsid w:val="00FD7174"/>
    <w:rsid w:val="00FD777F"/>
    <w:rsid w:val="00FD7CF3"/>
    <w:rsid w:val="00FE10EF"/>
    <w:rsid w:val="00FE1D96"/>
    <w:rsid w:val="00FE2808"/>
    <w:rsid w:val="00FE2EEF"/>
    <w:rsid w:val="00FE3401"/>
    <w:rsid w:val="00FE4388"/>
    <w:rsid w:val="00FE47DB"/>
    <w:rsid w:val="00FE58C6"/>
    <w:rsid w:val="00FE5B72"/>
    <w:rsid w:val="00FE5DC3"/>
    <w:rsid w:val="00FF16E9"/>
    <w:rsid w:val="00FF1CFB"/>
    <w:rsid w:val="00FF28BF"/>
    <w:rsid w:val="00FF2BB6"/>
    <w:rsid w:val="00FF2D30"/>
    <w:rsid w:val="00FF2F0F"/>
    <w:rsid w:val="00FF3F36"/>
    <w:rsid w:val="00FF4B4A"/>
    <w:rsid w:val="00FF5CD4"/>
    <w:rsid w:val="00FF61C5"/>
    <w:rsid w:val="00FF63D5"/>
    <w:rsid w:val="00FF648D"/>
    <w:rsid w:val="00FF77D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229AB"/>
    <w:pPr>
      <w:ind w:left="284"/>
    </w:pPr>
  </w:style>
  <w:style w:type="paragraph" w:customStyle="1" w:styleId="AAFrameAddress">
    <w:name w:val="AA Frame Address"/>
    <w:basedOn w:val="Heading1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semiHidden/>
    <w:rsid w:val="001229AB"/>
    <w:pPr>
      <w:ind w:left="1134"/>
    </w:pPr>
  </w:style>
  <w:style w:type="paragraph" w:styleId="TOC6">
    <w:name w:val="toc 6"/>
    <w:basedOn w:val="Normal"/>
    <w:next w:val="Normal"/>
    <w:semiHidden/>
    <w:rsid w:val="001229AB"/>
    <w:pPr>
      <w:ind w:left="1418"/>
    </w:pPr>
  </w:style>
  <w:style w:type="paragraph" w:styleId="TOC7">
    <w:name w:val="toc 7"/>
    <w:basedOn w:val="Normal"/>
    <w:next w:val="Normal"/>
    <w:semiHidden/>
    <w:rsid w:val="001229AB"/>
    <w:pPr>
      <w:ind w:left="1701"/>
    </w:pPr>
  </w:style>
  <w:style w:type="paragraph" w:styleId="TOC8">
    <w:name w:val="toc 8"/>
    <w:basedOn w:val="Normal"/>
    <w:next w:val="Normal"/>
    <w:semiHidden/>
    <w:rsid w:val="001229AB"/>
    <w:pPr>
      <w:ind w:left="1985"/>
    </w:pPr>
  </w:style>
  <w:style w:type="paragraph" w:styleId="TOC9">
    <w:name w:val="toc 9"/>
    <w:basedOn w:val="Normal"/>
    <w:next w:val="Normal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semiHidden/>
    <w:rsid w:val="001229AB"/>
    <w:pPr>
      <w:ind w:left="567" w:hanging="567"/>
    </w:pPr>
  </w:style>
  <w:style w:type="paragraph" w:styleId="ListBullet5">
    <w:name w:val="List Bullet 5"/>
    <w:basedOn w:val="Normal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229AB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1229A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229AB"/>
    <w:pPr>
      <w:ind w:left="284" w:firstLine="284"/>
    </w:pPr>
  </w:style>
  <w:style w:type="character" w:styleId="Strong">
    <w:name w:val="Strong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CA29E1"/>
    <w:rPr>
      <w:rFonts w:ascii="Arial" w:hAnsi="Arial"/>
      <w:sz w:val="18"/>
      <w:szCs w:val="18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basedOn w:val="DefaultParagraphFont"/>
    <w:semiHidden/>
    <w:unhideWhenUsed/>
    <w:rsid w:val="00640477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9E4A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E4A0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FirstIndent2Char">
    <w:name w:val="Body Text First Indent 2 Char"/>
    <w:basedOn w:val="DefaultParagraphFont"/>
    <w:link w:val="BodyTextFirstIndent2"/>
    <w:rsid w:val="00604FE6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DefaultParagraphFont"/>
    <w:rsid w:val="00F50A6E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8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7F3DCA-39C0-4EDE-87A9-B3738FB8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132</TotalTime>
  <Pages>6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Jutatouch, Ohpassatchakul</cp:lastModifiedBy>
  <cp:revision>39</cp:revision>
  <cp:lastPrinted>2021-02-15T07:11:00Z</cp:lastPrinted>
  <dcterms:created xsi:type="dcterms:W3CDTF">2021-01-29T06:49:00Z</dcterms:created>
  <dcterms:modified xsi:type="dcterms:W3CDTF">2021-02-16T07:02:00Z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