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572B6F" w:rsidRPr="00EA592D" w14:paraId="517019B3" w14:textId="77777777" w:rsidTr="00EB57B0">
        <w:tc>
          <w:tcPr>
            <w:tcW w:w="1278" w:type="dxa"/>
          </w:tcPr>
          <w:p w14:paraId="2481E77F" w14:textId="6AFC570A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A592D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269AB96C" w14:textId="77777777" w:rsidR="00572B6F" w:rsidRPr="00EA592D" w:rsidRDefault="00572B6F" w:rsidP="00CE726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8C82640" w14:textId="77777777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572B6F" w:rsidRPr="00EA592D" w14:paraId="71364458" w14:textId="77777777" w:rsidTr="005A4D0B">
        <w:trPr>
          <w:trHeight w:val="227"/>
        </w:trPr>
        <w:tc>
          <w:tcPr>
            <w:tcW w:w="1278" w:type="dxa"/>
          </w:tcPr>
          <w:p w14:paraId="5496C78F" w14:textId="77777777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2A97E" w14:textId="77777777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4DD19DE" w14:textId="77777777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572B6F" w:rsidRPr="00EA592D" w14:paraId="040F56AB" w14:textId="77777777" w:rsidTr="005A4D0B">
        <w:tc>
          <w:tcPr>
            <w:tcW w:w="1278" w:type="dxa"/>
          </w:tcPr>
          <w:p w14:paraId="49E8D6FC" w14:textId="467BD509" w:rsidR="00572B6F" w:rsidRPr="00EA592D" w:rsidRDefault="00CB51B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48C547F" w14:textId="77777777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692428A" w14:textId="77777777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572B6F" w:rsidRPr="00EA592D" w14:paraId="4AC256B4" w14:textId="77777777" w:rsidTr="005A4D0B">
        <w:tc>
          <w:tcPr>
            <w:tcW w:w="1278" w:type="dxa"/>
          </w:tcPr>
          <w:p w14:paraId="5B7C89E1" w14:textId="317926E3" w:rsidR="00572B6F" w:rsidRPr="00EA592D" w:rsidRDefault="00CB51B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72B6F"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3C25993" w14:textId="77777777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1F33843" w14:textId="02BF72D0" w:rsidR="00EE783D" w:rsidRPr="00EE783D" w:rsidRDefault="00572B6F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EB79A0" w:rsidRPr="00EA592D" w14:paraId="02ACDC2D" w14:textId="77777777" w:rsidTr="005A4D0B">
        <w:tc>
          <w:tcPr>
            <w:tcW w:w="1278" w:type="dxa"/>
          </w:tcPr>
          <w:p w14:paraId="40B08ED6" w14:textId="549422DC" w:rsidR="00EB79A0" w:rsidRPr="00EA592D" w:rsidRDefault="00CB51B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0647BE3" w14:textId="77777777" w:rsidR="00EB79A0" w:rsidRPr="00EA592D" w:rsidRDefault="00EB79A0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9F18CA1" w14:textId="748A25D3" w:rsidR="00EB79A0" w:rsidRPr="00EA592D" w:rsidRDefault="006756A0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756A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EE783D" w:rsidRPr="00EA592D" w14:paraId="4546620E" w14:textId="77777777" w:rsidTr="005A4D0B">
        <w:tc>
          <w:tcPr>
            <w:tcW w:w="1278" w:type="dxa"/>
          </w:tcPr>
          <w:p w14:paraId="242ECFB4" w14:textId="712FD6AA" w:rsidR="00EE783D" w:rsidRPr="00EA592D" w:rsidRDefault="00CB51BF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2E2E410" w14:textId="77777777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5541214" w14:textId="68261348" w:rsidR="00EE783D" w:rsidRPr="00EE783D" w:rsidRDefault="006756A0" w:rsidP="00EE783D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6756A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นโยบายการบัญชีที่สำคัญ</w:t>
            </w:r>
          </w:p>
        </w:tc>
      </w:tr>
      <w:tr w:rsidR="00EE783D" w:rsidRPr="00EA592D" w14:paraId="6647C2E0" w14:textId="77777777" w:rsidTr="005A4D0B">
        <w:tc>
          <w:tcPr>
            <w:tcW w:w="1278" w:type="dxa"/>
          </w:tcPr>
          <w:p w14:paraId="1C85149B" w14:textId="779CA549" w:rsidR="00EE783D" w:rsidRPr="002C3668" w:rsidRDefault="00CB51BF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8743049" w14:textId="77777777" w:rsidR="00EE783D" w:rsidRPr="002C3668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C6D4047" w14:textId="214BBC18" w:rsidR="00EE783D" w:rsidRPr="002C3668" w:rsidRDefault="006756A0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756A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ผลกระทบจากการแพร่ระบาดของโรคติดเชื้อไวรัสโคโรนา </w:t>
            </w:r>
            <w:r w:rsidR="00CB51BF"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297648" w:rsidRPr="002976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  <w:r w:rsidR="00CB51BF"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297648" w:rsidRPr="002976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  <w:r w:rsidRPr="006756A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(</w:t>
            </w:r>
            <w:r w:rsidRPr="006756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Covid-</w:t>
            </w:r>
            <w:r w:rsidR="00CB51BF"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297648" w:rsidRPr="002976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  <w:r w:rsidRPr="006756A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)</w:t>
            </w:r>
          </w:p>
        </w:tc>
      </w:tr>
      <w:tr w:rsidR="00C50AB9" w:rsidRPr="00EA592D" w14:paraId="036D31CA" w14:textId="77777777" w:rsidTr="005A4D0B">
        <w:tc>
          <w:tcPr>
            <w:tcW w:w="1278" w:type="dxa"/>
          </w:tcPr>
          <w:p w14:paraId="6A0BF878" w14:textId="6F8FF6DF" w:rsidR="00C50AB9" w:rsidRPr="00EA592D" w:rsidRDefault="00CB51BF" w:rsidP="00C50AB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847FF6A" w14:textId="77777777" w:rsidR="00C50AB9" w:rsidRPr="00EA592D" w:rsidRDefault="00C50AB9" w:rsidP="00C50AB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D1E6DF6" w14:textId="53A3EDD2" w:rsidR="00C50AB9" w:rsidRPr="00EA592D" w:rsidRDefault="00C50AB9" w:rsidP="00C50AB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E783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ความเสี่ยงทางการเงิน</w:t>
            </w:r>
          </w:p>
        </w:tc>
      </w:tr>
      <w:tr w:rsidR="00C50AB9" w:rsidRPr="00EA592D" w14:paraId="21C289A1" w14:textId="77777777" w:rsidTr="005A4D0B">
        <w:tc>
          <w:tcPr>
            <w:tcW w:w="1278" w:type="dxa"/>
          </w:tcPr>
          <w:p w14:paraId="6B3FD7BA" w14:textId="1416C5A7" w:rsidR="00C50AB9" w:rsidRDefault="00297648" w:rsidP="00C50AB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976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B43D8E9" w14:textId="77777777" w:rsidR="00C50AB9" w:rsidRPr="00EA592D" w:rsidRDefault="00C50AB9" w:rsidP="00C50AB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4E50A22" w14:textId="1305A2AA" w:rsidR="00C50AB9" w:rsidRPr="00EA592D" w:rsidRDefault="00C50AB9" w:rsidP="00C50AB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9160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เงินลงทุนที่แสดงด้วยมูลค่ายุติธรรมผ่านกำไรหรือขาดทุน</w:t>
            </w:r>
          </w:p>
        </w:tc>
      </w:tr>
      <w:tr w:rsidR="00C50AB9" w:rsidRPr="00EA592D" w14:paraId="7DE28D27" w14:textId="77777777" w:rsidTr="005A4D0B">
        <w:tc>
          <w:tcPr>
            <w:tcW w:w="1278" w:type="dxa"/>
          </w:tcPr>
          <w:p w14:paraId="0F1BC76F" w14:textId="5179B9D9" w:rsidR="00C50AB9" w:rsidRPr="00EA592D" w:rsidRDefault="00297648" w:rsidP="00C50AB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976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7BEB7E1" w14:textId="77777777" w:rsidR="00C50AB9" w:rsidRPr="00EA592D" w:rsidRDefault="00C50AB9" w:rsidP="00C50AB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AA10250" w14:textId="18971B3F" w:rsidR="00C50AB9" w:rsidRPr="00EA592D" w:rsidRDefault="00C50AB9" w:rsidP="00C50AB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9160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เงินลงทุนในอสังหาริมทรัพย์ตามมูลค่ายุติธรรม</w:t>
            </w:r>
          </w:p>
        </w:tc>
      </w:tr>
      <w:tr w:rsidR="00C50AB9" w:rsidRPr="00EA592D" w14:paraId="2B56F0C8" w14:textId="77777777" w:rsidTr="005A4D0B">
        <w:tc>
          <w:tcPr>
            <w:tcW w:w="1278" w:type="dxa"/>
          </w:tcPr>
          <w:p w14:paraId="0CD11A38" w14:textId="23561ABF" w:rsidR="00C50AB9" w:rsidRPr="00B14F41" w:rsidRDefault="00297648" w:rsidP="00C50AB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976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CE798E1" w14:textId="77777777" w:rsidR="00C50AB9" w:rsidRPr="00EA592D" w:rsidRDefault="00C50AB9" w:rsidP="00C50AB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BE0D4F7" w14:textId="41B45E8E" w:rsidR="00C50AB9" w:rsidRPr="0079310B" w:rsidRDefault="00C50AB9" w:rsidP="00C50AB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9160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C50AB9" w:rsidRPr="00EA592D" w14:paraId="4097387A" w14:textId="77777777" w:rsidTr="005A4D0B">
        <w:tc>
          <w:tcPr>
            <w:tcW w:w="1278" w:type="dxa"/>
          </w:tcPr>
          <w:p w14:paraId="7061CC50" w14:textId="303C68CD" w:rsidR="00C50AB9" w:rsidRPr="00B14F41" w:rsidRDefault="00CB51BF" w:rsidP="00C50AB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297648" w:rsidRPr="002976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2E7FA3E" w14:textId="77777777" w:rsidR="00C50AB9" w:rsidRPr="00EA592D" w:rsidRDefault="00C50AB9" w:rsidP="00C50AB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8780CFE" w14:textId="6A80E5DA" w:rsidR="00C50AB9" w:rsidRPr="0079310B" w:rsidRDefault="00C50AB9" w:rsidP="00C50AB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ค่าใช้จ่ายรอการตัดบัญชี</w:t>
            </w:r>
          </w:p>
        </w:tc>
      </w:tr>
      <w:tr w:rsidR="00C50AB9" w:rsidRPr="00EA592D" w14:paraId="7B925BB5" w14:textId="77777777" w:rsidTr="005A4D0B">
        <w:tc>
          <w:tcPr>
            <w:tcW w:w="1278" w:type="dxa"/>
          </w:tcPr>
          <w:p w14:paraId="774E060E" w14:textId="3AFFED52" w:rsidR="00C50AB9" w:rsidRPr="00EA592D" w:rsidRDefault="00CB51BF" w:rsidP="00C50AB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74B2EB7" w14:textId="77777777" w:rsidR="00C50AB9" w:rsidRPr="00EA592D" w:rsidRDefault="00C50AB9" w:rsidP="00C50AB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A4BDE0C" w14:textId="1779EFD8" w:rsidR="00C50AB9" w:rsidRPr="00EA592D" w:rsidRDefault="000917EA" w:rsidP="00C50AB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เงินกู้ยืมระยะยาว</w:t>
            </w:r>
          </w:p>
        </w:tc>
      </w:tr>
      <w:tr w:rsidR="000917EA" w:rsidRPr="00EA592D" w14:paraId="11A1989C" w14:textId="77777777" w:rsidTr="00EB57B0">
        <w:tc>
          <w:tcPr>
            <w:tcW w:w="1278" w:type="dxa"/>
          </w:tcPr>
          <w:p w14:paraId="38D5176E" w14:textId="45D024C1" w:rsidR="000917EA" w:rsidRPr="00EA592D" w:rsidRDefault="00CB51BF" w:rsidP="000917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61F0A75B" w14:textId="77777777" w:rsidR="000917EA" w:rsidRPr="00EA592D" w:rsidRDefault="000917EA" w:rsidP="000917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8514A70" w14:textId="75E1913B" w:rsidR="000917EA" w:rsidRPr="00EA592D" w:rsidRDefault="000917EA" w:rsidP="000917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756A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กำไรสะสม</w:t>
            </w:r>
          </w:p>
        </w:tc>
      </w:tr>
      <w:tr w:rsidR="000917EA" w:rsidRPr="00EA592D" w14:paraId="440978A8" w14:textId="77777777" w:rsidTr="00EB57B0">
        <w:tc>
          <w:tcPr>
            <w:tcW w:w="1278" w:type="dxa"/>
            <w:shd w:val="clear" w:color="auto" w:fill="auto"/>
          </w:tcPr>
          <w:p w14:paraId="5C5BD965" w14:textId="064B3868" w:rsidR="000917EA" w:rsidRPr="00EB57B0" w:rsidRDefault="00CB51BF" w:rsidP="000917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4AAFD188" w14:textId="77777777" w:rsidR="000917EA" w:rsidRPr="00EB57B0" w:rsidRDefault="000917EA" w:rsidP="000917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56062014" w14:textId="7659C532" w:rsidR="000917EA" w:rsidRPr="00CD0A4B" w:rsidRDefault="000917EA" w:rsidP="000917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756A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</w:t>
            </w:r>
          </w:p>
        </w:tc>
      </w:tr>
      <w:tr w:rsidR="000917EA" w:rsidRPr="00EA592D" w14:paraId="13FA2B3C" w14:textId="77777777" w:rsidTr="00EB57B0">
        <w:tc>
          <w:tcPr>
            <w:tcW w:w="1278" w:type="dxa"/>
            <w:shd w:val="clear" w:color="auto" w:fill="auto"/>
          </w:tcPr>
          <w:p w14:paraId="270AE9D7" w14:textId="6A68FDD3" w:rsidR="000917EA" w:rsidRPr="00D57DCE" w:rsidRDefault="00CB51BF" w:rsidP="000917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68B9A4E2" w14:textId="77777777" w:rsidR="000917EA" w:rsidRPr="00EB57B0" w:rsidRDefault="000917EA" w:rsidP="000917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34F772C1" w14:textId="295B846A" w:rsidR="000917EA" w:rsidRDefault="000917EA" w:rsidP="000917EA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47CB">
              <w:rPr>
                <w:rFonts w:ascii="Angsana New" w:hAnsi="Angsana New"/>
                <w:sz w:val="30"/>
                <w:szCs w:val="30"/>
                <w:cs/>
              </w:rPr>
              <w:t>รายการธุรกิจกับกิจการที่เกี่ยวข้องกัน</w:t>
            </w:r>
          </w:p>
        </w:tc>
      </w:tr>
      <w:tr w:rsidR="000917EA" w:rsidRPr="00EA592D" w14:paraId="6E4828AC" w14:textId="77777777" w:rsidTr="00EB57B0">
        <w:tc>
          <w:tcPr>
            <w:tcW w:w="1278" w:type="dxa"/>
            <w:shd w:val="clear" w:color="auto" w:fill="auto"/>
          </w:tcPr>
          <w:p w14:paraId="7F685E0D" w14:textId="6A4B6288" w:rsidR="000917EA" w:rsidRPr="00595FFC" w:rsidRDefault="00CB51BF" w:rsidP="000917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61ED2091" w14:textId="77777777" w:rsidR="000917EA" w:rsidRPr="0076098D" w:rsidRDefault="000917EA" w:rsidP="000917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610740A7" w14:textId="271AC969" w:rsidR="000917EA" w:rsidRPr="0076098D" w:rsidRDefault="000934AF" w:rsidP="000917EA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098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ส่วนของ</w:t>
            </w:r>
            <w:r w:rsidRPr="0076098D">
              <w:rPr>
                <w:rFonts w:ascii="Angsana New" w:hAnsi="Angsana New"/>
                <w:sz w:val="30"/>
                <w:szCs w:val="30"/>
                <w:cs/>
              </w:rPr>
              <w:t>ผู้ถือหน่วย</w:t>
            </w:r>
            <w:r w:rsidRPr="0076098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ทรัสต์</w:t>
            </w:r>
          </w:p>
        </w:tc>
      </w:tr>
      <w:tr w:rsidR="004A08A2" w:rsidRPr="00EA592D" w14:paraId="433634AA" w14:textId="77777777" w:rsidTr="00EB57B0">
        <w:tc>
          <w:tcPr>
            <w:tcW w:w="1278" w:type="dxa"/>
            <w:shd w:val="clear" w:color="auto" w:fill="auto"/>
          </w:tcPr>
          <w:p w14:paraId="1332E488" w14:textId="245CCB0C" w:rsidR="004A08A2" w:rsidRPr="00062C34" w:rsidRDefault="00CB51BF" w:rsidP="004A08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2275EE21" w14:textId="77777777" w:rsidR="004A08A2" w:rsidRPr="0076098D" w:rsidRDefault="004A08A2" w:rsidP="004A08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213D2EB9" w14:textId="65736260" w:rsidR="004A08A2" w:rsidRPr="0076098D" w:rsidRDefault="000934AF" w:rsidP="004A08A2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76098D">
              <w:rPr>
                <w:rFonts w:ascii="Angsana New" w:hAnsi="Angsana New"/>
                <w:sz w:val="30"/>
                <w:szCs w:val="30"/>
                <w:cs/>
              </w:rPr>
              <w:t>การแบ่งปันส่วนทุนให้ผู้ถือหน่วย</w:t>
            </w:r>
            <w:r w:rsidRPr="0076098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ทรัสต์</w:t>
            </w:r>
          </w:p>
        </w:tc>
      </w:tr>
      <w:tr w:rsidR="004A08A2" w:rsidRPr="00EA592D" w14:paraId="20D06F65" w14:textId="77777777" w:rsidTr="00EB57B0">
        <w:tc>
          <w:tcPr>
            <w:tcW w:w="1278" w:type="dxa"/>
            <w:shd w:val="clear" w:color="auto" w:fill="auto"/>
          </w:tcPr>
          <w:p w14:paraId="4A9B6918" w14:textId="1A478671" w:rsidR="004A08A2" w:rsidRPr="00EB57B0" w:rsidRDefault="00CB51BF" w:rsidP="004A08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297648" w:rsidRPr="002976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71BA678" w14:textId="77777777" w:rsidR="004A08A2" w:rsidRPr="00595FFC" w:rsidRDefault="004A08A2" w:rsidP="004A08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0ACE20E4" w14:textId="013F21CE" w:rsidR="004A08A2" w:rsidRPr="0049665F" w:rsidRDefault="004A08A2" w:rsidP="004A08A2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ข้อมูลเกี่ยวกับการซื้อขายเงินลงทุน</w:t>
            </w:r>
          </w:p>
        </w:tc>
      </w:tr>
      <w:tr w:rsidR="004A08A2" w:rsidRPr="00EA592D" w14:paraId="0D56547D" w14:textId="77777777" w:rsidTr="002747CB">
        <w:tc>
          <w:tcPr>
            <w:tcW w:w="1278" w:type="dxa"/>
            <w:shd w:val="clear" w:color="auto" w:fill="auto"/>
          </w:tcPr>
          <w:p w14:paraId="1DA5B0C2" w14:textId="4800DA71" w:rsidR="004A08A2" w:rsidRPr="00245732" w:rsidRDefault="00CB51BF" w:rsidP="004A08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297648" w:rsidRPr="002976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87ABD84" w14:textId="77777777" w:rsidR="004A08A2" w:rsidRPr="00595FFC" w:rsidRDefault="004A08A2" w:rsidP="004A08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7C57641" w14:textId="2361E5F3" w:rsidR="004A08A2" w:rsidRDefault="004A08A2" w:rsidP="004A08A2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ภาระผูกพัน</w:t>
            </w:r>
          </w:p>
        </w:tc>
      </w:tr>
      <w:tr w:rsidR="004A08A2" w:rsidRPr="00EA592D" w14:paraId="52CFD747" w14:textId="77777777" w:rsidTr="00EB57B0">
        <w:tc>
          <w:tcPr>
            <w:tcW w:w="1278" w:type="dxa"/>
          </w:tcPr>
          <w:p w14:paraId="693B7E17" w14:textId="334D4BF9" w:rsidR="004A08A2" w:rsidRDefault="00CB51BF" w:rsidP="004A08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297648" w:rsidRPr="002976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A613929" w14:textId="77777777" w:rsidR="004A08A2" w:rsidRPr="00EA592D" w:rsidRDefault="004A08A2" w:rsidP="004A08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EDA9695" w14:textId="7C50CBA8" w:rsidR="004A08A2" w:rsidRPr="0049665F" w:rsidRDefault="004A08A2" w:rsidP="004A08A2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ข้อมูล</w:t>
            </w:r>
            <w:r w:rsidRPr="0074276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4A08A2" w:rsidRPr="00EA592D" w14:paraId="128E70D6" w14:textId="77777777" w:rsidTr="00EB57B0">
        <w:tc>
          <w:tcPr>
            <w:tcW w:w="1278" w:type="dxa"/>
          </w:tcPr>
          <w:p w14:paraId="5C25B5B8" w14:textId="208FFB94" w:rsidR="004A08A2" w:rsidRPr="00245732" w:rsidRDefault="00CB51BF" w:rsidP="004A08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297648" w:rsidRPr="002976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DB9407E" w14:textId="77777777" w:rsidR="004A08A2" w:rsidRPr="00EA592D" w:rsidRDefault="004A08A2" w:rsidP="004A08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6EBE3C9" w14:textId="2194333C" w:rsidR="004A08A2" w:rsidRPr="00742768" w:rsidRDefault="004A08A2" w:rsidP="004A08A2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2768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ข้อมูลเกี่ยวกับระดับและวิธีวัดมูลค่ายุติธรรมของเงินลงทุน</w:t>
            </w:r>
          </w:p>
        </w:tc>
      </w:tr>
      <w:tr w:rsidR="004A08A2" w:rsidRPr="00EA592D" w14:paraId="20771C4C" w14:textId="77777777" w:rsidTr="00EB57B0">
        <w:tc>
          <w:tcPr>
            <w:tcW w:w="1278" w:type="dxa"/>
          </w:tcPr>
          <w:p w14:paraId="22F22F77" w14:textId="379FE831" w:rsidR="004A08A2" w:rsidRDefault="00CB51BF" w:rsidP="004A08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B51B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4013B21C" w14:textId="77777777" w:rsidR="004A08A2" w:rsidRPr="00EA592D" w:rsidRDefault="004A08A2" w:rsidP="004A08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EA4B9C2" w14:textId="7F2D5C7E" w:rsidR="004A08A2" w:rsidRPr="0049665F" w:rsidRDefault="004A08A2" w:rsidP="004A08A2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793814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</w:tr>
      <w:tr w:rsidR="004A08A2" w:rsidRPr="00EA592D" w14:paraId="704D4417" w14:textId="77777777" w:rsidTr="00533326">
        <w:trPr>
          <w:trHeight w:val="353"/>
        </w:trPr>
        <w:tc>
          <w:tcPr>
            <w:tcW w:w="1278" w:type="dxa"/>
          </w:tcPr>
          <w:p w14:paraId="614D3ECD" w14:textId="3BF0D779" w:rsidR="004A08A2" w:rsidRPr="008F0798" w:rsidRDefault="004A08A2" w:rsidP="004A08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6F2319" w14:textId="77777777" w:rsidR="004A08A2" w:rsidRPr="00EA592D" w:rsidRDefault="004A08A2" w:rsidP="004A08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1A2741D" w14:textId="74961000" w:rsidR="004A08A2" w:rsidRPr="00EB79A0" w:rsidRDefault="004A08A2" w:rsidP="004A08A2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4A08A2" w:rsidRPr="00EA592D" w14:paraId="79F4025F" w14:textId="77777777" w:rsidTr="005A4D0B">
        <w:tc>
          <w:tcPr>
            <w:tcW w:w="1278" w:type="dxa"/>
          </w:tcPr>
          <w:p w14:paraId="4356E297" w14:textId="77777777" w:rsidR="004A08A2" w:rsidRDefault="004A08A2" w:rsidP="004A08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3F8B53" w14:textId="77777777" w:rsidR="004A08A2" w:rsidRPr="00EA592D" w:rsidRDefault="004A08A2" w:rsidP="004A08A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BD0F280" w14:textId="49636531" w:rsidR="004A08A2" w:rsidRPr="0049490E" w:rsidRDefault="004A08A2" w:rsidP="004A08A2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</w:tbl>
    <w:p w14:paraId="5F3A121A" w14:textId="5402A3FA" w:rsidR="00572B6F" w:rsidRPr="00AD3B22" w:rsidRDefault="00572B6F" w:rsidP="00AD3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br w:type="page"/>
      </w:r>
      <w:r w:rsidR="00AD3B22" w:rsidRPr="00EA592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1D55113" w14:textId="77777777" w:rsidR="00572B6F" w:rsidRPr="00E81923" w:rsidRDefault="00572B6F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D2E681A" w14:textId="444B721A" w:rsidR="00AD3B22" w:rsidRPr="00C023A5" w:rsidRDefault="00AD3B22" w:rsidP="00AD3B22">
      <w:pPr>
        <w:pStyle w:val="BodyTextIndent"/>
        <w:spacing w:after="0"/>
        <w:ind w:left="540"/>
        <w:jc w:val="thaiDistribute"/>
        <w:rPr>
          <w:rFonts w:ascii="Angsana New" w:hAnsi="Angsana New"/>
          <w:spacing w:val="10"/>
          <w:sz w:val="30"/>
          <w:szCs w:val="30"/>
          <w:cs/>
        </w:rPr>
      </w:pPr>
      <w:r w:rsidRPr="00C023A5">
        <w:rPr>
          <w:rFonts w:ascii="Angsana New" w:hAnsi="Angsana New"/>
          <w:spacing w:val="10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0917EA" w:rsidRPr="00C023A5">
        <w:rPr>
          <w:rFonts w:ascii="Angsana New" w:hAnsi="Angsana New" w:hint="cs"/>
          <w:spacing w:val="10"/>
          <w:sz w:val="30"/>
          <w:szCs w:val="30"/>
          <w:cs/>
        </w:rPr>
        <w:t>กรรม</w:t>
      </w:r>
      <w:r w:rsidR="007361BD">
        <w:rPr>
          <w:rFonts w:ascii="Angsana New" w:hAnsi="Angsana New" w:hint="cs"/>
          <w:spacing w:val="10"/>
          <w:sz w:val="30"/>
          <w:szCs w:val="30"/>
          <w:cs/>
        </w:rPr>
        <w:t>การ</w:t>
      </w:r>
      <w:r w:rsidR="000917EA" w:rsidRPr="00C023A5">
        <w:rPr>
          <w:rFonts w:ascii="Angsana New" w:hAnsi="Angsana New" w:hint="cs"/>
          <w:spacing w:val="10"/>
          <w:sz w:val="30"/>
          <w:szCs w:val="30"/>
          <w:cs/>
        </w:rPr>
        <w:t>ผู้มีอำนาจของผู้จัดการ</w:t>
      </w:r>
      <w:r w:rsidRPr="00C023A5">
        <w:rPr>
          <w:rFonts w:ascii="Angsana New" w:hAnsi="Angsana New"/>
          <w:spacing w:val="10"/>
          <w:sz w:val="30"/>
          <w:szCs w:val="30"/>
          <w:cs/>
        </w:rPr>
        <w:t>กองทรัสต์เมื่อวันที่</w:t>
      </w:r>
      <w:r w:rsidRPr="00C023A5">
        <w:rPr>
          <w:rFonts w:ascii="Angsana New" w:hAnsi="Angsana New" w:hint="cs"/>
          <w:spacing w:val="10"/>
          <w:sz w:val="30"/>
          <w:szCs w:val="30"/>
          <w:cs/>
        </w:rPr>
        <w:t xml:space="preserve"> </w:t>
      </w:r>
      <w:r w:rsidR="00CB51BF" w:rsidRPr="00CB51BF">
        <w:rPr>
          <w:rFonts w:ascii="Angsana New" w:hAnsi="Angsana New"/>
          <w:spacing w:val="10"/>
          <w:sz w:val="30"/>
          <w:szCs w:val="30"/>
        </w:rPr>
        <w:t>1</w:t>
      </w:r>
      <w:r w:rsidR="00297648" w:rsidRPr="00297648">
        <w:rPr>
          <w:rFonts w:ascii="Angsana New" w:hAnsi="Angsana New"/>
          <w:spacing w:val="10"/>
          <w:sz w:val="30"/>
          <w:szCs w:val="30"/>
        </w:rPr>
        <w:t>8</w:t>
      </w:r>
      <w:r w:rsidRPr="00C023A5">
        <w:rPr>
          <w:rFonts w:ascii="Angsana New" w:hAnsi="Angsana New"/>
          <w:spacing w:val="10"/>
          <w:sz w:val="30"/>
          <w:szCs w:val="30"/>
        </w:rPr>
        <w:t xml:space="preserve"> </w:t>
      </w:r>
      <w:r w:rsidRPr="00C023A5">
        <w:rPr>
          <w:rFonts w:ascii="Angsana New" w:hAnsi="Angsana New"/>
          <w:spacing w:val="10"/>
          <w:sz w:val="30"/>
          <w:szCs w:val="30"/>
          <w:cs/>
        </w:rPr>
        <w:t>กุมภาพันธ์</w:t>
      </w:r>
      <w:r w:rsidRPr="00C023A5">
        <w:rPr>
          <w:rFonts w:ascii="Angsana New" w:hAnsi="Angsana New"/>
          <w:spacing w:val="10"/>
          <w:sz w:val="30"/>
          <w:szCs w:val="30"/>
        </w:rPr>
        <w:t xml:space="preserve"> </w:t>
      </w:r>
      <w:r w:rsidR="00CB51BF" w:rsidRPr="00CB51BF">
        <w:rPr>
          <w:rFonts w:ascii="Angsana New" w:hAnsi="Angsana New"/>
          <w:spacing w:val="10"/>
          <w:sz w:val="30"/>
          <w:szCs w:val="30"/>
        </w:rPr>
        <w:t>2564</w:t>
      </w:r>
    </w:p>
    <w:p w14:paraId="747800D1" w14:textId="77777777" w:rsidR="00572B6F" w:rsidRPr="00E81923" w:rsidRDefault="00572B6F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AC44730" w14:textId="77777777" w:rsidR="00572B6F" w:rsidRPr="008414D9" w:rsidRDefault="00572B6F" w:rsidP="00CE726B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8414D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26204A89" w14:textId="77777777" w:rsidR="00572B6F" w:rsidRPr="00E81923" w:rsidRDefault="00572B6F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E64A8B6" w14:textId="43C82159" w:rsidR="0081481C" w:rsidRPr="00CE726B" w:rsidRDefault="0081481C" w:rsidP="00CE726B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ทรัสต์เพื่อการลงทุนในอสังหาริมทรัพย์</w:t>
      </w:r>
      <w:r w:rsidR="0061543D" w:rsidRPr="00CE726B">
        <w:rPr>
          <w:rFonts w:asciiTheme="majorBidi" w:hAnsiTheme="majorBidi" w:cstheme="majorBidi"/>
          <w:sz w:val="30"/>
          <w:szCs w:val="30"/>
          <w:cs/>
        </w:rPr>
        <w:t>และสิทธิการเช่าดุสิตธานี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</w:rPr>
        <w:t>(</w:t>
      </w:r>
      <w:r w:rsidR="00E061F9">
        <w:rPr>
          <w:rFonts w:asciiTheme="majorBidi" w:hAnsiTheme="majorBidi" w:cstheme="majorBidi"/>
          <w:sz w:val="30"/>
          <w:szCs w:val="30"/>
        </w:rPr>
        <w:t>“</w:t>
      </w:r>
      <w:r w:rsidRPr="00CE726B">
        <w:rPr>
          <w:rFonts w:asciiTheme="majorBidi" w:hAnsiTheme="majorBidi" w:cstheme="majorBidi"/>
          <w:sz w:val="30"/>
          <w:szCs w:val="30"/>
          <w:cs/>
        </w:rPr>
        <w:t>กองทรัสต์”) จัดตั้งขึ้นเป็นทรัสต์เพื่อการลงทุนในอสังหาริมทรัพย์ประเภทไม่รับซื้อคืนหน่วยลงทุน ซึ่งไม่มีการกำหนดอายุโครงการ</w:t>
      </w:r>
      <w:r w:rsidR="008F0798" w:rsidRPr="008F0798">
        <w:rPr>
          <w:rFonts w:asciiTheme="majorBidi" w:hAnsiTheme="majorBidi" w:cstheme="majorBidi"/>
          <w:sz w:val="30"/>
          <w:szCs w:val="30"/>
          <w:cs/>
        </w:rPr>
        <w:t>โดยแปลงสภาพจากกองทุนรวมอสังหาริมทรัพย์ และสิทธิการเช่าดุสิตธานี ("กองทุนรวม") และ</w:t>
      </w:r>
      <w:r w:rsidRPr="00CE726B">
        <w:rPr>
          <w:rFonts w:asciiTheme="majorBidi" w:hAnsiTheme="majorBidi" w:cstheme="majorBidi"/>
          <w:sz w:val="30"/>
          <w:szCs w:val="30"/>
          <w:cs/>
        </w:rPr>
        <w:t>จดทะเบียนเป็น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61543D" w:rsidRPr="00CE72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B51BF" w:rsidRPr="00CB51BF">
        <w:rPr>
          <w:rFonts w:asciiTheme="majorBidi" w:hAnsiTheme="majorBidi" w:cstheme="majorBidi"/>
          <w:sz w:val="30"/>
          <w:szCs w:val="30"/>
        </w:rPr>
        <w:t>2</w:t>
      </w:r>
      <w:r w:rsidR="00297648" w:rsidRPr="00297648">
        <w:rPr>
          <w:rFonts w:asciiTheme="majorBidi" w:hAnsiTheme="majorBidi" w:cstheme="majorBidi"/>
          <w:sz w:val="30"/>
          <w:szCs w:val="30"/>
        </w:rPr>
        <w:t>9</w:t>
      </w:r>
      <w:r w:rsidR="00F354B4" w:rsidRPr="00B14F41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CB51BF" w:rsidRPr="00CB51BF">
        <w:rPr>
          <w:rFonts w:asciiTheme="majorBidi" w:hAnsiTheme="majorBidi" w:cstheme="majorBidi"/>
          <w:sz w:val="30"/>
          <w:szCs w:val="30"/>
        </w:rPr>
        <w:t>256</w:t>
      </w:r>
      <w:r w:rsidR="00297648" w:rsidRPr="00297648">
        <w:rPr>
          <w:rFonts w:asciiTheme="majorBidi" w:hAnsiTheme="majorBidi" w:cstheme="majorBidi"/>
          <w:sz w:val="30"/>
          <w:szCs w:val="30"/>
        </w:rPr>
        <w:t>0</w:t>
      </w:r>
      <w:r w:rsidRPr="00B14F4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</w:rPr>
        <w:t>โดยมีจำนวน</w:t>
      </w:r>
      <w:r w:rsidR="00FA6F92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D77F9F" w:rsidRPr="00D77F9F">
        <w:rPr>
          <w:rFonts w:asciiTheme="majorBidi" w:hAnsiTheme="majorBidi"/>
          <w:sz w:val="30"/>
          <w:szCs w:val="30"/>
          <w:cs/>
        </w:rPr>
        <w:t>ทุน</w:t>
      </w:r>
      <w:r w:rsidR="00FA6F92">
        <w:rPr>
          <w:rFonts w:asciiTheme="majorBidi" w:hAnsiTheme="majorBidi" w:hint="cs"/>
          <w:sz w:val="30"/>
          <w:szCs w:val="30"/>
          <w:cs/>
        </w:rPr>
        <w:t>จด</w:t>
      </w:r>
      <w:r w:rsidR="00FA6F92" w:rsidRPr="007A0A22">
        <w:rPr>
          <w:rFonts w:asciiTheme="majorBidi" w:hAnsiTheme="majorBidi" w:hint="cs"/>
          <w:sz w:val="30"/>
          <w:szCs w:val="30"/>
          <w:cs/>
        </w:rPr>
        <w:t xml:space="preserve">ทะเบียน </w:t>
      </w:r>
      <w:r w:rsidR="00CB51BF" w:rsidRPr="00CB51BF">
        <w:rPr>
          <w:rFonts w:asciiTheme="majorBidi" w:hAnsiTheme="majorBidi"/>
          <w:sz w:val="30"/>
          <w:szCs w:val="30"/>
        </w:rPr>
        <w:t>3</w:t>
      </w:r>
      <w:r w:rsidR="00FA6F92" w:rsidRPr="007A0A22">
        <w:rPr>
          <w:rFonts w:asciiTheme="majorBidi" w:hAnsiTheme="majorBidi"/>
          <w:sz w:val="30"/>
          <w:szCs w:val="30"/>
        </w:rPr>
        <w:t>,</w:t>
      </w:r>
      <w:r w:rsidR="00CB51BF" w:rsidRPr="00CB51BF">
        <w:rPr>
          <w:rFonts w:asciiTheme="majorBidi" w:hAnsiTheme="majorBidi"/>
          <w:sz w:val="30"/>
          <w:szCs w:val="30"/>
        </w:rPr>
        <w:t>656</w:t>
      </w:r>
      <w:r w:rsidR="007A0A22" w:rsidRPr="007A0A22">
        <w:rPr>
          <w:rFonts w:asciiTheme="majorBidi" w:hAnsiTheme="majorBidi"/>
          <w:sz w:val="30"/>
          <w:szCs w:val="30"/>
        </w:rPr>
        <w:t>.</w:t>
      </w:r>
      <w:r w:rsidR="00297648" w:rsidRPr="00297648">
        <w:rPr>
          <w:rFonts w:asciiTheme="majorBidi" w:hAnsiTheme="majorBidi"/>
          <w:sz w:val="30"/>
          <w:szCs w:val="30"/>
        </w:rPr>
        <w:t>0</w:t>
      </w:r>
      <w:r w:rsidR="00CB51BF" w:rsidRPr="00CB51BF">
        <w:rPr>
          <w:rFonts w:asciiTheme="majorBidi" w:hAnsiTheme="majorBidi"/>
          <w:sz w:val="30"/>
          <w:szCs w:val="30"/>
        </w:rPr>
        <w:t>5</w:t>
      </w:r>
      <w:r w:rsidRPr="007A0A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E7CB0" w:rsidRPr="007A0A22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0F6947" w:rsidRPr="007A0A22">
        <w:rPr>
          <w:rFonts w:asciiTheme="majorBidi" w:hAnsiTheme="majorBidi" w:cstheme="majorBidi"/>
          <w:sz w:val="30"/>
          <w:szCs w:val="30"/>
          <w:cs/>
        </w:rPr>
        <w:t>บาท</w:t>
      </w:r>
      <w:r w:rsidRPr="007A0A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A6F92" w:rsidRPr="007A0A22">
        <w:rPr>
          <w:rFonts w:asciiTheme="majorBidi" w:hAnsiTheme="majorBidi" w:cstheme="majorBidi" w:hint="cs"/>
          <w:sz w:val="30"/>
          <w:szCs w:val="30"/>
          <w:cs/>
        </w:rPr>
        <w:t>(</w:t>
      </w:r>
      <w:r w:rsidRPr="007A0A22">
        <w:rPr>
          <w:rFonts w:asciiTheme="majorBidi" w:hAnsiTheme="majorBidi" w:cstheme="majorBidi"/>
          <w:sz w:val="30"/>
          <w:szCs w:val="30"/>
          <w:cs/>
        </w:rPr>
        <w:t xml:space="preserve">แบ่งเป็น </w:t>
      </w:r>
      <w:r w:rsidR="00CB51BF" w:rsidRPr="00CB51BF">
        <w:rPr>
          <w:rFonts w:asciiTheme="majorBidi" w:hAnsiTheme="majorBidi" w:cstheme="majorBidi"/>
          <w:sz w:val="30"/>
          <w:szCs w:val="30"/>
        </w:rPr>
        <w:t>4</w:t>
      </w:r>
      <w:r w:rsidR="00297648" w:rsidRPr="00297648">
        <w:rPr>
          <w:rFonts w:asciiTheme="majorBidi" w:hAnsiTheme="majorBidi" w:cstheme="majorBidi"/>
          <w:sz w:val="30"/>
          <w:szCs w:val="30"/>
        </w:rPr>
        <w:t>09</w:t>
      </w:r>
      <w:r w:rsidR="007A0A22" w:rsidRPr="007A0A22">
        <w:rPr>
          <w:rFonts w:asciiTheme="majorBidi" w:hAnsiTheme="majorBidi" w:cstheme="majorBidi"/>
          <w:sz w:val="30"/>
          <w:szCs w:val="30"/>
        </w:rPr>
        <w:t>.</w:t>
      </w:r>
      <w:r w:rsidR="00CB51BF" w:rsidRPr="00CB51BF">
        <w:rPr>
          <w:rFonts w:asciiTheme="majorBidi" w:hAnsiTheme="majorBidi" w:cstheme="majorBidi"/>
          <w:sz w:val="30"/>
          <w:szCs w:val="30"/>
        </w:rPr>
        <w:t>4</w:t>
      </w:r>
      <w:r w:rsidR="00297648" w:rsidRPr="00297648">
        <w:rPr>
          <w:rFonts w:asciiTheme="majorBidi" w:hAnsiTheme="majorBidi" w:cstheme="majorBidi"/>
          <w:sz w:val="30"/>
          <w:szCs w:val="30"/>
        </w:rPr>
        <w:t>0</w:t>
      </w:r>
      <w:r w:rsidR="00FA6F92" w:rsidRPr="007A0A22">
        <w:rPr>
          <w:rFonts w:asciiTheme="majorBidi" w:hAnsiTheme="majorBidi" w:cstheme="majorBidi"/>
          <w:sz w:val="30"/>
          <w:szCs w:val="30"/>
        </w:rPr>
        <w:t xml:space="preserve"> </w:t>
      </w:r>
      <w:r w:rsidRPr="007A0A22">
        <w:rPr>
          <w:rFonts w:asciiTheme="majorBidi" w:hAnsiTheme="majorBidi" w:cstheme="majorBidi"/>
          <w:sz w:val="30"/>
          <w:szCs w:val="30"/>
          <w:cs/>
        </w:rPr>
        <w:t xml:space="preserve">ล้านหน่วย มูลค่าหน่วยละ </w:t>
      </w:r>
      <w:bookmarkStart w:id="0" w:name="_Hlk46853457"/>
      <w:r w:rsidR="00297648" w:rsidRPr="00297648">
        <w:rPr>
          <w:rFonts w:asciiTheme="majorBidi" w:hAnsiTheme="majorBidi" w:cstheme="majorBidi"/>
          <w:sz w:val="30"/>
          <w:szCs w:val="30"/>
        </w:rPr>
        <w:t>8</w:t>
      </w:r>
      <w:r w:rsidR="00FA6F92" w:rsidRPr="007A0A22">
        <w:rPr>
          <w:rFonts w:asciiTheme="majorBidi" w:hAnsiTheme="majorBidi" w:cstheme="majorBidi"/>
          <w:sz w:val="30"/>
          <w:szCs w:val="30"/>
        </w:rPr>
        <w:t>.</w:t>
      </w:r>
      <w:r w:rsidR="00297648" w:rsidRPr="00297648">
        <w:rPr>
          <w:rFonts w:asciiTheme="majorBidi" w:hAnsiTheme="majorBidi" w:cstheme="majorBidi"/>
          <w:sz w:val="30"/>
          <w:szCs w:val="30"/>
        </w:rPr>
        <w:t>9</w:t>
      </w:r>
      <w:r w:rsidR="00CB51BF" w:rsidRPr="00CB51BF">
        <w:rPr>
          <w:rFonts w:asciiTheme="majorBidi" w:hAnsiTheme="majorBidi" w:cstheme="majorBidi"/>
          <w:sz w:val="30"/>
          <w:szCs w:val="30"/>
        </w:rPr>
        <w:t>3</w:t>
      </w:r>
      <w:r w:rsidR="00297648" w:rsidRPr="00297648">
        <w:rPr>
          <w:rFonts w:asciiTheme="majorBidi" w:hAnsiTheme="majorBidi" w:cstheme="majorBidi"/>
          <w:sz w:val="30"/>
          <w:szCs w:val="30"/>
        </w:rPr>
        <w:t>0</w:t>
      </w:r>
      <w:r w:rsidR="00CB51BF" w:rsidRPr="00CB51BF">
        <w:rPr>
          <w:rFonts w:asciiTheme="majorBidi" w:hAnsiTheme="majorBidi" w:cstheme="majorBidi"/>
          <w:sz w:val="30"/>
          <w:szCs w:val="30"/>
        </w:rPr>
        <w:t>2</w:t>
      </w:r>
      <w:r w:rsidR="004D1E20" w:rsidRPr="007A0A22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Pr="007A0A22">
        <w:rPr>
          <w:rFonts w:asciiTheme="majorBidi" w:hAnsiTheme="majorBidi" w:cstheme="majorBidi"/>
          <w:sz w:val="30"/>
          <w:szCs w:val="30"/>
          <w:cs/>
        </w:rPr>
        <w:t xml:space="preserve">บาท) โดยมีบริษัท </w:t>
      </w:r>
      <w:r w:rsidR="007936A2" w:rsidRPr="007A0A22">
        <w:rPr>
          <w:rFonts w:asciiTheme="majorBidi" w:hAnsiTheme="majorBidi" w:cstheme="majorBidi" w:hint="cs"/>
          <w:sz w:val="30"/>
          <w:szCs w:val="30"/>
          <w:cs/>
        </w:rPr>
        <w:t>ดุสิตธานี พร็อพเพอร์ตี้ส์ รีท</w:t>
      </w:r>
      <w:r w:rsidR="007936A2" w:rsidRPr="00CE726B">
        <w:rPr>
          <w:rFonts w:asciiTheme="majorBidi" w:hAnsiTheme="majorBidi" w:cstheme="majorBidi" w:hint="cs"/>
          <w:sz w:val="30"/>
          <w:szCs w:val="30"/>
          <w:cs/>
        </w:rPr>
        <w:t xml:space="preserve"> จำกัด</w:t>
      </w:r>
      <w:r w:rsidR="008E47DA" w:rsidRPr="00CE726B">
        <w:rPr>
          <w:rFonts w:asciiTheme="majorBidi" w:hAnsiTheme="majorBidi" w:cstheme="majorBidi"/>
          <w:sz w:val="30"/>
          <w:szCs w:val="30"/>
        </w:rPr>
        <w:t xml:space="preserve"> (“</w:t>
      </w:r>
      <w:r w:rsidR="008E47DA" w:rsidRPr="00CE726B">
        <w:rPr>
          <w:rFonts w:asciiTheme="majorBidi" w:hAnsiTheme="majorBidi" w:cstheme="majorBidi" w:hint="cs"/>
          <w:sz w:val="30"/>
          <w:szCs w:val="30"/>
          <w:cs/>
        </w:rPr>
        <w:t>ผู้จัดการกองทรัสต์”)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เป็นผู้จัดการกองทรัสต์และบริษัทหลักทรัพย์จัดการกองทุน</w:t>
      </w:r>
      <w:r w:rsidR="007936A2" w:rsidRPr="00CE726B">
        <w:rPr>
          <w:rFonts w:asciiTheme="majorBidi" w:hAnsiTheme="majorBidi" w:cstheme="majorBidi" w:hint="cs"/>
          <w:sz w:val="30"/>
          <w:szCs w:val="30"/>
          <w:cs/>
        </w:rPr>
        <w:t>กรุงไทย จำกัด (มหาชน)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E47DA" w:rsidRPr="00CE726B">
        <w:rPr>
          <w:rFonts w:asciiTheme="majorBidi" w:hAnsiTheme="majorBidi" w:cstheme="majorBidi" w:hint="cs"/>
          <w:sz w:val="30"/>
          <w:szCs w:val="30"/>
          <w:cs/>
        </w:rPr>
        <w:t xml:space="preserve">(“ทรัสตี”) </w:t>
      </w:r>
      <w:r w:rsidRPr="00CE726B">
        <w:rPr>
          <w:rFonts w:asciiTheme="majorBidi" w:hAnsiTheme="majorBidi" w:cstheme="majorBidi"/>
          <w:sz w:val="30"/>
          <w:szCs w:val="30"/>
          <w:cs/>
        </w:rPr>
        <w:t>เป็นทรัสตีของกองทรัสต์</w:t>
      </w:r>
    </w:p>
    <w:p w14:paraId="612BC874" w14:textId="28CAC288" w:rsidR="00572B6F" w:rsidRDefault="00572B6F" w:rsidP="00CE726B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9A4F716" w14:textId="4E327894" w:rsidR="00533326" w:rsidRPr="00530934" w:rsidRDefault="00533326" w:rsidP="00533326">
      <w:pPr>
        <w:pStyle w:val="BodyTextInden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3093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B51BF" w:rsidRPr="00CB51BF">
        <w:rPr>
          <w:rFonts w:asciiTheme="majorBidi" w:hAnsiTheme="majorBidi" w:cstheme="majorBidi"/>
          <w:sz w:val="30"/>
          <w:szCs w:val="30"/>
        </w:rPr>
        <w:t>31</w:t>
      </w:r>
      <w:r w:rsidRPr="0053093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B51BF" w:rsidRPr="00CB51BF">
        <w:rPr>
          <w:rFonts w:asciiTheme="majorBidi" w:hAnsiTheme="majorBidi" w:cstheme="majorBidi"/>
          <w:sz w:val="30"/>
          <w:szCs w:val="30"/>
        </w:rPr>
        <w:t>2563</w:t>
      </w:r>
      <w:r w:rsidRPr="00530934">
        <w:rPr>
          <w:rFonts w:asciiTheme="majorBidi" w:hAnsiTheme="majorBidi" w:cstheme="majorBidi"/>
          <w:sz w:val="30"/>
          <w:szCs w:val="30"/>
          <w:cs/>
        </w:rPr>
        <w:t xml:space="preserve"> บริษัท ดุสิตธานี จำกัด (มหาชน) เป็นผู้ถือหน่วยทรัสต์รายใหญ่ ซึ่งถือหน่วยทรัสต์ร้อยละ </w:t>
      </w:r>
      <w:r w:rsidR="00CB51BF" w:rsidRPr="00CB51BF">
        <w:rPr>
          <w:rFonts w:asciiTheme="majorBidi" w:hAnsiTheme="majorBidi" w:cstheme="majorBidi"/>
          <w:sz w:val="30"/>
          <w:szCs w:val="30"/>
        </w:rPr>
        <w:t>3</w:t>
      </w:r>
      <w:r w:rsidR="00297648" w:rsidRPr="00297648">
        <w:rPr>
          <w:rFonts w:asciiTheme="majorBidi" w:hAnsiTheme="majorBidi" w:cstheme="majorBidi"/>
          <w:sz w:val="30"/>
          <w:szCs w:val="30"/>
        </w:rPr>
        <w:t>0</w:t>
      </w:r>
      <w:r w:rsidRPr="00530934">
        <w:rPr>
          <w:rFonts w:asciiTheme="majorBidi" w:hAnsiTheme="majorBidi" w:cstheme="majorBidi"/>
          <w:sz w:val="30"/>
          <w:szCs w:val="30"/>
        </w:rPr>
        <w:t>.</w:t>
      </w:r>
      <w:r w:rsidR="00297648" w:rsidRPr="00297648">
        <w:rPr>
          <w:rFonts w:asciiTheme="majorBidi" w:hAnsiTheme="majorBidi" w:cstheme="majorBidi"/>
          <w:sz w:val="30"/>
          <w:szCs w:val="30"/>
        </w:rPr>
        <w:t>0</w:t>
      </w:r>
      <w:r w:rsidR="00CB51BF" w:rsidRPr="00CB51BF">
        <w:rPr>
          <w:rFonts w:asciiTheme="majorBidi" w:hAnsiTheme="majorBidi" w:cstheme="majorBidi"/>
          <w:sz w:val="30"/>
          <w:szCs w:val="30"/>
        </w:rPr>
        <w:t>2</w:t>
      </w:r>
      <w:r w:rsidRPr="0053093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0934">
        <w:rPr>
          <w:rFonts w:asciiTheme="majorBidi" w:hAnsiTheme="majorBidi" w:cstheme="majorBidi"/>
          <w:sz w:val="30"/>
          <w:szCs w:val="30"/>
        </w:rPr>
        <w:t> </w:t>
      </w:r>
      <w:r w:rsidR="00530934" w:rsidRPr="00530934">
        <w:rPr>
          <w:rFonts w:asciiTheme="majorBidi" w:hAnsiTheme="majorBidi" w:cstheme="majorBidi"/>
          <w:sz w:val="30"/>
          <w:szCs w:val="30"/>
          <w:cs/>
        </w:rPr>
        <w:t>บริษัทดังกล่าวเป็นนิติบุคคลท</w:t>
      </w:r>
      <w:r w:rsidR="00530934">
        <w:rPr>
          <w:rFonts w:asciiTheme="majorBidi" w:hAnsiTheme="majorBidi" w:cstheme="majorBidi" w:hint="cs"/>
          <w:sz w:val="30"/>
          <w:szCs w:val="30"/>
          <w:cs/>
        </w:rPr>
        <w:t>ี่จัดตั้ง</w:t>
      </w:r>
      <w:r w:rsidR="00530934" w:rsidRPr="00530934">
        <w:rPr>
          <w:rFonts w:asciiTheme="majorBidi" w:hAnsiTheme="majorBidi" w:cstheme="majorBidi"/>
          <w:sz w:val="30"/>
          <w:szCs w:val="30"/>
          <w:cs/>
        </w:rPr>
        <w:t>ข</w:t>
      </w:r>
      <w:r w:rsidR="00530934">
        <w:rPr>
          <w:rFonts w:asciiTheme="majorBidi" w:hAnsiTheme="majorBidi" w:cstheme="majorBidi" w:hint="cs"/>
          <w:sz w:val="30"/>
          <w:szCs w:val="30"/>
          <w:cs/>
        </w:rPr>
        <w:t>ึ้</w:t>
      </w:r>
      <w:r w:rsidR="00530934" w:rsidRPr="00530934">
        <w:rPr>
          <w:rFonts w:asciiTheme="majorBidi" w:hAnsiTheme="majorBidi" w:cstheme="majorBidi"/>
          <w:sz w:val="30"/>
          <w:szCs w:val="30"/>
          <w:cs/>
        </w:rPr>
        <w:t>นในประเทศไ</w:t>
      </w:r>
      <w:r w:rsidR="00530934">
        <w:rPr>
          <w:rFonts w:asciiTheme="majorBidi" w:hAnsiTheme="majorBidi" w:cstheme="majorBidi" w:hint="cs"/>
          <w:sz w:val="30"/>
          <w:szCs w:val="30"/>
          <w:cs/>
        </w:rPr>
        <w:t>ทย</w:t>
      </w:r>
    </w:p>
    <w:p w14:paraId="0595A9EF" w14:textId="77777777" w:rsidR="00533326" w:rsidRPr="00533326" w:rsidRDefault="00533326" w:rsidP="00CE726B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53703A1" w14:textId="53188918" w:rsidR="0081481C" w:rsidRPr="00CE726B" w:rsidRDefault="00A63A09" w:rsidP="00CE726B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="0081481C" w:rsidRPr="00CE726B">
        <w:rPr>
          <w:rFonts w:asciiTheme="majorBidi" w:hAnsiTheme="majorBidi" w:cstheme="majorBidi"/>
          <w:sz w:val="30"/>
          <w:szCs w:val="30"/>
          <w:cs/>
        </w:rPr>
        <w:t>มีนโยบายจ่ายเงินปันผลตามหลักเกณฑ์และวิธีการที่กำหนดในหนังสือชี้ชวน</w:t>
      </w:r>
    </w:p>
    <w:p w14:paraId="115FD9E6" w14:textId="6364F116" w:rsidR="0081481C" w:rsidRPr="00E81923" w:rsidRDefault="0081481C" w:rsidP="00CE726B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281C9FC" w14:textId="5E1B6B9E" w:rsidR="004E7CB0" w:rsidRPr="000917EA" w:rsidRDefault="004E7CB0" w:rsidP="00CE726B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917EA">
        <w:rPr>
          <w:rFonts w:asciiTheme="majorBidi" w:hAnsiTheme="majorBidi" w:cstheme="majorBidi"/>
          <w:sz w:val="30"/>
          <w:szCs w:val="30"/>
          <w:cs/>
        </w:rPr>
        <w:t>งบการเงินรวมนี้ได้รวมงบการเงินของทรัสต์เพื่อการลงทุนในอสังหาริมทรัพย์และสิทธิการเช่าดุสิตธานี และบริษัทย่อย</w:t>
      </w:r>
      <w:r w:rsidR="00FB263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B2635" w:rsidRPr="00FB2635">
        <w:rPr>
          <w:rFonts w:asciiTheme="majorBidi" w:hAnsiTheme="majorBidi" w:cstheme="majorBidi"/>
          <w:sz w:val="30"/>
          <w:szCs w:val="30"/>
        </w:rPr>
        <w:t>("</w:t>
      </w:r>
      <w:r w:rsidR="00FB2635" w:rsidRPr="00FB2635">
        <w:rPr>
          <w:rFonts w:asciiTheme="majorBidi" w:hAnsiTheme="majorBidi" w:cstheme="majorBidi"/>
          <w:sz w:val="30"/>
          <w:szCs w:val="30"/>
          <w:cs/>
        </w:rPr>
        <w:t>กลุ่มกองทรัสต์")</w:t>
      </w:r>
      <w:r w:rsidR="00FB2635" w:rsidRPr="00FB263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917EA">
        <w:rPr>
          <w:rFonts w:asciiTheme="majorBidi" w:hAnsiTheme="majorBidi" w:cstheme="majorBidi"/>
          <w:sz w:val="30"/>
          <w:szCs w:val="30"/>
          <w:cs/>
        </w:rPr>
        <w:t>ดังต่อ</w:t>
      </w:r>
      <w:r w:rsidRPr="000917EA">
        <w:rPr>
          <w:rFonts w:asciiTheme="majorBidi" w:hAnsiTheme="majorBidi" w:cstheme="majorBidi" w:hint="cs"/>
          <w:sz w:val="30"/>
          <w:szCs w:val="30"/>
          <w:cs/>
        </w:rPr>
        <w:t>ไปนี้</w:t>
      </w:r>
    </w:p>
    <w:p w14:paraId="14E1ECDD" w14:textId="3A48A0DE" w:rsidR="004E7CB0" w:rsidRPr="000917EA" w:rsidRDefault="004E7CB0" w:rsidP="00CE726B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3"/>
        <w:gridCol w:w="1987"/>
        <w:gridCol w:w="1860"/>
        <w:gridCol w:w="1650"/>
        <w:gridCol w:w="1674"/>
      </w:tblGrid>
      <w:tr w:rsidR="004E7CB0" w:rsidRPr="000917EA" w14:paraId="3F41F6D5" w14:textId="78483052" w:rsidTr="00345622">
        <w:tc>
          <w:tcPr>
            <w:tcW w:w="2243" w:type="dxa"/>
          </w:tcPr>
          <w:p w14:paraId="754D3E04" w14:textId="1FA00792" w:rsidR="004E7CB0" w:rsidRPr="000917EA" w:rsidRDefault="004E7CB0" w:rsidP="004E7CB0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7EA">
              <w:rPr>
                <w:rFonts w:asciiTheme="majorBidi" w:hAnsiTheme="majorBidi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987" w:type="dxa"/>
          </w:tcPr>
          <w:p w14:paraId="2F5126B3" w14:textId="6D61B251" w:rsidR="004E7CB0" w:rsidRPr="000917EA" w:rsidRDefault="004E7CB0" w:rsidP="004E7CB0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7EA">
              <w:rPr>
                <w:rFonts w:asciiTheme="majorBidi" w:hAnsi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60" w:type="dxa"/>
          </w:tcPr>
          <w:p w14:paraId="5746759F" w14:textId="1EB4BF33" w:rsidR="004E7CB0" w:rsidRPr="000917EA" w:rsidRDefault="004E7CB0" w:rsidP="004E7CB0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17EA">
              <w:rPr>
                <w:rFonts w:asciiTheme="majorBidi" w:hAnsiTheme="majorBidi"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324" w:type="dxa"/>
            <w:gridSpan w:val="2"/>
          </w:tcPr>
          <w:p w14:paraId="0472A0BF" w14:textId="0CF9C96D" w:rsidR="004E7CB0" w:rsidRPr="000917EA" w:rsidRDefault="004E7CB0" w:rsidP="004E7CB0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0917EA">
              <w:rPr>
                <w:rFonts w:asciiTheme="majorBidi" w:hAnsi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4E7CB0" w:rsidRPr="000917EA" w14:paraId="5EED8219" w14:textId="3C8D62AE" w:rsidTr="00345622">
        <w:tc>
          <w:tcPr>
            <w:tcW w:w="2243" w:type="dxa"/>
          </w:tcPr>
          <w:p w14:paraId="68A8D94F" w14:textId="77777777" w:rsidR="004E7CB0" w:rsidRPr="000917EA" w:rsidRDefault="004E7CB0" w:rsidP="00CE726B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30A59B45" w14:textId="77777777" w:rsidR="004E7CB0" w:rsidRPr="000917EA" w:rsidRDefault="004E7CB0" w:rsidP="00CE726B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60" w:type="dxa"/>
          </w:tcPr>
          <w:p w14:paraId="5C426B4C" w14:textId="77777777" w:rsidR="004E7CB0" w:rsidRPr="000917EA" w:rsidRDefault="004E7CB0" w:rsidP="00CE726B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650" w:type="dxa"/>
          </w:tcPr>
          <w:p w14:paraId="7B1B3C84" w14:textId="594278F0" w:rsidR="004E7CB0" w:rsidRPr="000917EA" w:rsidRDefault="00CB51BF" w:rsidP="004E7CB0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B51BF">
              <w:rPr>
                <w:rFonts w:asciiTheme="majorBidi" w:hAnsiTheme="majorBidi"/>
                <w:sz w:val="30"/>
                <w:szCs w:val="30"/>
              </w:rPr>
              <w:t>31</w:t>
            </w:r>
            <w:r w:rsidR="002418C9" w:rsidRPr="000917EA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2418C9" w:rsidRPr="000917EA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Pr="00CB51BF">
              <w:rPr>
                <w:rFonts w:asciiTheme="majorBidi" w:hAnsiTheme="majorBidi"/>
                <w:sz w:val="30"/>
                <w:szCs w:val="30"/>
              </w:rPr>
              <w:t>2563</w:t>
            </w:r>
          </w:p>
        </w:tc>
        <w:tc>
          <w:tcPr>
            <w:tcW w:w="1674" w:type="dxa"/>
          </w:tcPr>
          <w:p w14:paraId="170F75E5" w14:textId="6C165D7A" w:rsidR="004E7CB0" w:rsidRPr="000917EA" w:rsidRDefault="00CB51BF" w:rsidP="004E7CB0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B51BF">
              <w:rPr>
                <w:rFonts w:asciiTheme="majorBidi" w:hAnsiTheme="majorBidi"/>
                <w:sz w:val="30"/>
                <w:szCs w:val="30"/>
              </w:rPr>
              <w:t>31</w:t>
            </w:r>
            <w:r w:rsidR="004E7CB0" w:rsidRPr="000917EA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4E7CB0" w:rsidRPr="000917EA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Pr="00CB51BF">
              <w:rPr>
                <w:rFonts w:asciiTheme="majorBidi" w:hAnsiTheme="majorBidi"/>
                <w:sz w:val="30"/>
                <w:szCs w:val="30"/>
              </w:rPr>
              <w:t>2562</w:t>
            </w:r>
          </w:p>
        </w:tc>
      </w:tr>
      <w:tr w:rsidR="00E81923" w:rsidRPr="000917EA" w14:paraId="429856DD" w14:textId="77777777" w:rsidTr="00345622">
        <w:tc>
          <w:tcPr>
            <w:tcW w:w="2243" w:type="dxa"/>
          </w:tcPr>
          <w:p w14:paraId="42259C46" w14:textId="77777777" w:rsidR="00E81923" w:rsidRPr="000917EA" w:rsidRDefault="00E81923" w:rsidP="00CE726B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37E9055E" w14:textId="77777777" w:rsidR="00E81923" w:rsidRPr="000917EA" w:rsidRDefault="00E81923" w:rsidP="00CE726B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60" w:type="dxa"/>
          </w:tcPr>
          <w:p w14:paraId="017FBC1F" w14:textId="77777777" w:rsidR="00E81923" w:rsidRPr="000917EA" w:rsidRDefault="00E81923" w:rsidP="00CE726B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3324" w:type="dxa"/>
            <w:gridSpan w:val="2"/>
          </w:tcPr>
          <w:p w14:paraId="427FF9A0" w14:textId="14A5BE8E" w:rsidR="00E81923" w:rsidRPr="000917EA" w:rsidRDefault="00E81923" w:rsidP="004E7CB0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0917EA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E57F2C" w:rsidRPr="000917EA" w14:paraId="39597B00" w14:textId="472A8D03" w:rsidTr="00345622">
        <w:tc>
          <w:tcPr>
            <w:tcW w:w="2243" w:type="dxa"/>
          </w:tcPr>
          <w:p w14:paraId="60A723BE" w14:textId="3CAA5598" w:rsidR="00E57F2C" w:rsidRPr="000917EA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7EA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ดุสิตธานี รีท จำกัด</w:t>
            </w:r>
          </w:p>
        </w:tc>
        <w:tc>
          <w:tcPr>
            <w:tcW w:w="1987" w:type="dxa"/>
          </w:tcPr>
          <w:p w14:paraId="07130C1D" w14:textId="0EE36C33" w:rsidR="00E57F2C" w:rsidRPr="000917EA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917EA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ลงทุนในบริษัทอื่น</w:t>
            </w:r>
          </w:p>
        </w:tc>
        <w:tc>
          <w:tcPr>
            <w:tcW w:w="1860" w:type="dxa"/>
          </w:tcPr>
          <w:p w14:paraId="00C47115" w14:textId="160B853B" w:rsidR="00E57F2C" w:rsidRPr="000917EA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917E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650" w:type="dxa"/>
          </w:tcPr>
          <w:p w14:paraId="0B32DD1E" w14:textId="5A7AB50D" w:rsidR="00E57F2C" w:rsidRPr="000917EA" w:rsidRDefault="00CB51BF" w:rsidP="00E57F2C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74" w:type="dxa"/>
          </w:tcPr>
          <w:p w14:paraId="4670761E" w14:textId="4F563863" w:rsidR="00E57F2C" w:rsidRPr="000917EA" w:rsidRDefault="00CB51BF" w:rsidP="00E57F2C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E57F2C" w:rsidRPr="000917EA" w14:paraId="58A68A52" w14:textId="77777777" w:rsidTr="00345622">
        <w:tc>
          <w:tcPr>
            <w:tcW w:w="2243" w:type="dxa"/>
          </w:tcPr>
          <w:p w14:paraId="4D94ACFD" w14:textId="74DC6DCB" w:rsidR="00E57F2C" w:rsidRPr="000917EA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917EA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ดุสิตมัลดีฟส์</w:t>
            </w:r>
          </w:p>
        </w:tc>
        <w:tc>
          <w:tcPr>
            <w:tcW w:w="1987" w:type="dxa"/>
          </w:tcPr>
          <w:p w14:paraId="5BBD40B9" w14:textId="77777777" w:rsidR="00E57F2C" w:rsidRPr="000917EA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0" w:type="dxa"/>
          </w:tcPr>
          <w:p w14:paraId="0668D8BF" w14:textId="77777777" w:rsidR="00E57F2C" w:rsidRPr="000917EA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0" w:type="dxa"/>
          </w:tcPr>
          <w:p w14:paraId="7F4FBB33" w14:textId="516B5DF4" w:rsidR="00E57F2C" w:rsidRPr="000917EA" w:rsidRDefault="00E57F2C" w:rsidP="00E57F2C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4" w:type="dxa"/>
          </w:tcPr>
          <w:p w14:paraId="30CD8CFD" w14:textId="05E586A7" w:rsidR="00E57F2C" w:rsidRPr="000917EA" w:rsidRDefault="00E57F2C" w:rsidP="00E57F2C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7F2C" w14:paraId="639801EF" w14:textId="77777777" w:rsidTr="00345622">
        <w:tc>
          <w:tcPr>
            <w:tcW w:w="2243" w:type="dxa"/>
          </w:tcPr>
          <w:p w14:paraId="286BC746" w14:textId="0698DE5A" w:rsidR="00E57F2C" w:rsidRPr="000917EA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7E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อินเวสเม้นท์ จำกัด</w:t>
            </w:r>
          </w:p>
        </w:tc>
        <w:tc>
          <w:tcPr>
            <w:tcW w:w="1987" w:type="dxa"/>
          </w:tcPr>
          <w:p w14:paraId="49C8A378" w14:textId="01937518" w:rsidR="00E57F2C" w:rsidRPr="000917EA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917EA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1860" w:type="dxa"/>
          </w:tcPr>
          <w:p w14:paraId="313400AC" w14:textId="09D66C82" w:rsidR="00E57F2C" w:rsidRPr="000917EA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917E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สาธารณรัฐมัลดีฟส์</w:t>
            </w:r>
          </w:p>
        </w:tc>
        <w:tc>
          <w:tcPr>
            <w:tcW w:w="1650" w:type="dxa"/>
          </w:tcPr>
          <w:p w14:paraId="330A844D" w14:textId="4D2C79C1" w:rsidR="00E57F2C" w:rsidRPr="000917EA" w:rsidRDefault="00CB51BF" w:rsidP="00E57F2C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74" w:type="dxa"/>
          </w:tcPr>
          <w:p w14:paraId="35825231" w14:textId="6094178B" w:rsidR="00E57F2C" w:rsidRDefault="00CB51BF" w:rsidP="00E57F2C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</w:tbl>
    <w:p w14:paraId="6F9A0753" w14:textId="7DFF9754" w:rsidR="004E7CB0" w:rsidRDefault="004E7CB0" w:rsidP="00CE726B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15D64C1" w14:textId="06EF280B" w:rsidR="00E81923" w:rsidRDefault="00E819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05B15492" w14:textId="5886FD78" w:rsidR="00572B6F" w:rsidRPr="00CE726B" w:rsidRDefault="00CB51BF" w:rsidP="00CE726B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B51BF">
        <w:rPr>
          <w:rFonts w:asciiTheme="majorBidi" w:hAnsiTheme="majorBidi" w:cstheme="majorBidi"/>
          <w:sz w:val="30"/>
          <w:szCs w:val="30"/>
        </w:rPr>
        <w:lastRenderedPageBreak/>
        <w:t>2</w:t>
      </w:r>
      <w:r w:rsidR="00572B6F" w:rsidRPr="00CE726B">
        <w:rPr>
          <w:rFonts w:asciiTheme="majorBidi" w:hAnsiTheme="majorBidi" w:cstheme="majorBidi"/>
          <w:sz w:val="30"/>
          <w:szCs w:val="30"/>
        </w:rPr>
        <w:tab/>
      </w:r>
      <w:r w:rsidR="002418C9" w:rsidRPr="00EA592D">
        <w:rPr>
          <w:rFonts w:ascii="Angsana New" w:hAnsi="Angsana New" w:cs="Angsana New"/>
          <w:sz w:val="30"/>
          <w:szCs w:val="30"/>
          <w:cs/>
          <w:lang w:val="th-TH"/>
        </w:rPr>
        <w:t>เกณฑ์การจัดทำงบการเงิน</w:t>
      </w:r>
    </w:p>
    <w:p w14:paraId="7F060C26" w14:textId="77777777" w:rsidR="00572B6F" w:rsidRPr="00AF60CD" w:rsidRDefault="00572B6F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</w:rPr>
      </w:pPr>
    </w:p>
    <w:p w14:paraId="46A12FEB" w14:textId="0BA8E955" w:rsidR="00747ECB" w:rsidRPr="003B58D6" w:rsidRDefault="00572B6F" w:rsidP="00747EC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B58D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5CD100A1" w14:textId="3D5FB339" w:rsidR="00572B6F" w:rsidRPr="00AF60CD" w:rsidRDefault="00572B6F" w:rsidP="00C023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spacing w:line="240" w:lineRule="auto"/>
        <w:ind w:left="540" w:hanging="540"/>
        <w:jc w:val="both"/>
        <w:rPr>
          <w:rFonts w:asciiTheme="majorBidi" w:hAnsiTheme="majorBidi" w:cstheme="majorBidi"/>
        </w:rPr>
      </w:pPr>
    </w:p>
    <w:p w14:paraId="68B08B20" w14:textId="3D9DC9B1" w:rsidR="00D4766F" w:rsidRDefault="00D4766F" w:rsidP="00D4766F">
      <w:pPr>
        <w:ind w:left="540" w:right="-45"/>
        <w:jc w:val="thaiDistribute"/>
        <w:rPr>
          <w:rFonts w:ascii="Angsana New" w:hAnsi="Angsana New"/>
          <w:sz w:val="30"/>
          <w:szCs w:val="30"/>
          <w:lang w:val="th-TH"/>
        </w:rPr>
      </w:pPr>
      <w:r w:rsidRPr="00D4766F">
        <w:rPr>
          <w:rFonts w:ascii="Angsana New" w:hAnsi="Angsana New"/>
          <w:sz w:val="30"/>
          <w:szCs w:val="30"/>
          <w:cs/>
          <w:lang w:val="th-TH"/>
        </w:rPr>
        <w:t>งบการเงินนี้จัดทำขึ้นตามแนวปฏิบัติทางบัญชีสำหรับกองทุนรวมอสังหาริมทรัพย์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กองทุนรวมโครงสร้างพื้นฐานและทรัสต์เพื่อการลงทุนในโครงสร้างพื้นฐานที่สมาคมบริษัทจัดการลงทุน</w:t>
      </w:r>
      <w:r w:rsidRPr="00D4766F">
        <w:rPr>
          <w:rFonts w:ascii="Angsana New" w:hAnsi="Angsana New"/>
          <w:sz w:val="30"/>
          <w:szCs w:val="30"/>
          <w:lang w:val="th-TH"/>
        </w:rPr>
        <w:t xml:space="preserve"> (“</w:t>
      </w:r>
      <w:r w:rsidRPr="00D4766F">
        <w:rPr>
          <w:rFonts w:ascii="Angsana New" w:hAnsi="Angsana New"/>
          <w:sz w:val="30"/>
          <w:szCs w:val="30"/>
          <w:cs/>
          <w:lang w:val="th-TH"/>
        </w:rPr>
        <w:t>สมาคม</w:t>
      </w:r>
      <w:r w:rsidRPr="00D4766F">
        <w:rPr>
          <w:rFonts w:ascii="Angsana New" w:hAnsi="Angsana New"/>
          <w:sz w:val="30"/>
          <w:szCs w:val="30"/>
          <w:lang w:val="th-TH"/>
        </w:rPr>
        <w:t xml:space="preserve">”) </w:t>
      </w:r>
      <w:r w:rsidRPr="00D4766F">
        <w:rPr>
          <w:rFonts w:ascii="Angsana New" w:hAnsi="Angsana New"/>
          <w:sz w:val="30"/>
          <w:szCs w:val="30"/>
          <w:cs/>
          <w:lang w:val="th-TH"/>
        </w:rPr>
        <w:t>กำหนดโดยได้รับความเห็นชอบจากสำนักงานคณะกรรมการกำกับหลักทรัพย์และตลาดหลักทรัพย์ ซึ่งออกและประกาศโดยสมาคมในเดือนกุมภาพันธ์</w:t>
      </w:r>
      <w:r w:rsidRPr="00D4766F">
        <w:rPr>
          <w:rFonts w:ascii="Angsana New" w:hAnsi="Angsana New"/>
          <w:sz w:val="30"/>
          <w:szCs w:val="30"/>
          <w:lang w:val="th-TH"/>
        </w:rPr>
        <w:t xml:space="preserve"> </w:t>
      </w:r>
      <w:r w:rsidR="00CB51BF" w:rsidRPr="00CB51BF">
        <w:rPr>
          <w:rFonts w:ascii="Angsana New" w:hAnsi="Angsana New"/>
          <w:sz w:val="30"/>
          <w:szCs w:val="30"/>
        </w:rPr>
        <w:t>2563</w:t>
      </w:r>
      <w:r w:rsidRPr="00D4766F">
        <w:rPr>
          <w:rFonts w:ascii="Angsana New" w:hAnsi="Angsana New"/>
          <w:sz w:val="30"/>
          <w:szCs w:val="30"/>
          <w:lang w:val="th-TH"/>
        </w:rPr>
        <w:t xml:space="preserve"> </w:t>
      </w:r>
      <w:r w:rsidRPr="00D4766F">
        <w:rPr>
          <w:rFonts w:ascii="Angsana New" w:hAnsi="Angsana New" w:hint="cs"/>
          <w:sz w:val="30"/>
          <w:szCs w:val="30"/>
          <w:cs/>
          <w:lang w:val="th-TH"/>
        </w:rPr>
        <w:t>สำหรับเรื่องที่แนวปฏิบัติทางบัญชีดังกล่าวไม่ได้กำหนดไว้</w:t>
      </w:r>
      <w:r w:rsidR="002162E1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D4766F">
        <w:rPr>
          <w:rFonts w:ascii="Angsana New" w:hAnsi="Angsana New"/>
          <w:sz w:val="30"/>
          <w:szCs w:val="30"/>
          <w:cs/>
          <w:lang w:val="th-TH"/>
        </w:rPr>
        <w:t>กองทรัสต์จะถือปฏิบัติตามมาตรฐานการรายงานทางการเงินที่ประกาศโดยสภาวิชาชีพบัญชีฯ</w:t>
      </w:r>
      <w:r w:rsidRPr="00D4766F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D4766F">
        <w:rPr>
          <w:rFonts w:ascii="Angsana New" w:hAnsi="Angsana New"/>
          <w:sz w:val="30"/>
          <w:szCs w:val="30"/>
          <w:cs/>
          <w:lang w:val="th-TH"/>
        </w:rPr>
        <w:t>(“แนวปฏิบัติทางบัญชี”)</w:t>
      </w:r>
    </w:p>
    <w:p w14:paraId="214CFB4F" w14:textId="2151DB58" w:rsidR="00D4766F" w:rsidRPr="00747ECB" w:rsidRDefault="00D4766F" w:rsidP="00D4766F">
      <w:pPr>
        <w:ind w:left="540" w:right="-45"/>
        <w:jc w:val="thaiDistribute"/>
        <w:rPr>
          <w:rFonts w:ascii="Angsana New" w:hAnsi="Angsana New"/>
        </w:rPr>
      </w:pPr>
    </w:p>
    <w:p w14:paraId="5C588A0C" w14:textId="26EAB03C" w:rsidR="00D4766F" w:rsidRDefault="00D4766F" w:rsidP="00D4766F">
      <w:pPr>
        <w:ind w:left="540" w:right="-45"/>
        <w:jc w:val="thaiDistribute"/>
        <w:rPr>
          <w:rFonts w:ascii="Angsana New" w:hAnsi="Angsana New"/>
          <w:sz w:val="30"/>
          <w:szCs w:val="30"/>
          <w:lang w:val="th-TH"/>
        </w:rPr>
      </w:pPr>
      <w:r w:rsidRPr="00D4766F">
        <w:rPr>
          <w:rFonts w:ascii="Angsana New" w:hAnsi="Angsana New"/>
          <w:sz w:val="30"/>
          <w:szCs w:val="30"/>
          <w:cs/>
          <w:lang w:val="th-TH"/>
        </w:rPr>
        <w:t>ทั้งนี้การถือปฏิบัติตามแนวปฏิบัติทางบัญชีดังกล่าว มีผลให้เกิดการเปลี่ยนแปลงนโยบายการบัญชีของ</w:t>
      </w:r>
      <w:r w:rsidR="002162E1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D4766F">
        <w:rPr>
          <w:rFonts w:ascii="Angsana New" w:hAnsi="Angsana New"/>
          <w:sz w:val="30"/>
          <w:szCs w:val="30"/>
          <w:cs/>
          <w:lang w:val="th-TH"/>
        </w:rPr>
        <w:t xml:space="preserve">กองทรัสต์และมีผลกระทบต่องบการเงินอย่างมีสาระสำคัญ ผลกระทบจากการเปลี่ยนแปลงนี้ได้เปิดเผยไว้ในหมายเหตุข้อ </w:t>
      </w:r>
      <w:r w:rsidR="00CB51BF" w:rsidRPr="00CB51BF">
        <w:rPr>
          <w:rFonts w:ascii="Angsana New" w:hAnsi="Angsana New"/>
          <w:sz w:val="30"/>
          <w:szCs w:val="30"/>
        </w:rPr>
        <w:t>3</w:t>
      </w:r>
      <w:r w:rsidRPr="00D4766F">
        <w:rPr>
          <w:rFonts w:ascii="Angsana New" w:hAnsi="Angsana New"/>
          <w:sz w:val="30"/>
          <w:szCs w:val="30"/>
          <w:lang w:val="th-TH"/>
        </w:rPr>
        <w:t xml:space="preserve"> </w:t>
      </w:r>
      <w:r w:rsidRPr="00D4766F">
        <w:rPr>
          <w:rFonts w:ascii="Angsana New" w:hAnsi="Angsana New" w:hint="cs"/>
          <w:sz w:val="30"/>
          <w:szCs w:val="30"/>
          <w:cs/>
          <w:lang w:val="th-TH"/>
        </w:rPr>
        <w:t>นอกจากนี้</w:t>
      </w:r>
      <w:r w:rsidR="002162E1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D4766F">
        <w:rPr>
          <w:rFonts w:ascii="Angsana New" w:hAnsi="Angsana New"/>
          <w:sz w:val="30"/>
          <w:szCs w:val="30"/>
          <w:cs/>
          <w:lang w:val="th-TH"/>
        </w:rPr>
        <w:t xml:space="preserve">กองทรัสต์ได้เลือกปฏิบัติตามแนวปฏิบัติทางการบัญชี เรื่อง </w:t>
      </w:r>
      <w:r w:rsidRPr="003B58D6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CB51BF" w:rsidRPr="00CB51BF">
        <w:rPr>
          <w:rFonts w:ascii="Angsana New" w:hAnsi="Angsana New"/>
          <w:i/>
          <w:iCs/>
          <w:sz w:val="30"/>
          <w:szCs w:val="30"/>
        </w:rPr>
        <w:t>2</w:t>
      </w:r>
      <w:r w:rsidR="00297648" w:rsidRPr="00297648">
        <w:rPr>
          <w:rFonts w:ascii="Angsana New" w:hAnsi="Angsana New"/>
          <w:i/>
          <w:iCs/>
          <w:sz w:val="30"/>
          <w:szCs w:val="30"/>
        </w:rPr>
        <w:t>0</w:t>
      </w:r>
      <w:r w:rsidR="00CB51BF" w:rsidRPr="00CB51BF">
        <w:rPr>
          <w:rFonts w:ascii="Angsana New" w:hAnsi="Angsana New"/>
          <w:i/>
          <w:iCs/>
          <w:sz w:val="30"/>
          <w:szCs w:val="30"/>
        </w:rPr>
        <w:t>1</w:t>
      </w:r>
      <w:r w:rsidR="00297648" w:rsidRPr="00297648">
        <w:rPr>
          <w:rFonts w:ascii="Angsana New" w:hAnsi="Angsana New"/>
          <w:i/>
          <w:iCs/>
          <w:sz w:val="30"/>
          <w:szCs w:val="30"/>
        </w:rPr>
        <w:t>9</w:t>
      </w:r>
      <w:r w:rsidRPr="00D4766F">
        <w:rPr>
          <w:rFonts w:ascii="Angsana New" w:hAnsi="Angsana New"/>
          <w:sz w:val="30"/>
          <w:szCs w:val="30"/>
          <w:lang w:val="th-TH"/>
        </w:rPr>
        <w:t xml:space="preserve"> (COVID-</w:t>
      </w:r>
      <w:r w:rsidR="00CB51BF" w:rsidRPr="00CB51BF">
        <w:rPr>
          <w:rFonts w:ascii="Angsana New" w:hAnsi="Angsana New"/>
          <w:sz w:val="30"/>
          <w:szCs w:val="30"/>
        </w:rPr>
        <w:t>1</w:t>
      </w:r>
      <w:r w:rsidR="00297648" w:rsidRPr="00297648">
        <w:rPr>
          <w:rFonts w:ascii="Angsana New" w:hAnsi="Angsana New"/>
          <w:sz w:val="30"/>
          <w:szCs w:val="30"/>
        </w:rPr>
        <w:t>9</w:t>
      </w:r>
      <w:r w:rsidRPr="00D4766F">
        <w:rPr>
          <w:rFonts w:ascii="Angsana New" w:hAnsi="Angsana New"/>
          <w:sz w:val="30"/>
          <w:szCs w:val="30"/>
          <w:lang w:val="th-TH"/>
        </w:rPr>
        <w:t xml:space="preserve">) </w:t>
      </w:r>
      <w:r w:rsidRPr="00D4766F">
        <w:rPr>
          <w:rFonts w:ascii="Angsana New" w:hAnsi="Angsana New"/>
          <w:sz w:val="30"/>
          <w:szCs w:val="30"/>
          <w:cs/>
          <w:lang w:val="th-TH"/>
        </w:rPr>
        <w:t xml:space="preserve">ตามที่เปิดเผยไว้ในหมายเหตุข้อ </w:t>
      </w:r>
      <w:r w:rsidR="00CB51BF" w:rsidRPr="00CB51BF">
        <w:rPr>
          <w:rFonts w:ascii="Angsana New" w:hAnsi="Angsana New"/>
          <w:sz w:val="30"/>
          <w:szCs w:val="30"/>
        </w:rPr>
        <w:t>5</w:t>
      </w:r>
    </w:p>
    <w:p w14:paraId="0D6BCB87" w14:textId="7B6BA20D" w:rsidR="00D4766F" w:rsidRPr="0038086A" w:rsidRDefault="00D4766F" w:rsidP="00D4766F">
      <w:pPr>
        <w:ind w:left="540" w:right="-45"/>
        <w:jc w:val="thaiDistribute"/>
        <w:rPr>
          <w:rFonts w:ascii="Angsana New" w:hAnsi="Angsana New"/>
          <w:lang w:val="th-TH"/>
        </w:rPr>
      </w:pPr>
    </w:p>
    <w:p w14:paraId="5CCA7617" w14:textId="7937D35A" w:rsidR="00A96AE3" w:rsidRDefault="00D4766F" w:rsidP="002162E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D4766F">
        <w:rPr>
          <w:rFonts w:ascii="Angsana New" w:hAnsi="Angsana New"/>
          <w:sz w:val="30"/>
          <w:szCs w:val="30"/>
          <w:cs/>
          <w:lang w:val="th-TH"/>
        </w:rPr>
        <w:t xml:space="preserve">นอกจากนี้ </w:t>
      </w:r>
      <w:r w:rsidR="002162E1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D4766F">
        <w:rPr>
          <w:rFonts w:ascii="Angsana New" w:hAnsi="Angsana New"/>
          <w:sz w:val="30"/>
          <w:szCs w:val="30"/>
          <w:cs/>
          <w:lang w:val="th-TH"/>
        </w:rPr>
        <w:t>กองทรัสต์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D4766F">
        <w:rPr>
          <w:rFonts w:ascii="Angsana New" w:hAnsi="Angsana New"/>
          <w:sz w:val="30"/>
          <w:szCs w:val="30"/>
          <w:lang w:val="th-TH"/>
        </w:rPr>
        <w:t xml:space="preserve"> </w:t>
      </w:r>
      <w:r w:rsidR="002162E1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="002162E1" w:rsidRPr="002162E1">
        <w:rPr>
          <w:rFonts w:ascii="Angsana New" w:hAnsi="Angsana New"/>
          <w:sz w:val="30"/>
          <w:szCs w:val="30"/>
          <w:cs/>
          <w:lang w:val="th-TH"/>
        </w:rPr>
        <w:t>กองทรัสต์</w:t>
      </w:r>
      <w:r w:rsidR="002162E1">
        <w:rPr>
          <w:rFonts w:ascii="Angsana New" w:hAnsi="Angsana New" w:hint="cs"/>
          <w:sz w:val="30"/>
          <w:szCs w:val="30"/>
          <w:cs/>
          <w:lang w:val="th-TH"/>
        </w:rPr>
        <w:t>ไ</w:t>
      </w:r>
      <w:r w:rsidR="002162E1" w:rsidRPr="002162E1">
        <w:rPr>
          <w:rFonts w:ascii="Angsana New" w:hAnsi="Angsana New"/>
          <w:sz w:val="30"/>
          <w:szCs w:val="30"/>
          <w:cs/>
          <w:lang w:val="th-TH"/>
        </w:rPr>
        <w:t>ด้ประเมินผลกระทบท</w:t>
      </w:r>
      <w:r w:rsidR="002162E1">
        <w:rPr>
          <w:rFonts w:ascii="Angsana New" w:hAnsi="Angsana New" w:hint="cs"/>
          <w:sz w:val="30"/>
          <w:szCs w:val="30"/>
          <w:cs/>
          <w:lang w:val="th-TH"/>
        </w:rPr>
        <w:t>ี่</w:t>
      </w:r>
      <w:r w:rsidR="002162E1" w:rsidRPr="002162E1">
        <w:rPr>
          <w:rFonts w:ascii="Angsana New" w:hAnsi="Angsana New"/>
          <w:sz w:val="30"/>
          <w:szCs w:val="30"/>
          <w:cs/>
          <w:lang w:val="th-TH"/>
        </w:rPr>
        <w:t>อาจเกิดข</w:t>
      </w:r>
      <w:r w:rsidR="002162E1">
        <w:rPr>
          <w:rFonts w:ascii="Angsana New" w:hAnsi="Angsana New" w:hint="cs"/>
          <w:sz w:val="30"/>
          <w:szCs w:val="30"/>
          <w:cs/>
          <w:lang w:val="th-TH"/>
        </w:rPr>
        <w:t>ึ้</w:t>
      </w:r>
      <w:r w:rsidR="002162E1" w:rsidRPr="002162E1">
        <w:rPr>
          <w:rFonts w:ascii="Angsana New" w:hAnsi="Angsana New"/>
          <w:sz w:val="30"/>
          <w:szCs w:val="30"/>
          <w:cs/>
          <w:lang w:val="th-TH"/>
        </w:rPr>
        <w:t>นต่องบการเงินจากการถือปฏิบัติตามมาตรฐานการรายงานทางการเงินที</w:t>
      </w:r>
      <w:r w:rsidR="002162E1">
        <w:rPr>
          <w:rFonts w:ascii="Angsana New" w:hAnsi="Angsana New" w:hint="cs"/>
          <w:sz w:val="30"/>
          <w:szCs w:val="30"/>
          <w:cs/>
          <w:lang w:val="th-TH"/>
        </w:rPr>
        <w:t>่</w:t>
      </w:r>
      <w:r w:rsidR="002162E1" w:rsidRPr="002162E1">
        <w:rPr>
          <w:rFonts w:ascii="Angsana New" w:hAnsi="Angsana New"/>
          <w:sz w:val="30"/>
          <w:szCs w:val="30"/>
          <w:cs/>
          <w:lang w:val="th-TH"/>
        </w:rPr>
        <w:t>ออกและปรับปรุงใหม่เหล่าน</w:t>
      </w:r>
      <w:r w:rsidR="002162E1">
        <w:rPr>
          <w:rFonts w:ascii="Angsana New" w:hAnsi="Angsana New" w:hint="cs"/>
          <w:sz w:val="30"/>
          <w:szCs w:val="30"/>
          <w:cs/>
          <w:lang w:val="th-TH"/>
        </w:rPr>
        <w:t>ี้ ซึ่</w:t>
      </w:r>
      <w:r w:rsidR="002162E1" w:rsidRPr="002162E1">
        <w:rPr>
          <w:rFonts w:ascii="Angsana New" w:hAnsi="Angsana New"/>
          <w:sz w:val="30"/>
          <w:szCs w:val="30"/>
          <w:cs/>
          <w:lang w:val="th-TH"/>
        </w:rPr>
        <w:t>งคาดว่าไม่มีผลกระทบท</w:t>
      </w:r>
      <w:r w:rsidR="002162E1">
        <w:rPr>
          <w:rFonts w:ascii="Angsana New" w:hAnsi="Angsana New" w:hint="cs"/>
          <w:sz w:val="30"/>
          <w:szCs w:val="30"/>
          <w:cs/>
          <w:lang w:val="th-TH"/>
        </w:rPr>
        <w:t>ี่</w:t>
      </w:r>
      <w:r w:rsidR="002162E1" w:rsidRPr="002162E1">
        <w:rPr>
          <w:rFonts w:ascii="Angsana New" w:hAnsi="Angsana New"/>
          <w:sz w:val="30"/>
          <w:szCs w:val="30"/>
          <w:cs/>
          <w:lang w:val="th-TH"/>
        </w:rPr>
        <w:t>มีสาระสําคัญต่องบการเงินในงวดท</w:t>
      </w:r>
      <w:r w:rsidR="002162E1">
        <w:rPr>
          <w:rFonts w:ascii="Angsana New" w:hAnsi="Angsana New" w:hint="cs"/>
          <w:sz w:val="30"/>
          <w:szCs w:val="30"/>
          <w:cs/>
          <w:lang w:val="th-TH"/>
        </w:rPr>
        <w:t>ี่</w:t>
      </w:r>
      <w:r w:rsidR="002162E1" w:rsidRPr="002162E1">
        <w:rPr>
          <w:rFonts w:ascii="Angsana New" w:hAnsi="Angsana New"/>
          <w:sz w:val="30"/>
          <w:szCs w:val="30"/>
          <w:cs/>
          <w:lang w:val="th-TH"/>
        </w:rPr>
        <w:t>ถือปฏิบัติ</w:t>
      </w:r>
    </w:p>
    <w:p w14:paraId="6DB41AC1" w14:textId="77777777" w:rsidR="0038086A" w:rsidRPr="0038086A" w:rsidRDefault="0038086A" w:rsidP="0038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lang w:val="th-TH"/>
        </w:rPr>
      </w:pPr>
    </w:p>
    <w:p w14:paraId="3514A92C" w14:textId="77777777" w:rsidR="00A32575" w:rsidRPr="00EA592D" w:rsidRDefault="00A32575" w:rsidP="00A325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EA592D">
        <w:rPr>
          <w:rFonts w:ascii="Angsana New" w:hAnsi="Angsana New"/>
          <w:b/>
          <w:bCs/>
          <w:sz w:val="30"/>
          <w:szCs w:val="30"/>
        </w:rPr>
        <w:tab/>
      </w: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</w:t>
      </w:r>
    </w:p>
    <w:p w14:paraId="74AACA15" w14:textId="77777777" w:rsidR="00A32575" w:rsidRPr="00AF60CD" w:rsidRDefault="00A32575" w:rsidP="00A32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</w:rPr>
      </w:pPr>
    </w:p>
    <w:p w14:paraId="5717844F" w14:textId="3A51BA27" w:rsidR="00A32575" w:rsidRPr="00EA592D" w:rsidRDefault="00A32575" w:rsidP="00A32575">
      <w:pPr>
        <w:pStyle w:val="a"/>
        <w:tabs>
          <w:tab w:val="clear" w:pos="1080"/>
          <w:tab w:val="left" w:pos="1440"/>
        </w:tabs>
        <w:ind w:left="540" w:right="-45" w:hanging="540"/>
        <w:jc w:val="thaiDistribute"/>
        <w:rPr>
          <w:rFonts w:ascii="Angsana New" w:hAnsi="Angsana New" w:cs="Angsana New"/>
          <w:cs/>
        </w:rPr>
      </w:pPr>
      <w:r w:rsidRPr="00EA592D">
        <w:rPr>
          <w:rFonts w:ascii="Angsana New" w:hAnsi="Angsana New" w:cs="Angsana New"/>
          <w:cs/>
        </w:rPr>
        <w:tab/>
        <w:t>งบการเงินนี้</w:t>
      </w:r>
      <w:r w:rsidR="00064114">
        <w:rPr>
          <w:rFonts w:ascii="Angsana New" w:hAnsi="Angsana New" w:cs="Angsana New" w:hint="cs"/>
          <w:cs/>
        </w:rPr>
        <w:t>นำ</w:t>
      </w:r>
      <w:r w:rsidR="00A43186">
        <w:rPr>
          <w:rFonts w:ascii="Angsana New" w:hAnsi="Angsana New" w:cs="Angsana New" w:hint="cs"/>
          <w:cs/>
        </w:rPr>
        <w:t>เ</w:t>
      </w:r>
      <w:r w:rsidR="00064114">
        <w:rPr>
          <w:rFonts w:ascii="Angsana New" w:hAnsi="Angsana New" w:cs="Angsana New" w:hint="cs"/>
          <w:cs/>
        </w:rPr>
        <w:t>สนอ</w:t>
      </w:r>
      <w:r w:rsidRPr="00EA592D">
        <w:rPr>
          <w:rFonts w:ascii="Angsana New" w:hAnsi="Angsana New" w:cs="Angsana New"/>
          <w:cs/>
        </w:rPr>
        <w:t>เป็นเงินบาท ซึ่งเป็นสกุลเงิน</w:t>
      </w:r>
      <w:r>
        <w:rPr>
          <w:rFonts w:ascii="Angsana New" w:hAnsi="Angsana New" w:cs="Angsana New"/>
          <w:cs/>
        </w:rPr>
        <w:t>ที่ใช้ในการดำเนินงานของกองทรัสต์</w:t>
      </w:r>
      <w:r w:rsidRPr="00EA592D">
        <w:rPr>
          <w:rFonts w:ascii="Angsana New" w:hAnsi="Angsana New" w:cs="Angsana New"/>
          <w:cs/>
        </w:rPr>
        <w:t xml:space="preserve"> </w:t>
      </w:r>
    </w:p>
    <w:p w14:paraId="3C3BAE21" w14:textId="77777777" w:rsidR="00A32575" w:rsidRPr="00AF60CD" w:rsidRDefault="00A32575" w:rsidP="00A32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/>
        </w:rPr>
      </w:pPr>
    </w:p>
    <w:p w14:paraId="58940340" w14:textId="77777777" w:rsidR="00A32575" w:rsidRPr="00EA592D" w:rsidRDefault="00A32575" w:rsidP="00A325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EA592D">
        <w:rPr>
          <w:rFonts w:ascii="Angsana New" w:hAnsi="Angsana New"/>
          <w:b/>
          <w:bCs/>
          <w:i/>
          <w:iCs/>
          <w:sz w:val="30"/>
          <w:szCs w:val="30"/>
        </w:rPr>
        <w:t xml:space="preserve">   </w:t>
      </w:r>
      <w:r w:rsidRPr="00EA592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และ</w:t>
      </w: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การประมาณการ</w:t>
      </w:r>
    </w:p>
    <w:p w14:paraId="414D913B" w14:textId="77777777" w:rsidR="00A32575" w:rsidRPr="00AF60CD" w:rsidRDefault="00A32575" w:rsidP="00A32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5B6D4194" w14:textId="295F8888" w:rsidR="00AF60CD" w:rsidRDefault="00747ECB" w:rsidP="00A32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47ECB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ในการจัดทำงบการเงินให้เป็นไปตามแนวปฏิบัติทางบัญชี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ซึ่งมีผลกระทบต่อการปฏิบัติตามนโยบายการบัญชีของกลุ่มกองทรัสต์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53AACC79" w14:textId="77777777" w:rsidR="00747ECB" w:rsidRPr="008D526C" w:rsidRDefault="00747ECB" w:rsidP="00A32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5BCC40FB" w14:textId="10CA437D" w:rsidR="00A822CC" w:rsidRDefault="00632068" w:rsidP="00632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32068">
        <w:rPr>
          <w:rFonts w:ascii="Angsana New" w:hAnsi="Angsana New"/>
          <w:sz w:val="30"/>
          <w:szCs w:val="30"/>
          <w:cs/>
        </w:rPr>
        <w:t>ข้อมูลเกี่ยวกับการประมาณความไม่แน่นอนและข้อสมมติฐานที่สำคัญในการกำหนดนโยบายการบัญชี มีผลกระทบสำคัญต่อการรับรู้จำนวนเงินในงบการเงินซึ่งประกอบด้วยหมายเหตุประกอบง</w:t>
      </w:r>
      <w:r w:rsidR="00AF60CD" w:rsidRPr="00D35F1A">
        <w:rPr>
          <w:rFonts w:ascii="Angsana New" w:hAnsi="Angsana New"/>
          <w:sz w:val="30"/>
          <w:szCs w:val="30"/>
          <w:cs/>
        </w:rPr>
        <w:t>งบการเงิน</w:t>
      </w:r>
      <w:r w:rsidR="00A822CC" w:rsidRPr="003B58D6">
        <w:rPr>
          <w:rFonts w:ascii="Angsana New" w:hAnsi="Angsana New"/>
          <w:sz w:val="30"/>
          <w:szCs w:val="30"/>
          <w:cs/>
        </w:rPr>
        <w:t>ต่อไปนี้</w:t>
      </w:r>
    </w:p>
    <w:p w14:paraId="18FBAF3C" w14:textId="289E8EC2" w:rsidR="00A822CC" w:rsidRDefault="00B31DCA" w:rsidP="00B31DCA">
      <w:pPr>
        <w:tabs>
          <w:tab w:val="clear" w:pos="2580"/>
          <w:tab w:val="clear" w:pos="2807"/>
          <w:tab w:val="left" w:pos="2421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lastRenderedPageBreak/>
        <w:tab/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3B58D6">
        <w:rPr>
          <w:rFonts w:ascii="Angsana New" w:hAnsi="Angsana New"/>
          <w:sz w:val="30"/>
          <w:szCs w:val="30"/>
          <w:cs/>
        </w:rPr>
        <w:t xml:space="preserve">หมายเหตุข้อ </w:t>
      </w:r>
      <w:r w:rsidR="00CB51BF" w:rsidRPr="00CB51BF">
        <w:rPr>
          <w:rFonts w:ascii="Angsana New" w:hAnsi="Angsana New" w:hint="cs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ซ</w:t>
      </w:r>
      <w:r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>การกำหนดอัตราดอกเบี้ยเงินกู้ยืมส่วนเพิ่มที่ใช้ในการวัดมูลค่าหนี้สินตามสัญญาเช่า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7290"/>
      </w:tblGrid>
      <w:tr w:rsidR="00A822CC" w:rsidRPr="00A822CC" w14:paraId="6B7843BB" w14:textId="77777777" w:rsidTr="004528E8">
        <w:tc>
          <w:tcPr>
            <w:tcW w:w="1890" w:type="dxa"/>
          </w:tcPr>
          <w:p w14:paraId="28AA6F0A" w14:textId="77777777" w:rsidR="00080969" w:rsidRDefault="00080969" w:rsidP="004528E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32335B8" w14:textId="495B6FBE" w:rsidR="00A822CC" w:rsidRPr="003B58D6" w:rsidRDefault="00A822CC" w:rsidP="004528E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B58D6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297648" w:rsidRPr="0029764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290" w:type="dxa"/>
          </w:tcPr>
          <w:p w14:paraId="2066F120" w14:textId="77777777" w:rsidR="00080969" w:rsidRDefault="00080969" w:rsidP="004528E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8D0C091" w14:textId="17B2D73D" w:rsidR="00A822CC" w:rsidRPr="003B58D6" w:rsidRDefault="00A822CC" w:rsidP="004528E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58D6">
              <w:rPr>
                <w:rFonts w:ascii="Angsana New" w:hAnsi="Angsana New"/>
                <w:sz w:val="30"/>
                <w:szCs w:val="30"/>
                <w:cs/>
              </w:rPr>
              <w:t xml:space="preserve">เงินลงทุนในอสังหาริมทรัพย์ </w:t>
            </w:r>
            <w:r w:rsidRPr="003B58D6">
              <w:rPr>
                <w:rFonts w:ascii="Angsana New" w:hAnsi="Angsana New"/>
                <w:sz w:val="30"/>
                <w:szCs w:val="30"/>
              </w:rPr>
              <w:t xml:space="preserve">– </w:t>
            </w:r>
            <w:r w:rsidRPr="003B58D6">
              <w:rPr>
                <w:rFonts w:ascii="Angsana New" w:hAnsi="Angsana New"/>
                <w:sz w:val="30"/>
                <w:szCs w:val="30"/>
                <w:cs/>
              </w:rPr>
              <w:t xml:space="preserve">ข้อสมมติหลักที่กระทบต่อการประมาณมูลค่าเงินลงทุนในอสังหาริมทรัพย์ </w:t>
            </w:r>
          </w:p>
        </w:tc>
      </w:tr>
    </w:tbl>
    <w:p w14:paraId="69461EF9" w14:textId="77777777" w:rsidR="00A822CC" w:rsidRDefault="00A822CC" w:rsidP="00632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1761A03" w14:textId="17B00846" w:rsidR="0025721E" w:rsidRPr="00AF3771" w:rsidRDefault="00CB51BF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B51BF">
        <w:rPr>
          <w:rFonts w:asciiTheme="majorBidi" w:hAnsiTheme="majorBidi" w:cstheme="majorBidi"/>
          <w:sz w:val="30"/>
          <w:szCs w:val="30"/>
        </w:rPr>
        <w:t>3</w:t>
      </w:r>
      <w:r w:rsidR="0025721E" w:rsidRPr="00CE726B">
        <w:rPr>
          <w:rFonts w:asciiTheme="majorBidi" w:hAnsiTheme="majorBidi" w:cstheme="majorBidi"/>
          <w:sz w:val="30"/>
          <w:szCs w:val="30"/>
        </w:rPr>
        <w:tab/>
      </w:r>
      <w:r w:rsidR="0025721E" w:rsidRPr="00CE726B">
        <w:rPr>
          <w:rFonts w:asciiTheme="majorBidi" w:hAnsiTheme="majorBidi" w:cstheme="majorBidi"/>
          <w:sz w:val="30"/>
          <w:szCs w:val="30"/>
          <w:cs/>
        </w:rPr>
        <w:t>การเปลี่ยนแปลงนโยบายการบัญชี</w:t>
      </w:r>
    </w:p>
    <w:p w14:paraId="67D0CFAF" w14:textId="2E94D79B" w:rsidR="0025721E" w:rsidRPr="001A3005" w:rsidRDefault="0025721E" w:rsidP="00CE72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540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p w14:paraId="66A62C7A" w14:textId="51FBEC58" w:rsidR="001A3005" w:rsidRDefault="001A3005" w:rsidP="00CE726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A3005">
        <w:rPr>
          <w:rFonts w:asciiTheme="majorBidi" w:hAnsiTheme="majorBidi"/>
          <w:sz w:val="30"/>
          <w:szCs w:val="30"/>
          <w:cs/>
        </w:rPr>
        <w:t xml:space="preserve">ตั้งแต่วันที่ </w:t>
      </w:r>
      <w:r w:rsidR="00CB51BF" w:rsidRPr="00CB51BF">
        <w:rPr>
          <w:rFonts w:asciiTheme="majorBidi" w:hAnsiTheme="majorBidi"/>
          <w:sz w:val="30"/>
          <w:szCs w:val="30"/>
        </w:rPr>
        <w:t>1</w:t>
      </w:r>
      <w:r w:rsidRPr="001A3005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CB51BF" w:rsidRPr="00CB51BF">
        <w:rPr>
          <w:rFonts w:asciiTheme="majorBidi" w:hAnsiTheme="majorBidi"/>
          <w:sz w:val="30"/>
          <w:szCs w:val="30"/>
        </w:rPr>
        <w:t>2563</w:t>
      </w:r>
      <w:r w:rsidRPr="001A3005">
        <w:rPr>
          <w:rFonts w:asciiTheme="majorBidi" w:hAnsiTheme="majorBidi"/>
          <w:sz w:val="30"/>
          <w:szCs w:val="30"/>
          <w:cs/>
        </w:rPr>
        <w:t xml:space="preserve"> </w:t>
      </w:r>
      <w:r w:rsidR="00AF75BD">
        <w:rPr>
          <w:rFonts w:asciiTheme="majorBidi" w:hAnsiTheme="majorBidi" w:hint="cs"/>
          <w:sz w:val="30"/>
          <w:szCs w:val="30"/>
          <w:cs/>
        </w:rPr>
        <w:t>กลุ่ม</w:t>
      </w:r>
      <w:r w:rsidRPr="001A3005">
        <w:rPr>
          <w:rFonts w:asciiTheme="majorBidi" w:hAnsiTheme="majorBidi"/>
          <w:sz w:val="30"/>
          <w:szCs w:val="30"/>
          <w:cs/>
        </w:rPr>
        <w:t xml:space="preserve">กองทรัสต์ได้ถือปฏิบัติตามแนวปฏิบัติทางบัญชีเป็นครั้งแรก </w:t>
      </w:r>
      <w:r w:rsidR="00D77F9F">
        <w:rPr>
          <w:rFonts w:asciiTheme="majorBidi" w:hAnsiTheme="majorBidi" w:hint="cs"/>
          <w:sz w:val="30"/>
          <w:szCs w:val="30"/>
          <w:cs/>
        </w:rPr>
        <w:t>ดังนั้น</w:t>
      </w:r>
      <w:r w:rsidR="00AF75BD">
        <w:rPr>
          <w:rFonts w:asciiTheme="majorBidi" w:hAnsiTheme="majorBidi" w:hint="cs"/>
          <w:sz w:val="30"/>
          <w:szCs w:val="30"/>
          <w:cs/>
        </w:rPr>
        <w:t>กลุ่ม</w:t>
      </w:r>
      <w:r w:rsidR="00D77F9F" w:rsidRPr="00D77F9F">
        <w:rPr>
          <w:rFonts w:asciiTheme="majorBidi" w:hAnsiTheme="majorBidi"/>
          <w:sz w:val="30"/>
          <w:szCs w:val="30"/>
          <w:cs/>
        </w:rPr>
        <w:t>กองทรัสต์</w:t>
      </w:r>
      <w:r w:rsidR="00D77F9F">
        <w:rPr>
          <w:rFonts w:asciiTheme="majorBidi" w:hAnsiTheme="majorBidi" w:hint="cs"/>
          <w:sz w:val="30"/>
          <w:szCs w:val="30"/>
          <w:cs/>
        </w:rPr>
        <w:t>จึง</w:t>
      </w:r>
      <w:r w:rsidR="00D77F9F" w:rsidRPr="00D77F9F">
        <w:rPr>
          <w:rFonts w:asciiTheme="majorBidi" w:hAnsiTheme="majorBidi"/>
          <w:sz w:val="30"/>
          <w:szCs w:val="30"/>
          <w:cs/>
        </w:rPr>
        <w:t xml:space="preserve">ไม่ได้ปรับปรุงข้อมูลที่นำเสนอในปี </w:t>
      </w:r>
      <w:r w:rsidR="00CB51BF" w:rsidRPr="00CB51BF">
        <w:rPr>
          <w:rFonts w:asciiTheme="majorBidi" w:hAnsiTheme="majorBidi"/>
          <w:sz w:val="30"/>
          <w:szCs w:val="30"/>
        </w:rPr>
        <w:t>2562</w:t>
      </w:r>
      <w:r w:rsidR="00D77F9F" w:rsidRPr="00D77F9F">
        <w:rPr>
          <w:rFonts w:asciiTheme="majorBidi" w:hAnsiTheme="majorBidi"/>
          <w:sz w:val="30"/>
          <w:szCs w:val="30"/>
          <w:cs/>
        </w:rPr>
        <w:t xml:space="preserve"> รายละเอียดการเปลี่ยนแปลงนโยบายการบัญชีได้กล่าวไว้ในหมายเหตุข้อ </w:t>
      </w:r>
      <w:r w:rsidR="00CB51BF" w:rsidRPr="00CB51BF">
        <w:rPr>
          <w:rFonts w:asciiTheme="majorBidi" w:hAnsiTheme="majorBidi"/>
          <w:sz w:val="30"/>
          <w:szCs w:val="30"/>
        </w:rPr>
        <w:t>3</w:t>
      </w:r>
      <w:r w:rsidR="00D77F9F" w:rsidRPr="00D77F9F">
        <w:rPr>
          <w:rFonts w:asciiTheme="majorBidi" w:hAnsiTheme="majorBidi"/>
          <w:sz w:val="30"/>
          <w:szCs w:val="30"/>
          <w:cs/>
        </w:rPr>
        <w:t xml:space="preserve">(ก) ถึงข้อ </w:t>
      </w:r>
      <w:r w:rsidR="00CB51BF" w:rsidRPr="00CB51BF">
        <w:rPr>
          <w:rFonts w:asciiTheme="majorBidi" w:hAnsiTheme="majorBidi"/>
          <w:sz w:val="30"/>
          <w:szCs w:val="30"/>
        </w:rPr>
        <w:t>3</w:t>
      </w:r>
      <w:r w:rsidR="00D77F9F" w:rsidRPr="00D77F9F">
        <w:rPr>
          <w:rFonts w:asciiTheme="majorBidi" w:hAnsiTheme="majorBidi"/>
          <w:sz w:val="30"/>
          <w:szCs w:val="30"/>
          <w:cs/>
        </w:rPr>
        <w:t>(ง)</w:t>
      </w:r>
      <w:r w:rsidR="00D77F9F">
        <w:rPr>
          <w:rFonts w:asciiTheme="majorBidi" w:hAnsiTheme="majorBidi" w:hint="cs"/>
          <w:sz w:val="30"/>
          <w:szCs w:val="30"/>
          <w:cs/>
        </w:rPr>
        <w:t xml:space="preserve"> นอกจากนี้</w:t>
      </w:r>
      <w:r w:rsidRPr="001A3005">
        <w:rPr>
          <w:rFonts w:asciiTheme="majorBidi" w:hAnsiTheme="majorBidi"/>
          <w:sz w:val="30"/>
          <w:szCs w:val="30"/>
          <w:cs/>
        </w:rPr>
        <w:t>แนวปฏิบัติทางบัญชีฉบับนี้ไม่ได้กำหนดให้</w:t>
      </w:r>
      <w:r w:rsidR="00AF75BD">
        <w:rPr>
          <w:rFonts w:asciiTheme="majorBidi" w:hAnsiTheme="majorBidi" w:hint="cs"/>
          <w:sz w:val="30"/>
          <w:szCs w:val="30"/>
          <w:cs/>
        </w:rPr>
        <w:t>กลุ่ม</w:t>
      </w:r>
      <w:r w:rsidRPr="001A3005">
        <w:rPr>
          <w:rFonts w:asciiTheme="majorBidi" w:hAnsiTheme="majorBidi"/>
          <w:sz w:val="30"/>
          <w:szCs w:val="30"/>
          <w:cs/>
        </w:rPr>
        <w:t>กองทรัสต์ต้องจัดทำงบการเงินเฉพาะกิจการ</w:t>
      </w:r>
      <w:r w:rsidR="003A7AF1">
        <w:rPr>
          <w:rFonts w:asciiTheme="majorBidi" w:hAnsiTheme="majorBidi" w:hint="cs"/>
          <w:sz w:val="30"/>
          <w:szCs w:val="30"/>
          <w:cs/>
        </w:rPr>
        <w:t>เพิ่มเติม</w:t>
      </w:r>
      <w:r w:rsidRPr="001A3005">
        <w:rPr>
          <w:rFonts w:asciiTheme="majorBidi" w:hAnsiTheme="majorBidi"/>
          <w:sz w:val="30"/>
          <w:szCs w:val="30"/>
          <w:cs/>
        </w:rPr>
        <w:t xml:space="preserve"> หาก</w:t>
      </w:r>
      <w:r w:rsidR="00AF75BD">
        <w:rPr>
          <w:rFonts w:asciiTheme="majorBidi" w:hAnsiTheme="majorBidi" w:hint="cs"/>
          <w:sz w:val="30"/>
          <w:szCs w:val="30"/>
          <w:cs/>
        </w:rPr>
        <w:t>กลุ่ม</w:t>
      </w:r>
      <w:r w:rsidRPr="001A3005">
        <w:rPr>
          <w:rFonts w:asciiTheme="majorBidi" w:hAnsiTheme="majorBidi"/>
          <w:sz w:val="30"/>
          <w:szCs w:val="30"/>
          <w:cs/>
        </w:rPr>
        <w:t xml:space="preserve">กองทรัสต์เลือกที่จะนำเสนองบการเงินเฉพาะกิจการ </w:t>
      </w:r>
      <w:r w:rsidR="00AF75BD">
        <w:rPr>
          <w:rFonts w:asciiTheme="majorBidi" w:hAnsiTheme="majorBidi" w:hint="cs"/>
          <w:sz w:val="30"/>
          <w:szCs w:val="30"/>
          <w:cs/>
        </w:rPr>
        <w:t>กลุ่ม</w:t>
      </w:r>
      <w:r w:rsidRPr="001A3005">
        <w:rPr>
          <w:rFonts w:asciiTheme="majorBidi" w:hAnsiTheme="majorBidi"/>
          <w:sz w:val="30"/>
          <w:szCs w:val="30"/>
          <w:cs/>
        </w:rPr>
        <w:t>กองทรัสต์</w:t>
      </w:r>
      <w:r w:rsidR="00D77F9F">
        <w:rPr>
          <w:rFonts w:asciiTheme="majorBidi" w:hAnsiTheme="majorBidi" w:hint="cs"/>
          <w:sz w:val="30"/>
          <w:szCs w:val="30"/>
          <w:cs/>
        </w:rPr>
        <w:t>จะ</w:t>
      </w:r>
      <w:r w:rsidRPr="001A3005">
        <w:rPr>
          <w:rFonts w:asciiTheme="majorBidi" w:hAnsiTheme="majorBidi"/>
          <w:sz w:val="30"/>
          <w:szCs w:val="30"/>
          <w:cs/>
        </w:rPr>
        <w:t xml:space="preserve">ต้องถือปฏิบัติตามข้อกำหนดในมาตรฐานการบัญชี ฉบับที่ </w:t>
      </w:r>
      <w:r w:rsidR="00CB51BF" w:rsidRPr="00CB51BF">
        <w:rPr>
          <w:rFonts w:asciiTheme="majorBidi" w:hAnsiTheme="majorBidi"/>
          <w:sz w:val="30"/>
          <w:szCs w:val="30"/>
        </w:rPr>
        <w:t>2</w:t>
      </w:r>
      <w:r w:rsidR="00297648" w:rsidRPr="00297648">
        <w:rPr>
          <w:rFonts w:asciiTheme="majorBidi" w:hAnsiTheme="majorBidi"/>
          <w:sz w:val="30"/>
          <w:szCs w:val="30"/>
        </w:rPr>
        <w:t>7</w:t>
      </w:r>
      <w:r w:rsidRPr="001A3005">
        <w:rPr>
          <w:rFonts w:asciiTheme="majorBidi" w:hAnsiTheme="majorBidi"/>
          <w:sz w:val="30"/>
          <w:szCs w:val="30"/>
          <w:cs/>
        </w:rPr>
        <w:t xml:space="preserve"> เรื่อง งบการเงินเฉพาะกิจการ ดังนั้น</w:t>
      </w:r>
      <w:r w:rsidR="00AF75BD">
        <w:rPr>
          <w:rFonts w:asciiTheme="majorBidi" w:hAnsiTheme="majorBidi" w:hint="cs"/>
          <w:sz w:val="30"/>
          <w:szCs w:val="30"/>
          <w:cs/>
        </w:rPr>
        <w:t>กลุ่ม</w:t>
      </w:r>
      <w:r w:rsidRPr="001A3005">
        <w:rPr>
          <w:rFonts w:asciiTheme="majorBidi" w:hAnsiTheme="majorBidi"/>
          <w:sz w:val="30"/>
          <w:szCs w:val="30"/>
          <w:cs/>
        </w:rPr>
        <w:t>กองทรัสต์จึงนำเสนองบการเงินรวม</w:t>
      </w:r>
      <w:r w:rsidR="00D77F9F" w:rsidRPr="00D77F9F">
        <w:rPr>
          <w:rFonts w:asciiTheme="majorBidi" w:hAnsiTheme="majorBidi"/>
          <w:sz w:val="30"/>
          <w:szCs w:val="30"/>
          <w:cs/>
        </w:rPr>
        <w:t>ในการจัดทำงบการเงินนี้</w:t>
      </w:r>
      <w:r w:rsidR="003A7AF1">
        <w:rPr>
          <w:rFonts w:asciiTheme="majorBidi" w:hAnsiTheme="majorBidi" w:hint="cs"/>
          <w:sz w:val="30"/>
          <w:szCs w:val="30"/>
          <w:cs/>
        </w:rPr>
        <w:t>เท่านั้น</w:t>
      </w:r>
      <w:r w:rsidRPr="001A3005">
        <w:rPr>
          <w:rFonts w:asciiTheme="majorBidi" w:hAnsiTheme="majorBidi"/>
          <w:sz w:val="30"/>
          <w:szCs w:val="30"/>
          <w:cs/>
        </w:rPr>
        <w:t xml:space="preserve"> </w:t>
      </w:r>
    </w:p>
    <w:p w14:paraId="744682A3" w14:textId="0D34ADC6" w:rsidR="0081481C" w:rsidRPr="001A3005" w:rsidRDefault="0081481C" w:rsidP="00CE72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00E8A1F" w14:textId="77777777" w:rsidR="0081481C" w:rsidRPr="00CE726B" w:rsidRDefault="0081481C" w:rsidP="00CE726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CE726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การบัญชีเกี่ยวกับเครื่องมือทางการเงิน</w:t>
      </w:r>
    </w:p>
    <w:p w14:paraId="58D5981C" w14:textId="77777777" w:rsidR="0081481C" w:rsidRPr="001A3005" w:rsidRDefault="0081481C" w:rsidP="00CE72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153943A4" w14:textId="0E0705ED" w:rsidR="0081481C" w:rsidRPr="00CE726B" w:rsidRDefault="0081481C" w:rsidP="00CE726B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ตามแนวปฏิบัติทางบัญชีกำหนดให้</w:t>
      </w:r>
      <w:r w:rsidR="00AF75BD">
        <w:rPr>
          <w:rFonts w:asciiTheme="majorBidi" w:hAnsiTheme="majorBidi" w:hint="cs"/>
          <w:sz w:val="30"/>
          <w:szCs w:val="30"/>
          <w:cs/>
        </w:rPr>
        <w:t>กลุ่ม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="00747ECB">
        <w:rPr>
          <w:rFonts w:asciiTheme="majorBidi" w:hAnsiTheme="majorBidi" w:cstheme="majorBidi" w:hint="cs"/>
          <w:sz w:val="30"/>
          <w:szCs w:val="30"/>
          <w:cs/>
        </w:rPr>
        <w:t>เงินลงทุน</w:t>
      </w:r>
      <w:r w:rsidRPr="00CE726B">
        <w:rPr>
          <w:rFonts w:asciiTheme="majorBidi" w:hAnsiTheme="majorBidi" w:cstheme="majorBidi"/>
          <w:sz w:val="30"/>
          <w:szCs w:val="30"/>
          <w:cs/>
        </w:rPr>
        <w:t>ด้วยมูลค่ายุติธรรม ซึ่งไม่แตกต่างจากนโยบายการบัญชีเดิม และกำหนดให้วัดมูลค่าหนี้สินทางการเงินด้วยราคาทุนตัดจำหน่ายโดยรับรู้ดอกเบี้ยจ่ายด้วยอัตราดอกเบี้ยที่แท้จริง เดิม</w:t>
      </w:r>
      <w:r w:rsidR="00AF75BD">
        <w:rPr>
          <w:rFonts w:asciiTheme="majorBidi" w:hAnsiTheme="majorBidi" w:hint="cs"/>
          <w:sz w:val="30"/>
          <w:szCs w:val="30"/>
          <w:cs/>
        </w:rPr>
        <w:t>กลุ่ม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รับรู้ดอกเบี้ยจ่ายด้วยอัตราดอกเบี้ยตามสัญญาตามเกณฑ์คงค้าง </w:t>
      </w:r>
    </w:p>
    <w:p w14:paraId="50E49968" w14:textId="77777777" w:rsidR="0081481C" w:rsidRPr="001A3005" w:rsidRDefault="0081481C" w:rsidP="00CE726B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FF"/>
          <w:sz w:val="24"/>
          <w:szCs w:val="24"/>
          <w:shd w:val="clear" w:color="auto" w:fill="D9D9D9"/>
        </w:rPr>
      </w:pPr>
    </w:p>
    <w:p w14:paraId="4CCB6A57" w14:textId="3E7B0640" w:rsidR="00E81923" w:rsidRDefault="0081481C" w:rsidP="008F0A9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การเปลี่ยนแปลงนโยบายการบัญชีดังกล่าวข้างต้นไม่มีผลกระทบอย่างมีสาระสำคัญต่องบการเงินของ</w:t>
      </w:r>
      <w:r w:rsidR="00AF75BD">
        <w:rPr>
          <w:rFonts w:asciiTheme="majorBidi" w:hAnsiTheme="majorBidi" w:hint="cs"/>
          <w:sz w:val="30"/>
          <w:szCs w:val="30"/>
          <w:cs/>
        </w:rPr>
        <w:t>กลุ่ม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</w:p>
    <w:p w14:paraId="0B011325" w14:textId="77777777" w:rsidR="00747ECB" w:rsidRDefault="00747ECB" w:rsidP="008F0A9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5F871F" w14:textId="77777777" w:rsidR="0081481C" w:rsidRPr="00CE726B" w:rsidRDefault="0081481C" w:rsidP="00CE726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CE726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การบัญชีเกี่ยวกับสัญญาเช่า</w:t>
      </w:r>
    </w:p>
    <w:p w14:paraId="72CF8980" w14:textId="77777777" w:rsidR="0081481C" w:rsidRPr="00CE726B" w:rsidRDefault="0081481C" w:rsidP="00CE726B">
      <w:pPr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1EDADA27" w14:textId="412A85EE" w:rsidR="0081481C" w:rsidRPr="00CE726B" w:rsidRDefault="0081481C" w:rsidP="00CE726B">
      <w:pPr>
        <w:pStyle w:val="BodyText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CB51BF" w:rsidRPr="00CB51BF">
        <w:rPr>
          <w:rFonts w:asciiTheme="majorBidi" w:hAnsiTheme="majorBidi" w:cstheme="majorBidi"/>
          <w:sz w:val="30"/>
          <w:szCs w:val="30"/>
        </w:rPr>
        <w:t>1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CB51BF" w:rsidRPr="00CB51BF">
        <w:rPr>
          <w:rFonts w:asciiTheme="majorBidi" w:hAnsiTheme="majorBidi" w:cstheme="majorBidi"/>
          <w:sz w:val="30"/>
          <w:szCs w:val="30"/>
        </w:rPr>
        <w:t>2563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="00AF75BD">
        <w:rPr>
          <w:rFonts w:asciiTheme="majorBidi" w:hAnsiTheme="majorBidi" w:hint="cs"/>
          <w:sz w:val="30"/>
          <w:szCs w:val="30"/>
          <w:cs/>
        </w:rPr>
        <w:t>กลุ่ม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ถือปฏิบัติตามแนวปฏิบัติทางบัญชีเกี่ยวกับการบัญชีของสัญญาเช่า </w:t>
      </w:r>
    </w:p>
    <w:p w14:paraId="36BD7672" w14:textId="77777777" w:rsidR="00733A8C" w:rsidRPr="00CE726B" w:rsidRDefault="00733A8C" w:rsidP="00CE726B">
      <w:pPr>
        <w:spacing w:line="240" w:lineRule="auto"/>
        <w:ind w:left="1260"/>
        <w:jc w:val="thaiDistribute"/>
        <w:rPr>
          <w:rFonts w:asciiTheme="majorBidi" w:hAnsiTheme="majorBidi" w:cstheme="majorBidi"/>
          <w:sz w:val="16"/>
          <w:szCs w:val="16"/>
        </w:rPr>
      </w:pPr>
    </w:p>
    <w:p w14:paraId="2D5C4746" w14:textId="3C328830" w:rsidR="0081481C" w:rsidRPr="00CE726B" w:rsidRDefault="0081481C" w:rsidP="00CE72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E726B">
        <w:rPr>
          <w:rFonts w:asciiTheme="majorBidi" w:eastAsia="Calibri" w:hAnsiTheme="majorBidi" w:cstheme="majorBidi"/>
          <w:sz w:val="30"/>
          <w:szCs w:val="30"/>
          <w:cs/>
        </w:rPr>
        <w:t>เดิม</w:t>
      </w:r>
      <w:r w:rsidR="00AF75BD">
        <w:rPr>
          <w:rFonts w:asciiTheme="majorBidi" w:hAnsiTheme="majorBidi" w:hint="cs"/>
          <w:sz w:val="30"/>
          <w:szCs w:val="30"/>
          <w:cs/>
        </w:rPr>
        <w:t>กลุ่ม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>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แนวปฏิบัติทางบัญชีกำหนดให้</w:t>
      </w:r>
      <w:r w:rsidR="00AF75BD">
        <w:rPr>
          <w:rFonts w:asciiTheme="majorBidi" w:hAnsiTheme="majorBidi" w:hint="cs"/>
          <w:sz w:val="30"/>
          <w:szCs w:val="30"/>
          <w:cs/>
        </w:rPr>
        <w:t>กลุ่ม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>ต้องรับรู้สินทรัพย์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>สิทธิการใช้และหนี้สินตามสัญญาเช่า</w:t>
      </w:r>
      <w:r w:rsidRPr="00CE726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>ทั้งนี้หนี้สินตามสัญญาเช่าจะถูกคิดลดด้วยอัตราดอกเบี้ยตามนัยของสัญญาหรืออัตราดอกเบี้ยการกู้ยืมส่วนเพิ่มของผู้เช่าหากไม่มีอัตราดอกเบี้ยตามนัยของสัญญา</w:t>
      </w:r>
    </w:p>
    <w:p w14:paraId="75DAF7B8" w14:textId="167177DD" w:rsidR="00733A8C" w:rsidRDefault="00CE726B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shd w:val="clear" w:color="auto" w:fill="D9D9D9"/>
        </w:rPr>
      </w:pPr>
      <w:r w:rsidRPr="00CE726B" w:rsidDel="00A63A09">
        <w:rPr>
          <w:rFonts w:asciiTheme="majorBidi" w:hAnsiTheme="majorBidi" w:cstheme="majorBidi"/>
          <w:sz w:val="24"/>
          <w:szCs w:val="24"/>
          <w:shd w:val="clear" w:color="auto" w:fill="D9D9D9"/>
          <w:cs/>
        </w:rPr>
        <w:t xml:space="preserve"> </w:t>
      </w:r>
    </w:p>
    <w:p w14:paraId="1A100977" w14:textId="7447EC33" w:rsidR="008D62BF" w:rsidRDefault="008D62BF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shd w:val="clear" w:color="auto" w:fill="D9D9D9"/>
        </w:rPr>
      </w:pPr>
    </w:p>
    <w:p w14:paraId="063D55CB" w14:textId="77777777" w:rsidR="008D62BF" w:rsidRPr="00CE726B" w:rsidRDefault="008D62BF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</w:p>
    <w:tbl>
      <w:tblPr>
        <w:tblW w:w="8629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279"/>
        <w:gridCol w:w="1350"/>
      </w:tblGrid>
      <w:tr w:rsidR="0081481C" w:rsidRPr="00CE726B" w14:paraId="63ECD974" w14:textId="77777777" w:rsidTr="0081481C">
        <w:trPr>
          <w:cantSplit/>
          <w:trHeight w:val="20"/>
          <w:tblHeader/>
        </w:trPr>
        <w:tc>
          <w:tcPr>
            <w:tcW w:w="7279" w:type="dxa"/>
            <w:shd w:val="clear" w:color="auto" w:fill="auto"/>
            <w:vAlign w:val="bottom"/>
          </w:tcPr>
          <w:p w14:paraId="107F2B60" w14:textId="77777777" w:rsidR="0081481C" w:rsidRPr="00CE726B" w:rsidRDefault="0081481C" w:rsidP="00CE726B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E726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ผลกระทบจากการเปลี่ยนแปลงนโยบายการบัญชีเกี่ยวกับสัญญาเช่า</w:t>
            </w:r>
          </w:p>
        </w:tc>
        <w:tc>
          <w:tcPr>
            <w:tcW w:w="1350" w:type="dxa"/>
            <w:vAlign w:val="bottom"/>
          </w:tcPr>
          <w:p w14:paraId="79AFAF81" w14:textId="493B4893" w:rsidR="0081481C" w:rsidRPr="00CE726B" w:rsidDel="003A5128" w:rsidRDefault="0081481C" w:rsidP="00CE726B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BB3D41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="000F6947"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B3D41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81481C" w:rsidRPr="00CE726B" w14:paraId="6DFCF464" w14:textId="77777777" w:rsidTr="0081481C">
        <w:trPr>
          <w:cantSplit/>
          <w:trHeight w:val="20"/>
        </w:trPr>
        <w:tc>
          <w:tcPr>
            <w:tcW w:w="7279" w:type="dxa"/>
          </w:tcPr>
          <w:p w14:paraId="105F1F12" w14:textId="7B0E83AE" w:rsidR="0081481C" w:rsidRPr="00CE726B" w:rsidRDefault="0081481C" w:rsidP="00CE726B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B51BF" w:rsidRPr="00CB5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CE7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E7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CB51BF" w:rsidRPr="00CB5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2C37A68B" w14:textId="77777777" w:rsidR="0081481C" w:rsidRPr="00CE726B" w:rsidRDefault="0081481C" w:rsidP="00CE726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5AC8" w:rsidRPr="00E65AC8" w14:paraId="20A3FC46" w14:textId="77777777" w:rsidTr="0081481C">
        <w:trPr>
          <w:cantSplit/>
          <w:trHeight w:val="20"/>
        </w:trPr>
        <w:tc>
          <w:tcPr>
            <w:tcW w:w="7279" w:type="dxa"/>
            <w:vAlign w:val="bottom"/>
          </w:tcPr>
          <w:p w14:paraId="3C8BBDCC" w14:textId="2C46DC7C" w:rsidR="0081481C" w:rsidRPr="00CE726B" w:rsidRDefault="00D9745D" w:rsidP="00CE726B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9745D">
              <w:rPr>
                <w:rFonts w:asciiTheme="majorBidi" w:hAnsiTheme="majorBidi"/>
                <w:sz w:val="30"/>
                <w:szCs w:val="30"/>
                <w:cs/>
              </w:rPr>
              <w:t>เงินลงทุนในอสังหาริมทรัพย์ตามมูลค่ายุติธรรม</w:t>
            </w:r>
            <w:r w:rsidR="0081481C"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7FD048A" w14:textId="4E683361" w:rsidR="0081481C" w:rsidRPr="0084699C" w:rsidRDefault="00CB51BF" w:rsidP="00CE726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</w:t>
            </w:r>
            <w:r w:rsidR="005D4C71" w:rsidRPr="008469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E65AC8" w:rsidRPr="00E65AC8" w14:paraId="5943D40D" w14:textId="77777777" w:rsidTr="0081481C">
        <w:trPr>
          <w:cantSplit/>
          <w:trHeight w:val="20"/>
        </w:trPr>
        <w:tc>
          <w:tcPr>
            <w:tcW w:w="7279" w:type="dxa"/>
          </w:tcPr>
          <w:p w14:paraId="2EB99176" w14:textId="77777777" w:rsidR="0081481C" w:rsidRPr="00CE726B" w:rsidRDefault="0081481C" w:rsidP="00CE726B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200E223A" w14:textId="58B50563" w:rsidR="0081481C" w:rsidRPr="0084699C" w:rsidRDefault="00CB51BF" w:rsidP="00CE726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316</w:t>
            </w:r>
            <w:r w:rsidR="00342995" w:rsidRPr="008469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E65AC8" w:rsidRPr="00E65AC8" w14:paraId="6232F7C8" w14:textId="77777777" w:rsidTr="0081481C">
        <w:trPr>
          <w:cantSplit/>
          <w:trHeight w:val="20"/>
        </w:trPr>
        <w:tc>
          <w:tcPr>
            <w:tcW w:w="7279" w:type="dxa"/>
          </w:tcPr>
          <w:p w14:paraId="3E3D4F15" w14:textId="09D0546C" w:rsidR="008B34D3" w:rsidRPr="00CE726B" w:rsidRDefault="008B34D3" w:rsidP="00CE726B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ค่าใช้จ่ายจ่ายล่วงหน้าลดลง</w:t>
            </w:r>
          </w:p>
        </w:tc>
        <w:tc>
          <w:tcPr>
            <w:tcW w:w="1350" w:type="dxa"/>
            <w:vAlign w:val="bottom"/>
          </w:tcPr>
          <w:p w14:paraId="510FB22B" w14:textId="17A41DE3" w:rsidR="008B34D3" w:rsidRPr="0084699C" w:rsidRDefault="00297648" w:rsidP="00CE726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976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8B34D3" w:rsidRPr="008469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2976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</w:tbl>
    <w:p w14:paraId="4B5721F8" w14:textId="672A6B57" w:rsidR="00533326" w:rsidRDefault="00533326" w:rsidP="00CE726B">
      <w:pPr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</w:p>
    <w:tbl>
      <w:tblPr>
        <w:tblW w:w="8629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279"/>
        <w:gridCol w:w="1350"/>
      </w:tblGrid>
      <w:tr w:rsidR="0005707A" w:rsidRPr="00CE726B" w14:paraId="1926EEA2" w14:textId="77777777" w:rsidTr="001E0054">
        <w:trPr>
          <w:cantSplit/>
          <w:trHeight w:val="20"/>
          <w:tblHeader/>
        </w:trPr>
        <w:tc>
          <w:tcPr>
            <w:tcW w:w="7279" w:type="dxa"/>
            <w:shd w:val="clear" w:color="auto" w:fill="auto"/>
            <w:vAlign w:val="bottom"/>
          </w:tcPr>
          <w:p w14:paraId="7735BF84" w14:textId="73660500" w:rsidR="0005707A" w:rsidRPr="00CE726B" w:rsidRDefault="0005707A" w:rsidP="001E0054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05707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640118F2" w14:textId="77777777" w:rsidR="0005707A" w:rsidRPr="00CE726B" w:rsidDel="003A5128" w:rsidRDefault="0005707A" w:rsidP="001E0054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BB3D41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B3D41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05707A" w:rsidRPr="00CE726B" w14:paraId="2BF933B1" w14:textId="77777777" w:rsidTr="001E0054">
        <w:trPr>
          <w:cantSplit/>
          <w:trHeight w:val="20"/>
        </w:trPr>
        <w:tc>
          <w:tcPr>
            <w:tcW w:w="7279" w:type="dxa"/>
          </w:tcPr>
          <w:p w14:paraId="059D73DA" w14:textId="4993CCD2" w:rsidR="0005707A" w:rsidRPr="0005707A" w:rsidRDefault="0005707A" w:rsidP="0005707A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05707A">
              <w:rPr>
                <w:rFonts w:asciiTheme="majorBidi" w:hAnsi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CB51BF" w:rsidRPr="00CB51BF">
              <w:rPr>
                <w:rFonts w:asciiTheme="majorBidi" w:hAnsiTheme="majorBidi"/>
                <w:sz w:val="30"/>
                <w:szCs w:val="30"/>
              </w:rPr>
              <w:t>31</w:t>
            </w:r>
            <w:r w:rsidRPr="0005707A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05707A">
              <w:rPr>
                <w:rFonts w:asciiTheme="majorBidi" w:hAnsiTheme="majorBidi"/>
                <w:sz w:val="30"/>
                <w:szCs w:val="30"/>
                <w:cs/>
              </w:rPr>
              <w:t xml:space="preserve">ธันวาคม </w:t>
            </w:r>
            <w:r w:rsidR="00CB51BF" w:rsidRPr="00CB51BF">
              <w:rPr>
                <w:rFonts w:asciiTheme="majorBidi" w:hAnsi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472321D" w14:textId="7B008DCB" w:rsidR="0005707A" w:rsidRPr="00CE726B" w:rsidRDefault="00CB51BF" w:rsidP="001E005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570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 w:rsidR="000570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</w:t>
            </w:r>
          </w:p>
        </w:tc>
      </w:tr>
      <w:tr w:rsidR="0005707A" w:rsidRPr="00CE726B" w14:paraId="18A16C34" w14:textId="77777777" w:rsidTr="001E0054">
        <w:trPr>
          <w:cantSplit/>
          <w:trHeight w:val="20"/>
        </w:trPr>
        <w:tc>
          <w:tcPr>
            <w:tcW w:w="7279" w:type="dxa"/>
          </w:tcPr>
          <w:p w14:paraId="767505CB" w14:textId="77777777" w:rsidR="0005707A" w:rsidRPr="0005707A" w:rsidRDefault="0005707A" w:rsidP="0005707A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5707A">
              <w:rPr>
                <w:rFonts w:asciiTheme="majorBidi" w:hAnsiTheme="maj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775B7815" w14:textId="18C002DB" w:rsidR="0005707A" w:rsidRPr="0005707A" w:rsidRDefault="0005707A" w:rsidP="0005707A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05707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05707A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5707A">
              <w:rPr>
                <w:rFonts w:asciiTheme="majorBidi" w:hAnsiTheme="majorBidi"/>
                <w:sz w:val="30"/>
                <w:szCs w:val="30"/>
                <w:cs/>
              </w:rPr>
              <w:t xml:space="preserve"> มกราคม 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05707A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B1AA7BB" w14:textId="6A26B2B9" w:rsidR="0005707A" w:rsidRPr="00CE726B" w:rsidRDefault="00CB51BF" w:rsidP="001E005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316</w:t>
            </w:r>
            <w:r w:rsidR="000570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05707A" w:rsidRPr="00E65AC8" w14:paraId="2678EB60" w14:textId="77777777" w:rsidTr="001E0054">
        <w:trPr>
          <w:cantSplit/>
          <w:trHeight w:val="20"/>
        </w:trPr>
        <w:tc>
          <w:tcPr>
            <w:tcW w:w="7279" w:type="dxa"/>
            <w:vAlign w:val="bottom"/>
          </w:tcPr>
          <w:p w14:paraId="1240C6C6" w14:textId="3BF2E746" w:rsidR="0005707A" w:rsidRPr="001E0054" w:rsidRDefault="0005707A" w:rsidP="001E0054">
            <w:pPr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05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CB51BF"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E005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CB51BF"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1E00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A16599E" w14:textId="28E940CD" w:rsidR="0005707A" w:rsidRPr="001E0054" w:rsidRDefault="00CB51BF" w:rsidP="001E005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316</w:t>
            </w:r>
            <w:r w:rsidR="001E0054" w:rsidRPr="001E00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  <w:tr w:rsidR="0005707A" w:rsidRPr="00E65AC8" w14:paraId="7F1779BF" w14:textId="77777777" w:rsidTr="001E0054">
        <w:trPr>
          <w:cantSplit/>
          <w:trHeight w:val="20"/>
        </w:trPr>
        <w:tc>
          <w:tcPr>
            <w:tcW w:w="7279" w:type="dxa"/>
          </w:tcPr>
          <w:p w14:paraId="07EA87B6" w14:textId="15B134B2" w:rsidR="0005707A" w:rsidRPr="00CE726B" w:rsidRDefault="001E0054" w:rsidP="001E0054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1E0054">
              <w:rPr>
                <w:rFonts w:asciiTheme="majorBidi" w:hAnsiTheme="majorBidi"/>
                <w:sz w:val="30"/>
                <w:szCs w:val="30"/>
                <w:cs/>
              </w:rPr>
              <w:t xml:space="preserve">อัตราดอกเบี้ยเงินกู้ยืมส่วนเพิ่มถัวเฉลี่ยถ่วงน้ำหนัก </w:t>
            </w:r>
            <w:r w:rsidRPr="00FD7ADB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650FAF" w14:textId="016A01DD" w:rsidR="0005707A" w:rsidRPr="0084699C" w:rsidRDefault="00CB51BF" w:rsidP="001E005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BC62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</w:tbl>
    <w:p w14:paraId="6164E86E" w14:textId="452E5455" w:rsidR="0005707A" w:rsidRDefault="0005707A" w:rsidP="00CE726B">
      <w:pPr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</w:p>
    <w:p w14:paraId="1D66115B" w14:textId="2067C14E" w:rsidR="00DA08E7" w:rsidRDefault="00DA08E7" w:rsidP="00DA08E7">
      <w:pPr>
        <w:spacing w:line="240" w:lineRule="auto"/>
        <w:ind w:left="175" w:hanging="162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  <w:r w:rsidRPr="00DA08E7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สินทรัพย์สิทธิการใช้และหนี้สินตามสัญญาเช่าข้างต้นแสดงเป็นส่วนหนึ่งของส่วนงานธุรกิจการให้เช่า</w:t>
      </w:r>
    </w:p>
    <w:p w14:paraId="476F7FEA" w14:textId="77777777" w:rsidR="00DA08E7" w:rsidRPr="00DA08E7" w:rsidRDefault="00DA08E7" w:rsidP="00DA08E7">
      <w:pPr>
        <w:spacing w:line="240" w:lineRule="auto"/>
        <w:ind w:left="175" w:hanging="162"/>
        <w:rPr>
          <w:rFonts w:asciiTheme="majorBidi" w:hAnsiTheme="majorBidi" w:cstheme="majorBidi"/>
          <w:sz w:val="30"/>
          <w:szCs w:val="30"/>
        </w:rPr>
      </w:pPr>
    </w:p>
    <w:p w14:paraId="6F5D2F60" w14:textId="77777777" w:rsidR="0081481C" w:rsidRPr="00CE726B" w:rsidRDefault="0081481C" w:rsidP="00CE726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CE726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ค่าใช้จ่ายในการออกส่วนได้เสีย</w:t>
      </w:r>
    </w:p>
    <w:p w14:paraId="64EF6FEE" w14:textId="77777777" w:rsidR="0081481C" w:rsidRPr="00CE726B" w:rsidRDefault="0081481C" w:rsidP="00CE726B">
      <w:pPr>
        <w:spacing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0A5F99E" w14:textId="027E3F73" w:rsidR="0081481C" w:rsidRDefault="0081481C" w:rsidP="00CE726B">
      <w:pPr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แนวปฏิบัติทางบัญชีกำหนดให้</w:t>
      </w:r>
      <w:r w:rsidR="00AF75BD">
        <w:rPr>
          <w:rFonts w:asciiTheme="majorBidi" w:hAnsiTheme="majorBidi" w:hint="cs"/>
          <w:sz w:val="30"/>
          <w:szCs w:val="30"/>
          <w:cs/>
        </w:rPr>
        <w:t>กลุ่ม</w:t>
      </w:r>
      <w:r w:rsidR="00A63A09" w:rsidRPr="00CE726B">
        <w:rPr>
          <w:rFonts w:asciiTheme="majorBidi" w:eastAsia="Calibr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>รับรู้ค่าใช้จ่ายในการออกส่วนได้เสียที่เกิดขึ้นตั้งแต่วันที่</w:t>
      </w:r>
      <w:r w:rsidR="004E4583" w:rsidRPr="00CE726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CB51BF" w:rsidRPr="00CB51BF">
        <w:rPr>
          <w:rFonts w:asciiTheme="majorBidi" w:eastAsia="Calibri" w:hAnsiTheme="majorBidi" w:cstheme="majorBidi"/>
          <w:sz w:val="30"/>
          <w:szCs w:val="30"/>
        </w:rPr>
        <w:t>1</w:t>
      </w:r>
      <w:r w:rsidRPr="00CE726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="00CB51BF" w:rsidRPr="00CB51BF">
        <w:rPr>
          <w:rFonts w:asciiTheme="majorBidi" w:eastAsia="Calibri" w:hAnsiTheme="majorBidi" w:cstheme="majorBidi"/>
          <w:sz w:val="30"/>
          <w:szCs w:val="30"/>
        </w:rPr>
        <w:t>2563</w:t>
      </w:r>
      <w:r w:rsidRPr="00CE726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>เป็นรายการหักออกจากทุนที่ได้รับจากผู้ถือหน่วย</w:t>
      </w:r>
      <w:r w:rsidR="009C211E">
        <w:rPr>
          <w:rFonts w:asciiTheme="majorBidi" w:eastAsia="Calibri" w:hAnsiTheme="majorBidi" w:cstheme="majorBidi" w:hint="cs"/>
          <w:sz w:val="30"/>
          <w:szCs w:val="30"/>
          <w:cs/>
        </w:rPr>
        <w:t>ทรัสต์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 xml:space="preserve">ทั้งจำนวน สำหรับค่าใช้จ่ายรอการตัดบัญชีที่เกิดก่อนวันที่ </w:t>
      </w:r>
      <w:r w:rsidR="00CB51BF" w:rsidRPr="00CB51BF">
        <w:rPr>
          <w:rFonts w:asciiTheme="majorBidi" w:eastAsia="Calibri" w:hAnsiTheme="majorBidi" w:cstheme="majorBidi"/>
          <w:sz w:val="30"/>
          <w:szCs w:val="30"/>
        </w:rPr>
        <w:t>1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 xml:space="preserve"> มกราคม </w:t>
      </w:r>
      <w:r w:rsidR="00CB51BF" w:rsidRPr="00CB51BF">
        <w:rPr>
          <w:rFonts w:asciiTheme="majorBidi" w:eastAsia="Calibri" w:hAnsiTheme="majorBidi" w:cstheme="majorBidi"/>
          <w:sz w:val="30"/>
          <w:szCs w:val="30"/>
        </w:rPr>
        <w:t>2563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AF75BD">
        <w:rPr>
          <w:rFonts w:asciiTheme="majorBidi" w:hAnsiTheme="majorBidi" w:hint="cs"/>
          <w:sz w:val="30"/>
          <w:szCs w:val="30"/>
          <w:cs/>
        </w:rPr>
        <w:t>กลุ่ม</w:t>
      </w:r>
      <w:r w:rsidR="00A63A09" w:rsidRPr="00CE726B">
        <w:rPr>
          <w:rFonts w:asciiTheme="majorBidi" w:eastAsia="Calibr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สามารถทยอยรับรู้เป็นค่าใช้จ่ายตามนโยบายการบัญชีเดิม (ดูหมายเหตุข้อ </w:t>
      </w:r>
      <w:r w:rsidR="00CB51BF" w:rsidRPr="00CB51BF">
        <w:rPr>
          <w:rFonts w:asciiTheme="majorBidi" w:hAnsiTheme="majorBidi" w:cstheme="majorBidi"/>
          <w:sz w:val="30"/>
          <w:szCs w:val="30"/>
        </w:rPr>
        <w:t>1</w:t>
      </w:r>
      <w:r w:rsidR="00297648" w:rsidRPr="00297648">
        <w:rPr>
          <w:rFonts w:asciiTheme="majorBidi" w:hAnsiTheme="majorBidi" w:cstheme="majorBidi"/>
          <w:sz w:val="30"/>
          <w:szCs w:val="30"/>
        </w:rPr>
        <w:t>0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)  </w:t>
      </w:r>
    </w:p>
    <w:p w14:paraId="5038D20C" w14:textId="77777777" w:rsidR="00CE726B" w:rsidRPr="00CE726B" w:rsidRDefault="00CE726B" w:rsidP="00CE726B">
      <w:pPr>
        <w:ind w:left="900" w:right="-45"/>
        <w:jc w:val="thaiDistribute"/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</w:p>
    <w:p w14:paraId="183E73F2" w14:textId="77777777" w:rsidR="0081481C" w:rsidRPr="00CE726B" w:rsidRDefault="0081481C" w:rsidP="00CE726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CE726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การวัดมูลค่ายุติธรรม</w:t>
      </w:r>
    </w:p>
    <w:p w14:paraId="2EF2BBD8" w14:textId="77777777" w:rsidR="0081481C" w:rsidRPr="00CE726B" w:rsidRDefault="0081481C" w:rsidP="00CE726B">
      <w:pPr>
        <w:ind w:left="990" w:right="-45"/>
        <w:jc w:val="thaiDistribute"/>
        <w:rPr>
          <w:rFonts w:asciiTheme="majorBidi" w:hAnsiTheme="majorBidi" w:cstheme="majorBidi"/>
          <w:color w:val="0000FF"/>
          <w:sz w:val="24"/>
          <w:szCs w:val="24"/>
        </w:rPr>
      </w:pPr>
    </w:p>
    <w:p w14:paraId="3D2F9DFB" w14:textId="460356CD" w:rsidR="00CE726B" w:rsidRDefault="0081481C" w:rsidP="00CE726B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แนวปฏิบัติทางบัญชีได้กำหนดวัตถุประสงค์ของการวัดมูลค่ายุติธรรม คือ ประมาณการราคาสำหรับรายการที่เกิดขึ้นในสภาพปกติในการขายสินทรัพย์หรือการโอนหนี้สินที่จะเกิดขึ้นระหว่างผู้ร่วมตลาด ณ วันที่มีการวัดมูลค่ายุติธรรมภายใต้สภาพปัจจุบันของตลาด เดิมมูลค่ายุติธรรมหมายถึง จำนวนเงินที่ผู้ซื้อและผู้ขายตกลงแลกเปลี่ยนสินทรัพย์หรือโอนหนี้สินกัน ในขณะที่ทั้งสองฝ่ายมีความรอบรู้และเต็มใจในการแลกเปลี่ยน และสามารถต่อรองราคากันได้อย่างเป็นอิสระในลักษณะของผู้ที่ไม่มีความเกี่ยวข้องกัน นอกจากนี้ แนวปฏิบัติทางบัญชีได้กำหนดการเปิดเผยข้อมูลเพิ่มเติมเกี่ยวกับมูลค่า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 xml:space="preserve">ยุติธรรม </w:t>
      </w:r>
      <w:r w:rsidR="00AF75BD">
        <w:rPr>
          <w:rFonts w:asciiTheme="majorBidi" w:hAnsiTheme="majorBidi" w:hint="cs"/>
          <w:sz w:val="30"/>
          <w:szCs w:val="30"/>
          <w:cs/>
        </w:rPr>
        <w:t>กลุ่ม</w:t>
      </w:r>
      <w:r w:rsidR="00A63A09" w:rsidRPr="00CE726B">
        <w:rPr>
          <w:rFonts w:asciiTheme="majorBidi" w:eastAsia="Calibr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>จึง</w:t>
      </w:r>
      <w:r w:rsidRPr="00CE726B">
        <w:rPr>
          <w:rFonts w:asciiTheme="majorBidi" w:hAnsiTheme="majorBidi" w:cstheme="majorBidi"/>
          <w:sz w:val="30"/>
          <w:szCs w:val="30"/>
          <w:cs/>
        </w:rPr>
        <w:t>เปิดเผยเพิ่มเติมดังที่กล่าวในหมายเหตุ</w:t>
      </w:r>
      <w:r w:rsidRPr="009346D6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CB51BF" w:rsidRPr="00CB51BF">
        <w:rPr>
          <w:rFonts w:asciiTheme="majorBidi" w:hAnsiTheme="majorBidi" w:cstheme="majorBidi" w:hint="cs"/>
          <w:sz w:val="30"/>
          <w:szCs w:val="30"/>
        </w:rPr>
        <w:t>2</w:t>
      </w:r>
      <w:r w:rsidR="00297648" w:rsidRPr="00297648">
        <w:rPr>
          <w:rFonts w:asciiTheme="majorBidi" w:hAnsiTheme="majorBidi" w:cstheme="majorBidi" w:hint="cs"/>
          <w:sz w:val="30"/>
          <w:szCs w:val="30"/>
        </w:rPr>
        <w:t>0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DBB478A" w14:textId="29823462" w:rsidR="00C50AB9" w:rsidRDefault="00CB51BF" w:rsidP="005333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Cs/>
          <w:sz w:val="30"/>
          <w:szCs w:val="30"/>
        </w:rPr>
      </w:pPr>
      <w:r w:rsidRPr="00CB51BF">
        <w:rPr>
          <w:rFonts w:ascii="Angsana New" w:hAnsi="Angsana New"/>
          <w:b/>
          <w:sz w:val="30"/>
          <w:szCs w:val="30"/>
        </w:rPr>
        <w:lastRenderedPageBreak/>
        <w:t>4</w:t>
      </w:r>
      <w:r w:rsidR="00C50AB9">
        <w:rPr>
          <w:rFonts w:ascii="Angsana New" w:hAnsi="Angsana New"/>
          <w:b/>
          <w:sz w:val="30"/>
          <w:szCs w:val="30"/>
        </w:rPr>
        <w:tab/>
      </w:r>
      <w:bookmarkStart w:id="1" w:name="_Hlk20399033"/>
      <w:r w:rsidR="00C50AB9" w:rsidRPr="007F60E9">
        <w:rPr>
          <w:rFonts w:ascii="Angsana New" w:hAnsi="Angsana New"/>
          <w:bCs/>
          <w:sz w:val="30"/>
          <w:szCs w:val="30"/>
          <w:cs/>
        </w:rPr>
        <w:t>นโยบายการ</w:t>
      </w:r>
      <w:r w:rsidR="00C50AB9" w:rsidRPr="000132F9">
        <w:rPr>
          <w:rFonts w:ascii="Angsana New" w:hAnsi="Angsana New"/>
          <w:bCs/>
          <w:sz w:val="30"/>
          <w:szCs w:val="30"/>
          <w:cs/>
        </w:rPr>
        <w:t>บัญชี</w:t>
      </w:r>
      <w:r w:rsidR="00C50AB9" w:rsidRPr="000132F9">
        <w:rPr>
          <w:rFonts w:ascii="Angsana New" w:hAnsi="Angsana New" w:hint="cs"/>
          <w:bCs/>
          <w:sz w:val="30"/>
          <w:szCs w:val="30"/>
          <w:cs/>
        </w:rPr>
        <w:t>ที่สำคัญ</w:t>
      </w:r>
      <w:bookmarkEnd w:id="1"/>
    </w:p>
    <w:p w14:paraId="44B46BEC" w14:textId="77777777" w:rsidR="00C50AB9" w:rsidRPr="006234F2" w:rsidRDefault="00C50AB9" w:rsidP="00C50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589D2110" w14:textId="71B742F5" w:rsidR="00C50AB9" w:rsidRDefault="00C50AB9" w:rsidP="00C50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F63DFB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E11B27">
        <w:rPr>
          <w:rFonts w:ascii="Angsana New" w:hAnsi="Angsana New" w:hint="cs"/>
          <w:sz w:val="30"/>
          <w:szCs w:val="30"/>
          <w:cs/>
        </w:rPr>
        <w:t xml:space="preserve"> </w:t>
      </w:r>
      <w:r w:rsidR="00E11B27" w:rsidRPr="00E11B27">
        <w:rPr>
          <w:rFonts w:ascii="Angsana New" w:hAnsi="Angsana New"/>
          <w:sz w:val="30"/>
          <w:szCs w:val="30"/>
          <w:cs/>
        </w:rPr>
        <w:t>ยกเว้นท</w:t>
      </w:r>
      <w:r w:rsidR="00E11B27">
        <w:rPr>
          <w:rFonts w:ascii="Angsana New" w:hAnsi="Angsana New" w:hint="cs"/>
          <w:sz w:val="30"/>
          <w:szCs w:val="30"/>
          <w:cs/>
        </w:rPr>
        <w:t>ี่</w:t>
      </w:r>
      <w:r w:rsidR="00E11B27" w:rsidRPr="00E11B27">
        <w:rPr>
          <w:rFonts w:ascii="Angsana New" w:hAnsi="Angsana New"/>
          <w:sz w:val="30"/>
          <w:szCs w:val="30"/>
          <w:cs/>
        </w:rPr>
        <w:t xml:space="preserve">ได้กล่าวไว้ในหมายเหตุข้อ </w:t>
      </w:r>
      <w:r w:rsidR="00CB51BF" w:rsidRPr="00CB51BF">
        <w:rPr>
          <w:rFonts w:ascii="Angsana New" w:hAnsi="Angsana New"/>
          <w:sz w:val="30"/>
          <w:szCs w:val="30"/>
        </w:rPr>
        <w:t>3</w:t>
      </w:r>
    </w:p>
    <w:p w14:paraId="1F0A44F9" w14:textId="61D74553" w:rsidR="00C50AB9" w:rsidRDefault="00C50AB9" w:rsidP="00C50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703CC7C9" w14:textId="77777777" w:rsidR="0034446D" w:rsidRDefault="0034446D" w:rsidP="00A6778F">
      <w:pPr>
        <w:pStyle w:val="Heading2"/>
        <w:keepLines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80" w:lineRule="atLeast"/>
        <w:rPr>
          <w:rFonts w:ascii="Angsana New" w:hAnsi="Angsana New"/>
          <w:b w:val="0"/>
          <w:bCs w:val="0"/>
          <w:i/>
          <w:iCs/>
          <w:sz w:val="30"/>
          <w:szCs w:val="30"/>
          <w:cs/>
          <w:lang w:val="th-TH"/>
        </w:rPr>
      </w:pPr>
      <w:r w:rsidRPr="007F60E9">
        <w:rPr>
          <w:rFonts w:ascii="Angsana New" w:hAnsi="Angsana New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66C96606" w14:textId="77777777" w:rsidR="0034446D" w:rsidRPr="006234F2" w:rsidRDefault="0034446D" w:rsidP="00344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14:paraId="575BE5B2" w14:textId="77777777" w:rsidR="0034446D" w:rsidRPr="000132F9" w:rsidRDefault="0034446D" w:rsidP="00344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58" w:firstLine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F60E9">
        <w:rPr>
          <w:rFonts w:ascii="Angsana New" w:hAnsi="Angsana New"/>
          <w:sz w:val="30"/>
          <w:szCs w:val="30"/>
          <w:cs/>
          <w:lang w:val="th-TH"/>
        </w:rPr>
        <w:t>งบการเงินรวมประกอบด้วยงบการ</w:t>
      </w:r>
      <w:r w:rsidRPr="007F60E9">
        <w:rPr>
          <w:rFonts w:ascii="Angsana New" w:hAnsi="Angsana New"/>
          <w:sz w:val="30"/>
          <w:szCs w:val="30"/>
          <w:cs/>
        </w:rPr>
        <w:t>เงินของ</w:t>
      </w:r>
      <w:r>
        <w:rPr>
          <w:rFonts w:ascii="Angsana New" w:hAnsi="Angsana New" w:hint="cs"/>
          <w:sz w:val="30"/>
          <w:szCs w:val="30"/>
          <w:cs/>
        </w:rPr>
        <w:t>กองทรัสต์</w:t>
      </w:r>
      <w:r w:rsidRPr="007F60E9">
        <w:rPr>
          <w:rFonts w:ascii="Angsana New" w:hAnsi="Angsana New"/>
          <w:sz w:val="30"/>
          <w:szCs w:val="30"/>
          <w:cs/>
        </w:rPr>
        <w:t xml:space="preserve"> และบริษัท</w:t>
      </w:r>
      <w:r w:rsidRPr="000132F9">
        <w:rPr>
          <w:rFonts w:ascii="Angsana New" w:hAnsi="Angsana New"/>
          <w:sz w:val="30"/>
          <w:szCs w:val="30"/>
          <w:cs/>
        </w:rPr>
        <w:t xml:space="preserve">ย่อย </w:t>
      </w:r>
      <w:r w:rsidRPr="000132F9">
        <w:rPr>
          <w:rFonts w:ascii="Angsana New" w:hAnsi="Angsana New"/>
          <w:sz w:val="30"/>
          <w:szCs w:val="30"/>
        </w:rPr>
        <w:t>(</w:t>
      </w:r>
      <w:r w:rsidRPr="000132F9">
        <w:rPr>
          <w:rFonts w:ascii="Angsana New" w:hAnsi="Angsana New" w:hint="cs"/>
          <w:sz w:val="30"/>
          <w:szCs w:val="30"/>
          <w:cs/>
        </w:rPr>
        <w:t>รวมกันเรียกว่า “กลุ่มกองทรัสต์”)</w:t>
      </w:r>
    </w:p>
    <w:p w14:paraId="7B87BE9E" w14:textId="4708C97F" w:rsidR="0034446D" w:rsidRDefault="0034446D" w:rsidP="00344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21A8B540" w14:textId="77777777" w:rsidR="0034446D" w:rsidRPr="000132F9" w:rsidRDefault="0034446D" w:rsidP="0034446D">
      <w:pPr>
        <w:pStyle w:val="BodyText2"/>
        <w:spacing w:line="240" w:lineRule="atLeast"/>
        <w:ind w:left="540" w:right="47" w:firstLine="0"/>
        <w:rPr>
          <w:rFonts w:ascii="Angsana New" w:hAnsi="Angsana New"/>
          <w:i/>
          <w:iCs/>
          <w:sz w:val="30"/>
          <w:szCs w:val="30"/>
        </w:rPr>
      </w:pPr>
      <w:r w:rsidRPr="000132F9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  <w:r w:rsidRPr="000132F9">
        <w:rPr>
          <w:rFonts w:ascii="Angsana New" w:hAnsi="Angsana New"/>
          <w:i/>
          <w:iCs/>
          <w:sz w:val="30"/>
          <w:szCs w:val="30"/>
        </w:rPr>
        <w:t xml:space="preserve">   </w:t>
      </w:r>
    </w:p>
    <w:p w14:paraId="603E29D8" w14:textId="77777777" w:rsidR="0034446D" w:rsidRDefault="0034446D" w:rsidP="00344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4BD83C41" w14:textId="77777777" w:rsidR="0034446D" w:rsidRPr="000132F9" w:rsidRDefault="0034446D" w:rsidP="0034446D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16"/>
          <w:szCs w:val="16"/>
        </w:rPr>
      </w:pPr>
      <w:r w:rsidRPr="000132F9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0132F9">
        <w:rPr>
          <w:rFonts w:ascii="Angsana New" w:hAnsi="Angsana New" w:hint="cs"/>
          <w:sz w:val="30"/>
          <w:szCs w:val="30"/>
          <w:cs/>
        </w:rPr>
        <w:t xml:space="preserve">กลุ่มกองทรัสต์ </w:t>
      </w:r>
      <w:r w:rsidRPr="000132F9">
        <w:rPr>
          <w:rFonts w:ascii="Angsana New" w:hAnsi="Angsana New"/>
          <w:sz w:val="30"/>
          <w:szCs w:val="30"/>
          <w:cs/>
        </w:rPr>
        <w:t>การควบคุมเกิดขึ้นเมื่อ</w:t>
      </w:r>
      <w:r w:rsidRPr="000132F9">
        <w:rPr>
          <w:rFonts w:ascii="Angsana New" w:hAnsi="Angsana New" w:hint="cs"/>
          <w:sz w:val="30"/>
          <w:szCs w:val="30"/>
          <w:cs/>
        </w:rPr>
        <w:t xml:space="preserve">กลุ่มกองทรัสต์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กองทรัสต์ </w:t>
      </w:r>
      <w:r w:rsidRPr="000132F9">
        <w:rPr>
          <w:rFonts w:ascii="Angsana New" w:hAnsi="Angsana New"/>
          <w:sz w:val="30"/>
          <w:szCs w:val="30"/>
          <w:cs/>
        </w:rPr>
        <w:t>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Pr="000132F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DB684EB" w14:textId="77777777" w:rsidR="000E735D" w:rsidRDefault="000E735D" w:rsidP="003B58D6">
      <w:pPr>
        <w:pStyle w:val="BodyText2"/>
        <w:tabs>
          <w:tab w:val="left" w:pos="540"/>
        </w:tabs>
        <w:spacing w:line="240" w:lineRule="atLeast"/>
        <w:ind w:left="0" w:firstLine="0"/>
        <w:rPr>
          <w:rFonts w:ascii="Angsana New" w:eastAsia="EucrosiaUPCBold" w:hAnsi="Angsana New"/>
          <w:i/>
          <w:iCs/>
          <w:sz w:val="30"/>
          <w:szCs w:val="30"/>
        </w:rPr>
      </w:pPr>
    </w:p>
    <w:p w14:paraId="5685E9E2" w14:textId="7E15DA93" w:rsidR="0034446D" w:rsidRDefault="0034446D" w:rsidP="00CC1C97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/>
          <w:b/>
          <w:bCs/>
          <w:color w:val="0000FF"/>
          <w:sz w:val="30"/>
          <w:szCs w:val="30"/>
        </w:rPr>
      </w:pPr>
      <w:r w:rsidRPr="009412E6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การตัดรายการในงบการเงินรวม</w:t>
      </w:r>
      <w:r w:rsidRPr="00D23D5B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276F23E1" w14:textId="77777777" w:rsidR="000E735D" w:rsidRPr="00CC1C97" w:rsidRDefault="000E735D" w:rsidP="00CC1C97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/>
          <w:i/>
          <w:iCs/>
          <w:sz w:val="30"/>
          <w:szCs w:val="30"/>
        </w:rPr>
      </w:pPr>
    </w:p>
    <w:p w14:paraId="6A6A7896" w14:textId="77777777" w:rsidR="0034446D" w:rsidRDefault="0034446D" w:rsidP="0034446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9412E6">
        <w:rPr>
          <w:rFonts w:ascii="Angsana New" w:hAnsi="Angsana New" w:hint="cs"/>
          <w:sz w:val="30"/>
          <w:szCs w:val="30"/>
          <w:cs/>
        </w:rPr>
        <w:t>ยอดคงเหลือและรายการบัญชีระหว่างกิจการในกลุ่ม รวมถึงรายได</w:t>
      </w:r>
      <w:r>
        <w:rPr>
          <w:rFonts w:ascii="Angsana New" w:hAnsi="Angsana New" w:hint="cs"/>
          <w:sz w:val="30"/>
          <w:szCs w:val="30"/>
          <w:cs/>
        </w:rPr>
        <w:t xml:space="preserve">้ </w:t>
      </w:r>
      <w:r w:rsidRPr="009412E6">
        <w:rPr>
          <w:rFonts w:ascii="Angsana New" w:hAnsi="Angsana New" w:hint="cs"/>
          <w:sz w:val="30"/>
          <w:szCs w:val="30"/>
          <w:cs/>
        </w:rPr>
        <w:t xml:space="preserve">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</w:t>
      </w:r>
    </w:p>
    <w:p w14:paraId="11A10B81" w14:textId="77777777" w:rsidR="0034446D" w:rsidRPr="002B5272" w:rsidRDefault="0034446D" w:rsidP="00344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6A4314C0" w14:textId="77777777" w:rsidR="0034446D" w:rsidRDefault="0034446D" w:rsidP="00A6778F">
      <w:pPr>
        <w:pStyle w:val="Heading2"/>
        <w:keepLines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80" w:lineRule="atLeast"/>
        <w:rPr>
          <w:rFonts w:ascii="Angsana New" w:hAnsi="Angsana New"/>
          <w:b w:val="0"/>
          <w:bCs w:val="0"/>
          <w:i/>
          <w:iCs/>
          <w:sz w:val="30"/>
          <w:szCs w:val="30"/>
          <w:cs/>
          <w:lang w:val="th-TH"/>
        </w:rPr>
      </w:pPr>
      <w:r w:rsidRPr="007F60E9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14:paraId="2A7FEF21" w14:textId="77777777" w:rsidR="0034446D" w:rsidRPr="002B5272" w:rsidRDefault="0034446D" w:rsidP="00344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  <w:cs/>
        </w:rPr>
      </w:pPr>
    </w:p>
    <w:p w14:paraId="0905959D" w14:textId="77777777" w:rsidR="0034446D" w:rsidRDefault="0034446D" w:rsidP="0034446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76AB4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36496C98" w14:textId="77777777" w:rsidR="0034446D" w:rsidRPr="002B5272" w:rsidRDefault="0034446D" w:rsidP="00344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39D7E4C7" w14:textId="77777777" w:rsidR="0034446D" w:rsidRDefault="0034446D" w:rsidP="0034446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7F60E9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</w:t>
      </w:r>
      <w:r w:rsidRPr="000132F9">
        <w:rPr>
          <w:rFonts w:ascii="Angsana New" w:hAnsi="Angsana New"/>
          <w:sz w:val="30"/>
          <w:szCs w:val="30"/>
          <w:cs/>
        </w:rPr>
        <w:t>บริษัทใน</w:t>
      </w:r>
      <w:r w:rsidRPr="000132F9">
        <w:rPr>
          <w:rFonts w:ascii="Angsana New" w:hAnsi="Angsana New" w:hint="cs"/>
          <w:sz w:val="30"/>
          <w:szCs w:val="30"/>
          <w:cs/>
        </w:rPr>
        <w:t>กลุ่มกองทรัสต์</w:t>
      </w:r>
      <w:r w:rsidRPr="000132F9">
        <w:rPr>
          <w:rFonts w:ascii="Angsana New" w:hAnsi="Angsana New"/>
          <w:sz w:val="30"/>
          <w:szCs w:val="30"/>
          <w:cs/>
        </w:rPr>
        <w:t xml:space="preserve"> โดยใช้อัตราแลกเปลี่ยน ณ วันที่เกิดรายการ</w:t>
      </w:r>
      <w:r w:rsidRPr="000132F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A706CCD" w14:textId="77777777" w:rsidR="0034446D" w:rsidRPr="002B5272" w:rsidRDefault="0034446D" w:rsidP="00344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360ACB64" w14:textId="77777777" w:rsidR="0034446D" w:rsidRPr="007F60E9" w:rsidRDefault="0034446D" w:rsidP="0034446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0132F9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</w:t>
      </w:r>
      <w:r w:rsidRPr="007F60E9">
        <w:rPr>
          <w:rFonts w:ascii="Angsana New" w:hAnsi="Angsana New"/>
          <w:sz w:val="30"/>
          <w:szCs w:val="30"/>
          <w:cs/>
        </w:rPr>
        <w:t xml:space="preserve">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14:paraId="572989C7" w14:textId="482438E0" w:rsidR="0034446D" w:rsidRDefault="0034446D" w:rsidP="00344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</w:p>
    <w:p w14:paraId="6F9777F3" w14:textId="77777777" w:rsidR="0034446D" w:rsidRPr="009E4A19" w:rsidRDefault="0034446D" w:rsidP="0034446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7F60E9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  <w:r w:rsidRPr="00077B34">
        <w:rPr>
          <w:rFonts w:ascii="Angsana New" w:hAnsi="Angsana New"/>
          <w:sz w:val="30"/>
          <w:szCs w:val="30"/>
          <w:cs/>
        </w:rPr>
        <w:t xml:space="preserve"> </w:t>
      </w:r>
    </w:p>
    <w:p w14:paraId="20E18B42" w14:textId="77777777" w:rsidR="0034446D" w:rsidRPr="002B5272" w:rsidRDefault="0034446D" w:rsidP="00344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07A81EB3" w14:textId="77777777" w:rsidR="0034446D" w:rsidRPr="00AF49CF" w:rsidRDefault="0034446D" w:rsidP="0034446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color w:val="FF0000"/>
          <w:sz w:val="30"/>
          <w:szCs w:val="30"/>
        </w:rPr>
      </w:pPr>
      <w:r w:rsidRPr="007F60E9">
        <w:rPr>
          <w:rFonts w:ascii="Angsana New" w:hAnsi="Angsana New"/>
          <w:color w:val="000000" w:themeColor="text1"/>
          <w:sz w:val="30"/>
          <w:szCs w:val="30"/>
          <w:cs/>
        </w:rPr>
        <w:lastRenderedPageBreak/>
        <w:t>ผลต่างของอัตราแลกเปลี่ยนที่เกิดขึ้นจากการแปลงค่าให้รับรู้เป็นกำไรหรือขาดทุนใน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>ปี</w:t>
      </w:r>
      <w:r w:rsidRPr="007F60E9">
        <w:rPr>
          <w:rFonts w:ascii="Angsana New" w:hAnsi="Angsana New"/>
          <w:color w:val="000000" w:themeColor="text1"/>
          <w:sz w:val="30"/>
          <w:szCs w:val="30"/>
          <w:cs/>
        </w:rPr>
        <w:t xml:space="preserve">บัญชีนั้น </w:t>
      </w:r>
    </w:p>
    <w:p w14:paraId="57AE6396" w14:textId="77777777" w:rsidR="0034446D" w:rsidRPr="002B5272" w:rsidRDefault="0034446D" w:rsidP="00344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582F51EC" w14:textId="77777777" w:rsidR="0034446D" w:rsidRPr="007F60E9" w:rsidRDefault="0034446D" w:rsidP="0034446D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/>
          <w:i/>
          <w:iCs/>
          <w:sz w:val="30"/>
          <w:szCs w:val="30"/>
        </w:rPr>
      </w:pPr>
      <w:r w:rsidRPr="007F60E9">
        <w:rPr>
          <w:rFonts w:ascii="Angsana New" w:hAnsi="Angsana New"/>
          <w:i/>
          <w:iCs/>
          <w:sz w:val="30"/>
          <w:szCs w:val="30"/>
          <w:cs/>
        </w:rPr>
        <w:t xml:space="preserve">หน่วยงานในต่างประเทศ  </w:t>
      </w:r>
    </w:p>
    <w:p w14:paraId="2A66C22C" w14:textId="77777777" w:rsidR="0034446D" w:rsidRPr="002B5272" w:rsidRDefault="0034446D" w:rsidP="00344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4333D9FE" w14:textId="77777777" w:rsidR="0034446D" w:rsidRPr="007F60E9" w:rsidRDefault="0034446D" w:rsidP="0034446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7F60E9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</w:t>
      </w:r>
    </w:p>
    <w:p w14:paraId="373EAE1B" w14:textId="77777777" w:rsidR="0034446D" w:rsidRPr="002B5272" w:rsidRDefault="0034446D" w:rsidP="00344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  <w:cs/>
        </w:rPr>
      </w:pPr>
    </w:p>
    <w:p w14:paraId="7AAA0A90" w14:textId="77777777" w:rsidR="0034446D" w:rsidRPr="00077B34" w:rsidRDefault="0034446D" w:rsidP="0034446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7F60E9">
        <w:rPr>
          <w:rFonts w:ascii="Angsana New" w:hAnsi="Angsana New"/>
          <w:sz w:val="30"/>
          <w:szCs w:val="30"/>
          <w:cs/>
        </w:rPr>
        <w:t>รายได้และค่าใช้จ่ายของหน่วยงานในต่างประเทศ</w:t>
      </w:r>
      <w:r w:rsidRPr="007F60E9">
        <w:rPr>
          <w:rFonts w:ascii="Angsana New" w:hAnsi="Angsana New"/>
          <w:sz w:val="30"/>
          <w:szCs w:val="30"/>
        </w:rPr>
        <w:t xml:space="preserve"> </w:t>
      </w:r>
      <w:r w:rsidRPr="007F60E9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68641E76" w14:textId="77777777" w:rsidR="0034446D" w:rsidRPr="002B5272" w:rsidRDefault="0034446D" w:rsidP="00344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63F18149" w14:textId="77777777" w:rsidR="0034446D" w:rsidRDefault="0034446D" w:rsidP="0034446D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  <w:color w:val="FF0000"/>
          <w:sz w:val="30"/>
          <w:szCs w:val="30"/>
        </w:rPr>
      </w:pPr>
      <w:r w:rsidRPr="007F60E9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</w:t>
      </w:r>
      <w:r w:rsidRPr="00EA3D58">
        <w:rPr>
          <w:rFonts w:ascii="Angsana New" w:hAnsi="Angsana New"/>
          <w:sz w:val="30"/>
          <w:szCs w:val="30"/>
          <w:cs/>
        </w:rPr>
        <w:t>ในส่วนของผู้ถือ</w:t>
      </w:r>
      <w:r>
        <w:rPr>
          <w:rFonts w:ascii="Angsana New" w:hAnsi="Angsana New" w:hint="cs"/>
          <w:sz w:val="30"/>
          <w:szCs w:val="30"/>
          <w:cs/>
        </w:rPr>
        <w:t>หน่วยทรัสต์</w:t>
      </w:r>
      <w:r w:rsidRPr="00EA3D58">
        <w:rPr>
          <w:rFonts w:ascii="Angsana New" w:hAnsi="Angsana New"/>
          <w:sz w:val="30"/>
          <w:szCs w:val="30"/>
          <w:cs/>
        </w:rPr>
        <w:t xml:space="preserve"> </w:t>
      </w:r>
      <w:r w:rsidRPr="007F60E9">
        <w:rPr>
          <w:rFonts w:ascii="Angsana New" w:hAnsi="Angsana New"/>
          <w:sz w:val="30"/>
          <w:szCs w:val="30"/>
          <w:cs/>
        </w:rPr>
        <w:t xml:space="preserve">จนกว่ามีการจำหน่ายเงินลงทุนนั้นออกไป </w:t>
      </w:r>
    </w:p>
    <w:p w14:paraId="42F9C75A" w14:textId="77777777" w:rsidR="0034446D" w:rsidRPr="002B5272" w:rsidRDefault="0034446D" w:rsidP="00344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36B4265D" w14:textId="77777777" w:rsidR="00802627" w:rsidRDefault="0034446D" w:rsidP="000E735D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</w:t>
      </w:r>
      <w:r w:rsidRPr="000132F9">
        <w:rPr>
          <w:rFonts w:ascii="Angsana New" w:hAnsi="Angsana New" w:hint="cs"/>
          <w:sz w:val="30"/>
          <w:szCs w:val="30"/>
          <w:cs/>
        </w:rPr>
        <w:t>กองทรัสต์</w:t>
      </w:r>
      <w:r w:rsidRPr="00623946">
        <w:rPr>
          <w:rFonts w:asciiTheme="majorBidi" w:hAnsiTheme="majorBidi" w:cstheme="majorBidi"/>
          <w:sz w:val="30"/>
          <w:szCs w:val="30"/>
          <w:cs/>
        </w:rPr>
        <w:t>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</w:t>
      </w:r>
      <w:r>
        <w:rPr>
          <w:rFonts w:asciiTheme="majorBidi" w:hAnsiTheme="majorBidi" w:cstheme="majorBidi" w:hint="cs"/>
          <w:sz w:val="30"/>
          <w:szCs w:val="30"/>
          <w:cs/>
        </w:rPr>
        <w:t>น่วยทรัสต์</w:t>
      </w:r>
      <w:r w:rsidRPr="00623946">
        <w:rPr>
          <w:rFonts w:asciiTheme="majorBidi" w:hAnsiTheme="majorBidi" w:cstheme="majorBidi"/>
          <w:sz w:val="30"/>
          <w:szCs w:val="30"/>
          <w:cs/>
        </w:rPr>
        <w:t>ที่ไม่มีอำนาจควบคุม</w:t>
      </w:r>
    </w:p>
    <w:p w14:paraId="557E7F6C" w14:textId="6C77458D" w:rsidR="0034446D" w:rsidRPr="00623946" w:rsidRDefault="0034446D" w:rsidP="000E735D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0EB26FA" w14:textId="30A6C457" w:rsidR="0034446D" w:rsidRDefault="0034446D" w:rsidP="0034446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</w:t>
      </w:r>
      <w:r>
        <w:rPr>
          <w:rFonts w:asciiTheme="majorBidi" w:hAnsiTheme="majorBidi" w:cstheme="majorBidi" w:hint="cs"/>
          <w:sz w:val="30"/>
          <w:szCs w:val="30"/>
          <w:cs/>
        </w:rPr>
        <w:t>น่วยทรัสต์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จนกว่ามีการจำหน่ายเงินลงทุนนั้นออกไป</w:t>
      </w:r>
    </w:p>
    <w:p w14:paraId="08C704B7" w14:textId="560CA26B" w:rsidR="0034446D" w:rsidRPr="00226A40" w:rsidRDefault="0034446D" w:rsidP="0034446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14"/>
          <w:szCs w:val="14"/>
        </w:rPr>
      </w:pPr>
    </w:p>
    <w:p w14:paraId="437AFE85" w14:textId="1014241A" w:rsidR="0034446D" w:rsidRDefault="0034446D" w:rsidP="0034446D">
      <w:pPr>
        <w:pStyle w:val="Heading2"/>
        <w:keepLines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80" w:lineRule="atLeast"/>
        <w:rPr>
          <w:rFonts w:ascii="Angsana New" w:hAnsi="Angsana New"/>
          <w:i/>
          <w:iCs/>
          <w:sz w:val="30"/>
          <w:szCs w:val="30"/>
          <w:lang w:val="th-TH"/>
        </w:rPr>
      </w:pPr>
      <w:r w:rsidRPr="004A5D40">
        <w:rPr>
          <w:rFonts w:ascii="Angsana New" w:hAnsi="Angsana New"/>
          <w:i/>
          <w:iCs/>
          <w:sz w:val="30"/>
          <w:szCs w:val="30"/>
          <w:cs/>
          <w:lang w:val="th-TH"/>
        </w:rPr>
        <w:t>เงินลงทุน</w:t>
      </w:r>
      <w:r w:rsidR="00C023A5">
        <w:rPr>
          <w:rFonts w:ascii="Angsana New" w:hAnsi="Angsana New" w:hint="cs"/>
          <w:i/>
          <w:iCs/>
          <w:sz w:val="30"/>
          <w:szCs w:val="30"/>
          <w:cs/>
          <w:lang w:val="th-TH"/>
        </w:rPr>
        <w:t>ที่แสดงด้วยมูลค่ายุติธรรมผ่านกำไรหรือขาดทุน</w:t>
      </w:r>
    </w:p>
    <w:p w14:paraId="1C3E99DE" w14:textId="77777777" w:rsidR="0034446D" w:rsidRPr="0034446D" w:rsidRDefault="0034446D" w:rsidP="0034446D">
      <w:pPr>
        <w:rPr>
          <w:lang w:val="th-TH"/>
        </w:rPr>
      </w:pPr>
    </w:p>
    <w:p w14:paraId="3DBFB6B7" w14:textId="10358340" w:rsidR="0034446D" w:rsidRPr="003B58D6" w:rsidRDefault="0034446D" w:rsidP="0034446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3B58D6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CB51BF" w:rsidRPr="00CB51BF">
        <w:rPr>
          <w:rFonts w:asciiTheme="majorBidi" w:hAnsiTheme="majorBidi"/>
          <w:b/>
          <w:bCs/>
          <w:i/>
          <w:iCs/>
          <w:sz w:val="30"/>
          <w:szCs w:val="30"/>
        </w:rPr>
        <w:t>1</w:t>
      </w:r>
      <w:r w:rsidRPr="003B58D6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มกราคม </w:t>
      </w:r>
      <w:r w:rsidR="00CB51BF" w:rsidRPr="00CB51BF">
        <w:rPr>
          <w:rFonts w:asciiTheme="majorBidi" w:hAnsiTheme="majorBidi"/>
          <w:b/>
          <w:bCs/>
          <w:i/>
          <w:iCs/>
          <w:sz w:val="30"/>
          <w:szCs w:val="30"/>
        </w:rPr>
        <w:t>2563</w:t>
      </w:r>
    </w:p>
    <w:p w14:paraId="2593231C" w14:textId="18B6BC1F" w:rsidR="0034446D" w:rsidRPr="00226A40" w:rsidRDefault="0034446D" w:rsidP="0034446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/>
          <w:sz w:val="14"/>
          <w:szCs w:val="14"/>
        </w:rPr>
      </w:pPr>
    </w:p>
    <w:p w14:paraId="355BA7A9" w14:textId="2F4A2DCC" w:rsidR="0034446D" w:rsidRDefault="0034446D" w:rsidP="0034446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/>
          <w:sz w:val="30"/>
          <w:szCs w:val="30"/>
        </w:rPr>
      </w:pPr>
      <w:r w:rsidRPr="0034446D">
        <w:rPr>
          <w:rFonts w:asciiTheme="majorBidi" w:hAnsiTheme="majorBidi"/>
          <w:sz w:val="30"/>
          <w:szCs w:val="30"/>
          <w:cs/>
        </w:rPr>
        <w:t>เงินลงทุนรับรู้รายการเมื่อเริ่มแรกเมื่อ</w:t>
      </w:r>
      <w:r w:rsidR="00AF75BD">
        <w:rPr>
          <w:rFonts w:asciiTheme="majorBidi" w:hAnsiTheme="majorBidi" w:hint="cs"/>
          <w:sz w:val="30"/>
          <w:szCs w:val="30"/>
          <w:cs/>
        </w:rPr>
        <w:t>กลุ่ม</w:t>
      </w:r>
      <w:r w:rsidRPr="0034446D">
        <w:rPr>
          <w:rFonts w:asciiTheme="majorBidi" w:hAnsiTheme="majorBidi"/>
          <w:sz w:val="30"/>
          <w:szCs w:val="30"/>
          <w:cs/>
        </w:rPr>
        <w:t>กองทรัสต์</w:t>
      </w:r>
      <w:r>
        <w:rPr>
          <w:rFonts w:asciiTheme="majorBidi" w:hAnsiTheme="majorBidi" w:hint="cs"/>
          <w:sz w:val="30"/>
          <w:szCs w:val="30"/>
          <w:cs/>
        </w:rPr>
        <w:t>เ</w:t>
      </w:r>
      <w:r w:rsidRPr="0034446D">
        <w:rPr>
          <w:rFonts w:asciiTheme="majorBidi" w:hAnsiTheme="majorBidi"/>
          <w:sz w:val="30"/>
          <w:szCs w:val="30"/>
          <w:cs/>
        </w:rPr>
        <w:t>ป็นคู่สัญญาตามข้อกำหนดของตราสารนั้นด้วยมูลค่ายุติธรรมผ่านกำไรหรือขาดทุน ต้นทุนการทำรายการซึ่งเกี่ยวข้องโดยตรงกับการได้มาของเงินลงทุนบันทึกในกำไรหรือขาดทุน</w:t>
      </w:r>
    </w:p>
    <w:p w14:paraId="440F5C4A" w14:textId="77777777" w:rsidR="0034446D" w:rsidRPr="00226A40" w:rsidRDefault="0034446D" w:rsidP="0034446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14"/>
          <w:szCs w:val="14"/>
          <w:cs/>
        </w:rPr>
      </w:pPr>
    </w:p>
    <w:p w14:paraId="1A8B620A" w14:textId="221E7ADA" w:rsidR="0034446D" w:rsidRDefault="0034446D" w:rsidP="00C50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34446D">
        <w:rPr>
          <w:rFonts w:ascii="Angsana New" w:hAnsi="Angsana New"/>
          <w:sz w:val="30"/>
          <w:szCs w:val="30"/>
          <w:cs/>
        </w:rPr>
        <w:t>กำไรและขาดทุนจากการวัดมูลค่ารวมถึงรายได้ดอกเบี้ยและเงินปันผลรับบันทึกในกำไรหรือขาดทุน</w:t>
      </w:r>
    </w:p>
    <w:p w14:paraId="065BD278" w14:textId="2B0FE03B" w:rsidR="0034446D" w:rsidRDefault="0034446D" w:rsidP="00C50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14"/>
          <w:szCs w:val="14"/>
        </w:rPr>
      </w:pPr>
    </w:p>
    <w:p w14:paraId="1B1A0D27" w14:textId="51776337" w:rsidR="00036425" w:rsidRDefault="00036425" w:rsidP="00C50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14"/>
          <w:szCs w:val="14"/>
        </w:rPr>
      </w:pPr>
    </w:p>
    <w:p w14:paraId="6C260AD9" w14:textId="0A7B06D2" w:rsidR="00036425" w:rsidRDefault="00036425" w:rsidP="00C50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14"/>
          <w:szCs w:val="14"/>
        </w:rPr>
      </w:pPr>
    </w:p>
    <w:p w14:paraId="2CC14DA1" w14:textId="0ECBDAD4" w:rsidR="00036425" w:rsidRDefault="00036425" w:rsidP="00C50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14"/>
          <w:szCs w:val="14"/>
        </w:rPr>
      </w:pPr>
    </w:p>
    <w:p w14:paraId="3D96B97A" w14:textId="77777777" w:rsidR="00036425" w:rsidRPr="00226A40" w:rsidRDefault="00036425" w:rsidP="00C50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14"/>
          <w:szCs w:val="14"/>
        </w:rPr>
      </w:pPr>
    </w:p>
    <w:p w14:paraId="77A1CC9B" w14:textId="7D0719F2" w:rsidR="0034446D" w:rsidRPr="003B58D6" w:rsidRDefault="0034446D" w:rsidP="00C50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i/>
          <w:iCs/>
          <w:sz w:val="30"/>
          <w:szCs w:val="30"/>
        </w:rPr>
      </w:pPr>
      <w:r w:rsidRPr="003B58D6">
        <w:rPr>
          <w:rFonts w:ascii="Angsana New" w:hAnsi="Angsana New"/>
          <w:i/>
          <w:iCs/>
          <w:sz w:val="30"/>
          <w:szCs w:val="30"/>
          <w:cs/>
        </w:rPr>
        <w:lastRenderedPageBreak/>
        <w:t>การตัดรายการออกจากบัญชี</w:t>
      </w:r>
    </w:p>
    <w:p w14:paraId="147B5A2B" w14:textId="5B3EE3D5" w:rsidR="0034446D" w:rsidRPr="00226A40" w:rsidRDefault="0034446D" w:rsidP="00C50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14"/>
          <w:szCs w:val="14"/>
        </w:rPr>
      </w:pPr>
    </w:p>
    <w:p w14:paraId="16B755C5" w14:textId="5ED1A3AE" w:rsidR="0034446D" w:rsidRDefault="00AF75BD" w:rsidP="00C50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กลุ่ม</w:t>
      </w:r>
      <w:r w:rsidR="0034446D" w:rsidRPr="0034446D">
        <w:rPr>
          <w:rFonts w:ascii="Angsana New" w:hAnsi="Angsana New"/>
          <w:sz w:val="30"/>
          <w:szCs w:val="30"/>
          <w:cs/>
        </w:rPr>
        <w:t>กองทรัสต์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>
        <w:rPr>
          <w:rFonts w:asciiTheme="majorBidi" w:hAnsiTheme="majorBidi" w:hint="cs"/>
          <w:sz w:val="30"/>
          <w:szCs w:val="30"/>
          <w:cs/>
        </w:rPr>
        <w:t>กลุ่ม</w:t>
      </w:r>
      <w:r w:rsidR="0034446D" w:rsidRPr="0034446D">
        <w:rPr>
          <w:rFonts w:ascii="Angsana New" w:hAnsi="Angsana New"/>
          <w:sz w:val="30"/>
          <w:szCs w:val="30"/>
          <w:cs/>
        </w:rPr>
        <w:t xml:space="preserve">กองทรัสต์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 </w:t>
      </w:r>
    </w:p>
    <w:p w14:paraId="288CB0C7" w14:textId="3866953D" w:rsidR="0034446D" w:rsidRPr="00226A40" w:rsidRDefault="0034446D" w:rsidP="00C50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14"/>
          <w:szCs w:val="14"/>
        </w:rPr>
      </w:pPr>
    </w:p>
    <w:p w14:paraId="527821EC" w14:textId="63DB472D" w:rsidR="0034446D" w:rsidRPr="003B58D6" w:rsidRDefault="0034446D" w:rsidP="00C50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i/>
          <w:iCs/>
          <w:sz w:val="30"/>
          <w:szCs w:val="30"/>
        </w:rPr>
      </w:pPr>
      <w:r w:rsidRPr="003B58D6">
        <w:rPr>
          <w:rFonts w:ascii="Angsana New" w:hAnsi="Angsana New"/>
          <w:i/>
          <w:iCs/>
          <w:sz w:val="30"/>
          <w:szCs w:val="30"/>
          <w:cs/>
        </w:rPr>
        <w:t>การหักกลบ</w:t>
      </w:r>
    </w:p>
    <w:p w14:paraId="1118AEA9" w14:textId="14E9BAFA" w:rsidR="0034446D" w:rsidRPr="00226A40" w:rsidRDefault="0034446D" w:rsidP="00C50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14"/>
          <w:szCs w:val="14"/>
        </w:rPr>
      </w:pPr>
    </w:p>
    <w:p w14:paraId="3E2E5BE9" w14:textId="21FB24B3" w:rsidR="0034446D" w:rsidRDefault="0034446D" w:rsidP="00C75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34446D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="00AF75BD">
        <w:rPr>
          <w:rFonts w:asciiTheme="majorBidi" w:hAnsiTheme="majorBidi" w:hint="cs"/>
          <w:sz w:val="30"/>
          <w:szCs w:val="30"/>
          <w:cs/>
        </w:rPr>
        <w:t>กลุ่ม</w:t>
      </w:r>
      <w:r w:rsidRPr="0034446D">
        <w:rPr>
          <w:rFonts w:ascii="Angsana New" w:hAnsi="Angsana New"/>
          <w:sz w:val="30"/>
          <w:szCs w:val="30"/>
          <w:cs/>
        </w:rPr>
        <w:t>กองทรัสต์มีสิทธิบังคับใช้ตามกฎหมายในการหักกลบจำนวนเงินที่รับรู้และ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ABBB27B" w14:textId="77777777" w:rsidR="00E01CAB" w:rsidRPr="00226A40" w:rsidRDefault="00E01CAB" w:rsidP="00C75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14"/>
          <w:szCs w:val="14"/>
        </w:rPr>
      </w:pPr>
    </w:p>
    <w:p w14:paraId="1C8CBAB2" w14:textId="3929778E" w:rsidR="0034446D" w:rsidRPr="003B58D6" w:rsidRDefault="0034446D" w:rsidP="0034446D">
      <w:pPr>
        <w:pStyle w:val="ListParagraph"/>
        <w:ind w:left="518"/>
        <w:rPr>
          <w:rFonts w:ascii="Angsana New" w:hAnsi="Angsana New"/>
          <w:b/>
          <w:bCs/>
          <w:i/>
          <w:iCs/>
          <w:sz w:val="30"/>
          <w:szCs w:val="30"/>
        </w:rPr>
      </w:pPr>
      <w:r w:rsidRPr="003B58D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CB51BF" w:rsidRPr="00CB51BF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3B58D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="00CB51BF" w:rsidRPr="00CB51BF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7FB1BB21" w14:textId="6064DE44" w:rsidR="0034446D" w:rsidRPr="00226A40" w:rsidRDefault="0034446D" w:rsidP="0034446D">
      <w:pPr>
        <w:pStyle w:val="ListParagraph"/>
        <w:ind w:left="518"/>
        <w:rPr>
          <w:rFonts w:ascii="Angsana New" w:hAnsi="Angsana New"/>
          <w:sz w:val="14"/>
          <w:szCs w:val="14"/>
        </w:rPr>
      </w:pPr>
    </w:p>
    <w:p w14:paraId="18AFCB85" w14:textId="20EA28F2" w:rsidR="0034446D" w:rsidRDefault="0034446D" w:rsidP="003B58D6">
      <w:pPr>
        <w:pStyle w:val="ListParagraph"/>
        <w:ind w:left="518"/>
        <w:jc w:val="thaiDistribute"/>
        <w:rPr>
          <w:rFonts w:ascii="Angsana New" w:hAnsi="Angsana New"/>
          <w:sz w:val="30"/>
          <w:szCs w:val="30"/>
        </w:rPr>
      </w:pPr>
      <w:r w:rsidRPr="0034446D">
        <w:rPr>
          <w:rFonts w:ascii="Angsana New" w:hAnsi="Angsana New"/>
          <w:sz w:val="30"/>
          <w:szCs w:val="30"/>
          <w:cs/>
        </w:rPr>
        <w:t>เงินลงทุนในหลักทรัพย์รับรู้เป็นสินทรัพย์ด้วยจำนวนต้นทุนของเงินลงทุน ณ วันที่</w:t>
      </w:r>
      <w:r w:rsidR="00AF75BD">
        <w:rPr>
          <w:rFonts w:asciiTheme="majorBidi" w:hAnsiTheme="majorBidi" w:hint="cs"/>
          <w:sz w:val="30"/>
          <w:szCs w:val="30"/>
          <w:cs/>
        </w:rPr>
        <w:t>กลุ่ม</w:t>
      </w:r>
      <w:r w:rsidRPr="0034446D">
        <w:rPr>
          <w:rFonts w:ascii="Angsana New" w:hAnsi="Angsana New"/>
          <w:sz w:val="30"/>
          <w:szCs w:val="30"/>
          <w:cs/>
        </w:rPr>
        <w:t>กองทรัสต์มีสิทธิในเงินลงทุน</w:t>
      </w:r>
      <w:r w:rsidR="006A479A">
        <w:rPr>
          <w:rFonts w:ascii="Angsana New" w:hAnsi="Angsana New" w:hint="cs"/>
          <w:sz w:val="30"/>
          <w:szCs w:val="30"/>
          <w:cs/>
        </w:rPr>
        <w:t xml:space="preserve"> </w:t>
      </w:r>
      <w:r w:rsidRPr="0034446D">
        <w:rPr>
          <w:rFonts w:ascii="Angsana New" w:hAnsi="Angsana New"/>
          <w:sz w:val="30"/>
          <w:szCs w:val="30"/>
          <w:cs/>
        </w:rPr>
        <w:t>ต้นทุนของเงินลงทุนประกอบด้วย ราคาจ่ายซื้อเงินลงทุนและค่าใช้จ่ายทางตรงทั้งสิ้นที่</w:t>
      </w:r>
      <w:r w:rsidR="00AF75BD">
        <w:rPr>
          <w:rFonts w:asciiTheme="majorBidi" w:hAnsiTheme="majorBidi" w:hint="cs"/>
          <w:sz w:val="30"/>
          <w:szCs w:val="30"/>
          <w:cs/>
        </w:rPr>
        <w:t>กลุ่ม</w:t>
      </w:r>
      <w:r w:rsidRPr="0034446D">
        <w:rPr>
          <w:rFonts w:ascii="Angsana New" w:hAnsi="Angsana New"/>
          <w:sz w:val="30"/>
          <w:szCs w:val="30"/>
          <w:cs/>
        </w:rPr>
        <w:t>กองทรัสต์จ่ายเพื่อให้ได้มาซึ่งเงินลงทุนนั้น</w:t>
      </w:r>
    </w:p>
    <w:p w14:paraId="4CE6C252" w14:textId="4BB9A0ED" w:rsidR="0034446D" w:rsidRPr="000E735D" w:rsidRDefault="0034446D" w:rsidP="0034446D">
      <w:pPr>
        <w:pStyle w:val="ListParagraph"/>
        <w:ind w:left="518"/>
        <w:rPr>
          <w:rFonts w:ascii="Angsana New" w:hAnsi="Angsana New"/>
          <w:sz w:val="14"/>
          <w:szCs w:val="14"/>
        </w:rPr>
      </w:pPr>
    </w:p>
    <w:p w14:paraId="2B5F7579" w14:textId="15D4B231" w:rsidR="0034446D" w:rsidRDefault="0034446D" w:rsidP="003B58D6">
      <w:pPr>
        <w:pStyle w:val="ListParagraph"/>
        <w:ind w:left="518"/>
        <w:jc w:val="thaiDistribute"/>
        <w:rPr>
          <w:rFonts w:ascii="Angsana New" w:hAnsi="Angsana New"/>
          <w:sz w:val="30"/>
          <w:szCs w:val="30"/>
        </w:rPr>
      </w:pPr>
      <w:r w:rsidRPr="0034446D">
        <w:rPr>
          <w:rFonts w:ascii="Angsana New" w:hAnsi="Angsana New"/>
          <w:sz w:val="30"/>
          <w:szCs w:val="30"/>
          <w:cs/>
        </w:rPr>
        <w:t>เงินลงทุนที่ไม่มีตลาดซื้อขายคล่องรองรับแสดงตามมูลค่ายุติธรรม โดยพิจารณาตามหลักเกณฑ์และวิธีการที่กำหนดโดยสมาคมบริษัทจัดการลงทุน และตามข้อกำหนด หลักเกณฑ์และวิธีการกำหนดมูลค่ายุติธรรมของเงินลงทุนในตราสารหนี้ที่ไม่มีตลาดซื้อขายคล่องรองรับของสำนักงานคณะกรรมการกำกับหลักทรัพย์และตลาดหลักทรัพย์</w:t>
      </w:r>
    </w:p>
    <w:p w14:paraId="1BC4AEE9" w14:textId="6376E175" w:rsidR="0034446D" w:rsidRPr="000E735D" w:rsidRDefault="0034446D" w:rsidP="003B58D6">
      <w:pPr>
        <w:pStyle w:val="ListParagraph"/>
        <w:ind w:left="518"/>
        <w:jc w:val="thaiDistribute"/>
        <w:rPr>
          <w:rFonts w:ascii="Angsana New" w:hAnsi="Angsana New"/>
          <w:sz w:val="14"/>
          <w:szCs w:val="14"/>
        </w:rPr>
      </w:pPr>
    </w:p>
    <w:p w14:paraId="62B423E9" w14:textId="345983B6" w:rsidR="0034446D" w:rsidRDefault="0034446D" w:rsidP="003B58D6">
      <w:pPr>
        <w:pStyle w:val="ListParagraph"/>
        <w:ind w:left="518"/>
        <w:jc w:val="thaiDistribute"/>
        <w:rPr>
          <w:rFonts w:ascii="Angsana New" w:hAnsi="Angsana New"/>
          <w:sz w:val="30"/>
          <w:szCs w:val="30"/>
        </w:rPr>
      </w:pPr>
      <w:r w:rsidRPr="0034446D">
        <w:rPr>
          <w:rFonts w:ascii="Angsana New" w:hAnsi="Angsana New"/>
          <w:sz w:val="30"/>
          <w:szCs w:val="30"/>
          <w:cs/>
        </w:rPr>
        <w:t>กำไรหรือขาดทุนจากการวัดค่าเงินลงทุนถือเป็นรายการกำไรหรือขาดทุนสุทธิที่ยังไม่เกิดขึ้นจริงของเงินลงทุนในหลักทรัพย์ในกำไรหรือขาดทุน</w:t>
      </w:r>
    </w:p>
    <w:p w14:paraId="691EB229" w14:textId="59A5AEF4" w:rsidR="0034446D" w:rsidRPr="000E735D" w:rsidRDefault="0034446D" w:rsidP="003B58D6">
      <w:pPr>
        <w:pStyle w:val="ListParagraph"/>
        <w:ind w:left="518"/>
        <w:jc w:val="thaiDistribute"/>
        <w:rPr>
          <w:rFonts w:ascii="Angsana New" w:hAnsi="Angsana New"/>
          <w:sz w:val="14"/>
          <w:szCs w:val="14"/>
        </w:rPr>
      </w:pPr>
    </w:p>
    <w:p w14:paraId="44359B3C" w14:textId="1E053365" w:rsidR="0034446D" w:rsidRDefault="0034446D" w:rsidP="003B58D6">
      <w:pPr>
        <w:pStyle w:val="ListParagraph"/>
        <w:ind w:left="518"/>
        <w:jc w:val="thaiDistribute"/>
        <w:rPr>
          <w:rFonts w:ascii="Angsana New" w:hAnsi="Angsana New"/>
          <w:sz w:val="30"/>
          <w:szCs w:val="30"/>
        </w:rPr>
      </w:pPr>
      <w:r w:rsidRPr="0034446D">
        <w:rPr>
          <w:rFonts w:ascii="Angsana New" w:hAnsi="Angsana New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ผลต่างระหว่างจำนวนเงินสุทธิที่ได้รับและมูลค่าตามบัญชีรับรู้ในกำไรหรือขาดทุน โดยแสดงเป็น “กำไร (ขาดทุน) สุทธิจากเงินลงทุน” ในกรณีที่</w:t>
      </w:r>
      <w:r w:rsidR="00AF75BD">
        <w:rPr>
          <w:rFonts w:asciiTheme="majorBidi" w:hAnsiTheme="majorBidi" w:hint="cs"/>
          <w:sz w:val="30"/>
          <w:szCs w:val="30"/>
          <w:cs/>
        </w:rPr>
        <w:t>กลุ่ม</w:t>
      </w:r>
      <w:r w:rsidRPr="0034446D">
        <w:rPr>
          <w:rFonts w:ascii="Angsana New" w:hAnsi="Angsana New"/>
          <w:sz w:val="30"/>
          <w:szCs w:val="30"/>
          <w:cs/>
        </w:rPr>
        <w:t xml:space="preserve">กองทรัสต์จำหน่ายบางส่วนของเงินลงทุนที่ถืออยู่ </w:t>
      </w:r>
      <w:r w:rsidR="00B227E6">
        <w:rPr>
          <w:rFonts w:ascii="Angsana New" w:hAnsi="Angsana New"/>
          <w:sz w:val="30"/>
          <w:szCs w:val="30"/>
          <w:cs/>
        </w:rPr>
        <w:br/>
      </w:r>
      <w:r w:rsidRPr="0034446D">
        <w:rPr>
          <w:rFonts w:ascii="Angsana New" w:hAnsi="Angsana New"/>
          <w:sz w:val="30"/>
          <w:szCs w:val="30"/>
          <w:cs/>
        </w:rPr>
        <w:t>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4B11B96F" w14:textId="5A565B94" w:rsidR="0034446D" w:rsidRDefault="0034446D" w:rsidP="0034446D">
      <w:pPr>
        <w:pStyle w:val="ListParagraph"/>
        <w:ind w:left="518"/>
        <w:rPr>
          <w:rFonts w:ascii="Angsana New" w:hAnsi="Angsana New"/>
          <w:sz w:val="14"/>
          <w:szCs w:val="14"/>
        </w:rPr>
      </w:pPr>
    </w:p>
    <w:p w14:paraId="3E0429F0" w14:textId="40C9A89D" w:rsidR="00036425" w:rsidRDefault="00036425" w:rsidP="0034446D">
      <w:pPr>
        <w:pStyle w:val="ListParagraph"/>
        <w:ind w:left="518"/>
        <w:rPr>
          <w:rFonts w:ascii="Angsana New" w:hAnsi="Angsana New"/>
          <w:sz w:val="14"/>
          <w:szCs w:val="14"/>
        </w:rPr>
      </w:pPr>
    </w:p>
    <w:p w14:paraId="1356735E" w14:textId="769498F0" w:rsidR="00036425" w:rsidRDefault="00036425" w:rsidP="0034446D">
      <w:pPr>
        <w:pStyle w:val="ListParagraph"/>
        <w:ind w:left="518"/>
        <w:rPr>
          <w:rFonts w:ascii="Angsana New" w:hAnsi="Angsana New"/>
          <w:sz w:val="14"/>
          <w:szCs w:val="14"/>
        </w:rPr>
      </w:pPr>
    </w:p>
    <w:p w14:paraId="3DBC2D71" w14:textId="7728246F" w:rsidR="00036425" w:rsidRDefault="00036425" w:rsidP="0034446D">
      <w:pPr>
        <w:pStyle w:val="ListParagraph"/>
        <w:ind w:left="518"/>
        <w:rPr>
          <w:rFonts w:ascii="Angsana New" w:hAnsi="Angsana New"/>
          <w:sz w:val="14"/>
          <w:szCs w:val="14"/>
        </w:rPr>
      </w:pPr>
    </w:p>
    <w:p w14:paraId="5A0AB51A" w14:textId="67D28D2B" w:rsidR="00036425" w:rsidRDefault="00036425" w:rsidP="0034446D">
      <w:pPr>
        <w:pStyle w:val="ListParagraph"/>
        <w:ind w:left="518"/>
        <w:rPr>
          <w:rFonts w:ascii="Angsana New" w:hAnsi="Angsana New"/>
          <w:sz w:val="14"/>
          <w:szCs w:val="14"/>
        </w:rPr>
      </w:pPr>
    </w:p>
    <w:p w14:paraId="137EABF3" w14:textId="77777777" w:rsidR="00036425" w:rsidRPr="000E735D" w:rsidRDefault="00036425" w:rsidP="0034446D">
      <w:pPr>
        <w:pStyle w:val="ListParagraph"/>
        <w:ind w:left="518"/>
        <w:rPr>
          <w:rFonts w:ascii="Angsana New" w:hAnsi="Angsana New"/>
          <w:sz w:val="14"/>
          <w:szCs w:val="14"/>
        </w:rPr>
      </w:pPr>
    </w:p>
    <w:p w14:paraId="5E651721" w14:textId="77777777" w:rsidR="004A5D40" w:rsidRPr="004A5D40" w:rsidRDefault="004A5D40" w:rsidP="004A5D40">
      <w:pPr>
        <w:pStyle w:val="Heading2"/>
        <w:keepLines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80" w:lineRule="atLeast"/>
        <w:rPr>
          <w:rFonts w:ascii="Angsana New" w:hAnsi="Angsana New"/>
          <w:i/>
          <w:iCs/>
          <w:sz w:val="30"/>
          <w:szCs w:val="30"/>
          <w:lang w:val="th-TH"/>
        </w:rPr>
      </w:pPr>
      <w:r w:rsidRPr="004A5D40">
        <w:rPr>
          <w:rFonts w:ascii="Angsana New" w:hAnsi="Angsana New"/>
          <w:i/>
          <w:iCs/>
          <w:sz w:val="30"/>
          <w:szCs w:val="30"/>
          <w:cs/>
          <w:lang w:val="th-TH"/>
        </w:rPr>
        <w:lastRenderedPageBreak/>
        <w:t>เงินลงทุนในอสังหาริมทรัพย์ตามมูลค่ายุติธรรม</w:t>
      </w:r>
    </w:p>
    <w:p w14:paraId="30DCA8E5" w14:textId="77777777" w:rsidR="00C50AB9" w:rsidRPr="000E735D" w:rsidRDefault="00C50AB9" w:rsidP="00C50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4"/>
          <w:szCs w:val="14"/>
          <w:cs/>
        </w:rPr>
      </w:pPr>
    </w:p>
    <w:p w14:paraId="161A4B44" w14:textId="48917632" w:rsidR="00C50AB9" w:rsidRPr="008B5406" w:rsidRDefault="008B5406" w:rsidP="00113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bookmarkStart w:id="2" w:name="_Hlk62773974"/>
      <w:r w:rsidRPr="0073110A">
        <w:rPr>
          <w:rFonts w:ascii="Angsana New" w:hAnsi="Angsana New"/>
          <w:sz w:val="30"/>
          <w:szCs w:val="30"/>
          <w:cs/>
        </w:rPr>
        <w:t>เงินลงทุนในอสังหาริมทรัพย์ได้แก่อสังหาริมทรัพย์ที่ถือไว้เป็นสินทรัพย์สิทธิการใช้และอสังหาริมทรัพย์ท</w:t>
      </w:r>
      <w:r w:rsidR="00B227E6">
        <w:rPr>
          <w:rFonts w:ascii="Angsana New" w:hAnsi="Angsana New" w:hint="cs"/>
          <w:sz w:val="30"/>
          <w:szCs w:val="30"/>
          <w:cs/>
        </w:rPr>
        <w:t>ี่</w:t>
      </w:r>
      <w:r w:rsidR="00AF75BD">
        <w:rPr>
          <w:rFonts w:asciiTheme="majorBidi" w:hAnsiTheme="majorBidi" w:hint="cs"/>
          <w:sz w:val="30"/>
          <w:szCs w:val="30"/>
          <w:cs/>
        </w:rPr>
        <w:t>กลุ่ม</w:t>
      </w:r>
      <w:r w:rsidRPr="0073110A">
        <w:rPr>
          <w:rFonts w:ascii="Angsana New" w:hAnsi="Angsana New"/>
          <w:sz w:val="30"/>
          <w:szCs w:val="30"/>
          <w:cs/>
        </w:rPr>
        <w:t>กองทรัสต์ถือครองเพื่อหาประโยชน์จากรายได้ค่าเช่าหรือจากมูลค่าที่เพิ่มขึ้นหรือทั้งสองอย่าง 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  <w:bookmarkEnd w:id="2"/>
      <w:r w:rsidRPr="008B5406">
        <w:rPr>
          <w:rFonts w:ascii="Angsana New" w:hAnsi="Angsana New"/>
          <w:sz w:val="30"/>
          <w:szCs w:val="30"/>
        </w:rPr>
        <w:t xml:space="preserve"> </w:t>
      </w:r>
    </w:p>
    <w:p w14:paraId="0AFF8A64" w14:textId="77777777" w:rsidR="008B5406" w:rsidRPr="000E735D" w:rsidRDefault="008B5406" w:rsidP="00113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4"/>
          <w:szCs w:val="14"/>
        </w:rPr>
      </w:pPr>
    </w:p>
    <w:p w14:paraId="4AECD38C" w14:textId="7D364066" w:rsidR="008B5406" w:rsidRPr="003B58D6" w:rsidRDefault="008B5406" w:rsidP="00C50AB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8B5406">
        <w:rPr>
          <w:rFonts w:ascii="Angsana New" w:hAnsi="Angsana New"/>
          <w:sz w:val="30"/>
          <w:szCs w:val="30"/>
          <w:cs/>
        </w:rPr>
        <w:t>เงินลงทุนในอสังหาริมทรัพย์วัดมูลค่าเมื่อเริ่มแรกด้วยราคาทุนรวมต้นทุนการทำรายการและวัดมูลค่าในภายหลังด้วยมูลค่ายุติธรรม การเปลี่ยนแปลงในมูลค่ายุติธรรมบันทึกในกำไรหรือขาดทุน</w:t>
      </w:r>
      <w:r w:rsidRPr="008B5406">
        <w:rPr>
          <w:rFonts w:ascii="Angsana New" w:hAnsi="Angsana New" w:hint="cs"/>
          <w:sz w:val="30"/>
          <w:szCs w:val="30"/>
          <w:cs/>
        </w:rPr>
        <w:t>และแสดงเป็น “รายการกำไร (ขาดทุน) จากการเปลี่ยนแปลง</w:t>
      </w:r>
      <w:r w:rsidR="00E416A6">
        <w:rPr>
          <w:rFonts w:ascii="Angsana New" w:hAnsi="Angsana New" w:hint="cs"/>
          <w:sz w:val="30"/>
          <w:szCs w:val="30"/>
          <w:cs/>
        </w:rPr>
        <w:t>ใน</w:t>
      </w:r>
      <w:r w:rsidRPr="008B5406">
        <w:rPr>
          <w:rFonts w:ascii="Angsana New" w:hAnsi="Angsana New" w:hint="cs"/>
          <w:sz w:val="30"/>
          <w:szCs w:val="30"/>
          <w:cs/>
        </w:rPr>
        <w:t>มูลค่ายุติธรรมของเงินลงทุน”</w:t>
      </w:r>
      <w:r w:rsidRPr="008B5406">
        <w:rPr>
          <w:rFonts w:ascii="Angsana New" w:hAnsi="Angsana New"/>
          <w:sz w:val="30"/>
          <w:szCs w:val="30"/>
          <w:cs/>
        </w:rPr>
        <w:t xml:space="preserve"> </w:t>
      </w:r>
      <w:r w:rsidRPr="003B58D6">
        <w:rPr>
          <w:rFonts w:ascii="Angsana New" w:hAnsi="Angsana New"/>
          <w:i/>
          <w:iCs/>
          <w:sz w:val="30"/>
          <w:szCs w:val="30"/>
        </w:rPr>
        <w:t>(</w:t>
      </w:r>
      <w:r w:rsidR="00CB51BF" w:rsidRPr="00CB51BF">
        <w:rPr>
          <w:rFonts w:ascii="Angsana New" w:hAnsi="Angsana New"/>
          <w:i/>
          <w:iCs/>
          <w:sz w:val="30"/>
          <w:szCs w:val="30"/>
        </w:rPr>
        <w:t>2562</w:t>
      </w:r>
      <w:r w:rsidRPr="003B58D6">
        <w:rPr>
          <w:rFonts w:ascii="Angsana New" w:hAnsi="Angsana New"/>
          <w:i/>
          <w:iCs/>
          <w:sz w:val="30"/>
          <w:szCs w:val="30"/>
        </w:rPr>
        <w:t>:</w:t>
      </w:r>
      <w:r w:rsidRPr="003B58D6">
        <w:rPr>
          <w:rFonts w:ascii="Angsana New" w:hAnsi="Angsana New"/>
          <w:i/>
          <w:iCs/>
          <w:sz w:val="30"/>
          <w:szCs w:val="30"/>
          <w:cs/>
        </w:rPr>
        <w:t xml:space="preserve">แสดงเป็นรายการกำไร </w:t>
      </w:r>
      <w:r w:rsidRPr="003B58D6">
        <w:rPr>
          <w:rFonts w:ascii="Angsana New" w:hAnsi="Angsana New"/>
          <w:i/>
          <w:iCs/>
          <w:sz w:val="30"/>
          <w:szCs w:val="30"/>
        </w:rPr>
        <w:t>(</w:t>
      </w:r>
      <w:r w:rsidRPr="003B58D6">
        <w:rPr>
          <w:rFonts w:ascii="Angsana New" w:hAnsi="Angsana New"/>
          <w:i/>
          <w:iCs/>
          <w:sz w:val="30"/>
          <w:szCs w:val="30"/>
          <w:cs/>
        </w:rPr>
        <w:t>ขาดทุน</w:t>
      </w:r>
      <w:r w:rsidRPr="003B58D6">
        <w:rPr>
          <w:rFonts w:ascii="Angsana New" w:hAnsi="Angsana New"/>
          <w:i/>
          <w:iCs/>
          <w:sz w:val="30"/>
          <w:szCs w:val="30"/>
        </w:rPr>
        <w:t xml:space="preserve">) </w:t>
      </w:r>
      <w:r w:rsidRPr="003B58D6">
        <w:rPr>
          <w:rFonts w:ascii="Angsana New" w:hAnsi="Angsana New"/>
          <w:i/>
          <w:iCs/>
          <w:sz w:val="30"/>
          <w:szCs w:val="30"/>
          <w:cs/>
        </w:rPr>
        <w:t>สุทธิที่ยังไม่เกิดขึ้นของเงินลงทุนในอสังหาริมทรัพย์</w:t>
      </w:r>
      <w:r w:rsidRPr="003B58D6">
        <w:rPr>
          <w:rFonts w:ascii="Angsana New" w:hAnsi="Angsana New"/>
          <w:i/>
          <w:iCs/>
          <w:sz w:val="30"/>
          <w:szCs w:val="30"/>
        </w:rPr>
        <w:t xml:space="preserve">) </w:t>
      </w:r>
    </w:p>
    <w:p w14:paraId="12B6C9D1" w14:textId="77777777" w:rsidR="008B5406" w:rsidRPr="000E735D" w:rsidRDefault="008B5406" w:rsidP="00C50AB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14"/>
          <w:szCs w:val="14"/>
        </w:rPr>
      </w:pPr>
    </w:p>
    <w:p w14:paraId="2CA073F1" w14:textId="6E7EE227" w:rsidR="009803B0" w:rsidRDefault="008B5406" w:rsidP="003B5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bookmarkStart w:id="3" w:name="_Hlk62774254"/>
      <w:r w:rsidRPr="008B5406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ต้นทุนรวมค่าใช้จ่ายทางตรงเพื่อให้ได้มาซึ่งเงินลงทุนในอสังหาริมทรัพย์</w:t>
      </w:r>
      <w:r w:rsidR="00A71EB9">
        <w:rPr>
          <w:rFonts w:ascii="Angsana New" w:hAnsi="Angsana New" w:hint="cs"/>
          <w:sz w:val="30"/>
          <w:szCs w:val="30"/>
          <w:cs/>
        </w:rPr>
        <w:t xml:space="preserve"> </w:t>
      </w:r>
      <w:r w:rsidRPr="008B5406">
        <w:rPr>
          <w:rFonts w:ascii="Angsana New" w:hAnsi="Angsana New"/>
          <w:sz w:val="30"/>
          <w:szCs w:val="30"/>
          <w:cs/>
        </w:rPr>
        <w:t>ราคายุติธรรมกำหนดจากราคาประเมินโด</w:t>
      </w:r>
      <w:r>
        <w:rPr>
          <w:rFonts w:ascii="Angsana New" w:hAnsi="Angsana New" w:hint="cs"/>
          <w:sz w:val="30"/>
          <w:szCs w:val="30"/>
          <w:cs/>
        </w:rPr>
        <w:t>ย</w:t>
      </w:r>
      <w:r w:rsidRPr="008B5406">
        <w:rPr>
          <w:rFonts w:ascii="Angsana New" w:hAnsi="Angsana New"/>
          <w:sz w:val="30"/>
          <w:szCs w:val="30"/>
          <w:cs/>
        </w:rPr>
        <w:t xml:space="preserve">ผู้ประเมินราคาอิสระที่อยู่ในบัญชีรายชื่อที่ได้รับความเห็นชอบตามประกาศสำนักงานคณะกรรมการกำกับหลักทรัพย์และตลาดหลักทรัพย์ </w:t>
      </w:r>
      <w:r w:rsidR="00AF75BD">
        <w:rPr>
          <w:rFonts w:asciiTheme="majorBidi" w:hAnsiTheme="majorBidi" w:hint="cs"/>
          <w:sz w:val="30"/>
          <w:szCs w:val="30"/>
          <w:cs/>
        </w:rPr>
        <w:t>กลุ่ม</w:t>
      </w:r>
      <w:r w:rsidRPr="008B5406">
        <w:rPr>
          <w:rFonts w:ascii="Angsana New" w:hAnsi="Angsana New"/>
          <w:sz w:val="30"/>
          <w:szCs w:val="30"/>
          <w:cs/>
        </w:rPr>
        <w:t xml:space="preserve">กองทรัสต์จัดให้มีการประเมินราคาอสังหาริมทรัพย์อย่างน้อยทุกๆ </w:t>
      </w:r>
      <w:r w:rsidR="00CB51BF" w:rsidRPr="00CB51BF">
        <w:rPr>
          <w:rFonts w:ascii="Angsana New" w:hAnsi="Angsana New"/>
          <w:sz w:val="30"/>
          <w:szCs w:val="30"/>
        </w:rPr>
        <w:t>2</w:t>
      </w:r>
      <w:r w:rsidRPr="008B5406">
        <w:rPr>
          <w:rFonts w:ascii="Angsana New" w:hAnsi="Angsana New"/>
          <w:sz w:val="30"/>
          <w:szCs w:val="30"/>
          <w:cs/>
        </w:rPr>
        <w:t xml:space="preserve"> ปี นับตั้งแต่วันที่ประเมินราคาทรัพย์สินที่ได้มา หรือวันที่ประเมินราคาทรัพย์สินครั้งล่าสุดหรือวันที่จำหน่ายทรัพย์สิน หรือเมื่อมีข้อบ่งชี้การด้อยค่า และจัดให้มีการสอบทานการประเมินค่าทุกปีนับแต่วันที่มีการประเมินมูลค่าเต็มรูปแบบครั้งล่าสุด </w:t>
      </w:r>
      <w:r w:rsidR="00AF75BD">
        <w:rPr>
          <w:rFonts w:asciiTheme="majorBidi" w:hAnsiTheme="majorBidi" w:hint="cs"/>
          <w:sz w:val="30"/>
          <w:szCs w:val="30"/>
          <w:cs/>
        </w:rPr>
        <w:t>กลุ่ม</w:t>
      </w:r>
      <w:r w:rsidRPr="008B5406">
        <w:rPr>
          <w:rFonts w:ascii="Angsana New" w:hAnsi="Angsana New"/>
          <w:sz w:val="30"/>
          <w:szCs w:val="30"/>
          <w:cs/>
        </w:rPr>
        <w:t>กองทรัสต์จะไม่แต่งตั้งผู้ประเมินราคารายเดียวกันให้ประเมินมูลค่าทรัพย์สินติดต่อกันเกินสองครั้ง</w:t>
      </w:r>
      <w:bookmarkEnd w:id="3"/>
    </w:p>
    <w:p w14:paraId="44BDAB31" w14:textId="77777777" w:rsidR="00A71EB9" w:rsidRDefault="00A71EB9" w:rsidP="003B5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</w:pPr>
    </w:p>
    <w:p w14:paraId="75EE3764" w14:textId="257A5AE3" w:rsidR="009803B0" w:rsidRPr="002B5272" w:rsidRDefault="0073110A" w:rsidP="00980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  <w:r w:rsidRPr="0073110A">
        <w:rPr>
          <w:rFonts w:ascii="Angsana New" w:hAnsi="Angsana New"/>
          <w:sz w:val="30"/>
          <w:szCs w:val="30"/>
          <w:cs/>
        </w:rPr>
        <w:t>กำไรและขาดทุนจากการจำหน่ายเงินลงทุนในอสังหาริมทรัพย์ คือผลต่างระหว่างสิ่งตอบแทนสุทธิที่ได้รับจากการจำหน่ายกับมูลค่าตามบัญชีของเงินลงทุนในอสังหาริมทรัพย์รับรู้ในกำไรหรือขาดทุนและแสดงเป็น“กำไร (ขาดทุน) สุทธิจากเงินลงทุน”</w:t>
      </w:r>
    </w:p>
    <w:p w14:paraId="3DE690A2" w14:textId="77777777" w:rsidR="00BF7324" w:rsidRPr="00F63DFB" w:rsidRDefault="00BF7324" w:rsidP="00BF7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464D3488" w14:textId="5CCAF7F4" w:rsidR="009803B0" w:rsidRDefault="0073110A" w:rsidP="00A6778F">
      <w:pPr>
        <w:pStyle w:val="Heading2"/>
        <w:keepLines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80" w:lineRule="atLeast"/>
        <w:rPr>
          <w:rFonts w:ascii="Angsana New" w:hAnsi="Angsana New"/>
          <w:i/>
          <w:iCs/>
          <w:sz w:val="30"/>
          <w:szCs w:val="30"/>
          <w:lang w:val="th-TH"/>
        </w:rPr>
      </w:pPr>
      <w:r w:rsidRPr="00A6778F">
        <w:rPr>
          <w:rFonts w:ascii="Angsana New" w:hAnsi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7197447F" w14:textId="77777777" w:rsidR="00A6778F" w:rsidRPr="00A6778F" w:rsidRDefault="00A6778F" w:rsidP="00A6778F">
      <w:pPr>
        <w:rPr>
          <w:rFonts w:eastAsia="Cordia New"/>
          <w:lang w:val="th-TH"/>
        </w:rPr>
      </w:pPr>
    </w:p>
    <w:p w14:paraId="20DAA475" w14:textId="3E0469F0" w:rsidR="00C34686" w:rsidRPr="00A6778F" w:rsidRDefault="009803B0" w:rsidP="007A7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EA592D">
        <w:rPr>
          <w:rFonts w:ascii="Angsana New" w:hAnsi="Angsana New"/>
          <w:color w:val="000000"/>
          <w:sz w:val="30"/>
          <w:szCs w:val="30"/>
          <w:cs/>
        </w:rPr>
        <w:tab/>
      </w:r>
      <w:r w:rsidR="0073110A" w:rsidRPr="00C023A5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เงินสดและรายการเทียบเท่าเงินสดในงบกระแสเงินสดประกอบด้วย ยอดเงินสด </w:t>
      </w:r>
      <w:r w:rsidR="00A71EB9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</w:t>
      </w:r>
      <w:r w:rsidR="0073110A" w:rsidRPr="00C023A5">
        <w:rPr>
          <w:rFonts w:ascii="Angsana New" w:hAnsi="Angsana New"/>
          <w:color w:val="000000"/>
          <w:spacing w:val="-4"/>
          <w:sz w:val="30"/>
          <w:szCs w:val="30"/>
          <w:cs/>
        </w:rPr>
        <w:t>ยอดเงินฝากธนาคารประเภท</w:t>
      </w:r>
      <w:r w:rsidR="00A71EB9">
        <w:rPr>
          <w:rFonts w:ascii="Angsana New" w:hAnsi="Angsana New"/>
          <w:color w:val="000000"/>
          <w:spacing w:val="-4"/>
          <w:sz w:val="30"/>
          <w:szCs w:val="30"/>
          <w:cs/>
        </w:rPr>
        <w:br/>
      </w:r>
      <w:r w:rsidR="0073110A" w:rsidRPr="00C023A5">
        <w:rPr>
          <w:rFonts w:ascii="Angsana New" w:hAnsi="Angsana New"/>
          <w:color w:val="000000"/>
          <w:spacing w:val="-4"/>
          <w:sz w:val="30"/>
          <w:szCs w:val="30"/>
          <w:cs/>
        </w:rPr>
        <w:t>เผื่อเรียก</w:t>
      </w:r>
      <w:r w:rsidR="0073110A" w:rsidRPr="00A6778F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</w:p>
    <w:p w14:paraId="5002D559" w14:textId="77777777" w:rsidR="007A767B" w:rsidRDefault="007A767B" w:rsidP="007A7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eastAsia="Cordia New" w:hAnsi="Angsana New"/>
          <w:b/>
          <w:bCs/>
          <w:i/>
          <w:iCs/>
        </w:rPr>
      </w:pPr>
    </w:p>
    <w:p w14:paraId="2937988D" w14:textId="216EFA32" w:rsidR="00C50AB9" w:rsidRPr="00293A2B" w:rsidRDefault="0073110A" w:rsidP="00293A2B">
      <w:pPr>
        <w:pStyle w:val="Heading2"/>
        <w:keepLines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line="280" w:lineRule="atLeast"/>
        <w:rPr>
          <w:rFonts w:ascii="Angsana New" w:hAnsi="Angsana New"/>
          <w:i/>
          <w:iCs/>
          <w:sz w:val="30"/>
          <w:szCs w:val="30"/>
          <w:lang w:val="th-TH"/>
        </w:rPr>
      </w:pPr>
      <w:r w:rsidRPr="00293A2B">
        <w:rPr>
          <w:rFonts w:ascii="Angsana New" w:hAnsi="Angsana New"/>
          <w:i/>
          <w:iCs/>
          <w:sz w:val="30"/>
          <w:szCs w:val="30"/>
          <w:cs/>
          <w:lang w:val="th-TH"/>
        </w:rPr>
        <w:t>ลูกหนี้</w:t>
      </w:r>
      <w:r w:rsidRPr="00293A2B">
        <w:rPr>
          <w:rFonts w:ascii="Angsana New" w:hAnsi="Angsana New" w:hint="cs"/>
          <w:i/>
          <w:iCs/>
          <w:sz w:val="30"/>
          <w:szCs w:val="30"/>
          <w:cs/>
          <w:lang w:val="th-TH"/>
        </w:rPr>
        <w:t>ค่า</w:t>
      </w:r>
      <w:r w:rsidRPr="00293A2B">
        <w:rPr>
          <w:rFonts w:ascii="Angsana New" w:hAnsi="Angsana New"/>
          <w:i/>
          <w:iCs/>
          <w:sz w:val="30"/>
          <w:szCs w:val="30"/>
          <w:cs/>
          <w:lang w:val="th-TH"/>
        </w:rPr>
        <w:t>เช่า</w:t>
      </w:r>
      <w:r w:rsidRPr="00293A2B">
        <w:rPr>
          <w:rFonts w:ascii="Angsana New" w:hAnsi="Angsana New" w:hint="cs"/>
          <w:i/>
          <w:iCs/>
          <w:sz w:val="30"/>
          <w:szCs w:val="30"/>
          <w:cs/>
          <w:lang w:val="th-TH"/>
        </w:rPr>
        <w:t>และ</w:t>
      </w:r>
      <w:r w:rsidR="007A767B" w:rsidRPr="00293A2B">
        <w:rPr>
          <w:rFonts w:ascii="Angsana New" w:hAnsi="Angsana New" w:hint="cs"/>
          <w:i/>
          <w:iCs/>
          <w:sz w:val="30"/>
          <w:szCs w:val="30"/>
          <w:cs/>
          <w:lang w:val="th-TH"/>
        </w:rPr>
        <w:t>ลูกหนี้อื่น</w:t>
      </w:r>
    </w:p>
    <w:p w14:paraId="54E4262C" w14:textId="77777777" w:rsidR="00C50AB9" w:rsidRDefault="00C50AB9" w:rsidP="00C50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rFonts w:ascii="Angsana New" w:eastAsia="Cordia New" w:hAnsi="Angsana New"/>
          <w:sz w:val="30"/>
          <w:szCs w:val="30"/>
        </w:rPr>
      </w:pPr>
    </w:p>
    <w:p w14:paraId="4F9954BA" w14:textId="4D402560" w:rsidR="00C50AB9" w:rsidRPr="003B58D6" w:rsidRDefault="0073110A" w:rsidP="00C50AB9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B58D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CB51BF" w:rsidRPr="00CB51BF"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  <w:t>1</w:t>
      </w:r>
      <w:r w:rsidRPr="003B58D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มกราคม </w:t>
      </w:r>
      <w:r w:rsidR="00CB51BF" w:rsidRPr="00CB51BF"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  <w:t>2563</w:t>
      </w:r>
    </w:p>
    <w:p w14:paraId="48544F3E" w14:textId="77777777" w:rsidR="00C50AB9" w:rsidRDefault="00C50AB9" w:rsidP="00C50AB9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5858E193" w14:textId="42107ED5" w:rsidR="0073110A" w:rsidRDefault="0073110A" w:rsidP="0073110A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73110A">
        <w:rPr>
          <w:rFonts w:ascii="Angsana New" w:hAnsi="Angsana New" w:cs="Angsana New"/>
          <w:sz w:val="30"/>
          <w:szCs w:val="30"/>
          <w:cs/>
        </w:rPr>
        <w:t>ลูกหนี้ค่าเช่าและ</w:t>
      </w:r>
      <w:r w:rsidR="00BB3D2B">
        <w:rPr>
          <w:rFonts w:ascii="Angsana New" w:hAnsi="Angsana New" w:cs="Angsana New" w:hint="cs"/>
          <w:sz w:val="30"/>
          <w:szCs w:val="30"/>
          <w:cs/>
        </w:rPr>
        <w:t>ล</w:t>
      </w:r>
      <w:r w:rsidR="00BB3D2B">
        <w:rPr>
          <w:rFonts w:ascii="Angsana New" w:hAnsi="Angsana New" w:cs="Angsana New" w:hint="cs"/>
          <w:sz w:val="30"/>
          <w:szCs w:val="30"/>
          <w:cs/>
          <w:lang w:val="en-US"/>
        </w:rPr>
        <w:t>ูกหนี้อื่น</w:t>
      </w:r>
      <w:r w:rsidRPr="0073110A">
        <w:rPr>
          <w:rFonts w:ascii="Angsana New" w:hAnsi="Angsana New" w:cs="Angsana New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</w:p>
    <w:p w14:paraId="4B2D1210" w14:textId="77777777" w:rsidR="00DA1B43" w:rsidRDefault="00DA1B43" w:rsidP="0073110A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337A1E72" w14:textId="0DDE9509" w:rsidR="0073110A" w:rsidRDefault="0073110A" w:rsidP="0073110A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73110A">
        <w:rPr>
          <w:rFonts w:ascii="Angsana New" w:hAnsi="Angsana New" w:cs="Angsana New"/>
          <w:sz w:val="30"/>
          <w:szCs w:val="30"/>
          <w:cs/>
        </w:rPr>
        <w:lastRenderedPageBreak/>
        <w:t>ค่าเผื่อผลขาดทุนสำหรับลูกหนี้ค่าเช่าและ</w:t>
      </w:r>
      <w:r w:rsidR="00BB3D2B">
        <w:rPr>
          <w:rFonts w:ascii="Angsana New" w:hAnsi="Angsana New" w:cs="Angsana New" w:hint="cs"/>
          <w:sz w:val="30"/>
          <w:szCs w:val="30"/>
          <w:cs/>
        </w:rPr>
        <w:t>ล</w:t>
      </w:r>
      <w:r w:rsidR="00BB3D2B">
        <w:rPr>
          <w:rFonts w:ascii="Angsana New" w:hAnsi="Angsana New" w:cs="Angsana New" w:hint="cs"/>
          <w:sz w:val="30"/>
          <w:szCs w:val="30"/>
          <w:cs/>
          <w:lang w:val="en-US"/>
        </w:rPr>
        <w:t>ูกหนี้อื่น</w:t>
      </w:r>
      <w:r w:rsidRPr="0073110A">
        <w:rPr>
          <w:rFonts w:ascii="Angsana New" w:hAnsi="Angsana New" w:cs="Angsana New"/>
          <w:sz w:val="30"/>
          <w:szCs w:val="30"/>
          <w:cs/>
        </w:rPr>
        <w:t>วัดมูลค่าผลขาดทุนด้วยผลขาดทุนด้านเครดิตที่คาดว่าจะเกิดขึ้นตลอดอายุสัญญา ผลขาดทุนด้านเครดิตที่คาดว่าจะเกิดขึ้นประมาณการโดยใช้ตารางการตั้งสำรอง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</w:t>
      </w:r>
      <w:r w:rsidR="00BB3D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3110A">
        <w:rPr>
          <w:rFonts w:ascii="Angsana New" w:hAnsi="Angsana New" w:cs="Angsana New"/>
          <w:sz w:val="30"/>
          <w:szCs w:val="30"/>
          <w:cs/>
        </w:rPr>
        <w:t>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ผลขาดทุนด้านเครดิตที่คาดว่าจะเกิดขึ้นจะถูกกลับรายการเมื่อมูลค่าที่คาดว่าจะได้รับคืนเพิ่มขึ้นในภายหลัง และการเพิ่มขึ้นนั้นสัมพันธ์โดยตรงกับขาดทุนที่เคยรับรู้ในกำไรหรือขาดทุน</w:t>
      </w:r>
    </w:p>
    <w:p w14:paraId="596028E7" w14:textId="09980176" w:rsidR="0073110A" w:rsidRDefault="0073110A" w:rsidP="0073110A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2485481E" w14:textId="5B7AF9F1" w:rsidR="00A6778F" w:rsidRDefault="0073110A" w:rsidP="00036425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3110A">
        <w:rPr>
          <w:rFonts w:ascii="Angsana New" w:hAnsi="Angsana New" w:cs="Angsana New"/>
          <w:sz w:val="30"/>
          <w:szCs w:val="30"/>
          <w:cs/>
        </w:rPr>
        <w:t>รายได้ค่าเช่าค้างรับแสดงไว้เป็นส่วนหนึ่งของลูกหนี้ค่าเช่า</w:t>
      </w:r>
      <w:r>
        <w:rPr>
          <w:rFonts w:ascii="Angsana New" w:hAnsi="Angsana New" w:cs="Angsana New" w:hint="cs"/>
          <w:sz w:val="30"/>
          <w:szCs w:val="30"/>
          <w:cs/>
        </w:rPr>
        <w:t>แล</w:t>
      </w:r>
      <w:r w:rsidR="007B5549">
        <w:rPr>
          <w:rFonts w:ascii="Angsana New" w:hAnsi="Angsana New" w:cs="Angsana New" w:hint="cs"/>
          <w:sz w:val="30"/>
          <w:szCs w:val="30"/>
          <w:cs/>
          <w:lang w:val="en-US"/>
        </w:rPr>
        <w:t>ะลูกหนี้อื่น</w:t>
      </w:r>
    </w:p>
    <w:p w14:paraId="17D3693F" w14:textId="77777777" w:rsidR="00036425" w:rsidRPr="00036425" w:rsidRDefault="00036425" w:rsidP="00036425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44E6BFF1" w14:textId="1CCB5558" w:rsidR="0073110A" w:rsidRPr="00DA1B43" w:rsidRDefault="0073110A" w:rsidP="0073110A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A1B4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CB51BF" w:rsidRPr="00CB51BF"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  <w:t>1</w:t>
      </w:r>
      <w:r w:rsidRPr="00DA1B4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มกราคม </w:t>
      </w:r>
      <w:r w:rsidR="00CB51BF" w:rsidRPr="00CB51BF"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  <w:t>2563</w:t>
      </w:r>
    </w:p>
    <w:p w14:paraId="18850C3F" w14:textId="43337BCB" w:rsidR="0073110A" w:rsidRDefault="0073110A" w:rsidP="0073110A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2920E959" w14:textId="153857E8" w:rsidR="0073110A" w:rsidRDefault="0073110A" w:rsidP="0073110A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73110A">
        <w:rPr>
          <w:rFonts w:ascii="Angsana New" w:hAnsi="Angsana New" w:cs="Angsana New"/>
          <w:sz w:val="30"/>
          <w:szCs w:val="30"/>
          <w:cs/>
        </w:rPr>
        <w:t>ลูกหนี้ค่าเช่าและ</w:t>
      </w:r>
      <w:r w:rsidR="00686620">
        <w:rPr>
          <w:rFonts w:ascii="Angsana New" w:hAnsi="Angsana New" w:cs="Angsana New" w:hint="cs"/>
          <w:sz w:val="30"/>
          <w:szCs w:val="30"/>
          <w:cs/>
          <w:lang w:val="en-US"/>
        </w:rPr>
        <w:t>ลูกหนี้อื่น</w:t>
      </w:r>
      <w:r w:rsidRPr="0073110A">
        <w:rPr>
          <w:rFonts w:ascii="Angsana New" w:hAnsi="Angsana New" w:cs="Angsana New"/>
          <w:sz w:val="30"/>
          <w:szCs w:val="30"/>
          <w:cs/>
        </w:rPr>
        <w:t>วัดมูลค่าด้วยราคาของรายการหักค่าเผื่อหนี้สงสัยจะสูญ ซึ่งประเมินโดยการวิเคราะห์ประวัติการชำระหนี้ และการคาดการณ์เกี่ยวกับการชำระหนี้ในอนาคตของลูกหนี้ หนี้สูญจะถูกตัดจำหน่ายเมื่อเกิดขึ้น</w:t>
      </w:r>
    </w:p>
    <w:p w14:paraId="53C11D17" w14:textId="77777777" w:rsidR="0073110A" w:rsidRPr="0073110A" w:rsidRDefault="0073110A" w:rsidP="0073110A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2A4A06E9" w14:textId="692132E4" w:rsidR="00C50AB9" w:rsidRPr="00293A2B" w:rsidRDefault="00C50AB9" w:rsidP="00C50AB9">
      <w:pPr>
        <w:pStyle w:val="a"/>
        <w:tabs>
          <w:tab w:val="clear" w:pos="1080"/>
        </w:tabs>
        <w:ind w:left="540" w:right="29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(</w:t>
      </w:r>
      <w:r w:rsidR="007A767B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ช</w:t>
      </w:r>
      <w:r w:rsidR="0073110A" w:rsidRPr="00293A2B">
        <w:rPr>
          <w:rFonts w:ascii="Angsana New" w:hAnsi="Angsana New" w:cs="Angsana New"/>
          <w:b/>
          <w:bCs/>
          <w:i/>
          <w:iCs/>
          <w:cs/>
        </w:rPr>
        <w:t>)</w:t>
      </w:r>
      <w:r w:rsidR="0073110A" w:rsidRPr="00293A2B">
        <w:rPr>
          <w:rFonts w:ascii="Angsana New" w:hAnsi="Angsana New" w:cs="Angsana New"/>
          <w:b/>
          <w:bCs/>
          <w:i/>
          <w:iCs/>
          <w:cs/>
        </w:rPr>
        <w:tab/>
        <w:t>ค่าใช้จ่ายในการออกส่วนได้เสีย</w:t>
      </w:r>
    </w:p>
    <w:p w14:paraId="74F7EA3D" w14:textId="77777777" w:rsidR="00C50AB9" w:rsidRPr="00EA592D" w:rsidRDefault="00C50AB9" w:rsidP="00C50AB9">
      <w:pPr>
        <w:pStyle w:val="a"/>
        <w:tabs>
          <w:tab w:val="clear" w:pos="1080"/>
        </w:tabs>
        <w:ind w:left="540" w:right="29" w:hanging="540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</w:p>
    <w:p w14:paraId="65E21EF1" w14:textId="362A5189" w:rsidR="00C50AB9" w:rsidRDefault="00DA1B43" w:rsidP="00C50AB9">
      <w:pPr>
        <w:tabs>
          <w:tab w:val="right" w:pos="9000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DA1B43">
        <w:rPr>
          <w:rFonts w:ascii="Angsana New" w:hAnsi="Angsana New"/>
          <w:sz w:val="30"/>
          <w:szCs w:val="30"/>
          <w:cs/>
          <w:lang w:val="th-TH"/>
        </w:rPr>
        <w:t>ค่าใช้จ่ายในการออกส่วนได้เสียประกอบด้วยต้นทุนในการออกและการได้มาซึ่งตราสารทุนของ</w:t>
      </w:r>
      <w:r w:rsidR="00AF75BD">
        <w:rPr>
          <w:rFonts w:asciiTheme="majorBidi" w:hAnsiTheme="majorBidi" w:hint="cs"/>
          <w:sz w:val="30"/>
          <w:szCs w:val="30"/>
          <w:cs/>
        </w:rPr>
        <w:t>กลุ่ม</w:t>
      </w:r>
      <w:r w:rsidRPr="00DA1B43">
        <w:rPr>
          <w:rFonts w:ascii="Angsana New" w:hAnsi="Angsana New"/>
          <w:sz w:val="30"/>
          <w:szCs w:val="30"/>
          <w:cs/>
          <w:lang w:val="th-TH"/>
        </w:rPr>
        <w:t>กองทรัสต์</w:t>
      </w:r>
      <w:r w:rsidRPr="00DA1B43">
        <w:rPr>
          <w:rFonts w:ascii="Angsana New" w:hAnsi="Angsana New"/>
          <w:sz w:val="30"/>
          <w:szCs w:val="30"/>
          <w:cs/>
          <w:lang w:val="th-TH"/>
        </w:rPr>
        <w:br/>
        <w:t xml:space="preserve">ที่เกิดขึ้น </w:t>
      </w:r>
    </w:p>
    <w:p w14:paraId="4337CBEA" w14:textId="4E96B469" w:rsidR="00DA1B43" w:rsidRDefault="00DA1B43" w:rsidP="00C50AB9">
      <w:pPr>
        <w:tabs>
          <w:tab w:val="right" w:pos="9000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06940946" w14:textId="7266FB03" w:rsidR="00DA1B43" w:rsidRPr="003B58D6" w:rsidRDefault="00DA1B43" w:rsidP="00C50AB9">
      <w:pPr>
        <w:tabs>
          <w:tab w:val="right" w:pos="900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B58D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CB51BF" w:rsidRPr="00CB51BF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3B58D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="00CB51BF" w:rsidRPr="00CB51BF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3FF0B79F" w14:textId="10C11E1D" w:rsidR="00DA1B43" w:rsidRDefault="00DA1B43" w:rsidP="00C50AB9">
      <w:pPr>
        <w:tabs>
          <w:tab w:val="right" w:pos="900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BACFFB9" w14:textId="38BAD74C" w:rsidR="00DA1B43" w:rsidRDefault="00AF75BD" w:rsidP="00C50AB9">
      <w:pPr>
        <w:tabs>
          <w:tab w:val="right" w:pos="900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กลุ่ม</w:t>
      </w:r>
      <w:r w:rsidR="00DA1B43" w:rsidRPr="00DA1B43">
        <w:rPr>
          <w:rFonts w:ascii="Angsana New" w:hAnsi="Angsana New"/>
          <w:sz w:val="30"/>
          <w:szCs w:val="30"/>
          <w:cs/>
        </w:rPr>
        <w:t>กองทรัสต์ร</w:t>
      </w:r>
      <w:r w:rsidR="00DA1B43">
        <w:rPr>
          <w:rFonts w:ascii="Angsana New" w:hAnsi="Angsana New" w:hint="cs"/>
          <w:sz w:val="30"/>
          <w:szCs w:val="30"/>
          <w:cs/>
        </w:rPr>
        <w:t>ั</w:t>
      </w:r>
      <w:r w:rsidR="00DA1B43" w:rsidRPr="00DA1B43">
        <w:rPr>
          <w:rFonts w:ascii="Angsana New" w:hAnsi="Angsana New"/>
          <w:sz w:val="30"/>
          <w:szCs w:val="30"/>
          <w:cs/>
        </w:rPr>
        <w:t>บรู้ค่าใช้จ่ายในการออกส่วนได้เสียเป็นรายการหักออกจากทุนที่ได้รับจากผู้ถือหน่วย</w:t>
      </w:r>
      <w:r w:rsidR="009C211E">
        <w:rPr>
          <w:rFonts w:ascii="Angsana New" w:hAnsi="Angsana New" w:hint="cs"/>
          <w:sz w:val="30"/>
          <w:szCs w:val="30"/>
          <w:cs/>
        </w:rPr>
        <w:t>ทรัสต์</w:t>
      </w:r>
      <w:r w:rsidR="00DA1B43" w:rsidRPr="00DA1B43">
        <w:rPr>
          <w:rFonts w:ascii="Angsana New" w:hAnsi="Angsana New"/>
          <w:sz w:val="30"/>
          <w:szCs w:val="30"/>
          <w:cs/>
        </w:rPr>
        <w:t>ทั้งจำนวน</w:t>
      </w:r>
    </w:p>
    <w:p w14:paraId="2CB6C21D" w14:textId="7A41A1CE" w:rsidR="00DA1B43" w:rsidRDefault="00DA1B43" w:rsidP="00C50AB9">
      <w:pPr>
        <w:tabs>
          <w:tab w:val="right" w:pos="900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2E962C8" w14:textId="0976D431" w:rsidR="00DA1B43" w:rsidRPr="003B58D6" w:rsidRDefault="00DA1B43" w:rsidP="00C50AB9">
      <w:pPr>
        <w:tabs>
          <w:tab w:val="right" w:pos="900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B58D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CB51BF" w:rsidRPr="00CB51BF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3B58D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="00CB51BF" w:rsidRPr="00CB51BF">
        <w:rPr>
          <w:rFonts w:ascii="Angsana New" w:hAnsi="Angsana New"/>
          <w:b/>
          <w:bCs/>
          <w:i/>
          <w:iCs/>
          <w:sz w:val="30"/>
          <w:szCs w:val="30"/>
        </w:rPr>
        <w:t>2563</w:t>
      </w:r>
      <w:r w:rsidRPr="003B58D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</w:t>
      </w:r>
    </w:p>
    <w:p w14:paraId="14134BE4" w14:textId="435327CB" w:rsidR="00DA1B43" w:rsidRDefault="00DA1B43" w:rsidP="00C50AB9">
      <w:pPr>
        <w:tabs>
          <w:tab w:val="right" w:pos="900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742BAB4" w14:textId="741BB4CB" w:rsidR="00BA0539" w:rsidRPr="003B58D6" w:rsidRDefault="00BA0539" w:rsidP="00BA0539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B58D6">
        <w:rPr>
          <w:rFonts w:ascii="Angsana New" w:hAnsi="Angsana New"/>
          <w:sz w:val="30"/>
          <w:szCs w:val="30"/>
          <w:cs/>
        </w:rPr>
        <w:t xml:space="preserve">ค่าใช้จ่ายในการออกส่วนได้เสียรับรู้เป็นค่าใช้จ่ายรอการตัดบัญชีและทยอยรับรู้เป็นค่าใช้จ่ายตามวิธีเส้นตรงเป็นระยะเวลา </w:t>
      </w:r>
      <w:r w:rsidR="00CB51BF" w:rsidRPr="00CB51BF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B58D6">
        <w:rPr>
          <w:rFonts w:ascii="Angsana New" w:hAnsi="Angsana New"/>
          <w:sz w:val="30"/>
          <w:szCs w:val="30"/>
          <w:cs/>
        </w:rPr>
        <w:t>ปี</w:t>
      </w:r>
    </w:p>
    <w:p w14:paraId="5D566615" w14:textId="24794F6F" w:rsidR="00DA1B43" w:rsidRDefault="00DA1B43" w:rsidP="007A767B">
      <w:pPr>
        <w:pStyle w:val="a"/>
        <w:tabs>
          <w:tab w:val="clear" w:pos="1080"/>
          <w:tab w:val="left" w:pos="540"/>
        </w:tabs>
        <w:ind w:right="29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</w:p>
    <w:p w14:paraId="5CE91BFB" w14:textId="77777777" w:rsidR="00036425" w:rsidRDefault="00036425" w:rsidP="007A767B">
      <w:pPr>
        <w:pStyle w:val="a"/>
        <w:tabs>
          <w:tab w:val="clear" w:pos="1080"/>
          <w:tab w:val="left" w:pos="540"/>
        </w:tabs>
        <w:ind w:right="29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</w:p>
    <w:p w14:paraId="35B49F58" w14:textId="26F21B5E" w:rsidR="00C50AB9" w:rsidRDefault="007A767B" w:rsidP="00C50AB9">
      <w:pPr>
        <w:pStyle w:val="a"/>
        <w:tabs>
          <w:tab w:val="clear" w:pos="1080"/>
          <w:tab w:val="left" w:pos="540"/>
        </w:tabs>
        <w:ind w:left="540" w:right="29" w:hanging="540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>
        <w:rPr>
          <w:rFonts w:ascii="Angsana New" w:eastAsia="Cordia New" w:hAnsi="Angsana New" w:cs="Angsana New"/>
          <w:b/>
          <w:bCs/>
          <w:i/>
          <w:iCs/>
          <w:lang w:val="en-US"/>
        </w:rPr>
        <w:lastRenderedPageBreak/>
        <w:t>(</w:t>
      </w:r>
      <w:r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ซ</w:t>
      </w:r>
      <w:r w:rsidR="00C50AB9"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="00C50AB9"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</w:r>
      <w:r w:rsidR="00DA1B43" w:rsidRPr="00DA1B43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สัญญาเช่า</w:t>
      </w:r>
    </w:p>
    <w:p w14:paraId="3110B58C" w14:textId="77777777" w:rsidR="007A767B" w:rsidRDefault="007A767B" w:rsidP="00C50AB9">
      <w:pPr>
        <w:pStyle w:val="a"/>
        <w:tabs>
          <w:tab w:val="clear" w:pos="1080"/>
          <w:tab w:val="left" w:pos="540"/>
        </w:tabs>
        <w:ind w:left="540" w:right="29" w:hanging="540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</w:p>
    <w:p w14:paraId="6D51C217" w14:textId="401CA51A" w:rsidR="00C50AB9" w:rsidRPr="003B58D6" w:rsidRDefault="00C50AB9" w:rsidP="00C50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26BE3">
        <w:rPr>
          <w:rFonts w:ascii="Angsana New" w:eastAsia="Cordia New" w:hAnsi="Angsana New"/>
          <w:b/>
          <w:bCs/>
          <w:i/>
          <w:iCs/>
          <w:cs/>
        </w:rPr>
        <w:tab/>
      </w:r>
      <w:r w:rsidR="00DA1B43" w:rsidRPr="003B58D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CB51BF" w:rsidRPr="00CB51BF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DA1B43" w:rsidRPr="003B58D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="00CB51BF" w:rsidRPr="00CB51BF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59B8E901" w14:textId="25CFAE32" w:rsidR="00DA1B43" w:rsidRDefault="00DA1B43" w:rsidP="00C50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B5A7E0C" w14:textId="72E25AD8" w:rsidR="00DA1B43" w:rsidRDefault="00DA1B43" w:rsidP="00C50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DA1B43">
        <w:rPr>
          <w:rFonts w:ascii="Angsana New" w:hAnsi="Angsana New"/>
          <w:sz w:val="30"/>
          <w:szCs w:val="30"/>
          <w:cs/>
        </w:rPr>
        <w:t xml:space="preserve">ณ วันเริ่มต้นของสัญญา </w:t>
      </w:r>
      <w:r w:rsidR="00AF75BD">
        <w:rPr>
          <w:rFonts w:asciiTheme="majorBidi" w:hAnsiTheme="majorBidi" w:hint="cs"/>
          <w:sz w:val="30"/>
          <w:szCs w:val="30"/>
          <w:cs/>
        </w:rPr>
        <w:t>กลุ่ม</w:t>
      </w:r>
      <w:r w:rsidRPr="00DA1B43">
        <w:rPr>
          <w:rFonts w:ascii="Angsana New" w:hAnsi="Angsana New"/>
          <w:sz w:val="30"/>
          <w:szCs w:val="30"/>
          <w:cs/>
        </w:rPr>
        <w:t>กองทรัสต์จะประเมินว่าสัญญาเป็นสัญญาเช่าหรือประกอบด้วยสัญญาเช่าหรือไม่</w:t>
      </w:r>
    </w:p>
    <w:p w14:paraId="7D8DB743" w14:textId="40BC8A1D" w:rsidR="00DA1B43" w:rsidRDefault="00DA1B43" w:rsidP="00C50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C0B4F48" w14:textId="12B03C71" w:rsidR="00DA1B43" w:rsidRPr="003B58D6" w:rsidRDefault="00DA1B43" w:rsidP="00C50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3B58D6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0E0B7C18" w14:textId="69A44B4E" w:rsidR="00DA1B43" w:rsidRDefault="00DA1B43" w:rsidP="00C50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EE9DE14" w14:textId="70C4014F" w:rsidR="00DA1B43" w:rsidRDefault="00AF75BD" w:rsidP="00C50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กลุ่ม</w:t>
      </w:r>
      <w:r w:rsidR="00DA1B43" w:rsidRPr="00DA1B43">
        <w:rPr>
          <w:rFonts w:ascii="Angsana New" w:hAnsi="Angsana New"/>
          <w:sz w:val="30"/>
          <w:szCs w:val="30"/>
          <w:cs/>
        </w:rPr>
        <w:t>กองทรัสต์รับรู้สินทรัพย์สิทธิการใช้และหนี้สินตามสัญญาเช่า ณ วันที่สัญญาเช่าเริ่มมีผล</w:t>
      </w:r>
    </w:p>
    <w:p w14:paraId="6BECCA5E" w14:textId="761C56B4" w:rsidR="00DA1B43" w:rsidRDefault="00DA1B43" w:rsidP="00C50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8374096" w14:textId="09C94B21" w:rsidR="00DA1B43" w:rsidRDefault="00DA1B43" w:rsidP="00C50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DA1B43">
        <w:rPr>
          <w:rFonts w:ascii="Angsana New" w:hAnsi="Angsana New"/>
          <w:sz w:val="30"/>
          <w:szCs w:val="30"/>
          <w:cs/>
        </w:rPr>
        <w:t xml:space="preserve">สินทรัพย์สิทธิการใช้วัดมูลค่าเริ่มแรกด้วยราคาทุนและจัดประเภทเป็นเงินลงทุนในอสังหาริมทรัพย์ตามที่กล่าวในหมายเหตุข้อ </w:t>
      </w:r>
      <w:r w:rsidR="00CB51BF" w:rsidRPr="00CB51BF">
        <w:rPr>
          <w:rFonts w:ascii="Angsana New" w:hAnsi="Angsana New"/>
          <w:sz w:val="30"/>
          <w:szCs w:val="30"/>
        </w:rPr>
        <w:t>4</w:t>
      </w:r>
      <w:r w:rsidRPr="00DA1B43">
        <w:rPr>
          <w:rFonts w:ascii="Angsana New" w:hAnsi="Angsana New"/>
          <w:sz w:val="30"/>
          <w:szCs w:val="30"/>
          <w:cs/>
        </w:rPr>
        <w:t xml:space="preserve"> (</w:t>
      </w:r>
      <w:r w:rsidR="002D1181">
        <w:rPr>
          <w:rFonts w:ascii="Angsana New" w:hAnsi="Angsana New" w:hint="cs"/>
          <w:sz w:val="30"/>
          <w:szCs w:val="30"/>
          <w:cs/>
        </w:rPr>
        <w:t>ง</w:t>
      </w:r>
      <w:r w:rsidRPr="00DA1B43">
        <w:rPr>
          <w:rFonts w:ascii="Angsana New" w:hAnsi="Angsana New"/>
          <w:sz w:val="30"/>
          <w:szCs w:val="30"/>
          <w:cs/>
        </w:rPr>
        <w:t>)</w:t>
      </w:r>
    </w:p>
    <w:p w14:paraId="2A9819A0" w14:textId="281BE166" w:rsidR="00DA1B43" w:rsidRDefault="00DA1B43" w:rsidP="00C50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0A2CA77" w14:textId="299FCF79" w:rsidR="00DA1B43" w:rsidRDefault="00DA1B43" w:rsidP="003B5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A1B43">
        <w:rPr>
          <w:rFonts w:ascii="Angsana New" w:hAnsi="Angsana New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</w:p>
    <w:p w14:paraId="72E71DB6" w14:textId="276BB745" w:rsidR="00DA1B43" w:rsidRDefault="00DA1B43" w:rsidP="00C50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A62981F" w14:textId="7943A53C" w:rsidR="00DA1B43" w:rsidRDefault="00720AEA" w:rsidP="00104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20AEA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</w:t>
      </w:r>
      <w:r w:rsidR="002953E3">
        <w:rPr>
          <w:rFonts w:ascii="Angsana New" w:hAnsi="Angsana New" w:hint="cs"/>
          <w:sz w:val="30"/>
          <w:szCs w:val="30"/>
          <w:cs/>
        </w:rPr>
        <w:t>หรือ</w:t>
      </w:r>
      <w:r w:rsidRPr="00720AEA">
        <w:rPr>
          <w:rFonts w:ascii="Angsana New" w:hAnsi="Angsana New"/>
          <w:sz w:val="30"/>
          <w:szCs w:val="30"/>
          <w:cs/>
        </w:rPr>
        <w:t>อัตราดอกเบี้ยเงินกู้ยืมส่วนเพิ่มของ</w:t>
      </w:r>
      <w:r w:rsidR="00AF75BD">
        <w:rPr>
          <w:rFonts w:asciiTheme="majorBidi" w:hAnsiTheme="majorBidi" w:hint="cs"/>
          <w:sz w:val="30"/>
          <w:szCs w:val="30"/>
          <w:cs/>
        </w:rPr>
        <w:t>กลุ่ม</w:t>
      </w:r>
      <w:r w:rsidRPr="00720AEA">
        <w:rPr>
          <w:rFonts w:ascii="Angsana New" w:hAnsi="Angsana New"/>
          <w:sz w:val="30"/>
          <w:szCs w:val="30"/>
          <w:cs/>
        </w:rPr>
        <w:t>กองทรัสต์</w:t>
      </w:r>
      <w:r w:rsidR="00104DAD">
        <w:rPr>
          <w:rFonts w:ascii="Angsana New" w:hAnsi="Angsana New" w:hint="cs"/>
          <w:sz w:val="30"/>
          <w:szCs w:val="30"/>
          <w:cs/>
        </w:rPr>
        <w:t xml:space="preserve"> </w:t>
      </w:r>
      <w:r w:rsidR="002953E3">
        <w:rPr>
          <w:rFonts w:ascii="Angsana New" w:hAnsi="Angsana New" w:hint="cs"/>
          <w:sz w:val="30"/>
          <w:szCs w:val="30"/>
          <w:cs/>
        </w:rPr>
        <w:t>หากไม่สามารถกำหนดอัตราดอกเบี้ยตามนัยของสัญญาได้</w:t>
      </w:r>
      <w:r w:rsidRPr="00720AEA">
        <w:rPr>
          <w:rFonts w:ascii="Angsana New" w:hAnsi="Angsana New"/>
          <w:sz w:val="30"/>
          <w:szCs w:val="30"/>
          <w:cs/>
        </w:rPr>
        <w:t xml:space="preserve"> และวัดมูลค่าภายหลังด้วยวิธีราคาทุน</w:t>
      </w:r>
      <w:r w:rsidR="004F6667">
        <w:rPr>
          <w:rFonts w:ascii="Angsana New" w:hAnsi="Angsana New" w:hint="cs"/>
          <w:sz w:val="30"/>
          <w:szCs w:val="30"/>
          <w:cs/>
        </w:rPr>
        <w:t>ตัด</w:t>
      </w:r>
      <w:r w:rsidRPr="00720AEA">
        <w:rPr>
          <w:rFonts w:ascii="Angsana New" w:hAnsi="Angsana New"/>
          <w:sz w:val="30"/>
          <w:szCs w:val="30"/>
          <w:cs/>
        </w:rPr>
        <w:t>จำหน่ายตามอัตราดอกเบี้ยที่แท้จริง ค่าเช่ารวมถึงค่าเช่าคงที่หักสิ่งจูงใจตามสัญญาเช่าค้างรับ</w:t>
      </w:r>
      <w:r w:rsidR="002953E3">
        <w:rPr>
          <w:rFonts w:ascii="Angsana New" w:hAnsi="Angsana New" w:hint="cs"/>
          <w:sz w:val="30"/>
          <w:szCs w:val="30"/>
          <w:cs/>
        </w:rPr>
        <w:t xml:space="preserve"> </w:t>
      </w:r>
      <w:r w:rsidR="002953E3" w:rsidRPr="002953E3">
        <w:rPr>
          <w:rFonts w:ascii="Angsana New" w:hAnsi="Angsana New"/>
          <w:sz w:val="30"/>
          <w:szCs w:val="30"/>
          <w:cs/>
        </w:rPr>
        <w:t>ค่าเช่าผันแปรที่</w:t>
      </w:r>
      <w:r w:rsidR="002953E3">
        <w:rPr>
          <w:rFonts w:ascii="Angsana New" w:hAnsi="Angsana New" w:hint="cs"/>
          <w:sz w:val="30"/>
          <w:szCs w:val="30"/>
          <w:cs/>
        </w:rPr>
        <w:t>ไม่</w:t>
      </w:r>
      <w:r w:rsidR="002953E3" w:rsidRPr="002953E3">
        <w:rPr>
          <w:rFonts w:ascii="Angsana New" w:hAnsi="Angsana New"/>
          <w:sz w:val="30"/>
          <w:szCs w:val="30"/>
          <w:cs/>
        </w:rPr>
        <w:t>ขึ้นอยู่กับดัชนีหรืออัตรา</w:t>
      </w:r>
      <w:r w:rsidR="002953E3">
        <w:rPr>
          <w:rFonts w:ascii="Angsana New" w:hAnsi="Angsana New" w:hint="cs"/>
          <w:sz w:val="30"/>
          <w:szCs w:val="30"/>
          <w:cs/>
        </w:rPr>
        <w:t>จะรับรู้เป็นค่าใช้จ่ายในรอบระยะเวลาบัญชีที่เกิดรายการ</w:t>
      </w:r>
    </w:p>
    <w:p w14:paraId="1D31C2D4" w14:textId="190C0A2C" w:rsidR="00720AEA" w:rsidRDefault="00720AEA" w:rsidP="00C50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7DEEF493" w14:textId="4E3A8A3F" w:rsidR="00720AEA" w:rsidRDefault="00720AEA" w:rsidP="00720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20AEA">
        <w:rPr>
          <w:rFonts w:ascii="Angsana New" w:hAnsi="Angsana New"/>
          <w:sz w:val="30"/>
          <w:szCs w:val="30"/>
          <w:cs/>
        </w:rPr>
        <w:t>หนี้สินตามสัญญาเช่าจะถูกวัดมูลค่าใหม่เมื่อมีการเปลี่ยนแปลงอายุสัญญาเช่า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6D66682" w14:textId="75E35109" w:rsidR="00720AEA" w:rsidRDefault="00720AEA" w:rsidP="00720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CA8B2D8" w14:textId="5EE1C396" w:rsidR="00036425" w:rsidRDefault="00036425" w:rsidP="00720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6193766" w14:textId="77777777" w:rsidR="00036425" w:rsidRDefault="00036425" w:rsidP="00720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1AE13CE" w14:textId="04F52543" w:rsidR="00720AEA" w:rsidRPr="003B58D6" w:rsidRDefault="00720AEA" w:rsidP="00720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B58D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นโยบายการบัญชีที่ถือปฏิบัติก่อนวันที่ </w:t>
      </w:r>
      <w:r w:rsidR="00CB51BF" w:rsidRPr="00CB51BF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3B58D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="00CB51BF" w:rsidRPr="00CB51BF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2094A720" w14:textId="01DC37E4" w:rsidR="00720AEA" w:rsidRDefault="00720AEA" w:rsidP="00720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858E151" w14:textId="4B4F7C14" w:rsidR="00720AEA" w:rsidRDefault="00720AEA" w:rsidP="00720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20AEA">
        <w:rPr>
          <w:rFonts w:ascii="Angsana New" w:hAnsi="Angsana New"/>
          <w:sz w:val="30"/>
          <w:szCs w:val="30"/>
          <w:cs/>
        </w:rPr>
        <w:t>สินทรัพย์ภายใต้สัญญาเช่าดำเนินงาน</w:t>
      </w:r>
      <w:r w:rsidR="00A22AAB">
        <w:rPr>
          <w:rFonts w:ascii="Angsana New" w:hAnsi="Angsana New" w:hint="cs"/>
          <w:sz w:val="30"/>
          <w:szCs w:val="30"/>
          <w:cs/>
        </w:rPr>
        <w:t>จะ</w:t>
      </w:r>
      <w:r w:rsidRPr="00720AEA">
        <w:rPr>
          <w:rFonts w:ascii="Angsana New" w:hAnsi="Angsana New"/>
          <w:sz w:val="30"/>
          <w:szCs w:val="30"/>
          <w:cs/>
        </w:rPr>
        <w:t>ไม่ถูกรับรู้ในงบแสดงฐานะการเงินของ</w:t>
      </w:r>
      <w:r w:rsidR="00AF75BD">
        <w:rPr>
          <w:rFonts w:asciiTheme="majorBidi" w:hAnsiTheme="majorBidi" w:hint="cs"/>
          <w:sz w:val="30"/>
          <w:szCs w:val="30"/>
          <w:cs/>
        </w:rPr>
        <w:t>กลุ่ม</w:t>
      </w:r>
      <w:r w:rsidRPr="00720AEA">
        <w:rPr>
          <w:rFonts w:ascii="Angsana New" w:hAnsi="Angsana New"/>
          <w:sz w:val="30"/>
          <w:szCs w:val="30"/>
          <w:cs/>
        </w:rPr>
        <w:t>กองทรัสต์ ค่าเช่าจ่ายภายใต้สัญญาเช่าดำเนินงานรับรู้ในกำไรหรือขาดทุนโดยวิธีเส้นตรงตลอดอายุสัญญาเช่า</w:t>
      </w:r>
    </w:p>
    <w:p w14:paraId="768B8E4A" w14:textId="62DEA6DD" w:rsidR="009E0DAD" w:rsidRDefault="009E0DAD" w:rsidP="00720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2B46167" w14:textId="11AE4F6E" w:rsidR="009E0DAD" w:rsidRDefault="009E0DAD" w:rsidP="00720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E0DAD">
        <w:rPr>
          <w:rFonts w:ascii="Angsana New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4612DE1B" w14:textId="7C819C1D" w:rsidR="009E0DAD" w:rsidRDefault="009E0DAD" w:rsidP="00720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98117E3" w14:textId="77777777" w:rsidR="00A52A28" w:rsidRPr="00A52A28" w:rsidRDefault="00A52A28" w:rsidP="00A52A28">
      <w:pPr>
        <w:pStyle w:val="BodyText"/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52A28">
        <w:rPr>
          <w:rFonts w:ascii="Angsana New" w:hAnsi="Angsana New"/>
          <w:i/>
          <w:iCs/>
          <w:sz w:val="30"/>
          <w:szCs w:val="30"/>
          <w:cs/>
        </w:rPr>
        <w:t>ในฐานะผู้ให้เช่า</w:t>
      </w:r>
    </w:p>
    <w:p w14:paraId="487E55B4" w14:textId="77777777" w:rsidR="00A52A28" w:rsidRPr="00A52A28" w:rsidRDefault="00A52A28" w:rsidP="00A52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1AAA5FF" w14:textId="4F931058" w:rsidR="00A52A28" w:rsidRPr="00A52A28" w:rsidRDefault="00A52A28" w:rsidP="00A52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52A28">
        <w:rPr>
          <w:rFonts w:ascii="Angsana New" w:hAnsi="Angsana New" w:hint="cs"/>
          <w:sz w:val="30"/>
          <w:szCs w:val="30"/>
          <w:cs/>
        </w:rPr>
        <w:t xml:space="preserve">นโยบายการบัญชีสำหรับผู้ให้เช่ากล่าวไว้ในหมายเหตุข้อ </w:t>
      </w:r>
      <w:r w:rsidR="00CB51BF" w:rsidRPr="00CB51BF">
        <w:rPr>
          <w:rFonts w:ascii="Angsana New" w:hAnsi="Angsana New"/>
          <w:sz w:val="30"/>
          <w:szCs w:val="30"/>
        </w:rPr>
        <w:t>4</w:t>
      </w:r>
      <w:r w:rsidRPr="00A52A28">
        <w:rPr>
          <w:rFonts w:ascii="Angsana New" w:hAnsi="Angsana New"/>
          <w:sz w:val="30"/>
          <w:szCs w:val="30"/>
        </w:rPr>
        <w:t xml:space="preserve"> </w:t>
      </w:r>
      <w:r w:rsidRPr="00A52A28">
        <w:rPr>
          <w:rFonts w:ascii="Angsana New" w:hAnsi="Angsana New" w:hint="cs"/>
          <w:sz w:val="30"/>
          <w:szCs w:val="30"/>
          <w:cs/>
        </w:rPr>
        <w:t>(</w:t>
      </w:r>
      <w:r w:rsidR="00187D86">
        <w:rPr>
          <w:rFonts w:ascii="Angsana New" w:hAnsi="Angsana New" w:hint="cs"/>
          <w:sz w:val="30"/>
          <w:szCs w:val="30"/>
          <w:cs/>
        </w:rPr>
        <w:t>ฎ</w:t>
      </w:r>
      <w:r w:rsidRPr="00A52A28">
        <w:rPr>
          <w:rFonts w:ascii="Angsana New" w:hAnsi="Angsana New" w:hint="cs"/>
          <w:sz w:val="30"/>
          <w:szCs w:val="30"/>
          <w:cs/>
        </w:rPr>
        <w:t>)</w:t>
      </w:r>
    </w:p>
    <w:p w14:paraId="134F050A" w14:textId="77777777" w:rsidR="00A52A28" w:rsidRDefault="00A52A28" w:rsidP="00720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F5F081C" w14:textId="1CD3990C" w:rsidR="00C50AB9" w:rsidRPr="00EA592D" w:rsidRDefault="00A300A8" w:rsidP="00C50AB9">
      <w:pPr>
        <w:pStyle w:val="a"/>
        <w:tabs>
          <w:tab w:val="clear" w:pos="1080"/>
          <w:tab w:val="left" w:pos="540"/>
        </w:tabs>
        <w:ind w:left="540" w:right="29" w:hanging="540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 xml:space="preserve"> </w:t>
      </w:r>
      <w:r w:rsidR="00C50AB9"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(</w:t>
      </w:r>
      <w:r w:rsidR="008F27AF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ฌ</w:t>
      </w:r>
      <w:r w:rsidR="00C50AB9"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="00C50AB9"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</w:r>
      <w:r w:rsidR="009E0DAD" w:rsidRPr="009E0DA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หนี้สินที่มีภาระดอกเบี้ย</w:t>
      </w:r>
    </w:p>
    <w:p w14:paraId="0BC70699" w14:textId="77777777" w:rsidR="00C50AB9" w:rsidRPr="00EA592D" w:rsidRDefault="00C50AB9" w:rsidP="00C50A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190A04" w14:textId="67F387E0" w:rsidR="00C50AB9" w:rsidRPr="00EA592D" w:rsidRDefault="009E0DAD" w:rsidP="009E0D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E0DAD">
        <w:rPr>
          <w:rFonts w:ascii="Angsana New" w:hAnsi="Angsana New"/>
          <w:sz w:val="30"/>
          <w:szCs w:val="30"/>
          <w:cs/>
        </w:rPr>
        <w:t>หนี้สินที่มีภาระดอกเบี้ยวัดมูลค่าด้วยราคาทุนตัดจำหน่าย</w:t>
      </w:r>
    </w:p>
    <w:p w14:paraId="7FA23D86" w14:textId="77777777" w:rsidR="00C50AB9" w:rsidRPr="00EA592D" w:rsidRDefault="00C50AB9" w:rsidP="00C50A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6D551499" w14:textId="1782C5FF" w:rsidR="00C50AB9" w:rsidRDefault="00C50AB9" w:rsidP="009E0DAD">
      <w:pPr>
        <w:pStyle w:val="AccPolicyHeading"/>
        <w:spacing w:line="240" w:lineRule="auto"/>
        <w:ind w:right="2"/>
        <w:jc w:val="thaiDistribute"/>
      </w:pPr>
      <w:r w:rsidRPr="00EA592D">
        <w:rPr>
          <w:cs/>
        </w:rPr>
        <w:t>(</w:t>
      </w:r>
      <w:r w:rsidR="008F27AF">
        <w:rPr>
          <w:rFonts w:hint="cs"/>
          <w:cs/>
        </w:rPr>
        <w:t>ญ</w:t>
      </w:r>
      <w:r w:rsidRPr="00EA592D">
        <w:rPr>
          <w:cs/>
        </w:rPr>
        <w:t>)</w:t>
      </w:r>
      <w:r w:rsidRPr="00EA592D">
        <w:rPr>
          <w:cs/>
        </w:rPr>
        <w:tab/>
      </w:r>
      <w:r w:rsidR="009E0DAD" w:rsidRPr="009E0DAD">
        <w:rPr>
          <w:cs/>
        </w:rPr>
        <w:t>การวัดมูลค่ายุติธรรม</w:t>
      </w:r>
    </w:p>
    <w:p w14:paraId="535787E6" w14:textId="77777777" w:rsidR="006E29C2" w:rsidRPr="00EA592D" w:rsidRDefault="006E29C2" w:rsidP="009E0DAD">
      <w:pPr>
        <w:pStyle w:val="AccPolicyHeading"/>
        <w:spacing w:line="240" w:lineRule="auto"/>
        <w:ind w:right="2"/>
        <w:jc w:val="thaiDistribute"/>
      </w:pPr>
    </w:p>
    <w:p w14:paraId="5E86CE52" w14:textId="689921AC" w:rsidR="00C50AB9" w:rsidRDefault="009E0DAD" w:rsidP="00C50A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9E0DAD">
        <w:rPr>
          <w:rFonts w:ascii="Angsana New" w:hAnsi="Angsana New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</w:t>
      </w:r>
      <w:r w:rsidR="00AF75BD">
        <w:rPr>
          <w:rFonts w:asciiTheme="majorBidi" w:hAnsiTheme="majorBidi" w:hint="cs"/>
          <w:sz w:val="30"/>
          <w:szCs w:val="30"/>
          <w:cs/>
        </w:rPr>
        <w:t>กลุ่ม</w:t>
      </w:r>
      <w:r w:rsidRPr="009E0DAD">
        <w:rPr>
          <w:rFonts w:ascii="Angsana New" w:hAnsi="Angsana New"/>
          <w:sz w:val="30"/>
          <w:szCs w:val="30"/>
          <w:cs/>
        </w:rPr>
        <w:t>กองทรัสต์สามารถเข้าถึงได้ในวันดังกล่าว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4DB2302" w14:textId="01B1B38B" w:rsidR="009E0DAD" w:rsidRDefault="009E0DAD" w:rsidP="00C50A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19418216" w14:textId="44ADB2C6" w:rsidR="009E0DAD" w:rsidRDefault="009E0DAD" w:rsidP="00C50A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9E0DAD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</w:t>
      </w:r>
      <w:r w:rsidR="00AF75BD">
        <w:rPr>
          <w:rFonts w:asciiTheme="majorBidi" w:hAnsiTheme="majorBidi" w:hint="cs"/>
          <w:sz w:val="30"/>
          <w:szCs w:val="30"/>
          <w:cs/>
        </w:rPr>
        <w:t>กลุ่ม</w:t>
      </w:r>
      <w:r w:rsidRPr="009E0DAD">
        <w:rPr>
          <w:rFonts w:ascii="Angsana New" w:hAnsi="Angsana New"/>
          <w:sz w:val="30"/>
          <w:szCs w:val="30"/>
          <w:cs/>
        </w:rPr>
        <w:t>กองทรัสต์หลายข้อกำหนดให้มีการวัดมูลค่ายุติธรรมของสินทรัพย์และหนี้สินทางการเงิน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</w:t>
      </w:r>
    </w:p>
    <w:p w14:paraId="3B02B88C" w14:textId="726EA1D5" w:rsidR="009E0DAD" w:rsidRDefault="009E0DAD" w:rsidP="00C50A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19435374" w14:textId="55ADB839" w:rsidR="009E0DAD" w:rsidRDefault="00AF75BD" w:rsidP="00C50A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กลุ่ม</w:t>
      </w:r>
      <w:r w:rsidR="009E0DAD" w:rsidRPr="009E0DAD">
        <w:rPr>
          <w:rFonts w:ascii="Angsana New" w:hAnsi="Angsana New"/>
          <w:sz w:val="30"/>
          <w:szCs w:val="30"/>
          <w:cs/>
        </w:rPr>
        <w:t>กองทรัสต์วัดมูลค่ายุติธรรมของเครื่องมือทางการเงินโดยใช้ราคาเสนอซื้อขายในตลาดที่มีสภาพคล่อง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‘สภาพคล่อง’ 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</w:p>
    <w:p w14:paraId="4324B845" w14:textId="72BE14F7" w:rsidR="009E0DAD" w:rsidRDefault="009E0DAD" w:rsidP="00C50A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01374923" w14:textId="34BF3686" w:rsidR="009E0DAD" w:rsidRDefault="009E0DAD" w:rsidP="00C50A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9E0DAD">
        <w:rPr>
          <w:rFonts w:ascii="Angsana New" w:hAnsi="Angsana New"/>
          <w:sz w:val="30"/>
          <w:szCs w:val="30"/>
          <w:cs/>
        </w:rPr>
        <w:lastRenderedPageBreak/>
        <w:t>หากไม่มีราคาเสนอซื้อขายในตลาดที่มีสภาพคล่องกองทรัสต์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</w:t>
      </w:r>
    </w:p>
    <w:p w14:paraId="269B76F1" w14:textId="352EC13C" w:rsidR="009E0DAD" w:rsidRPr="00036425" w:rsidRDefault="009E0DAD" w:rsidP="00C50A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20"/>
          <w:szCs w:val="20"/>
        </w:rPr>
      </w:pPr>
    </w:p>
    <w:p w14:paraId="5DB7F1CA" w14:textId="3DAFE690" w:rsidR="009E0DAD" w:rsidRDefault="009E0DAD" w:rsidP="00C50A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9E0DAD">
        <w:rPr>
          <w:rFonts w:ascii="Angsana New" w:hAnsi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AF75BD">
        <w:rPr>
          <w:rFonts w:asciiTheme="majorBidi" w:hAnsiTheme="majorBidi" w:hint="cs"/>
          <w:sz w:val="30"/>
          <w:szCs w:val="30"/>
          <w:cs/>
        </w:rPr>
        <w:t>กลุ่ม</w:t>
      </w:r>
      <w:r w:rsidRPr="009E0DAD">
        <w:rPr>
          <w:rFonts w:ascii="Angsana New" w:hAnsi="Angsana New"/>
          <w:sz w:val="30"/>
          <w:szCs w:val="30"/>
          <w:cs/>
        </w:rPr>
        <w:t xml:space="preserve">กองทรัสต์วัดมูลค่าสินทรัพย์และสถานการณ์เป็นสินทรัพย์ด้วยราคาเสนอซื้อ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7475E7FF" w14:textId="6A5208D0" w:rsidR="009E0DAD" w:rsidRPr="00036425" w:rsidRDefault="009E0DAD" w:rsidP="007A76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sz w:val="20"/>
          <w:szCs w:val="20"/>
        </w:rPr>
      </w:pPr>
    </w:p>
    <w:p w14:paraId="0228172A" w14:textId="202CE97F" w:rsidR="009E0DAD" w:rsidRDefault="009E0DAD" w:rsidP="009E0D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9E0DAD">
        <w:rPr>
          <w:rFonts w:ascii="Angsana New" w:hAnsi="Angsana New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</w:t>
      </w:r>
      <w:r w:rsidR="006E29C2">
        <w:rPr>
          <w:rFonts w:ascii="Angsana New" w:hAnsi="Angsana New" w:hint="cs"/>
          <w:sz w:val="30"/>
          <w:szCs w:val="30"/>
          <w:cs/>
        </w:rPr>
        <w:t>ก</w:t>
      </w:r>
      <w:r w:rsidR="00AF75BD">
        <w:rPr>
          <w:rFonts w:asciiTheme="majorBidi" w:hAnsiTheme="majorBidi" w:hint="cs"/>
          <w:sz w:val="30"/>
          <w:szCs w:val="30"/>
          <w:cs/>
        </w:rPr>
        <w:t>กลุ่ม</w:t>
      </w:r>
      <w:r w:rsidRPr="009E0DAD">
        <w:rPr>
          <w:rFonts w:ascii="Angsana New" w:hAnsi="Angsana New"/>
          <w:sz w:val="30"/>
          <w:szCs w:val="30"/>
          <w:cs/>
        </w:rPr>
        <w:t>กองทรัสต์พิจารณาว่ามูลค่ายุติธรรม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784852AE" w14:textId="77777777" w:rsidR="009E0DAD" w:rsidRPr="00036425" w:rsidRDefault="009E0DAD" w:rsidP="009E0D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20"/>
          <w:szCs w:val="20"/>
        </w:rPr>
      </w:pPr>
    </w:p>
    <w:p w14:paraId="17C31966" w14:textId="7606760A" w:rsidR="009E0DAD" w:rsidRDefault="009E0DAD" w:rsidP="009E0D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9E0DAD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="006E29C2">
        <w:rPr>
          <w:rFonts w:ascii="Angsana New" w:hAnsi="Angsana New" w:hint="cs"/>
          <w:sz w:val="30"/>
          <w:szCs w:val="30"/>
          <w:cs/>
        </w:rPr>
        <w:t xml:space="preserve"> </w:t>
      </w:r>
      <w:r w:rsidR="00AF75BD">
        <w:rPr>
          <w:rFonts w:asciiTheme="majorBidi" w:hAnsiTheme="majorBidi" w:hint="cs"/>
          <w:sz w:val="30"/>
          <w:szCs w:val="30"/>
          <w:cs/>
        </w:rPr>
        <w:t>กลุ่ม</w:t>
      </w:r>
      <w:r w:rsidRPr="009E0DAD">
        <w:rPr>
          <w:rFonts w:ascii="Angsana New" w:hAnsi="Angsana New"/>
          <w:sz w:val="30"/>
          <w:szCs w:val="30"/>
          <w:cs/>
        </w:rPr>
        <w:t>กองทรัสต์ใช้ข้อมูลที่สามารถสังเกตได้ให้มากที่สุดเท่าที่จะทำได้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6361F6AF" w14:textId="63A53FF6" w:rsidR="009E0DAD" w:rsidRPr="00036425" w:rsidRDefault="009E0DAD" w:rsidP="009E0D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20"/>
          <w:szCs w:val="20"/>
        </w:rPr>
      </w:pPr>
    </w:p>
    <w:p w14:paraId="013FE021" w14:textId="4FB2094D" w:rsidR="009E0DAD" w:rsidRPr="009E0DAD" w:rsidRDefault="009E0DAD" w:rsidP="009E0D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9E0DAD">
        <w:rPr>
          <w:rFonts w:ascii="Angsana New" w:hAnsi="Angsana New"/>
          <w:sz w:val="30"/>
          <w:szCs w:val="30"/>
          <w:cs/>
        </w:rPr>
        <w:t>-</w:t>
      </w:r>
      <w:r w:rsidRPr="009E0DAD">
        <w:rPr>
          <w:rFonts w:ascii="Angsana New" w:hAnsi="Angsana New"/>
          <w:sz w:val="30"/>
          <w:szCs w:val="30"/>
          <w:cs/>
        </w:rPr>
        <w:tab/>
      </w:r>
      <w:r w:rsidRPr="009F3C95">
        <w:rPr>
          <w:rFonts w:ascii="Angsana New" w:hAnsi="Angsana New"/>
          <w:i/>
          <w:iCs/>
          <w:sz w:val="30"/>
          <w:szCs w:val="30"/>
          <w:cs/>
        </w:rPr>
        <w:t xml:space="preserve">ข้อมูลระดับ </w:t>
      </w:r>
      <w:r w:rsidR="00CB51BF" w:rsidRPr="00CB51BF">
        <w:rPr>
          <w:rFonts w:ascii="Angsana New" w:hAnsi="Angsana New"/>
          <w:i/>
          <w:iCs/>
          <w:sz w:val="30"/>
          <w:szCs w:val="30"/>
        </w:rPr>
        <w:t>1</w:t>
      </w:r>
      <w:r w:rsidRPr="009E0DAD">
        <w:rPr>
          <w:rFonts w:ascii="Angsana New" w:hAnsi="Angsana New"/>
          <w:sz w:val="30"/>
          <w:szCs w:val="30"/>
          <w:cs/>
        </w:rPr>
        <w:t xml:space="preserve"> 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0A85F416" w14:textId="4EC2E73B" w:rsidR="009E0DAD" w:rsidRPr="009E0DAD" w:rsidRDefault="009E0DAD" w:rsidP="003B58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48" w:right="2" w:hanging="630"/>
        <w:jc w:val="thaiDistribute"/>
        <w:rPr>
          <w:rFonts w:ascii="Angsana New" w:hAnsi="Angsana New"/>
          <w:sz w:val="30"/>
          <w:szCs w:val="30"/>
        </w:rPr>
      </w:pPr>
      <w:r w:rsidRPr="009E0DAD">
        <w:rPr>
          <w:rFonts w:ascii="Angsana New" w:hAnsi="Angsana New"/>
          <w:sz w:val="30"/>
          <w:szCs w:val="30"/>
          <w:cs/>
        </w:rPr>
        <w:t>-</w:t>
      </w:r>
      <w:r w:rsidRPr="009E0DAD">
        <w:rPr>
          <w:rFonts w:ascii="Angsana New" w:hAnsi="Angsana New"/>
          <w:sz w:val="30"/>
          <w:szCs w:val="30"/>
          <w:cs/>
        </w:rPr>
        <w:tab/>
      </w:r>
      <w:r w:rsidRPr="009F3C95">
        <w:rPr>
          <w:rFonts w:ascii="Angsana New" w:hAnsi="Angsana New"/>
          <w:i/>
          <w:iCs/>
          <w:sz w:val="30"/>
          <w:szCs w:val="30"/>
          <w:cs/>
        </w:rPr>
        <w:t xml:space="preserve">ข้อมูลระดับ </w:t>
      </w:r>
      <w:r w:rsidR="00CB51BF" w:rsidRPr="00CB51BF">
        <w:rPr>
          <w:rFonts w:ascii="Angsana New" w:hAnsi="Angsana New"/>
          <w:i/>
          <w:iCs/>
          <w:sz w:val="30"/>
          <w:szCs w:val="30"/>
        </w:rPr>
        <w:t>2</w:t>
      </w:r>
      <w:r w:rsidRPr="009E0DAD">
        <w:rPr>
          <w:rFonts w:ascii="Angsana New" w:hAnsi="Angsana New"/>
          <w:sz w:val="30"/>
          <w:szCs w:val="30"/>
          <w:cs/>
        </w:rPr>
        <w:t xml:space="preserve"> 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CB51BF" w:rsidRPr="00CB51BF">
        <w:rPr>
          <w:rFonts w:ascii="Angsana New" w:hAnsi="Angsana New"/>
          <w:sz w:val="30"/>
          <w:szCs w:val="30"/>
        </w:rPr>
        <w:t>1</w:t>
      </w:r>
    </w:p>
    <w:p w14:paraId="55939FE6" w14:textId="26447ECF" w:rsidR="009E0DAD" w:rsidRDefault="009E0DAD" w:rsidP="009E0D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9E0DAD">
        <w:rPr>
          <w:rFonts w:ascii="Angsana New" w:hAnsi="Angsana New"/>
          <w:sz w:val="30"/>
          <w:szCs w:val="30"/>
          <w:cs/>
        </w:rPr>
        <w:t>-</w:t>
      </w:r>
      <w:r w:rsidRPr="009E0DAD">
        <w:rPr>
          <w:rFonts w:ascii="Angsana New" w:hAnsi="Angsana New"/>
          <w:sz w:val="30"/>
          <w:szCs w:val="30"/>
          <w:cs/>
        </w:rPr>
        <w:tab/>
      </w:r>
      <w:r w:rsidRPr="009F3C95">
        <w:rPr>
          <w:rFonts w:ascii="Angsana New" w:hAnsi="Angsana New"/>
          <w:i/>
          <w:iCs/>
          <w:sz w:val="30"/>
          <w:szCs w:val="30"/>
          <w:cs/>
        </w:rPr>
        <w:t xml:space="preserve">ข้อมูลระดับ </w:t>
      </w:r>
      <w:r w:rsidR="00CB51BF" w:rsidRPr="00CB51BF">
        <w:rPr>
          <w:rFonts w:ascii="Angsana New" w:hAnsi="Angsana New"/>
          <w:i/>
          <w:iCs/>
          <w:sz w:val="30"/>
          <w:szCs w:val="30"/>
        </w:rPr>
        <w:t>3</w:t>
      </w:r>
      <w:r w:rsidRPr="009E0DAD">
        <w:rPr>
          <w:rFonts w:ascii="Angsana New" w:hAnsi="Angsana New"/>
          <w:sz w:val="30"/>
          <w:szCs w:val="30"/>
          <w:cs/>
        </w:rPr>
        <w:t xml:space="preserve">  ข้อมูลที่ใช้เป็นข้อมูลที่ไม่สามารถสังเกตได้สำหรับสินทรัพย์หรือหนี้สินนั้น</w:t>
      </w:r>
    </w:p>
    <w:p w14:paraId="4897F620" w14:textId="08CA0950" w:rsidR="0065067F" w:rsidRPr="00036425" w:rsidRDefault="0065067F" w:rsidP="009E0D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20"/>
          <w:szCs w:val="20"/>
        </w:rPr>
      </w:pPr>
    </w:p>
    <w:p w14:paraId="49D3F3D1" w14:textId="1C18878A" w:rsidR="0065067F" w:rsidRDefault="0065067F" w:rsidP="009E0D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65067F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741479CB" w14:textId="50915795" w:rsidR="0065067F" w:rsidRPr="00036425" w:rsidRDefault="0065067F" w:rsidP="009E0D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20"/>
          <w:szCs w:val="20"/>
        </w:rPr>
      </w:pPr>
    </w:p>
    <w:p w14:paraId="72D9CC43" w14:textId="70EB53B8" w:rsidR="0065067F" w:rsidRDefault="00AF75BD" w:rsidP="009E0D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กลุ่ม</w:t>
      </w:r>
      <w:r w:rsidR="0065067F" w:rsidRPr="0065067F">
        <w:rPr>
          <w:rFonts w:ascii="Angsana New" w:hAnsi="Angsana New"/>
          <w:sz w:val="30"/>
          <w:szCs w:val="30"/>
          <w:cs/>
        </w:rPr>
        <w:t>กองทรัสต์รับรู้การโอนระหว่างลำดับชั้นของมูลค่ายุติธรรม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166EB117" w14:textId="77777777" w:rsidR="006436CB" w:rsidRDefault="006436CB" w:rsidP="00355147">
      <w:pPr>
        <w:pStyle w:val="AccPolicyHeading"/>
        <w:spacing w:line="240" w:lineRule="auto"/>
        <w:ind w:left="0" w:right="2" w:firstLine="0"/>
        <w:jc w:val="thaiDistribute"/>
      </w:pPr>
    </w:p>
    <w:p w14:paraId="2A8F8A1C" w14:textId="19A80EF2" w:rsidR="00355147" w:rsidRDefault="008F27AF" w:rsidP="00355147">
      <w:pPr>
        <w:pStyle w:val="AccPolicyHeading"/>
        <w:spacing w:line="240" w:lineRule="auto"/>
        <w:ind w:left="0" w:right="2" w:firstLine="0"/>
        <w:jc w:val="thaiDistribute"/>
      </w:pPr>
      <w:r>
        <w:rPr>
          <w:lang w:val="en-US"/>
        </w:rPr>
        <w:lastRenderedPageBreak/>
        <w:t>(</w:t>
      </w:r>
      <w:r>
        <w:rPr>
          <w:rFonts w:hint="cs"/>
          <w:cs/>
        </w:rPr>
        <w:t>ฎ</w:t>
      </w:r>
      <w:r w:rsidR="0065067F" w:rsidRPr="0065067F">
        <w:rPr>
          <w:cs/>
        </w:rPr>
        <w:t>)</w:t>
      </w:r>
      <w:r w:rsidR="0065067F" w:rsidRPr="0065067F">
        <w:rPr>
          <w:cs/>
        </w:rPr>
        <w:tab/>
        <w:t>รายได้</w:t>
      </w:r>
      <w:r w:rsidR="005B4B24">
        <w:rPr>
          <w:rFonts w:hint="cs"/>
          <w:cs/>
        </w:rPr>
        <w:t>ค่าเช่า</w:t>
      </w:r>
    </w:p>
    <w:p w14:paraId="163F0D89" w14:textId="0BF70BDA" w:rsidR="00355147" w:rsidRDefault="00355147" w:rsidP="003551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47128EA5" w14:textId="3F387672" w:rsidR="0065067F" w:rsidRPr="0065067F" w:rsidRDefault="0065067F" w:rsidP="006506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5067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CB51BF" w:rsidRPr="00CB51BF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65067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="00CB51BF" w:rsidRPr="00CB51BF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34BFA815" w14:textId="57F1DA56" w:rsidR="0065067F" w:rsidRDefault="0065067F" w:rsidP="00C50A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5EF8FBB1" w14:textId="404D71D9" w:rsidR="00FB59EE" w:rsidRDefault="00F41209" w:rsidP="00C023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เมื่อ</w:t>
      </w:r>
      <w:r w:rsidR="00AF75BD">
        <w:rPr>
          <w:rFonts w:asciiTheme="majorBidi" w:hAnsiTheme="majorBidi" w:hint="cs"/>
          <w:sz w:val="30"/>
          <w:szCs w:val="30"/>
          <w:cs/>
        </w:rPr>
        <w:t>กลุ่ม</w:t>
      </w:r>
      <w:r w:rsidR="0065067F" w:rsidRPr="0065067F">
        <w:rPr>
          <w:rFonts w:ascii="Angsana New" w:hAnsi="Angsana New"/>
          <w:sz w:val="30"/>
          <w:szCs w:val="30"/>
          <w:cs/>
        </w:rPr>
        <w:t xml:space="preserve">กองทรัสต์เป็นผู้ให้เช่า </w:t>
      </w:r>
      <w:r w:rsidR="00FA1843">
        <w:rPr>
          <w:rFonts w:asciiTheme="majorBidi" w:hAnsiTheme="majorBidi" w:hint="cs"/>
          <w:sz w:val="30"/>
          <w:szCs w:val="30"/>
          <w:cs/>
        </w:rPr>
        <w:t>กลุ่ม</w:t>
      </w:r>
      <w:r w:rsidR="0065067F" w:rsidRPr="0065067F">
        <w:rPr>
          <w:rFonts w:ascii="Angsana New" w:hAnsi="Angsana New"/>
          <w:sz w:val="30"/>
          <w:szCs w:val="30"/>
          <w:cs/>
        </w:rPr>
        <w:t>กองทรัสต์จะพิจารณา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  <w:r w:rsidR="00B25BF4">
        <w:rPr>
          <w:rFonts w:ascii="Angsana New" w:hAnsi="Angsana New" w:hint="cs"/>
          <w:sz w:val="30"/>
          <w:szCs w:val="30"/>
          <w:cs/>
        </w:rPr>
        <w:t xml:space="preserve"> </w:t>
      </w:r>
      <w:r w:rsidR="00B25BF4" w:rsidRPr="00B25BF4">
        <w:rPr>
          <w:rFonts w:ascii="Angsana New" w:hAnsi="Angsana New"/>
          <w:sz w:val="30"/>
          <w:szCs w:val="30"/>
          <w:cs/>
        </w:rPr>
        <w:t>เมื่อ</w:t>
      </w:r>
      <w:r w:rsidR="00AF75BD">
        <w:rPr>
          <w:rFonts w:asciiTheme="majorBidi" w:hAnsiTheme="majorBidi" w:hint="cs"/>
          <w:sz w:val="30"/>
          <w:szCs w:val="30"/>
          <w:cs/>
        </w:rPr>
        <w:t>กลุ่ม</w:t>
      </w:r>
      <w:r w:rsidR="00B25BF4" w:rsidRPr="00B25BF4">
        <w:rPr>
          <w:rFonts w:ascii="Angsana New" w:hAnsi="Angsana New"/>
          <w:sz w:val="30"/>
          <w:szCs w:val="30"/>
          <w:cs/>
        </w:rPr>
        <w:t>กองทรัสต์เป็นผู้ให้เช่าช่วง</w:t>
      </w:r>
      <w:r w:rsidR="00B25BF4" w:rsidRPr="00B25BF4">
        <w:rPr>
          <w:rFonts w:ascii="Angsana New" w:hAnsi="Angsana New"/>
          <w:sz w:val="30"/>
          <w:szCs w:val="30"/>
        </w:rPr>
        <w:t xml:space="preserve"> </w:t>
      </w:r>
      <w:r w:rsidR="00AF75BD">
        <w:rPr>
          <w:rFonts w:asciiTheme="majorBidi" w:hAnsiTheme="majorBidi" w:hint="cs"/>
          <w:sz w:val="30"/>
          <w:szCs w:val="30"/>
          <w:cs/>
        </w:rPr>
        <w:t>กลุ่ม</w:t>
      </w:r>
      <w:r w:rsidR="00B25BF4" w:rsidRPr="00B25BF4">
        <w:rPr>
          <w:rFonts w:ascii="Angsana New" w:hAnsi="Angsana New"/>
          <w:sz w:val="30"/>
          <w:szCs w:val="30"/>
          <w:cs/>
        </w:rPr>
        <w:t>กองทรัสต์จะรับรู้รายการสัญญาเช่าหลักและสัญญาเช่าช่วงแยกต่างหากจากกัน และพิจารณาการจัดประเภทสัญญาเช่าช่วงโดยอ้างอิงสินทรัพย์สิทธิการใช้ที่เกิดจากสัญญาเช่าหลัก หากสัญญาเช่าหลักเป็นสัญญาเช่าระยะสั้นที่</w:t>
      </w:r>
      <w:r w:rsidR="00AF75BD">
        <w:rPr>
          <w:rFonts w:asciiTheme="majorBidi" w:hAnsiTheme="majorBidi" w:hint="cs"/>
          <w:sz w:val="30"/>
          <w:szCs w:val="30"/>
          <w:cs/>
        </w:rPr>
        <w:t>กลุ่ม</w:t>
      </w:r>
      <w:r w:rsidR="00B25BF4" w:rsidRPr="00B25BF4">
        <w:rPr>
          <w:rFonts w:ascii="Angsana New" w:hAnsi="Angsana New"/>
          <w:sz w:val="30"/>
          <w:szCs w:val="30"/>
          <w:cs/>
        </w:rPr>
        <w:t>กองทรัสต์ใช้ข้อยกเว้นในการรับรู้รายการ</w:t>
      </w:r>
      <w:r w:rsidR="00AF75BD">
        <w:rPr>
          <w:rFonts w:ascii="Angsana New" w:hAnsi="Angsana New" w:hint="cs"/>
          <w:sz w:val="30"/>
          <w:szCs w:val="30"/>
          <w:cs/>
        </w:rPr>
        <w:t xml:space="preserve"> </w:t>
      </w:r>
      <w:r w:rsidR="00AF75BD">
        <w:rPr>
          <w:rFonts w:asciiTheme="majorBidi" w:hAnsiTheme="majorBidi" w:hint="cs"/>
          <w:sz w:val="30"/>
          <w:szCs w:val="30"/>
          <w:cs/>
        </w:rPr>
        <w:t>กลุ่ม</w:t>
      </w:r>
      <w:r w:rsidR="00B25BF4" w:rsidRPr="00B25BF4">
        <w:rPr>
          <w:rFonts w:ascii="Angsana New" w:hAnsi="Angsana New"/>
          <w:sz w:val="30"/>
          <w:szCs w:val="30"/>
          <w:cs/>
        </w:rPr>
        <w:t>กองทรัสต์จะจัดประเภทสัญญาเช่าช่วงเป็นสัญญาเช่าดำเนินงาน</w:t>
      </w:r>
    </w:p>
    <w:p w14:paraId="761563CD" w14:textId="77777777" w:rsidR="00686386" w:rsidRDefault="00686386" w:rsidP="00C023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5390201D" w14:textId="41690FED" w:rsidR="00FB59EE" w:rsidRDefault="00FB59EE" w:rsidP="00C756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FB59EE">
        <w:rPr>
          <w:rFonts w:ascii="Angsana New" w:hAnsi="Angsana New"/>
          <w:sz w:val="30"/>
          <w:szCs w:val="30"/>
          <w:cs/>
        </w:rPr>
        <w:t xml:space="preserve">หากสัญญาที่มีส่วนประกอบที่เป็นสัญญาเช่าและมีส่วนประกอบที่ไม่เป็นการเช่า </w:t>
      </w:r>
      <w:r w:rsidR="00AF75BD">
        <w:rPr>
          <w:rFonts w:asciiTheme="majorBidi" w:hAnsiTheme="majorBidi" w:hint="cs"/>
          <w:sz w:val="30"/>
          <w:szCs w:val="30"/>
          <w:cs/>
        </w:rPr>
        <w:t>กลุ่ม</w:t>
      </w:r>
      <w:r w:rsidRPr="00FB59EE">
        <w:rPr>
          <w:rFonts w:ascii="Angsana New" w:hAnsi="Angsana New"/>
          <w:sz w:val="30"/>
          <w:szCs w:val="30"/>
          <w:cs/>
        </w:rPr>
        <w:t>กองทรัสต์จะปันส่วนสิ่งตอ</w:t>
      </w:r>
      <w:r w:rsidR="00F41209">
        <w:rPr>
          <w:rFonts w:ascii="Angsana New" w:hAnsi="Angsana New" w:hint="cs"/>
          <w:sz w:val="30"/>
          <w:szCs w:val="30"/>
          <w:cs/>
        </w:rPr>
        <w:t>บ</w:t>
      </w:r>
      <w:r w:rsidRPr="00FB59EE">
        <w:rPr>
          <w:rFonts w:ascii="Angsana New" w:hAnsi="Angsana New"/>
          <w:sz w:val="30"/>
          <w:szCs w:val="30"/>
          <w:cs/>
        </w:rPr>
        <w:t xml:space="preserve">แทนที่จะได้รับตามสัญญาให้กับแต่ละส่วนประกอบตามเกณฑ์ราคาขายที่เป็นเอกเทศ </w:t>
      </w:r>
    </w:p>
    <w:p w14:paraId="6208391D" w14:textId="77777777" w:rsidR="00FB59EE" w:rsidRDefault="00FB59EE" w:rsidP="00C50A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61588E93" w14:textId="109DBE9E" w:rsidR="0065067F" w:rsidRDefault="00AF75BD" w:rsidP="00C50A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กลุ่ม</w:t>
      </w:r>
      <w:r w:rsidR="0065067F" w:rsidRPr="0065067F">
        <w:rPr>
          <w:rFonts w:ascii="Angsana New" w:hAnsi="Angsana New"/>
          <w:sz w:val="30"/>
          <w:szCs w:val="30"/>
          <w:cs/>
        </w:rPr>
        <w:t>กองทรัสต์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 ‘รายได้ค่าเช่า’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ค่าเช่าที่อาจเกิดขึ้นรับรู้เป็นรายได้ในรอบระยะเวลาบัญชีที่ได้รับ รายได้ค่าเช่าค้างรับแสดงไว้เป็นส่วนหนึ่งของลูกหนี้ค่าเช่าและ</w:t>
      </w:r>
      <w:r w:rsidR="00F41209">
        <w:rPr>
          <w:rFonts w:ascii="Angsana New" w:hAnsi="Angsana New" w:hint="cs"/>
          <w:sz w:val="30"/>
          <w:szCs w:val="30"/>
          <w:cs/>
        </w:rPr>
        <w:t>ลูกหนี้อื่น</w:t>
      </w:r>
    </w:p>
    <w:p w14:paraId="0EA6702B" w14:textId="2229E103" w:rsidR="005B4B24" w:rsidRDefault="005B4B24" w:rsidP="00C50A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3BA9FD31" w14:textId="0D51F6A6" w:rsidR="005B4B24" w:rsidRPr="005B4B24" w:rsidRDefault="005B4B24" w:rsidP="00C50A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กลุ่ม</w:t>
      </w:r>
      <w:r w:rsidRPr="0065067F">
        <w:rPr>
          <w:rFonts w:ascii="Angsana New" w:hAnsi="Angsana New"/>
          <w:sz w:val="30"/>
          <w:szCs w:val="30"/>
          <w:cs/>
        </w:rPr>
        <w:t>กองทรัสต์</w:t>
      </w:r>
      <w:r w:rsidRPr="005B4B24">
        <w:rPr>
          <w:rFonts w:asciiTheme="majorBidi" w:hAnsiTheme="majorBidi"/>
          <w:sz w:val="30"/>
          <w:szCs w:val="30"/>
          <w:cs/>
        </w:rPr>
        <w:t xml:space="preserve">ถือปฏิบัติตามข้อกำหนดการตัดรายการและการด้อยค่าตามตามที่กำหนดในหมายเหตุข้อ </w:t>
      </w:r>
      <w:r w:rsidR="00CB51BF" w:rsidRPr="00CB51BF">
        <w:rPr>
          <w:rFonts w:asciiTheme="majorBidi" w:hAnsiTheme="majorBidi"/>
          <w:sz w:val="30"/>
          <w:szCs w:val="30"/>
        </w:rPr>
        <w:t>4</w:t>
      </w:r>
      <w:r w:rsidRPr="005B4B24">
        <w:rPr>
          <w:rFonts w:asciiTheme="majorBidi" w:hAnsiTheme="majorBidi"/>
          <w:sz w:val="30"/>
          <w:szCs w:val="30"/>
          <w:cs/>
        </w:rPr>
        <w:t>(</w:t>
      </w:r>
      <w:r w:rsidR="00A83B23">
        <w:rPr>
          <w:rFonts w:asciiTheme="majorBidi" w:hAnsiTheme="majorBidi" w:hint="cs"/>
          <w:sz w:val="30"/>
          <w:szCs w:val="30"/>
          <w:cs/>
        </w:rPr>
        <w:t>ค</w:t>
      </w:r>
      <w:r w:rsidRPr="005B4B24">
        <w:rPr>
          <w:rFonts w:asciiTheme="majorBidi" w:hAnsiTheme="majorBidi"/>
          <w:sz w:val="30"/>
          <w:szCs w:val="30"/>
          <w:cs/>
        </w:rPr>
        <w:t>) และ</w:t>
      </w:r>
      <w:r w:rsidRPr="005B4B24">
        <w:rPr>
          <w:rFonts w:asciiTheme="majorBidi" w:hAnsiTheme="majorBidi" w:hint="cs"/>
          <w:sz w:val="30"/>
          <w:szCs w:val="30"/>
          <w:cs/>
        </w:rPr>
        <w:t xml:space="preserve">ข้อ </w:t>
      </w:r>
      <w:r w:rsidR="00CB51BF" w:rsidRPr="00CB51BF">
        <w:rPr>
          <w:rFonts w:asciiTheme="majorBidi" w:hAnsiTheme="majorBidi"/>
          <w:sz w:val="30"/>
          <w:szCs w:val="30"/>
        </w:rPr>
        <w:t>4</w:t>
      </w:r>
      <w:r w:rsidRPr="005B4B24">
        <w:rPr>
          <w:rFonts w:asciiTheme="majorBidi" w:hAnsiTheme="majorBidi"/>
          <w:sz w:val="30"/>
          <w:szCs w:val="30"/>
          <w:cs/>
        </w:rPr>
        <w:t>(</w:t>
      </w:r>
      <w:r>
        <w:rPr>
          <w:rFonts w:asciiTheme="majorBidi" w:hAnsiTheme="majorBidi" w:hint="cs"/>
          <w:sz w:val="30"/>
          <w:szCs w:val="30"/>
          <w:cs/>
        </w:rPr>
        <w:t>ฉ</w:t>
      </w:r>
      <w:r w:rsidRPr="005B4B24">
        <w:rPr>
          <w:rFonts w:asciiTheme="majorBidi" w:hAnsiTheme="majorBidi"/>
          <w:sz w:val="30"/>
          <w:szCs w:val="30"/>
          <w:cs/>
        </w:rPr>
        <w:t xml:space="preserve">) </w:t>
      </w:r>
    </w:p>
    <w:p w14:paraId="182385A2" w14:textId="25CA59F1" w:rsidR="0065067F" w:rsidRDefault="0065067F" w:rsidP="00642F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5EE92DF8" w14:textId="43954044" w:rsidR="0065067F" w:rsidRPr="00FB59EE" w:rsidRDefault="0065067F" w:rsidP="00C50A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B59E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CB51BF" w:rsidRPr="00CB51BF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FB59E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="00CB51BF" w:rsidRPr="00CB51BF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76D0DCF6" w14:textId="77777777" w:rsidR="00FB59EE" w:rsidRDefault="00FB59EE" w:rsidP="00FB59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sz w:val="30"/>
          <w:szCs w:val="30"/>
        </w:rPr>
      </w:pPr>
    </w:p>
    <w:p w14:paraId="3979CE3C" w14:textId="54361BE4" w:rsidR="00355147" w:rsidRDefault="0065067F" w:rsidP="00C756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65067F">
        <w:rPr>
          <w:rFonts w:ascii="Angsana New" w:hAnsi="Angsana New"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ึ่งของรายได้ค่าเช่าทั้งสิ้นตามสัญญา 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2A584026" w14:textId="606EF8BA" w:rsidR="00460AA1" w:rsidRDefault="00460AA1" w:rsidP="003551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1A5ECCC2" w14:textId="77777777" w:rsidR="009241B3" w:rsidRDefault="009241B3" w:rsidP="003F53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iCs/>
          <w:sz w:val="30"/>
          <w:szCs w:val="30"/>
        </w:rPr>
      </w:pPr>
    </w:p>
    <w:p w14:paraId="62E26F95" w14:textId="7D558E6B" w:rsidR="00C50AB9" w:rsidRDefault="003557C2" w:rsidP="00FB59EE">
      <w:pPr>
        <w:pStyle w:val="a"/>
        <w:tabs>
          <w:tab w:val="clear" w:pos="1080"/>
        </w:tabs>
        <w:ind w:right="2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lastRenderedPageBreak/>
        <w:t xml:space="preserve"> </w:t>
      </w:r>
      <w:r w:rsidR="00C50AB9"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(</w:t>
      </w:r>
      <w:r w:rsidR="00A83B23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ฏ</w:t>
      </w:r>
      <w:r w:rsidR="00C50AB9"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="00C50AB9"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</w:r>
      <w:r w:rsidR="00FB59EE" w:rsidRPr="00FB59EE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ดอกเบี้ย</w:t>
      </w:r>
    </w:p>
    <w:p w14:paraId="1F88CFEB" w14:textId="4D006A65" w:rsidR="00642F08" w:rsidRDefault="00642F08" w:rsidP="00744D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521C4048" w14:textId="604E7271" w:rsidR="008231DB" w:rsidRDefault="008231DB" w:rsidP="00744D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 w:hanging="2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B58D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642F08" w:rsidRPr="003B58D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CB51BF" w:rsidRPr="00CB51BF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642F08" w:rsidRPr="003B58D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="00CB51BF" w:rsidRPr="00CB51BF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38AFD476" w14:textId="77777777" w:rsidR="00744DFE" w:rsidRPr="00FF0022" w:rsidRDefault="00744DFE" w:rsidP="00744D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6ABF35C" w14:textId="47F2CFB2" w:rsidR="008231DB" w:rsidRPr="003B58D6" w:rsidRDefault="00642F08" w:rsidP="00642F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 w:hanging="22"/>
        <w:jc w:val="thaiDistribute"/>
        <w:rPr>
          <w:rFonts w:ascii="Angsana New" w:hAnsi="Angsana New"/>
          <w:i/>
          <w:iCs/>
          <w:sz w:val="30"/>
          <w:szCs w:val="30"/>
        </w:rPr>
      </w:pPr>
      <w:r w:rsidRPr="003B58D6">
        <w:rPr>
          <w:rFonts w:ascii="Angsana New" w:hAnsi="Angsana New"/>
          <w:i/>
          <w:iCs/>
          <w:sz w:val="30"/>
          <w:szCs w:val="30"/>
          <w:cs/>
        </w:rPr>
        <w:t>อัตราดอกเบี้ยที่แท้จริง</w:t>
      </w:r>
    </w:p>
    <w:p w14:paraId="5C29F707" w14:textId="50F69E76" w:rsidR="00642F08" w:rsidRPr="003B58D6" w:rsidRDefault="00642F08" w:rsidP="003B58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20"/>
          <w:szCs w:val="20"/>
        </w:rPr>
      </w:pPr>
    </w:p>
    <w:p w14:paraId="2029E352" w14:textId="77892E02" w:rsidR="00642F08" w:rsidRDefault="00642F08" w:rsidP="00642F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642F08">
        <w:rPr>
          <w:rFonts w:ascii="Angsana New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อันเป็นผลมาจากการใช้เวลายาวนานในการจัดหาหรือก่อสร้าง</w:t>
      </w:r>
    </w:p>
    <w:p w14:paraId="4B45BED2" w14:textId="77777777" w:rsidR="006436CB" w:rsidRPr="00FF0022" w:rsidRDefault="006436CB" w:rsidP="003B58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20"/>
          <w:szCs w:val="20"/>
        </w:rPr>
      </w:pPr>
    </w:p>
    <w:p w14:paraId="249C5810" w14:textId="427B1265" w:rsidR="00642F08" w:rsidRPr="00642F08" w:rsidRDefault="00642F08" w:rsidP="00642F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642F08">
        <w:rPr>
          <w:rFonts w:ascii="Angsana New" w:hAnsi="Angsana New"/>
          <w:sz w:val="30"/>
          <w:szCs w:val="30"/>
          <w:cs/>
        </w:rPr>
        <w:t>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1CEB1F44" w14:textId="77777777" w:rsidR="00642F08" w:rsidRPr="00642F08" w:rsidRDefault="00642F08" w:rsidP="00642F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642F08">
        <w:rPr>
          <w:rFonts w:ascii="Angsana New" w:hAnsi="Angsana New"/>
          <w:sz w:val="30"/>
          <w:szCs w:val="30"/>
          <w:cs/>
        </w:rPr>
        <w:t>-</w:t>
      </w:r>
      <w:r w:rsidRPr="00642F08">
        <w:rPr>
          <w:rFonts w:ascii="Angsana New" w:hAnsi="Angsana New"/>
          <w:sz w:val="30"/>
          <w:szCs w:val="30"/>
          <w:cs/>
        </w:rPr>
        <w:tab/>
        <w:t>มูลค่าตามบัญชีขั้นต้นของสินทรัพย์ทางการเงิน หรือ</w:t>
      </w:r>
    </w:p>
    <w:p w14:paraId="0BDBA2DC" w14:textId="44AAE696" w:rsidR="00642F08" w:rsidRDefault="00642F08" w:rsidP="00642F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642F08">
        <w:rPr>
          <w:rFonts w:ascii="Angsana New" w:hAnsi="Angsana New"/>
          <w:sz w:val="30"/>
          <w:szCs w:val="30"/>
          <w:cs/>
        </w:rPr>
        <w:t>-</w:t>
      </w:r>
      <w:r w:rsidRPr="00642F08">
        <w:rPr>
          <w:rFonts w:ascii="Angsana New" w:hAnsi="Angsana New"/>
          <w:sz w:val="30"/>
          <w:szCs w:val="30"/>
          <w:cs/>
        </w:rPr>
        <w:tab/>
        <w:t>ราคาทุนตัดจำหน่ายของหนี้สินทางการเงิน</w:t>
      </w:r>
    </w:p>
    <w:p w14:paraId="6B5CCFDD" w14:textId="629F2F65" w:rsidR="00642F08" w:rsidRPr="00FF0022" w:rsidRDefault="00642F08" w:rsidP="003B58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20"/>
          <w:szCs w:val="20"/>
        </w:rPr>
      </w:pPr>
    </w:p>
    <w:p w14:paraId="0FEA14EE" w14:textId="761BEA60" w:rsidR="00642F08" w:rsidRPr="003B58D6" w:rsidRDefault="00642F08" w:rsidP="00642F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 w:hanging="2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B58D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CB51BF" w:rsidRPr="00CB51BF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3B58D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="00CB51BF" w:rsidRPr="00CB51BF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05BBFA93" w14:textId="17889CFE" w:rsidR="00642F08" w:rsidRPr="00FF0022" w:rsidRDefault="00642F08" w:rsidP="003B58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20"/>
          <w:szCs w:val="20"/>
        </w:rPr>
      </w:pPr>
    </w:p>
    <w:p w14:paraId="6EFB699A" w14:textId="6F09BE70" w:rsidR="00642F08" w:rsidRDefault="00642F08" w:rsidP="00642F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642F08">
        <w:rPr>
          <w:rFonts w:ascii="Angsana New" w:hAnsi="Angsana New"/>
          <w:sz w:val="30"/>
          <w:szCs w:val="30"/>
          <w:cs/>
        </w:rPr>
        <w:t>ดอกเบี้ยรับรับรู้ในกำไรหรือขาดทุนในอัตราที่ระบุในสัญญา</w:t>
      </w:r>
    </w:p>
    <w:p w14:paraId="63DBD3AF" w14:textId="0354CA4D" w:rsidR="00642F08" w:rsidRPr="00FF0022" w:rsidRDefault="00642F08" w:rsidP="003B58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20"/>
          <w:szCs w:val="20"/>
        </w:rPr>
      </w:pPr>
    </w:p>
    <w:p w14:paraId="66E1AAC3" w14:textId="337D1CA2" w:rsidR="00642F08" w:rsidRDefault="00642F08" w:rsidP="00642F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642F08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61C0383C" w14:textId="77777777" w:rsidR="00642F08" w:rsidRPr="00FF0022" w:rsidRDefault="00642F08" w:rsidP="003B58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20"/>
          <w:szCs w:val="20"/>
        </w:rPr>
      </w:pPr>
    </w:p>
    <w:p w14:paraId="226784B3" w14:textId="52E4AC20" w:rsidR="00642F08" w:rsidRDefault="00642F08" w:rsidP="00642F08">
      <w:pPr>
        <w:pStyle w:val="a"/>
        <w:tabs>
          <w:tab w:val="clear" w:pos="1080"/>
        </w:tabs>
        <w:ind w:right="2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(</w:t>
      </w:r>
      <w:r w:rsidR="00B66C7A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ฐ</w:t>
      </w:r>
      <w:r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</w:r>
      <w:r w:rsidRPr="00642F08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ค่าใช้จ่าย</w:t>
      </w:r>
    </w:p>
    <w:p w14:paraId="57063CB6" w14:textId="10BF2302" w:rsidR="00642F08" w:rsidRPr="00FF0022" w:rsidRDefault="00642F08" w:rsidP="003B58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20"/>
          <w:szCs w:val="20"/>
        </w:rPr>
      </w:pPr>
    </w:p>
    <w:p w14:paraId="0FAEC764" w14:textId="1F71F355" w:rsidR="00642F08" w:rsidRDefault="00642F08" w:rsidP="00642F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642F08">
        <w:rPr>
          <w:rFonts w:ascii="Angsana New" w:hAnsi="Angsana New"/>
          <w:sz w:val="30"/>
          <w:szCs w:val="30"/>
          <w:cs/>
        </w:rPr>
        <w:t>ค่าใช้จ่ายรับรู้ตามเกณฑ์คงค้าง</w:t>
      </w:r>
    </w:p>
    <w:p w14:paraId="7B02B7B2" w14:textId="77777777" w:rsidR="00744DFE" w:rsidRPr="00FF0022" w:rsidRDefault="00744DFE" w:rsidP="003B58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20"/>
          <w:szCs w:val="20"/>
        </w:rPr>
      </w:pPr>
    </w:p>
    <w:p w14:paraId="01A6DDFC" w14:textId="4A75D072" w:rsidR="00642F08" w:rsidRDefault="00642F08" w:rsidP="00642F08">
      <w:pPr>
        <w:pStyle w:val="a"/>
        <w:tabs>
          <w:tab w:val="clear" w:pos="1080"/>
        </w:tabs>
        <w:ind w:right="2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(</w:t>
      </w:r>
      <w:r w:rsidR="00B66C7A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ฑ</w:t>
      </w:r>
      <w:r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</w:r>
      <w:r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ภาษีเงินได้</w:t>
      </w:r>
    </w:p>
    <w:p w14:paraId="4CC1DDD5" w14:textId="65F95765" w:rsidR="00642F08" w:rsidRPr="00FF0022" w:rsidRDefault="00642F08" w:rsidP="003B58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20"/>
          <w:szCs w:val="20"/>
        </w:rPr>
      </w:pPr>
    </w:p>
    <w:p w14:paraId="0AB5D863" w14:textId="006085D5" w:rsidR="00C1334C" w:rsidRDefault="00642F08" w:rsidP="005F62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642F08">
        <w:rPr>
          <w:rFonts w:ascii="Angsana New" w:hAnsi="Angsana New"/>
          <w:sz w:val="30"/>
          <w:szCs w:val="30"/>
          <w:cs/>
        </w:rPr>
        <w:t>กองทรัสต์ได้รับยกเว้นภาษีเงินได้นิติบุคคลในประเทศไทย จึงไม่มีภาระภาษีเงินได้นิติบุคคล</w:t>
      </w:r>
    </w:p>
    <w:p w14:paraId="11FADE8D" w14:textId="3492ECE8" w:rsidR="005F625C" w:rsidRDefault="005F625C" w:rsidP="005F62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 w:hanging="22"/>
        <w:jc w:val="thaiDistribute"/>
        <w:rPr>
          <w:rFonts w:ascii="Angsana New" w:hAnsi="Angsana New"/>
          <w:sz w:val="10"/>
          <w:szCs w:val="10"/>
        </w:rPr>
      </w:pPr>
    </w:p>
    <w:p w14:paraId="03975481" w14:textId="77777777" w:rsidR="00036425" w:rsidRPr="005F625C" w:rsidRDefault="00036425" w:rsidP="005F62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 w:hanging="22"/>
        <w:jc w:val="thaiDistribute"/>
        <w:rPr>
          <w:rFonts w:ascii="Angsana New" w:hAnsi="Angsana New"/>
          <w:sz w:val="10"/>
          <w:szCs w:val="10"/>
          <w:cs/>
        </w:rPr>
      </w:pPr>
    </w:p>
    <w:p w14:paraId="7A978434" w14:textId="5E2606B0" w:rsidR="00C1334C" w:rsidRPr="005F625C" w:rsidRDefault="00C1334C" w:rsidP="00C13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F625C">
        <w:rPr>
          <w:rFonts w:ascii="Angsana New" w:hAnsi="Angsana New"/>
          <w:sz w:val="30"/>
          <w:szCs w:val="30"/>
          <w:cs/>
        </w:rPr>
        <w:lastRenderedPageBreak/>
        <w:t>ค่าใช้จ่ายภาษีเงินได้</w:t>
      </w:r>
      <w:r w:rsidR="00347EA5">
        <w:rPr>
          <w:rFonts w:ascii="Angsana New" w:hAnsi="Angsana New" w:hint="cs"/>
          <w:sz w:val="30"/>
          <w:szCs w:val="30"/>
          <w:cs/>
        </w:rPr>
        <w:t>ในงบการเงิน</w:t>
      </w:r>
      <w:r w:rsidR="00FE31A4">
        <w:rPr>
          <w:rFonts w:ascii="Angsana New" w:hAnsi="Angsana New" w:hint="cs"/>
          <w:sz w:val="30"/>
          <w:szCs w:val="30"/>
          <w:cs/>
        </w:rPr>
        <w:t>รวม</w:t>
      </w:r>
      <w:r w:rsidRPr="005F625C">
        <w:rPr>
          <w:rFonts w:ascii="Angsana New" w:hAnsi="Angsana New"/>
          <w:sz w:val="30"/>
          <w:szCs w:val="30"/>
          <w:cs/>
        </w:rPr>
        <w:t>สำหรับปีประกอบด้วยภาษีเงินได้ของงวดปัจจุบันและภาษีเงินได้รอการตัดบัญชี</w:t>
      </w:r>
      <w:r w:rsidR="00347EA5" w:rsidRPr="005F625C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Pr="005F625C">
        <w:rPr>
          <w:rFonts w:ascii="Angsana New" w:hAnsi="Angsana New"/>
          <w:sz w:val="30"/>
          <w:szCs w:val="30"/>
          <w:cs/>
        </w:rPr>
        <w:t xml:space="preserve">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</w:t>
      </w:r>
      <w:r w:rsidR="00206DB8">
        <w:rPr>
          <w:rFonts w:ascii="Angsana New" w:hAnsi="Angsana New" w:hint="cs"/>
          <w:sz w:val="30"/>
          <w:szCs w:val="30"/>
          <w:cs/>
        </w:rPr>
        <w:t>หน่วยทรัสต์</w:t>
      </w:r>
      <w:r w:rsidRPr="005F625C">
        <w:rPr>
          <w:rFonts w:ascii="Angsana New" w:hAnsi="Angsana New"/>
          <w:sz w:val="30"/>
          <w:szCs w:val="30"/>
          <w:cs/>
        </w:rPr>
        <w:t>หรือกำไรขาดทุนเบ็ดเสร็จอื่น</w:t>
      </w:r>
      <w:r w:rsidRPr="005F625C">
        <w:rPr>
          <w:rFonts w:ascii="Angsana New" w:hAnsi="Angsana New"/>
          <w:sz w:val="30"/>
          <w:szCs w:val="30"/>
        </w:rPr>
        <w:t xml:space="preserve"> </w:t>
      </w:r>
    </w:p>
    <w:p w14:paraId="3EB5AAF8" w14:textId="77777777" w:rsidR="00744DFE" w:rsidRPr="005F625C" w:rsidRDefault="00744DFE" w:rsidP="00744D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20"/>
          <w:szCs w:val="20"/>
        </w:rPr>
      </w:pPr>
    </w:p>
    <w:p w14:paraId="385180F6" w14:textId="14AB4E9A" w:rsidR="00355147" w:rsidRPr="005F625C" w:rsidRDefault="00355147" w:rsidP="00642F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5F625C">
        <w:rPr>
          <w:rFonts w:ascii="Angsana New" w:hAnsi="Angsana New"/>
          <w:sz w:val="30"/>
          <w:szCs w:val="30"/>
          <w:cs/>
        </w:rPr>
        <w:t>ภาษีเงินได้</w:t>
      </w:r>
      <w:r w:rsidR="00347EA5" w:rsidRPr="005F625C">
        <w:rPr>
          <w:rFonts w:ascii="Angsana New" w:hAnsi="Angsana New"/>
          <w:sz w:val="30"/>
          <w:szCs w:val="30"/>
          <w:cs/>
        </w:rPr>
        <w:t>ของงวดปัจจุบัน</w:t>
      </w:r>
      <w:r w:rsidRPr="005F625C">
        <w:rPr>
          <w:rFonts w:ascii="Angsana New" w:hAnsi="Angsana New"/>
          <w:sz w:val="30"/>
          <w:szCs w:val="30"/>
          <w:cs/>
        </w:rPr>
        <w:t>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0625CE" w:rsidRPr="005F625C">
        <w:rPr>
          <w:rFonts w:ascii="Angsana New" w:hAnsi="Angsana New" w:hint="cs"/>
          <w:sz w:val="30"/>
          <w:szCs w:val="30"/>
          <w:cs/>
        </w:rPr>
        <w:t xml:space="preserve"> </w:t>
      </w:r>
      <w:r w:rsidRPr="005F625C">
        <w:rPr>
          <w:rFonts w:ascii="Angsana New" w:hAnsi="Angsana New"/>
          <w:sz w:val="30"/>
          <w:szCs w:val="30"/>
          <w:cs/>
        </w:rPr>
        <w:t>ๆ</w:t>
      </w:r>
    </w:p>
    <w:p w14:paraId="6F291D63" w14:textId="26E7EB36" w:rsidR="00642F08" w:rsidRPr="005F625C" w:rsidRDefault="00642F08" w:rsidP="00744D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eastAsia="Cordia New" w:hAnsi="Angsana New"/>
          <w:b/>
          <w:bCs/>
          <w:i/>
          <w:iCs/>
          <w:sz w:val="20"/>
          <w:szCs w:val="20"/>
        </w:rPr>
      </w:pPr>
    </w:p>
    <w:p w14:paraId="47E9BB8E" w14:textId="72383097" w:rsidR="00F70854" w:rsidRPr="005F625C" w:rsidRDefault="00C1334C" w:rsidP="00744D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Theme="majorBidi" w:hAnsiTheme="majorBidi" w:cstheme="majorBidi"/>
          <w:sz w:val="30"/>
          <w:szCs w:val="30"/>
        </w:rPr>
      </w:pPr>
      <w:r w:rsidRPr="005F625C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</w:p>
    <w:p w14:paraId="07BFB8FE" w14:textId="61288D5C" w:rsidR="00C1334C" w:rsidRPr="005F625C" w:rsidRDefault="00C1334C" w:rsidP="00744D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Theme="majorBidi" w:hAnsiTheme="majorBidi" w:cstheme="majorBidi"/>
          <w:sz w:val="20"/>
          <w:szCs w:val="20"/>
        </w:rPr>
      </w:pPr>
    </w:p>
    <w:p w14:paraId="6BC3FF40" w14:textId="2F9C2A22" w:rsidR="00C1334C" w:rsidRPr="005F625C" w:rsidRDefault="00C1334C" w:rsidP="00744D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Theme="majorBidi" w:hAnsiTheme="majorBidi" w:cstheme="majorBidi"/>
          <w:sz w:val="30"/>
          <w:szCs w:val="30"/>
        </w:rPr>
      </w:pPr>
      <w:r w:rsidRPr="005F625C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5F625C" w:rsidRPr="005F625C">
        <w:rPr>
          <w:rFonts w:asciiTheme="majorBidi" w:hAnsiTheme="majorBidi" w:cstheme="majorBidi"/>
          <w:b/>
          <w:sz w:val="30"/>
          <w:szCs w:val="30"/>
          <w:cs/>
        </w:rPr>
        <w:t>กลุ่ม</w:t>
      </w:r>
      <w:r w:rsidR="005F625C" w:rsidRPr="005F625C">
        <w:rPr>
          <w:rFonts w:asciiTheme="majorBidi" w:hAnsiTheme="majorBidi" w:cstheme="majorBidi" w:hint="cs"/>
          <w:b/>
          <w:sz w:val="30"/>
          <w:szCs w:val="30"/>
          <w:cs/>
        </w:rPr>
        <w:t>กองทรัสต์</w:t>
      </w:r>
      <w:r w:rsidRPr="005F625C">
        <w:rPr>
          <w:rFonts w:asciiTheme="majorBidi" w:hAnsiTheme="majorBidi" w:cstheme="majorBidi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3478A1E6" w14:textId="12E7C64E" w:rsidR="00C1334C" w:rsidRPr="005F625C" w:rsidRDefault="00C1334C" w:rsidP="00744D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Theme="majorBidi" w:hAnsiTheme="majorBidi" w:cstheme="majorBidi"/>
          <w:sz w:val="20"/>
          <w:szCs w:val="20"/>
        </w:rPr>
      </w:pPr>
    </w:p>
    <w:p w14:paraId="60AF5854" w14:textId="248E12D0" w:rsidR="00C1334C" w:rsidRPr="005F625C" w:rsidRDefault="00C1334C" w:rsidP="00744D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Theme="majorBidi" w:hAnsiTheme="majorBidi" w:cstheme="majorBidi"/>
          <w:sz w:val="30"/>
          <w:szCs w:val="30"/>
        </w:rPr>
      </w:pPr>
      <w:r w:rsidRPr="005F625C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79748B6D" w14:textId="0715DAF3" w:rsidR="00C1334C" w:rsidRPr="005F625C" w:rsidRDefault="00C1334C" w:rsidP="00744D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Theme="majorBidi" w:hAnsiTheme="majorBidi" w:cstheme="majorBidi"/>
          <w:sz w:val="20"/>
          <w:szCs w:val="20"/>
        </w:rPr>
      </w:pPr>
    </w:p>
    <w:p w14:paraId="0CB6D186" w14:textId="0713B206" w:rsidR="00C1334C" w:rsidRPr="005F625C" w:rsidRDefault="00C1334C" w:rsidP="00C1334C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F625C">
        <w:rPr>
          <w:rFonts w:asciiTheme="majorBidi" w:hAnsiTheme="majorBidi" w:cstheme="majorBidi"/>
          <w:sz w:val="30"/>
          <w:szCs w:val="30"/>
          <w:cs/>
        </w:rPr>
        <w:t xml:space="preserve">ในการกำหนดมูลค่าของภาษีเงินได้ของงวดปัจจุบันและภาษีเงินได้รอการตัดบัญชี </w:t>
      </w:r>
      <w:r w:rsidR="005F625C" w:rsidRPr="005F625C">
        <w:rPr>
          <w:rFonts w:asciiTheme="majorBidi" w:hAnsiTheme="majorBidi" w:cstheme="majorBidi"/>
          <w:b/>
          <w:sz w:val="30"/>
          <w:szCs w:val="30"/>
          <w:cs/>
        </w:rPr>
        <w:t>กลุ่ม</w:t>
      </w:r>
      <w:r w:rsidR="005F625C" w:rsidRPr="005F625C">
        <w:rPr>
          <w:rFonts w:asciiTheme="majorBidi" w:hAnsiTheme="majorBidi" w:cstheme="majorBidi" w:hint="cs"/>
          <w:b/>
          <w:sz w:val="30"/>
          <w:szCs w:val="30"/>
          <w:cs/>
        </w:rPr>
        <w:t>กองทรัสต์</w:t>
      </w:r>
      <w:r w:rsidRPr="005F625C">
        <w:rPr>
          <w:rFonts w:asciiTheme="majorBidi" w:hAnsiTheme="majorBidi" w:cstheme="majorBidi"/>
          <w:sz w:val="30"/>
          <w:szCs w:val="30"/>
          <w:cs/>
        </w:rPr>
        <w:t xml:space="preserve">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</w:t>
      </w:r>
      <w:r w:rsidR="005F625C" w:rsidRPr="005F625C">
        <w:rPr>
          <w:rFonts w:asciiTheme="majorBidi" w:hAnsiTheme="majorBidi" w:cstheme="majorBidi"/>
          <w:b/>
          <w:sz w:val="30"/>
          <w:szCs w:val="30"/>
          <w:cs/>
        </w:rPr>
        <w:t>กลุ่ม</w:t>
      </w:r>
      <w:r w:rsidR="005F625C" w:rsidRPr="005F625C">
        <w:rPr>
          <w:rFonts w:asciiTheme="majorBidi" w:hAnsiTheme="majorBidi" w:cstheme="majorBidi" w:hint="cs"/>
          <w:b/>
          <w:sz w:val="30"/>
          <w:szCs w:val="30"/>
          <w:cs/>
        </w:rPr>
        <w:t>กองทรัสต์</w:t>
      </w:r>
      <w:r w:rsidR="005F625C" w:rsidRPr="005F625C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5F625C">
        <w:rPr>
          <w:rFonts w:asciiTheme="majorBidi" w:hAnsiTheme="majorBidi" w:cstheme="majorBidi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ข้อมูลใหม่ๆ</w:t>
      </w:r>
      <w:r w:rsidRPr="005F625C">
        <w:rPr>
          <w:rFonts w:asciiTheme="majorBidi" w:hAnsiTheme="majorBidi" w:cstheme="majorBidi"/>
          <w:sz w:val="30"/>
          <w:szCs w:val="30"/>
        </w:rPr>
        <w:t xml:space="preserve"> </w:t>
      </w:r>
      <w:r w:rsidRPr="005F625C">
        <w:rPr>
          <w:rFonts w:asciiTheme="majorBidi" w:hAnsiTheme="majorBidi" w:cstheme="majorBidi"/>
          <w:sz w:val="30"/>
          <w:szCs w:val="30"/>
          <w:cs/>
        </w:rPr>
        <w:t>อาจจะทำให้</w:t>
      </w:r>
      <w:r w:rsidR="005F625C" w:rsidRPr="005F625C">
        <w:rPr>
          <w:rFonts w:asciiTheme="majorBidi" w:hAnsiTheme="majorBidi" w:cstheme="majorBidi"/>
          <w:b/>
          <w:sz w:val="30"/>
          <w:szCs w:val="30"/>
          <w:cs/>
        </w:rPr>
        <w:t>กลุ่ม</w:t>
      </w:r>
      <w:r w:rsidR="005F625C" w:rsidRPr="005F625C">
        <w:rPr>
          <w:rFonts w:asciiTheme="majorBidi" w:hAnsiTheme="majorBidi" w:cstheme="majorBidi" w:hint="cs"/>
          <w:b/>
          <w:sz w:val="30"/>
          <w:szCs w:val="30"/>
          <w:cs/>
        </w:rPr>
        <w:t>กองทรัสต์เ</w:t>
      </w:r>
      <w:r w:rsidRPr="005F625C">
        <w:rPr>
          <w:rFonts w:asciiTheme="majorBidi" w:hAnsiTheme="majorBidi" w:cstheme="majorBidi"/>
          <w:sz w:val="30"/>
          <w:szCs w:val="30"/>
          <w:cs/>
        </w:rPr>
        <w:t>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6C7D439D" w14:textId="6D000912" w:rsidR="00C1334C" w:rsidRPr="005F625C" w:rsidRDefault="00C1334C" w:rsidP="00744D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eastAsia="Cordia New" w:hAnsi="Angsana New"/>
          <w:b/>
          <w:bCs/>
          <w:i/>
          <w:iCs/>
          <w:sz w:val="20"/>
          <w:szCs w:val="20"/>
        </w:rPr>
      </w:pPr>
    </w:p>
    <w:p w14:paraId="3568D9B2" w14:textId="14A238A4" w:rsidR="00C1334C" w:rsidRPr="005F625C" w:rsidRDefault="00C1334C" w:rsidP="00744D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eastAsia="Cordia New" w:hAnsi="Angsana New"/>
          <w:b/>
          <w:bCs/>
          <w:i/>
          <w:iCs/>
          <w:sz w:val="30"/>
          <w:szCs w:val="30"/>
        </w:rPr>
      </w:pPr>
      <w:r w:rsidRPr="005F625C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</w:t>
      </w:r>
      <w:r w:rsidRPr="005F625C">
        <w:rPr>
          <w:rFonts w:asciiTheme="majorBidi" w:hAnsiTheme="majorBidi" w:cstheme="majorBidi"/>
          <w:sz w:val="30"/>
          <w:szCs w:val="30"/>
          <w:cs/>
        </w:rPr>
        <w:lastRenderedPageBreak/>
        <w:t>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112740D8" w14:textId="29EF4F8C" w:rsidR="00F70854" w:rsidRPr="005F625C" w:rsidRDefault="00F70854" w:rsidP="00744D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eastAsia="Cordia New" w:hAnsi="Angsana New"/>
          <w:b/>
          <w:bCs/>
          <w:i/>
          <w:iCs/>
          <w:sz w:val="20"/>
          <w:szCs w:val="20"/>
        </w:rPr>
      </w:pPr>
    </w:p>
    <w:p w14:paraId="7DE5F6B7" w14:textId="5F9192A2" w:rsidR="00F70854" w:rsidRPr="00036425" w:rsidRDefault="00C1334C" w:rsidP="000364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eastAsia="Cordia New" w:hAnsi="Angsana New"/>
          <w:b/>
          <w:bCs/>
          <w:i/>
          <w:iCs/>
          <w:sz w:val="30"/>
          <w:szCs w:val="30"/>
        </w:rPr>
      </w:pPr>
      <w:r w:rsidRPr="005F625C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</w:t>
      </w:r>
      <w:r w:rsidR="00702957">
        <w:rPr>
          <w:rFonts w:asciiTheme="majorBidi" w:hAnsiTheme="majorBidi" w:cstheme="majorBidi" w:hint="cs"/>
          <w:sz w:val="30"/>
          <w:szCs w:val="30"/>
          <w:cs/>
        </w:rPr>
        <w:t>กองทรัสต์</w:t>
      </w:r>
      <w:r w:rsidRPr="005F625C">
        <w:rPr>
          <w:rFonts w:asciiTheme="majorBidi" w:hAnsiTheme="majorBidi" w:cstheme="majorBidi"/>
          <w:sz w:val="30"/>
          <w:szCs w:val="30"/>
          <w:cs/>
        </w:rPr>
        <w:t>แล้วอาจมีจำนวนไม่เพียงพอที่จะบันทึกสินทรัพย์ภาษีเงินได้ทั้งจำนวน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7AC0491" w14:textId="77777777" w:rsidR="00F70854" w:rsidRDefault="00F70854" w:rsidP="005F62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eastAsia="Cordia New" w:hAnsi="Angsana New"/>
          <w:b/>
          <w:bCs/>
          <w:i/>
          <w:iCs/>
        </w:rPr>
      </w:pPr>
    </w:p>
    <w:p w14:paraId="7E2E5865" w14:textId="09D97742" w:rsidR="00355147" w:rsidRPr="00EA592D" w:rsidRDefault="00355147" w:rsidP="00355147">
      <w:pPr>
        <w:pStyle w:val="a"/>
        <w:tabs>
          <w:tab w:val="clear" w:pos="1080"/>
        </w:tabs>
        <w:ind w:left="540" w:right="2" w:hanging="540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(</w:t>
      </w:r>
      <w:r w:rsidR="00B66C7A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ฒ</w:t>
      </w:r>
      <w:r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การแบ่งปันส่วนทุน</w:t>
      </w:r>
    </w:p>
    <w:p w14:paraId="53022349" w14:textId="77777777" w:rsidR="00355147" w:rsidRPr="00273C35" w:rsidRDefault="00355147" w:rsidP="00355147">
      <w:pPr>
        <w:pStyle w:val="a"/>
        <w:tabs>
          <w:tab w:val="clear" w:pos="1080"/>
        </w:tabs>
        <w:ind w:left="540" w:right="2" w:hanging="540"/>
        <w:jc w:val="thaiDistribute"/>
        <w:rPr>
          <w:rFonts w:ascii="Angsana New" w:eastAsia="Cordia New" w:hAnsi="Angsana New" w:cs="Angsana New"/>
          <w:sz w:val="20"/>
          <w:szCs w:val="20"/>
          <w:lang w:val="en-US"/>
        </w:rPr>
      </w:pPr>
    </w:p>
    <w:p w14:paraId="04020276" w14:textId="77777777" w:rsidR="00355147" w:rsidRDefault="00355147" w:rsidP="00355147">
      <w:pPr>
        <w:pStyle w:val="a"/>
        <w:tabs>
          <w:tab w:val="clear" w:pos="1080"/>
        </w:tabs>
        <w:ind w:left="540" w:right="2" w:hanging="540"/>
        <w:jc w:val="thaiDistribute"/>
        <w:rPr>
          <w:rFonts w:ascii="Angsana New" w:eastAsia="Cordia New" w:hAnsi="Angsana New" w:cs="Angsana New"/>
          <w:lang w:val="en-US"/>
        </w:rPr>
      </w:pPr>
      <w:r w:rsidRPr="00EA592D">
        <w:rPr>
          <w:rFonts w:ascii="Angsana New" w:eastAsia="Cordia New" w:hAnsi="Angsana New" w:cs="Angsana New"/>
          <w:cs/>
          <w:lang w:val="en-US"/>
        </w:rPr>
        <w:tab/>
      </w:r>
      <w:r>
        <w:rPr>
          <w:rFonts w:ascii="Angsana New" w:eastAsia="Cordia New" w:hAnsi="Angsana New" w:cs="Angsana New" w:hint="cs"/>
          <w:cs/>
          <w:lang w:val="en-US"/>
        </w:rPr>
        <w:t>กลุ่ม</w:t>
      </w:r>
      <w:r>
        <w:rPr>
          <w:rFonts w:ascii="Angsana New" w:eastAsia="Cordia New" w:hAnsi="Angsana New" w:cs="Angsana New"/>
          <w:cs/>
          <w:lang w:val="en-US"/>
        </w:rPr>
        <w:t>กองทรัสต์</w:t>
      </w:r>
      <w:r w:rsidRPr="00EA592D">
        <w:rPr>
          <w:rFonts w:ascii="Angsana New" w:eastAsia="Cordia New" w:hAnsi="Angsana New" w:cs="Angsana New"/>
          <w:cs/>
          <w:lang w:val="en-US"/>
        </w:rPr>
        <w:t>บันทึกลดกำไรสะสม ณ วันที่ประกาศจ่าย</w:t>
      </w:r>
      <w:r>
        <w:rPr>
          <w:rFonts w:ascii="Angsana New" w:eastAsia="Cordia New" w:hAnsi="Angsana New" w:cs="Angsana New" w:hint="cs"/>
          <w:cs/>
          <w:lang w:val="en-US"/>
        </w:rPr>
        <w:t>ประโยชน์ผลตอบแทน</w:t>
      </w:r>
    </w:p>
    <w:p w14:paraId="14108675" w14:textId="7B6C3FA8" w:rsidR="00355147" w:rsidRPr="00036425" w:rsidRDefault="00355147" w:rsidP="00355147">
      <w:pPr>
        <w:pStyle w:val="a"/>
        <w:tabs>
          <w:tab w:val="clear" w:pos="1080"/>
        </w:tabs>
        <w:ind w:left="540" w:right="2" w:hanging="540"/>
        <w:jc w:val="thaiDistribute"/>
        <w:rPr>
          <w:rFonts w:ascii="Angsana New" w:eastAsia="Cordia New" w:hAnsi="Angsana New" w:cs="Angsana New"/>
          <w:sz w:val="20"/>
          <w:szCs w:val="20"/>
          <w:lang w:val="en-US"/>
        </w:rPr>
      </w:pPr>
      <w:r w:rsidRPr="00B71C3E">
        <w:rPr>
          <w:rFonts w:ascii="Angsana New" w:eastAsia="Cordia New" w:hAnsi="Angsana New" w:cs="Angsana New"/>
          <w:cs/>
          <w:lang w:val="en-US"/>
        </w:rPr>
        <w:t xml:space="preserve"> </w:t>
      </w:r>
    </w:p>
    <w:p w14:paraId="31618876" w14:textId="616CFA3F" w:rsidR="00C50AB9" w:rsidRDefault="00F41DB8" w:rsidP="00355147">
      <w:pPr>
        <w:pStyle w:val="a"/>
        <w:tabs>
          <w:tab w:val="clear" w:pos="1080"/>
        </w:tabs>
        <w:ind w:right="2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 xml:space="preserve"> </w:t>
      </w:r>
      <w:r w:rsidR="00C50AB9"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(</w:t>
      </w:r>
      <w:r w:rsidR="00B66C7A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ณ</w:t>
      </w:r>
      <w:r w:rsidR="00C50AB9"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="00C50AB9"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</w:r>
      <w:r w:rsidR="00C50AB9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บุคคลหรือกิจการที่เกี่ยวข้องกัน</w:t>
      </w:r>
    </w:p>
    <w:p w14:paraId="05BCD6B6" w14:textId="77777777" w:rsidR="00C50AB9" w:rsidRPr="00036425" w:rsidRDefault="00C50AB9" w:rsidP="00C50A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3885AE4D" w14:textId="6ADA0560" w:rsidR="00C50AB9" w:rsidRPr="00623946" w:rsidRDefault="00C50AB9" w:rsidP="00C50AB9">
      <w:pPr>
        <w:spacing w:line="240" w:lineRule="auto"/>
        <w:ind w:left="540" w:right="-108"/>
        <w:jc w:val="thaiDistribute"/>
        <w:rPr>
          <w:rFonts w:asciiTheme="majorBidi" w:eastAsia="Calibri" w:hAnsiTheme="majorBidi" w:cstheme="majorBidi"/>
          <w:b/>
          <w:color w:val="0000FF"/>
          <w:sz w:val="30"/>
          <w:szCs w:val="30"/>
        </w:rPr>
      </w:pPr>
      <w:r w:rsidRPr="00EB72A4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กองทรัสต์</w:t>
      </w:r>
      <w:r w:rsidRPr="00EB72A4">
        <w:rPr>
          <w:rFonts w:asciiTheme="majorBidi" w:hAnsiTheme="majorBidi" w:cstheme="majorBidi"/>
          <w:b/>
          <w:sz w:val="30"/>
          <w:szCs w:val="30"/>
          <w:cs/>
        </w:rPr>
        <w:t xml:space="preserve">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กองทรัสต์</w:t>
      </w:r>
      <w:r w:rsidRPr="00EB72A4">
        <w:rPr>
          <w:rFonts w:asciiTheme="majorBidi" w:hAnsiTheme="majorBidi" w:cstheme="majorBidi"/>
          <w:b/>
          <w:sz w:val="30"/>
          <w:szCs w:val="30"/>
          <w:cs/>
        </w:rPr>
        <w:t xml:space="preserve"> หรือ กลุ่ม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กองทรัสต์</w:t>
      </w:r>
      <w:r w:rsidRPr="00EB72A4">
        <w:rPr>
          <w:rFonts w:asciiTheme="majorBidi" w:hAnsiTheme="majorBidi" w:cstheme="majorBidi"/>
          <w:b/>
          <w:sz w:val="30"/>
          <w:szCs w:val="30"/>
          <w:cs/>
        </w:rPr>
        <w:t>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Pr="0062394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7B7CA3EC" w14:textId="226FCF2D" w:rsidR="00C50AB9" w:rsidRPr="00036425" w:rsidRDefault="00C50AB9" w:rsidP="00C50A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5CC40B9F" w14:textId="3CF4FF7F" w:rsidR="00B71C3E" w:rsidRDefault="00B71C3E" w:rsidP="00B71C3E">
      <w:pPr>
        <w:pStyle w:val="a"/>
        <w:tabs>
          <w:tab w:val="clear" w:pos="1080"/>
        </w:tabs>
        <w:ind w:right="2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(</w:t>
      </w:r>
      <w:r w:rsidR="00B66C7A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ด</w:t>
      </w:r>
      <w:r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</w:r>
      <w:r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รายงานทางการเงินจำแนกตามส่วนงาน</w:t>
      </w:r>
    </w:p>
    <w:p w14:paraId="366BB323" w14:textId="77777777" w:rsidR="00B71C3E" w:rsidRPr="00036425" w:rsidRDefault="00B71C3E" w:rsidP="00C50A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5B77E7FB" w14:textId="77777777" w:rsidR="00C50AB9" w:rsidRPr="00AE35A4" w:rsidRDefault="00C50AB9" w:rsidP="00C50AB9">
      <w:pPr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AE35A4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</w:t>
      </w:r>
      <w:r>
        <w:rPr>
          <w:rFonts w:asciiTheme="majorBidi" w:hAnsiTheme="majorBidi" w:cstheme="majorBidi" w:hint="cs"/>
          <w:sz w:val="30"/>
          <w:szCs w:val="30"/>
          <w:cs/>
        </w:rPr>
        <w:t>บริหาร</w:t>
      </w:r>
      <w:r w:rsidRPr="00AE35A4">
        <w:rPr>
          <w:rFonts w:asciiTheme="majorBidi" w:hAnsiTheme="majorBidi" w:cstheme="majorBidi"/>
          <w:sz w:val="30"/>
          <w:szCs w:val="30"/>
          <w:cs/>
        </w:rPr>
        <w:t>ของกลุ่ม</w:t>
      </w:r>
      <w:r>
        <w:rPr>
          <w:rFonts w:asciiTheme="majorBidi" w:hAnsiTheme="majorBidi" w:cstheme="majorBidi" w:hint="cs"/>
          <w:sz w:val="30"/>
          <w:szCs w:val="30"/>
          <w:cs/>
        </w:rPr>
        <w:t>กองทรัสต์</w:t>
      </w:r>
      <w:r w:rsidRPr="00AE35A4">
        <w:rPr>
          <w:rFonts w:asciiTheme="majorBidi" w:hAnsiTheme="majorBidi" w:cstheme="majorBidi"/>
          <w:sz w:val="30"/>
          <w:szCs w:val="30"/>
          <w:cs/>
        </w:rPr>
        <w:t xml:space="preserve"> 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68EE196D" w14:textId="77777777" w:rsidR="00A6778F" w:rsidRDefault="00A67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3E9E1B6" w14:textId="7397F40B" w:rsidR="0000198E" w:rsidRPr="00CE726B" w:rsidRDefault="00CB51BF" w:rsidP="0000198E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B51BF">
        <w:rPr>
          <w:rFonts w:asciiTheme="majorBidi" w:hAnsiTheme="majorBidi" w:cstheme="majorBidi"/>
          <w:sz w:val="30"/>
          <w:szCs w:val="30"/>
        </w:rPr>
        <w:lastRenderedPageBreak/>
        <w:t>5</w:t>
      </w:r>
      <w:r w:rsidR="0000198E" w:rsidRPr="00CE726B">
        <w:rPr>
          <w:rFonts w:asciiTheme="majorBidi" w:hAnsiTheme="majorBidi" w:cstheme="majorBidi"/>
          <w:sz w:val="30"/>
          <w:szCs w:val="30"/>
        </w:rPr>
        <w:tab/>
      </w:r>
      <w:r w:rsidR="0000198E" w:rsidRPr="00464B5A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ผลกระทบจากการแพร่ระบาดของโรคติดเชื้อไวรัสโคโรน่า </w:t>
      </w:r>
      <w:r w:rsidRPr="00CB51BF">
        <w:rPr>
          <w:rFonts w:asciiTheme="majorBidi" w:hAnsiTheme="majorBidi" w:cstheme="majorBidi"/>
          <w:sz w:val="30"/>
          <w:szCs w:val="30"/>
        </w:rPr>
        <w:t>2</w:t>
      </w:r>
      <w:r w:rsidR="00297648" w:rsidRPr="00297648">
        <w:rPr>
          <w:rFonts w:asciiTheme="majorBidi" w:hAnsiTheme="majorBidi" w:cstheme="majorBidi"/>
          <w:sz w:val="30"/>
          <w:szCs w:val="30"/>
        </w:rPr>
        <w:t>0</w:t>
      </w:r>
      <w:r w:rsidRPr="00CB51BF">
        <w:rPr>
          <w:rFonts w:asciiTheme="majorBidi" w:hAnsiTheme="majorBidi" w:cstheme="majorBidi"/>
          <w:sz w:val="30"/>
          <w:szCs w:val="30"/>
        </w:rPr>
        <w:t>1</w:t>
      </w:r>
      <w:r w:rsidR="00297648" w:rsidRPr="00297648">
        <w:rPr>
          <w:rFonts w:asciiTheme="majorBidi" w:hAnsiTheme="majorBidi" w:cstheme="majorBidi"/>
          <w:sz w:val="30"/>
          <w:szCs w:val="30"/>
        </w:rPr>
        <w:t>9</w:t>
      </w:r>
    </w:p>
    <w:p w14:paraId="0E84B792" w14:textId="77777777" w:rsidR="0000198E" w:rsidRPr="00574D86" w:rsidRDefault="0000198E" w:rsidP="0000198E">
      <w:pPr>
        <w:jc w:val="thaiDistribute"/>
        <w:rPr>
          <w:rFonts w:asciiTheme="majorBidi" w:hAnsiTheme="majorBidi" w:cstheme="majorBidi"/>
          <w:sz w:val="10"/>
          <w:szCs w:val="10"/>
        </w:rPr>
      </w:pPr>
    </w:p>
    <w:p w14:paraId="14831536" w14:textId="164DC953" w:rsidR="0000198E" w:rsidRDefault="00F86FCB" w:rsidP="0000198E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F86FCB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CB51BF" w:rsidRPr="00CB51BF">
        <w:rPr>
          <w:rFonts w:asciiTheme="majorBidi" w:hAnsiTheme="majorBidi" w:cstheme="majorBidi"/>
          <w:sz w:val="30"/>
          <w:szCs w:val="30"/>
        </w:rPr>
        <w:t>2563</w:t>
      </w:r>
      <w:r w:rsidRPr="00F86FCB">
        <w:rPr>
          <w:rFonts w:asciiTheme="majorBidi" w:hAnsiTheme="majorBidi" w:cstheme="majorBidi"/>
          <w:sz w:val="30"/>
          <w:szCs w:val="30"/>
          <w:cs/>
        </w:rPr>
        <w:t xml:space="preserve"> เกิดการแพร่ระบาดของโรคติดเชื้อไวรัสโคโรนา </w:t>
      </w:r>
      <w:r w:rsidR="00CB51BF" w:rsidRPr="00CB51BF">
        <w:rPr>
          <w:rFonts w:asciiTheme="majorBidi" w:hAnsiTheme="majorBidi" w:cstheme="majorBidi"/>
          <w:sz w:val="30"/>
          <w:szCs w:val="30"/>
        </w:rPr>
        <w:t>2</w:t>
      </w:r>
      <w:r w:rsidR="00297648" w:rsidRPr="00297648">
        <w:rPr>
          <w:rFonts w:asciiTheme="majorBidi" w:hAnsiTheme="majorBidi" w:cstheme="majorBidi"/>
          <w:sz w:val="30"/>
          <w:szCs w:val="30"/>
        </w:rPr>
        <w:t>0</w:t>
      </w:r>
      <w:r w:rsidR="00CB51BF" w:rsidRPr="00CB51BF">
        <w:rPr>
          <w:rFonts w:asciiTheme="majorBidi" w:hAnsiTheme="majorBidi" w:cstheme="majorBidi"/>
          <w:sz w:val="30"/>
          <w:szCs w:val="30"/>
        </w:rPr>
        <w:t>1</w:t>
      </w:r>
      <w:r w:rsidR="00297648" w:rsidRPr="00297648">
        <w:rPr>
          <w:rFonts w:asciiTheme="majorBidi" w:hAnsiTheme="majorBidi" w:cstheme="majorBidi"/>
          <w:sz w:val="30"/>
          <w:szCs w:val="30"/>
        </w:rPr>
        <w:t>9</w:t>
      </w:r>
      <w:r w:rsidRPr="00F86FCB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F41DB8">
        <w:rPr>
          <w:rFonts w:asciiTheme="majorBidi" w:hAnsiTheme="majorBidi" w:cstheme="majorBidi"/>
          <w:sz w:val="30"/>
          <w:szCs w:val="30"/>
        </w:rPr>
        <w:t>COVID</w:t>
      </w:r>
      <w:r w:rsidR="00610896">
        <w:rPr>
          <w:rFonts w:asciiTheme="majorBidi" w:hAnsiTheme="majorBidi" w:cstheme="majorBidi"/>
          <w:sz w:val="30"/>
          <w:szCs w:val="30"/>
        </w:rPr>
        <w:t>-</w:t>
      </w:r>
      <w:r w:rsidR="00CB51BF" w:rsidRPr="00CB51BF">
        <w:rPr>
          <w:rFonts w:asciiTheme="majorBidi" w:hAnsiTheme="majorBidi" w:cstheme="majorBidi"/>
          <w:sz w:val="30"/>
          <w:szCs w:val="30"/>
        </w:rPr>
        <w:t>1</w:t>
      </w:r>
      <w:r w:rsidR="00297648" w:rsidRPr="00297648">
        <w:rPr>
          <w:rFonts w:asciiTheme="majorBidi" w:hAnsiTheme="majorBidi" w:cstheme="majorBidi"/>
          <w:sz w:val="30"/>
          <w:szCs w:val="30"/>
        </w:rPr>
        <w:t>9</w:t>
      </w:r>
      <w:r w:rsidRPr="00F86FCB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00198E" w:rsidRPr="00201803">
        <w:rPr>
          <w:rFonts w:asciiTheme="majorBidi" w:hAnsiTheme="majorBidi" w:cstheme="majorBidi"/>
          <w:sz w:val="30"/>
          <w:szCs w:val="30"/>
        </w:rPr>
        <w:t> </w:t>
      </w:r>
      <w:r w:rsidR="0000198E" w:rsidRPr="00201803">
        <w:rPr>
          <w:rFonts w:asciiTheme="majorBidi" w:hAnsiTheme="majorBidi" w:cstheme="majorBidi" w:hint="cs"/>
          <w:sz w:val="30"/>
          <w:szCs w:val="30"/>
          <w:cs/>
        </w:rPr>
        <w:t>ทำให้ประเทศไทยและหลายประเทศได้ประกาศมาตรการป้องกันหลายประการเพื่อป้องกันการแพร่ระบาดของโรค ซึ่งส่งผลกระทบต่อผลการดำเนินงานของ</w:t>
      </w:r>
      <w:r w:rsidR="00AF75BD">
        <w:rPr>
          <w:rFonts w:asciiTheme="majorBidi" w:hAnsiTheme="majorBidi" w:hint="cs"/>
          <w:sz w:val="30"/>
          <w:szCs w:val="30"/>
          <w:cs/>
        </w:rPr>
        <w:t>กลุ่ม</w:t>
      </w:r>
      <w:r w:rsidR="0000198E" w:rsidRPr="00201803">
        <w:rPr>
          <w:rFonts w:asciiTheme="majorBidi" w:hAnsiTheme="majorBidi" w:cstheme="majorBidi" w:hint="cs"/>
          <w:sz w:val="30"/>
          <w:szCs w:val="30"/>
          <w:cs/>
        </w:rPr>
        <w:t xml:space="preserve">กองทรัสต์ เป็นผลให้รายได้ค่าเช่าส่วนที่เป็นค่าเช่าผันแปรลดลง ทั้งนี้ ผู้จัดการกองทรัสต์มีการติดตามสถานการณ์ดังกล่าวอย่างใกล้ชิด </w:t>
      </w:r>
      <w:r w:rsidR="0000198E" w:rsidRPr="00201803">
        <w:rPr>
          <w:rFonts w:asciiTheme="majorBidi" w:hAnsiTheme="majorBidi" w:cstheme="majorBidi"/>
          <w:sz w:val="30"/>
          <w:szCs w:val="30"/>
        </w:rPr>
        <w:t> </w:t>
      </w:r>
      <w:r w:rsidR="0000198E" w:rsidRPr="00201803">
        <w:rPr>
          <w:rFonts w:asciiTheme="majorBidi" w:hAnsiTheme="majorBidi" w:cstheme="majorBidi" w:hint="cs"/>
          <w:sz w:val="30"/>
          <w:szCs w:val="30"/>
          <w:cs/>
        </w:rPr>
        <w:t>เนื่องด้วยสถานการณ์ของการแพร่ระบาดดังกล่าวยังไม่สิ้นสุด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ทำให้เกิดความไม่แน่นอนในการประมาณการผลกระทบที่คาดว่าจะเกิดขึ้นต่อ</w:t>
      </w:r>
      <w:r w:rsidR="005544F8">
        <w:rPr>
          <w:rFonts w:asciiTheme="majorBidi" w:hAnsiTheme="majorBidi" w:hint="cs"/>
          <w:sz w:val="30"/>
          <w:szCs w:val="30"/>
          <w:cs/>
        </w:rPr>
        <w:t>กลุ่ม</w:t>
      </w:r>
      <w:r w:rsidR="0000198E" w:rsidRPr="00201803">
        <w:rPr>
          <w:rFonts w:asciiTheme="majorBidi" w:hAnsiTheme="majorBidi" w:cstheme="majorBidi" w:hint="cs"/>
          <w:sz w:val="30"/>
          <w:szCs w:val="30"/>
          <w:cs/>
        </w:rPr>
        <w:t xml:space="preserve">กองทรัสต์ ทั้งนี้ </w:t>
      </w:r>
      <w:r w:rsidR="005544F8">
        <w:rPr>
          <w:rFonts w:asciiTheme="majorBidi" w:hAnsiTheme="majorBidi" w:hint="cs"/>
          <w:sz w:val="30"/>
          <w:szCs w:val="30"/>
          <w:cs/>
        </w:rPr>
        <w:t>กลุ่ม</w:t>
      </w:r>
      <w:r w:rsidR="0000198E" w:rsidRPr="00201803">
        <w:rPr>
          <w:rFonts w:asciiTheme="majorBidi" w:hAnsiTheme="majorBidi" w:cstheme="majorBidi" w:hint="cs"/>
          <w:sz w:val="30"/>
          <w:szCs w:val="30"/>
          <w:cs/>
        </w:rPr>
        <w:t xml:space="preserve">กองทรัสต์ได้นำแนวปฏิบัติทางบัญชีเรื่อง มาตรการผ่อนปรนชั่วคราวสำหรับทางเลือกเพิ่มเติมทางบัญชีเพื่อรองรับผลกระทบจากสถานการณ์ </w:t>
      </w:r>
      <w:r w:rsidR="0000198E" w:rsidRPr="00201803">
        <w:rPr>
          <w:rFonts w:asciiTheme="majorBidi" w:hAnsiTheme="majorBidi" w:cstheme="majorBidi"/>
          <w:sz w:val="30"/>
          <w:szCs w:val="30"/>
        </w:rPr>
        <w:t>COVID-</w:t>
      </w:r>
      <w:r w:rsidR="00CB51BF" w:rsidRPr="00CB51BF">
        <w:rPr>
          <w:rFonts w:asciiTheme="majorBidi" w:hAnsiTheme="majorBidi" w:cstheme="majorBidi"/>
          <w:sz w:val="30"/>
          <w:szCs w:val="30"/>
        </w:rPr>
        <w:t>1</w:t>
      </w:r>
      <w:r w:rsidR="00297648" w:rsidRPr="00297648">
        <w:rPr>
          <w:rFonts w:asciiTheme="majorBidi" w:hAnsiTheme="majorBidi" w:cstheme="majorBidi"/>
          <w:sz w:val="30"/>
          <w:szCs w:val="30"/>
        </w:rPr>
        <w:t>9</w:t>
      </w:r>
      <w:r w:rsidR="0000198E" w:rsidRPr="00201803">
        <w:rPr>
          <w:rFonts w:asciiTheme="majorBidi" w:hAnsiTheme="majorBidi" w:cstheme="majorBidi" w:hint="cs"/>
          <w:sz w:val="30"/>
          <w:szCs w:val="30"/>
          <w:cs/>
        </w:rPr>
        <w:t xml:space="preserve"> ที่ออกโดยสภาวิชาชีพบัญชีฯ</w:t>
      </w:r>
      <w:r w:rsidR="00CF05E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F05E5">
        <w:rPr>
          <w:rFonts w:asciiTheme="majorBidi" w:hAnsiTheme="majorBidi" w:cstheme="majorBidi"/>
          <w:sz w:val="30"/>
          <w:szCs w:val="30"/>
        </w:rPr>
        <w:t>(</w:t>
      </w:r>
      <w:r w:rsidR="00CF05E5">
        <w:rPr>
          <w:rFonts w:asciiTheme="majorBidi" w:hAnsiTheme="majorBidi" w:cstheme="majorBidi" w:hint="cs"/>
          <w:sz w:val="30"/>
          <w:szCs w:val="30"/>
          <w:cs/>
        </w:rPr>
        <w:t>แนวปฏิบัติทางบัญชี</w:t>
      </w:r>
      <w:r w:rsidR="00CF05E5">
        <w:rPr>
          <w:rFonts w:asciiTheme="majorBidi" w:hAnsiTheme="majorBidi" w:cstheme="majorBidi"/>
          <w:sz w:val="30"/>
          <w:szCs w:val="30"/>
        </w:rPr>
        <w:t>)</w:t>
      </w:r>
      <w:r w:rsidR="0000198E" w:rsidRPr="00201803">
        <w:rPr>
          <w:rFonts w:asciiTheme="majorBidi" w:hAnsiTheme="majorBidi" w:cstheme="majorBidi" w:hint="cs"/>
          <w:sz w:val="30"/>
          <w:szCs w:val="30"/>
          <w:cs/>
        </w:rPr>
        <w:t xml:space="preserve"> มาถือปฏิบัติสำหรับการจัดทำงบการเงินสำหรับ</w:t>
      </w:r>
      <w:r w:rsidR="0000198E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00198E" w:rsidRPr="00201803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CB51BF" w:rsidRPr="00CB51BF">
        <w:rPr>
          <w:rFonts w:asciiTheme="majorBidi" w:hAnsiTheme="majorBidi" w:cstheme="majorBidi"/>
          <w:sz w:val="30"/>
          <w:szCs w:val="30"/>
        </w:rPr>
        <w:t>31</w:t>
      </w:r>
      <w:r w:rsidR="0000198E" w:rsidRPr="002018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0198E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00198E" w:rsidRPr="002018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B51BF" w:rsidRPr="00CB51BF">
        <w:rPr>
          <w:rFonts w:asciiTheme="majorBidi" w:hAnsiTheme="majorBidi" w:cstheme="majorBidi"/>
          <w:sz w:val="30"/>
          <w:szCs w:val="30"/>
        </w:rPr>
        <w:t>2563</w:t>
      </w:r>
      <w:r w:rsidR="0000198E" w:rsidRPr="00201803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="005544F8">
        <w:rPr>
          <w:rFonts w:asciiTheme="majorBidi" w:hAnsiTheme="majorBidi" w:hint="cs"/>
          <w:sz w:val="30"/>
          <w:szCs w:val="30"/>
          <w:cs/>
        </w:rPr>
        <w:t>กลุ่ม</w:t>
      </w:r>
      <w:r w:rsidR="0000198E" w:rsidRPr="00201803">
        <w:rPr>
          <w:rFonts w:asciiTheme="majorBidi" w:hAnsiTheme="majorBidi" w:cstheme="majorBidi" w:hint="cs"/>
          <w:sz w:val="30"/>
          <w:szCs w:val="30"/>
          <w:cs/>
        </w:rPr>
        <w:t xml:space="preserve">กองทรัสต์เลือกที่จะไม่นำข้อมูลที่เกี่ยวกับสถานการณ์ </w:t>
      </w:r>
      <w:r w:rsidR="0000198E" w:rsidRPr="00201803">
        <w:rPr>
          <w:rFonts w:asciiTheme="majorBidi" w:hAnsiTheme="majorBidi" w:cstheme="majorBidi"/>
          <w:sz w:val="30"/>
          <w:szCs w:val="30"/>
        </w:rPr>
        <w:t>COVID-</w:t>
      </w:r>
      <w:r w:rsidR="00CB51BF" w:rsidRPr="00CB51BF">
        <w:rPr>
          <w:rFonts w:asciiTheme="majorBidi" w:hAnsiTheme="majorBidi" w:cstheme="majorBidi"/>
          <w:sz w:val="30"/>
          <w:szCs w:val="30"/>
        </w:rPr>
        <w:t>1</w:t>
      </w:r>
      <w:r w:rsidR="00297648" w:rsidRPr="00297648">
        <w:rPr>
          <w:rFonts w:asciiTheme="majorBidi" w:hAnsiTheme="majorBidi" w:cstheme="majorBidi"/>
          <w:sz w:val="30"/>
          <w:szCs w:val="30"/>
        </w:rPr>
        <w:t>9</w:t>
      </w:r>
      <w:r w:rsidR="0000198E" w:rsidRPr="002018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132AA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F86FCB">
        <w:rPr>
          <w:rFonts w:asciiTheme="majorBidi" w:hAnsiTheme="majorBidi" w:cstheme="majorBidi"/>
          <w:sz w:val="30"/>
          <w:szCs w:val="30"/>
          <w:cs/>
        </w:rPr>
        <w:t>อาจจะกระทบต่อการพยากรณ์ทางการเงินใน</w:t>
      </w:r>
      <w:r w:rsidRPr="004912AD">
        <w:rPr>
          <w:rFonts w:asciiTheme="majorBidi" w:hAnsiTheme="majorBidi" w:cstheme="majorBidi"/>
          <w:sz w:val="30"/>
          <w:szCs w:val="30"/>
          <w:cs/>
        </w:rPr>
        <w:t>อนาคตมาใช้ประกอบเทคนิคการวัดมูลค่ายุติธรรมของเงินลงทุนในอสังหาริมทรัพย์</w:t>
      </w:r>
      <w:r w:rsidRPr="004912AD">
        <w:rPr>
          <w:rFonts w:asciiTheme="majorBidi" w:hAnsiTheme="majorBidi" w:cstheme="majorBidi"/>
          <w:sz w:val="30"/>
          <w:szCs w:val="30"/>
        </w:rPr>
        <w:t xml:space="preserve"> </w:t>
      </w:r>
      <w:r w:rsidR="005544F8">
        <w:rPr>
          <w:rFonts w:asciiTheme="majorBidi" w:hAnsiTheme="majorBidi" w:hint="cs"/>
          <w:sz w:val="30"/>
          <w:szCs w:val="30"/>
          <w:cs/>
        </w:rPr>
        <w:t>กลุ่ม</w:t>
      </w:r>
      <w:r w:rsidRPr="004912AD">
        <w:rPr>
          <w:rFonts w:asciiTheme="majorBidi" w:hAnsiTheme="majorBidi" w:cstheme="majorBidi"/>
          <w:sz w:val="30"/>
          <w:szCs w:val="30"/>
          <w:cs/>
        </w:rPr>
        <w:t>กองทรัสต์จึงใช้ราคาประเมินที่ผู้ประเมินราคาอิสระได้ประเมินล่าสุดเมื่อวันที่</w:t>
      </w:r>
      <w:r w:rsidRPr="004912AD">
        <w:rPr>
          <w:rFonts w:asciiTheme="majorBidi" w:hAnsiTheme="majorBidi" w:cstheme="majorBidi"/>
          <w:sz w:val="30"/>
          <w:szCs w:val="30"/>
        </w:rPr>
        <w:t xml:space="preserve"> </w:t>
      </w:r>
      <w:r w:rsidR="00CB51BF" w:rsidRPr="00CB51BF">
        <w:rPr>
          <w:rFonts w:asciiTheme="majorBidi" w:hAnsiTheme="majorBidi" w:cstheme="majorBidi"/>
          <w:sz w:val="30"/>
          <w:szCs w:val="30"/>
        </w:rPr>
        <w:t>25</w:t>
      </w:r>
      <w:r w:rsidRPr="004912AD">
        <w:rPr>
          <w:rFonts w:asciiTheme="majorBidi" w:hAnsiTheme="majorBidi" w:cstheme="majorBidi"/>
          <w:sz w:val="30"/>
          <w:szCs w:val="30"/>
          <w:cs/>
        </w:rPr>
        <w:t xml:space="preserve"> กันยายน</w:t>
      </w:r>
      <w:r w:rsidRPr="004912AD">
        <w:rPr>
          <w:rFonts w:asciiTheme="majorBidi" w:hAnsiTheme="majorBidi" w:cstheme="majorBidi"/>
          <w:sz w:val="30"/>
          <w:szCs w:val="30"/>
        </w:rPr>
        <w:t xml:space="preserve"> </w:t>
      </w:r>
      <w:r w:rsidR="00CB51BF" w:rsidRPr="00CB51BF">
        <w:rPr>
          <w:rFonts w:asciiTheme="majorBidi" w:hAnsiTheme="majorBidi" w:cstheme="majorBidi"/>
          <w:sz w:val="30"/>
          <w:szCs w:val="30"/>
        </w:rPr>
        <w:t>2562</w:t>
      </w:r>
      <w:r w:rsidR="0021516E" w:rsidRPr="004912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1516E" w:rsidRPr="004912AD">
        <w:rPr>
          <w:rFonts w:ascii="Angsana New" w:hAnsi="Angsana New"/>
          <w:sz w:val="30"/>
          <w:szCs w:val="30"/>
          <w:cs/>
        </w:rPr>
        <w:t>สำหรับโครงการโรงแรมดุสิตธานี มัลดีฟส์</w:t>
      </w:r>
      <w:r w:rsidR="004D46B3" w:rsidRPr="004912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1516E" w:rsidRPr="004912AD">
        <w:rPr>
          <w:rFonts w:asciiTheme="majorBidi" w:hAnsiTheme="majorBidi" w:cstheme="majorBidi"/>
          <w:sz w:val="30"/>
          <w:szCs w:val="30"/>
          <w:cs/>
        </w:rPr>
        <w:t>และวันที่</w:t>
      </w:r>
      <w:r w:rsidR="00243D37" w:rsidRPr="004912AD">
        <w:rPr>
          <w:rFonts w:asciiTheme="majorBidi" w:hAnsiTheme="majorBidi" w:cstheme="majorBidi"/>
          <w:sz w:val="30"/>
          <w:szCs w:val="30"/>
        </w:rPr>
        <w:t xml:space="preserve"> </w:t>
      </w:r>
      <w:r w:rsidR="00CB51BF" w:rsidRPr="00CB51BF">
        <w:rPr>
          <w:rFonts w:asciiTheme="majorBidi" w:hAnsiTheme="majorBidi" w:cstheme="majorBidi"/>
          <w:sz w:val="30"/>
          <w:szCs w:val="30"/>
        </w:rPr>
        <w:t>16</w:t>
      </w:r>
      <w:r w:rsidR="004D46B3" w:rsidRPr="004912AD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CB51BF" w:rsidRPr="00CB51BF">
        <w:rPr>
          <w:rFonts w:asciiTheme="majorBidi" w:hAnsiTheme="majorBidi" w:cstheme="majorBidi"/>
          <w:sz w:val="30"/>
          <w:szCs w:val="30"/>
        </w:rPr>
        <w:t>2562</w:t>
      </w:r>
      <w:r w:rsidR="00243D37" w:rsidRPr="004912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1516E" w:rsidRPr="004912AD">
        <w:rPr>
          <w:rFonts w:ascii="Angsana New" w:hAnsi="Angsana New"/>
          <w:sz w:val="30"/>
          <w:szCs w:val="30"/>
          <w:cs/>
        </w:rPr>
        <w:t xml:space="preserve">สำหรับโครงการโรงแรมดุสิตธานี ลากูน่า ภูเก็ต และโครงการโรงแรมดุสิตธานีหัวหิน </w:t>
      </w:r>
      <w:r w:rsidR="00243D37" w:rsidRPr="004912AD">
        <w:rPr>
          <w:rFonts w:asciiTheme="majorBidi" w:hAnsiTheme="majorBidi" w:cstheme="majorBidi"/>
          <w:sz w:val="30"/>
          <w:szCs w:val="30"/>
          <w:cs/>
        </w:rPr>
        <w:t>และ</w:t>
      </w:r>
      <w:r w:rsidR="0021516E" w:rsidRPr="004912A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297648" w:rsidRPr="00297648">
        <w:rPr>
          <w:rFonts w:asciiTheme="majorBidi" w:hAnsiTheme="majorBidi" w:cstheme="majorBidi"/>
          <w:sz w:val="30"/>
          <w:szCs w:val="30"/>
        </w:rPr>
        <w:t>9</w:t>
      </w:r>
      <w:r w:rsidR="00243D37" w:rsidRPr="004912AD">
        <w:rPr>
          <w:rFonts w:asciiTheme="majorBidi" w:hAnsiTheme="majorBidi" w:cstheme="majorBidi"/>
          <w:sz w:val="30"/>
          <w:szCs w:val="30"/>
        </w:rPr>
        <w:t xml:space="preserve"> </w:t>
      </w:r>
      <w:r w:rsidR="00243D37" w:rsidRPr="004912AD">
        <w:rPr>
          <w:rFonts w:asciiTheme="majorBidi" w:hAnsiTheme="majorBidi" w:cstheme="majorBidi"/>
          <w:sz w:val="30"/>
          <w:szCs w:val="30"/>
          <w:cs/>
        </w:rPr>
        <w:t>มกราคม</w:t>
      </w:r>
      <w:r w:rsidR="00243D37" w:rsidRPr="004912AD">
        <w:rPr>
          <w:rFonts w:asciiTheme="majorBidi" w:hAnsiTheme="majorBidi" w:cstheme="majorBidi"/>
          <w:sz w:val="30"/>
          <w:szCs w:val="30"/>
        </w:rPr>
        <w:t xml:space="preserve"> </w:t>
      </w:r>
      <w:r w:rsidR="00CB51BF" w:rsidRPr="00CB51BF">
        <w:rPr>
          <w:rFonts w:asciiTheme="majorBidi" w:hAnsiTheme="majorBidi" w:cstheme="majorBidi"/>
          <w:sz w:val="30"/>
          <w:szCs w:val="30"/>
        </w:rPr>
        <w:t>2563</w:t>
      </w:r>
      <w:r w:rsidR="0021516E" w:rsidRPr="004912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1516E" w:rsidRPr="004912AD">
        <w:rPr>
          <w:rFonts w:ascii="Angsana New" w:hAnsi="Angsana New"/>
          <w:sz w:val="30"/>
          <w:szCs w:val="30"/>
          <w:cs/>
        </w:rPr>
        <w:t>สำหรับโครงการโรงแรมดุสิตดีทู</w:t>
      </w:r>
      <w:r w:rsidR="0021516E" w:rsidRPr="004912AD">
        <w:rPr>
          <w:rFonts w:ascii="Angsana New" w:hAnsi="Angsana New"/>
          <w:sz w:val="30"/>
          <w:szCs w:val="30"/>
        </w:rPr>
        <w:t xml:space="preserve"> </w:t>
      </w:r>
      <w:r w:rsidR="0021516E" w:rsidRPr="004912AD">
        <w:rPr>
          <w:rFonts w:ascii="Angsana New" w:hAnsi="Angsana New"/>
          <w:sz w:val="30"/>
          <w:szCs w:val="30"/>
          <w:cs/>
        </w:rPr>
        <w:t>เชียงใหม่</w:t>
      </w:r>
      <w:r w:rsidR="00243D37" w:rsidRPr="004912AD">
        <w:rPr>
          <w:rFonts w:asciiTheme="majorBidi" w:hAnsiTheme="majorBidi" w:cstheme="majorBidi"/>
          <w:sz w:val="30"/>
          <w:szCs w:val="30"/>
        </w:rPr>
        <w:t xml:space="preserve"> </w:t>
      </w:r>
      <w:r w:rsidRPr="004912AD">
        <w:rPr>
          <w:rFonts w:asciiTheme="majorBidi" w:hAnsiTheme="majorBidi" w:cstheme="majorBidi"/>
          <w:sz w:val="30"/>
          <w:szCs w:val="30"/>
        </w:rPr>
        <w:t xml:space="preserve"> </w:t>
      </w:r>
      <w:r w:rsidRPr="004912AD">
        <w:rPr>
          <w:rFonts w:asciiTheme="majorBidi" w:hAnsiTheme="majorBidi" w:cstheme="majorBidi"/>
          <w:sz w:val="30"/>
          <w:szCs w:val="30"/>
          <w:cs/>
        </w:rPr>
        <w:t>เป็นมูลค่ายุติธรรม</w:t>
      </w:r>
      <w:r w:rsidR="00D132AA" w:rsidRPr="004912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6D9C">
        <w:rPr>
          <w:rFonts w:asciiTheme="majorBidi" w:hAnsiTheme="majorBidi" w:cstheme="majorBidi" w:hint="cs"/>
          <w:sz w:val="30"/>
          <w:szCs w:val="30"/>
          <w:cs/>
        </w:rPr>
        <w:t>นอกจากนี้</w:t>
      </w:r>
      <w:r w:rsidR="00D132AA" w:rsidRPr="004912A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B51BF" w:rsidRPr="00CB51BF">
        <w:rPr>
          <w:rFonts w:asciiTheme="majorBidi" w:hAnsiTheme="majorBidi" w:cstheme="majorBidi"/>
          <w:sz w:val="30"/>
          <w:szCs w:val="30"/>
        </w:rPr>
        <w:t>5</w:t>
      </w:r>
      <w:r w:rsidR="00D132AA" w:rsidRPr="004912AD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CB51BF" w:rsidRPr="00CB51BF">
        <w:rPr>
          <w:rFonts w:asciiTheme="majorBidi" w:hAnsiTheme="majorBidi" w:cstheme="majorBidi"/>
          <w:sz w:val="30"/>
          <w:szCs w:val="30"/>
        </w:rPr>
        <w:t>2563</w:t>
      </w:r>
      <w:r w:rsidR="00D132AA" w:rsidRPr="004912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544F8">
        <w:rPr>
          <w:rFonts w:asciiTheme="majorBidi" w:hAnsiTheme="majorBidi" w:hint="cs"/>
          <w:sz w:val="30"/>
          <w:szCs w:val="30"/>
          <w:cs/>
        </w:rPr>
        <w:t>กลุ่ม</w:t>
      </w:r>
      <w:r w:rsidR="0000198E" w:rsidRPr="004912AD">
        <w:rPr>
          <w:rFonts w:asciiTheme="majorBidi" w:hAnsiTheme="majorBidi" w:cstheme="majorBidi"/>
          <w:sz w:val="30"/>
          <w:szCs w:val="30"/>
          <w:cs/>
        </w:rPr>
        <w:t>กองทรัสต์ได้</w:t>
      </w:r>
      <w:r w:rsidR="00D132AA" w:rsidRPr="004912AD">
        <w:rPr>
          <w:rFonts w:asciiTheme="majorBidi" w:hAnsiTheme="majorBidi" w:cstheme="majorBidi"/>
          <w:sz w:val="30"/>
          <w:szCs w:val="30"/>
          <w:cs/>
        </w:rPr>
        <w:t>รับ</w:t>
      </w:r>
      <w:r w:rsidR="0000198E" w:rsidRPr="004912AD">
        <w:rPr>
          <w:rFonts w:asciiTheme="majorBidi" w:hAnsiTheme="majorBidi" w:cstheme="majorBidi"/>
          <w:sz w:val="30"/>
          <w:szCs w:val="30"/>
          <w:cs/>
        </w:rPr>
        <w:t>หนังสือ</w:t>
      </w:r>
      <w:r w:rsidR="00D132AA" w:rsidRPr="004912AD">
        <w:rPr>
          <w:rFonts w:asciiTheme="majorBidi" w:hAnsiTheme="majorBidi" w:cstheme="majorBidi"/>
          <w:sz w:val="30"/>
          <w:szCs w:val="30"/>
          <w:cs/>
        </w:rPr>
        <w:t>อนุญาต</w:t>
      </w:r>
      <w:r w:rsidR="0000198E" w:rsidRPr="004912AD">
        <w:rPr>
          <w:rFonts w:asciiTheme="majorBidi" w:hAnsiTheme="majorBidi" w:cstheme="majorBidi"/>
          <w:sz w:val="30"/>
          <w:szCs w:val="30"/>
          <w:cs/>
        </w:rPr>
        <w:t xml:space="preserve">ผ่อนผันการประเมินมูลค่าหรือการสอบทานการประเมินมูลค่าอสังหาริมทรัพย์ที่ต้องดำเนินการให้แล้วเสร็จในปี </w:t>
      </w:r>
      <w:r w:rsidR="00CB51BF" w:rsidRPr="00CB51BF">
        <w:rPr>
          <w:rFonts w:asciiTheme="majorBidi" w:hAnsiTheme="majorBidi" w:cstheme="majorBidi"/>
          <w:sz w:val="30"/>
          <w:szCs w:val="30"/>
        </w:rPr>
        <w:t>2563</w:t>
      </w:r>
      <w:r w:rsidR="00BC620B" w:rsidRPr="004B50A5">
        <w:rPr>
          <w:rFonts w:asciiTheme="majorBidi" w:hAnsiTheme="majorBidi" w:cstheme="majorBidi"/>
          <w:sz w:val="30"/>
          <w:szCs w:val="30"/>
        </w:rPr>
        <w:t xml:space="preserve"> </w:t>
      </w:r>
      <w:r w:rsidR="00BC620B" w:rsidRPr="004B50A5">
        <w:rPr>
          <w:rFonts w:asciiTheme="majorBidi" w:hAnsiTheme="majorBidi" w:cstheme="majorBidi"/>
          <w:sz w:val="30"/>
          <w:szCs w:val="30"/>
          <w:cs/>
        </w:rPr>
        <w:t xml:space="preserve">ออกไปจนถึงวันที่ </w:t>
      </w:r>
      <w:r w:rsidR="00CB51BF" w:rsidRPr="00CB51BF">
        <w:rPr>
          <w:rFonts w:asciiTheme="majorBidi" w:hAnsiTheme="majorBidi" w:cstheme="majorBidi"/>
          <w:sz w:val="30"/>
          <w:szCs w:val="30"/>
        </w:rPr>
        <w:t>31</w:t>
      </w:r>
      <w:r w:rsidR="00BC620B" w:rsidRPr="004B50A5">
        <w:rPr>
          <w:rFonts w:asciiTheme="majorBidi" w:hAnsiTheme="majorBidi" w:cstheme="majorBidi"/>
          <w:sz w:val="30"/>
          <w:szCs w:val="30"/>
        </w:rPr>
        <w:t xml:space="preserve"> </w:t>
      </w:r>
      <w:r w:rsidR="00BC620B" w:rsidRPr="004B50A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CB51BF" w:rsidRPr="00CB51BF">
        <w:rPr>
          <w:rFonts w:asciiTheme="majorBidi" w:hAnsiTheme="majorBidi" w:cstheme="majorBidi"/>
          <w:sz w:val="30"/>
          <w:szCs w:val="30"/>
        </w:rPr>
        <w:t>2564</w:t>
      </w:r>
      <w:r w:rsidR="0000198E" w:rsidRPr="004912AD">
        <w:rPr>
          <w:rFonts w:asciiTheme="majorBidi" w:hAnsiTheme="majorBidi" w:cstheme="majorBidi" w:hint="cs"/>
          <w:sz w:val="30"/>
          <w:szCs w:val="30"/>
        </w:rPr>
        <w:t xml:space="preserve"> </w:t>
      </w:r>
      <w:r w:rsidR="00BE4417" w:rsidRPr="004912AD">
        <w:rPr>
          <w:rFonts w:asciiTheme="majorBidi" w:hAnsiTheme="majorBidi" w:cstheme="majorBidi"/>
          <w:sz w:val="30"/>
          <w:szCs w:val="30"/>
          <w:cs/>
        </w:rPr>
        <w:t>จาก</w:t>
      </w:r>
      <w:r w:rsidR="0000198E" w:rsidRPr="004912AD">
        <w:rPr>
          <w:rFonts w:asciiTheme="majorBidi" w:hAnsiTheme="majorBidi" w:cstheme="majorBidi" w:hint="cs"/>
          <w:sz w:val="30"/>
          <w:szCs w:val="30"/>
          <w:cs/>
        </w:rPr>
        <w:t>สำนักงาน</w:t>
      </w:r>
      <w:r w:rsidR="0000198E" w:rsidRPr="00201803">
        <w:rPr>
          <w:rFonts w:asciiTheme="majorBidi" w:hAnsiTheme="majorBidi" w:cstheme="majorBidi" w:hint="cs"/>
          <w:sz w:val="30"/>
          <w:szCs w:val="30"/>
          <w:cs/>
        </w:rPr>
        <w:t xml:space="preserve">คณะกรรมการกำกับหลักทรัพย์และตลาดหลักทรัพย์ </w:t>
      </w:r>
      <w:r w:rsidR="0000198E" w:rsidRPr="00201803">
        <w:rPr>
          <w:rFonts w:asciiTheme="majorBidi" w:hAnsiTheme="majorBidi" w:cstheme="majorBidi" w:hint="cs"/>
          <w:sz w:val="30"/>
          <w:szCs w:val="30"/>
        </w:rPr>
        <w:t> </w:t>
      </w:r>
      <w:r w:rsidR="0000198E" w:rsidRPr="00201803">
        <w:rPr>
          <w:rFonts w:asciiTheme="majorBidi" w:hAnsiTheme="majorBidi" w:cstheme="majorBidi" w:hint="cs"/>
          <w:sz w:val="30"/>
          <w:szCs w:val="30"/>
          <w:cs/>
        </w:rPr>
        <w:t>ซึ่งเป็นไปตามประกาศคณะกรรมการกำกับตลาดทุน ที่ ทน</w:t>
      </w:r>
      <w:r w:rsidR="0000198E" w:rsidRPr="00201803">
        <w:rPr>
          <w:rFonts w:asciiTheme="majorBidi" w:hAnsiTheme="majorBidi" w:cstheme="majorBidi" w:hint="cs"/>
          <w:sz w:val="30"/>
          <w:szCs w:val="30"/>
        </w:rPr>
        <w:t>/</w:t>
      </w:r>
      <w:r w:rsidR="0000198E" w:rsidRPr="00201803">
        <w:rPr>
          <w:rFonts w:asciiTheme="majorBidi" w:hAnsiTheme="majorBidi" w:cstheme="majorBidi" w:hint="cs"/>
          <w:sz w:val="30"/>
          <w:szCs w:val="30"/>
          <w:cs/>
        </w:rPr>
        <w:t>จ.</w:t>
      </w:r>
      <w:r w:rsidR="0000198E" w:rsidRPr="00201803">
        <w:rPr>
          <w:rFonts w:asciiTheme="majorBidi" w:hAnsiTheme="majorBidi" w:cstheme="majorBidi" w:hint="cs"/>
          <w:sz w:val="30"/>
          <w:szCs w:val="30"/>
        </w:rPr>
        <w:t xml:space="preserve"> </w:t>
      </w:r>
      <w:r w:rsidR="00CB51BF" w:rsidRPr="00CB51BF">
        <w:rPr>
          <w:rFonts w:asciiTheme="majorBidi" w:hAnsiTheme="majorBidi" w:cstheme="majorBidi" w:hint="cs"/>
          <w:sz w:val="30"/>
          <w:szCs w:val="30"/>
        </w:rPr>
        <w:t>36</w:t>
      </w:r>
      <w:r w:rsidR="0000198E" w:rsidRPr="00201803">
        <w:rPr>
          <w:rFonts w:asciiTheme="majorBidi" w:hAnsiTheme="majorBidi" w:cstheme="majorBidi" w:hint="cs"/>
          <w:sz w:val="30"/>
          <w:szCs w:val="30"/>
        </w:rPr>
        <w:t>/</w:t>
      </w:r>
      <w:r w:rsidR="00CB51BF" w:rsidRPr="00CB51BF">
        <w:rPr>
          <w:rFonts w:asciiTheme="majorBidi" w:hAnsiTheme="majorBidi" w:cstheme="majorBidi" w:hint="cs"/>
          <w:sz w:val="30"/>
          <w:szCs w:val="30"/>
        </w:rPr>
        <w:t>2653</w:t>
      </w:r>
      <w:r w:rsidR="0000198E" w:rsidRPr="00201803">
        <w:rPr>
          <w:rFonts w:asciiTheme="majorBidi" w:hAnsiTheme="majorBidi" w:cstheme="majorBidi" w:hint="cs"/>
          <w:sz w:val="30"/>
          <w:szCs w:val="30"/>
        </w:rPr>
        <w:t xml:space="preserve"> </w:t>
      </w:r>
      <w:r w:rsidR="0000198E" w:rsidRPr="00201803">
        <w:rPr>
          <w:rFonts w:asciiTheme="majorBidi" w:hAnsiTheme="majorBidi" w:cstheme="majorBidi" w:hint="cs"/>
          <w:sz w:val="30"/>
          <w:szCs w:val="30"/>
          <w:cs/>
        </w:rPr>
        <w:t xml:space="preserve">เรื่อง การผ่อนผันการดำเนินการของกองทุนรวมอสังหาริมทรัพย์ กองทุนรวมโครงสร้างพื้นฐาน และทรัสต์เพื่อการลงทุนในอสังหาริมทรัพย์ เนื่องจากสถานการณ์การระบาดของโรคติดเชื้อไวรัสโคโรนา </w:t>
      </w:r>
      <w:r w:rsidR="00CB51BF" w:rsidRPr="00CB51BF">
        <w:rPr>
          <w:rFonts w:asciiTheme="majorBidi" w:hAnsiTheme="majorBidi" w:cstheme="majorBidi" w:hint="cs"/>
          <w:sz w:val="30"/>
          <w:szCs w:val="30"/>
        </w:rPr>
        <w:t>2</w:t>
      </w:r>
      <w:r w:rsidR="00297648" w:rsidRPr="00297648">
        <w:rPr>
          <w:rFonts w:asciiTheme="majorBidi" w:hAnsiTheme="majorBidi" w:cstheme="majorBidi" w:hint="cs"/>
          <w:sz w:val="30"/>
          <w:szCs w:val="30"/>
        </w:rPr>
        <w:t>0</w:t>
      </w:r>
      <w:r w:rsidR="00CB51BF" w:rsidRPr="00CB51BF">
        <w:rPr>
          <w:rFonts w:asciiTheme="majorBidi" w:hAnsiTheme="majorBidi" w:cstheme="majorBidi" w:hint="cs"/>
          <w:sz w:val="30"/>
          <w:szCs w:val="30"/>
        </w:rPr>
        <w:t>1</w:t>
      </w:r>
      <w:r w:rsidR="00297648" w:rsidRPr="00297648">
        <w:rPr>
          <w:rFonts w:asciiTheme="majorBidi" w:hAnsiTheme="majorBidi" w:cstheme="majorBidi" w:hint="cs"/>
          <w:sz w:val="30"/>
          <w:szCs w:val="30"/>
        </w:rPr>
        <w:t>9</w:t>
      </w:r>
    </w:p>
    <w:p w14:paraId="30DAB8DC" w14:textId="77777777" w:rsidR="00F86FCB" w:rsidRPr="00574D86" w:rsidRDefault="00F86FCB" w:rsidP="0000198E">
      <w:pPr>
        <w:spacing w:line="240" w:lineRule="auto"/>
        <w:ind w:left="540" w:right="-45"/>
        <w:jc w:val="thaiDistribute"/>
        <w:rPr>
          <w:rFonts w:asciiTheme="majorBidi" w:hAnsiTheme="majorBidi"/>
          <w:sz w:val="10"/>
          <w:szCs w:val="10"/>
        </w:rPr>
      </w:pPr>
    </w:p>
    <w:p w14:paraId="4A65A218" w14:textId="096ED27E" w:rsidR="004B46F3" w:rsidRDefault="00911355" w:rsidP="00C72A7E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911355">
        <w:rPr>
          <w:rFonts w:asciiTheme="majorBidi" w:hAnsiTheme="majorBidi"/>
          <w:sz w:val="30"/>
          <w:szCs w:val="30"/>
          <w:cs/>
        </w:rPr>
        <w:t>อย่างไรก็ดีแนวปฏิบัติ</w:t>
      </w:r>
      <w:r w:rsidR="009F0A49">
        <w:rPr>
          <w:rFonts w:asciiTheme="majorBidi" w:hAnsiTheme="majorBidi" w:cstheme="majorBidi" w:hint="cs"/>
          <w:sz w:val="30"/>
          <w:szCs w:val="30"/>
          <w:cs/>
        </w:rPr>
        <w:t>ทางบัญชี</w:t>
      </w:r>
      <w:r w:rsidRPr="00911355">
        <w:rPr>
          <w:rFonts w:asciiTheme="majorBidi" w:hAnsiTheme="majorBidi"/>
          <w:sz w:val="30"/>
          <w:szCs w:val="30"/>
          <w:cs/>
        </w:rPr>
        <w:t xml:space="preserve">ดังกล่าวสิ้นสุดการมีผลบังคับใช้ ณ วันที่ </w:t>
      </w:r>
      <w:r w:rsidR="00CB51BF" w:rsidRPr="00CB51BF">
        <w:rPr>
          <w:rFonts w:asciiTheme="majorBidi" w:hAnsiTheme="majorBidi"/>
          <w:sz w:val="30"/>
          <w:szCs w:val="30"/>
        </w:rPr>
        <w:t>31</w:t>
      </w:r>
      <w:r w:rsidRPr="00911355">
        <w:rPr>
          <w:rFonts w:asciiTheme="majorBidi" w:hAnsiTheme="majorBidi"/>
          <w:sz w:val="30"/>
          <w:szCs w:val="30"/>
        </w:rPr>
        <w:t xml:space="preserve"> </w:t>
      </w:r>
      <w:r w:rsidRPr="00911355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="00CB51BF" w:rsidRPr="00CB51BF">
        <w:rPr>
          <w:rFonts w:asciiTheme="majorBidi" w:hAnsiTheme="majorBidi"/>
          <w:sz w:val="30"/>
          <w:szCs w:val="30"/>
        </w:rPr>
        <w:t>2563</w:t>
      </w:r>
      <w:r w:rsidRPr="00911355">
        <w:rPr>
          <w:rFonts w:asciiTheme="majorBidi" w:hAnsiTheme="majorBidi"/>
          <w:sz w:val="30"/>
          <w:szCs w:val="30"/>
        </w:rPr>
        <w:t xml:space="preserve"> </w:t>
      </w:r>
      <w:r w:rsidRPr="00911355">
        <w:rPr>
          <w:rFonts w:asciiTheme="majorBidi" w:hAnsiTheme="majorBidi"/>
          <w:sz w:val="30"/>
          <w:szCs w:val="30"/>
          <w:cs/>
        </w:rPr>
        <w:t>การแพร่ระบาดของ</w:t>
      </w:r>
      <w:r w:rsidR="00740829" w:rsidRPr="00740829">
        <w:rPr>
          <w:rFonts w:asciiTheme="majorBidi" w:hAnsiTheme="majorBidi" w:cstheme="majorBidi"/>
          <w:sz w:val="30"/>
          <w:szCs w:val="30"/>
        </w:rPr>
        <w:t xml:space="preserve"> </w:t>
      </w:r>
      <w:r w:rsidR="00740829" w:rsidRPr="00201803">
        <w:rPr>
          <w:rFonts w:asciiTheme="majorBidi" w:hAnsiTheme="majorBidi" w:cstheme="majorBidi"/>
          <w:sz w:val="30"/>
          <w:szCs w:val="30"/>
        </w:rPr>
        <w:t>COVID-</w:t>
      </w:r>
      <w:r w:rsidR="00CB51BF" w:rsidRPr="00CB51BF">
        <w:rPr>
          <w:rFonts w:asciiTheme="majorBidi" w:hAnsiTheme="majorBidi" w:cstheme="majorBidi"/>
          <w:sz w:val="30"/>
          <w:szCs w:val="30"/>
        </w:rPr>
        <w:t>1</w:t>
      </w:r>
      <w:r w:rsidR="00297648" w:rsidRPr="00297648">
        <w:rPr>
          <w:rFonts w:asciiTheme="majorBidi" w:hAnsiTheme="majorBidi" w:cstheme="majorBidi"/>
          <w:sz w:val="30"/>
          <w:szCs w:val="30"/>
        </w:rPr>
        <w:t>9</w:t>
      </w:r>
      <w:r w:rsidR="00740829" w:rsidRPr="002018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11355">
        <w:rPr>
          <w:rFonts w:asciiTheme="majorBidi" w:hAnsiTheme="majorBidi"/>
          <w:sz w:val="30"/>
          <w:szCs w:val="30"/>
        </w:rPr>
        <w:t xml:space="preserve"> </w:t>
      </w:r>
      <w:r w:rsidRPr="00911355">
        <w:rPr>
          <w:rFonts w:asciiTheme="majorBidi" w:hAnsiTheme="majorBidi"/>
          <w:sz w:val="30"/>
          <w:szCs w:val="30"/>
          <w:cs/>
        </w:rPr>
        <w:t>ยังคงดำเนินอยู่ภายหลังจากที่แนวปฏิบัติ</w:t>
      </w:r>
      <w:r w:rsidR="009F0A49">
        <w:rPr>
          <w:rFonts w:asciiTheme="majorBidi" w:hAnsiTheme="majorBidi" w:cstheme="majorBidi" w:hint="cs"/>
          <w:sz w:val="30"/>
          <w:szCs w:val="30"/>
          <w:cs/>
        </w:rPr>
        <w:t>ทางบัญชี</w:t>
      </w:r>
      <w:r w:rsidRPr="00911355">
        <w:rPr>
          <w:rFonts w:asciiTheme="majorBidi" w:hAnsiTheme="majorBidi"/>
          <w:sz w:val="30"/>
          <w:szCs w:val="30"/>
          <w:cs/>
        </w:rPr>
        <w:t>ดังกล่าวได้สิ้นสุดการมีผลบังคับใช้ โดยมีการตรวจพบผู้ติดเชื้อเป็นจำนวนเพิ่มขึ้นอย่างต่อเนื่องและมีการแพร่ระบาดไปทั่วประเทศไทย เพื่อเป็นการตอบสนองต่อสถานการณ์ดังกล่าว ประเทศไทยได้มีการออกมาตรการต่างๆเพื่อเฝ้าระวังและควบคุมการแพร่ระบาด โดยสนับสนุนให้ประชาชนรักษาระยะห่างทางสังคม หลีกเลี่ยงการรวมตัวกัน และจำกัดการเดินทาง ในขณะเดียวกัน จากข้อมูลขององค์การอนามัยโลก (</w:t>
      </w:r>
      <w:r w:rsidRPr="00911355">
        <w:rPr>
          <w:rFonts w:asciiTheme="majorBidi" w:hAnsiTheme="majorBidi"/>
          <w:sz w:val="30"/>
          <w:szCs w:val="30"/>
        </w:rPr>
        <w:t xml:space="preserve">WHO) </w:t>
      </w:r>
      <w:r w:rsidRPr="00911355">
        <w:rPr>
          <w:rFonts w:asciiTheme="majorBidi" w:hAnsiTheme="majorBidi"/>
          <w:sz w:val="30"/>
          <w:szCs w:val="30"/>
          <w:cs/>
        </w:rPr>
        <w:t>วัคซีนป้องกัน</w:t>
      </w:r>
      <w:r w:rsidR="00740829" w:rsidRPr="00740829">
        <w:rPr>
          <w:rFonts w:asciiTheme="majorBidi" w:hAnsiTheme="majorBidi" w:cstheme="majorBidi"/>
          <w:sz w:val="30"/>
          <w:szCs w:val="30"/>
        </w:rPr>
        <w:t xml:space="preserve"> </w:t>
      </w:r>
      <w:r w:rsidR="00740829" w:rsidRPr="00201803">
        <w:rPr>
          <w:rFonts w:asciiTheme="majorBidi" w:hAnsiTheme="majorBidi" w:cstheme="majorBidi"/>
          <w:sz w:val="30"/>
          <w:szCs w:val="30"/>
        </w:rPr>
        <w:t>COVID-</w:t>
      </w:r>
      <w:r w:rsidR="00CB51BF" w:rsidRPr="00CB51BF">
        <w:rPr>
          <w:rFonts w:asciiTheme="majorBidi" w:hAnsiTheme="majorBidi" w:cstheme="majorBidi"/>
          <w:sz w:val="30"/>
          <w:szCs w:val="30"/>
        </w:rPr>
        <w:t>1</w:t>
      </w:r>
      <w:r w:rsidR="00297648" w:rsidRPr="00297648">
        <w:rPr>
          <w:rFonts w:asciiTheme="majorBidi" w:hAnsiTheme="majorBidi" w:cstheme="majorBidi"/>
          <w:sz w:val="30"/>
          <w:szCs w:val="30"/>
        </w:rPr>
        <w:t>9</w:t>
      </w:r>
      <w:r w:rsidR="00740829" w:rsidRPr="002018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11355">
        <w:rPr>
          <w:rFonts w:asciiTheme="majorBidi" w:hAnsiTheme="majorBidi"/>
          <w:sz w:val="30"/>
          <w:szCs w:val="30"/>
          <w:cs/>
        </w:rPr>
        <w:t>เริ่มนำไปใช้ได้แล้วและกำลังแจกจ่ายไปทั่วโลก อย่างไรก็ตาม ในขณะนี้ยังไม่สามารถคาดการณ์ได้ว่าวัคซีนดังกล่าวจะสามารถป้องกันการแพร่ระบาดเป็นระยะเวลานานเท่าใดและป้องกันได้มากน้อยเพียงใด และการแพร่ระบาดจะสิ้นสุดลงเมื่อใด</w:t>
      </w:r>
    </w:p>
    <w:p w14:paraId="43F00BAA" w14:textId="6BF11526" w:rsidR="00911355" w:rsidRPr="00574D86" w:rsidRDefault="00911355" w:rsidP="0000198E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14"/>
          <w:szCs w:val="14"/>
        </w:rPr>
      </w:pPr>
    </w:p>
    <w:p w14:paraId="5F04ECD9" w14:textId="01471C51" w:rsidR="00F41C97" w:rsidRDefault="00911355" w:rsidP="00F86FCB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911355">
        <w:rPr>
          <w:rFonts w:asciiTheme="majorBidi" w:hAnsiTheme="majorBidi"/>
          <w:sz w:val="30"/>
          <w:szCs w:val="30"/>
          <w:cs/>
        </w:rPr>
        <w:t>เนื่องจากสถานการณ์ดังกล่าวมีความไม่แน่นอนสูงและอาจเปลี่ยนแปลงได้ทุกเมื่อ ณ ขณะนี้จึงไม่สามารถคาดการณ์ผลกระทบของการแพร่ระบาดที่ยังคงดำเนินอยู่ มาตรการต่างๆ ของรัฐบาล และการแจกจ่ายวัคซีน ที่อาจมีต่อธุรกิจ</w:t>
      </w:r>
      <w:r w:rsidRPr="00911355">
        <w:rPr>
          <w:rFonts w:asciiTheme="majorBidi" w:hAnsiTheme="majorBidi"/>
          <w:sz w:val="30"/>
          <w:szCs w:val="30"/>
          <w:cs/>
        </w:rPr>
        <w:lastRenderedPageBreak/>
        <w:t>ของ</w:t>
      </w:r>
      <w:r w:rsidR="005544F8">
        <w:rPr>
          <w:rFonts w:asciiTheme="majorBidi" w:hAnsiTheme="majorBidi" w:hint="cs"/>
          <w:sz w:val="30"/>
          <w:szCs w:val="30"/>
          <w:cs/>
        </w:rPr>
        <w:t>กลุ่ม</w:t>
      </w:r>
      <w:r w:rsidRPr="00911355">
        <w:rPr>
          <w:rFonts w:asciiTheme="majorBidi" w:hAnsiTheme="majorBidi"/>
          <w:sz w:val="30"/>
          <w:szCs w:val="30"/>
          <w:cs/>
        </w:rPr>
        <w:t>กองทรัสต์ ทั้งนี้</w:t>
      </w:r>
      <w:r w:rsidR="00517F9A">
        <w:rPr>
          <w:rFonts w:asciiTheme="majorBidi" w:hAnsiTheme="majorBidi" w:hint="cs"/>
          <w:sz w:val="30"/>
          <w:szCs w:val="30"/>
          <w:cs/>
        </w:rPr>
        <w:t xml:space="preserve"> </w:t>
      </w:r>
      <w:r w:rsidR="00517F9A" w:rsidRPr="00201803">
        <w:rPr>
          <w:rFonts w:asciiTheme="majorBidi" w:hAnsiTheme="majorBidi" w:cstheme="majorBidi" w:hint="cs"/>
          <w:sz w:val="30"/>
          <w:szCs w:val="30"/>
          <w:cs/>
        </w:rPr>
        <w:t>ผู้จัดการกองทรัสต์</w:t>
      </w:r>
      <w:r w:rsidRPr="00911355">
        <w:rPr>
          <w:rFonts w:asciiTheme="majorBidi" w:hAnsiTheme="majorBidi"/>
          <w:sz w:val="30"/>
          <w:szCs w:val="30"/>
          <w:cs/>
        </w:rPr>
        <w:t>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</w:t>
      </w:r>
    </w:p>
    <w:p w14:paraId="2015F15F" w14:textId="77777777" w:rsidR="00071D02" w:rsidRPr="00071D02" w:rsidRDefault="00071D02" w:rsidP="00F86FCB">
      <w:pPr>
        <w:spacing w:line="240" w:lineRule="auto"/>
        <w:ind w:left="540" w:right="-45"/>
        <w:jc w:val="thaiDistribute"/>
        <w:rPr>
          <w:rFonts w:asciiTheme="majorBidi" w:hAnsiTheme="majorBidi"/>
          <w:sz w:val="10"/>
          <w:szCs w:val="10"/>
        </w:rPr>
      </w:pPr>
    </w:p>
    <w:p w14:paraId="44CB9FDA" w14:textId="5A0E2AE0" w:rsidR="0081481C" w:rsidRPr="00AF3771" w:rsidRDefault="00CB51BF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B51BF">
        <w:rPr>
          <w:rFonts w:asciiTheme="majorBidi" w:hAnsiTheme="majorBidi" w:cstheme="majorBidi"/>
          <w:sz w:val="30"/>
          <w:szCs w:val="30"/>
        </w:rPr>
        <w:t>6</w:t>
      </w:r>
      <w:r w:rsidR="0081481C" w:rsidRPr="00CE726B">
        <w:rPr>
          <w:rFonts w:asciiTheme="majorBidi" w:hAnsiTheme="majorBidi" w:cstheme="majorBidi"/>
          <w:sz w:val="30"/>
          <w:szCs w:val="30"/>
        </w:rPr>
        <w:tab/>
      </w:r>
      <w:r w:rsidR="0081481C" w:rsidRPr="00CE726B">
        <w:rPr>
          <w:rFonts w:asciiTheme="majorBidi" w:hAnsiTheme="majorBidi" w:cstheme="majorBidi"/>
          <w:sz w:val="30"/>
          <w:szCs w:val="30"/>
          <w:cs/>
        </w:rPr>
        <w:t>ความเสี่ยงทางการเงิน</w:t>
      </w:r>
    </w:p>
    <w:p w14:paraId="3A98D527" w14:textId="464AC4C4" w:rsidR="0081481C" w:rsidRPr="00071D02" w:rsidRDefault="0081481C" w:rsidP="003B58D6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10"/>
          <w:szCs w:val="10"/>
        </w:rPr>
      </w:pPr>
    </w:p>
    <w:p w14:paraId="57A4D5FA" w14:textId="77777777" w:rsidR="008D350B" w:rsidRPr="00CE726B" w:rsidRDefault="008D350B" w:rsidP="008D350B">
      <w:pPr>
        <w:tabs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E726B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69B1BEB2" w14:textId="77777777" w:rsidR="008D350B" w:rsidRPr="00071D02" w:rsidRDefault="008D350B" w:rsidP="008D350B">
      <w:pPr>
        <w:ind w:left="562" w:right="-45"/>
        <w:jc w:val="thaiDistribute"/>
        <w:rPr>
          <w:rFonts w:asciiTheme="majorBidi" w:hAnsiTheme="majorBidi" w:cstheme="majorBidi"/>
          <w:spacing w:val="-2"/>
          <w:sz w:val="10"/>
          <w:szCs w:val="10"/>
        </w:rPr>
      </w:pPr>
    </w:p>
    <w:p w14:paraId="45079FFD" w14:textId="0000731D" w:rsidR="008D350B" w:rsidRDefault="00E407C5" w:rsidP="008D4516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407C5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31245D">
        <w:rPr>
          <w:rFonts w:ascii="Angsana New" w:hAnsi="Angsana New"/>
          <w:sz w:val="30"/>
          <w:szCs w:val="30"/>
          <w:cs/>
        </w:rPr>
        <w:t>กองทรัสต์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407C5">
        <w:rPr>
          <w:rFonts w:asciiTheme="majorBidi" w:hAnsiTheme="majorBidi" w:cstheme="majorBidi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="008D350B" w:rsidRPr="00CE726B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ซึ่งโดยส่วนใหญ่เกิดจากลูกหนี้ที่เป็นลูกค้าและเงินลงทุนในตราสารหนี้ของ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31245D">
        <w:rPr>
          <w:rFonts w:ascii="Angsana New" w:hAnsi="Angsana New"/>
          <w:sz w:val="30"/>
          <w:szCs w:val="30"/>
          <w:cs/>
        </w:rPr>
        <w:t>กองทรัสต์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8D350B" w:rsidRPr="00CE726B">
        <w:rPr>
          <w:rFonts w:asciiTheme="majorBidi" w:hAnsiTheme="majorBidi" w:cstheme="majorBidi"/>
          <w:sz w:val="30"/>
          <w:szCs w:val="30"/>
          <w:cs/>
        </w:rPr>
        <w:t xml:space="preserve">อย่างไรก็ตาม สินทรัพย์ทางการเงินดังกล่าวจะครบกำหนดในระยะเวลาอันสั้น </w:t>
      </w:r>
      <w:r w:rsidR="005544F8">
        <w:rPr>
          <w:rFonts w:asciiTheme="majorBidi" w:hAnsiTheme="majorBidi" w:hint="cs"/>
          <w:sz w:val="30"/>
          <w:szCs w:val="30"/>
          <w:cs/>
        </w:rPr>
        <w:t>กลุ่ม</w:t>
      </w:r>
      <w:r w:rsidR="008D350B" w:rsidRPr="00CE726B">
        <w:rPr>
          <w:rFonts w:asciiTheme="majorBidi" w:hAnsiTheme="majorBidi" w:cstheme="majorBidi"/>
          <w:sz w:val="30"/>
          <w:szCs w:val="30"/>
          <w:cs/>
        </w:rPr>
        <w:t>กองทรัสต์จึงไม่คาดว่าจะได้รับความเสียหายจากการเก็บหนี้</w:t>
      </w:r>
    </w:p>
    <w:p w14:paraId="6E6F0148" w14:textId="1E63C829" w:rsidR="008D350B" w:rsidRPr="00071D02" w:rsidRDefault="008D350B" w:rsidP="00F41C97">
      <w:pPr>
        <w:jc w:val="thaiDistribute"/>
        <w:rPr>
          <w:rFonts w:asciiTheme="majorBidi" w:hAnsiTheme="majorBidi" w:cstheme="majorBidi"/>
          <w:i/>
          <w:iCs/>
          <w:sz w:val="10"/>
          <w:szCs w:val="10"/>
        </w:rPr>
      </w:pPr>
    </w:p>
    <w:p w14:paraId="00701B3C" w14:textId="77777777" w:rsidR="00C72A7E" w:rsidRPr="0031245D" w:rsidRDefault="00C72A7E" w:rsidP="00C72A7E">
      <w:pPr>
        <w:tabs>
          <w:tab w:val="clear" w:pos="227"/>
          <w:tab w:val="clear" w:pos="454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31245D">
        <w:rPr>
          <w:rFonts w:ascii="Angsana New" w:hAnsi="Angsana New"/>
          <w:sz w:val="30"/>
          <w:szCs w:val="30"/>
          <w:cs/>
        </w:rPr>
        <w:t>กองทรัสต์มีการกระจุกตัวของความเสี่ยงด้านการให้สินเชื่อ เนื่องจาก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31245D">
        <w:rPr>
          <w:rFonts w:ascii="Angsana New" w:hAnsi="Angsana New"/>
          <w:sz w:val="30"/>
          <w:szCs w:val="30"/>
          <w:cs/>
        </w:rPr>
        <w:t>กองทรัสต์ มีคู่สัญญาซึ่งเป็นผู้เช่าและผู้เช่าช่วงเพียง</w:t>
      </w:r>
      <w:r>
        <w:rPr>
          <w:rFonts w:ascii="Angsana New" w:hAnsi="Angsana New" w:hint="cs"/>
          <w:sz w:val="30"/>
          <w:szCs w:val="30"/>
          <w:cs/>
        </w:rPr>
        <w:t>สอง</w:t>
      </w:r>
      <w:r w:rsidRPr="0031245D">
        <w:rPr>
          <w:rFonts w:ascii="Angsana New" w:hAnsi="Angsana New"/>
          <w:sz w:val="30"/>
          <w:szCs w:val="30"/>
          <w:cs/>
        </w:rPr>
        <w:t>ราย ดังนั้น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31245D">
        <w:rPr>
          <w:rFonts w:ascii="Angsana New" w:hAnsi="Angsana New"/>
          <w:sz w:val="30"/>
          <w:szCs w:val="30"/>
          <w:cs/>
        </w:rPr>
        <w:t>กอง</w:t>
      </w:r>
      <w:r w:rsidRPr="0031245D">
        <w:rPr>
          <w:rFonts w:ascii="Angsana New" w:hAnsi="Angsana New" w:hint="cs"/>
          <w:sz w:val="30"/>
          <w:szCs w:val="30"/>
          <w:cs/>
        </w:rPr>
        <w:t>ทรัสต์</w:t>
      </w:r>
      <w:r w:rsidRPr="0031245D">
        <w:rPr>
          <w:rFonts w:ascii="Angsana New" w:hAnsi="Angsana New"/>
          <w:sz w:val="30"/>
          <w:szCs w:val="30"/>
          <w:cs/>
        </w:rPr>
        <w:t>อาจมีความเสี่ยงจากฐานะการเงินและความสามารถในการชําระค่าเช่าของผู้เช่าและผู้เช่าช่วงได้ หากผู้เช่าและผู้เช่าช่วงดังกล่าวมีปัญหาทางการเงิน</w:t>
      </w:r>
    </w:p>
    <w:p w14:paraId="75029DE4" w14:textId="77777777" w:rsidR="00C72A7E" w:rsidRPr="00071D02" w:rsidRDefault="00C72A7E" w:rsidP="00F41C97">
      <w:pPr>
        <w:jc w:val="thaiDistribute"/>
        <w:rPr>
          <w:rFonts w:asciiTheme="majorBidi" w:hAnsiTheme="majorBidi" w:cstheme="majorBidi"/>
          <w:i/>
          <w:iCs/>
          <w:sz w:val="10"/>
          <w:szCs w:val="10"/>
        </w:rPr>
      </w:pPr>
    </w:p>
    <w:p w14:paraId="7ACB6E6A" w14:textId="33910963" w:rsidR="0081481C" w:rsidRPr="008D350B" w:rsidRDefault="0081481C" w:rsidP="00BE1919">
      <w:pPr>
        <w:ind w:left="540"/>
        <w:jc w:val="thaiDistribute"/>
        <w:rPr>
          <w:rFonts w:asciiTheme="majorBidi" w:hAnsiTheme="majorBidi" w:cstheme="majorBidi"/>
          <w:sz w:val="14"/>
          <w:szCs w:val="14"/>
          <w:cs/>
        </w:rPr>
      </w:pPr>
      <w:r w:rsidRPr="00CE726B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ความเสี่ยงด้านอัตราแลกเปลี่ยน</w:t>
      </w:r>
    </w:p>
    <w:p w14:paraId="73CD1850" w14:textId="77777777" w:rsidR="008D350B" w:rsidRPr="00071D02" w:rsidRDefault="008D350B" w:rsidP="00CE726B">
      <w:pPr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5E08363E" w14:textId="5B4D3E56" w:rsidR="0081481C" w:rsidRDefault="005544F8" w:rsidP="00CE726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กลุ่ม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="0081481C" w:rsidRPr="00CE726B">
        <w:rPr>
          <w:rFonts w:asciiTheme="majorBidi" w:hAnsiTheme="majorBidi" w:cstheme="majorBidi"/>
          <w:sz w:val="30"/>
          <w:szCs w:val="30"/>
          <w:cs/>
        </w:rPr>
        <w:t>มีบัญชีที่เป็นเงินตราต่างประเทศดังนี้</w:t>
      </w:r>
    </w:p>
    <w:p w14:paraId="3D5D6014" w14:textId="77777777" w:rsidR="00EE2DDE" w:rsidRPr="008D350B" w:rsidRDefault="00EE2DDE" w:rsidP="00CE726B">
      <w:pPr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440"/>
        <w:gridCol w:w="270"/>
        <w:gridCol w:w="1440"/>
      </w:tblGrid>
      <w:tr w:rsidR="0081481C" w:rsidRPr="00CE726B" w14:paraId="49523B9D" w14:textId="77777777" w:rsidTr="008D350B">
        <w:trPr>
          <w:cantSplit/>
          <w:trHeight w:val="155"/>
        </w:trPr>
        <w:tc>
          <w:tcPr>
            <w:tcW w:w="5850" w:type="dxa"/>
          </w:tcPr>
          <w:p w14:paraId="33F1C2FB" w14:textId="0E443A35" w:rsidR="0081481C" w:rsidRPr="00CE726B" w:rsidRDefault="00EE2DDE" w:rsidP="00EE2DDE">
            <w:pPr>
              <w:tabs>
                <w:tab w:val="clear" w:pos="2580"/>
                <w:tab w:val="left" w:pos="1767"/>
                <w:tab w:val="left" w:pos="18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CB51BF" w:rsidRPr="00CB51BF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31</w:t>
            </w:r>
            <w:r w:rsidRPr="00EE2DDE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 </w:t>
            </w:r>
            <w:r w:rsidRPr="00EE2DDE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</w:tcPr>
          <w:p w14:paraId="5CD1F4FE" w14:textId="790564C1" w:rsidR="0081481C" w:rsidRPr="008511F5" w:rsidRDefault="00CB51BF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CB51BF">
              <w:rPr>
                <w:rFonts w:asciiTheme="majorBidi" w:hAnsiTheme="majorBidi" w:cstheme="majorBidi"/>
                <w:b w:val="0"/>
                <w:bCs w:val="0"/>
              </w:rPr>
              <w:t>2563</w:t>
            </w:r>
          </w:p>
        </w:tc>
        <w:tc>
          <w:tcPr>
            <w:tcW w:w="270" w:type="dxa"/>
          </w:tcPr>
          <w:p w14:paraId="7DB09DFE" w14:textId="77777777" w:rsidR="0081481C" w:rsidRPr="008511F5" w:rsidRDefault="0081481C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40" w:type="dxa"/>
          </w:tcPr>
          <w:p w14:paraId="7BAA24C9" w14:textId="4074CF8E" w:rsidR="0081481C" w:rsidRPr="008511F5" w:rsidRDefault="00CB51BF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CB51BF">
              <w:rPr>
                <w:rFonts w:asciiTheme="majorBidi" w:hAnsiTheme="majorBidi" w:cstheme="majorBidi"/>
                <w:b w:val="0"/>
                <w:bCs w:val="0"/>
              </w:rPr>
              <w:t>2562</w:t>
            </w:r>
          </w:p>
        </w:tc>
      </w:tr>
      <w:tr w:rsidR="0081481C" w:rsidRPr="00CE726B" w14:paraId="40714477" w14:textId="77777777" w:rsidTr="008D350B">
        <w:trPr>
          <w:cantSplit/>
          <w:trHeight w:val="110"/>
        </w:trPr>
        <w:tc>
          <w:tcPr>
            <w:tcW w:w="5850" w:type="dxa"/>
          </w:tcPr>
          <w:p w14:paraId="72C5D4F7" w14:textId="0ACEDD5E" w:rsidR="0081481C" w:rsidRPr="00574D86" w:rsidRDefault="0081481C" w:rsidP="00CE726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150" w:type="dxa"/>
            <w:gridSpan w:val="3"/>
          </w:tcPr>
          <w:p w14:paraId="2A880D41" w14:textId="117D5D10" w:rsidR="0081481C" w:rsidRPr="00CE726B" w:rsidRDefault="0081481C" w:rsidP="00CE726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0F6947"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9639D7" w:rsidRPr="00CE726B" w14:paraId="6F33AEBF" w14:textId="77777777" w:rsidTr="00BB3D41">
        <w:trPr>
          <w:cantSplit/>
          <w:trHeight w:val="144"/>
        </w:trPr>
        <w:tc>
          <w:tcPr>
            <w:tcW w:w="5850" w:type="dxa"/>
          </w:tcPr>
          <w:p w14:paraId="105A41EE" w14:textId="2CC3C58E" w:rsidR="009639D7" w:rsidRPr="00B14F41" w:rsidRDefault="009639D7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440" w:type="dxa"/>
          </w:tcPr>
          <w:p w14:paraId="71A00580" w14:textId="77777777" w:rsidR="009639D7" w:rsidRPr="00CE726B" w:rsidRDefault="009639D7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FFE8A0" w14:textId="77777777" w:rsidR="009639D7" w:rsidRPr="00CE726B" w:rsidRDefault="009639D7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E8C15F8" w14:textId="77777777" w:rsidR="009639D7" w:rsidRPr="00CE726B" w:rsidRDefault="009639D7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6742" w:rsidRPr="00CE726B" w14:paraId="498E8C43" w14:textId="77777777" w:rsidTr="00BB3D41">
        <w:trPr>
          <w:cantSplit/>
          <w:trHeight w:val="144"/>
        </w:trPr>
        <w:tc>
          <w:tcPr>
            <w:tcW w:w="5850" w:type="dxa"/>
          </w:tcPr>
          <w:p w14:paraId="52483E06" w14:textId="7FAFA33A" w:rsidR="004C0965" w:rsidRPr="00B14F41" w:rsidRDefault="00656742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14:paraId="38804FD6" w14:textId="5CCB569F" w:rsidR="00656742" w:rsidRPr="00B14F41" w:rsidRDefault="00DE3D91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11,941</w:t>
            </w:r>
            <w:bookmarkStart w:id="4" w:name="_GoBack"/>
            <w:bookmarkEnd w:id="4"/>
          </w:p>
        </w:tc>
        <w:tc>
          <w:tcPr>
            <w:tcW w:w="270" w:type="dxa"/>
          </w:tcPr>
          <w:p w14:paraId="2D838E8C" w14:textId="77777777" w:rsidR="00656742" w:rsidRPr="00CE726B" w:rsidRDefault="00656742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B00677A" w14:textId="01AA52B2" w:rsidR="00656742" w:rsidRPr="00B14F41" w:rsidRDefault="00DE3D91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47ABE" w:rsidRPr="00CE726B" w14:paraId="66689CFE" w14:textId="77777777" w:rsidTr="00BB3D41">
        <w:trPr>
          <w:cantSplit/>
          <w:trHeight w:val="144"/>
        </w:trPr>
        <w:tc>
          <w:tcPr>
            <w:tcW w:w="5850" w:type="dxa"/>
          </w:tcPr>
          <w:p w14:paraId="48728EAE" w14:textId="75D389C2" w:rsidR="00547ABE" w:rsidRPr="00B14F41" w:rsidRDefault="00547AB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440" w:type="dxa"/>
          </w:tcPr>
          <w:p w14:paraId="6DD886CB" w14:textId="77777777" w:rsidR="00547ABE" w:rsidRPr="00B14F41" w:rsidRDefault="00547AB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B814EE" w14:textId="77777777" w:rsidR="00547ABE" w:rsidRPr="00CE726B" w:rsidRDefault="00547ABE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F07B99C" w14:textId="77777777" w:rsidR="00547ABE" w:rsidRPr="00B14F41" w:rsidRDefault="00547AB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7ABE" w:rsidRPr="00CE726B" w14:paraId="23B3B83B" w14:textId="77777777" w:rsidTr="00BB3D41">
        <w:trPr>
          <w:cantSplit/>
          <w:trHeight w:val="144"/>
        </w:trPr>
        <w:tc>
          <w:tcPr>
            <w:tcW w:w="5850" w:type="dxa"/>
          </w:tcPr>
          <w:p w14:paraId="565B97E9" w14:textId="4F58D3EF" w:rsidR="00547ABE" w:rsidRPr="00B14F41" w:rsidRDefault="00547AB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40" w:type="dxa"/>
          </w:tcPr>
          <w:p w14:paraId="12DFA51B" w14:textId="7BA38766" w:rsidR="00547ABE" w:rsidRPr="00B14F41" w:rsidRDefault="00BD75DB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CDC005" w14:textId="77777777" w:rsidR="00547ABE" w:rsidRPr="00CE726B" w:rsidRDefault="00547ABE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84C5708" w14:textId="0B27BE90" w:rsidR="00547ABE" w:rsidRPr="00B14F41" w:rsidRDefault="00CB51BF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47ABE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47ABE" w:rsidRPr="00CE726B" w14:paraId="1B32DB9E" w14:textId="77777777" w:rsidTr="00BB3D41">
        <w:trPr>
          <w:cantSplit/>
          <w:trHeight w:val="144"/>
        </w:trPr>
        <w:tc>
          <w:tcPr>
            <w:tcW w:w="5850" w:type="dxa"/>
          </w:tcPr>
          <w:p w14:paraId="40AF7FAF" w14:textId="1DC7466D" w:rsidR="00547ABE" w:rsidRPr="00B14F41" w:rsidRDefault="00547AB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เงินรูฟิยา</w:t>
            </w:r>
          </w:p>
        </w:tc>
        <w:tc>
          <w:tcPr>
            <w:tcW w:w="1440" w:type="dxa"/>
          </w:tcPr>
          <w:p w14:paraId="27C224A8" w14:textId="77777777" w:rsidR="00547ABE" w:rsidRPr="00B14F41" w:rsidRDefault="00547AB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0510D4" w14:textId="77777777" w:rsidR="00547ABE" w:rsidRPr="00CE726B" w:rsidRDefault="00547ABE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3638004" w14:textId="77777777" w:rsidR="00547ABE" w:rsidRPr="00B14F41" w:rsidRDefault="00547AB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7ABE" w:rsidRPr="00CE726B" w14:paraId="7FF1AF00" w14:textId="77777777" w:rsidTr="00BB3D41">
        <w:trPr>
          <w:cantSplit/>
          <w:trHeight w:val="144"/>
        </w:trPr>
        <w:tc>
          <w:tcPr>
            <w:tcW w:w="5850" w:type="dxa"/>
          </w:tcPr>
          <w:p w14:paraId="091FFECA" w14:textId="00E58BD5" w:rsidR="00547ABE" w:rsidRPr="00B14F41" w:rsidRDefault="00547AB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40" w:type="dxa"/>
          </w:tcPr>
          <w:p w14:paraId="2B7E3C50" w14:textId="4B8E4BB7" w:rsidR="00547ABE" w:rsidRPr="00B14F41" w:rsidRDefault="00BD75DB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DC93FE" w14:textId="77777777" w:rsidR="00547ABE" w:rsidRPr="00CE726B" w:rsidRDefault="00547ABE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D264353" w14:textId="60974D85" w:rsidR="00547ABE" w:rsidRPr="00B14F41" w:rsidRDefault="00297648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764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</w:tbl>
    <w:p w14:paraId="122F92B1" w14:textId="77777777" w:rsidR="00DE3D91" w:rsidRDefault="00DE3D91" w:rsidP="00CE726B">
      <w:pPr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21769EC6" w14:textId="77777777" w:rsidR="00DE3D91" w:rsidRDefault="00DE3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7F437F39" w14:textId="461B541C" w:rsidR="0081481C" w:rsidRPr="00CE726B" w:rsidRDefault="005544F8" w:rsidP="00CE726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lastRenderedPageBreak/>
        <w:t>กลุ่ม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="009B604A" w:rsidRPr="00CE726B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="0081481C" w:rsidRPr="00CE726B">
        <w:rPr>
          <w:rFonts w:asciiTheme="majorBidi" w:hAnsiTheme="majorBidi" w:cstheme="majorBidi"/>
          <w:sz w:val="30"/>
          <w:szCs w:val="30"/>
          <w:cs/>
        </w:rPr>
        <w:t>ได้ทำสัญญาอนุพันธ์เพื่อคุ้มครองความเสี่ยงจากอัตราแลกเปลี่ยนของ</w:t>
      </w:r>
      <w:r w:rsidR="003A7AF1">
        <w:rPr>
          <w:rFonts w:asciiTheme="majorBidi" w:hAnsiTheme="majorBidi" w:cstheme="majorBidi" w:hint="cs"/>
          <w:sz w:val="30"/>
          <w:szCs w:val="30"/>
          <w:cs/>
        </w:rPr>
        <w:t>บัญชี</w:t>
      </w:r>
      <w:r w:rsidR="0081481C" w:rsidRPr="00CE726B">
        <w:rPr>
          <w:rFonts w:asciiTheme="majorBidi" w:hAnsiTheme="majorBidi" w:cstheme="majorBidi"/>
          <w:sz w:val="30"/>
          <w:szCs w:val="30"/>
          <w:cs/>
        </w:rPr>
        <w:t xml:space="preserve">ที่เป็นเงินตราต่างประเทศ </w:t>
      </w:r>
    </w:p>
    <w:p w14:paraId="361E71A3" w14:textId="77777777" w:rsidR="00BE1919" w:rsidRDefault="00BE1919" w:rsidP="008D350B">
      <w:pPr>
        <w:tabs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3D3B154" w14:textId="1811AA32" w:rsidR="0081481C" w:rsidRPr="00CE726B" w:rsidRDefault="0081481C" w:rsidP="00CE726B">
      <w:pPr>
        <w:tabs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E726B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0B46A54E" w14:textId="77777777" w:rsidR="0081481C" w:rsidRPr="009506BE" w:rsidRDefault="0081481C" w:rsidP="009506BE">
      <w:pPr>
        <w:spacing w:line="160" w:lineRule="atLeast"/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040673F" w14:textId="5505782D" w:rsidR="0081481C" w:rsidRDefault="005544F8" w:rsidP="00CE726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กลุ่ม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="0081481C" w:rsidRPr="00CE726B">
        <w:rPr>
          <w:rFonts w:asciiTheme="majorBidi" w:hAnsiTheme="majorBidi" w:cstheme="majorBidi"/>
          <w:sz w:val="30"/>
          <w:szCs w:val="30"/>
          <w:cs/>
        </w:rPr>
        <w:t>มีความเสี่ยงด้านตลาดเนื่องจากมีเงินลงทุนในตราสารหนี้ ซึ่งผลตอบแทนของเงินลงทุนดังกล่าวขึ้นอยู่กับความผันผวนของภาวะเศรษฐกิจ การเมือง สถานการณ์ตลาดเงินและตลาดทุน ซึ่งสภาวการณ์ดังกล่าวอาจมีผลกระทบทางด้านบวกหรือด้านลบต่อผลการดำเนินงานของบริษัทที่ออกตราสาร</w:t>
      </w:r>
      <w:r w:rsidR="0081481C"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="0081481C" w:rsidRPr="00CE726B">
        <w:rPr>
          <w:rFonts w:asciiTheme="majorBidi" w:hAnsiTheme="majorBidi" w:cstheme="majorBidi"/>
          <w:sz w:val="30"/>
          <w:szCs w:val="30"/>
          <w:cs/>
        </w:rPr>
        <w:t>ทั้งนี้ขึ้นอยู่กับประเภทธุรกิจของผู้ออกตราสารว่ามีความสัมพันธ์กับความผันผวนของตลาดมากน้อยเพียงใดอันอาจทำให้ราคาของตราสารเพิ่มขึ้นหรือลดลงได้</w:t>
      </w:r>
    </w:p>
    <w:p w14:paraId="4825D9BE" w14:textId="6F1F1A86" w:rsidR="002316D7" w:rsidRPr="003B58D6" w:rsidRDefault="002316D7" w:rsidP="009506BE">
      <w:pPr>
        <w:spacing w:line="1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9748AF" w14:textId="24BFDBE2" w:rsidR="008D350B" w:rsidRDefault="008D350B" w:rsidP="008D350B">
      <w:pPr>
        <w:ind w:left="562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CE726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ความเสี่ยงด้านอัตราดอกเบี้ย</w:t>
      </w:r>
    </w:p>
    <w:p w14:paraId="6F6342BE" w14:textId="4E046477" w:rsidR="008D4516" w:rsidRDefault="008D4516" w:rsidP="008D350B">
      <w:pPr>
        <w:ind w:left="562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5A8400EC" w14:textId="77777777" w:rsidR="008D4516" w:rsidRPr="00CE726B" w:rsidRDefault="008D4516" w:rsidP="008D4516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E726B">
        <w:rPr>
          <w:rFonts w:asciiTheme="majorBidi" w:hAnsiTheme="majorBidi" w:cstheme="majorBidi"/>
          <w:spacing w:val="-2"/>
          <w:sz w:val="30"/>
          <w:szCs w:val="30"/>
          <w:cs/>
        </w:rPr>
        <w:t>ความเสี่ยงด้านอัตราดอกเบี้ยคือ ความเสี่ยงที่มูลค่าของสินทรัพย์และหนี้สินทางการเงินจะเปลี่ยนแปลงไป เนื่องจากการเปลี่ยนแปลงอัตราดอกเบี้ยในตลาด</w:t>
      </w:r>
    </w:p>
    <w:p w14:paraId="15243481" w14:textId="77777777" w:rsidR="008D4516" w:rsidRPr="00911355" w:rsidRDefault="008D4516" w:rsidP="008D4516">
      <w:pPr>
        <w:ind w:right="-45"/>
        <w:jc w:val="thaiDistribute"/>
        <w:rPr>
          <w:rFonts w:asciiTheme="majorBidi" w:hAnsiTheme="majorBidi" w:cstheme="majorBidi"/>
          <w:spacing w:val="-2"/>
        </w:rPr>
      </w:pPr>
    </w:p>
    <w:p w14:paraId="28FEF961" w14:textId="6E8752D4" w:rsidR="008D4516" w:rsidRDefault="008D4516" w:rsidP="003B58D6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E726B">
        <w:rPr>
          <w:rFonts w:asciiTheme="majorBidi" w:hAnsiTheme="majorBidi" w:cstheme="majorBidi"/>
          <w:spacing w:val="-2"/>
          <w:sz w:val="30"/>
          <w:szCs w:val="30"/>
          <w:cs/>
        </w:rPr>
        <w:t>ตารางต่อไปนี้ได้สรุปความเสี่ยงด้านอัตราดอกเบี้ยของ</w:t>
      </w:r>
      <w:r w:rsidR="005544F8">
        <w:rPr>
          <w:rFonts w:asciiTheme="majorBidi" w:hAnsiTheme="majorBidi" w:hint="cs"/>
          <w:sz w:val="30"/>
          <w:szCs w:val="30"/>
          <w:cs/>
        </w:rPr>
        <w:t>กลุ่ม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>กองทรัสต์ ซึ่งประกอบด้วยสินทรัพย์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และหนี้สินทางการเงิน</w:t>
      </w:r>
      <w:r w:rsidR="007357FA">
        <w:rPr>
          <w:rFonts w:asciiTheme="majorBidi" w:eastAsia="Calibri" w:hAnsiTheme="majorBidi" w:cstheme="majorBidi" w:hint="cs"/>
          <w:sz w:val="30"/>
          <w:szCs w:val="30"/>
          <w:cs/>
        </w:rPr>
        <w:t>ตามมูลค่ายุติธรรม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ที่มีอัตราดอกเบี้ย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>ของ</w:t>
      </w:r>
      <w:r w:rsidR="005544F8">
        <w:rPr>
          <w:rFonts w:asciiTheme="majorBidi" w:hAnsiTheme="majorBidi" w:hint="cs"/>
          <w:sz w:val="30"/>
          <w:szCs w:val="30"/>
          <w:cs/>
        </w:rPr>
        <w:t>กลุ่ม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>กองทรัสต์</w:t>
      </w:r>
    </w:p>
    <w:p w14:paraId="58B1C0C6" w14:textId="77777777" w:rsidR="008D4516" w:rsidRPr="008D350B" w:rsidRDefault="008D4516" w:rsidP="008D4516">
      <w:pPr>
        <w:ind w:left="562" w:right="-45"/>
        <w:jc w:val="thaiDistribute"/>
        <w:rPr>
          <w:rFonts w:asciiTheme="majorBidi" w:hAnsiTheme="majorBidi" w:cstheme="majorBidi"/>
          <w:spacing w:val="-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8D4516" w:rsidRPr="00CE726B" w14:paraId="093CA4EF" w14:textId="77777777" w:rsidTr="006B634C">
        <w:trPr>
          <w:trHeight w:val="20"/>
        </w:trPr>
        <w:tc>
          <w:tcPr>
            <w:tcW w:w="6930" w:type="dxa"/>
            <w:vAlign w:val="bottom"/>
          </w:tcPr>
          <w:p w14:paraId="363D5129" w14:textId="574F59DF" w:rsidR="008D4516" w:rsidRPr="00CE726B" w:rsidRDefault="00F74100" w:rsidP="006B634C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ที่มีอัตราดอกเบี้ย</w:t>
            </w:r>
            <w:r w:rsidRPr="00D42F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ปรับขึ้นลงตามอัตราตลาด</w:t>
            </w:r>
          </w:p>
        </w:tc>
        <w:tc>
          <w:tcPr>
            <w:tcW w:w="2250" w:type="dxa"/>
          </w:tcPr>
          <w:p w14:paraId="695F5494" w14:textId="77777777" w:rsidR="008D4516" w:rsidRPr="00CE726B" w:rsidRDefault="008D4516" w:rsidP="006B634C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8D4516" w:rsidRPr="00CE726B" w14:paraId="6807C743" w14:textId="77777777" w:rsidTr="006B634C">
        <w:trPr>
          <w:trHeight w:val="20"/>
        </w:trPr>
        <w:tc>
          <w:tcPr>
            <w:tcW w:w="6930" w:type="dxa"/>
            <w:vAlign w:val="bottom"/>
          </w:tcPr>
          <w:p w14:paraId="0E88D9A7" w14:textId="7AFAB5EC" w:rsidR="008D4516" w:rsidRPr="00CE726B" w:rsidRDefault="008D4516" w:rsidP="006B634C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331281BC" w14:textId="5ED554BF" w:rsidR="008D4516" w:rsidRPr="00CE726B" w:rsidRDefault="00F74100" w:rsidP="006B634C">
            <w:pPr>
              <w:spacing w:line="240" w:lineRule="auto"/>
              <w:ind w:left="-110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4516" w:rsidRPr="00CE726B" w14:paraId="482C6D35" w14:textId="77777777" w:rsidTr="006B634C">
        <w:trPr>
          <w:trHeight w:val="20"/>
        </w:trPr>
        <w:tc>
          <w:tcPr>
            <w:tcW w:w="6930" w:type="dxa"/>
          </w:tcPr>
          <w:p w14:paraId="574EDE01" w14:textId="68E52D14" w:rsidR="008D4516" w:rsidRPr="00CE726B" w:rsidRDefault="008D4516" w:rsidP="006B634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D75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B51BF" w:rsidRPr="00CB5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D75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BD75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B51BF" w:rsidRPr="00CB5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250" w:type="dxa"/>
          </w:tcPr>
          <w:p w14:paraId="07A7B737" w14:textId="549D8C39" w:rsidR="008D4516" w:rsidRPr="00CE726B" w:rsidRDefault="008D4516" w:rsidP="00D95BD5">
            <w:pPr>
              <w:tabs>
                <w:tab w:val="decimal" w:pos="945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4516" w:rsidRPr="00D81BD3" w14:paraId="7530E3FC" w14:textId="77777777" w:rsidTr="006B634C">
        <w:trPr>
          <w:trHeight w:val="20"/>
        </w:trPr>
        <w:tc>
          <w:tcPr>
            <w:tcW w:w="6930" w:type="dxa"/>
          </w:tcPr>
          <w:p w14:paraId="6B6654E1" w14:textId="77777777" w:rsidR="008D4516" w:rsidRPr="00CE726B" w:rsidRDefault="008D4516" w:rsidP="006B634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2250" w:type="dxa"/>
          </w:tcPr>
          <w:p w14:paraId="4FD338A5" w14:textId="6E2BC535" w:rsidR="008D4516" w:rsidRPr="0084699C" w:rsidRDefault="00CB51BF" w:rsidP="006B634C">
            <w:pPr>
              <w:tabs>
                <w:tab w:val="decimal" w:pos="94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134</w:t>
            </w:r>
            <w:r w:rsidR="008D45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8D4516" w:rsidRPr="00D81BD3" w14:paraId="3733413C" w14:textId="77777777" w:rsidTr="006B634C">
        <w:trPr>
          <w:trHeight w:val="20"/>
        </w:trPr>
        <w:tc>
          <w:tcPr>
            <w:tcW w:w="6930" w:type="dxa"/>
          </w:tcPr>
          <w:p w14:paraId="6FA736C7" w14:textId="77777777" w:rsidR="008D4516" w:rsidRPr="00CE726B" w:rsidRDefault="008D4516" w:rsidP="006B634C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71D5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2250" w:type="dxa"/>
          </w:tcPr>
          <w:p w14:paraId="7CED506C" w14:textId="568E5402" w:rsidR="008D4516" w:rsidRPr="0084699C" w:rsidRDefault="008D4516" w:rsidP="006B634C">
            <w:pPr>
              <w:tabs>
                <w:tab w:val="decimal" w:pos="945"/>
              </w:tabs>
              <w:spacing w:line="240" w:lineRule="auto"/>
              <w:ind w:right="-45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84699C">
              <w:rPr>
                <w:rFonts w:asciiTheme="majorBidi" w:hAnsiTheme="majorBidi"/>
                <w:sz w:val="30"/>
                <w:szCs w:val="30"/>
              </w:rPr>
              <w:t>(</w:t>
            </w:r>
            <w:r w:rsidR="00CB51BF" w:rsidRPr="00CB51BF">
              <w:rPr>
                <w:rFonts w:asciiTheme="majorBidi" w:hAnsiTheme="majorBidi"/>
                <w:sz w:val="30"/>
                <w:szCs w:val="30"/>
              </w:rPr>
              <w:t>1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="00CB51BF" w:rsidRPr="00CB51BF">
              <w:rPr>
                <w:rFonts w:asciiTheme="majorBidi" w:hAnsiTheme="majorBidi"/>
                <w:sz w:val="30"/>
                <w:szCs w:val="30"/>
              </w:rPr>
              <w:t>6</w:t>
            </w:r>
            <w:r w:rsidR="00297648" w:rsidRPr="00297648">
              <w:rPr>
                <w:rFonts w:asciiTheme="majorBidi" w:hAnsiTheme="majorBidi"/>
                <w:sz w:val="30"/>
                <w:szCs w:val="30"/>
              </w:rPr>
              <w:t>8</w:t>
            </w:r>
            <w:r w:rsidR="00CB51BF" w:rsidRPr="00CB51BF">
              <w:rPr>
                <w:rFonts w:asciiTheme="majorBidi" w:hAnsiTheme="majorBidi"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="00CB51BF" w:rsidRPr="00CB51BF">
              <w:rPr>
                <w:rFonts w:asciiTheme="majorBidi" w:hAnsiTheme="majorBidi"/>
                <w:sz w:val="30"/>
                <w:szCs w:val="30"/>
              </w:rPr>
              <w:t>5</w:t>
            </w:r>
            <w:r w:rsidR="00297648" w:rsidRPr="00297648">
              <w:rPr>
                <w:rFonts w:asciiTheme="majorBidi" w:hAnsiTheme="majorBidi"/>
                <w:sz w:val="30"/>
                <w:szCs w:val="30"/>
              </w:rPr>
              <w:t>07</w:t>
            </w:r>
            <w:r w:rsidRPr="0084699C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</w:tr>
    </w:tbl>
    <w:p w14:paraId="56459706" w14:textId="3AE780CC" w:rsidR="009506BE" w:rsidRDefault="009506BE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30C79ED" w14:textId="77777777" w:rsidR="00280E38" w:rsidRPr="00BA1C04" w:rsidRDefault="00280E38" w:rsidP="00280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 xml:space="preserve">             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นโยบายการบริหารความเสี่ยงทางด้านการเงิน</w:t>
      </w:r>
    </w:p>
    <w:p w14:paraId="30AE4C45" w14:textId="77777777" w:rsidR="00280E38" w:rsidRPr="00505F70" w:rsidRDefault="00280E38" w:rsidP="00280E38">
      <w:pPr>
        <w:spacing w:line="160" w:lineRule="atLeast"/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5E44E80D" w14:textId="64B2932A" w:rsidR="008D4516" w:rsidRDefault="005544F8" w:rsidP="003B58D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กลุ่ม</w:t>
      </w:r>
      <w:r w:rsidR="00280E38" w:rsidRPr="00CE726B">
        <w:rPr>
          <w:rFonts w:asciiTheme="majorBidi" w:hAnsiTheme="majorBidi" w:cstheme="majorBidi"/>
          <w:sz w:val="30"/>
          <w:szCs w:val="30"/>
          <w:cs/>
        </w:rPr>
        <w:t xml:space="preserve">กองทรัสต์บริหารความเสี่ยงที่อาจเกิดขึ้นจากการลงทุนโดยกำหนดนโยบายการบริหารความเสี่ยง เช่น การกระจายประเภทเงินลงทุน และการวิเคราะห์ฐานะของกิจการที่จะลงทุน </w:t>
      </w:r>
    </w:p>
    <w:p w14:paraId="31C499E3" w14:textId="5E5054F5" w:rsidR="00B1735F" w:rsidRDefault="00B1735F" w:rsidP="003B58D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D81D62" w14:textId="77777777" w:rsidR="00B1735F" w:rsidRPr="008D4516" w:rsidRDefault="00B1735F" w:rsidP="003B58D6">
      <w:pPr>
        <w:ind w:left="540"/>
        <w:jc w:val="thaiDistribute"/>
      </w:pPr>
    </w:p>
    <w:p w14:paraId="0F578394" w14:textId="53707358" w:rsidR="0081481C" w:rsidRPr="00AF3771" w:rsidRDefault="00297648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97648">
        <w:rPr>
          <w:rFonts w:asciiTheme="majorBidi" w:hAnsiTheme="majorBidi" w:cstheme="majorBidi"/>
          <w:sz w:val="30"/>
          <w:szCs w:val="30"/>
        </w:rPr>
        <w:lastRenderedPageBreak/>
        <w:t>7</w:t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ab/>
        <w:t>เงินลงทุนที่แสดงด้วยมูลค่ายุติธรรมผ่านกำไรหรือขาดทุน</w:t>
      </w:r>
    </w:p>
    <w:p w14:paraId="7D565C30" w14:textId="77777777" w:rsidR="00086E5E" w:rsidRPr="00BD75DB" w:rsidRDefault="00086E5E" w:rsidP="0023117C">
      <w:pPr>
        <w:ind w:right="-45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50"/>
        <w:gridCol w:w="1440"/>
      </w:tblGrid>
      <w:tr w:rsidR="00086E5E" w:rsidRPr="00BD75DB" w14:paraId="12EAC1EF" w14:textId="77777777" w:rsidTr="00B22987">
        <w:trPr>
          <w:cantSplit/>
        </w:trPr>
        <w:tc>
          <w:tcPr>
            <w:tcW w:w="7650" w:type="dxa"/>
          </w:tcPr>
          <w:p w14:paraId="751B9E16" w14:textId="6E9C5ACE" w:rsidR="00086E5E" w:rsidRPr="00BD75DB" w:rsidRDefault="00086E5E" w:rsidP="0068221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8CAD8D" w14:textId="6684AD54" w:rsidR="00086E5E" w:rsidRPr="00BD75DB" w:rsidRDefault="00086E5E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BD75DB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(</w:t>
            </w:r>
            <w:r w:rsidR="000F6947" w:rsidRPr="00BD75DB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</w:t>
            </w:r>
            <w:r w:rsidRPr="00BD75DB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)</w:t>
            </w:r>
          </w:p>
        </w:tc>
      </w:tr>
      <w:tr w:rsidR="00F3627E" w:rsidRPr="00BD75DB" w14:paraId="157C0ED9" w14:textId="77777777" w:rsidTr="00B22987">
        <w:trPr>
          <w:cantSplit/>
        </w:trPr>
        <w:tc>
          <w:tcPr>
            <w:tcW w:w="7650" w:type="dxa"/>
          </w:tcPr>
          <w:p w14:paraId="531E9AC8" w14:textId="1C2B41FE" w:rsidR="00086E5E" w:rsidRPr="00BD75DB" w:rsidRDefault="00086E5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D75D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="00CB51BF" w:rsidRPr="00CB51B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BD75D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BD75D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</w:t>
            </w:r>
            <w:r w:rsidR="00CB51BF" w:rsidRPr="00CB51B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5824C3E5" w14:textId="12514DFC" w:rsidR="00086E5E" w:rsidRPr="00BD75DB" w:rsidRDefault="00CB51BF" w:rsidP="00CE726B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9B604A" w:rsidRPr="00BD75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663</w:t>
            </w:r>
          </w:p>
        </w:tc>
      </w:tr>
      <w:tr w:rsidR="00F3627E" w:rsidRPr="00BD75DB" w14:paraId="63C1186D" w14:textId="77777777" w:rsidTr="00B22987">
        <w:trPr>
          <w:cantSplit/>
        </w:trPr>
        <w:tc>
          <w:tcPr>
            <w:tcW w:w="7650" w:type="dxa"/>
          </w:tcPr>
          <w:p w14:paraId="53524876" w14:textId="77777777" w:rsidR="00086E5E" w:rsidRPr="00BD75DB" w:rsidRDefault="00086E5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D75D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16B2C876" w14:textId="7DD708CF" w:rsidR="00086E5E" w:rsidRPr="00BD75DB" w:rsidRDefault="00CB51BF" w:rsidP="00CE726B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72C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F3627E" w:rsidRPr="00BD75DB" w14:paraId="2B9A1571" w14:textId="77777777" w:rsidTr="00B22987">
        <w:trPr>
          <w:cantSplit/>
        </w:trPr>
        <w:tc>
          <w:tcPr>
            <w:tcW w:w="7650" w:type="dxa"/>
          </w:tcPr>
          <w:p w14:paraId="01D30B55" w14:textId="77777777" w:rsidR="00086E5E" w:rsidRPr="00BD75DB" w:rsidRDefault="00086E5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D75D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</w:tcPr>
          <w:p w14:paraId="1866676A" w14:textId="22611D27" w:rsidR="00086E5E" w:rsidRPr="00BD75DB" w:rsidRDefault="00BF513C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172C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05F70" w:rsidRPr="00BD75DB" w14:paraId="1BC93586" w14:textId="77777777" w:rsidTr="00B22987">
        <w:trPr>
          <w:cantSplit/>
        </w:trPr>
        <w:tc>
          <w:tcPr>
            <w:tcW w:w="7650" w:type="dxa"/>
          </w:tcPr>
          <w:p w14:paraId="5C32D0A3" w14:textId="205B2DF5" w:rsidR="00505F70" w:rsidRPr="00BD75DB" w:rsidRDefault="00505F70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D75D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กำไร</w:t>
            </w:r>
            <w:r w:rsidR="002B0D6D" w:rsidRPr="00BD75D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สุทธิ</w:t>
            </w:r>
            <w:r w:rsidRPr="00BD75D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1440" w:type="dxa"/>
          </w:tcPr>
          <w:p w14:paraId="247AF301" w14:textId="576B4200" w:rsidR="00505F70" w:rsidRPr="00BD75DB" w:rsidRDefault="00CB51BF" w:rsidP="00505F70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</w:tr>
      <w:tr w:rsidR="00F3627E" w:rsidRPr="00BD75DB" w14:paraId="637AA44F" w14:textId="77777777" w:rsidTr="00B22987">
        <w:trPr>
          <w:cantSplit/>
        </w:trPr>
        <w:tc>
          <w:tcPr>
            <w:tcW w:w="7650" w:type="dxa"/>
          </w:tcPr>
          <w:p w14:paraId="513568EA" w14:textId="71E99386" w:rsidR="00086E5E" w:rsidRPr="00BD75DB" w:rsidRDefault="00505F70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D75DB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ขาดทุนจากการ</w:t>
            </w:r>
            <w:r w:rsidR="00792A60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วัดมูลค่า</w:t>
            </w:r>
            <w:r w:rsidRPr="00BD75DB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06C32F" w14:textId="5592FE27" w:rsidR="00086E5E" w:rsidRPr="00BD75DB" w:rsidRDefault="00BF513C" w:rsidP="00505F70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3627E" w:rsidRPr="00CE726B" w14:paraId="75590772" w14:textId="77777777" w:rsidTr="00B22987">
        <w:trPr>
          <w:cantSplit/>
        </w:trPr>
        <w:tc>
          <w:tcPr>
            <w:tcW w:w="7650" w:type="dxa"/>
          </w:tcPr>
          <w:p w14:paraId="72FE5A6A" w14:textId="6ECE9AEC" w:rsidR="00086E5E" w:rsidRPr="00BD75DB" w:rsidRDefault="00086E5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75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B51BF"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D75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3501FB" w:rsidRPr="003501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="00895A0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CB51BF"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2DF8E0B" w14:textId="1606C3A0" w:rsidR="00086E5E" w:rsidRPr="00CE726B" w:rsidRDefault="00CB51BF" w:rsidP="00CE726B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172C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</w:tr>
    </w:tbl>
    <w:p w14:paraId="0AC14C7E" w14:textId="34A0342C" w:rsidR="00BE1919" w:rsidRDefault="00BE1919" w:rsidP="00BE1919"/>
    <w:p w14:paraId="427F4762" w14:textId="5E2D0CFA" w:rsidR="00086E5E" w:rsidRDefault="00297648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97648">
        <w:rPr>
          <w:rFonts w:asciiTheme="majorBidi" w:hAnsiTheme="majorBidi" w:cstheme="majorBidi"/>
          <w:sz w:val="30"/>
          <w:szCs w:val="30"/>
        </w:rPr>
        <w:t>8</w:t>
      </w:r>
      <w:r w:rsidR="00086E5E" w:rsidRPr="00C84DC0">
        <w:rPr>
          <w:rFonts w:asciiTheme="majorBidi" w:hAnsiTheme="majorBidi" w:cstheme="majorBidi"/>
          <w:sz w:val="30"/>
          <w:szCs w:val="30"/>
          <w:cs/>
        </w:rPr>
        <w:tab/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>เงินลงทุนในอสังหาริมทรัพย์ตามมูลค่ายุติธรรม</w:t>
      </w:r>
    </w:p>
    <w:p w14:paraId="72E09805" w14:textId="2D34FC4B" w:rsidR="00231FA7" w:rsidRDefault="00231FA7" w:rsidP="00231FA7"/>
    <w:p w14:paraId="21EF8D92" w14:textId="6EB7422E" w:rsidR="00231FA7" w:rsidRPr="00097406" w:rsidRDefault="00231FA7" w:rsidP="00231FA7">
      <w:pPr>
        <w:pStyle w:val="ListParagraph"/>
        <w:numPr>
          <w:ilvl w:val="0"/>
          <w:numId w:val="24"/>
        </w:numPr>
        <w:jc w:val="thaiDistribute"/>
        <w:rPr>
          <w:rFonts w:ascii="Angsana New" w:hAnsi="Angsana New"/>
          <w:sz w:val="30"/>
          <w:szCs w:val="30"/>
        </w:rPr>
      </w:pPr>
      <w:r w:rsidRPr="00097406">
        <w:rPr>
          <w:rFonts w:ascii="Angsana New" w:hAnsi="Angsana New" w:hint="cs"/>
          <w:sz w:val="30"/>
          <w:szCs w:val="30"/>
          <w:cs/>
        </w:rPr>
        <w:t>เมื่อ</w:t>
      </w:r>
      <w:r w:rsidRPr="00097406">
        <w:rPr>
          <w:rFonts w:ascii="Angsana New" w:hAnsi="Angsana New"/>
          <w:sz w:val="30"/>
          <w:szCs w:val="30"/>
          <w:cs/>
        </w:rPr>
        <w:t>วันที่</w:t>
      </w:r>
      <w:r w:rsidRPr="00DC3DD4">
        <w:rPr>
          <w:rFonts w:ascii="Angsana New" w:hAnsi="Angsana New"/>
          <w:sz w:val="30"/>
          <w:szCs w:val="30"/>
          <w:cs/>
        </w:rPr>
        <w:t xml:space="preserve"> </w:t>
      </w:r>
      <w:r w:rsidR="00297648" w:rsidRPr="00297648">
        <w:rPr>
          <w:rFonts w:ascii="Angsana New" w:hAnsi="Angsana New"/>
          <w:sz w:val="30"/>
          <w:szCs w:val="30"/>
        </w:rPr>
        <w:t>8</w:t>
      </w:r>
      <w:r w:rsidRPr="00DC3DD4">
        <w:rPr>
          <w:rFonts w:ascii="Angsana New" w:hAnsi="Angsana New"/>
          <w:sz w:val="30"/>
          <w:szCs w:val="30"/>
          <w:cs/>
        </w:rPr>
        <w:t xml:space="preserve"> </w:t>
      </w:r>
      <w:r w:rsidRPr="00097406">
        <w:rPr>
          <w:rFonts w:ascii="Angsana New" w:hAnsi="Angsana New"/>
          <w:sz w:val="30"/>
          <w:szCs w:val="30"/>
          <w:cs/>
        </w:rPr>
        <w:t>ธันวาคม</w:t>
      </w:r>
      <w:r w:rsidRPr="00DC3DD4">
        <w:rPr>
          <w:rFonts w:ascii="Angsana New" w:hAnsi="Angsana New"/>
          <w:sz w:val="30"/>
          <w:szCs w:val="30"/>
          <w:cs/>
        </w:rPr>
        <w:t xml:space="preserve"> </w:t>
      </w:r>
      <w:r w:rsidR="00CB51BF" w:rsidRPr="00CB51BF">
        <w:rPr>
          <w:rFonts w:ascii="Angsana New" w:hAnsi="Angsana New"/>
          <w:sz w:val="30"/>
          <w:szCs w:val="30"/>
        </w:rPr>
        <w:t>256</w:t>
      </w:r>
      <w:r w:rsidR="00297648" w:rsidRPr="00297648">
        <w:rPr>
          <w:rFonts w:ascii="Angsana New" w:hAnsi="Angsana New"/>
          <w:sz w:val="30"/>
          <w:szCs w:val="30"/>
        </w:rPr>
        <w:t>0</w:t>
      </w:r>
      <w:r w:rsidRPr="00DC3DD4">
        <w:rPr>
          <w:rFonts w:ascii="Angsana New" w:hAnsi="Angsana New"/>
          <w:sz w:val="30"/>
          <w:szCs w:val="30"/>
          <w:cs/>
        </w:rPr>
        <w:t xml:space="preserve"> </w:t>
      </w:r>
      <w:r w:rsidR="005544F8" w:rsidRPr="00DC3DD4">
        <w:rPr>
          <w:rFonts w:ascii="Angsana New" w:hAnsi="Angsana New" w:hint="cs"/>
          <w:sz w:val="30"/>
          <w:szCs w:val="30"/>
          <w:cs/>
        </w:rPr>
        <w:t>กลุ่ม</w:t>
      </w:r>
      <w:r w:rsidRPr="00097406">
        <w:rPr>
          <w:rFonts w:ascii="Angsana New" w:hAnsi="Angsana New"/>
          <w:sz w:val="30"/>
          <w:szCs w:val="30"/>
          <w:cs/>
        </w:rPr>
        <w:t>กองทรัสต์ได้รับโอนสินทรัพย์</w:t>
      </w:r>
      <w:r w:rsidRPr="00097406">
        <w:rPr>
          <w:rFonts w:ascii="Angsana New" w:hAnsi="Angsana New"/>
          <w:spacing w:val="-8"/>
          <w:sz w:val="30"/>
          <w:szCs w:val="30"/>
          <w:cs/>
        </w:rPr>
        <w:t>ที่กองทุนรวมได้</w:t>
      </w:r>
      <w:r w:rsidRPr="00097406">
        <w:rPr>
          <w:rFonts w:ascii="Angsana New" w:hAnsi="Angsana New"/>
          <w:sz w:val="30"/>
          <w:szCs w:val="30"/>
          <w:cs/>
        </w:rPr>
        <w:t>ลงทุนเป็นครั้งแรกในทรัพย์สินที่เกี่ยวเนื่องกับกิจการโรงแรม</w:t>
      </w:r>
      <w:r w:rsidR="00FD09BD">
        <w:rPr>
          <w:rFonts w:ascii="Angsana New" w:hAnsi="Angsana New"/>
          <w:sz w:val="30"/>
          <w:szCs w:val="30"/>
        </w:rPr>
        <w:t xml:space="preserve"> </w:t>
      </w:r>
      <w:r w:rsidR="00CB51BF" w:rsidRPr="00CB51BF">
        <w:rPr>
          <w:rFonts w:asciiTheme="majorBidi" w:hAnsiTheme="majorBidi"/>
          <w:spacing w:val="-4"/>
          <w:sz w:val="30"/>
          <w:szCs w:val="30"/>
        </w:rPr>
        <w:t>3</w:t>
      </w:r>
      <w:r w:rsidRPr="00FD09BD">
        <w:rPr>
          <w:rFonts w:asciiTheme="majorBidi" w:hAnsiTheme="majorBidi"/>
          <w:spacing w:val="-4"/>
          <w:sz w:val="30"/>
          <w:szCs w:val="30"/>
          <w:cs/>
        </w:rPr>
        <w:t xml:space="preserve"> แห่ง</w:t>
      </w:r>
      <w:r w:rsidRPr="00097406">
        <w:rPr>
          <w:rFonts w:ascii="Times New Roman" w:hAnsi="Times New Roman"/>
          <w:sz w:val="30"/>
          <w:szCs w:val="30"/>
          <w:cs/>
        </w:rPr>
        <w:t xml:space="preserve"> </w:t>
      </w:r>
      <w:r w:rsidRPr="00097406">
        <w:rPr>
          <w:rFonts w:ascii="Angsana New" w:hAnsi="Angsana New"/>
          <w:sz w:val="30"/>
          <w:szCs w:val="30"/>
          <w:cs/>
        </w:rPr>
        <w:t>ซึ่ง</w:t>
      </w:r>
      <w:r w:rsidRPr="00097406">
        <w:rPr>
          <w:rFonts w:ascii="Times New Roman" w:hAnsi="Times New Roman"/>
          <w:sz w:val="30"/>
          <w:szCs w:val="30"/>
          <w:cs/>
        </w:rPr>
        <w:t xml:space="preserve"> </w:t>
      </w:r>
      <w:r w:rsidRPr="00097406">
        <w:rPr>
          <w:rFonts w:ascii="Angsana New" w:hAnsi="Angsana New"/>
          <w:sz w:val="30"/>
          <w:szCs w:val="30"/>
          <w:cs/>
        </w:rPr>
        <w:t>ณ</w:t>
      </w:r>
      <w:r w:rsidRPr="00097406">
        <w:rPr>
          <w:rFonts w:ascii="Times New Roman" w:hAnsi="Times New Roman"/>
          <w:sz w:val="30"/>
          <w:szCs w:val="30"/>
          <w:cs/>
        </w:rPr>
        <w:t xml:space="preserve"> </w:t>
      </w:r>
      <w:r w:rsidRPr="00097406">
        <w:rPr>
          <w:rFonts w:ascii="Angsana New" w:hAnsi="Angsana New"/>
          <w:sz w:val="30"/>
          <w:szCs w:val="30"/>
          <w:cs/>
        </w:rPr>
        <w:t>วันที่รับโอน</w:t>
      </w:r>
      <w:r w:rsidRPr="00097406">
        <w:rPr>
          <w:rFonts w:ascii="Times New Roman" w:hAnsi="Times New Roman"/>
          <w:sz w:val="30"/>
          <w:szCs w:val="30"/>
          <w:cs/>
        </w:rPr>
        <w:t xml:space="preserve"> </w:t>
      </w:r>
      <w:r w:rsidRPr="00097406">
        <w:rPr>
          <w:rFonts w:ascii="Angsana New" w:hAnsi="Angsana New"/>
          <w:sz w:val="30"/>
          <w:szCs w:val="30"/>
          <w:cs/>
        </w:rPr>
        <w:t>มีรายละเอียดดังต่อไปนี้</w:t>
      </w:r>
    </w:p>
    <w:p w14:paraId="7E16D741" w14:textId="77777777" w:rsidR="00231FA7" w:rsidRPr="0056466F" w:rsidRDefault="00231FA7" w:rsidP="00231FA7">
      <w:pPr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4D4CC1D0" w14:textId="77777777" w:rsidR="00231FA7" w:rsidRPr="00EA592D" w:rsidRDefault="00231FA7" w:rsidP="00231F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(ก</w:t>
      </w:r>
      <w:r w:rsidRPr="00EA592D">
        <w:rPr>
          <w:rFonts w:ascii="Angsana New" w:hAnsi="Angsana New"/>
          <w:sz w:val="30"/>
          <w:szCs w:val="30"/>
        </w:rPr>
        <w:t xml:space="preserve">) </w:t>
      </w:r>
      <w:r w:rsidRPr="00EA592D">
        <w:rPr>
          <w:rFonts w:ascii="Angsana New" w:hAnsi="Angsana New"/>
          <w:sz w:val="30"/>
          <w:szCs w:val="30"/>
          <w:cs/>
        </w:rPr>
        <w:t>ลงทุนในทรัพย์สินที่ใช้ในการประกอบกิจการโรงแรมดุสิตธานี ลากูน่า ภูเก็ต</w:t>
      </w:r>
      <w:r w:rsidRPr="00EA592D">
        <w:rPr>
          <w:rFonts w:ascii="Angsana New" w:hAnsi="Angsana New"/>
          <w:sz w:val="30"/>
          <w:szCs w:val="30"/>
        </w:rPr>
        <w:t xml:space="preserve"> </w:t>
      </w:r>
      <w:r w:rsidRPr="00EA592D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14:paraId="14B4234E" w14:textId="77777777" w:rsidR="00231FA7" w:rsidRPr="0056466F" w:rsidRDefault="00231FA7" w:rsidP="00231F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20"/>
          <w:szCs w:val="20"/>
          <w:cs/>
        </w:rPr>
      </w:pPr>
    </w:p>
    <w:p w14:paraId="5DBB1989" w14:textId="2E374775" w:rsidR="00231FA7" w:rsidRPr="007B4374" w:rsidRDefault="00231FA7" w:rsidP="00231FA7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62"/>
        <w:jc w:val="thaiDistribute"/>
        <w:rPr>
          <w:rFonts w:ascii="Angsana New" w:hAnsi="Angsana New"/>
          <w:sz w:val="30"/>
          <w:szCs w:val="30"/>
        </w:rPr>
      </w:pPr>
      <w:r w:rsidRPr="007B4374">
        <w:rPr>
          <w:rFonts w:ascii="Angsana New" w:hAnsi="Angsana New"/>
          <w:sz w:val="30"/>
          <w:szCs w:val="30"/>
          <w:cs/>
        </w:rPr>
        <w:t>ลงทุน</w:t>
      </w:r>
      <w:r>
        <w:rPr>
          <w:rFonts w:ascii="Angsana New" w:hAnsi="Angsana New"/>
          <w:sz w:val="30"/>
          <w:szCs w:val="30"/>
          <w:cs/>
        </w:rPr>
        <w:t>กรรมสิทธิ์ในที่ดิน</w:t>
      </w:r>
      <w:r w:rsidRPr="007B4374">
        <w:rPr>
          <w:rFonts w:ascii="Angsana New" w:hAnsi="Angsana New"/>
          <w:sz w:val="30"/>
          <w:szCs w:val="30"/>
          <w:cs/>
        </w:rPr>
        <w:t xml:space="preserve">และสิ่งปลูกสร้าง งานระบบสาธารณูปโภคที่เกี่ยวข้องกับกิจการ </w:t>
      </w:r>
      <w:r w:rsidRPr="007B4374">
        <w:rPr>
          <w:rFonts w:ascii="Angsana New" w:hAnsi="Angsana New"/>
          <w:spacing w:val="-2"/>
          <w:sz w:val="30"/>
          <w:szCs w:val="30"/>
          <w:cs/>
        </w:rPr>
        <w:t xml:space="preserve">โรงแรมดุสิตธานี ลากูน่า ภูเก็ต </w:t>
      </w:r>
      <w:r>
        <w:rPr>
          <w:rFonts w:ascii="Angsana New" w:hAnsi="Angsana New"/>
          <w:spacing w:val="-2"/>
          <w:sz w:val="30"/>
          <w:szCs w:val="30"/>
          <w:cs/>
        </w:rPr>
        <w:t>รวมเป็นเงิน</w:t>
      </w:r>
      <w:r w:rsidRPr="007B4374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CB51BF" w:rsidRPr="00CB51BF">
        <w:rPr>
          <w:rFonts w:ascii="Angsana New" w:hAnsi="Angsana New"/>
          <w:spacing w:val="-2"/>
          <w:sz w:val="30"/>
          <w:szCs w:val="30"/>
        </w:rPr>
        <w:t>2</w:t>
      </w:r>
      <w:r>
        <w:rPr>
          <w:rFonts w:ascii="Angsana New" w:hAnsi="Angsana New"/>
          <w:spacing w:val="-2"/>
          <w:sz w:val="30"/>
          <w:szCs w:val="30"/>
        </w:rPr>
        <w:t>,</w:t>
      </w:r>
      <w:r w:rsidR="00297648" w:rsidRPr="00297648">
        <w:rPr>
          <w:rFonts w:ascii="Angsana New" w:hAnsi="Angsana New"/>
          <w:spacing w:val="-2"/>
          <w:sz w:val="30"/>
          <w:szCs w:val="30"/>
        </w:rPr>
        <w:t>80</w:t>
      </w:r>
      <w:r w:rsidR="00CB51BF" w:rsidRPr="00CB51BF">
        <w:rPr>
          <w:rFonts w:ascii="Angsana New" w:hAnsi="Angsana New"/>
          <w:spacing w:val="-2"/>
          <w:sz w:val="30"/>
          <w:szCs w:val="30"/>
        </w:rPr>
        <w:t>1</w:t>
      </w:r>
      <w:r w:rsidRPr="007B4374">
        <w:rPr>
          <w:rFonts w:ascii="Angsana New" w:hAnsi="Angsana New"/>
          <w:spacing w:val="-2"/>
          <w:sz w:val="30"/>
          <w:szCs w:val="30"/>
        </w:rPr>
        <w:t xml:space="preserve"> </w:t>
      </w:r>
      <w:r w:rsidRPr="007B4374">
        <w:rPr>
          <w:rFonts w:ascii="Angsana New" w:hAnsi="Angsana New"/>
          <w:spacing w:val="-2"/>
          <w:sz w:val="30"/>
          <w:szCs w:val="30"/>
          <w:cs/>
        </w:rPr>
        <w:t>ล้านบาท</w:t>
      </w:r>
    </w:p>
    <w:p w14:paraId="6DCF916E" w14:textId="77777777" w:rsidR="00231FA7" w:rsidRPr="0056466F" w:rsidRDefault="00231FA7" w:rsidP="00231F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0"/>
          <w:szCs w:val="20"/>
        </w:rPr>
      </w:pPr>
    </w:p>
    <w:p w14:paraId="4F0B220B" w14:textId="5442D17B" w:rsidR="00231FA7" w:rsidRDefault="00231FA7" w:rsidP="00231FA7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62"/>
        <w:jc w:val="thaiDistribute"/>
        <w:rPr>
          <w:rFonts w:ascii="Angsana New" w:hAnsi="Angsana New"/>
          <w:sz w:val="30"/>
          <w:szCs w:val="30"/>
        </w:rPr>
      </w:pPr>
      <w:r w:rsidRPr="007B4374">
        <w:rPr>
          <w:rFonts w:ascii="Angsana New" w:hAnsi="Angsana New"/>
          <w:sz w:val="30"/>
          <w:szCs w:val="30"/>
          <w:cs/>
        </w:rPr>
        <w:t>ลงทุนกรรมสิทธิ์ในเฟอร์นิเจอร์ ทรัพย์สินติดตรึงตรา และอุปกรณ์ต่าง</w:t>
      </w:r>
      <w:r w:rsidRPr="007B4374">
        <w:rPr>
          <w:rFonts w:ascii="Angsana New" w:hAnsi="Angsana New"/>
          <w:sz w:val="30"/>
          <w:szCs w:val="30"/>
        </w:rPr>
        <w:t xml:space="preserve"> </w:t>
      </w:r>
      <w:r w:rsidRPr="007B4374">
        <w:rPr>
          <w:rFonts w:ascii="Angsana New" w:hAnsi="Angsana New"/>
          <w:sz w:val="30"/>
          <w:szCs w:val="30"/>
          <w:cs/>
        </w:rPr>
        <w:t>ๆ ที่ใช้ในการประกอบกิจการโรงแรมดุสิตธานี ลา</w:t>
      </w:r>
      <w:r>
        <w:rPr>
          <w:rFonts w:ascii="Angsana New" w:hAnsi="Angsana New"/>
          <w:sz w:val="30"/>
          <w:szCs w:val="30"/>
          <w:cs/>
        </w:rPr>
        <w:t>กูน่า ภูเก็ต รวมเป็นเงิน</w:t>
      </w:r>
      <w:r w:rsidRPr="007B4374">
        <w:rPr>
          <w:rFonts w:ascii="Angsana New" w:hAnsi="Angsana New"/>
          <w:sz w:val="30"/>
          <w:szCs w:val="30"/>
          <w:cs/>
        </w:rPr>
        <w:t>จำนวน</w:t>
      </w:r>
      <w:r w:rsidR="008F77E0">
        <w:rPr>
          <w:rFonts w:ascii="Angsana New" w:hAnsi="Angsana New"/>
          <w:sz w:val="30"/>
          <w:szCs w:val="30"/>
        </w:rPr>
        <w:t xml:space="preserve"> </w:t>
      </w:r>
      <w:r w:rsidR="00CB51BF" w:rsidRPr="00CB51BF">
        <w:rPr>
          <w:rFonts w:ascii="Angsana New" w:hAnsi="Angsana New"/>
          <w:sz w:val="30"/>
          <w:szCs w:val="30"/>
        </w:rPr>
        <w:t>6</w:t>
      </w:r>
      <w:r w:rsidR="00297648" w:rsidRPr="00297648">
        <w:rPr>
          <w:rFonts w:ascii="Angsana New" w:hAnsi="Angsana New"/>
          <w:sz w:val="30"/>
          <w:szCs w:val="30"/>
        </w:rPr>
        <w:t>8</w:t>
      </w:r>
      <w:r w:rsidRPr="007B4374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7B4374">
        <w:rPr>
          <w:rFonts w:ascii="Angsana New" w:hAnsi="Angsana New"/>
          <w:sz w:val="30"/>
          <w:szCs w:val="30"/>
        </w:rPr>
        <w:t xml:space="preserve"> </w:t>
      </w:r>
    </w:p>
    <w:p w14:paraId="7925EE36" w14:textId="77777777" w:rsidR="00231FA7" w:rsidRPr="00F52A01" w:rsidRDefault="00231FA7" w:rsidP="00231F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20"/>
          <w:szCs w:val="20"/>
        </w:rPr>
      </w:pPr>
    </w:p>
    <w:p w14:paraId="3F30953D" w14:textId="77777777" w:rsidR="00231FA7" w:rsidRPr="00EA592D" w:rsidRDefault="00231FA7" w:rsidP="00231F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(ข</w:t>
      </w:r>
      <w:r w:rsidRPr="00EA592D">
        <w:rPr>
          <w:rFonts w:ascii="Angsana New" w:hAnsi="Angsana New"/>
          <w:sz w:val="30"/>
          <w:szCs w:val="30"/>
          <w:lang w:val="en-GB"/>
        </w:rPr>
        <w:t xml:space="preserve">) </w:t>
      </w:r>
      <w:r w:rsidRPr="00EA592D">
        <w:rPr>
          <w:rFonts w:ascii="Angsana New" w:hAnsi="Angsana New"/>
          <w:sz w:val="30"/>
          <w:szCs w:val="30"/>
          <w:cs/>
        </w:rPr>
        <w:t>ลงทุนในทรัพย์สินที่ใช้ในการประกอบกิจการโรงแรมดุสิตดีทู เชียงใหม่ มีรายละเอียดดังนี้</w:t>
      </w:r>
    </w:p>
    <w:p w14:paraId="45DA164F" w14:textId="77777777" w:rsidR="00231FA7" w:rsidRPr="00872498" w:rsidRDefault="00231FA7" w:rsidP="00231F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20"/>
          <w:szCs w:val="20"/>
        </w:rPr>
      </w:pPr>
    </w:p>
    <w:p w14:paraId="5A96A3AC" w14:textId="5C93CC1E" w:rsidR="00231FA7" w:rsidRPr="007B4374" w:rsidRDefault="00231FA7" w:rsidP="00231FA7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62"/>
        <w:jc w:val="thaiDistribute"/>
        <w:rPr>
          <w:rFonts w:ascii="Angsana New" w:hAnsi="Angsana New"/>
          <w:sz w:val="30"/>
          <w:szCs w:val="30"/>
        </w:rPr>
      </w:pPr>
      <w:r w:rsidRPr="007B4374">
        <w:rPr>
          <w:rFonts w:ascii="Angsana New" w:hAnsi="Angsana New"/>
          <w:sz w:val="30"/>
          <w:szCs w:val="30"/>
          <w:cs/>
        </w:rPr>
        <w:t>ลงทุน</w:t>
      </w:r>
      <w:r>
        <w:rPr>
          <w:rFonts w:ascii="Angsana New" w:hAnsi="Angsana New"/>
          <w:sz w:val="30"/>
          <w:szCs w:val="30"/>
          <w:cs/>
        </w:rPr>
        <w:t>กรรมสิทธิ์ในที่ดิน</w:t>
      </w:r>
      <w:r w:rsidRPr="007B4374">
        <w:rPr>
          <w:rFonts w:ascii="Angsana New" w:hAnsi="Angsana New"/>
          <w:sz w:val="30"/>
          <w:szCs w:val="30"/>
          <w:cs/>
        </w:rPr>
        <w:t>และสิ่งปลูกสร้าง</w:t>
      </w:r>
      <w:r w:rsidRPr="00046321">
        <w:rPr>
          <w:rFonts w:ascii="Angsana New" w:hAnsi="Angsana New"/>
          <w:sz w:val="30"/>
          <w:szCs w:val="30"/>
          <w:cs/>
        </w:rPr>
        <w:t xml:space="preserve"> </w:t>
      </w:r>
      <w:r w:rsidRPr="007B4374">
        <w:rPr>
          <w:rFonts w:ascii="Angsana New" w:hAnsi="Angsana New"/>
          <w:sz w:val="30"/>
          <w:szCs w:val="30"/>
          <w:cs/>
        </w:rPr>
        <w:t>งานระบบสาธารณูปโภคที่เกี่ยวข้องกับกิจการโรงแรมดุสิต</w:t>
      </w:r>
      <w:r w:rsidRPr="00046321">
        <w:rPr>
          <w:rFonts w:ascii="Angsana New" w:hAnsi="Angsana New"/>
          <w:sz w:val="30"/>
          <w:szCs w:val="30"/>
          <w:cs/>
        </w:rPr>
        <w:t xml:space="preserve">ดีทู เชียงใหม่ รวมเป็นเงินจำนวน </w:t>
      </w:r>
      <w:r w:rsidR="00CB51BF" w:rsidRPr="00CB51BF">
        <w:rPr>
          <w:rFonts w:ascii="Angsana New" w:hAnsi="Angsana New"/>
          <w:sz w:val="30"/>
          <w:szCs w:val="30"/>
        </w:rPr>
        <w:t>3</w:t>
      </w:r>
      <w:r w:rsidR="00297648" w:rsidRPr="00297648">
        <w:rPr>
          <w:rFonts w:ascii="Angsana New" w:hAnsi="Angsana New"/>
          <w:sz w:val="30"/>
          <w:szCs w:val="30"/>
        </w:rPr>
        <w:t>87</w:t>
      </w:r>
      <w:r w:rsidRPr="00046321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7B4374">
        <w:rPr>
          <w:rFonts w:ascii="Angsana New" w:hAnsi="Angsana New"/>
          <w:sz w:val="30"/>
          <w:szCs w:val="30"/>
          <w:cs/>
        </w:rPr>
        <w:t xml:space="preserve"> </w:t>
      </w:r>
    </w:p>
    <w:p w14:paraId="6011E88E" w14:textId="77777777" w:rsidR="00231FA7" w:rsidRPr="00872498" w:rsidRDefault="00231FA7" w:rsidP="00231F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20"/>
          <w:szCs w:val="20"/>
        </w:rPr>
      </w:pPr>
    </w:p>
    <w:p w14:paraId="2A137F15" w14:textId="06879CEA" w:rsidR="00231FA7" w:rsidRPr="00046321" w:rsidRDefault="00231FA7" w:rsidP="00231FA7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62"/>
        <w:jc w:val="thaiDistribute"/>
        <w:rPr>
          <w:rFonts w:ascii="Angsana New" w:hAnsi="Angsana New"/>
          <w:sz w:val="30"/>
          <w:szCs w:val="30"/>
        </w:rPr>
      </w:pPr>
      <w:r w:rsidRPr="00046321">
        <w:rPr>
          <w:rFonts w:ascii="Angsana New" w:hAnsi="Angsana New"/>
          <w:sz w:val="30"/>
          <w:szCs w:val="30"/>
          <w:cs/>
        </w:rPr>
        <w:t>ลงทุนกรรมสิทธิ์ในเฟอร์นิเจอร์ ทรัพย์สินติดตรึงตรา และอุปกรณ์ต่าง</w:t>
      </w:r>
      <w:r w:rsidRPr="00046321">
        <w:rPr>
          <w:rFonts w:ascii="Angsana New" w:hAnsi="Angsana New"/>
          <w:sz w:val="30"/>
          <w:szCs w:val="30"/>
        </w:rPr>
        <w:t xml:space="preserve"> </w:t>
      </w:r>
      <w:r w:rsidRPr="00046321">
        <w:rPr>
          <w:rFonts w:ascii="Angsana New" w:hAnsi="Angsana New"/>
          <w:sz w:val="30"/>
          <w:szCs w:val="30"/>
          <w:cs/>
        </w:rPr>
        <w:t xml:space="preserve">ๆ ที่ใช้ในการประกอบกิจการโรงแรมดุสิตดีทู เชียงใหม่ รวมเป็นเงินจำนวน </w:t>
      </w:r>
      <w:r w:rsidR="00CB51BF" w:rsidRPr="00CB51BF">
        <w:rPr>
          <w:rFonts w:ascii="Angsana New" w:hAnsi="Angsana New"/>
          <w:sz w:val="30"/>
          <w:szCs w:val="30"/>
        </w:rPr>
        <w:t>14</w:t>
      </w:r>
      <w:r w:rsidRPr="00046321">
        <w:rPr>
          <w:rFonts w:ascii="Angsana New" w:hAnsi="Angsana New"/>
          <w:sz w:val="30"/>
          <w:szCs w:val="30"/>
        </w:rPr>
        <w:t xml:space="preserve"> </w:t>
      </w:r>
      <w:r w:rsidRPr="00046321">
        <w:rPr>
          <w:rFonts w:ascii="Angsana New" w:hAnsi="Angsana New"/>
          <w:sz w:val="30"/>
          <w:szCs w:val="30"/>
          <w:cs/>
        </w:rPr>
        <w:t>ล้านบาท</w:t>
      </w:r>
    </w:p>
    <w:p w14:paraId="48FF06E5" w14:textId="77777777" w:rsidR="00231FA7" w:rsidRDefault="00231FA7" w:rsidP="00231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AB856DB" w14:textId="4EAC5DBC" w:rsidR="00231FA7" w:rsidRPr="00097406" w:rsidRDefault="003448B3" w:rsidP="003448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(ค</w:t>
      </w:r>
      <w:r w:rsidRPr="00EA592D">
        <w:rPr>
          <w:rFonts w:ascii="Angsana New" w:hAnsi="Angsana New"/>
          <w:sz w:val="30"/>
          <w:szCs w:val="30"/>
          <w:lang w:val="en-GB"/>
        </w:rPr>
        <w:t xml:space="preserve">) </w:t>
      </w:r>
      <w:r w:rsidR="00231FA7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231FA7" w:rsidRPr="00097406">
        <w:rPr>
          <w:rFonts w:ascii="Angsana New" w:hAnsi="Angsana New"/>
          <w:sz w:val="30"/>
          <w:szCs w:val="30"/>
          <w:cs/>
          <w:lang w:val="en-GB"/>
        </w:rPr>
        <w:t>ลงทุนในโครงการโรงแรมดุสิตธานี หัวหิน มีรายละเอียดดังนี้</w:t>
      </w:r>
    </w:p>
    <w:p w14:paraId="0CE8FD55" w14:textId="77777777" w:rsidR="00231FA7" w:rsidRPr="000711B2" w:rsidRDefault="00231FA7" w:rsidP="00231F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90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614B5D66" w14:textId="365420A4" w:rsidR="00231FA7" w:rsidRPr="007B4374" w:rsidRDefault="00231FA7" w:rsidP="00231FA7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6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รับโอนสัญญา</w:t>
      </w:r>
      <w:r w:rsidRPr="007B4374">
        <w:rPr>
          <w:rFonts w:ascii="Angsana New" w:hAnsi="Angsana New"/>
          <w:sz w:val="30"/>
          <w:szCs w:val="30"/>
          <w:cs/>
        </w:rPr>
        <w:t>เช่าทรัพย์สิน</w:t>
      </w:r>
      <w:r>
        <w:rPr>
          <w:rFonts w:ascii="Angsana New" w:hAnsi="Angsana New" w:hint="cs"/>
          <w:sz w:val="30"/>
          <w:szCs w:val="30"/>
          <w:cs/>
        </w:rPr>
        <w:t xml:space="preserve">ระยะเวลา </w:t>
      </w:r>
      <w:r w:rsidR="00CB51BF" w:rsidRPr="00CB51BF">
        <w:rPr>
          <w:rFonts w:ascii="Angsana New" w:hAnsi="Angsana New"/>
          <w:sz w:val="30"/>
          <w:szCs w:val="30"/>
        </w:rPr>
        <w:t>3</w:t>
      </w:r>
      <w:r w:rsidR="00297648" w:rsidRPr="00297648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7B4374">
        <w:rPr>
          <w:rFonts w:ascii="Angsana New" w:hAnsi="Angsana New"/>
          <w:sz w:val="30"/>
          <w:szCs w:val="30"/>
          <w:cs/>
        </w:rPr>
        <w:t>ที่</w:t>
      </w:r>
      <w:r>
        <w:rPr>
          <w:rFonts w:ascii="Angsana New" w:hAnsi="Angsana New" w:hint="cs"/>
          <w:sz w:val="30"/>
          <w:szCs w:val="30"/>
          <w:cs/>
        </w:rPr>
        <w:t>เกี่ยวข้องกับอสังหาริมทรัพย์ ที่</w:t>
      </w:r>
      <w:r w:rsidRPr="007B4374">
        <w:rPr>
          <w:rFonts w:ascii="Angsana New" w:hAnsi="Angsana New"/>
          <w:sz w:val="30"/>
          <w:szCs w:val="30"/>
          <w:cs/>
        </w:rPr>
        <w:t>ใช้ในการประกอบกิจการโรงแรมดุสิตธานี หัวหิน</w:t>
      </w:r>
      <w:r w:rsidRPr="007B4374">
        <w:rPr>
          <w:rFonts w:ascii="Angsana New" w:hAnsi="Angsana New"/>
          <w:sz w:val="30"/>
          <w:szCs w:val="30"/>
        </w:rPr>
        <w:t xml:space="preserve"> </w:t>
      </w:r>
      <w:r w:rsidRPr="007B4374">
        <w:rPr>
          <w:rFonts w:ascii="Angsana New" w:hAnsi="Angsana New"/>
          <w:sz w:val="30"/>
          <w:szCs w:val="30"/>
          <w:cs/>
        </w:rPr>
        <w:t>ซึ่งเป็นกรรมสิทธิ์ของบริษัท ดุสิต ไทย</w:t>
      </w:r>
      <w:r w:rsidRPr="007B4374">
        <w:rPr>
          <w:rFonts w:ascii="Angsana New" w:hAnsi="Angsana New"/>
          <w:sz w:val="30"/>
          <w:szCs w:val="30"/>
        </w:rPr>
        <w:t xml:space="preserve"> </w:t>
      </w:r>
      <w:r w:rsidRPr="007B4374">
        <w:rPr>
          <w:rFonts w:ascii="Angsana New" w:hAnsi="Angsana New"/>
          <w:sz w:val="30"/>
          <w:szCs w:val="30"/>
          <w:cs/>
        </w:rPr>
        <w:t>พร็อพเพอร์ตี้ส์ จำกัด (มหาชน) ซึ่ง</w:t>
      </w:r>
      <w:r w:rsidRPr="007B4374">
        <w:rPr>
          <w:rFonts w:ascii="Angsana New" w:hAnsi="Angsana New"/>
          <w:sz w:val="30"/>
          <w:szCs w:val="30"/>
          <w:cs/>
        </w:rPr>
        <w:lastRenderedPageBreak/>
        <w:t>ประกอบด้วย ที่ดินพร้อมสิ่งปลูกสร้าง และงานระบบสาธารณูปโภคที่เกี่ยวข้องกับกิจการโรงแรม</w:t>
      </w:r>
      <w:r>
        <w:rPr>
          <w:rFonts w:ascii="Angsana New" w:hAnsi="Angsana New" w:hint="cs"/>
          <w:sz w:val="30"/>
          <w:szCs w:val="30"/>
          <w:cs/>
        </w:rPr>
        <w:t xml:space="preserve"> ระยะเวลาตามสัญญาเช่า เริ่ม</w:t>
      </w:r>
      <w:r w:rsidRPr="007B4374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CB51BF" w:rsidRPr="00CB51BF">
        <w:rPr>
          <w:rFonts w:ascii="Angsana New" w:hAnsi="Angsana New"/>
          <w:sz w:val="30"/>
          <w:szCs w:val="30"/>
        </w:rPr>
        <w:t>24</w:t>
      </w:r>
      <w:r w:rsidRPr="007B437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B51BF" w:rsidRPr="00CB51BF">
        <w:rPr>
          <w:rFonts w:ascii="Angsana New" w:hAnsi="Angsana New"/>
          <w:sz w:val="30"/>
          <w:szCs w:val="30"/>
        </w:rPr>
        <w:t>2553</w:t>
      </w:r>
      <w:r w:rsidRPr="007B4374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CB51BF" w:rsidRPr="00CB51BF">
        <w:rPr>
          <w:rFonts w:ascii="Angsana New" w:hAnsi="Angsana New"/>
          <w:sz w:val="30"/>
          <w:szCs w:val="30"/>
        </w:rPr>
        <w:t>23</w:t>
      </w:r>
      <w:r w:rsidRPr="007B437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B51BF" w:rsidRPr="00CB51BF">
        <w:rPr>
          <w:rFonts w:ascii="Angsana New" w:hAnsi="Angsana New"/>
          <w:sz w:val="30"/>
          <w:szCs w:val="30"/>
        </w:rPr>
        <w:t>25</w:t>
      </w:r>
      <w:r w:rsidR="00297648" w:rsidRPr="00297648">
        <w:rPr>
          <w:rFonts w:ascii="Angsana New" w:hAnsi="Angsana New"/>
          <w:sz w:val="30"/>
          <w:szCs w:val="30"/>
        </w:rPr>
        <w:t>8</w:t>
      </w:r>
      <w:r w:rsidR="00CB51BF" w:rsidRPr="00CB51BF">
        <w:rPr>
          <w:rFonts w:ascii="Angsana New" w:hAnsi="Angsana New"/>
          <w:sz w:val="30"/>
          <w:szCs w:val="30"/>
        </w:rPr>
        <w:t>3</w:t>
      </w:r>
      <w:r w:rsidRPr="007B437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(รวมระยะเวลา </w:t>
      </w:r>
      <w:r w:rsidR="00CB51BF" w:rsidRPr="00CB51BF">
        <w:rPr>
          <w:rFonts w:ascii="Angsana New" w:hAnsi="Angsana New"/>
          <w:sz w:val="30"/>
          <w:szCs w:val="30"/>
        </w:rPr>
        <w:t>3</w:t>
      </w:r>
      <w:r w:rsidR="00297648" w:rsidRPr="00297648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  <w:cs/>
        </w:rPr>
        <w:t xml:space="preserve"> ปี) โดยมูลค่าลงทุน</w:t>
      </w:r>
      <w:r>
        <w:rPr>
          <w:rFonts w:ascii="Angsana New" w:hAnsi="Angsana New" w:hint="cs"/>
          <w:sz w:val="30"/>
          <w:szCs w:val="30"/>
          <w:cs/>
        </w:rPr>
        <w:t>รวม</w:t>
      </w:r>
      <w:r w:rsidRPr="007B4374">
        <w:rPr>
          <w:rFonts w:ascii="Angsana New" w:hAnsi="Angsana New"/>
          <w:sz w:val="30"/>
          <w:szCs w:val="30"/>
          <w:cs/>
        </w:rPr>
        <w:t>เป็นจำนวนเงิน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Pr="007B4374">
        <w:rPr>
          <w:rFonts w:ascii="Angsana New" w:hAnsi="Angsana New"/>
          <w:sz w:val="30"/>
          <w:szCs w:val="30"/>
          <w:cs/>
        </w:rPr>
        <w:t xml:space="preserve"> </w:t>
      </w:r>
      <w:r w:rsidR="00297648" w:rsidRPr="00297648">
        <w:rPr>
          <w:rFonts w:ascii="Angsana New" w:hAnsi="Angsana New"/>
          <w:sz w:val="30"/>
          <w:szCs w:val="30"/>
        </w:rPr>
        <w:t>8</w:t>
      </w:r>
      <w:r w:rsidR="00CB51BF" w:rsidRPr="00CB51BF">
        <w:rPr>
          <w:rFonts w:ascii="Angsana New" w:hAnsi="Angsana New"/>
          <w:sz w:val="30"/>
          <w:szCs w:val="30"/>
        </w:rPr>
        <w:t>3</w:t>
      </w:r>
      <w:r w:rsidR="00297648" w:rsidRPr="00297648">
        <w:rPr>
          <w:rFonts w:ascii="Angsana New" w:hAnsi="Angsana New"/>
          <w:sz w:val="30"/>
          <w:szCs w:val="30"/>
        </w:rPr>
        <w:t>9</w:t>
      </w:r>
      <w:r w:rsidRPr="007B4374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234B02C0" w14:textId="77777777" w:rsidR="00231FA7" w:rsidRPr="00872498" w:rsidRDefault="00231FA7" w:rsidP="00231F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20"/>
          <w:szCs w:val="20"/>
        </w:rPr>
      </w:pPr>
    </w:p>
    <w:p w14:paraId="0FB53A6C" w14:textId="7DE05DF3" w:rsidR="00231FA7" w:rsidRPr="00046321" w:rsidRDefault="00231FA7" w:rsidP="00231FA7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62"/>
        <w:jc w:val="thaiDistribute"/>
        <w:rPr>
          <w:rFonts w:ascii="Angsana New" w:hAnsi="Angsana New"/>
          <w:sz w:val="30"/>
          <w:szCs w:val="30"/>
        </w:rPr>
      </w:pPr>
      <w:r w:rsidRPr="007B4374">
        <w:rPr>
          <w:rFonts w:ascii="Angsana New" w:hAnsi="Angsana New"/>
          <w:sz w:val="30"/>
          <w:szCs w:val="30"/>
          <w:cs/>
        </w:rPr>
        <w:t>ลงทุนซื้อกรรมสิทธิ์ในเฟอร์นิเจอร์ ทรัพย์สินติดตรึงตรา และอุปกรณ์ต่าง</w:t>
      </w:r>
      <w:r w:rsidRPr="007B4374">
        <w:rPr>
          <w:rFonts w:ascii="Angsana New" w:hAnsi="Angsana New"/>
          <w:sz w:val="30"/>
          <w:szCs w:val="30"/>
        </w:rPr>
        <w:t xml:space="preserve"> </w:t>
      </w:r>
      <w:r w:rsidRPr="007B4374">
        <w:rPr>
          <w:rFonts w:ascii="Angsana New" w:hAnsi="Angsana New"/>
          <w:sz w:val="30"/>
          <w:szCs w:val="30"/>
          <w:cs/>
        </w:rPr>
        <w:t>ๆ ที่ใช้ในการประกอบกิจการโรงแรม ดุสิตธานี หัวหิน รวมเป็นเงิน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Pr="007B4374">
        <w:rPr>
          <w:rFonts w:ascii="Angsana New" w:hAnsi="Angsana New"/>
          <w:sz w:val="30"/>
          <w:szCs w:val="30"/>
          <w:cs/>
        </w:rPr>
        <w:t xml:space="preserve"> </w:t>
      </w:r>
      <w:r w:rsidR="00CB51BF" w:rsidRPr="00CB51BF">
        <w:rPr>
          <w:rFonts w:ascii="Angsana New" w:hAnsi="Angsana New"/>
          <w:sz w:val="30"/>
          <w:szCs w:val="30"/>
        </w:rPr>
        <w:t>52</w:t>
      </w:r>
      <w:r w:rsidRPr="007B4374">
        <w:rPr>
          <w:rFonts w:ascii="Angsana New" w:hAnsi="Angsana New"/>
          <w:sz w:val="30"/>
          <w:szCs w:val="30"/>
        </w:rPr>
        <w:t xml:space="preserve"> </w:t>
      </w:r>
      <w:r w:rsidRPr="007B4374">
        <w:rPr>
          <w:rFonts w:ascii="Angsana New" w:hAnsi="Angsana New"/>
          <w:sz w:val="30"/>
          <w:szCs w:val="30"/>
          <w:cs/>
        </w:rPr>
        <w:t>ล้านบาท</w:t>
      </w:r>
    </w:p>
    <w:p w14:paraId="368EFD54" w14:textId="77777777" w:rsidR="00231FA7" w:rsidRPr="004329CB" w:rsidRDefault="00231FA7" w:rsidP="00231FA7">
      <w:pPr>
        <w:ind w:left="454"/>
        <w:jc w:val="thaiDistribute"/>
        <w:rPr>
          <w:rFonts w:ascii="Angsana New" w:hAnsi="Angsana New"/>
          <w:sz w:val="20"/>
          <w:szCs w:val="20"/>
        </w:rPr>
      </w:pPr>
    </w:p>
    <w:p w14:paraId="26994CEB" w14:textId="67FD2762" w:rsidR="00231FA7" w:rsidRDefault="005544F8" w:rsidP="00231FA7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  <w:r w:rsidRPr="00931B58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กลุ่ม</w:t>
      </w:r>
      <w:r w:rsidR="00231FA7" w:rsidRPr="00EA592D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กอง</w:t>
      </w:r>
      <w:r w:rsidR="00231FA7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ทรัสต์</w:t>
      </w:r>
      <w:r w:rsidR="00231FA7" w:rsidRPr="00EA592D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ได้นำอสังหาริมทรัพย์ทั้งหมดออกให้เช่า</w:t>
      </w:r>
      <w:r w:rsidR="00231FA7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และ</w:t>
      </w:r>
      <w:r w:rsidR="00231FA7">
        <w:rPr>
          <w:rFonts w:ascii="Angsana New" w:hAnsi="Angsana New" w:cs="Angsana New"/>
          <w:spacing w:val="4"/>
          <w:sz w:val="30"/>
          <w:szCs w:val="30"/>
          <w:lang w:val="en-US"/>
        </w:rPr>
        <w:t>/</w:t>
      </w:r>
      <w:r w:rsidR="00231FA7" w:rsidRPr="00EA592D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หรือให้เช่าช่วงแก่ผู้ประกอบกิจการโรงแรมซึ่งได้แก่ บริษัท ดุสิต แมนเนจเม้นท์ จำกัด ซึ่งเป็นบริษัทย่อยของบริษัท ดุสิตธานี จำกัด (มหาชน)</w:t>
      </w:r>
    </w:p>
    <w:p w14:paraId="62289F32" w14:textId="77777777" w:rsidR="00231FA7" w:rsidRPr="00621472" w:rsidRDefault="00231FA7" w:rsidP="00231FA7">
      <w:pPr>
        <w:ind w:left="454"/>
        <w:jc w:val="thaiDistribute"/>
        <w:rPr>
          <w:rFonts w:ascii="Angsana New" w:hAnsi="Angsana New"/>
          <w:sz w:val="20"/>
          <w:szCs w:val="20"/>
        </w:rPr>
      </w:pPr>
    </w:p>
    <w:p w14:paraId="4B703A79" w14:textId="27268F5A" w:rsidR="00231FA7" w:rsidRDefault="00231FA7" w:rsidP="00231FA7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cs/>
        </w:rPr>
      </w:pPr>
      <w:r w:rsidRPr="0032767C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ในการนำทรัพย์สินดังกล่าวออกให้เช่า และ/หรือ ให้เช่าช่วงแก่</w:t>
      </w:r>
      <w:r w:rsidRPr="0032767C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บริษัท ดุสิต แมนเนจเม้นท์ จำกัด </w:t>
      </w:r>
      <w:r w:rsidR="005544F8" w:rsidRPr="00D67277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32767C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กองทรัสต์จะรับโอนสิทธิและหน้าที่ตามสัญญาเช่า/เช่าช่วงจากกองทุนรวม ซึ่งสิ้นสุดในปี </w:t>
      </w:r>
      <w:r w:rsidR="00CB51BF" w:rsidRPr="00CB51BF">
        <w:rPr>
          <w:rFonts w:ascii="Angsana New" w:hAnsi="Angsana New" w:cs="Angsana New" w:hint="cs"/>
          <w:spacing w:val="4"/>
          <w:sz w:val="30"/>
          <w:szCs w:val="30"/>
          <w:lang w:val="en-US"/>
        </w:rPr>
        <w:t>2562</w:t>
      </w:r>
      <w:r w:rsidRPr="0032767C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 หลังจากนั้น กองทรัสต์สามารถใช้สิทธิให้</w:t>
      </w:r>
      <w:r w:rsidRPr="0032767C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บริษัท ดุสิต แมนเนจเม้นท์ จำกัด </w:t>
      </w:r>
      <w:r w:rsidRPr="0032767C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ต่ออายุสัญญาได้อีก </w:t>
      </w:r>
      <w:r w:rsidR="00CB51BF" w:rsidRPr="00CB51BF">
        <w:rPr>
          <w:rFonts w:ascii="Angsana New" w:hAnsi="Angsana New" w:cs="Angsana New" w:hint="cs"/>
          <w:spacing w:val="4"/>
          <w:sz w:val="30"/>
          <w:szCs w:val="30"/>
          <w:lang w:val="en-US"/>
        </w:rPr>
        <w:t>4</w:t>
      </w:r>
      <w:r w:rsidRPr="0032767C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 คราว คราวละ </w:t>
      </w:r>
      <w:r w:rsidR="00CB51BF" w:rsidRPr="00CB51BF">
        <w:rPr>
          <w:rFonts w:ascii="Angsana New" w:hAnsi="Angsana New" w:cs="Angsana New" w:hint="cs"/>
          <w:spacing w:val="4"/>
          <w:sz w:val="30"/>
          <w:szCs w:val="30"/>
          <w:lang w:val="en-US"/>
        </w:rPr>
        <w:t>3</w:t>
      </w:r>
      <w:r w:rsidRPr="0032767C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 ปี (สิ้นสุดปี </w:t>
      </w:r>
      <w:r w:rsidR="00CB51BF" w:rsidRPr="00CB51BF">
        <w:rPr>
          <w:rFonts w:ascii="Angsana New" w:hAnsi="Angsana New" w:cs="Angsana New" w:hint="cs"/>
          <w:spacing w:val="4"/>
          <w:sz w:val="30"/>
          <w:szCs w:val="30"/>
          <w:lang w:val="en-US"/>
        </w:rPr>
        <w:t>25</w:t>
      </w:r>
      <w:r w:rsidR="00297648" w:rsidRPr="00297648">
        <w:rPr>
          <w:rFonts w:ascii="Angsana New" w:hAnsi="Angsana New" w:cs="Angsana New" w:hint="cs"/>
          <w:spacing w:val="4"/>
          <w:sz w:val="30"/>
          <w:szCs w:val="30"/>
          <w:lang w:val="en-US"/>
        </w:rPr>
        <w:t>7</w:t>
      </w:r>
      <w:r w:rsidR="00CB51BF" w:rsidRPr="00CB51BF">
        <w:rPr>
          <w:rFonts w:ascii="Angsana New" w:hAnsi="Angsana New" w:cs="Angsana New" w:hint="cs"/>
          <w:spacing w:val="4"/>
          <w:sz w:val="30"/>
          <w:szCs w:val="30"/>
          <w:lang w:val="en-US"/>
        </w:rPr>
        <w:t>4</w:t>
      </w:r>
      <w:r w:rsidRPr="0032767C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) </w:t>
      </w:r>
      <w:r w:rsidRPr="0032767C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โด</w:t>
      </w:r>
      <w:r w:rsidRPr="0032767C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ยข้อกำหนดและเงื่อนไขต่างๆ เหมือนกับสัญญาเช่า/เช่าช่วงเดิมทุกประการ ยกเว้นข้อตกลงเกี่ยวกับค่าเช่า</w:t>
      </w:r>
      <w:r>
        <w:rPr>
          <w:rFonts w:ascii="Angsana New" w:hAnsi="Angsana New" w:cs="Angsana New" w:hint="cs"/>
          <w:spacing w:val="4"/>
          <w:sz w:val="30"/>
          <w:szCs w:val="30"/>
          <w:cs/>
        </w:rPr>
        <w:t>ซึ่ง</w:t>
      </w:r>
      <w:r>
        <w:rPr>
          <w:rFonts w:ascii="Angsana New" w:hAnsi="Angsana New" w:cs="Angsana New"/>
          <w:spacing w:val="4"/>
          <w:sz w:val="30"/>
          <w:szCs w:val="30"/>
          <w:cs/>
        </w:rPr>
        <w:t>กำหนดค่าเช่าดังนี้</w:t>
      </w:r>
    </w:p>
    <w:p w14:paraId="2B8010B8" w14:textId="77777777" w:rsidR="00231FA7" w:rsidRPr="00621472" w:rsidRDefault="00231FA7" w:rsidP="00231FA7">
      <w:pPr>
        <w:ind w:left="454"/>
        <w:jc w:val="thaiDistribute"/>
        <w:rPr>
          <w:rFonts w:ascii="Angsana New" w:hAnsi="Angsana New"/>
          <w:sz w:val="20"/>
          <w:szCs w:val="20"/>
          <w:cs/>
        </w:rPr>
      </w:pPr>
    </w:p>
    <w:p w14:paraId="6B0E37BC" w14:textId="51DD8F59" w:rsidR="00231FA7" w:rsidRDefault="00231FA7" w:rsidP="00231FA7">
      <w:pPr>
        <w:pStyle w:val="a6"/>
        <w:numPr>
          <w:ilvl w:val="0"/>
          <w:numId w:val="23"/>
        </w:numPr>
        <w:ind w:left="900" w:right="0"/>
        <w:jc w:val="thaiDistribute"/>
        <w:rPr>
          <w:rFonts w:ascii="Angsana New" w:hAnsi="Angsana New" w:cs="Angsana New"/>
          <w:spacing w:val="4"/>
          <w:sz w:val="30"/>
          <w:szCs w:val="30"/>
          <w:cs/>
        </w:rPr>
      </w:pPr>
      <w:r>
        <w:rPr>
          <w:rFonts w:ascii="Angsana New" w:hAnsi="Angsana New" w:cs="Angsana New"/>
          <w:spacing w:val="4"/>
          <w:sz w:val="30"/>
          <w:szCs w:val="30"/>
          <w:cs/>
        </w:rPr>
        <w:t>ค่าเช่าคงที่รายปี</w:t>
      </w:r>
      <w:r>
        <w:rPr>
          <w:rFonts w:ascii="Angsana New" w:hAnsi="Angsana New" w:cs="Angsana New" w:hint="cs"/>
          <w:spacing w:val="4"/>
          <w:sz w:val="30"/>
          <w:szCs w:val="30"/>
          <w:cs/>
        </w:rPr>
        <w:t xml:space="preserve">จะเป็นไปตามข้อกำหนดที่ได้ตกลงกันในสัญญา </w:t>
      </w:r>
      <w:r>
        <w:rPr>
          <w:rFonts w:ascii="Angsana New" w:hAnsi="Angsana New" w:cs="Angsana New"/>
          <w:spacing w:val="4"/>
          <w:sz w:val="30"/>
          <w:szCs w:val="30"/>
          <w:cs/>
        </w:rPr>
        <w:t xml:space="preserve">ทั้งนี้ค่าเช่าคงที่รายปีที่คำนวณได้ดังกล่าวจะไม่ต่ำกว่า </w:t>
      </w:r>
      <w:r w:rsidR="00CB51BF" w:rsidRPr="00CB51BF">
        <w:rPr>
          <w:rFonts w:ascii="Angsana New" w:hAnsi="Angsana New" w:cs="Angsana New"/>
          <w:spacing w:val="4"/>
          <w:sz w:val="30"/>
          <w:szCs w:val="30"/>
          <w:lang w:val="en-US"/>
        </w:rPr>
        <w:t>2</w:t>
      </w:r>
      <w:r w:rsidR="00297648" w:rsidRPr="00297648">
        <w:rPr>
          <w:rFonts w:ascii="Angsana New" w:hAnsi="Angsana New" w:cs="Angsana New"/>
          <w:spacing w:val="4"/>
          <w:sz w:val="30"/>
          <w:szCs w:val="30"/>
          <w:lang w:val="en-US"/>
        </w:rPr>
        <w:t>0</w:t>
      </w:r>
      <w:r w:rsidR="00CB51BF" w:rsidRPr="00CB51BF">
        <w:rPr>
          <w:rFonts w:ascii="Angsana New" w:hAnsi="Angsana New" w:cs="Angsana New"/>
          <w:spacing w:val="4"/>
          <w:sz w:val="30"/>
          <w:szCs w:val="30"/>
          <w:lang w:val="en-US"/>
        </w:rPr>
        <w:t>5</w:t>
      </w:r>
      <w:r>
        <w:rPr>
          <w:rFonts w:ascii="Angsana New" w:hAnsi="Angsana New" w:cs="Angsana New"/>
          <w:spacing w:val="4"/>
          <w:sz w:val="30"/>
          <w:szCs w:val="30"/>
          <w:cs/>
        </w:rPr>
        <w:t xml:space="preserve"> ล้านบาท</w:t>
      </w:r>
    </w:p>
    <w:p w14:paraId="1B7D1FC9" w14:textId="77777777" w:rsidR="00231FA7" w:rsidRPr="00621472" w:rsidRDefault="00231FA7" w:rsidP="00231FA7">
      <w:pPr>
        <w:ind w:left="454"/>
        <w:jc w:val="thaiDistribute"/>
        <w:rPr>
          <w:rFonts w:ascii="Angsana New" w:hAnsi="Angsana New"/>
          <w:sz w:val="20"/>
          <w:szCs w:val="20"/>
          <w:cs/>
        </w:rPr>
      </w:pPr>
    </w:p>
    <w:p w14:paraId="2A39187E" w14:textId="77777777" w:rsidR="00231FA7" w:rsidRPr="001F146F" w:rsidRDefault="00231FA7" w:rsidP="00231FA7">
      <w:pPr>
        <w:pStyle w:val="a6"/>
        <w:numPr>
          <w:ilvl w:val="0"/>
          <w:numId w:val="23"/>
        </w:numPr>
        <w:ind w:left="900" w:right="0"/>
        <w:jc w:val="thaiDistribute"/>
        <w:rPr>
          <w:rFonts w:ascii="Angsana New" w:hAnsi="Angsana New" w:cs="Angsana New"/>
          <w:spacing w:val="4"/>
          <w:sz w:val="30"/>
          <w:szCs w:val="30"/>
          <w:cs/>
        </w:rPr>
      </w:pPr>
      <w:r w:rsidRPr="001F146F">
        <w:rPr>
          <w:rFonts w:ascii="Angsana New" w:hAnsi="Angsana New" w:cs="Angsana New"/>
          <w:spacing w:val="4"/>
          <w:sz w:val="30"/>
          <w:szCs w:val="30"/>
          <w:cs/>
        </w:rPr>
        <w:t xml:space="preserve">ค่าเช่าแปรผัน จะอ้างอิงจากผลประกอบการของโรงแรม </w:t>
      </w:r>
    </w:p>
    <w:p w14:paraId="6B6D75A2" w14:textId="77777777" w:rsidR="00231FA7" w:rsidRPr="00621472" w:rsidRDefault="00231FA7" w:rsidP="00231FA7">
      <w:pPr>
        <w:ind w:left="454"/>
        <w:jc w:val="thaiDistribute"/>
        <w:rPr>
          <w:rFonts w:ascii="Angsana New" w:hAnsi="Angsana New"/>
          <w:sz w:val="20"/>
          <w:szCs w:val="20"/>
        </w:rPr>
      </w:pPr>
    </w:p>
    <w:p w14:paraId="4A62A81B" w14:textId="2C881E00" w:rsidR="00231FA7" w:rsidRPr="00DB03EB" w:rsidRDefault="00231FA7" w:rsidP="00231FA7">
      <w:pPr>
        <w:pStyle w:val="ListParagraph"/>
        <w:numPr>
          <w:ilvl w:val="0"/>
          <w:numId w:val="24"/>
        </w:numPr>
        <w:jc w:val="thaiDistribute"/>
        <w:rPr>
          <w:rFonts w:ascii="Angsana New" w:hAnsi="Angsana New"/>
          <w:sz w:val="30"/>
          <w:szCs w:val="30"/>
        </w:rPr>
      </w:pPr>
      <w:r w:rsidRPr="00DB03EB">
        <w:rPr>
          <w:rFonts w:ascii="Angsana New" w:hAnsi="Angsana New"/>
          <w:sz w:val="30"/>
          <w:szCs w:val="30"/>
          <w:cs/>
        </w:rPr>
        <w:t xml:space="preserve">ในวันที่ </w:t>
      </w:r>
      <w:r w:rsidR="00CB51BF" w:rsidRPr="00CB51BF">
        <w:rPr>
          <w:rFonts w:ascii="Angsana New" w:hAnsi="Angsana New"/>
          <w:sz w:val="30"/>
          <w:szCs w:val="30"/>
        </w:rPr>
        <w:t>25</w:t>
      </w:r>
      <w:r w:rsidRPr="00DB03EB">
        <w:rPr>
          <w:rFonts w:ascii="Angsana New" w:hAnsi="Angsana New"/>
          <w:sz w:val="30"/>
          <w:szCs w:val="30"/>
          <w:cs/>
        </w:rPr>
        <w:t xml:space="preserve"> กันยายน </w:t>
      </w:r>
      <w:r w:rsidR="00CB51BF" w:rsidRPr="00CB51BF">
        <w:rPr>
          <w:rFonts w:ascii="Angsana New" w:hAnsi="Angsana New"/>
          <w:sz w:val="30"/>
          <w:szCs w:val="30"/>
        </w:rPr>
        <w:t>2562</w:t>
      </w:r>
      <w:r w:rsidRPr="00DB03EB">
        <w:rPr>
          <w:rFonts w:ascii="Angsana New" w:hAnsi="Angsana New"/>
          <w:sz w:val="30"/>
          <w:szCs w:val="30"/>
          <w:cs/>
        </w:rPr>
        <w:t xml:space="preserve"> กองทรัสต์ได้เข้าลงทุนใน</w:t>
      </w:r>
      <w:r>
        <w:rPr>
          <w:rFonts w:ascii="Angsana New" w:hAnsi="Angsana New" w:hint="cs"/>
          <w:sz w:val="30"/>
          <w:szCs w:val="30"/>
          <w:cs/>
        </w:rPr>
        <w:t xml:space="preserve">โครงการโรงแรมดุสิตธานี มัลดีฟส์ </w:t>
      </w:r>
      <w:r w:rsidRPr="00DB03EB">
        <w:rPr>
          <w:rFonts w:ascii="Angsana New" w:hAnsi="Angsana New"/>
          <w:sz w:val="30"/>
          <w:szCs w:val="30"/>
          <w:cs/>
        </w:rPr>
        <w:t>โดยมูลค่า</w:t>
      </w:r>
      <w:r>
        <w:rPr>
          <w:rFonts w:ascii="Angsana New" w:hAnsi="Angsana New" w:hint="cs"/>
          <w:sz w:val="30"/>
          <w:szCs w:val="30"/>
          <w:cs/>
        </w:rPr>
        <w:t>เงิน</w:t>
      </w:r>
      <w:r w:rsidRPr="00DB03EB">
        <w:rPr>
          <w:rFonts w:ascii="Angsana New" w:hAnsi="Angsana New"/>
          <w:sz w:val="30"/>
          <w:szCs w:val="30"/>
          <w:cs/>
        </w:rPr>
        <w:t>ลงทุน</w:t>
      </w:r>
      <w:r>
        <w:rPr>
          <w:rFonts w:ascii="Angsana New" w:hAnsi="Angsana New" w:hint="cs"/>
          <w:sz w:val="30"/>
          <w:szCs w:val="30"/>
          <w:cs/>
        </w:rPr>
        <w:t>เท่ากับ</w:t>
      </w:r>
      <w:r w:rsidRPr="00DB03EB">
        <w:rPr>
          <w:rFonts w:ascii="Angsana New" w:hAnsi="Angsana New"/>
          <w:sz w:val="30"/>
          <w:szCs w:val="30"/>
          <w:cs/>
        </w:rPr>
        <w:t xml:space="preserve"> </w:t>
      </w:r>
      <w:r w:rsidR="00297648" w:rsidRPr="00297648">
        <w:rPr>
          <w:rFonts w:ascii="Angsana New" w:hAnsi="Angsana New"/>
          <w:sz w:val="30"/>
          <w:szCs w:val="30"/>
        </w:rPr>
        <w:t>7</w:t>
      </w:r>
      <w:r w:rsidR="00CB51BF" w:rsidRPr="00CB51BF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.</w:t>
      </w:r>
      <w:r w:rsidR="00297648" w:rsidRPr="00297648">
        <w:rPr>
          <w:rFonts w:ascii="Angsana New" w:hAnsi="Angsana New"/>
          <w:sz w:val="30"/>
          <w:szCs w:val="30"/>
        </w:rPr>
        <w:t>9</w:t>
      </w:r>
      <w:r w:rsidR="00CB51BF" w:rsidRPr="00CB51BF">
        <w:rPr>
          <w:rFonts w:ascii="Angsana New" w:hAnsi="Angsana New"/>
          <w:sz w:val="30"/>
          <w:szCs w:val="30"/>
        </w:rPr>
        <w:t>2</w:t>
      </w:r>
      <w:r w:rsidRPr="00DB03E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ล้านดอลล่าร์สหรัฐ</w:t>
      </w:r>
      <w:r w:rsidRPr="00EB57B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ทั้งนี้รายละเอียดทรัพย์สินโครงการโรงแรมดุสิตธานี มัลดีฟส์ </w:t>
      </w:r>
      <w:r w:rsidRPr="00DB03EB">
        <w:rPr>
          <w:rFonts w:ascii="Angsana New" w:hAnsi="Angsana New"/>
          <w:sz w:val="30"/>
          <w:szCs w:val="30"/>
          <w:cs/>
        </w:rPr>
        <w:t>ประกอบด้วย</w:t>
      </w:r>
    </w:p>
    <w:p w14:paraId="45D7DE10" w14:textId="77777777" w:rsidR="00231FA7" w:rsidRPr="004329CB" w:rsidRDefault="00231FA7" w:rsidP="00231FA7">
      <w:pPr>
        <w:ind w:left="454"/>
        <w:jc w:val="thaiDistribute"/>
        <w:rPr>
          <w:rFonts w:ascii="Angsana New" w:hAnsi="Angsana New"/>
          <w:sz w:val="20"/>
          <w:szCs w:val="20"/>
        </w:rPr>
      </w:pPr>
    </w:p>
    <w:p w14:paraId="056EE5E1" w14:textId="56C04D44" w:rsidR="00231FA7" w:rsidRDefault="00231FA7" w:rsidP="00231FA7">
      <w:pPr>
        <w:pStyle w:val="ListParagraph"/>
        <w:numPr>
          <w:ilvl w:val="0"/>
          <w:numId w:val="4"/>
        </w:numPr>
        <w:jc w:val="thaiDistribute"/>
        <w:rPr>
          <w:rFonts w:ascii="Angsana New" w:hAnsi="Angsana New"/>
          <w:sz w:val="30"/>
          <w:szCs w:val="30"/>
        </w:rPr>
      </w:pPr>
      <w:r w:rsidRPr="003409CD">
        <w:rPr>
          <w:rFonts w:ascii="Angsana New" w:hAnsi="Angsana New"/>
          <w:sz w:val="30"/>
          <w:szCs w:val="30"/>
          <w:cs/>
        </w:rPr>
        <w:t>เกาะ</w:t>
      </w:r>
      <w:r w:rsidRPr="003409CD">
        <w:rPr>
          <w:rFonts w:ascii="Angsana New" w:hAnsi="Angsana New"/>
          <w:sz w:val="30"/>
          <w:szCs w:val="30"/>
        </w:rPr>
        <w:t xml:space="preserve"> Mudhdhoo </w:t>
      </w:r>
      <w:r w:rsidRPr="003409CD">
        <w:rPr>
          <w:rFonts w:ascii="Angsana New" w:hAnsi="Angsana New"/>
          <w:sz w:val="30"/>
          <w:szCs w:val="30"/>
          <w:cs/>
        </w:rPr>
        <w:t>ในหมู่เกาะ</w:t>
      </w:r>
      <w:r w:rsidRPr="003409CD">
        <w:rPr>
          <w:rFonts w:ascii="Angsana New" w:hAnsi="Angsana New"/>
          <w:sz w:val="30"/>
          <w:szCs w:val="30"/>
        </w:rPr>
        <w:t xml:space="preserve"> Baa Atoll </w:t>
      </w:r>
      <w:r w:rsidRPr="003409CD">
        <w:rPr>
          <w:rFonts w:ascii="Angsana New" w:hAnsi="Angsana New"/>
          <w:sz w:val="30"/>
          <w:szCs w:val="30"/>
          <w:cs/>
        </w:rPr>
        <w:t>ในสาธารณรัฐมัลดีฟส์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ที่เป็นที่ตั้งของโรงแรมดุสิตธานี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มัลดีฟส์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 xml:space="preserve">โดยเป็นที่ดินที่ได้รับสิทธิการเช่าจากรัฐบาลของสาธารณรัฐมัลดีฟส์ ระยะเวลาประมาณ </w:t>
      </w:r>
      <w:r w:rsidR="00CB51BF" w:rsidRPr="00CB51BF">
        <w:rPr>
          <w:rFonts w:ascii="Angsana New" w:hAnsi="Angsana New"/>
          <w:sz w:val="30"/>
          <w:szCs w:val="30"/>
        </w:rPr>
        <w:t>4</w:t>
      </w:r>
      <w:r w:rsidR="00297648" w:rsidRPr="00297648">
        <w:rPr>
          <w:rFonts w:ascii="Angsana New" w:hAnsi="Angsana New"/>
          <w:sz w:val="30"/>
          <w:szCs w:val="30"/>
        </w:rPr>
        <w:t>0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ปี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เนื้อที่รวมประมาณ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="00CB51BF" w:rsidRPr="00CB51BF">
        <w:rPr>
          <w:rFonts w:ascii="Angsana New" w:hAnsi="Angsana New"/>
          <w:sz w:val="30"/>
          <w:szCs w:val="30"/>
        </w:rPr>
        <w:t>166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ไร่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="00CB51BF" w:rsidRPr="00CB51BF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งาน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="00CB51BF" w:rsidRPr="00CB51BF">
        <w:rPr>
          <w:rFonts w:ascii="Angsana New" w:hAnsi="Angsana New"/>
          <w:sz w:val="30"/>
          <w:szCs w:val="30"/>
        </w:rPr>
        <w:t>6</w:t>
      </w:r>
      <w:r w:rsidR="00297648" w:rsidRPr="00297648">
        <w:rPr>
          <w:rFonts w:ascii="Angsana New" w:hAnsi="Angsana New"/>
          <w:sz w:val="30"/>
          <w:szCs w:val="30"/>
        </w:rPr>
        <w:t>0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ตารางวา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รวมถึงส่วนควบของเกาะดังกล่าว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1901CC">
        <w:rPr>
          <w:rFonts w:ascii="Angsana New" w:hAnsi="Angsana New"/>
          <w:sz w:val="30"/>
          <w:szCs w:val="30"/>
          <w:cs/>
        </w:rPr>
        <w:t xml:space="preserve">สำหรับสิทธิการเช่าที่ดินบนเกาะ </w:t>
      </w:r>
      <w:r w:rsidRPr="001901CC">
        <w:rPr>
          <w:rFonts w:ascii="Angsana New" w:hAnsi="Angsana New"/>
          <w:sz w:val="30"/>
          <w:szCs w:val="30"/>
        </w:rPr>
        <w:t>Mudhdhoo</w:t>
      </w:r>
      <w:r w:rsidRPr="001901CC">
        <w:rPr>
          <w:rFonts w:ascii="Angsana New" w:hAnsi="Angsana New"/>
          <w:sz w:val="30"/>
          <w:szCs w:val="30"/>
          <w:cs/>
        </w:rPr>
        <w:t xml:space="preserve"> บริษัท ดุสิต มัลดีฟส์ อินเวสเม้นท์ จำกัดจะเป็นผู้รับภาระค่าเช่าจ่ายให้แก่รัฐบาลของสาธารณรัฐมัลดีฟส์</w:t>
      </w:r>
      <w:r w:rsidRPr="001901CC">
        <w:rPr>
          <w:rFonts w:ascii="Angsana New" w:hAnsi="Angsana New"/>
          <w:sz w:val="30"/>
          <w:szCs w:val="30"/>
        </w:rPr>
        <w:t xml:space="preserve"> </w:t>
      </w:r>
      <w:r w:rsidRPr="001901CC">
        <w:rPr>
          <w:rFonts w:ascii="Angsana New" w:hAnsi="Angsana New"/>
          <w:sz w:val="30"/>
          <w:szCs w:val="30"/>
          <w:cs/>
        </w:rPr>
        <w:t>จำนวน</w:t>
      </w:r>
      <w:r w:rsidRPr="001901CC">
        <w:rPr>
          <w:rFonts w:ascii="Angsana New" w:hAnsi="Angsana New"/>
          <w:sz w:val="30"/>
          <w:szCs w:val="30"/>
        </w:rPr>
        <w:t xml:space="preserve"> </w:t>
      </w:r>
      <w:r w:rsidR="00CB51BF" w:rsidRPr="00CB51BF">
        <w:rPr>
          <w:rFonts w:ascii="Angsana New" w:hAnsi="Angsana New"/>
          <w:sz w:val="30"/>
          <w:szCs w:val="30"/>
        </w:rPr>
        <w:t>1</w:t>
      </w:r>
      <w:r w:rsidRPr="001901CC">
        <w:rPr>
          <w:rFonts w:ascii="Angsana New" w:hAnsi="Angsana New"/>
          <w:sz w:val="30"/>
          <w:szCs w:val="30"/>
        </w:rPr>
        <w:t xml:space="preserve"> </w:t>
      </w:r>
      <w:r w:rsidRPr="001901CC">
        <w:rPr>
          <w:rFonts w:ascii="Angsana New" w:hAnsi="Angsana New"/>
          <w:sz w:val="30"/>
          <w:szCs w:val="30"/>
          <w:cs/>
        </w:rPr>
        <w:t>ล้านดอลลาร์สหรัฐต่อปี</w:t>
      </w:r>
      <w:r>
        <w:rPr>
          <w:rFonts w:ascii="Angsana New" w:hAnsi="Angsana New" w:hint="cs"/>
          <w:sz w:val="30"/>
          <w:szCs w:val="30"/>
          <w:cs/>
        </w:rPr>
        <w:t xml:space="preserve"> จนครบกำหนดในเดือนกันยายน </w:t>
      </w:r>
      <w:r w:rsidR="00CB51BF" w:rsidRPr="00CB51BF">
        <w:rPr>
          <w:rFonts w:ascii="Angsana New" w:hAnsi="Angsana New"/>
          <w:sz w:val="30"/>
          <w:szCs w:val="30"/>
        </w:rPr>
        <w:t>26</w:t>
      </w:r>
      <w:r w:rsidR="00297648" w:rsidRPr="00297648">
        <w:rPr>
          <w:rFonts w:ascii="Angsana New" w:hAnsi="Angsana New"/>
          <w:sz w:val="30"/>
          <w:szCs w:val="30"/>
        </w:rPr>
        <w:t>0</w:t>
      </w:r>
      <w:r w:rsidR="00CB51BF" w:rsidRPr="00CB51BF">
        <w:rPr>
          <w:rFonts w:ascii="Angsana New" w:hAnsi="Angsana New"/>
          <w:sz w:val="30"/>
          <w:szCs w:val="30"/>
        </w:rPr>
        <w:t>2</w:t>
      </w:r>
    </w:p>
    <w:p w14:paraId="7C8A18F7" w14:textId="77777777" w:rsidR="003448B3" w:rsidRDefault="003448B3" w:rsidP="003448B3">
      <w:pPr>
        <w:pStyle w:val="ListParagraph"/>
        <w:ind w:left="936"/>
        <w:jc w:val="thaiDistribute"/>
        <w:rPr>
          <w:rFonts w:ascii="Angsana New" w:hAnsi="Angsana New"/>
          <w:sz w:val="30"/>
          <w:szCs w:val="30"/>
        </w:rPr>
      </w:pPr>
    </w:p>
    <w:p w14:paraId="0A75A8F5" w14:textId="6C01BFDE" w:rsidR="00231FA7" w:rsidRDefault="00231FA7" w:rsidP="00231FA7">
      <w:pPr>
        <w:pStyle w:val="ListParagraph"/>
        <w:numPr>
          <w:ilvl w:val="0"/>
          <w:numId w:val="4"/>
        </w:numPr>
        <w:jc w:val="thaiDistribute"/>
        <w:rPr>
          <w:rFonts w:ascii="Angsana New" w:hAnsi="Angsana New"/>
          <w:sz w:val="30"/>
          <w:szCs w:val="30"/>
        </w:rPr>
      </w:pPr>
      <w:r w:rsidRPr="003409CD">
        <w:rPr>
          <w:rFonts w:ascii="Angsana New" w:hAnsi="Angsana New"/>
          <w:sz w:val="30"/>
          <w:szCs w:val="30"/>
          <w:cs/>
        </w:rPr>
        <w:t>อาคารและสิ่งปลูกสร้างใดๆ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รวมถึงแต่ไม่จำกัดเพียงอาคารที่พักแบบวิลล่า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จำนวน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="00297648" w:rsidRPr="00297648">
        <w:rPr>
          <w:rFonts w:ascii="Angsana New" w:hAnsi="Angsana New"/>
          <w:sz w:val="30"/>
          <w:szCs w:val="30"/>
        </w:rPr>
        <w:t>9</w:t>
      </w:r>
      <w:r w:rsidR="00CB51BF" w:rsidRPr="00CB51BF">
        <w:rPr>
          <w:rFonts w:ascii="Angsana New" w:hAnsi="Angsana New"/>
          <w:sz w:val="30"/>
          <w:szCs w:val="30"/>
        </w:rPr>
        <w:t>5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หลังพร้อมทั้งสาธารณูปโภค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งานระบบ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และสิ่งอำนวยความสะดวกต่างๆ</w:t>
      </w:r>
      <w:r w:rsidRPr="003409CD">
        <w:rPr>
          <w:rFonts w:ascii="Angsana New" w:hAnsi="Angsana New"/>
          <w:sz w:val="30"/>
          <w:szCs w:val="30"/>
        </w:rPr>
        <w:t xml:space="preserve"> </w:t>
      </w:r>
    </w:p>
    <w:p w14:paraId="5EDF65AA" w14:textId="77777777" w:rsidR="00231FA7" w:rsidRPr="00DB03EB" w:rsidRDefault="00231FA7" w:rsidP="00231FA7">
      <w:pPr>
        <w:pStyle w:val="ListParagraph"/>
        <w:ind w:left="936"/>
        <w:jc w:val="thaiDistribute"/>
        <w:rPr>
          <w:rFonts w:ascii="Angsana New" w:hAnsi="Angsana New"/>
          <w:sz w:val="20"/>
          <w:szCs w:val="20"/>
        </w:rPr>
      </w:pPr>
    </w:p>
    <w:p w14:paraId="3B4C2079" w14:textId="77777777" w:rsidR="00231FA7" w:rsidRPr="001901CC" w:rsidRDefault="00231FA7" w:rsidP="00231FA7">
      <w:pPr>
        <w:pStyle w:val="ListParagraph"/>
        <w:numPr>
          <w:ilvl w:val="0"/>
          <w:numId w:val="4"/>
        </w:numPr>
        <w:jc w:val="thaiDistribute"/>
        <w:rPr>
          <w:rFonts w:ascii="Angsana New" w:hAnsi="Angsana New"/>
          <w:sz w:val="30"/>
          <w:szCs w:val="30"/>
        </w:rPr>
      </w:pPr>
      <w:r w:rsidRPr="003409CD">
        <w:rPr>
          <w:rFonts w:ascii="Angsana New" w:hAnsi="Angsana New"/>
          <w:sz w:val="30"/>
          <w:szCs w:val="30"/>
          <w:cs/>
        </w:rPr>
        <w:lastRenderedPageBreak/>
        <w:t>เฟอร์นิเจอร์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เครื่องมือ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และอุปกรณ์อำนวยความสะดวกต่างๆ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และทรัพย์สินอื่นๆที่เกี่ยวเนื่องซึ่งได้ใช้ในการดำเนินกิจการโรงแรมดุสิตธานี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มัลดีฟส์</w:t>
      </w:r>
      <w:r w:rsidRPr="003409CD">
        <w:rPr>
          <w:rFonts w:ascii="Angsana New" w:hAnsi="Angsana New"/>
          <w:sz w:val="30"/>
          <w:szCs w:val="30"/>
        </w:rPr>
        <w:t xml:space="preserve"> </w:t>
      </w:r>
    </w:p>
    <w:p w14:paraId="72868324" w14:textId="77777777" w:rsidR="00231FA7" w:rsidRPr="00CE1632" w:rsidRDefault="00231FA7" w:rsidP="00231FA7">
      <w:pPr>
        <w:ind w:left="454"/>
        <w:jc w:val="thaiDistribute"/>
        <w:rPr>
          <w:rFonts w:ascii="Angsana New" w:hAnsi="Angsana New"/>
        </w:rPr>
      </w:pPr>
    </w:p>
    <w:p w14:paraId="2D61FD55" w14:textId="683BECDF" w:rsidR="00231FA7" w:rsidRPr="003409CD" w:rsidRDefault="00231FA7" w:rsidP="00231FA7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5544F8">
        <w:rPr>
          <w:rFonts w:asciiTheme="majorBidi" w:hAnsiTheme="majorBidi" w:hint="cs"/>
          <w:sz w:val="30"/>
          <w:szCs w:val="30"/>
          <w:cs/>
        </w:rPr>
        <w:t>กลุ่ม</w:t>
      </w:r>
      <w:r w:rsidRPr="001901CC">
        <w:rPr>
          <w:rFonts w:ascii="Angsana New" w:hAnsi="Angsana New"/>
          <w:sz w:val="30"/>
          <w:szCs w:val="30"/>
          <w:cs/>
        </w:rPr>
        <w:t>กองทรัสต์</w:t>
      </w:r>
      <w:r>
        <w:rPr>
          <w:rFonts w:ascii="Angsana New" w:hAnsi="Angsana New" w:hint="cs"/>
          <w:sz w:val="30"/>
          <w:szCs w:val="30"/>
          <w:cs/>
        </w:rPr>
        <w:t xml:space="preserve">เข้าลงทุนในโครงการดังกล่าวข้างต้นผ่าน </w:t>
      </w:r>
      <w:r>
        <w:rPr>
          <w:rFonts w:ascii="Angsana New" w:hAnsi="Angsana New"/>
          <w:sz w:val="30"/>
          <w:szCs w:val="30"/>
        </w:rPr>
        <w:t>(</w:t>
      </w:r>
      <w:r w:rsidR="00CB51BF" w:rsidRPr="00CB51BF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 xml:space="preserve">การถือหุ้นทางอ้อมในบริษัท ดุสิต มัลดีฟส์ อินเวสเม้นท์ จำกัด ซึ่งเป็นบริษัทที่ถือครองกรรมสิทธิ์ และสิทธิการเช่าในทรัพย์สินโครงการโรงแรมดุสิตธานี มัลดีฟส์ และ </w:t>
      </w:r>
      <w:r>
        <w:rPr>
          <w:rFonts w:ascii="Angsana New" w:hAnsi="Angsana New"/>
          <w:sz w:val="30"/>
          <w:szCs w:val="30"/>
        </w:rPr>
        <w:t>(</w:t>
      </w:r>
      <w:r w:rsidR="00CB51BF" w:rsidRPr="00CB51BF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>ให้เงินกู้ยืม</w:t>
      </w:r>
      <w:r w:rsidRPr="003409CD">
        <w:rPr>
          <w:rFonts w:ascii="Angsana New" w:hAnsi="Angsana New"/>
          <w:sz w:val="30"/>
          <w:szCs w:val="30"/>
          <w:cs/>
        </w:rPr>
        <w:t>แก่บริษัท ดุสิต มัลดีฟส์ อินเวสเม้นท์ จำกัดเพื่อให้ได้มาซึ่งทรัพย์สินดังกล่าว โดยมีอัตราดอกเบี้ย</w:t>
      </w:r>
      <w:r w:rsidR="00EB0E49" w:rsidRPr="00EB0E49">
        <w:rPr>
          <w:rFonts w:ascii="Angsana New" w:hAnsi="Angsana New"/>
          <w:sz w:val="30"/>
          <w:szCs w:val="30"/>
          <w:cs/>
        </w:rPr>
        <w:t>และเงื่อนไขการชำระดอกเบี้ย</w:t>
      </w:r>
      <w:r w:rsidRPr="003409CD">
        <w:rPr>
          <w:rFonts w:ascii="Angsana New" w:hAnsi="Angsana New"/>
          <w:sz w:val="30"/>
          <w:szCs w:val="30"/>
          <w:cs/>
        </w:rPr>
        <w:t xml:space="preserve">เงินกู้ตามที่ระบุในสัญญา </w:t>
      </w:r>
    </w:p>
    <w:p w14:paraId="23406618" w14:textId="77777777" w:rsidR="00231FA7" w:rsidRPr="00CE1632" w:rsidRDefault="00231FA7" w:rsidP="00231FA7">
      <w:pPr>
        <w:ind w:left="454"/>
        <w:jc w:val="thaiDistribute"/>
        <w:rPr>
          <w:rFonts w:ascii="Angsana New" w:hAnsi="Angsana New"/>
        </w:rPr>
      </w:pPr>
    </w:p>
    <w:p w14:paraId="789973BE" w14:textId="03F75EDE" w:rsidR="00231FA7" w:rsidRPr="003409CD" w:rsidRDefault="00231FA7" w:rsidP="00231FA7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901CC">
        <w:rPr>
          <w:rFonts w:ascii="Angsana New" w:hAnsi="Angsana New"/>
          <w:sz w:val="30"/>
          <w:szCs w:val="30"/>
          <w:cs/>
        </w:rPr>
        <w:t xml:space="preserve">และในวันที่ </w:t>
      </w:r>
      <w:r w:rsidR="00CB51BF" w:rsidRPr="00CB51BF">
        <w:rPr>
          <w:rFonts w:ascii="Angsana New" w:hAnsi="Angsana New"/>
          <w:sz w:val="30"/>
          <w:szCs w:val="30"/>
        </w:rPr>
        <w:t>25</w:t>
      </w:r>
      <w:r w:rsidRPr="001901CC">
        <w:rPr>
          <w:rFonts w:ascii="Angsana New" w:hAnsi="Angsana New"/>
          <w:sz w:val="30"/>
          <w:szCs w:val="30"/>
          <w:cs/>
        </w:rPr>
        <w:t xml:space="preserve"> กันยายน </w:t>
      </w:r>
      <w:r w:rsidR="00CB51BF" w:rsidRPr="00CB51BF">
        <w:rPr>
          <w:rFonts w:ascii="Angsana New" w:hAnsi="Angsana New"/>
          <w:sz w:val="30"/>
          <w:szCs w:val="30"/>
        </w:rPr>
        <w:t>2562</w:t>
      </w:r>
      <w:r w:rsidRPr="001901CC">
        <w:rPr>
          <w:rFonts w:ascii="Angsana New" w:hAnsi="Angsana New"/>
          <w:sz w:val="30"/>
          <w:szCs w:val="30"/>
          <w:cs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บริษัท ดุสิต มัลดีฟส์ แมนเนจเม้นท์ จำกัด ได้ทำสัญญาเช่าช่วงที่ดินและเช่าทรัพย์สินของโครงการโรงแรม</w:t>
      </w:r>
      <w:r w:rsidRPr="001901CC">
        <w:rPr>
          <w:rFonts w:ascii="Angsana New" w:hAnsi="Angsana New"/>
          <w:sz w:val="30"/>
          <w:szCs w:val="30"/>
          <w:cs/>
        </w:rPr>
        <w:t>ดุสิตธานี มัลดีฟส์ จาก</w:t>
      </w:r>
      <w:r w:rsidRPr="003409CD">
        <w:rPr>
          <w:rFonts w:ascii="Angsana New" w:hAnsi="Angsana New"/>
          <w:sz w:val="30"/>
          <w:szCs w:val="30"/>
          <w:cs/>
        </w:rPr>
        <w:t xml:space="preserve">บริษัท ดุสิต มัลดีฟส์ อินเวสเม้นท์ </w:t>
      </w:r>
      <w:r>
        <w:rPr>
          <w:rFonts w:ascii="Angsana New" w:hAnsi="Angsana New" w:hint="cs"/>
          <w:sz w:val="30"/>
          <w:szCs w:val="30"/>
          <w:cs/>
        </w:rPr>
        <w:t xml:space="preserve">จำกัด </w:t>
      </w:r>
      <w:r w:rsidRPr="003409CD">
        <w:rPr>
          <w:rFonts w:ascii="Angsana New" w:hAnsi="Angsana New"/>
          <w:sz w:val="30"/>
          <w:szCs w:val="30"/>
          <w:cs/>
        </w:rPr>
        <w:t xml:space="preserve">มีระยะเวลาการเช่า </w:t>
      </w:r>
      <w:r w:rsidR="00CB51BF" w:rsidRPr="00CB51BF">
        <w:rPr>
          <w:rFonts w:ascii="Angsana New" w:hAnsi="Angsana New"/>
          <w:sz w:val="30"/>
          <w:szCs w:val="30"/>
        </w:rPr>
        <w:t>21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ปี ค่าเช่าจะเป็นอัตราและวิธีการคำนวณตามที่ระบุใน</w:t>
      </w:r>
      <w:r>
        <w:rPr>
          <w:rFonts w:ascii="Angsana New" w:hAnsi="Angsana New" w:hint="cs"/>
          <w:sz w:val="30"/>
          <w:szCs w:val="30"/>
          <w:cs/>
        </w:rPr>
        <w:t>สัญญา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โดยจะมีการทบทวนค่าเช่าคงที่ขั้นต้นทุกๆ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="00CB51BF" w:rsidRPr="00CB51BF">
        <w:rPr>
          <w:rFonts w:ascii="Angsana New" w:hAnsi="Angsana New"/>
          <w:sz w:val="30"/>
          <w:szCs w:val="30"/>
        </w:rPr>
        <w:t>3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 xml:space="preserve">ปี </w:t>
      </w:r>
    </w:p>
    <w:p w14:paraId="64BF821D" w14:textId="545B956B" w:rsidR="00231FA7" w:rsidRDefault="00231FA7" w:rsidP="00231FA7"/>
    <w:p w14:paraId="40ED5C5E" w14:textId="3E34791F" w:rsidR="00293714" w:rsidRPr="00FD2109" w:rsidRDefault="00293714" w:rsidP="0029371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 xml:space="preserve">ทั้งนี้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ที่ดินและสิ่งปลูกสร้างของโรงแรมดุสิตธานี ลากูน่า ภูเก็ต และ สิทธิการเช่าในที่ดินและกรรมสิทธิ์ในอาคาร สิ่งปลูกสร้าง และอุปกรณ์ของโรงแรมดุสิตธานี มัลดีฟส์ ได้จดจำนองเป็นประกันเงินกู้ยืมกับสถาบันการเงินตามที่กล่าวในหมายเหตุข้อ </w:t>
      </w:r>
      <w:r w:rsidR="00CB51BF" w:rsidRPr="00CB51BF">
        <w:rPr>
          <w:rFonts w:asciiTheme="majorBidi" w:hAnsiTheme="majorBidi" w:cstheme="majorBidi"/>
          <w:sz w:val="30"/>
          <w:szCs w:val="30"/>
        </w:rPr>
        <w:t>11</w:t>
      </w:r>
      <w:r w:rsidRPr="00B14F41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</w:p>
    <w:p w14:paraId="587FFBD7" w14:textId="77777777" w:rsidR="00293714" w:rsidRPr="00231FA7" w:rsidRDefault="00293714" w:rsidP="00231FA7"/>
    <w:p w14:paraId="45228717" w14:textId="462799C4" w:rsidR="006D44D7" w:rsidRDefault="006D44D7" w:rsidP="006D44D7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77542">
        <w:rPr>
          <w:rFonts w:ascii="Angsana New" w:hAnsi="Angsana New"/>
          <w:sz w:val="30"/>
          <w:szCs w:val="30"/>
          <w:cs/>
        </w:rPr>
        <w:t>รายการเปลี่ยนแปลงของเงินลงทุนในอสังหาริมทรัพย์</w:t>
      </w:r>
      <w:r w:rsidRPr="002A36A1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p w14:paraId="1FBD46C6" w14:textId="77777777" w:rsidR="000A1A9E" w:rsidRPr="00880B05" w:rsidRDefault="000A1A9E" w:rsidP="00880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6" w:type="dxa"/>
        <w:tblInd w:w="450" w:type="dxa"/>
        <w:tblLook w:val="01E0" w:firstRow="1" w:lastRow="1" w:firstColumn="1" w:lastColumn="1" w:noHBand="0" w:noVBand="0"/>
      </w:tblPr>
      <w:tblGrid>
        <w:gridCol w:w="4590"/>
        <w:gridCol w:w="1038"/>
        <w:gridCol w:w="265"/>
        <w:gridCol w:w="1444"/>
        <w:gridCol w:w="265"/>
        <w:gridCol w:w="1474"/>
      </w:tblGrid>
      <w:tr w:rsidR="00FC516B" w:rsidRPr="00CE726B" w14:paraId="3164CCE8" w14:textId="77777777" w:rsidTr="00C84BD7">
        <w:trPr>
          <w:trHeight w:val="144"/>
        </w:trPr>
        <w:tc>
          <w:tcPr>
            <w:tcW w:w="4590" w:type="dxa"/>
          </w:tcPr>
          <w:p w14:paraId="16F81297" w14:textId="77777777" w:rsidR="00FC516B" w:rsidRPr="00CE726B" w:rsidRDefault="00FC516B" w:rsidP="00C84BD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vAlign w:val="center"/>
          </w:tcPr>
          <w:p w14:paraId="45EDE23A" w14:textId="77777777" w:rsidR="00FC516B" w:rsidRPr="00CE726B" w:rsidRDefault="00FC516B" w:rsidP="00C84BD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D64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5" w:type="dxa"/>
          </w:tcPr>
          <w:p w14:paraId="520CADD3" w14:textId="77777777" w:rsidR="00FC516B" w:rsidRPr="00CE726B" w:rsidRDefault="00FC516B" w:rsidP="00C84BD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vAlign w:val="center"/>
          </w:tcPr>
          <w:p w14:paraId="4B7560ED" w14:textId="7F6BC42D" w:rsidR="00FC516B" w:rsidRPr="00CE726B" w:rsidRDefault="00CB51BF" w:rsidP="00C84BD7">
            <w:pPr>
              <w:pStyle w:val="acctfourfigures"/>
              <w:tabs>
                <w:tab w:val="clear" w:pos="765"/>
              </w:tabs>
              <w:spacing w:line="240" w:lineRule="atLeast"/>
              <w:ind w:left="-79" w:firstLine="34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5" w:type="dxa"/>
            <w:vAlign w:val="center"/>
          </w:tcPr>
          <w:p w14:paraId="711445CD" w14:textId="77777777" w:rsidR="00FC516B" w:rsidRPr="00CE726B" w:rsidRDefault="00FC516B" w:rsidP="00C84BD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vAlign w:val="center"/>
          </w:tcPr>
          <w:p w14:paraId="31C6C448" w14:textId="22BF3FF0" w:rsidR="00FC516B" w:rsidRPr="00CE726B" w:rsidRDefault="00CB51BF" w:rsidP="00C84BD7">
            <w:pPr>
              <w:pStyle w:val="acctfourfigures"/>
              <w:tabs>
                <w:tab w:val="clear" w:pos="765"/>
              </w:tabs>
              <w:spacing w:line="240" w:lineRule="atLeast"/>
              <w:ind w:left="-79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FC516B" w:rsidRPr="00CE726B" w14:paraId="5CFFDA18" w14:textId="77777777" w:rsidTr="00C84BD7">
        <w:trPr>
          <w:trHeight w:val="144"/>
        </w:trPr>
        <w:tc>
          <w:tcPr>
            <w:tcW w:w="4590" w:type="dxa"/>
          </w:tcPr>
          <w:p w14:paraId="0315B674" w14:textId="77777777" w:rsidR="00FC516B" w:rsidRPr="00CE726B" w:rsidDel="008A5E13" w:rsidRDefault="00FC516B" w:rsidP="00C84BD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38" w:type="dxa"/>
          </w:tcPr>
          <w:p w14:paraId="73052F45" w14:textId="77777777" w:rsidR="00FC516B" w:rsidRPr="00CE726B" w:rsidRDefault="00FC516B" w:rsidP="00C84BD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28F34D93" w14:textId="77777777" w:rsidR="00FC516B" w:rsidRPr="00CE726B" w:rsidRDefault="00FC516B" w:rsidP="00C84BD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183" w:type="dxa"/>
            <w:gridSpan w:val="3"/>
          </w:tcPr>
          <w:p w14:paraId="18F3D35A" w14:textId="77777777" w:rsidR="00FC516B" w:rsidRPr="00B14F41" w:rsidDel="008A5E13" w:rsidRDefault="00FC516B" w:rsidP="00C84B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C516B" w:rsidRPr="00CE726B" w14:paraId="71497A1B" w14:textId="77777777" w:rsidTr="00C84BD7">
        <w:trPr>
          <w:trHeight w:val="144"/>
        </w:trPr>
        <w:tc>
          <w:tcPr>
            <w:tcW w:w="4590" w:type="dxa"/>
          </w:tcPr>
          <w:p w14:paraId="5E5E9F9C" w14:textId="61FF3B72" w:rsidR="00FC516B" w:rsidRPr="00CE726B" w:rsidRDefault="00FC516B" w:rsidP="00C84BD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มกราคม</w:t>
            </w:r>
            <w:r w:rsidRPr="00CE726B">
              <w:rPr>
                <w:rFonts w:asciiTheme="majorBidi" w:hAnsiTheme="majorBidi" w:cstheme="majorBidi"/>
                <w:sz w:val="30"/>
                <w:szCs w:val="30"/>
                <w:rtl/>
              </w:rPr>
              <w:t xml:space="preserve"> </w:t>
            </w:r>
          </w:p>
        </w:tc>
        <w:tc>
          <w:tcPr>
            <w:tcW w:w="1038" w:type="dxa"/>
          </w:tcPr>
          <w:p w14:paraId="6F1E1C27" w14:textId="77777777" w:rsidR="00FC516B" w:rsidRPr="00CE726B" w:rsidRDefault="00FC516B" w:rsidP="00C84BD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712B075D" w14:textId="77777777" w:rsidR="00FC516B" w:rsidRPr="00CE726B" w:rsidRDefault="00FC516B" w:rsidP="00C84BD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1AC67D17" w14:textId="350411DE" w:rsidR="00FC516B" w:rsidRPr="00B14F41" w:rsidRDefault="00CB51BF" w:rsidP="00C84B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51B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="00CF2B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780</w:t>
            </w:r>
            <w:r w:rsidR="00CF2B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5" w:type="dxa"/>
          </w:tcPr>
          <w:p w14:paraId="4BB98A09" w14:textId="77777777" w:rsidR="00FC516B" w:rsidRPr="00CE726B" w:rsidRDefault="00FC516B" w:rsidP="00C84BD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27F15B54" w14:textId="19238837" w:rsidR="00FC516B" w:rsidRPr="00B14F41" w:rsidRDefault="00CB51BF" w:rsidP="00C84B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FC516B" w:rsidRPr="00CE72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FC516B" w:rsidRPr="00CE72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997</w:t>
            </w:r>
          </w:p>
        </w:tc>
      </w:tr>
      <w:tr w:rsidR="00FC516B" w:rsidRPr="00CE726B" w14:paraId="0D7B77C2" w14:textId="77777777" w:rsidTr="00C84BD7">
        <w:trPr>
          <w:trHeight w:val="144"/>
        </w:trPr>
        <w:tc>
          <w:tcPr>
            <w:tcW w:w="4590" w:type="dxa"/>
          </w:tcPr>
          <w:p w14:paraId="2ADE60C9" w14:textId="77777777" w:rsidR="00FC516B" w:rsidRPr="00CE726B" w:rsidRDefault="00FC516B" w:rsidP="00C84BD7">
            <w:pPr>
              <w:pStyle w:val="acctfourfigures"/>
              <w:tabs>
                <w:tab w:val="clear" w:pos="765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เพิ่มขึ้นจากการซื้อสินทรัพย์</w:t>
            </w:r>
          </w:p>
        </w:tc>
        <w:tc>
          <w:tcPr>
            <w:tcW w:w="1038" w:type="dxa"/>
          </w:tcPr>
          <w:p w14:paraId="3033C5FA" w14:textId="77777777" w:rsidR="00FC516B" w:rsidRPr="00CE726B" w:rsidRDefault="00FC516B" w:rsidP="00C84BD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4D3EE22F" w14:textId="77777777" w:rsidR="00FC516B" w:rsidRPr="00CE726B" w:rsidRDefault="00FC516B" w:rsidP="00C84BD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0078012A" w14:textId="7783D77A" w:rsidR="00FC516B" w:rsidRPr="00CE726B" w:rsidRDefault="00CF2B3B" w:rsidP="00C84B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</w:tcPr>
          <w:p w14:paraId="16D164CD" w14:textId="77777777" w:rsidR="00FC516B" w:rsidRPr="00CE726B" w:rsidRDefault="00FC516B" w:rsidP="00C84BD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7A14DD51" w14:textId="7E9CA5DC" w:rsidR="00FC516B" w:rsidRPr="00CE726B" w:rsidRDefault="00CB51BF" w:rsidP="00C84B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C516B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FC516B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552</w:t>
            </w:r>
          </w:p>
        </w:tc>
      </w:tr>
      <w:tr w:rsidR="00FC516B" w:rsidRPr="00CE726B" w14:paraId="09C4C88E" w14:textId="77777777" w:rsidTr="00C84BD7">
        <w:trPr>
          <w:trHeight w:val="144"/>
        </w:trPr>
        <w:tc>
          <w:tcPr>
            <w:tcW w:w="4590" w:type="dxa"/>
          </w:tcPr>
          <w:p w14:paraId="54AE0AFE" w14:textId="77777777" w:rsidR="00FC516B" w:rsidRPr="00CE726B" w:rsidRDefault="00FC516B" w:rsidP="00C84BD7">
            <w:pPr>
              <w:pStyle w:val="acctfourfigures"/>
              <w:tabs>
                <w:tab w:val="clear" w:pos="765"/>
              </w:tabs>
              <w:spacing w:line="240" w:lineRule="atLeast"/>
              <w:ind w:left="-16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เพิ่มขึ้นจากการปรับปรุงอสังหาริมทรัพย์</w:t>
            </w:r>
          </w:p>
        </w:tc>
        <w:tc>
          <w:tcPr>
            <w:tcW w:w="1038" w:type="dxa"/>
          </w:tcPr>
          <w:p w14:paraId="33E890FC" w14:textId="77777777" w:rsidR="00FC516B" w:rsidRPr="00EC5559" w:rsidRDefault="00FC516B" w:rsidP="00C84BD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7C0EDDCC" w14:textId="77777777" w:rsidR="00FC516B" w:rsidRPr="00EC5559" w:rsidRDefault="00FC516B" w:rsidP="00C84BD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615FDB89" w14:textId="22243278" w:rsidR="00FC516B" w:rsidRPr="00EC5559" w:rsidRDefault="00CB51BF" w:rsidP="00C84B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384F6F" w:rsidRPr="00EC55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5" w:type="dxa"/>
          </w:tcPr>
          <w:p w14:paraId="3575FD7F" w14:textId="77777777" w:rsidR="00FC516B" w:rsidRPr="00CE726B" w:rsidRDefault="00FC516B" w:rsidP="00C84BD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0A8ACC1A" w14:textId="0C542067" w:rsidR="00FC516B" w:rsidRPr="00CE726B" w:rsidRDefault="00CB51BF" w:rsidP="00C84B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FC516B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FC516B" w:rsidRPr="00CE726B" w14:paraId="6EF2D29E" w14:textId="77777777" w:rsidTr="00C84BD7">
        <w:trPr>
          <w:trHeight w:val="144"/>
        </w:trPr>
        <w:tc>
          <w:tcPr>
            <w:tcW w:w="4590" w:type="dxa"/>
          </w:tcPr>
          <w:p w14:paraId="5D4EB185" w14:textId="77777777" w:rsidR="00FC516B" w:rsidRPr="00CE726B" w:rsidRDefault="00FC516B" w:rsidP="00C84BD7">
            <w:pPr>
              <w:pStyle w:val="acctfourfigures"/>
              <w:tabs>
                <w:tab w:val="clear" w:pos="765"/>
              </w:tabs>
              <w:spacing w:line="240" w:lineRule="atLeast"/>
              <w:ind w:lef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เพิ่มขึ้นจากการเปลี่ยน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แปลงนโยบายการ</w:t>
            </w: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038" w:type="dxa"/>
          </w:tcPr>
          <w:p w14:paraId="2EFD3587" w14:textId="78D9087C" w:rsidR="00FC516B" w:rsidRPr="00EC5559" w:rsidRDefault="00CB51BF" w:rsidP="00C84BD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B51B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5" w:type="dxa"/>
          </w:tcPr>
          <w:p w14:paraId="42FB3956" w14:textId="77777777" w:rsidR="00FC516B" w:rsidRPr="00EC5559" w:rsidRDefault="00FC516B" w:rsidP="00C84BD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3AD3620C" w14:textId="39C3802B" w:rsidR="00FC516B" w:rsidRPr="00EC5559" w:rsidRDefault="00CB51BF" w:rsidP="00C84B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</w:t>
            </w:r>
            <w:r w:rsidR="00CF2B3B" w:rsidRPr="00EC55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65" w:type="dxa"/>
          </w:tcPr>
          <w:p w14:paraId="5A653CFA" w14:textId="77777777" w:rsidR="00FC516B" w:rsidRPr="00CE726B" w:rsidRDefault="00FC516B" w:rsidP="00C84BD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78E11BC2" w14:textId="77777777" w:rsidR="00FC516B" w:rsidRPr="00B14F41" w:rsidRDefault="00FC516B" w:rsidP="00C84B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C516B" w:rsidRPr="00CE726B" w14:paraId="75AF87EB" w14:textId="77777777" w:rsidTr="00C84BD7">
        <w:trPr>
          <w:trHeight w:val="144"/>
        </w:trPr>
        <w:tc>
          <w:tcPr>
            <w:tcW w:w="4590" w:type="dxa"/>
          </w:tcPr>
          <w:p w14:paraId="7486DC06" w14:textId="77777777" w:rsidR="00FC516B" w:rsidRPr="00CE726B" w:rsidRDefault="00FC516B" w:rsidP="00C84BD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จำหน่ายส่วนปรับปรุงโรงแรมในระหว่าง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038" w:type="dxa"/>
          </w:tcPr>
          <w:p w14:paraId="74B3D048" w14:textId="77777777" w:rsidR="00FC516B" w:rsidRPr="00EC5559" w:rsidRDefault="00FC516B" w:rsidP="00C84BD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314A4EF8" w14:textId="77777777" w:rsidR="00FC516B" w:rsidRPr="00EC5559" w:rsidRDefault="00FC516B" w:rsidP="00C84BD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0AC460D4" w14:textId="685EC218" w:rsidR="00FC516B" w:rsidRPr="00EC5559" w:rsidRDefault="00CF2B3B" w:rsidP="00C84BD7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555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EC55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EC555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2AC36B9A" w14:textId="77777777" w:rsidR="00FC516B" w:rsidRPr="00CE726B" w:rsidRDefault="00FC516B" w:rsidP="00C84BD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2603AA78" w14:textId="5861DAC3" w:rsidR="00FC516B" w:rsidRPr="00CE726B" w:rsidRDefault="00FC516B" w:rsidP="00C84B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C516B" w:rsidRPr="00CE726B" w14:paraId="464C4A56" w14:textId="77777777" w:rsidTr="00C84BD7">
        <w:trPr>
          <w:trHeight w:val="144"/>
        </w:trPr>
        <w:tc>
          <w:tcPr>
            <w:tcW w:w="4590" w:type="dxa"/>
          </w:tcPr>
          <w:p w14:paraId="69FE49C4" w14:textId="77777777" w:rsidR="00FC516B" w:rsidRPr="00CE726B" w:rsidRDefault="00FC516B" w:rsidP="00C84BD7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เปลี่ยนแปลงใน</w:t>
            </w: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 </w:t>
            </w:r>
          </w:p>
        </w:tc>
        <w:tc>
          <w:tcPr>
            <w:tcW w:w="1038" w:type="dxa"/>
          </w:tcPr>
          <w:p w14:paraId="5B60C6BC" w14:textId="77777777" w:rsidR="00FC516B" w:rsidRPr="00EC5559" w:rsidRDefault="00FC516B" w:rsidP="00C84BD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2AB4EEAB" w14:textId="77777777" w:rsidR="00FC516B" w:rsidRPr="00EC5559" w:rsidRDefault="00FC516B" w:rsidP="00C84BD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7A34DDD3" w14:textId="0279C686" w:rsidR="00FC516B" w:rsidRPr="00EC5559" w:rsidRDefault="00CB51BF" w:rsidP="00C84B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F2B3B" w:rsidRPr="00EC55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</w:p>
        </w:tc>
        <w:tc>
          <w:tcPr>
            <w:tcW w:w="265" w:type="dxa"/>
          </w:tcPr>
          <w:p w14:paraId="592EE156" w14:textId="77777777" w:rsidR="00FC516B" w:rsidRPr="00CE726B" w:rsidRDefault="00FC516B" w:rsidP="00C84BD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7687797B" w14:textId="64EEFFCB" w:rsidR="00FC516B" w:rsidRPr="00CE726B" w:rsidRDefault="00FC516B" w:rsidP="00C84B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D7033" w:rsidRPr="00CE726B" w14:paraId="299B2F33" w14:textId="77777777" w:rsidTr="00C84BD7">
        <w:trPr>
          <w:trHeight w:val="144"/>
        </w:trPr>
        <w:tc>
          <w:tcPr>
            <w:tcW w:w="4590" w:type="dxa"/>
          </w:tcPr>
          <w:p w14:paraId="55354396" w14:textId="50F87792" w:rsidR="00CD7033" w:rsidRPr="00CE726B" w:rsidRDefault="00880B05" w:rsidP="00C84BD7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="00CD7033" w:rsidRPr="00CD7033">
              <w:rPr>
                <w:rFonts w:asciiTheme="majorBidi" w:hAnsiTheme="majorBidi"/>
                <w:sz w:val="30"/>
                <w:szCs w:val="30"/>
                <w:cs/>
              </w:rPr>
              <w:t>จากปรับมูลค่าสินทรัพย์สิทธิการใช้</w:t>
            </w:r>
          </w:p>
        </w:tc>
        <w:tc>
          <w:tcPr>
            <w:tcW w:w="1038" w:type="dxa"/>
          </w:tcPr>
          <w:p w14:paraId="776EC3D4" w14:textId="77777777" w:rsidR="00CD7033" w:rsidRPr="00EC5559" w:rsidRDefault="00CD7033" w:rsidP="00C84BD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6F5BA342" w14:textId="77777777" w:rsidR="00CD7033" w:rsidRPr="00EC5559" w:rsidRDefault="00CD7033" w:rsidP="00C84BD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299315F0" w14:textId="4BD79B02" w:rsidR="00CD7033" w:rsidRPr="00EC5559" w:rsidRDefault="00880B05" w:rsidP="00C84B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55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D7033" w:rsidRPr="00EC55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EC555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0ABD4E84" w14:textId="77777777" w:rsidR="00CD7033" w:rsidRPr="00231B51" w:rsidRDefault="00CD7033" w:rsidP="00C84BD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1B79C585" w14:textId="0F2DAC92" w:rsidR="00CD7033" w:rsidRPr="00231B51" w:rsidRDefault="00007530" w:rsidP="00C84B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1B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C516B" w:rsidRPr="00CE726B" w14:paraId="085D9481" w14:textId="77777777" w:rsidTr="00C84BD7">
        <w:trPr>
          <w:trHeight w:val="144"/>
        </w:trPr>
        <w:tc>
          <w:tcPr>
            <w:tcW w:w="4590" w:type="dxa"/>
          </w:tcPr>
          <w:p w14:paraId="77CC9962" w14:textId="77777777" w:rsidR="00FC516B" w:rsidRPr="00CE726B" w:rsidRDefault="00FC516B" w:rsidP="00C84BD7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038" w:type="dxa"/>
          </w:tcPr>
          <w:p w14:paraId="7F254420" w14:textId="77777777" w:rsidR="00FC516B" w:rsidRPr="00EC5559" w:rsidRDefault="00FC516B" w:rsidP="00C84BD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53B385D2" w14:textId="77777777" w:rsidR="00FC516B" w:rsidRPr="00EC5559" w:rsidRDefault="00FC516B" w:rsidP="00C84BD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2921AF6B" w14:textId="1A511359" w:rsidR="00FC516B" w:rsidRPr="00EC5559" w:rsidRDefault="00CF2B3B" w:rsidP="003B58D6">
            <w:pPr>
              <w:pStyle w:val="acctfourfigures"/>
              <w:tabs>
                <w:tab w:val="clear" w:pos="765"/>
              </w:tabs>
              <w:spacing w:line="240" w:lineRule="atLeast"/>
              <w:ind w:left="-79" w:right="-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55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="00384F6F" w:rsidRPr="00EC55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Pr="00EC55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</w:tcPr>
          <w:p w14:paraId="0C536574" w14:textId="77777777" w:rsidR="00FC516B" w:rsidRPr="00506277" w:rsidRDefault="00FC516B" w:rsidP="00C84BD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7667D4DA" w14:textId="4358D56C" w:rsidR="00FC516B" w:rsidRPr="00CE726B" w:rsidRDefault="00FC516B" w:rsidP="00C84B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C516B" w:rsidRPr="00CE726B" w14:paraId="38C48B88" w14:textId="77777777" w:rsidTr="00C84BD7">
        <w:trPr>
          <w:trHeight w:val="144"/>
        </w:trPr>
        <w:tc>
          <w:tcPr>
            <w:tcW w:w="4590" w:type="dxa"/>
          </w:tcPr>
          <w:p w14:paraId="0916BC28" w14:textId="259BC4F2" w:rsidR="00FC516B" w:rsidRPr="00CE726B" w:rsidRDefault="00FC516B" w:rsidP="00C84BD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</w:t>
            </w:r>
            <w:r w:rsidRPr="004322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วันที่ </w:t>
            </w:r>
            <w:r w:rsidR="00CB51BF" w:rsidRPr="00CB51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501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501FB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038" w:type="dxa"/>
          </w:tcPr>
          <w:p w14:paraId="483D1336" w14:textId="77777777" w:rsidR="00FC516B" w:rsidRPr="00CE726B" w:rsidRDefault="00FC516B" w:rsidP="00C84BD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6A16DFCC" w14:textId="77777777" w:rsidR="00FC516B" w:rsidRPr="00CE726B" w:rsidRDefault="00FC516B" w:rsidP="00C84BD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0A948581" w14:textId="7DA85CDE" w:rsidR="00FC516B" w:rsidRPr="003B58D6" w:rsidRDefault="00297648" w:rsidP="00C84B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bidi="th-TH"/>
              </w:rPr>
            </w:pPr>
            <w:r w:rsidRPr="002976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CF2B3B" w:rsidRPr="00D16C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B51BF" w:rsidRPr="00CB51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B51BF" w:rsidRPr="00CB51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2976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CF2B3B" w:rsidRPr="00D16C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976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CB51BF" w:rsidRPr="00CB51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65" w:type="dxa"/>
          </w:tcPr>
          <w:p w14:paraId="7ED26B05" w14:textId="77777777" w:rsidR="00FC516B" w:rsidRPr="00CE726B" w:rsidRDefault="00FC516B" w:rsidP="00C84BD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696091C1" w14:textId="13378009" w:rsidR="00FC516B" w:rsidRPr="00CE726B" w:rsidRDefault="00CB51BF" w:rsidP="00C84B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FC516B" w:rsidRPr="00CE72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780</w:t>
            </w:r>
            <w:r w:rsidR="00FC516B" w:rsidRPr="00CE72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</w:tbl>
    <w:p w14:paraId="6729A1E4" w14:textId="64EC54F0" w:rsidR="00FC516B" w:rsidRDefault="00FC516B" w:rsidP="00FC516B">
      <w:pPr>
        <w:tabs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sz w:val="12"/>
          <w:szCs w:val="12"/>
          <w:shd w:val="clear" w:color="auto" w:fill="D9D9D9"/>
        </w:rPr>
      </w:pPr>
    </w:p>
    <w:p w14:paraId="59835CBE" w14:textId="1F89D1E6" w:rsidR="00111AF2" w:rsidRDefault="00111AF2" w:rsidP="00FC516B">
      <w:pPr>
        <w:tabs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sz w:val="12"/>
          <w:szCs w:val="12"/>
          <w:shd w:val="clear" w:color="auto" w:fill="D9D9D9"/>
        </w:rPr>
      </w:pPr>
    </w:p>
    <w:p w14:paraId="0546151D" w14:textId="6CA4A19F" w:rsidR="00111AF2" w:rsidRDefault="00111AF2" w:rsidP="00FC516B">
      <w:pPr>
        <w:tabs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sz w:val="12"/>
          <w:szCs w:val="12"/>
          <w:shd w:val="clear" w:color="auto" w:fill="D9D9D9"/>
        </w:rPr>
      </w:pPr>
    </w:p>
    <w:p w14:paraId="02D9316C" w14:textId="6149BBFF" w:rsidR="00111AF2" w:rsidRDefault="00111AF2" w:rsidP="00FC516B">
      <w:pPr>
        <w:tabs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sz w:val="12"/>
          <w:szCs w:val="12"/>
          <w:shd w:val="clear" w:color="auto" w:fill="D9D9D9"/>
        </w:rPr>
      </w:pPr>
    </w:p>
    <w:p w14:paraId="64BE1594" w14:textId="6B4ECDD7" w:rsidR="00111AF2" w:rsidRDefault="00111AF2" w:rsidP="00FC516B">
      <w:pPr>
        <w:tabs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sz w:val="12"/>
          <w:szCs w:val="12"/>
          <w:shd w:val="clear" w:color="auto" w:fill="D9D9D9"/>
        </w:rPr>
      </w:pPr>
    </w:p>
    <w:p w14:paraId="493BB3B5" w14:textId="1269F150" w:rsidR="00111AF2" w:rsidRDefault="00111AF2" w:rsidP="00FC516B">
      <w:pPr>
        <w:tabs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sz w:val="12"/>
          <w:szCs w:val="12"/>
          <w:shd w:val="clear" w:color="auto" w:fill="D9D9D9"/>
        </w:rPr>
      </w:pPr>
    </w:p>
    <w:p w14:paraId="055B3347" w14:textId="16CADA86" w:rsidR="00111AF2" w:rsidRDefault="00111AF2" w:rsidP="00FC516B">
      <w:pPr>
        <w:tabs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sz w:val="12"/>
          <w:szCs w:val="12"/>
          <w:shd w:val="clear" w:color="auto" w:fill="D9D9D9"/>
        </w:rPr>
      </w:pPr>
    </w:p>
    <w:p w14:paraId="7F2E1533" w14:textId="25F05385" w:rsidR="00111AF2" w:rsidRDefault="00111AF2" w:rsidP="00FC516B">
      <w:pPr>
        <w:tabs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sz w:val="12"/>
          <w:szCs w:val="12"/>
          <w:shd w:val="clear" w:color="auto" w:fill="D9D9D9"/>
        </w:rPr>
      </w:pPr>
    </w:p>
    <w:p w14:paraId="0FC0D0E3" w14:textId="731A5773" w:rsidR="00111AF2" w:rsidRDefault="00111AF2" w:rsidP="00FC516B">
      <w:pPr>
        <w:tabs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sz w:val="12"/>
          <w:szCs w:val="12"/>
          <w:shd w:val="clear" w:color="auto" w:fill="D9D9D9"/>
        </w:rPr>
      </w:pPr>
    </w:p>
    <w:p w14:paraId="5499BF74" w14:textId="2952958A" w:rsidR="00111AF2" w:rsidRDefault="00111AF2" w:rsidP="00FC516B">
      <w:pPr>
        <w:tabs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sz w:val="12"/>
          <w:szCs w:val="12"/>
          <w:shd w:val="clear" w:color="auto" w:fill="D9D9D9"/>
        </w:rPr>
      </w:pPr>
    </w:p>
    <w:p w14:paraId="603FA526" w14:textId="04AF90BA" w:rsidR="00111AF2" w:rsidRDefault="00111AF2" w:rsidP="00FC516B">
      <w:pPr>
        <w:tabs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sz w:val="12"/>
          <w:szCs w:val="12"/>
          <w:shd w:val="clear" w:color="auto" w:fill="D9D9D9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6"/>
        <w:gridCol w:w="1014"/>
        <w:gridCol w:w="255"/>
        <w:gridCol w:w="1345"/>
        <w:gridCol w:w="255"/>
        <w:gridCol w:w="1345"/>
      </w:tblGrid>
      <w:tr w:rsidR="00914693" w:rsidRPr="00914693" w14:paraId="6269A57A" w14:textId="77777777" w:rsidTr="003B58D6">
        <w:trPr>
          <w:cantSplit/>
          <w:tblHeader/>
        </w:trPr>
        <w:tc>
          <w:tcPr>
            <w:tcW w:w="4966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8EA45F0" w14:textId="074DA1F0" w:rsidR="00914693" w:rsidRPr="003B58D6" w:rsidRDefault="00914693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3B58D6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="00CB51BF" w:rsidRPr="00CB51B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31</w:t>
            </w:r>
            <w:r w:rsidRPr="003B58D6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3B58D6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14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E89DA15" w14:textId="175EC693" w:rsidR="00914693" w:rsidRPr="003B58D6" w:rsidRDefault="0091469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98045ED" w14:textId="77777777" w:rsidR="00914693" w:rsidRPr="00914693" w:rsidRDefault="0091469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45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090756F7" w14:textId="6AC74522" w:rsidR="00914693" w:rsidRPr="00914693" w:rsidRDefault="00CB51B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CB51BF">
              <w:rPr>
                <w:rFonts w:ascii="Angsana New" w:hAnsi="Angsana New" w:hint="cs"/>
                <w:b w:val="0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5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99FE83E" w14:textId="77777777" w:rsidR="00914693" w:rsidRPr="00914693" w:rsidRDefault="0091469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45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069D7A4E" w14:textId="2FEDA143" w:rsidR="00914693" w:rsidRPr="00914693" w:rsidRDefault="00CB51B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CB51BF">
              <w:rPr>
                <w:rFonts w:ascii="Angsana New" w:hAnsi="Angsana New" w:hint="cs"/>
                <w:b w:val="0"/>
                <w:sz w:val="30"/>
                <w:szCs w:val="30"/>
                <w:lang w:val="en-US" w:bidi="th-TH"/>
              </w:rPr>
              <w:t>2562</w:t>
            </w:r>
          </w:p>
        </w:tc>
      </w:tr>
      <w:tr w:rsidR="00914693" w:rsidRPr="00914693" w14:paraId="570ECCB4" w14:textId="77777777" w:rsidTr="003B58D6">
        <w:trPr>
          <w:cantSplit/>
          <w:tblHeader/>
        </w:trPr>
        <w:tc>
          <w:tcPr>
            <w:tcW w:w="496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9FE1A6E" w14:textId="10450C5C" w:rsidR="00914693" w:rsidRPr="00914693" w:rsidRDefault="009146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448B105" w14:textId="77777777" w:rsidR="00914693" w:rsidRPr="00914693" w:rsidRDefault="0091469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3BBFC76" w14:textId="77777777" w:rsidR="00914693" w:rsidRPr="00914693" w:rsidRDefault="0091469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945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7DD10737" w14:textId="1479F60D" w:rsidR="00914693" w:rsidRPr="003B58D6" w:rsidRDefault="00914693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3B58D6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="002C0A2B" w:rsidRPr="003B58D6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3B58D6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3B58D6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14693" w:rsidRPr="00914693" w14:paraId="78081DB1" w14:textId="77777777" w:rsidTr="003B58D6">
        <w:trPr>
          <w:cantSplit/>
        </w:trPr>
        <w:tc>
          <w:tcPr>
            <w:tcW w:w="4966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DCFFBD1" w14:textId="77777777" w:rsidR="00914693" w:rsidRPr="00914693" w:rsidRDefault="00914693">
            <w:pPr>
              <w:rPr>
                <w:rFonts w:ascii="Angsana New" w:hAnsi="Angsana New"/>
                <w:sz w:val="30"/>
                <w:szCs w:val="30"/>
              </w:rPr>
            </w:pPr>
            <w:r w:rsidRPr="00914693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จำนวนที่รับรู้ในกำไรหรือขาดทุน </w:t>
            </w:r>
          </w:p>
        </w:tc>
        <w:tc>
          <w:tcPr>
            <w:tcW w:w="101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EFC6661" w14:textId="77777777" w:rsidR="00914693" w:rsidRPr="00914693" w:rsidRDefault="00914693">
            <w:pPr>
              <w:pStyle w:val="acctfourfigures"/>
              <w:spacing w:line="240" w:lineRule="atLeast"/>
              <w:ind w:left="-68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3F06EFB" w14:textId="77777777" w:rsidR="00914693" w:rsidRPr="00914693" w:rsidRDefault="00914693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9DE6190" w14:textId="77777777" w:rsidR="00914693" w:rsidRPr="00914693" w:rsidRDefault="00914693">
            <w:pPr>
              <w:pStyle w:val="acctfourfigures"/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35184A4" w14:textId="77777777" w:rsidR="00914693" w:rsidRPr="00914693" w:rsidRDefault="00914693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95A4B50" w14:textId="77777777" w:rsidR="00914693" w:rsidRPr="00914693" w:rsidRDefault="00914693">
            <w:pPr>
              <w:pStyle w:val="acctfourfigures"/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14693" w:rsidRPr="00914693" w14:paraId="3307082C" w14:textId="77777777" w:rsidTr="003B58D6">
        <w:trPr>
          <w:cantSplit/>
        </w:trPr>
        <w:tc>
          <w:tcPr>
            <w:tcW w:w="4966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A680323" w14:textId="4A897A10" w:rsidR="00914693" w:rsidRPr="00914693" w:rsidRDefault="00914693">
            <w:pPr>
              <w:rPr>
                <w:rFonts w:ascii="Angsana New" w:hAnsi="Angsana New"/>
                <w:sz w:val="30"/>
                <w:szCs w:val="30"/>
              </w:rPr>
            </w:pPr>
            <w:r w:rsidRPr="00914693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รายได้ค่าเช่า </w:t>
            </w:r>
          </w:p>
        </w:tc>
        <w:tc>
          <w:tcPr>
            <w:tcW w:w="101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34D4F06" w14:textId="77777777" w:rsidR="00914693" w:rsidRPr="00914693" w:rsidRDefault="00914693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7DD75F1" w14:textId="77777777" w:rsidR="00914693" w:rsidRPr="00914693" w:rsidRDefault="00914693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5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46027372" w14:textId="10013A75" w:rsidR="00914693" w:rsidRPr="00914693" w:rsidRDefault="00CB51BF" w:rsidP="003B58D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51BF">
              <w:rPr>
                <w:rFonts w:ascii="Angsana New" w:hAnsi="Angsana New"/>
                <w:sz w:val="30"/>
                <w:szCs w:val="30"/>
                <w:lang w:val="en-US" w:bidi="th-TH"/>
              </w:rPr>
              <w:t>424</w:t>
            </w:r>
            <w:r w:rsidR="00E95F5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B51BF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 w:rsidR="00297648" w:rsidRPr="00297648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5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713AE89" w14:textId="77777777" w:rsidR="00914693" w:rsidRPr="00914693" w:rsidRDefault="00914693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5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791B9A9A" w14:textId="611F8813" w:rsidR="00914693" w:rsidRPr="00914693" w:rsidRDefault="00CB51BF" w:rsidP="003B58D6">
            <w:pPr>
              <w:pStyle w:val="acctfourfigures"/>
              <w:tabs>
                <w:tab w:val="clear" w:pos="765"/>
              </w:tabs>
              <w:spacing w:line="240" w:lineRule="atLeast"/>
              <w:ind w:right="11" w:firstLine="48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51B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297648" w:rsidRPr="00297648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CB51B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E95F5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297648" w:rsidRPr="00297648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CB51BF"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</w:p>
        </w:tc>
      </w:tr>
    </w:tbl>
    <w:p w14:paraId="069990FD" w14:textId="77777777" w:rsidR="002C0A2B" w:rsidRDefault="002C0A2B" w:rsidP="00880B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CCB3FD" w14:textId="450EDED1" w:rsidR="00FD2109" w:rsidRDefault="001E7121" w:rsidP="00880B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D2109">
        <w:rPr>
          <w:rFonts w:ascii="Angsana New" w:hAnsi="Angsana New"/>
          <w:sz w:val="30"/>
          <w:szCs w:val="30"/>
          <w:cs/>
        </w:rPr>
        <w:t>เมื่อวันที่</w:t>
      </w:r>
      <w:r w:rsidRPr="00FD2109">
        <w:rPr>
          <w:rFonts w:ascii="Angsana New" w:hAnsi="Angsana New"/>
          <w:sz w:val="30"/>
          <w:szCs w:val="30"/>
        </w:rPr>
        <w:t xml:space="preserve"> </w:t>
      </w:r>
      <w:r w:rsidR="00297648" w:rsidRPr="00297648">
        <w:rPr>
          <w:rFonts w:ascii="Angsana New" w:hAnsi="Angsana New"/>
          <w:sz w:val="30"/>
          <w:szCs w:val="30"/>
        </w:rPr>
        <w:t>9</w:t>
      </w:r>
      <w:r w:rsidRPr="00FD2109">
        <w:rPr>
          <w:rFonts w:ascii="Angsana New" w:hAnsi="Angsana New"/>
          <w:sz w:val="30"/>
          <w:szCs w:val="30"/>
        </w:rPr>
        <w:t xml:space="preserve"> </w:t>
      </w:r>
      <w:r w:rsidRPr="00FD2109">
        <w:rPr>
          <w:rFonts w:ascii="Angsana New" w:hAnsi="Angsana New"/>
          <w:sz w:val="30"/>
          <w:szCs w:val="30"/>
          <w:cs/>
        </w:rPr>
        <w:t xml:space="preserve">มกราคม </w:t>
      </w:r>
      <w:r w:rsidR="00CB51BF" w:rsidRPr="00CB51BF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D2109">
        <w:rPr>
          <w:rFonts w:ascii="Angsana New" w:hAnsi="Angsana New"/>
          <w:sz w:val="30"/>
          <w:szCs w:val="30"/>
          <w:cs/>
        </w:rPr>
        <w:t>ผู้ประเมินราคาอิสระประเมินราคา</w:t>
      </w:r>
      <w:r w:rsidR="00FD2109" w:rsidRPr="00FD2109">
        <w:rPr>
          <w:rFonts w:ascii="Angsana New" w:hAnsi="Angsana New"/>
          <w:sz w:val="30"/>
          <w:szCs w:val="30"/>
          <w:cs/>
        </w:rPr>
        <w:t>มูลค่ายุติธรรมของเงินลงทุนในอสังหาริมทรัพย์</w:t>
      </w:r>
      <w:r w:rsidR="00EE0F2B" w:rsidRPr="00EE0F2B">
        <w:rPr>
          <w:rFonts w:ascii="Angsana New" w:hAnsi="Angsana New"/>
          <w:sz w:val="30"/>
          <w:szCs w:val="30"/>
          <w:cs/>
        </w:rPr>
        <w:t>สําหรับโครงการโรงแรมดุสิตดีทู เชียงใหม่</w:t>
      </w:r>
      <w:r w:rsidR="00EE0F2B" w:rsidRPr="00EE0F2B">
        <w:rPr>
          <w:rFonts w:ascii="Angsana New" w:hAnsi="Angsana New"/>
          <w:sz w:val="30"/>
          <w:szCs w:val="30"/>
        </w:rPr>
        <w:t xml:space="preserve"> </w:t>
      </w:r>
      <w:r w:rsidR="00FD2109" w:rsidRPr="00FD2109">
        <w:rPr>
          <w:rFonts w:ascii="Angsana New" w:hAnsi="Angsana New"/>
          <w:sz w:val="30"/>
          <w:szCs w:val="30"/>
          <w:cs/>
        </w:rPr>
        <w:t>โดยวิธีพิจารณาจากรายได้ (</w:t>
      </w:r>
      <w:r w:rsidR="00FD2109" w:rsidRPr="00FD2109">
        <w:rPr>
          <w:rFonts w:ascii="Angsana New" w:hAnsi="Angsana New"/>
          <w:sz w:val="30"/>
          <w:szCs w:val="30"/>
        </w:rPr>
        <w:t xml:space="preserve">Income Approach) </w:t>
      </w:r>
      <w:r w:rsidR="00FD2109" w:rsidRPr="00FD2109">
        <w:rPr>
          <w:rFonts w:ascii="Angsana New" w:hAnsi="Angsana New"/>
          <w:sz w:val="30"/>
          <w:szCs w:val="30"/>
          <w:cs/>
        </w:rPr>
        <w:t xml:space="preserve">โดยมีราคาประเมินรวมเท่ากับ </w:t>
      </w:r>
      <w:r w:rsidR="00CB51BF" w:rsidRPr="00CB51BF">
        <w:rPr>
          <w:rFonts w:ascii="Angsana New" w:hAnsi="Angsana New"/>
          <w:sz w:val="30"/>
          <w:szCs w:val="30"/>
        </w:rPr>
        <w:t>411</w:t>
      </w:r>
      <w:r w:rsidR="00FD2109" w:rsidRPr="00FD2109">
        <w:rPr>
          <w:rFonts w:ascii="Angsana New" w:hAnsi="Angsana New"/>
          <w:sz w:val="30"/>
          <w:szCs w:val="30"/>
          <w:cs/>
        </w:rPr>
        <w:t>.</w:t>
      </w:r>
      <w:r w:rsidR="00297648" w:rsidRPr="00297648">
        <w:rPr>
          <w:rFonts w:ascii="Angsana New" w:hAnsi="Angsana New"/>
          <w:sz w:val="30"/>
          <w:szCs w:val="30"/>
        </w:rPr>
        <w:t>7</w:t>
      </w:r>
      <w:r w:rsidR="00FD2109" w:rsidRPr="00FD2109">
        <w:rPr>
          <w:rFonts w:ascii="Angsana New" w:hAnsi="Angsana New"/>
          <w:sz w:val="30"/>
          <w:szCs w:val="30"/>
          <w:cs/>
        </w:rPr>
        <w:t xml:space="preserve"> ล้านบาท ทำให้เกิดผลกำไรจากการเปลี่ยนแปลง</w:t>
      </w:r>
      <w:r>
        <w:rPr>
          <w:rFonts w:ascii="Angsana New" w:hAnsi="Angsana New" w:hint="cs"/>
          <w:sz w:val="30"/>
          <w:szCs w:val="30"/>
          <w:cs/>
        </w:rPr>
        <w:t>ใน</w:t>
      </w:r>
      <w:r w:rsidR="00FD2109" w:rsidRPr="00FD2109">
        <w:rPr>
          <w:rFonts w:ascii="Angsana New" w:hAnsi="Angsana New"/>
          <w:sz w:val="30"/>
          <w:szCs w:val="30"/>
          <w:cs/>
        </w:rPr>
        <w:t xml:space="preserve">มูลค่ายุติธรรมจำนวน </w:t>
      </w:r>
      <w:r w:rsidR="00CB51BF" w:rsidRPr="00CB51BF">
        <w:rPr>
          <w:rFonts w:ascii="Angsana New" w:hAnsi="Angsana New"/>
          <w:sz w:val="30"/>
          <w:szCs w:val="30"/>
        </w:rPr>
        <w:t>1</w:t>
      </w:r>
      <w:r w:rsidR="008C2DA0">
        <w:rPr>
          <w:rFonts w:ascii="Angsana New" w:hAnsi="Angsana New"/>
          <w:sz w:val="30"/>
          <w:szCs w:val="30"/>
        </w:rPr>
        <w:t>.</w:t>
      </w:r>
      <w:r w:rsidR="00297648" w:rsidRPr="00297648">
        <w:rPr>
          <w:rFonts w:ascii="Angsana New" w:hAnsi="Angsana New"/>
          <w:sz w:val="30"/>
          <w:szCs w:val="30"/>
        </w:rPr>
        <w:t>7</w:t>
      </w:r>
      <w:r w:rsidR="00CB51BF" w:rsidRPr="00CB51BF">
        <w:rPr>
          <w:rFonts w:ascii="Angsana New" w:hAnsi="Angsana New"/>
          <w:sz w:val="30"/>
          <w:szCs w:val="30"/>
        </w:rPr>
        <w:t>42</w:t>
      </w:r>
      <w:r w:rsidR="00FD2109" w:rsidRPr="00FD2109">
        <w:rPr>
          <w:rFonts w:ascii="Angsana New" w:hAnsi="Angsana New"/>
          <w:sz w:val="30"/>
          <w:szCs w:val="30"/>
          <w:cs/>
        </w:rPr>
        <w:t xml:space="preserve"> ล้านบาท</w:t>
      </w:r>
      <w:r w:rsidR="00FD2109">
        <w:rPr>
          <w:rFonts w:ascii="Angsana New" w:hAnsi="Angsana New"/>
          <w:sz w:val="30"/>
          <w:szCs w:val="30"/>
        </w:rPr>
        <w:t xml:space="preserve"> </w:t>
      </w:r>
      <w:r w:rsidR="00FD2109" w:rsidRPr="00FD2109">
        <w:rPr>
          <w:rFonts w:ascii="Angsana New" w:hAnsi="Angsana New"/>
          <w:sz w:val="30"/>
          <w:szCs w:val="30"/>
          <w:cs/>
        </w:rPr>
        <w:t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</w:t>
      </w:r>
      <w:r w:rsidR="00FD2109">
        <w:rPr>
          <w:rFonts w:ascii="Angsana New" w:hAnsi="Angsana New"/>
          <w:sz w:val="30"/>
          <w:szCs w:val="30"/>
        </w:rPr>
        <w:t xml:space="preserve"> </w:t>
      </w:r>
      <w:r w:rsidR="00CB51BF" w:rsidRPr="00CB51BF">
        <w:rPr>
          <w:rFonts w:ascii="Angsana New" w:hAnsi="Angsana New"/>
          <w:sz w:val="30"/>
          <w:szCs w:val="30"/>
        </w:rPr>
        <w:t>3</w:t>
      </w:r>
    </w:p>
    <w:p w14:paraId="33D53F21" w14:textId="77777777" w:rsidR="00880B05" w:rsidRPr="00FD2109" w:rsidRDefault="00880B05" w:rsidP="00FD210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2962"/>
        <w:gridCol w:w="2803"/>
      </w:tblGrid>
      <w:tr w:rsidR="00FD2109" w:rsidRPr="00C50385" w14:paraId="32790B46" w14:textId="77777777" w:rsidTr="00914693">
        <w:trPr>
          <w:trHeight w:val="720"/>
          <w:tblHeader/>
        </w:trPr>
        <w:tc>
          <w:tcPr>
            <w:tcW w:w="3420" w:type="dxa"/>
            <w:vAlign w:val="bottom"/>
          </w:tcPr>
          <w:p w14:paraId="12ADB572" w14:textId="77777777" w:rsidR="00FD2109" w:rsidRPr="00FD2109" w:rsidRDefault="00FD2109" w:rsidP="0091469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  <w:r w:rsidRPr="00FD21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เทคนิคการประเมินมูลค่า</w:t>
            </w:r>
            <w:r w:rsidRPr="00FD2109"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  <w:t xml:space="preserve"> </w:t>
            </w:r>
          </w:p>
          <w:p w14:paraId="2D16847F" w14:textId="7501DBA0" w:rsidR="00FD2109" w:rsidRPr="00FD2109" w:rsidRDefault="00FD2109" w:rsidP="0091469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62" w:type="dxa"/>
            <w:vAlign w:val="bottom"/>
          </w:tcPr>
          <w:p w14:paraId="53E5CACF" w14:textId="77777777" w:rsidR="00FD2109" w:rsidRPr="00FD2109" w:rsidRDefault="00FD2109" w:rsidP="0091469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21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803" w:type="dxa"/>
            <w:vAlign w:val="bottom"/>
          </w:tcPr>
          <w:p w14:paraId="31A25CC3" w14:textId="77777777" w:rsidR="00FD2109" w:rsidRPr="00FD2109" w:rsidRDefault="00FD2109" w:rsidP="0091469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21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ความสัมพันธ์ระหว่างข้อมูลที่ไม่สามารถสังเกตได้ที่มีนัยสำคัญและ</w:t>
            </w:r>
          </w:p>
          <w:p w14:paraId="3CCD7E74" w14:textId="77777777" w:rsidR="00FD2109" w:rsidRPr="00FD2109" w:rsidRDefault="00FD2109" w:rsidP="0091469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D21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การวัดมูลค่ายุติธรรม</w:t>
            </w:r>
          </w:p>
        </w:tc>
      </w:tr>
      <w:tr w:rsidR="00FD2109" w:rsidRPr="00C50385" w14:paraId="73C9FA07" w14:textId="77777777" w:rsidTr="00914693">
        <w:trPr>
          <w:trHeight w:val="720"/>
        </w:trPr>
        <w:tc>
          <w:tcPr>
            <w:tcW w:w="3420" w:type="dxa"/>
          </w:tcPr>
          <w:p w14:paraId="68B23BD1" w14:textId="418E26E0" w:rsidR="00FD2109" w:rsidRPr="00FD2109" w:rsidRDefault="00BC2BD7" w:rsidP="003B58D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58D6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ประมาณการกระแสเงินสดคิดลด โดยใช้วิธีรายได้ ซึ่งประเมินโดย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FE7859">
              <w:rPr>
                <w:rFonts w:asciiTheme="majorBidi" w:hAnsiTheme="majorBidi" w:cstheme="majorBidi"/>
                <w:sz w:val="24"/>
                <w:szCs w:val="24"/>
                <w:cs/>
              </w:rPr>
              <w:t>ผู้ประเมินราคาอิสระ</w:t>
            </w:r>
            <w:r w:rsidRPr="003B58D6">
              <w:rPr>
                <w:rFonts w:asciiTheme="majorBidi" w:hAnsiTheme="majorBidi" w:cstheme="majorBidi"/>
                <w:sz w:val="24"/>
                <w:szCs w:val="24"/>
              </w:rPr>
              <w:br/>
            </w:r>
          </w:p>
        </w:tc>
        <w:tc>
          <w:tcPr>
            <w:tcW w:w="2962" w:type="dxa"/>
          </w:tcPr>
          <w:p w14:paraId="7EFF14E5" w14:textId="74E0FC0D" w:rsidR="00F61DFD" w:rsidRPr="00FD2109" w:rsidRDefault="00F61DFD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E7859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อัตราการเติบโต</w:t>
            </w:r>
            <w:r w:rsidRPr="00F324F9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</w:t>
            </w:r>
            <w:r w:rsidR="002E2D33" w:rsidRPr="00F324F9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ราคา</w:t>
            </w:r>
            <w:r w:rsidRPr="00F324F9">
              <w:rPr>
                <w:rFonts w:asciiTheme="majorBidi" w:hAnsiTheme="majorBidi" w:cstheme="majorBidi" w:hint="cs"/>
                <w:sz w:val="24"/>
                <w:szCs w:val="24"/>
                <w:cs/>
              </w:rPr>
              <w:t>ห้</w:t>
            </w:r>
            <w:r w:rsidRPr="00FE7859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อง</w:t>
            </w:r>
            <w:r w:rsidR="00E110CD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</w:t>
            </w:r>
            <w:r w:rsidRPr="00FE7859">
              <w:rPr>
                <w:rFonts w:asciiTheme="majorBidi" w:hAnsiTheme="majorBidi" w:cstheme="majorBidi" w:hint="cs"/>
                <w:sz w:val="24"/>
                <w:szCs w:val="24"/>
                <w:cs/>
              </w:rPr>
              <w:t>ก</w:t>
            </w:r>
            <w:r w:rsidR="002E2D3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2E2D3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B51BF" w:rsidRPr="00CB51B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E2D33">
              <w:rPr>
                <w:rFonts w:asciiTheme="majorBidi" w:hAnsiTheme="majorBidi" w:cstheme="majorBidi"/>
                <w:sz w:val="24"/>
                <w:szCs w:val="24"/>
              </w:rPr>
              <w:t>%-</w:t>
            </w:r>
            <w:r w:rsidR="00CB51BF" w:rsidRPr="00CB51B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2E2D33">
              <w:rPr>
                <w:rFonts w:asciiTheme="majorBidi" w:hAnsiTheme="majorBidi" w:cstheme="majorBidi"/>
                <w:sz w:val="24"/>
                <w:szCs w:val="24"/>
              </w:rPr>
              <w:t>%)</w:t>
            </w:r>
          </w:p>
          <w:p w14:paraId="57DE498C" w14:textId="5441AE19" w:rsidR="00F61DFD" w:rsidRPr="00FD2109" w:rsidRDefault="00F61DFD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21A7B">
              <w:rPr>
                <w:rFonts w:asciiTheme="majorBidi" w:hAnsiTheme="majorBidi"/>
                <w:sz w:val="24"/>
                <w:szCs w:val="24"/>
                <w:cs/>
              </w:rPr>
              <w:t>อัตราการเข้าพัก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="002E2D33">
              <w:rPr>
                <w:rFonts w:asciiTheme="majorBidi" w:hAnsiTheme="majorBidi"/>
                <w:sz w:val="24"/>
                <w:szCs w:val="24"/>
              </w:rPr>
              <w:t>(</w:t>
            </w:r>
            <w:r w:rsidR="00297648" w:rsidRPr="00297648">
              <w:rPr>
                <w:rFonts w:asciiTheme="majorBidi" w:hAnsiTheme="majorBidi"/>
                <w:sz w:val="24"/>
                <w:szCs w:val="24"/>
              </w:rPr>
              <w:t>70</w:t>
            </w:r>
            <w:r w:rsidR="002E2D33">
              <w:rPr>
                <w:rFonts w:asciiTheme="majorBidi" w:hAnsiTheme="majorBidi"/>
                <w:sz w:val="24"/>
                <w:szCs w:val="24"/>
              </w:rPr>
              <w:t>%-</w:t>
            </w:r>
            <w:r w:rsidR="00297648" w:rsidRPr="00297648">
              <w:rPr>
                <w:rFonts w:asciiTheme="majorBidi" w:hAnsiTheme="majorBidi"/>
                <w:sz w:val="24"/>
                <w:szCs w:val="24"/>
              </w:rPr>
              <w:t>80</w:t>
            </w:r>
            <w:r w:rsidR="002E2D33">
              <w:rPr>
                <w:rFonts w:asciiTheme="majorBidi" w:hAnsiTheme="majorBidi"/>
                <w:sz w:val="24"/>
                <w:szCs w:val="24"/>
              </w:rPr>
              <w:t>%)</w:t>
            </w:r>
          </w:p>
          <w:p w14:paraId="14B43D10" w14:textId="5BFF2B53" w:rsidR="00FD2109" w:rsidRPr="00FD2109" w:rsidRDefault="00740B6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D2109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อัตราคิดลดที่ปรับค่าความเสี่ยงแล้ว</w:t>
            </w:r>
            <w:r w:rsidR="002E2D33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297648" w:rsidRPr="00297648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2E2D33">
              <w:rPr>
                <w:rFonts w:asciiTheme="majorBidi" w:hAnsiTheme="majorBidi" w:cstheme="majorBidi"/>
                <w:sz w:val="24"/>
                <w:szCs w:val="24"/>
              </w:rPr>
              <w:t>%-</w:t>
            </w:r>
            <w:r w:rsidR="00CB51BF" w:rsidRPr="00CB51BF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2E2D33">
              <w:rPr>
                <w:rFonts w:asciiTheme="majorBidi" w:hAnsiTheme="majorBidi" w:cstheme="majorBidi"/>
                <w:sz w:val="24"/>
                <w:szCs w:val="24"/>
              </w:rPr>
              <w:t>%)</w:t>
            </w:r>
          </w:p>
        </w:tc>
        <w:tc>
          <w:tcPr>
            <w:tcW w:w="2803" w:type="dxa"/>
          </w:tcPr>
          <w:p w14:paraId="61974E33" w14:textId="77777777" w:rsidR="00FD2109" w:rsidRPr="00FD2109" w:rsidRDefault="00FD2109" w:rsidP="0091469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FD2109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049FEDFF" w14:textId="7D32CE60" w:rsidR="00FD2109" w:rsidRDefault="00BC2BD7" w:rsidP="00BC2BD7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B58D6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อัตราการเติบโตของรายได้ห้อง</w:t>
            </w:r>
            <w:r w:rsidR="00740B60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</w:t>
            </w:r>
            <w:r w:rsidRPr="003B58D6">
              <w:rPr>
                <w:rFonts w:asciiTheme="majorBidi" w:hAnsiTheme="majorBidi" w:cstheme="majorBidi"/>
                <w:sz w:val="24"/>
                <w:szCs w:val="24"/>
                <w:cs/>
              </w:rPr>
              <w:t>ก</w:t>
            </w:r>
            <w:r w:rsidR="00FD2109" w:rsidRPr="00FD2109">
              <w:rPr>
                <w:rFonts w:asciiTheme="majorBidi" w:hAnsiTheme="majorBidi" w:cstheme="majorBidi"/>
                <w:sz w:val="24"/>
                <w:szCs w:val="24"/>
                <w:cs/>
              </w:rPr>
              <w:t>สูงขึ้น (ลดลง)</w:t>
            </w:r>
          </w:p>
          <w:p w14:paraId="1BF1B471" w14:textId="7AA1DD9A" w:rsidR="00521A7B" w:rsidRPr="00FD2109" w:rsidRDefault="00521A7B" w:rsidP="003B58D6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21A7B">
              <w:rPr>
                <w:rFonts w:asciiTheme="majorBidi" w:hAnsiTheme="majorBidi"/>
                <w:sz w:val="24"/>
                <w:szCs w:val="24"/>
                <w:cs/>
              </w:rPr>
              <w:t>อัตราการเข้าพัก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FD2109">
              <w:rPr>
                <w:rFonts w:asciiTheme="majorBidi" w:hAnsiTheme="majorBidi" w:cstheme="majorBidi"/>
                <w:sz w:val="24"/>
                <w:szCs w:val="24"/>
                <w:cs/>
              </w:rPr>
              <w:t>สูงขึ้น (ลดลง)</w:t>
            </w:r>
          </w:p>
          <w:p w14:paraId="1AE239A4" w14:textId="77777777" w:rsidR="00FD2109" w:rsidRPr="00FD2109" w:rsidRDefault="00FD2109" w:rsidP="00FD2109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2109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อัตราคิดลดที่ปรับค่าความเสี่ยงแล้วต่ำลง (สูงขึ้น)</w:t>
            </w:r>
          </w:p>
        </w:tc>
      </w:tr>
    </w:tbl>
    <w:p w14:paraId="2FE8C68A" w14:textId="0AFAEC72" w:rsidR="00FD2109" w:rsidRPr="003B58D6" w:rsidRDefault="00FD2109" w:rsidP="00FD210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3B58D6">
        <w:rPr>
          <w:rFonts w:asciiTheme="majorBidi" w:hAnsiTheme="majorBidi"/>
          <w:b/>
          <w:bCs/>
          <w:i/>
          <w:iCs/>
          <w:color w:val="000000" w:themeColor="text1"/>
          <w:sz w:val="30"/>
          <w:szCs w:val="30"/>
          <w:cs/>
        </w:rPr>
        <w:t xml:space="preserve">สัญญาเช่า </w:t>
      </w:r>
    </w:p>
    <w:p w14:paraId="1015797F" w14:textId="77777777" w:rsidR="00FD2109" w:rsidRPr="00FD2109" w:rsidRDefault="00FD2109" w:rsidP="00FD210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2E2BD0D" w14:textId="77777777" w:rsidR="00FD2109" w:rsidRPr="003B58D6" w:rsidRDefault="00FD2109" w:rsidP="00FD210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3B58D6">
        <w:rPr>
          <w:rFonts w:asciiTheme="majorBidi" w:hAnsiTheme="majorBidi"/>
          <w:i/>
          <w:iCs/>
          <w:color w:val="000000" w:themeColor="text1"/>
          <w:sz w:val="30"/>
          <w:szCs w:val="30"/>
          <w:cs/>
        </w:rPr>
        <w:t>ในฐานะผู้เช่า</w:t>
      </w:r>
    </w:p>
    <w:p w14:paraId="6F7B733D" w14:textId="77777777" w:rsidR="00FD2109" w:rsidRPr="00FD2109" w:rsidRDefault="00FD2109" w:rsidP="00FD210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B3B6E95" w14:textId="37E4E930" w:rsidR="00FD2109" w:rsidRDefault="00FD2109" w:rsidP="00FD210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FD2109">
        <w:rPr>
          <w:rFonts w:asciiTheme="majorBidi" w:hAnsiTheme="majorBidi"/>
          <w:color w:val="000000" w:themeColor="text1"/>
          <w:sz w:val="30"/>
          <w:szCs w:val="30"/>
          <w:cs/>
        </w:rPr>
        <w:t xml:space="preserve">ค่าเช่าคงที่สำหรับปีสิ้นสุดวันที่ </w:t>
      </w:r>
      <w:r w:rsidR="00CB51BF" w:rsidRPr="00CB51BF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Pr="00FD2109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ธันวาคม </w:t>
      </w:r>
      <w:r w:rsidR="00CB51BF" w:rsidRPr="00CB51BF">
        <w:rPr>
          <w:rFonts w:asciiTheme="majorBidi" w:hAnsiTheme="majorBidi" w:cstheme="majorBidi"/>
          <w:color w:val="000000" w:themeColor="text1"/>
          <w:sz w:val="30"/>
          <w:szCs w:val="30"/>
        </w:rPr>
        <w:t>2563</w:t>
      </w:r>
      <w:r w:rsidRPr="00FD2109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มีจำนวน </w:t>
      </w:r>
      <w:r w:rsidR="00CB51BF" w:rsidRPr="00CB51BF">
        <w:rPr>
          <w:rFonts w:asciiTheme="majorBidi" w:hAnsiTheme="majorBidi"/>
          <w:color w:val="000000" w:themeColor="text1"/>
          <w:sz w:val="30"/>
          <w:szCs w:val="30"/>
        </w:rPr>
        <w:t>31</w:t>
      </w:r>
      <w:r w:rsidR="0062319D">
        <w:rPr>
          <w:rFonts w:asciiTheme="majorBidi" w:hAnsiTheme="majorBidi"/>
          <w:color w:val="000000" w:themeColor="text1"/>
          <w:sz w:val="30"/>
          <w:szCs w:val="30"/>
        </w:rPr>
        <w:t>.</w:t>
      </w:r>
      <w:r w:rsidR="00CB51BF" w:rsidRPr="00CB51BF">
        <w:rPr>
          <w:rFonts w:asciiTheme="majorBidi" w:hAnsiTheme="majorBidi"/>
          <w:color w:val="000000" w:themeColor="text1"/>
          <w:sz w:val="30"/>
          <w:szCs w:val="30"/>
        </w:rPr>
        <w:t>32</w:t>
      </w:r>
      <w:r w:rsidRPr="00FD210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FD2109">
        <w:rPr>
          <w:rFonts w:asciiTheme="majorBidi" w:hAnsiTheme="majorBidi"/>
          <w:color w:val="000000" w:themeColor="text1"/>
          <w:sz w:val="30"/>
          <w:szCs w:val="30"/>
          <w:cs/>
        </w:rPr>
        <w:t>ล้านบาท</w:t>
      </w:r>
    </w:p>
    <w:p w14:paraId="4105132F" w14:textId="229C1EB4" w:rsidR="00F84FEF" w:rsidRDefault="00F84FEF" w:rsidP="00FD210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840"/>
        <w:gridCol w:w="1080"/>
        <w:gridCol w:w="180"/>
        <w:gridCol w:w="990"/>
      </w:tblGrid>
      <w:tr w:rsidR="00FD2109" w:rsidRPr="00FD2109" w14:paraId="1DAA76F9" w14:textId="77777777" w:rsidTr="00914693">
        <w:trPr>
          <w:cantSplit/>
          <w:tblHeader/>
        </w:trPr>
        <w:tc>
          <w:tcPr>
            <w:tcW w:w="6840" w:type="dxa"/>
          </w:tcPr>
          <w:p w14:paraId="221BE638" w14:textId="255C9E7C" w:rsidR="00FD2109" w:rsidRPr="00FD2109" w:rsidRDefault="00FD2109" w:rsidP="0091469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FD2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CB51BF" w:rsidRPr="00CB5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FD2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FD2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  <w:r w:rsidRPr="00FD2109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080" w:type="dxa"/>
          </w:tcPr>
          <w:p w14:paraId="235BC2BE" w14:textId="2BEAE7AB" w:rsidR="00FD2109" w:rsidRPr="00FD2109" w:rsidRDefault="00CB51BF" w:rsidP="0091469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B51B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124AC90B" w14:textId="77777777" w:rsidR="00FD2109" w:rsidRPr="00FD2109" w:rsidRDefault="00FD2109" w:rsidP="0091469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A0F728D" w14:textId="296E8586" w:rsidR="00FD2109" w:rsidRPr="00FD2109" w:rsidRDefault="00CB51BF" w:rsidP="0091469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FD2109" w:rsidRPr="00FD2109" w14:paraId="29E49560" w14:textId="77777777" w:rsidTr="00914693">
        <w:trPr>
          <w:cantSplit/>
        </w:trPr>
        <w:tc>
          <w:tcPr>
            <w:tcW w:w="6840" w:type="dxa"/>
          </w:tcPr>
          <w:p w14:paraId="2FA2E994" w14:textId="52D35D4D" w:rsidR="00FD2109" w:rsidRPr="00FD2109" w:rsidRDefault="00FD2109" w:rsidP="0091469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17E7924F" w14:textId="3DFB6444" w:rsidR="00FD2109" w:rsidRPr="00FD2109" w:rsidRDefault="00FD2109" w:rsidP="009146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21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2434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D21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FD210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D2109" w:rsidRPr="00FD2109" w14:paraId="2CC45D2B" w14:textId="77777777" w:rsidTr="00914693">
        <w:trPr>
          <w:cantSplit/>
        </w:trPr>
        <w:tc>
          <w:tcPr>
            <w:tcW w:w="6840" w:type="dxa"/>
          </w:tcPr>
          <w:p w14:paraId="414351F3" w14:textId="77777777" w:rsidR="00FD2109" w:rsidRPr="00FD2109" w:rsidRDefault="00FD2109" w:rsidP="0091469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D2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FD2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D21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4EABBB75" w14:textId="77777777" w:rsidR="00FD2109" w:rsidRPr="00FD2109" w:rsidRDefault="00FD2109" w:rsidP="009146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434BBA" w14:textId="77777777" w:rsidR="00FD2109" w:rsidRPr="00FD2109" w:rsidRDefault="00FD2109" w:rsidP="0091469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BCD858" w14:textId="77777777" w:rsidR="00FD2109" w:rsidRPr="00FD2109" w:rsidRDefault="00FD2109" w:rsidP="009146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2109" w:rsidRPr="0074038B" w14:paraId="1CF85865" w14:textId="77777777" w:rsidTr="00914693">
        <w:trPr>
          <w:cantSplit/>
        </w:trPr>
        <w:tc>
          <w:tcPr>
            <w:tcW w:w="6840" w:type="dxa"/>
          </w:tcPr>
          <w:p w14:paraId="0437131E" w14:textId="77777777" w:rsidR="00FD2109" w:rsidRPr="0074038B" w:rsidRDefault="00FD2109" w:rsidP="0091469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038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4FE506DE" w14:textId="6EDFA5C1" w:rsidR="00FD2109" w:rsidRPr="0074038B" w:rsidRDefault="00CB51BF" w:rsidP="009146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0707E2" w:rsidRPr="007403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2045497E" w14:textId="77777777" w:rsidR="00FD2109" w:rsidRPr="0074038B" w:rsidRDefault="00FD2109" w:rsidP="0091469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212E42" w14:textId="77777777" w:rsidR="00FD2109" w:rsidRPr="0074038B" w:rsidRDefault="00FD2109" w:rsidP="009146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03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2109" w:rsidRPr="0074038B" w14:paraId="5318FF74" w14:textId="77777777" w:rsidTr="00914693">
        <w:trPr>
          <w:cantSplit/>
        </w:trPr>
        <w:tc>
          <w:tcPr>
            <w:tcW w:w="6840" w:type="dxa"/>
          </w:tcPr>
          <w:p w14:paraId="50F03C30" w14:textId="77777777" w:rsidR="00FD2109" w:rsidRPr="0074038B" w:rsidRDefault="00FD2109" w:rsidP="0091469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038B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  <w:vAlign w:val="bottom"/>
          </w:tcPr>
          <w:p w14:paraId="2B41CE36" w14:textId="77777777" w:rsidR="00FD2109" w:rsidRPr="0074038B" w:rsidRDefault="00FD2109" w:rsidP="009146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03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690C01E" w14:textId="77777777" w:rsidR="00FD2109" w:rsidRPr="0074038B" w:rsidRDefault="00FD2109" w:rsidP="0091469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26F1D9" w14:textId="3154C62B" w:rsidR="00FD2109" w:rsidRPr="0074038B" w:rsidRDefault="00297648" w:rsidP="009146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76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BF3A67" w:rsidRPr="007403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76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2976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</w:tbl>
    <w:p w14:paraId="38FA8385" w14:textId="77777777" w:rsidR="009A41B6" w:rsidRDefault="009A41B6" w:rsidP="00FD210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</w:p>
    <w:p w14:paraId="3234217F" w14:textId="33A00FF0" w:rsidR="00FD2109" w:rsidRPr="00FD2109" w:rsidRDefault="00FD2109" w:rsidP="00FD210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4038B">
        <w:rPr>
          <w:rFonts w:asciiTheme="majorBidi" w:hAnsiTheme="majorBidi"/>
          <w:color w:val="000000" w:themeColor="text1"/>
          <w:sz w:val="30"/>
          <w:szCs w:val="30"/>
          <w:cs/>
        </w:rPr>
        <w:t xml:space="preserve">ในปี </w:t>
      </w:r>
      <w:r w:rsidR="00CB51BF" w:rsidRPr="00CB51BF">
        <w:rPr>
          <w:rFonts w:asciiTheme="majorBidi" w:hAnsiTheme="majorBidi"/>
          <w:color w:val="000000" w:themeColor="text1"/>
          <w:sz w:val="30"/>
          <w:szCs w:val="30"/>
        </w:rPr>
        <w:t>2563</w:t>
      </w:r>
      <w:r w:rsidRPr="0074038B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Pr="0074038B">
        <w:rPr>
          <w:rFonts w:asciiTheme="majorBidi" w:hAnsiTheme="majorBidi"/>
          <w:color w:val="000000" w:themeColor="text1"/>
          <w:sz w:val="30"/>
          <w:szCs w:val="30"/>
          <w:cs/>
        </w:rPr>
        <w:t>กระแสเงินสดจ่ายทั้งหมดของสัญญาเช่าของ</w:t>
      </w:r>
      <w:r w:rsidR="00DE06EB" w:rsidRPr="0074038B">
        <w:rPr>
          <w:rFonts w:asciiTheme="majorBidi" w:hAnsiTheme="majorBidi" w:hint="cs"/>
          <w:color w:val="000000" w:themeColor="text1"/>
          <w:sz w:val="30"/>
          <w:szCs w:val="30"/>
          <w:cs/>
        </w:rPr>
        <w:t>กลุ่ม</w:t>
      </w:r>
      <w:r w:rsidRPr="0074038B">
        <w:rPr>
          <w:rFonts w:asciiTheme="majorBidi" w:hAnsiTheme="majorBidi"/>
          <w:color w:val="000000" w:themeColor="text1"/>
          <w:sz w:val="30"/>
          <w:szCs w:val="30"/>
          <w:cs/>
        </w:rPr>
        <w:t xml:space="preserve">กองทรัสต์มีจำนวน </w:t>
      </w:r>
      <w:r w:rsidR="00CB51BF" w:rsidRPr="00CB51BF">
        <w:rPr>
          <w:rFonts w:asciiTheme="majorBidi" w:hAnsiTheme="majorBidi"/>
          <w:color w:val="000000" w:themeColor="text1"/>
          <w:sz w:val="30"/>
          <w:szCs w:val="30"/>
        </w:rPr>
        <w:t>1</w:t>
      </w:r>
      <w:r w:rsidR="00CB51BF" w:rsidRPr="00CB51BF">
        <w:rPr>
          <w:rFonts w:asciiTheme="majorBidi" w:hAnsiTheme="majorBidi" w:hint="cs"/>
          <w:color w:val="000000" w:themeColor="text1"/>
          <w:sz w:val="30"/>
          <w:szCs w:val="30"/>
        </w:rPr>
        <w:t>5</w:t>
      </w:r>
      <w:r w:rsidR="00B44E41">
        <w:rPr>
          <w:rFonts w:asciiTheme="majorBidi" w:hAnsiTheme="majorBidi" w:hint="cs"/>
          <w:color w:val="000000" w:themeColor="text1"/>
          <w:sz w:val="30"/>
          <w:szCs w:val="30"/>
          <w:cs/>
        </w:rPr>
        <w:t>.</w:t>
      </w:r>
      <w:r w:rsidR="00297648" w:rsidRPr="00297648">
        <w:rPr>
          <w:rFonts w:asciiTheme="majorBidi" w:hAnsiTheme="majorBidi" w:hint="cs"/>
          <w:color w:val="000000" w:themeColor="text1"/>
          <w:sz w:val="30"/>
          <w:szCs w:val="30"/>
        </w:rPr>
        <w:t>7</w:t>
      </w:r>
      <w:r w:rsidR="00CB51BF" w:rsidRPr="00CB51BF">
        <w:rPr>
          <w:rFonts w:asciiTheme="majorBidi" w:hAnsiTheme="majorBidi" w:hint="cs"/>
          <w:color w:val="000000" w:themeColor="text1"/>
          <w:sz w:val="30"/>
          <w:szCs w:val="30"/>
        </w:rPr>
        <w:t>2</w:t>
      </w:r>
      <w:r w:rsidRPr="0074038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74038B">
        <w:rPr>
          <w:rFonts w:asciiTheme="majorBidi" w:hAnsiTheme="majorBidi"/>
          <w:color w:val="000000" w:themeColor="text1"/>
          <w:sz w:val="30"/>
          <w:szCs w:val="30"/>
          <w:cs/>
        </w:rPr>
        <w:t>ล้านบาท</w:t>
      </w:r>
    </w:p>
    <w:p w14:paraId="3F831BCB" w14:textId="3423AE3A" w:rsidR="0074038B" w:rsidRDefault="0074038B" w:rsidP="0074038B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98019F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lastRenderedPageBreak/>
        <w:t>ในฐานะผู้ให้เช่า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350"/>
        <w:gridCol w:w="540"/>
        <w:gridCol w:w="990"/>
      </w:tblGrid>
      <w:tr w:rsidR="00842950" w:rsidRPr="006F6A1B" w14:paraId="602AF4B7" w14:textId="77777777" w:rsidTr="001E0054">
        <w:trPr>
          <w:trHeight w:val="20"/>
          <w:tblHeader/>
        </w:trPr>
        <w:tc>
          <w:tcPr>
            <w:tcW w:w="6480" w:type="dxa"/>
          </w:tcPr>
          <w:p w14:paraId="6A583EA1" w14:textId="77777777" w:rsidR="00842950" w:rsidRPr="001107DB" w:rsidRDefault="00842950" w:rsidP="005F6AB2">
            <w:pPr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56679E26" w14:textId="73E8D27F" w:rsidR="00842950" w:rsidRPr="001107DB" w:rsidRDefault="00842950" w:rsidP="005F6AB2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07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1107D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1107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42950" w:rsidRPr="006F6A1B" w14:paraId="758B98BA" w14:textId="77777777" w:rsidTr="00020C4C">
        <w:trPr>
          <w:trHeight w:val="20"/>
        </w:trPr>
        <w:tc>
          <w:tcPr>
            <w:tcW w:w="6480" w:type="dxa"/>
          </w:tcPr>
          <w:p w14:paraId="03B58EC2" w14:textId="67A311FF" w:rsidR="00842950" w:rsidRPr="001107DB" w:rsidRDefault="00842950" w:rsidP="00842950">
            <w:pPr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107D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จำนวนเงิน</w:t>
            </w:r>
            <w:r w:rsidRPr="001107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1107D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จะได้รับในอนาคตตาม</w:t>
            </w:r>
            <w:r w:rsidRPr="001107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ระยะเวลาครบกำหนดชำระ</w:t>
            </w:r>
            <w:r w:rsidRPr="001107D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ของ</w:t>
            </w:r>
            <w:r w:rsidRPr="001107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สัญญา</w:t>
            </w:r>
            <w:r w:rsidRPr="001107D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1107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เช่าดำเนินงาน </w:t>
            </w:r>
          </w:p>
        </w:tc>
        <w:tc>
          <w:tcPr>
            <w:tcW w:w="1350" w:type="dxa"/>
          </w:tcPr>
          <w:p w14:paraId="67324AB7" w14:textId="77777777" w:rsidR="00842950" w:rsidRPr="001107DB" w:rsidRDefault="00842950" w:rsidP="005F6AB2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0F694F10" w14:textId="77777777" w:rsidR="00842950" w:rsidRPr="001107DB" w:rsidRDefault="00842950" w:rsidP="005F6AB2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0AC099" w14:textId="77777777" w:rsidR="00842950" w:rsidRPr="001107DB" w:rsidRDefault="00842950" w:rsidP="005F6AB2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2950" w:rsidRPr="006F6A1B" w14:paraId="657DCE25" w14:textId="77777777" w:rsidTr="00020C4C">
        <w:trPr>
          <w:trHeight w:val="20"/>
        </w:trPr>
        <w:tc>
          <w:tcPr>
            <w:tcW w:w="6480" w:type="dxa"/>
          </w:tcPr>
          <w:p w14:paraId="37111E8C" w14:textId="1DB7276D" w:rsidR="00842950" w:rsidRPr="001107DB" w:rsidRDefault="00842950" w:rsidP="005F6AB2">
            <w:pPr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107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B51BF" w:rsidRPr="00CB5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107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26CDB6A7" w14:textId="1C1C4A7A" w:rsidR="00842950" w:rsidRPr="001107DB" w:rsidRDefault="00CB51BF" w:rsidP="00842950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540" w:type="dxa"/>
          </w:tcPr>
          <w:p w14:paraId="3CE4FDAF" w14:textId="77777777" w:rsidR="00842950" w:rsidRPr="001107DB" w:rsidRDefault="00842950" w:rsidP="00842950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E4F452" w14:textId="17D672FA" w:rsidR="00842950" w:rsidRPr="001107DB" w:rsidRDefault="00CB51BF" w:rsidP="00842950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B51B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2562</w:t>
            </w:r>
          </w:p>
        </w:tc>
      </w:tr>
      <w:tr w:rsidR="00A1712A" w:rsidRPr="006F6A1B" w14:paraId="504F2B65" w14:textId="77777777" w:rsidTr="00020C4C">
        <w:trPr>
          <w:trHeight w:val="20"/>
        </w:trPr>
        <w:tc>
          <w:tcPr>
            <w:tcW w:w="6480" w:type="dxa"/>
          </w:tcPr>
          <w:p w14:paraId="06A661B5" w14:textId="6D05A67B" w:rsidR="00A1712A" w:rsidRPr="001107DB" w:rsidRDefault="00A1712A" w:rsidP="00A1712A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1107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26484EA0" w14:textId="3E1E6EE4" w:rsidR="00A1712A" w:rsidRPr="001107DB" w:rsidRDefault="00CB51BF" w:rsidP="00A1712A">
            <w:pPr>
              <w:pStyle w:val="acctfourfigures"/>
              <w:tabs>
                <w:tab w:val="clear" w:pos="765"/>
              </w:tabs>
              <w:spacing w:line="240" w:lineRule="auto"/>
              <w:ind w:left="-110" w:hanging="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424</w:t>
            </w:r>
            <w:r w:rsidR="00A1712A" w:rsidRPr="001107D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540" w:type="dxa"/>
          </w:tcPr>
          <w:p w14:paraId="486B9BDC" w14:textId="0F50B54F" w:rsidR="00A1712A" w:rsidRPr="001107DB" w:rsidRDefault="00A1712A" w:rsidP="00A1712A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FF182C" w14:textId="43DF0FF3" w:rsidR="00A1712A" w:rsidRPr="001107DB" w:rsidRDefault="00CB51BF" w:rsidP="00A1712A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424</w:t>
            </w:r>
            <w:r w:rsidR="00A1712A" w:rsidRPr="001107D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A1712A" w:rsidRPr="006F6A1B" w14:paraId="629178FA" w14:textId="77777777" w:rsidTr="00020C4C">
        <w:trPr>
          <w:trHeight w:val="20"/>
        </w:trPr>
        <w:tc>
          <w:tcPr>
            <w:tcW w:w="6480" w:type="dxa"/>
          </w:tcPr>
          <w:p w14:paraId="0840B29D" w14:textId="22757D06" w:rsidR="00A1712A" w:rsidRPr="001107DB" w:rsidRDefault="00A1712A" w:rsidP="00A1712A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1107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0C51D32E" w14:textId="75C345E1" w:rsidR="00A1712A" w:rsidRPr="001107DB" w:rsidRDefault="00CB51BF" w:rsidP="00A1712A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424</w:t>
            </w:r>
            <w:r w:rsidR="00A1712A" w:rsidRPr="001107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540" w:type="dxa"/>
          </w:tcPr>
          <w:p w14:paraId="38D240C2" w14:textId="3EFD0912" w:rsidR="00A1712A" w:rsidRPr="001107DB" w:rsidRDefault="00A1712A" w:rsidP="00A1712A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10DA3F" w14:textId="01570830" w:rsidR="00A1712A" w:rsidRPr="001107DB" w:rsidRDefault="00CB51BF" w:rsidP="00A1712A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424</w:t>
            </w:r>
            <w:r w:rsidR="00A1712A" w:rsidRPr="001107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A1712A" w:rsidRPr="006F6A1B" w14:paraId="4CDC5119" w14:textId="77777777" w:rsidTr="00020C4C">
        <w:trPr>
          <w:trHeight w:val="20"/>
        </w:trPr>
        <w:tc>
          <w:tcPr>
            <w:tcW w:w="6480" w:type="dxa"/>
          </w:tcPr>
          <w:p w14:paraId="01DB03B6" w14:textId="2A346D8E" w:rsidR="00A1712A" w:rsidRPr="001107DB" w:rsidRDefault="00A1712A" w:rsidP="00A1712A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1107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5C9F7C69" w14:textId="2FFC2A00" w:rsidR="00A1712A" w:rsidRPr="001107DB" w:rsidRDefault="00CB51BF" w:rsidP="00A1712A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424</w:t>
            </w:r>
            <w:r w:rsidR="00A1712A" w:rsidRPr="001107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540" w:type="dxa"/>
          </w:tcPr>
          <w:p w14:paraId="459C5488" w14:textId="3A1F44CF" w:rsidR="00A1712A" w:rsidRPr="001107DB" w:rsidRDefault="00A1712A" w:rsidP="00A1712A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2A1E61" w14:textId="01CE1E28" w:rsidR="00A1712A" w:rsidRPr="001107DB" w:rsidRDefault="00CB51BF" w:rsidP="00A1712A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424</w:t>
            </w:r>
            <w:r w:rsidR="00A1712A" w:rsidRPr="001107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A1712A" w:rsidRPr="006F6A1B" w14:paraId="3A64CB1F" w14:textId="77777777" w:rsidTr="00020C4C">
        <w:trPr>
          <w:trHeight w:val="20"/>
        </w:trPr>
        <w:tc>
          <w:tcPr>
            <w:tcW w:w="6480" w:type="dxa"/>
          </w:tcPr>
          <w:p w14:paraId="3B1FFF1A" w14:textId="1705436D" w:rsidR="00A1712A" w:rsidRPr="001107DB" w:rsidRDefault="00A1712A" w:rsidP="00A1712A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1107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2E1276BF" w14:textId="30731413" w:rsidR="00A1712A" w:rsidRPr="001107DB" w:rsidRDefault="00CB51BF" w:rsidP="00A1712A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424</w:t>
            </w:r>
            <w:r w:rsidR="00A1712A" w:rsidRPr="001107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540" w:type="dxa"/>
          </w:tcPr>
          <w:p w14:paraId="251989A0" w14:textId="6D749F5C" w:rsidR="00A1712A" w:rsidRPr="001107DB" w:rsidRDefault="00A1712A" w:rsidP="00A1712A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8A6C2D" w14:textId="2E6ADF96" w:rsidR="00A1712A" w:rsidRPr="001107DB" w:rsidRDefault="00CB51BF" w:rsidP="00A1712A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424</w:t>
            </w:r>
            <w:r w:rsidR="00A1712A" w:rsidRPr="001107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A1712A" w:rsidRPr="006F6A1B" w14:paraId="5468F801" w14:textId="77777777" w:rsidTr="001107DB">
        <w:trPr>
          <w:trHeight w:val="20"/>
        </w:trPr>
        <w:tc>
          <w:tcPr>
            <w:tcW w:w="6480" w:type="dxa"/>
          </w:tcPr>
          <w:p w14:paraId="47D136C2" w14:textId="7ADA670B" w:rsidR="00A1712A" w:rsidRPr="001107DB" w:rsidRDefault="00A1712A" w:rsidP="00A1712A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1107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77492E4B" w14:textId="6EF6096B" w:rsidR="00A1712A" w:rsidRPr="001107DB" w:rsidRDefault="00CB51BF" w:rsidP="00A1712A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424</w:t>
            </w:r>
            <w:r w:rsidR="00A1712A" w:rsidRPr="001107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540" w:type="dxa"/>
          </w:tcPr>
          <w:p w14:paraId="1FD9DBA1" w14:textId="15624DA3" w:rsidR="00A1712A" w:rsidRPr="001107DB" w:rsidRDefault="00A1712A" w:rsidP="00A1712A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2E89CB" w14:textId="3E14A89D" w:rsidR="00A1712A" w:rsidRPr="001107DB" w:rsidRDefault="00CB51BF" w:rsidP="00A1712A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424</w:t>
            </w:r>
            <w:r w:rsidR="00A1712A" w:rsidRPr="001107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5F6AB2" w:rsidRPr="006F6A1B" w14:paraId="1C33EE3F" w14:textId="77777777" w:rsidTr="001107DB">
        <w:trPr>
          <w:trHeight w:val="20"/>
        </w:trPr>
        <w:tc>
          <w:tcPr>
            <w:tcW w:w="6480" w:type="dxa"/>
          </w:tcPr>
          <w:p w14:paraId="59FF0E3C" w14:textId="286E24D4" w:rsidR="005F6AB2" w:rsidRPr="001107DB" w:rsidRDefault="005F6AB2" w:rsidP="005F6AB2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1107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หลังจากปีที่ 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BE425DB" w14:textId="3D1F36E7" w:rsidR="005F6AB2" w:rsidRPr="001107DB" w:rsidRDefault="00CB51BF" w:rsidP="005F6AB2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1107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1107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512</w:t>
            </w:r>
          </w:p>
        </w:tc>
        <w:tc>
          <w:tcPr>
            <w:tcW w:w="540" w:type="dxa"/>
          </w:tcPr>
          <w:p w14:paraId="3140BA1F" w14:textId="4D81E968" w:rsidR="005F6AB2" w:rsidRPr="001107DB" w:rsidRDefault="005F6AB2" w:rsidP="005F6AB2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D205C4" w14:textId="39580652" w:rsidR="005F6AB2" w:rsidRPr="001107DB" w:rsidRDefault="00CB51BF" w:rsidP="005F6AB2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171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="00A171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880</w:t>
            </w:r>
          </w:p>
        </w:tc>
      </w:tr>
      <w:tr w:rsidR="005F6AB2" w:rsidRPr="004D0A56" w14:paraId="0E82CA98" w14:textId="77777777" w:rsidTr="001107DB">
        <w:trPr>
          <w:trHeight w:val="20"/>
        </w:trPr>
        <w:tc>
          <w:tcPr>
            <w:tcW w:w="6480" w:type="dxa"/>
          </w:tcPr>
          <w:p w14:paraId="0F47A9A7" w14:textId="77777777" w:rsidR="005F6AB2" w:rsidRPr="001107DB" w:rsidRDefault="005F6AB2" w:rsidP="005F6AB2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07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0064392" w14:textId="335B3141" w:rsidR="005F6AB2" w:rsidRPr="001107DB" w:rsidRDefault="00CB51BF" w:rsidP="005F6AB2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1107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642</w:t>
            </w:r>
            <w:r w:rsidR="001107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540" w:type="dxa"/>
          </w:tcPr>
          <w:p w14:paraId="42DD35F7" w14:textId="4A8D0BB0" w:rsidR="005F6AB2" w:rsidRPr="001107DB" w:rsidRDefault="005F6AB2" w:rsidP="005F6AB2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B441913" w14:textId="5B7F8D7B" w:rsidR="005F6AB2" w:rsidRPr="001107DB" w:rsidRDefault="00297648" w:rsidP="005F6AB2">
            <w:pPr>
              <w:pStyle w:val="acctfourfigures"/>
              <w:tabs>
                <w:tab w:val="clear" w:pos="765"/>
              </w:tabs>
              <w:spacing w:line="240" w:lineRule="auto"/>
              <w:ind w:left="-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76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A171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976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CB51BF" w:rsidRPr="00CB51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</w:t>
            </w:r>
            <w:r w:rsidR="00A171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976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CB51BF" w:rsidRPr="00CB51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</w:p>
        </w:tc>
      </w:tr>
    </w:tbl>
    <w:p w14:paraId="30C4009C" w14:textId="77777777" w:rsidR="005F6AB2" w:rsidRDefault="005F6AB2" w:rsidP="0074038B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42E9826D" w14:textId="1B0559B9" w:rsidR="00C945F0" w:rsidRPr="001F146F" w:rsidRDefault="00C945F0" w:rsidP="00C945F0">
      <w:pPr>
        <w:pStyle w:val="a6"/>
        <w:ind w:right="0" w:firstLine="576"/>
        <w:jc w:val="thaiDistribute"/>
        <w:rPr>
          <w:rFonts w:ascii="Angsana New" w:hAnsi="Angsana New" w:cs="Angsana New"/>
          <w:spacing w:val="4"/>
          <w:sz w:val="30"/>
          <w:szCs w:val="30"/>
          <w:cs/>
        </w:rPr>
      </w:pPr>
      <w:r>
        <w:rPr>
          <w:rFonts w:ascii="Angsana New" w:hAnsi="Angsana New" w:cs="Angsana New" w:hint="cs"/>
          <w:spacing w:val="4"/>
          <w:sz w:val="30"/>
          <w:szCs w:val="30"/>
          <w:cs/>
        </w:rPr>
        <w:t>*</w:t>
      </w:r>
      <w:r w:rsidRPr="001F146F">
        <w:rPr>
          <w:rFonts w:ascii="Angsana New" w:hAnsi="Angsana New" w:cs="Angsana New"/>
          <w:spacing w:val="4"/>
          <w:sz w:val="30"/>
          <w:szCs w:val="30"/>
          <w:cs/>
        </w:rPr>
        <w:t xml:space="preserve">ค่าเช่าแปรผัน จะอ้างอิงจากผลประกอบการของโรงแรม </w:t>
      </w:r>
    </w:p>
    <w:p w14:paraId="01019FA2" w14:textId="484070F1" w:rsidR="008D4516" w:rsidRDefault="008D4516" w:rsidP="00BE1919"/>
    <w:p w14:paraId="49BADED6" w14:textId="6D4B9A3E" w:rsidR="00880B05" w:rsidRPr="00AF3771" w:rsidRDefault="00297648" w:rsidP="00880B0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97648">
        <w:rPr>
          <w:rFonts w:asciiTheme="majorBidi" w:hAnsiTheme="majorBidi" w:cstheme="majorBidi"/>
          <w:sz w:val="30"/>
          <w:szCs w:val="30"/>
        </w:rPr>
        <w:t>9</w:t>
      </w:r>
      <w:r w:rsidR="00880B05" w:rsidRPr="00CE726B">
        <w:rPr>
          <w:rFonts w:asciiTheme="majorBidi" w:hAnsiTheme="majorBidi" w:cstheme="majorBidi"/>
          <w:sz w:val="30"/>
          <w:szCs w:val="30"/>
        </w:rPr>
        <w:tab/>
      </w:r>
      <w:r w:rsidR="00880B05" w:rsidRPr="00CE726B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51B47B48" w14:textId="77777777" w:rsidR="00880B05" w:rsidRPr="00FC516B" w:rsidRDefault="00880B05" w:rsidP="00880B05">
      <w:pPr>
        <w:ind w:left="562" w:right="-45"/>
        <w:jc w:val="thaiDistribute"/>
        <w:rPr>
          <w:rFonts w:asciiTheme="majorBidi" w:hAnsiTheme="majorBidi" w:cstheme="majorBidi"/>
          <w:spacing w:val="-2"/>
          <w:sz w:val="8"/>
          <w:szCs w:val="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440"/>
        <w:gridCol w:w="236"/>
        <w:gridCol w:w="1260"/>
        <w:gridCol w:w="270"/>
        <w:gridCol w:w="1474"/>
      </w:tblGrid>
      <w:tr w:rsidR="00880B05" w:rsidRPr="00CE726B" w14:paraId="00DC51A2" w14:textId="77777777" w:rsidTr="00914693">
        <w:trPr>
          <w:cantSplit/>
          <w:trHeight w:val="20"/>
        </w:trPr>
        <w:tc>
          <w:tcPr>
            <w:tcW w:w="2970" w:type="dxa"/>
          </w:tcPr>
          <w:p w14:paraId="13EA68E1" w14:textId="77777777" w:rsidR="00880B05" w:rsidRPr="00CE726B" w:rsidRDefault="00880B05" w:rsidP="0091469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22C62C8C" w14:textId="51556D5E" w:rsidR="00880B05" w:rsidRPr="00B14F41" w:rsidRDefault="00CB51BF" w:rsidP="0091469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CB51BF">
              <w:rPr>
                <w:rFonts w:asciiTheme="majorBidi" w:hAnsiTheme="majorBidi" w:cstheme="majorBidi"/>
                <w:b w:val="0"/>
                <w:bCs w:val="0"/>
              </w:rPr>
              <w:t>31</w:t>
            </w:r>
            <w:r w:rsidR="00880B05" w:rsidRPr="00B14F41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880B05" w:rsidRPr="00B14F41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ธันวาคม </w:t>
            </w:r>
            <w:r w:rsidRPr="00CB51BF">
              <w:rPr>
                <w:rFonts w:asciiTheme="majorBidi" w:hAnsiTheme="majorBidi" w:cstheme="majorBidi"/>
                <w:b w:val="0"/>
                <w:bCs w:val="0"/>
              </w:rPr>
              <w:t>2563</w:t>
            </w:r>
          </w:p>
        </w:tc>
        <w:tc>
          <w:tcPr>
            <w:tcW w:w="236" w:type="dxa"/>
          </w:tcPr>
          <w:p w14:paraId="27A7C22A" w14:textId="77777777" w:rsidR="00880B05" w:rsidRPr="00B14F41" w:rsidRDefault="00880B05" w:rsidP="0091469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3004" w:type="dxa"/>
            <w:gridSpan w:val="3"/>
          </w:tcPr>
          <w:p w14:paraId="69D08DC9" w14:textId="326EB5B0" w:rsidR="00880B05" w:rsidRPr="00B14F41" w:rsidRDefault="00CB51BF" w:rsidP="0091469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CB51BF">
              <w:rPr>
                <w:rFonts w:asciiTheme="majorBidi" w:hAnsiTheme="majorBidi" w:cstheme="majorBidi"/>
                <w:b w:val="0"/>
                <w:bCs w:val="0"/>
              </w:rPr>
              <w:t>31</w:t>
            </w:r>
            <w:r w:rsidR="00880B05" w:rsidRPr="00B14F41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880B05" w:rsidRPr="00B14F41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ธันวาคม </w:t>
            </w:r>
            <w:r w:rsidRPr="00CB51BF">
              <w:rPr>
                <w:rFonts w:asciiTheme="majorBidi" w:hAnsiTheme="majorBidi" w:cstheme="majorBidi"/>
                <w:b w:val="0"/>
                <w:bCs w:val="0"/>
              </w:rPr>
              <w:t>2562</w:t>
            </w:r>
          </w:p>
        </w:tc>
      </w:tr>
      <w:tr w:rsidR="00880B05" w:rsidRPr="00CE726B" w14:paraId="697A0CED" w14:textId="77777777" w:rsidTr="00914693">
        <w:trPr>
          <w:cantSplit/>
          <w:trHeight w:val="20"/>
        </w:trPr>
        <w:tc>
          <w:tcPr>
            <w:tcW w:w="2970" w:type="dxa"/>
          </w:tcPr>
          <w:p w14:paraId="1F345FC3" w14:textId="77777777" w:rsidR="00880B05" w:rsidRPr="00CE726B" w:rsidRDefault="00880B05" w:rsidP="0091469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74A8040" w14:textId="77777777" w:rsidR="00880B05" w:rsidRPr="00B14F41" w:rsidRDefault="00880B05" w:rsidP="00914693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</w:p>
        </w:tc>
        <w:tc>
          <w:tcPr>
            <w:tcW w:w="270" w:type="dxa"/>
          </w:tcPr>
          <w:p w14:paraId="4026F65F" w14:textId="77777777" w:rsidR="00880B05" w:rsidRPr="00B14F41" w:rsidRDefault="00880B05" w:rsidP="00914693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40" w:type="dxa"/>
          </w:tcPr>
          <w:p w14:paraId="31C677E0" w14:textId="77777777" w:rsidR="00880B05" w:rsidRPr="00B14F41" w:rsidRDefault="00880B05" w:rsidP="00914693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25F18C4A" w14:textId="77777777" w:rsidR="00880B05" w:rsidRPr="00B14F41" w:rsidRDefault="00880B05" w:rsidP="00914693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260" w:type="dxa"/>
          </w:tcPr>
          <w:p w14:paraId="3E9FCA66" w14:textId="77777777" w:rsidR="00880B05" w:rsidRPr="00B14F41" w:rsidRDefault="00880B05" w:rsidP="00914693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270" w:type="dxa"/>
          </w:tcPr>
          <w:p w14:paraId="13248AE4" w14:textId="77777777" w:rsidR="00880B05" w:rsidRPr="00B14F41" w:rsidRDefault="00880B05" w:rsidP="00914693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74" w:type="dxa"/>
          </w:tcPr>
          <w:p w14:paraId="7BF10C84" w14:textId="77777777" w:rsidR="00880B05" w:rsidRPr="00B14F41" w:rsidRDefault="00880B05" w:rsidP="00914693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cs/>
              </w:rPr>
              <w:t>อัตราดอกเบี้ย</w:t>
            </w:r>
          </w:p>
        </w:tc>
      </w:tr>
      <w:tr w:rsidR="00880B05" w:rsidRPr="00CE726B" w14:paraId="0166B55F" w14:textId="77777777" w:rsidTr="00914693">
        <w:trPr>
          <w:cantSplit/>
          <w:trHeight w:val="20"/>
        </w:trPr>
        <w:tc>
          <w:tcPr>
            <w:tcW w:w="2970" w:type="dxa"/>
          </w:tcPr>
          <w:p w14:paraId="0A4ECC5F" w14:textId="77777777" w:rsidR="00880B05" w:rsidRPr="00CE726B" w:rsidRDefault="00880B05" w:rsidP="009146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031E0C" w14:textId="77777777" w:rsidR="00880B05" w:rsidRPr="00B14F41" w:rsidRDefault="00880B05" w:rsidP="00914693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CE726B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)</w:t>
            </w:r>
          </w:p>
        </w:tc>
        <w:tc>
          <w:tcPr>
            <w:tcW w:w="270" w:type="dxa"/>
          </w:tcPr>
          <w:p w14:paraId="6EA47B69" w14:textId="77777777" w:rsidR="00880B05" w:rsidRPr="00B14F41" w:rsidRDefault="00880B05" w:rsidP="00914693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40" w:type="dxa"/>
          </w:tcPr>
          <w:p w14:paraId="371F6F2B" w14:textId="77777777" w:rsidR="00880B05" w:rsidRPr="00B14F41" w:rsidRDefault="00880B05" w:rsidP="00914693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ร้อยละ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)</w:t>
            </w:r>
          </w:p>
        </w:tc>
        <w:tc>
          <w:tcPr>
            <w:tcW w:w="236" w:type="dxa"/>
          </w:tcPr>
          <w:p w14:paraId="4BF8A08F" w14:textId="77777777" w:rsidR="00880B05" w:rsidRPr="00B14F41" w:rsidRDefault="00880B05" w:rsidP="00914693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260" w:type="dxa"/>
          </w:tcPr>
          <w:p w14:paraId="1C3462EC" w14:textId="77777777" w:rsidR="00880B05" w:rsidRPr="00B14F41" w:rsidRDefault="00880B05" w:rsidP="00914693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CE726B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)</w:t>
            </w:r>
          </w:p>
        </w:tc>
        <w:tc>
          <w:tcPr>
            <w:tcW w:w="270" w:type="dxa"/>
          </w:tcPr>
          <w:p w14:paraId="20C3AA77" w14:textId="77777777" w:rsidR="00880B05" w:rsidRPr="00B14F41" w:rsidRDefault="00880B05" w:rsidP="00914693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74" w:type="dxa"/>
          </w:tcPr>
          <w:p w14:paraId="0D6F4996" w14:textId="77777777" w:rsidR="00880B05" w:rsidRPr="00B14F41" w:rsidRDefault="00880B05" w:rsidP="00914693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ร้อยละ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)</w:t>
            </w:r>
          </w:p>
        </w:tc>
      </w:tr>
      <w:tr w:rsidR="00880B05" w:rsidRPr="00CE726B" w14:paraId="4FF34E53" w14:textId="77777777" w:rsidTr="00914693">
        <w:trPr>
          <w:cantSplit/>
          <w:trHeight w:val="20"/>
        </w:trPr>
        <w:tc>
          <w:tcPr>
            <w:tcW w:w="2970" w:type="dxa"/>
          </w:tcPr>
          <w:p w14:paraId="39AD93FD" w14:textId="77777777" w:rsidR="00880B05" w:rsidRPr="00B14F41" w:rsidRDefault="00880B05" w:rsidP="00914693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131A6A" w14:textId="2A95B428" w:rsidR="00880B05" w:rsidRPr="00B14F41" w:rsidRDefault="00CB51BF" w:rsidP="00914693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134</w:t>
            </w:r>
            <w:r w:rsidR="00880B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EE9359E" w14:textId="77777777" w:rsidR="00880B05" w:rsidRPr="00B14F41" w:rsidRDefault="00880B05" w:rsidP="00914693">
            <w:pPr>
              <w:tabs>
                <w:tab w:val="decimal" w:pos="9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73BAB175" w14:textId="79D3EBFF" w:rsidR="00880B05" w:rsidRPr="00245732" w:rsidRDefault="00297648" w:rsidP="0091469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80B0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80B0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80B0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5C36C525" w14:textId="77777777" w:rsidR="00880B05" w:rsidRPr="00FD7867" w:rsidRDefault="00880B05" w:rsidP="00914693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360F28" w14:textId="2E1E2C1E" w:rsidR="00880B05" w:rsidRPr="00245732" w:rsidRDefault="00CB51BF" w:rsidP="00914693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880B05" w:rsidRPr="00FD78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00F04EE5" w14:textId="77777777" w:rsidR="00880B05" w:rsidRPr="00FD7867" w:rsidRDefault="00880B05" w:rsidP="00914693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E0F671C" w14:textId="07F6078C" w:rsidR="00880B05" w:rsidRPr="00245732" w:rsidRDefault="00297648" w:rsidP="0091469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80B05" w:rsidRPr="00FD786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80B05" w:rsidRPr="00FD786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80B05" w:rsidRPr="00FD786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880B05" w:rsidRPr="00CE726B" w14:paraId="1F9BF734" w14:textId="77777777" w:rsidTr="00914693">
        <w:trPr>
          <w:cantSplit/>
          <w:trHeight w:val="20"/>
        </w:trPr>
        <w:tc>
          <w:tcPr>
            <w:tcW w:w="2970" w:type="dxa"/>
          </w:tcPr>
          <w:p w14:paraId="4410B17D" w14:textId="77777777" w:rsidR="00880B05" w:rsidRPr="00CE726B" w:rsidRDefault="00880B05" w:rsidP="0091469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F75D6C9" w14:textId="143DF5DF" w:rsidR="00880B05" w:rsidRPr="00CE726B" w:rsidRDefault="00CB51BF" w:rsidP="00914693">
            <w:pPr>
              <w:tabs>
                <w:tab w:val="decimal" w:pos="88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</w:t>
            </w:r>
            <w:r w:rsidR="00880B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6BDB6B5" w14:textId="77777777" w:rsidR="00880B05" w:rsidRPr="00CE726B" w:rsidRDefault="00880B05" w:rsidP="00914693">
            <w:pPr>
              <w:tabs>
                <w:tab w:val="decimal" w:pos="9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71727DA" w14:textId="77777777" w:rsidR="00880B05" w:rsidRPr="00CE726B" w:rsidRDefault="00880B05" w:rsidP="00914693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E60B7D3" w14:textId="77777777" w:rsidR="00880B05" w:rsidRPr="00CE726B" w:rsidRDefault="00880B05" w:rsidP="00914693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790D7D" w14:textId="643ECEA8" w:rsidR="00880B05" w:rsidRPr="00CE726B" w:rsidRDefault="00CB51BF" w:rsidP="00914693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="00880B05" w:rsidRPr="00CE72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42076DB8" w14:textId="77777777" w:rsidR="00880B05" w:rsidRPr="00CE726B" w:rsidRDefault="00880B05" w:rsidP="00914693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3209089B" w14:textId="77777777" w:rsidR="00880B05" w:rsidRPr="00CE726B" w:rsidRDefault="00880B05" w:rsidP="00914693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23033E9F" w14:textId="77777777" w:rsidR="00FD2109" w:rsidRPr="007F4C0B" w:rsidRDefault="00FD2109" w:rsidP="00FD21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</w:p>
    <w:p w14:paraId="40A847ED" w14:textId="42CC19B5" w:rsidR="00880B05" w:rsidRDefault="00CB51BF" w:rsidP="00880B0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B51BF">
        <w:rPr>
          <w:rFonts w:asciiTheme="majorBidi" w:hAnsiTheme="majorBidi" w:cstheme="majorBidi"/>
          <w:sz w:val="30"/>
          <w:szCs w:val="30"/>
        </w:rPr>
        <w:t>1</w:t>
      </w:r>
      <w:r w:rsidR="00297648" w:rsidRPr="00297648">
        <w:rPr>
          <w:rFonts w:asciiTheme="majorBidi" w:hAnsiTheme="majorBidi" w:cstheme="majorBidi"/>
          <w:sz w:val="30"/>
          <w:szCs w:val="30"/>
        </w:rPr>
        <w:t>0</w:t>
      </w:r>
      <w:r w:rsidR="00880B05" w:rsidRPr="00CE726B">
        <w:rPr>
          <w:rFonts w:asciiTheme="majorBidi" w:hAnsiTheme="majorBidi" w:cstheme="majorBidi"/>
          <w:sz w:val="30"/>
          <w:szCs w:val="30"/>
        </w:rPr>
        <w:tab/>
      </w:r>
      <w:r w:rsidR="00880B05" w:rsidRPr="00CE726B">
        <w:rPr>
          <w:rFonts w:asciiTheme="majorBidi" w:hAnsiTheme="majorBidi" w:cstheme="majorBidi"/>
          <w:sz w:val="30"/>
          <w:szCs w:val="30"/>
          <w:cs/>
        </w:rPr>
        <w:t>ค่าใช้จ่ายรอการตัดบัญชี</w:t>
      </w:r>
    </w:p>
    <w:p w14:paraId="3539225C" w14:textId="6BE8019B" w:rsidR="00C65E4E" w:rsidRDefault="00C65E4E" w:rsidP="00C65E4E"/>
    <w:tbl>
      <w:tblPr>
        <w:tblW w:w="915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5103"/>
        <w:gridCol w:w="1170"/>
        <w:gridCol w:w="1170"/>
        <w:gridCol w:w="270"/>
        <w:gridCol w:w="1080"/>
        <w:gridCol w:w="360"/>
      </w:tblGrid>
      <w:tr w:rsidR="00C65E4E" w:rsidRPr="00CE726B" w14:paraId="24C32383" w14:textId="77777777" w:rsidTr="00952FB3">
        <w:tc>
          <w:tcPr>
            <w:tcW w:w="5103" w:type="dxa"/>
            <w:shd w:val="clear" w:color="auto" w:fill="auto"/>
          </w:tcPr>
          <w:p w14:paraId="292CCE72" w14:textId="77777777" w:rsidR="00C65E4E" w:rsidRPr="00CE726B" w:rsidRDefault="00C65E4E" w:rsidP="004528E8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1EE72B" w14:textId="0FFB04A0" w:rsidR="00C65E4E" w:rsidRPr="00152099" w:rsidRDefault="00C65E4E" w:rsidP="003B58D6">
            <w:pPr>
              <w:pStyle w:val="Heading9"/>
              <w:ind w:right="145"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i/>
                <w:iCs/>
                <w:cs/>
              </w:rPr>
              <w:t>หมายเหตุ</w:t>
            </w:r>
          </w:p>
        </w:tc>
        <w:tc>
          <w:tcPr>
            <w:tcW w:w="1170" w:type="dxa"/>
          </w:tcPr>
          <w:p w14:paraId="36F8A3D6" w14:textId="02D613EF" w:rsidR="00C65E4E" w:rsidRPr="00CE726B" w:rsidRDefault="00CB51BF" w:rsidP="004528E8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BB219F6" w14:textId="77777777" w:rsidR="00C65E4E" w:rsidRPr="00CE726B" w:rsidRDefault="00C65E4E" w:rsidP="004528E8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7A9AEEAC" w14:textId="422346A2" w:rsidR="00C65E4E" w:rsidRPr="00CE726B" w:rsidRDefault="00CB51BF" w:rsidP="003B58D6">
            <w:pPr>
              <w:spacing w:line="240" w:lineRule="auto"/>
              <w:ind w:right="41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2562</w:t>
            </w:r>
          </w:p>
        </w:tc>
      </w:tr>
      <w:tr w:rsidR="004443F1" w:rsidRPr="00CE726B" w14:paraId="64C3E43D" w14:textId="77777777" w:rsidTr="00952FB3">
        <w:tc>
          <w:tcPr>
            <w:tcW w:w="5103" w:type="dxa"/>
            <w:shd w:val="clear" w:color="auto" w:fill="auto"/>
          </w:tcPr>
          <w:p w14:paraId="29167156" w14:textId="77777777" w:rsidR="004443F1" w:rsidRPr="00CE726B" w:rsidRDefault="004443F1" w:rsidP="004528E8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06B267" w14:textId="77777777" w:rsidR="004443F1" w:rsidRDefault="004443F1" w:rsidP="00C65E4E">
            <w:pPr>
              <w:pStyle w:val="Heading9"/>
              <w:ind w:right="14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</w:pPr>
          </w:p>
        </w:tc>
        <w:tc>
          <w:tcPr>
            <w:tcW w:w="2880" w:type="dxa"/>
            <w:gridSpan w:val="4"/>
          </w:tcPr>
          <w:p w14:paraId="6E4B95EF" w14:textId="066E986B" w:rsidR="004443F1" w:rsidRPr="004443F1" w:rsidRDefault="004443F1" w:rsidP="003B58D6">
            <w:pPr>
              <w:tabs>
                <w:tab w:val="clear" w:pos="907"/>
                <w:tab w:val="clear" w:pos="2807"/>
                <w:tab w:val="left" w:pos="1123"/>
                <w:tab w:val="left" w:pos="2077"/>
                <w:tab w:val="left" w:pos="2779"/>
              </w:tabs>
              <w:spacing w:line="240" w:lineRule="auto"/>
              <w:ind w:right="417" w:firstLine="40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B58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B58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B58D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65E4E" w:rsidRPr="00CE726B" w14:paraId="325D6C83" w14:textId="77777777" w:rsidTr="00952FB3">
        <w:trPr>
          <w:gridAfter w:val="1"/>
          <w:wAfter w:w="360" w:type="dxa"/>
          <w:trHeight w:val="77"/>
        </w:trPr>
        <w:tc>
          <w:tcPr>
            <w:tcW w:w="5103" w:type="dxa"/>
            <w:shd w:val="clear" w:color="auto" w:fill="auto"/>
          </w:tcPr>
          <w:p w14:paraId="286DE8E8" w14:textId="31A6B41F" w:rsidR="00C65E4E" w:rsidRPr="00CE726B" w:rsidRDefault="00C65E4E" w:rsidP="00C65E4E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="00CB51BF" w:rsidRPr="00CB51B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</w:tcPr>
          <w:p w14:paraId="73B1C046" w14:textId="77777777" w:rsidR="00C65E4E" w:rsidRPr="00152099" w:rsidRDefault="00C65E4E" w:rsidP="003B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8CDE1B" w14:textId="6292FA9C" w:rsidR="00C65E4E" w:rsidRPr="00152099" w:rsidRDefault="00CB51BF" w:rsidP="00C6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C65E4E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270" w:type="dxa"/>
          </w:tcPr>
          <w:p w14:paraId="063172C6" w14:textId="77777777" w:rsidR="00C65E4E" w:rsidRPr="00CE726B" w:rsidRDefault="00C65E4E" w:rsidP="00C6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0CDBEA" w14:textId="67C5C971" w:rsidR="00C65E4E" w:rsidRPr="00952FB3" w:rsidRDefault="00CB51BF" w:rsidP="0095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88" w:hanging="28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65E4E" w:rsidRPr="00952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C65E4E" w:rsidRPr="00CE726B" w14:paraId="397FB3DD" w14:textId="77777777" w:rsidTr="00952FB3">
        <w:trPr>
          <w:gridAfter w:val="1"/>
          <w:wAfter w:w="360" w:type="dxa"/>
          <w:trHeight w:val="77"/>
        </w:trPr>
        <w:tc>
          <w:tcPr>
            <w:tcW w:w="5103" w:type="dxa"/>
            <w:shd w:val="clear" w:color="auto" w:fill="auto"/>
          </w:tcPr>
          <w:p w14:paraId="2542384D" w14:textId="581FD398" w:rsidR="00C65E4E" w:rsidRPr="00CE726B" w:rsidRDefault="00C65E4E" w:rsidP="00C65E4E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เพิ่ม</w:t>
            </w:r>
            <w:r w:rsidR="00B47E8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ขึ้น</w:t>
            </w:r>
          </w:p>
        </w:tc>
        <w:tc>
          <w:tcPr>
            <w:tcW w:w="1170" w:type="dxa"/>
          </w:tcPr>
          <w:p w14:paraId="3FB0CB6D" w14:textId="77777777" w:rsidR="00C65E4E" w:rsidRDefault="00C65E4E" w:rsidP="003B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769752" w14:textId="052A37F1" w:rsidR="00C65E4E" w:rsidRPr="00152099" w:rsidRDefault="00C65E4E" w:rsidP="00C6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980B37" w14:textId="77777777" w:rsidR="00C65E4E" w:rsidRPr="00CE726B" w:rsidRDefault="00C65E4E" w:rsidP="00C6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F32281" w14:textId="5A03F71B" w:rsidR="00C65E4E" w:rsidRPr="00952FB3" w:rsidRDefault="00CB51BF" w:rsidP="0095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88" w:hanging="28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277554" w:rsidRPr="00952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C65E4E" w:rsidRPr="00CE726B" w14:paraId="67A3BD77" w14:textId="77777777" w:rsidTr="00952FB3">
        <w:trPr>
          <w:gridAfter w:val="1"/>
          <w:wAfter w:w="360" w:type="dxa"/>
          <w:trHeight w:val="77"/>
        </w:trPr>
        <w:tc>
          <w:tcPr>
            <w:tcW w:w="5103" w:type="dxa"/>
            <w:shd w:val="clear" w:color="auto" w:fill="auto"/>
          </w:tcPr>
          <w:p w14:paraId="3AD97ADC" w14:textId="53D06298" w:rsidR="00C65E4E" w:rsidRPr="00CE726B" w:rsidRDefault="00C65E4E" w:rsidP="00C65E4E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รับรู้เป็นค่าใช้จ่ายในระหว่าง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ปี</w:t>
            </w: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84B9A3F" w14:textId="77777777" w:rsidR="00C65E4E" w:rsidRDefault="00C65E4E" w:rsidP="003B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4B1A8B" w14:textId="285E1AF5" w:rsidR="00C65E4E" w:rsidRPr="00152099" w:rsidRDefault="00C65E4E" w:rsidP="00C6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211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046316C" w14:textId="77777777" w:rsidR="00C65E4E" w:rsidRPr="00CE726B" w:rsidRDefault="00C65E4E" w:rsidP="00C6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E2B76D" w14:textId="5A0600B4" w:rsidR="00C65E4E" w:rsidRPr="00952FB3" w:rsidRDefault="00C65E4E" w:rsidP="0095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33" w:hanging="28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52FB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77554" w:rsidRPr="00952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952FB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65E4E" w:rsidRPr="00CE726B" w14:paraId="61E1B605" w14:textId="77777777" w:rsidTr="00952FB3">
        <w:trPr>
          <w:gridAfter w:val="1"/>
          <w:wAfter w:w="360" w:type="dxa"/>
          <w:trHeight w:val="77"/>
        </w:trPr>
        <w:tc>
          <w:tcPr>
            <w:tcW w:w="5103" w:type="dxa"/>
            <w:shd w:val="clear" w:color="auto" w:fill="auto"/>
          </w:tcPr>
          <w:p w14:paraId="3E52D7D7" w14:textId="7C634EB0" w:rsidR="00C65E4E" w:rsidRPr="00CE726B" w:rsidRDefault="00C65E4E" w:rsidP="00C65E4E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76692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จัดประเภทเป็น</w:t>
            </w:r>
            <w:r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ค่าใช้จ่ายในการออก</w:t>
            </w:r>
            <w:r w:rsidRPr="00157F41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เงินกู้ยืม</w:t>
            </w:r>
            <w:r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ระยะยาว</w:t>
            </w:r>
            <w:r w:rsidRPr="00157F41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170" w:type="dxa"/>
          </w:tcPr>
          <w:p w14:paraId="391DD655" w14:textId="0CF037FF" w:rsidR="00C65E4E" w:rsidRPr="004B38DB" w:rsidRDefault="00CB51BF" w:rsidP="003B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2F24B5" w14:textId="4B21F29C" w:rsidR="00C65E4E" w:rsidRPr="00152099" w:rsidRDefault="00C65E4E" w:rsidP="00C6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A9FDFD0" w14:textId="77777777" w:rsidR="00C65E4E" w:rsidRPr="00CE726B" w:rsidRDefault="00C65E4E" w:rsidP="00C6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5A00E8" w14:textId="4178FD37" w:rsidR="00C65E4E" w:rsidRPr="00952FB3" w:rsidRDefault="00C65E4E" w:rsidP="0095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88" w:hanging="28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52F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5E4E" w:rsidRPr="00CE726B" w14:paraId="03FED1CF" w14:textId="77777777" w:rsidTr="00952FB3">
        <w:trPr>
          <w:gridAfter w:val="1"/>
          <w:wAfter w:w="360" w:type="dxa"/>
          <w:trHeight w:val="77"/>
        </w:trPr>
        <w:tc>
          <w:tcPr>
            <w:tcW w:w="5103" w:type="dxa"/>
            <w:shd w:val="clear" w:color="auto" w:fill="auto"/>
          </w:tcPr>
          <w:p w14:paraId="5044ABD8" w14:textId="1828BCB0" w:rsidR="00C65E4E" w:rsidRPr="00CE726B" w:rsidRDefault="00C65E4E" w:rsidP="00C65E4E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B50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B51BF"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B50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4825F3E5" w14:textId="77777777" w:rsidR="00C65E4E" w:rsidRPr="00152099" w:rsidRDefault="00C65E4E" w:rsidP="003B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816CA9" w14:textId="17970CC3" w:rsidR="00C65E4E" w:rsidRPr="00152099" w:rsidRDefault="00CB51BF" w:rsidP="00C6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="00C65E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01327E84" w14:textId="77777777" w:rsidR="00C65E4E" w:rsidRPr="00CE726B" w:rsidRDefault="00C65E4E" w:rsidP="00C6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2C4FD2" w14:textId="68053E16" w:rsidR="00C65E4E" w:rsidRPr="00952FB3" w:rsidRDefault="00CB51BF" w:rsidP="0095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88" w:hanging="28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="00C65E4E" w:rsidRPr="00952F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335</w:t>
            </w:r>
          </w:p>
        </w:tc>
      </w:tr>
    </w:tbl>
    <w:p w14:paraId="3E927D83" w14:textId="77777777" w:rsidR="00C65E4E" w:rsidRPr="003B58D6" w:rsidRDefault="00C65E4E" w:rsidP="003B58D6"/>
    <w:p w14:paraId="7E214F88" w14:textId="392F7BDB" w:rsidR="00FD2109" w:rsidRPr="00F74A1D" w:rsidRDefault="00FD2109" w:rsidP="00880B0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74A1D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หาก</w:t>
      </w:r>
      <w:r w:rsidR="005544F8">
        <w:rPr>
          <w:rFonts w:asciiTheme="majorBidi" w:hAnsiTheme="majorBidi" w:hint="cs"/>
          <w:sz w:val="30"/>
          <w:szCs w:val="30"/>
          <w:cs/>
        </w:rPr>
        <w:t>กลุ่ม</w:t>
      </w:r>
      <w:r w:rsidRPr="00F74A1D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กองทรัสต์ต้องรับรู้ค่าใช้จ่ายรอการตัดบัญชีดังกล่าวเป็นค่าใช้จ่ายทั้งจำนวน ณ วันที่ </w:t>
      </w:r>
      <w:r w:rsidR="00CB51BF" w:rsidRPr="00CB51BF">
        <w:rPr>
          <w:rFonts w:asciiTheme="majorBidi" w:hAnsiTheme="majorBidi" w:cstheme="majorBidi"/>
          <w:sz w:val="30"/>
          <w:szCs w:val="30"/>
        </w:rPr>
        <w:t>31</w:t>
      </w:r>
      <w:r w:rsidRPr="00F74A1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F74A1D">
        <w:rPr>
          <w:rFonts w:asciiTheme="majorBidi" w:hAnsiTheme="majorBidi" w:cstheme="majorBidi"/>
          <w:sz w:val="30"/>
          <w:szCs w:val="30"/>
          <w:cs/>
          <w:lang w:val="en-GB"/>
        </w:rPr>
        <w:t xml:space="preserve">ธันวาคม </w:t>
      </w:r>
      <w:r w:rsidR="00CB51BF" w:rsidRPr="00CB51BF">
        <w:rPr>
          <w:rFonts w:asciiTheme="majorBidi" w:hAnsiTheme="majorBidi" w:cstheme="majorBidi"/>
          <w:sz w:val="30"/>
          <w:szCs w:val="30"/>
        </w:rPr>
        <w:t>2563</w:t>
      </w:r>
      <w:r w:rsidR="005544F8">
        <w:rPr>
          <w:rFonts w:asciiTheme="majorBidi" w:hAnsiTheme="majorBidi" w:cstheme="majorBidi"/>
          <w:sz w:val="30"/>
          <w:szCs w:val="30"/>
          <w:cs/>
        </w:rPr>
        <w:br/>
      </w:r>
      <w:r w:rsidR="005544F8">
        <w:rPr>
          <w:rFonts w:asciiTheme="majorBidi" w:hAnsiTheme="majorBidi" w:hint="cs"/>
          <w:sz w:val="30"/>
          <w:szCs w:val="30"/>
          <w:cs/>
        </w:rPr>
        <w:t>กลุ่ม</w:t>
      </w:r>
      <w:r w:rsidRPr="00F74A1D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กองทรัสต์จะมีมูลค่าสินทรัพย์สุทธิคงเหลือเท่ากับ </w:t>
      </w:r>
      <w:r w:rsidR="00CB51BF" w:rsidRPr="00CB51BF">
        <w:rPr>
          <w:rFonts w:asciiTheme="majorBidi" w:hAnsiTheme="majorBidi" w:cstheme="majorBidi"/>
          <w:sz w:val="30"/>
          <w:szCs w:val="30"/>
        </w:rPr>
        <w:t>5</w:t>
      </w:r>
      <w:r w:rsidR="00F74A1D" w:rsidRPr="00F74A1D">
        <w:rPr>
          <w:rFonts w:asciiTheme="majorBidi" w:hAnsiTheme="majorBidi" w:cstheme="majorBidi"/>
          <w:sz w:val="30"/>
          <w:szCs w:val="30"/>
          <w:lang w:val="en-GB"/>
        </w:rPr>
        <w:t>,</w:t>
      </w:r>
      <w:r w:rsidR="00CB51BF" w:rsidRPr="00CB51BF">
        <w:rPr>
          <w:rFonts w:asciiTheme="majorBidi" w:hAnsiTheme="majorBidi" w:cstheme="majorBidi"/>
          <w:sz w:val="30"/>
          <w:szCs w:val="30"/>
        </w:rPr>
        <w:t>432</w:t>
      </w:r>
      <w:r w:rsidR="00F74A1D" w:rsidRPr="00F74A1D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CB51BF" w:rsidRPr="00CB51BF">
        <w:rPr>
          <w:rFonts w:asciiTheme="majorBidi" w:hAnsiTheme="majorBidi" w:cstheme="majorBidi"/>
          <w:sz w:val="30"/>
          <w:szCs w:val="30"/>
        </w:rPr>
        <w:t>16</w:t>
      </w:r>
      <w:r w:rsidR="00F74A1D" w:rsidRPr="00F74A1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F74A1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F74A1D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และมีมูลค่าสินทรัพย์สุทธิต่อหน่วยคงเหลือเท่ากับ </w:t>
      </w:r>
      <w:r w:rsidR="00297648" w:rsidRPr="00297648">
        <w:rPr>
          <w:rFonts w:asciiTheme="majorBidi" w:hAnsiTheme="majorBidi" w:cstheme="majorBidi"/>
          <w:sz w:val="30"/>
          <w:szCs w:val="30"/>
        </w:rPr>
        <w:t>7</w:t>
      </w:r>
      <w:r w:rsidR="00F74A1D" w:rsidRPr="00F74A1D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CB51BF" w:rsidRPr="00CB51BF">
        <w:rPr>
          <w:rFonts w:asciiTheme="majorBidi" w:hAnsiTheme="majorBidi" w:cstheme="majorBidi"/>
          <w:sz w:val="30"/>
          <w:szCs w:val="30"/>
        </w:rPr>
        <w:t>634</w:t>
      </w:r>
      <w:r w:rsidR="00297648" w:rsidRPr="00297648">
        <w:rPr>
          <w:rFonts w:asciiTheme="majorBidi" w:hAnsiTheme="majorBidi" w:cstheme="majorBidi"/>
          <w:sz w:val="30"/>
          <w:szCs w:val="30"/>
        </w:rPr>
        <w:t>8</w:t>
      </w:r>
      <w:r w:rsidRPr="00F74A1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F74A1D">
        <w:rPr>
          <w:rFonts w:asciiTheme="majorBidi" w:hAnsiTheme="majorBidi" w:cstheme="majorBidi"/>
          <w:sz w:val="30"/>
          <w:szCs w:val="30"/>
          <w:cs/>
          <w:lang w:val="en-GB"/>
        </w:rPr>
        <w:t>บาทต่อหน่วย</w:t>
      </w:r>
    </w:p>
    <w:p w14:paraId="0E95CB22" w14:textId="31CF039F" w:rsidR="00FC516B" w:rsidRPr="00880B05" w:rsidRDefault="00FC516B" w:rsidP="00880B0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39E9C23" w14:textId="45C65A6E" w:rsidR="00FC516B" w:rsidRDefault="00CB51BF" w:rsidP="00FC516B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B51BF">
        <w:rPr>
          <w:rFonts w:asciiTheme="majorBidi" w:hAnsiTheme="majorBidi" w:cstheme="majorBidi"/>
          <w:sz w:val="30"/>
          <w:szCs w:val="30"/>
        </w:rPr>
        <w:t>11</w:t>
      </w:r>
      <w:r w:rsidR="00FC516B">
        <w:rPr>
          <w:rFonts w:asciiTheme="majorBidi" w:hAnsiTheme="majorBidi" w:cstheme="majorBidi"/>
          <w:sz w:val="30"/>
          <w:szCs w:val="30"/>
        </w:rPr>
        <w:tab/>
      </w:r>
      <w:r w:rsidR="00FC516B" w:rsidRPr="0033329D">
        <w:rPr>
          <w:rFonts w:asciiTheme="majorBidi" w:hAnsiTheme="majorBidi" w:cstheme="majorBidi"/>
          <w:sz w:val="30"/>
          <w:szCs w:val="30"/>
          <w:cs/>
        </w:rPr>
        <w:t>เงินกู้ยืมระยะยาว</w:t>
      </w:r>
    </w:p>
    <w:p w14:paraId="623088E4" w14:textId="77777777" w:rsidR="00405CDD" w:rsidRPr="003B58D6" w:rsidRDefault="00405CDD" w:rsidP="003B58D6">
      <w:pPr>
        <w:rPr>
          <w:cs/>
        </w:rPr>
      </w:pPr>
    </w:p>
    <w:p w14:paraId="16D8BAD1" w14:textId="77777777" w:rsidR="00FC516B" w:rsidRPr="00FC516B" w:rsidRDefault="00FC516B" w:rsidP="00FC5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8"/>
          <w:szCs w:val="8"/>
          <w:lang w:val="en-GB"/>
        </w:rPr>
      </w:pPr>
    </w:p>
    <w:p w14:paraId="13839E13" w14:textId="78BB9F90" w:rsidR="00FC516B" w:rsidRDefault="00FC516B" w:rsidP="00FC5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ในวันที่ </w:t>
      </w:r>
      <w:r w:rsidR="00CB51BF" w:rsidRPr="00CB51BF">
        <w:rPr>
          <w:rFonts w:asciiTheme="majorBidi" w:hAnsiTheme="majorBidi" w:cstheme="majorBidi"/>
          <w:sz w:val="30"/>
          <w:szCs w:val="30"/>
        </w:rPr>
        <w:t>23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กันยายน </w:t>
      </w:r>
      <w:r w:rsidR="00CB51BF" w:rsidRPr="00CB51BF">
        <w:rPr>
          <w:rFonts w:asciiTheme="majorBidi" w:hAnsiTheme="majorBidi" w:cstheme="majorBidi"/>
          <w:sz w:val="30"/>
          <w:szCs w:val="30"/>
        </w:rPr>
        <w:t>2562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กองทรัสต์ได้เข้าทำสัญญากู้ยืมเงินจากสถาบันการเงิน วงเงินการกู้รวมทั้งสิ้น </w:t>
      </w:r>
      <w:r w:rsidR="00CB51BF" w:rsidRPr="00CB51BF">
        <w:rPr>
          <w:rFonts w:asciiTheme="majorBidi" w:hAnsiTheme="majorBidi" w:cstheme="majorBidi"/>
          <w:sz w:val="30"/>
          <w:szCs w:val="30"/>
        </w:rPr>
        <w:t>1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,</w:t>
      </w:r>
      <w:r w:rsidR="00297648" w:rsidRPr="00297648">
        <w:rPr>
          <w:rFonts w:asciiTheme="majorBidi" w:hAnsiTheme="majorBidi" w:cstheme="majorBidi"/>
          <w:sz w:val="30"/>
          <w:szCs w:val="30"/>
        </w:rPr>
        <w:t>9</w:t>
      </w:r>
      <w:r w:rsidR="00CB51BF" w:rsidRPr="00CB51BF">
        <w:rPr>
          <w:rFonts w:asciiTheme="majorBidi" w:hAnsiTheme="majorBidi" w:cstheme="majorBidi"/>
          <w:sz w:val="30"/>
          <w:szCs w:val="30"/>
        </w:rPr>
        <w:t>44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CB51BF" w:rsidRPr="00CB51BF">
        <w:rPr>
          <w:rFonts w:asciiTheme="majorBidi" w:hAnsiTheme="majorBidi" w:cstheme="majorBidi"/>
          <w:sz w:val="30"/>
          <w:szCs w:val="30"/>
        </w:rPr>
        <w:t>21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ล้าน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บาท กองทรัสต์เบิกเงินงวดแรกจำนวน </w:t>
      </w:r>
      <w:r w:rsidR="00CB51BF" w:rsidRPr="00CB51BF">
        <w:rPr>
          <w:rFonts w:asciiTheme="majorBidi" w:hAnsiTheme="majorBidi" w:cstheme="majorBidi"/>
          <w:sz w:val="30"/>
          <w:szCs w:val="30"/>
        </w:rPr>
        <w:t>1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,</w:t>
      </w:r>
      <w:r w:rsidR="00CB51BF" w:rsidRPr="00CB51BF">
        <w:rPr>
          <w:rFonts w:asciiTheme="majorBidi" w:hAnsiTheme="majorBidi" w:cstheme="majorBidi"/>
          <w:sz w:val="30"/>
          <w:szCs w:val="30"/>
        </w:rPr>
        <w:t>4</w:t>
      </w:r>
      <w:r w:rsidR="00297648" w:rsidRPr="00297648">
        <w:rPr>
          <w:rFonts w:asciiTheme="majorBidi" w:hAnsiTheme="majorBidi" w:cstheme="majorBidi"/>
          <w:sz w:val="30"/>
          <w:szCs w:val="30"/>
        </w:rPr>
        <w:t>88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CB51BF" w:rsidRPr="00CB51BF">
        <w:rPr>
          <w:rFonts w:asciiTheme="majorBidi" w:hAnsiTheme="majorBidi" w:cstheme="majorBidi"/>
          <w:sz w:val="30"/>
          <w:szCs w:val="30"/>
        </w:rPr>
        <w:t>21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ล้าน</w:t>
      </w:r>
      <w:r w:rsidRPr="00976692">
        <w:rPr>
          <w:rFonts w:asciiTheme="majorBidi" w:hAnsiTheme="majorBidi" w:cstheme="majorBidi"/>
          <w:sz w:val="30"/>
          <w:szCs w:val="30"/>
          <w:cs/>
          <w:lang w:val="en-GB"/>
        </w:rPr>
        <w:t>บาท</w:t>
      </w:r>
      <w:r w:rsidRPr="00EC087B">
        <w:rPr>
          <w:rFonts w:asciiTheme="majorBidi" w:hAnsiTheme="majorBidi"/>
          <w:sz w:val="30"/>
          <w:szCs w:val="30"/>
          <w:cs/>
          <w:lang w:val="en-GB"/>
        </w:rPr>
        <w:t xml:space="preserve">ในวันที่ </w:t>
      </w:r>
      <w:r w:rsidR="00CB51BF" w:rsidRPr="00CB51BF">
        <w:rPr>
          <w:rFonts w:asciiTheme="majorBidi" w:hAnsiTheme="majorBidi"/>
          <w:sz w:val="30"/>
          <w:szCs w:val="30"/>
        </w:rPr>
        <w:t>25</w:t>
      </w:r>
      <w:r w:rsidRPr="00EC087B">
        <w:rPr>
          <w:rFonts w:asciiTheme="majorBidi" w:hAnsiTheme="majorBidi"/>
          <w:sz w:val="30"/>
          <w:szCs w:val="30"/>
          <w:cs/>
          <w:lang w:val="en-GB"/>
        </w:rPr>
        <w:t xml:space="preserve"> กันยายน </w:t>
      </w:r>
      <w:r w:rsidR="00CB51BF" w:rsidRPr="00CB51BF">
        <w:rPr>
          <w:rFonts w:asciiTheme="majorBidi" w:hAnsiTheme="majorBidi"/>
          <w:sz w:val="30"/>
          <w:szCs w:val="30"/>
        </w:rPr>
        <w:t>2562</w:t>
      </w:r>
      <w:r w:rsidRPr="00655FF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976692">
        <w:rPr>
          <w:rFonts w:asciiTheme="majorBidi" w:hAnsiTheme="majorBidi" w:cstheme="majorBidi"/>
          <w:sz w:val="30"/>
          <w:szCs w:val="30"/>
          <w:cs/>
          <w:lang w:val="en-GB"/>
        </w:rPr>
        <w:t>เพื่อให้บริษัทย่อยกู้เพื่อใช้</w:t>
      </w:r>
      <w:r w:rsidRPr="00EE798D">
        <w:rPr>
          <w:rFonts w:asciiTheme="majorBidi" w:hAnsiTheme="majorBidi" w:cstheme="majorBidi"/>
          <w:sz w:val="30"/>
          <w:szCs w:val="30"/>
          <w:cs/>
          <w:lang w:val="en-GB"/>
        </w:rPr>
        <w:t>ในการซื้อทรัพย์สินและหนี้สินโครงการโรงแรมดุสิตธานี มัลดีฟส์</w:t>
      </w:r>
      <w:r w:rsidRPr="00EE798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EE798D">
        <w:rPr>
          <w:rFonts w:asciiTheme="majorBidi" w:hAnsiTheme="majorBidi" w:hint="cs"/>
          <w:sz w:val="30"/>
          <w:szCs w:val="30"/>
          <w:cs/>
          <w:lang w:val="en-GB"/>
        </w:rPr>
        <w:t>และเบิก</w:t>
      </w:r>
      <w:r w:rsidRPr="00EE798D">
        <w:rPr>
          <w:rFonts w:asciiTheme="majorBidi" w:hAnsiTheme="majorBidi"/>
          <w:sz w:val="30"/>
          <w:szCs w:val="30"/>
          <w:cs/>
          <w:lang w:val="en-GB"/>
        </w:rPr>
        <w:t xml:space="preserve">เงินงวดสอง จำนวน </w:t>
      </w:r>
      <w:r w:rsidR="00297648" w:rsidRPr="00297648">
        <w:rPr>
          <w:rFonts w:asciiTheme="majorBidi" w:hAnsiTheme="majorBidi"/>
          <w:sz w:val="30"/>
          <w:szCs w:val="30"/>
        </w:rPr>
        <w:t>80</w:t>
      </w:r>
      <w:r w:rsidRPr="00EE798D">
        <w:rPr>
          <w:rFonts w:asciiTheme="majorBidi" w:hAnsiTheme="majorBidi"/>
          <w:sz w:val="30"/>
          <w:szCs w:val="30"/>
          <w:cs/>
          <w:lang w:val="en-GB"/>
        </w:rPr>
        <w:t>.</w:t>
      </w:r>
      <w:r w:rsidR="00CB51BF" w:rsidRPr="00CB51BF">
        <w:rPr>
          <w:rFonts w:asciiTheme="majorBidi" w:hAnsiTheme="majorBidi"/>
          <w:sz w:val="30"/>
          <w:szCs w:val="30"/>
        </w:rPr>
        <w:t>5</w:t>
      </w:r>
      <w:r w:rsidR="00297648" w:rsidRPr="00297648">
        <w:rPr>
          <w:rFonts w:asciiTheme="majorBidi" w:hAnsiTheme="majorBidi"/>
          <w:sz w:val="30"/>
          <w:szCs w:val="30"/>
        </w:rPr>
        <w:t>7</w:t>
      </w:r>
      <w:r w:rsidRPr="00EE798D">
        <w:rPr>
          <w:rFonts w:asciiTheme="majorBidi" w:hAnsiTheme="majorBidi"/>
          <w:sz w:val="30"/>
          <w:szCs w:val="30"/>
          <w:cs/>
          <w:lang w:val="en-GB"/>
        </w:rPr>
        <w:t xml:space="preserve"> ล้านบาท </w:t>
      </w:r>
      <w:r w:rsidRPr="00EE798D">
        <w:rPr>
          <w:rFonts w:asciiTheme="majorBidi" w:hAnsiTheme="majorBidi"/>
          <w:sz w:val="30"/>
          <w:szCs w:val="30"/>
          <w:cs/>
          <w:lang w:val="en-GB"/>
        </w:rPr>
        <w:br/>
        <w:t xml:space="preserve">ในวันที่ </w:t>
      </w:r>
      <w:r w:rsidR="00CB51BF" w:rsidRPr="00CB51BF">
        <w:rPr>
          <w:rFonts w:asciiTheme="majorBidi" w:hAnsiTheme="majorBidi"/>
          <w:sz w:val="30"/>
          <w:szCs w:val="30"/>
        </w:rPr>
        <w:t>1</w:t>
      </w:r>
      <w:r w:rsidR="00297648" w:rsidRPr="00297648">
        <w:rPr>
          <w:rFonts w:asciiTheme="majorBidi" w:hAnsiTheme="majorBidi"/>
          <w:sz w:val="30"/>
          <w:szCs w:val="30"/>
        </w:rPr>
        <w:t>0</w:t>
      </w:r>
      <w:r w:rsidRPr="00EE798D">
        <w:rPr>
          <w:rFonts w:asciiTheme="majorBidi" w:hAnsiTheme="majorBidi"/>
          <w:sz w:val="30"/>
          <w:szCs w:val="30"/>
          <w:cs/>
          <w:lang w:val="en-GB"/>
        </w:rPr>
        <w:t xml:space="preserve"> เมษายน </w:t>
      </w:r>
      <w:r w:rsidR="00CB51BF" w:rsidRPr="00CB51BF">
        <w:rPr>
          <w:rFonts w:asciiTheme="majorBidi" w:hAnsiTheme="majorBidi"/>
          <w:sz w:val="30"/>
          <w:szCs w:val="30"/>
        </w:rPr>
        <w:t>2563</w:t>
      </w:r>
      <w:r w:rsidRPr="00EE798D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Pr="00EE798D">
        <w:rPr>
          <w:rFonts w:asciiTheme="majorBidi" w:hAnsiTheme="majorBidi"/>
          <w:sz w:val="30"/>
          <w:szCs w:val="30"/>
          <w:cs/>
          <w:lang w:val="en-GB"/>
        </w:rPr>
        <w:t xml:space="preserve">และงวดสามจำนวน </w:t>
      </w:r>
      <w:r w:rsidR="00CB51BF" w:rsidRPr="00CB51BF">
        <w:rPr>
          <w:rFonts w:asciiTheme="majorBidi" w:hAnsiTheme="majorBidi"/>
          <w:sz w:val="30"/>
          <w:szCs w:val="30"/>
        </w:rPr>
        <w:t>11</w:t>
      </w:r>
      <w:r w:rsidR="00297648" w:rsidRPr="00297648">
        <w:rPr>
          <w:rFonts w:asciiTheme="majorBidi" w:hAnsiTheme="majorBidi"/>
          <w:sz w:val="30"/>
          <w:szCs w:val="30"/>
        </w:rPr>
        <w:t>9</w:t>
      </w:r>
      <w:r w:rsidRPr="00EE798D">
        <w:rPr>
          <w:rFonts w:asciiTheme="majorBidi" w:hAnsiTheme="majorBidi"/>
          <w:sz w:val="30"/>
          <w:szCs w:val="30"/>
          <w:cs/>
          <w:lang w:val="en-GB"/>
        </w:rPr>
        <w:t>.</w:t>
      </w:r>
      <w:r w:rsidR="00297648" w:rsidRPr="00297648">
        <w:rPr>
          <w:rFonts w:asciiTheme="majorBidi" w:hAnsiTheme="majorBidi"/>
          <w:sz w:val="30"/>
          <w:szCs w:val="30"/>
        </w:rPr>
        <w:t>70</w:t>
      </w:r>
      <w:r w:rsidRPr="00EE798D">
        <w:rPr>
          <w:rFonts w:asciiTheme="majorBidi" w:hAnsiTheme="majorBidi"/>
          <w:sz w:val="30"/>
          <w:szCs w:val="30"/>
          <w:cs/>
          <w:lang w:val="en-GB"/>
        </w:rPr>
        <w:t xml:space="preserve"> ล้านบาท ในวันที่ </w:t>
      </w:r>
      <w:r w:rsidR="00CB51BF" w:rsidRPr="00CB51BF">
        <w:rPr>
          <w:rFonts w:asciiTheme="majorBidi" w:hAnsiTheme="majorBidi"/>
          <w:sz w:val="30"/>
          <w:szCs w:val="30"/>
        </w:rPr>
        <w:t>15</w:t>
      </w:r>
      <w:r w:rsidRPr="00EE798D">
        <w:rPr>
          <w:rFonts w:asciiTheme="majorBidi" w:hAnsiTheme="majorBidi"/>
          <w:sz w:val="30"/>
          <w:szCs w:val="30"/>
          <w:cs/>
          <w:lang w:val="en-GB"/>
        </w:rPr>
        <w:t xml:space="preserve"> พฤษภาคม </w:t>
      </w:r>
      <w:r w:rsidR="00CB51BF" w:rsidRPr="00CB51BF">
        <w:rPr>
          <w:rFonts w:asciiTheme="majorBidi" w:hAnsiTheme="majorBidi"/>
          <w:sz w:val="30"/>
          <w:szCs w:val="30"/>
        </w:rPr>
        <w:t>2563</w:t>
      </w:r>
      <w:r w:rsidRPr="00EE798D">
        <w:rPr>
          <w:rFonts w:asciiTheme="majorBidi" w:hAnsiTheme="majorBidi"/>
          <w:sz w:val="30"/>
          <w:szCs w:val="30"/>
          <w:cs/>
          <w:lang w:val="en-GB"/>
        </w:rPr>
        <w:t xml:space="preserve"> เพื่อสนับสนุนค่าใช้จ่ายส่วนทุนและค่าใช้จ่ายในการปรับปรุงซ่อมแซมทรัพย์สินของ</w:t>
      </w:r>
      <w:r w:rsidRPr="00EE798D">
        <w:rPr>
          <w:rFonts w:asciiTheme="majorBidi" w:hAnsiTheme="majorBidi" w:hint="cs"/>
          <w:sz w:val="30"/>
          <w:szCs w:val="30"/>
          <w:cs/>
          <w:lang w:val="en-GB"/>
        </w:rPr>
        <w:t>โรงแรม</w:t>
      </w:r>
      <w:r w:rsidRPr="00EE798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E798D">
        <w:rPr>
          <w:rFonts w:asciiTheme="majorBidi" w:hAnsiTheme="majorBidi" w:cstheme="majorBidi"/>
          <w:sz w:val="30"/>
          <w:szCs w:val="30"/>
          <w:cs/>
          <w:lang w:val="en-GB"/>
        </w:rPr>
        <w:t>เงิน</w:t>
      </w:r>
      <w:r w:rsidRPr="00976692">
        <w:rPr>
          <w:rFonts w:asciiTheme="majorBidi" w:hAnsiTheme="majorBidi" w:cstheme="majorBidi"/>
          <w:sz w:val="30"/>
          <w:szCs w:val="30"/>
          <w:cs/>
          <w:lang w:val="en-GB"/>
        </w:rPr>
        <w:t>กู้ยืมดังกล่าวมีหลักทรัพย์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ค้ำประกัน ได้แก่ ที่ดินและสิ่งปลูกสร้างของโรงแรมดุสิตธานี ลากูน่า ภูเก็ต และสิทธิการเช่าในที่ดินและกรรมสิทธิ์ในอาคาร สิ่งปลูกสร้าง และอุปกรณ์ของโรงแรมดุสิตธานี มัลดีฟส์และอื่น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ๆ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โดยอัตราดอกเบี้ยจะไม่เกินร้อยละ </w:t>
      </w:r>
      <w:r w:rsidR="00CB51BF" w:rsidRPr="00CB51BF">
        <w:rPr>
          <w:rFonts w:asciiTheme="majorBidi" w:hAnsiTheme="majorBidi" w:cstheme="majorBidi"/>
          <w:sz w:val="30"/>
          <w:szCs w:val="30"/>
        </w:rPr>
        <w:t>4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CB51BF" w:rsidRPr="00CB51BF">
        <w:rPr>
          <w:rFonts w:asciiTheme="majorBidi" w:hAnsiTheme="majorBidi" w:cstheme="majorBidi"/>
          <w:sz w:val="30"/>
          <w:szCs w:val="30"/>
        </w:rPr>
        <w:t>2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ต่อปี ชำระดอกเบี้ยรายไตรมาส มีเงื่อนไขการชำระคืนเงินต้น คือ ชำระคืนครั้งเดียวเมื่อสิ้นสุดอายุสัญญาเงินกู้ ระยะเวลาการกู้ </w:t>
      </w:r>
      <w:r w:rsidR="00CB51BF" w:rsidRPr="00CB51BF">
        <w:rPr>
          <w:rFonts w:asciiTheme="majorBidi" w:hAnsiTheme="majorBidi" w:cstheme="majorBidi"/>
          <w:sz w:val="30"/>
          <w:szCs w:val="30"/>
        </w:rPr>
        <w:t>5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ปี นับตั้งแต่วันเบิกเงินกู้งวดแรก</w:t>
      </w:r>
    </w:p>
    <w:p w14:paraId="5F3255CB" w14:textId="77777777" w:rsidR="00405CDD" w:rsidRPr="00CE726B" w:rsidRDefault="00405CDD" w:rsidP="00FC5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B53F095" w14:textId="77777777" w:rsidR="00FC516B" w:rsidRPr="00FC516B" w:rsidRDefault="00FC516B" w:rsidP="00FC5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8"/>
          <w:szCs w:val="8"/>
          <w:cs/>
          <w:lang w:val="en-GB"/>
        </w:rPr>
      </w:pPr>
    </w:p>
    <w:p w14:paraId="1E414804" w14:textId="0F2E3581" w:rsidR="00FC516B" w:rsidRDefault="00FC516B" w:rsidP="00FC5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สัญญาเงินกู้ยืมดังกล่าวมีข้อกำหนดและเงื่อนไขตามที่ระบุในสัญญา เช่น การดำรงอัตราส่วนหนี้สินต่อ 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EBITDA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และ</w:t>
      </w:r>
      <w:r w:rsidRPr="00CE726B">
        <w:rPr>
          <w:rFonts w:asciiTheme="majorBidi" w:hAnsiTheme="majorBidi" w:cstheme="majorBidi"/>
          <w:sz w:val="30"/>
          <w:szCs w:val="30"/>
          <w:cs/>
        </w:rPr>
        <w:t>เงินกู้ยืมต่อสินทรัพย์รวม</w:t>
      </w:r>
    </w:p>
    <w:p w14:paraId="7AC73DCC" w14:textId="77777777" w:rsidR="00771C37" w:rsidRDefault="00771C37" w:rsidP="00FC5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3D8053" w14:textId="77777777" w:rsidR="003E7071" w:rsidRPr="00CE726B" w:rsidRDefault="003E7071" w:rsidP="003E7071">
      <w:pPr>
        <w:tabs>
          <w:tab w:val="clear" w:pos="454"/>
        </w:tabs>
        <w:spacing w:line="240" w:lineRule="auto"/>
        <w:ind w:left="544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D676B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รายการเคลื่อนไหวของเงินกู้ยืมระยะยาว มีรายละเอียดดังนี้</w:t>
      </w:r>
    </w:p>
    <w:p w14:paraId="6070EBA2" w14:textId="77777777" w:rsidR="003E7071" w:rsidRPr="004439BE" w:rsidRDefault="003E7071" w:rsidP="003E7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0"/>
        <w:gridCol w:w="1180"/>
        <w:gridCol w:w="1440"/>
        <w:gridCol w:w="237"/>
        <w:gridCol w:w="1473"/>
      </w:tblGrid>
      <w:tr w:rsidR="00E5343C" w14:paraId="6C8825BE" w14:textId="0A879109" w:rsidTr="003B58D6">
        <w:tc>
          <w:tcPr>
            <w:tcW w:w="4760" w:type="dxa"/>
          </w:tcPr>
          <w:p w14:paraId="670C8CE0" w14:textId="77777777" w:rsidR="00E5343C" w:rsidRDefault="00E5343C" w:rsidP="00C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7856436" w14:textId="77777777" w:rsidR="00E5343C" w:rsidRPr="00976692" w:rsidRDefault="00E5343C" w:rsidP="00C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7669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0" w:type="dxa"/>
          </w:tcPr>
          <w:p w14:paraId="0362489B" w14:textId="7E3781E3" w:rsidR="00E5343C" w:rsidRDefault="00CB51BF" w:rsidP="00C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7" w:type="dxa"/>
          </w:tcPr>
          <w:p w14:paraId="5AE35C0B" w14:textId="77777777" w:rsidR="00E5343C" w:rsidRPr="00276354" w:rsidDel="00152099" w:rsidRDefault="00E5343C" w:rsidP="003B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0DD3B2B5" w14:textId="530FF23B" w:rsidR="00E5343C" w:rsidRPr="00CE726B" w:rsidRDefault="00CB51BF" w:rsidP="00C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630AA6" w14:paraId="79D4AC51" w14:textId="77777777" w:rsidTr="004528E8">
        <w:tc>
          <w:tcPr>
            <w:tcW w:w="4760" w:type="dxa"/>
          </w:tcPr>
          <w:p w14:paraId="6D4082A4" w14:textId="77777777" w:rsidR="00630AA6" w:rsidRDefault="00630AA6" w:rsidP="00C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EE0BB1F" w14:textId="77777777" w:rsidR="00630AA6" w:rsidRPr="00976692" w:rsidRDefault="00630AA6" w:rsidP="00C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748051F2" w14:textId="5E3E7616" w:rsidR="00630AA6" w:rsidRPr="00276354" w:rsidDel="00152099" w:rsidRDefault="00630AA6" w:rsidP="00C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E5343C" w14:paraId="63EB926E" w14:textId="0D7B7238" w:rsidTr="003B58D6">
        <w:tc>
          <w:tcPr>
            <w:tcW w:w="4760" w:type="dxa"/>
          </w:tcPr>
          <w:p w14:paraId="3E1CD625" w14:textId="0A66889A" w:rsidR="00E5343C" w:rsidRDefault="00E5343C" w:rsidP="003B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80" w:type="dxa"/>
          </w:tcPr>
          <w:p w14:paraId="73502779" w14:textId="77777777" w:rsidR="00E5343C" w:rsidRPr="00976692" w:rsidRDefault="00E5343C" w:rsidP="00C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074B95" w14:textId="7AD13881" w:rsidR="00E5343C" w:rsidRDefault="00CB51BF" w:rsidP="00C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/>
                <w:sz w:val="30"/>
                <w:szCs w:val="30"/>
              </w:rPr>
              <w:t>1</w:t>
            </w:r>
            <w:r w:rsidR="00E5343C" w:rsidRPr="00EE72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/>
                <w:sz w:val="30"/>
                <w:szCs w:val="30"/>
              </w:rPr>
              <w:t>4</w:t>
            </w:r>
            <w:r w:rsidR="00297648" w:rsidRPr="00297648">
              <w:rPr>
                <w:rFonts w:asciiTheme="majorBidi" w:hAnsiTheme="majorBidi"/>
                <w:sz w:val="30"/>
                <w:szCs w:val="30"/>
              </w:rPr>
              <w:t>88</w:t>
            </w:r>
            <w:r w:rsidR="00E5343C" w:rsidRPr="00EE72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/>
                <w:sz w:val="30"/>
                <w:szCs w:val="30"/>
              </w:rPr>
              <w:t>21</w:t>
            </w:r>
            <w:r w:rsidR="00297648" w:rsidRPr="00297648">
              <w:rPr>
                <w:rFonts w:asciiTheme="majorBidi" w:hAnsiTheme="majorBidi"/>
                <w:sz w:val="30"/>
                <w:szCs w:val="30"/>
              </w:rPr>
              <w:t>0</w:t>
            </w:r>
          </w:p>
        </w:tc>
        <w:tc>
          <w:tcPr>
            <w:tcW w:w="237" w:type="dxa"/>
          </w:tcPr>
          <w:p w14:paraId="609C3046" w14:textId="77777777" w:rsidR="00E5343C" w:rsidDel="00152099" w:rsidRDefault="00E5343C" w:rsidP="003B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53D9851E" w14:textId="15476010" w:rsidR="00E5343C" w:rsidRPr="00715C8E" w:rsidRDefault="00CB51BF" w:rsidP="00C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CB51BF">
              <w:rPr>
                <w:rFonts w:asciiTheme="majorBidi" w:hAnsiTheme="majorBidi"/>
                <w:sz w:val="30"/>
                <w:szCs w:val="30"/>
              </w:rPr>
              <w:t>5</w:t>
            </w:r>
            <w:r w:rsidR="00297648" w:rsidRPr="00297648">
              <w:rPr>
                <w:rFonts w:asciiTheme="majorBidi" w:hAnsiTheme="majorBidi"/>
                <w:sz w:val="30"/>
                <w:szCs w:val="30"/>
              </w:rPr>
              <w:t>99</w:t>
            </w:r>
            <w:r w:rsidR="00E5343C" w:rsidRPr="00715C8E">
              <w:rPr>
                <w:rFonts w:asciiTheme="majorBidi" w:hAnsi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/>
                <w:sz w:val="30"/>
                <w:szCs w:val="30"/>
              </w:rPr>
              <w:t>09</w:t>
            </w:r>
            <w:r w:rsidRPr="00CB51BF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</w:tr>
      <w:tr w:rsidR="00E5343C" w14:paraId="3984B1AA" w14:textId="5AD4A145" w:rsidTr="003B58D6">
        <w:tc>
          <w:tcPr>
            <w:tcW w:w="4760" w:type="dxa"/>
          </w:tcPr>
          <w:p w14:paraId="5F5D771A" w14:textId="77777777" w:rsidR="00E5343C" w:rsidRDefault="00E5343C" w:rsidP="00C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 เงินสดรับจากการออกเงินกู้ยืมระยะยาว</w:t>
            </w:r>
          </w:p>
        </w:tc>
        <w:tc>
          <w:tcPr>
            <w:tcW w:w="1180" w:type="dxa"/>
          </w:tcPr>
          <w:p w14:paraId="1FAF04ED" w14:textId="77777777" w:rsidR="00E5343C" w:rsidRPr="00976692" w:rsidRDefault="00E5343C" w:rsidP="00C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85CC1D4" w14:textId="23F8BBA1" w:rsidR="00E5343C" w:rsidRDefault="00CB51BF" w:rsidP="00C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E534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37" w:type="dxa"/>
          </w:tcPr>
          <w:p w14:paraId="668CF135" w14:textId="77777777" w:rsidR="00E5343C" w:rsidDel="00152099" w:rsidRDefault="00E5343C" w:rsidP="003B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2A3BB7F3" w14:textId="1C287297" w:rsidR="00E5343C" w:rsidRPr="00715C8E" w:rsidRDefault="00CB51BF" w:rsidP="00C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5343C" w:rsidRPr="00715C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5343C" w:rsidRPr="00715C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E5343C" w14:paraId="68B45F4E" w14:textId="500C9D9F" w:rsidTr="003B58D6">
        <w:tc>
          <w:tcPr>
            <w:tcW w:w="4760" w:type="dxa"/>
          </w:tcPr>
          <w:p w14:paraId="32A0A3D2" w14:textId="77777777" w:rsidR="00E5343C" w:rsidRDefault="00E5343C" w:rsidP="00C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 ค่าตัดจำหน่ายค่าใช้จ่ายในการออกเงินกู้ยืมระยะยาว</w:t>
            </w:r>
          </w:p>
        </w:tc>
        <w:tc>
          <w:tcPr>
            <w:tcW w:w="1180" w:type="dxa"/>
          </w:tcPr>
          <w:p w14:paraId="57B979B1" w14:textId="77777777" w:rsidR="00E5343C" w:rsidRPr="00976692" w:rsidRDefault="00E5343C" w:rsidP="00C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7E634E" w14:textId="3A80C97E" w:rsidR="00E5343C" w:rsidRDefault="00CB51BF" w:rsidP="00C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534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237" w:type="dxa"/>
          </w:tcPr>
          <w:p w14:paraId="6B19AE16" w14:textId="77777777" w:rsidR="00E5343C" w:rsidRDefault="00E5343C" w:rsidP="003B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0F07CD62" w14:textId="480E63DB" w:rsidR="00E5343C" w:rsidRPr="00715C8E" w:rsidRDefault="00E5343C" w:rsidP="00C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5C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343C" w14:paraId="501FF375" w14:textId="77777777" w:rsidTr="003B58D6">
        <w:tc>
          <w:tcPr>
            <w:tcW w:w="4760" w:type="dxa"/>
          </w:tcPr>
          <w:p w14:paraId="5202D6F0" w14:textId="387A708B" w:rsidR="00E5343C" w:rsidRDefault="00E5343C" w:rsidP="00C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1CDE">
              <w:rPr>
                <w:rFonts w:asciiTheme="majorBidi" w:hAnsiTheme="majorBidi"/>
                <w:sz w:val="30"/>
                <w:szCs w:val="30"/>
                <w:cs/>
              </w:rPr>
              <w:t>หัก เงินสดจ่ายเ</w:t>
            </w:r>
            <w:r w:rsidR="00E66BAA">
              <w:rPr>
                <w:rFonts w:asciiTheme="majorBidi" w:hAnsiTheme="majorBidi" w:hint="cs"/>
                <w:sz w:val="30"/>
                <w:szCs w:val="30"/>
                <w:cs/>
              </w:rPr>
              <w:t>พื่อชำระเ</w:t>
            </w:r>
            <w:r w:rsidRPr="00DE1CDE">
              <w:rPr>
                <w:rFonts w:asciiTheme="majorBidi" w:hAnsiTheme="majorBidi"/>
                <w:sz w:val="30"/>
                <w:szCs w:val="30"/>
                <w:cs/>
              </w:rPr>
              <w:t>งินกู้ยืมระยะยาว</w:t>
            </w:r>
          </w:p>
        </w:tc>
        <w:tc>
          <w:tcPr>
            <w:tcW w:w="1180" w:type="dxa"/>
          </w:tcPr>
          <w:p w14:paraId="51FCA282" w14:textId="77777777" w:rsidR="00E5343C" w:rsidRPr="00976692" w:rsidRDefault="00E5343C" w:rsidP="00C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3F32F97" w14:textId="68E696BF" w:rsidR="00E5343C" w:rsidRDefault="00E5343C" w:rsidP="00C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4DCE40E" w14:textId="77777777" w:rsidR="00E5343C" w:rsidRPr="00DE1CDE" w:rsidRDefault="00E5343C" w:rsidP="003B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03758FF2" w14:textId="56920944" w:rsidR="00E5343C" w:rsidRPr="00715C8E" w:rsidRDefault="00E5343C" w:rsidP="003B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5C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15C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07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15C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5343C" w14:paraId="63E3E5EB" w14:textId="395EDC4E" w:rsidTr="003B58D6">
        <w:tc>
          <w:tcPr>
            <w:tcW w:w="4760" w:type="dxa"/>
          </w:tcPr>
          <w:p w14:paraId="6AB92779" w14:textId="77777777" w:rsidR="00E5343C" w:rsidRDefault="00E5343C" w:rsidP="00C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หัก ค่าใช้จ่ายในการออกเงินกู้ยืมระยะยาวรอตัดบัญชี</w:t>
            </w:r>
          </w:p>
        </w:tc>
        <w:tc>
          <w:tcPr>
            <w:tcW w:w="1180" w:type="dxa"/>
          </w:tcPr>
          <w:p w14:paraId="5C2C4717" w14:textId="27296A9D" w:rsidR="00E5343C" w:rsidRPr="00976692" w:rsidRDefault="00CB51BF" w:rsidP="00C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297648" w:rsidRPr="002976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B01A0B" w14:textId="2BC5545B" w:rsidR="00E5343C" w:rsidRDefault="00E5343C" w:rsidP="00C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56E8FF51" w14:textId="77777777" w:rsidR="00E5343C" w:rsidRDefault="00E5343C" w:rsidP="003B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07365C8E" w14:textId="1925B6F8" w:rsidR="00E5343C" w:rsidRPr="00715C8E" w:rsidRDefault="00E5343C" w:rsidP="003B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5C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343C" w14:paraId="7B9414BC" w14:textId="4B895A40" w:rsidTr="003B58D6">
        <w:tc>
          <w:tcPr>
            <w:tcW w:w="4760" w:type="dxa"/>
          </w:tcPr>
          <w:p w14:paraId="38F864FA" w14:textId="4249ACA4" w:rsidR="00E5343C" w:rsidRPr="00D22322" w:rsidRDefault="00E5343C" w:rsidP="00C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B51BF"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80" w:type="dxa"/>
          </w:tcPr>
          <w:p w14:paraId="2C46A749" w14:textId="77777777" w:rsidR="00E5343C" w:rsidRPr="00D22322" w:rsidRDefault="00E5343C" w:rsidP="00C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D8C548B" w14:textId="46FA1F19" w:rsidR="00E5343C" w:rsidRPr="00D22322" w:rsidRDefault="00CB51BF" w:rsidP="00C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534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534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</w:t>
            </w:r>
          </w:p>
        </w:tc>
        <w:tc>
          <w:tcPr>
            <w:tcW w:w="237" w:type="dxa"/>
          </w:tcPr>
          <w:p w14:paraId="2A2B8B0B" w14:textId="77777777" w:rsidR="00E5343C" w:rsidDel="00152099" w:rsidRDefault="00E5343C" w:rsidP="003B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</w:tcPr>
          <w:p w14:paraId="6F581899" w14:textId="3490DBF8" w:rsidR="00E5343C" w:rsidRPr="00715C8E" w:rsidRDefault="00CB51BF" w:rsidP="00C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5343C" w:rsidRPr="00715C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  <w:r w:rsidR="00E5343C" w:rsidRPr="00715C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7AEC71FF" w14:textId="77777777" w:rsidR="003E7071" w:rsidRPr="004439BE" w:rsidRDefault="003E7071" w:rsidP="003E7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661E81E" w14:textId="77777777" w:rsidR="00497C42" w:rsidRDefault="00497C42" w:rsidP="003E7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E927B7D" w14:textId="77777777" w:rsidR="000B6C15" w:rsidRDefault="000B6C15" w:rsidP="003E7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BDE2DA9" w14:textId="0210F0D7" w:rsidR="003E7071" w:rsidRPr="006B50DF" w:rsidRDefault="003E7071" w:rsidP="003E7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E726B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เงินกู้ยืมระยะยาวแสดงตามระยะเวลาครบกำหนดการจ่ายชำระ ณ </w:t>
      </w:r>
      <w:r w:rsidRPr="006B50DF">
        <w:rPr>
          <w:rFonts w:asciiTheme="majorBidi" w:hAnsiTheme="majorBidi" w:cstheme="majorBidi"/>
          <w:spacing w:val="-4"/>
          <w:sz w:val="30"/>
          <w:szCs w:val="30"/>
          <w:cs/>
        </w:rPr>
        <w:t>วันที่</w:t>
      </w:r>
      <w:r w:rsidRPr="006B50D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B51BF" w:rsidRPr="00CB51BF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6B50D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B50DF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CB51BF" w:rsidRPr="00CB51BF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6B50DF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 </w:t>
      </w:r>
      <w:r w:rsidR="00CB51BF" w:rsidRPr="00CB51BF">
        <w:rPr>
          <w:rFonts w:asciiTheme="majorBidi" w:hAnsiTheme="majorBidi" w:cstheme="majorBidi"/>
          <w:spacing w:val="-4"/>
          <w:sz w:val="30"/>
          <w:szCs w:val="30"/>
        </w:rPr>
        <w:t>2562</w:t>
      </w:r>
      <w:r w:rsidRPr="006B50D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B50DF">
        <w:rPr>
          <w:rFonts w:asciiTheme="majorBidi" w:hAnsiTheme="majorBidi" w:cstheme="majorBidi"/>
          <w:spacing w:val="-4"/>
          <w:sz w:val="30"/>
          <w:szCs w:val="30"/>
          <w:cs/>
        </w:rPr>
        <w:br/>
        <w:t>ได้ดังนี้</w:t>
      </w:r>
    </w:p>
    <w:p w14:paraId="758A8721" w14:textId="77777777" w:rsidR="003E7071" w:rsidRPr="004439BE" w:rsidRDefault="003E7071" w:rsidP="003E7071">
      <w:pPr>
        <w:spacing w:line="240" w:lineRule="auto"/>
        <w:ind w:left="544" w:right="-43"/>
        <w:jc w:val="thaiDistribute"/>
        <w:rPr>
          <w:rFonts w:asciiTheme="majorBidi" w:hAnsiTheme="majorBidi" w:cstheme="majorBidi"/>
          <w:color w:val="000000"/>
        </w:rPr>
      </w:pPr>
    </w:p>
    <w:tbl>
      <w:tblPr>
        <w:tblW w:w="915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5733"/>
        <w:gridCol w:w="1620"/>
        <w:gridCol w:w="270"/>
        <w:gridCol w:w="1530"/>
      </w:tblGrid>
      <w:tr w:rsidR="003E7071" w:rsidRPr="00CE726B" w14:paraId="770D47C3" w14:textId="77777777" w:rsidTr="00C84BD7">
        <w:tc>
          <w:tcPr>
            <w:tcW w:w="5733" w:type="dxa"/>
            <w:shd w:val="clear" w:color="auto" w:fill="auto"/>
          </w:tcPr>
          <w:p w14:paraId="12D47492" w14:textId="77777777" w:rsidR="003E7071" w:rsidRPr="00CE726B" w:rsidRDefault="003E7071" w:rsidP="00C84BD7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B88BF1B" w14:textId="752FA807" w:rsidR="003E7071" w:rsidRPr="00CE726B" w:rsidRDefault="00CB51BF" w:rsidP="00C84BD7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818663E" w14:textId="77777777" w:rsidR="003E7071" w:rsidRPr="00CE726B" w:rsidRDefault="003E7071" w:rsidP="00C84BD7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B17470A" w14:textId="781CC986" w:rsidR="003E7071" w:rsidRPr="00CE726B" w:rsidRDefault="00CB51BF" w:rsidP="00C84BD7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2562</w:t>
            </w:r>
          </w:p>
        </w:tc>
      </w:tr>
      <w:tr w:rsidR="003E7071" w:rsidRPr="00CE726B" w14:paraId="179FBD1F" w14:textId="77777777" w:rsidTr="00C84BD7">
        <w:tc>
          <w:tcPr>
            <w:tcW w:w="5733" w:type="dxa"/>
            <w:shd w:val="clear" w:color="auto" w:fill="auto"/>
          </w:tcPr>
          <w:p w14:paraId="5386EADE" w14:textId="77777777" w:rsidR="003E7071" w:rsidRPr="00CE726B" w:rsidRDefault="003E7071" w:rsidP="00C84BD7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79ED1731" w14:textId="77777777" w:rsidR="003E7071" w:rsidRPr="00CE726B" w:rsidRDefault="003E7071" w:rsidP="00C84BD7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3E7071" w:rsidRPr="00CE726B" w14:paraId="2A86770B" w14:textId="77777777" w:rsidTr="00C84BD7">
        <w:trPr>
          <w:trHeight w:val="77"/>
        </w:trPr>
        <w:tc>
          <w:tcPr>
            <w:tcW w:w="5733" w:type="dxa"/>
            <w:shd w:val="clear" w:color="auto" w:fill="auto"/>
          </w:tcPr>
          <w:p w14:paraId="66270DB9" w14:textId="77777777" w:rsidR="003E7071" w:rsidRPr="00CE726B" w:rsidRDefault="003E7071" w:rsidP="00C84BD7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ครบกำหนดหลังจากหนึ่งปี แต่ไม่เกินห้าปี</w:t>
            </w:r>
          </w:p>
        </w:tc>
        <w:tc>
          <w:tcPr>
            <w:tcW w:w="1620" w:type="dxa"/>
          </w:tcPr>
          <w:p w14:paraId="03466CA5" w14:textId="56D2C94B" w:rsidR="003E7071" w:rsidRPr="00B14F41" w:rsidRDefault="00CB51BF" w:rsidP="00C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84B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84B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270" w:type="dxa"/>
          </w:tcPr>
          <w:p w14:paraId="3FC2A1C6" w14:textId="77777777" w:rsidR="003E7071" w:rsidRPr="00CE726B" w:rsidRDefault="003E7071" w:rsidP="00C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8C50CBD" w14:textId="3DF25ADE" w:rsidR="003E7071" w:rsidRPr="00CE726B" w:rsidRDefault="00CB51BF" w:rsidP="003B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17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3E7071" w:rsidRPr="00CE72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297648" w:rsidRPr="0029764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88</w:t>
            </w:r>
            <w:r w:rsidR="003E7071" w:rsidRPr="00CE72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</w:t>
            </w:r>
            <w:r w:rsidR="00297648" w:rsidRPr="0029764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</w:p>
        </w:tc>
      </w:tr>
      <w:tr w:rsidR="003E7071" w:rsidRPr="00CE726B" w14:paraId="6A136E4D" w14:textId="77777777" w:rsidTr="00C84BD7">
        <w:tc>
          <w:tcPr>
            <w:tcW w:w="5733" w:type="dxa"/>
            <w:shd w:val="clear" w:color="auto" w:fill="auto"/>
          </w:tcPr>
          <w:p w14:paraId="0391A64F" w14:textId="77777777" w:rsidR="003E7071" w:rsidRPr="00CE726B" w:rsidRDefault="003E7071" w:rsidP="00C84BD7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5A5D8DA" w14:textId="0B0EC611" w:rsidR="003E7071" w:rsidRPr="00B14F41" w:rsidRDefault="00CB51BF" w:rsidP="00C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84B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84B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</w:t>
            </w:r>
          </w:p>
        </w:tc>
        <w:tc>
          <w:tcPr>
            <w:tcW w:w="270" w:type="dxa"/>
          </w:tcPr>
          <w:p w14:paraId="467CE6DB" w14:textId="77777777" w:rsidR="003E7071" w:rsidRPr="00CE726B" w:rsidRDefault="003E7071" w:rsidP="00C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B13A39" w14:textId="6A4D4A13" w:rsidR="003E7071" w:rsidRPr="00CE726B" w:rsidRDefault="00CB51BF" w:rsidP="003B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9" w:firstLine="35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3E7071" w:rsidRPr="00CE72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  <w:r w:rsidR="00297648" w:rsidRPr="0029764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88</w:t>
            </w:r>
            <w:r w:rsidR="003E7071" w:rsidRPr="00CE72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21</w:t>
            </w:r>
            <w:r w:rsidR="00297648" w:rsidRPr="0029764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</w:p>
        </w:tc>
      </w:tr>
    </w:tbl>
    <w:p w14:paraId="153812A5" w14:textId="77777777" w:rsidR="00514C6C" w:rsidRDefault="00514C6C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3E3B32E" w14:textId="03548F46" w:rsidR="00086E5E" w:rsidRPr="00AF3771" w:rsidRDefault="00CB51BF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B51BF">
        <w:rPr>
          <w:rFonts w:asciiTheme="majorBidi" w:hAnsiTheme="majorBidi" w:cstheme="majorBidi"/>
          <w:sz w:val="30"/>
          <w:szCs w:val="30"/>
        </w:rPr>
        <w:t>12</w:t>
      </w:r>
      <w:r w:rsidR="00086E5E" w:rsidRPr="00CE726B">
        <w:rPr>
          <w:rFonts w:asciiTheme="majorBidi" w:hAnsiTheme="majorBidi" w:cstheme="majorBidi"/>
          <w:sz w:val="30"/>
          <w:szCs w:val="30"/>
        </w:rPr>
        <w:tab/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>กำไรสะสม</w:t>
      </w:r>
    </w:p>
    <w:p w14:paraId="115DB2AC" w14:textId="77777777" w:rsidR="00086E5E" w:rsidRPr="008A0D6F" w:rsidRDefault="00086E5E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7"/>
        <w:gridCol w:w="1709"/>
        <w:gridCol w:w="270"/>
        <w:gridCol w:w="90"/>
        <w:gridCol w:w="1354"/>
        <w:gridCol w:w="130"/>
      </w:tblGrid>
      <w:tr w:rsidR="00EB3B96" w:rsidRPr="00CE726B" w14:paraId="1C6B881F" w14:textId="31E92EC6" w:rsidTr="003B58D6">
        <w:trPr>
          <w:gridAfter w:val="1"/>
          <w:wAfter w:w="130" w:type="dxa"/>
          <w:cantSplit/>
          <w:trHeight w:val="20"/>
          <w:tblHeader/>
        </w:trPr>
        <w:tc>
          <w:tcPr>
            <w:tcW w:w="5757" w:type="dxa"/>
          </w:tcPr>
          <w:p w14:paraId="1F704C42" w14:textId="77777777" w:rsidR="00EB3B96" w:rsidRPr="00CE726B" w:rsidRDefault="00EB3B96" w:rsidP="00CE72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9" w:type="dxa"/>
          </w:tcPr>
          <w:p w14:paraId="322A50D3" w14:textId="75D9E5C0" w:rsidR="00EB3B96" w:rsidRPr="00B467D3" w:rsidRDefault="00CB51BF" w:rsidP="00B467D3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04D5144" w14:textId="77777777" w:rsidR="00EB3B96" w:rsidRPr="00B467D3" w:rsidDel="00152099" w:rsidRDefault="00EB3B96" w:rsidP="00B467D3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44" w:type="dxa"/>
            <w:gridSpan w:val="2"/>
          </w:tcPr>
          <w:p w14:paraId="59B42D15" w14:textId="05C07142" w:rsidR="00EB3B96" w:rsidRPr="00B467D3" w:rsidRDefault="00CB51BF" w:rsidP="00B467D3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B51B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2562</w:t>
            </w:r>
          </w:p>
        </w:tc>
      </w:tr>
      <w:tr w:rsidR="00960FEB" w:rsidRPr="00CE726B" w14:paraId="2E678AEC" w14:textId="77777777" w:rsidTr="00960FEB">
        <w:trPr>
          <w:gridAfter w:val="1"/>
          <w:wAfter w:w="130" w:type="dxa"/>
          <w:cantSplit/>
          <w:trHeight w:val="20"/>
          <w:tblHeader/>
        </w:trPr>
        <w:tc>
          <w:tcPr>
            <w:tcW w:w="5757" w:type="dxa"/>
          </w:tcPr>
          <w:p w14:paraId="3026DF3C" w14:textId="77777777" w:rsidR="00960FEB" w:rsidRPr="00CE726B" w:rsidRDefault="00960FEB" w:rsidP="00CE72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3" w:type="dxa"/>
            <w:gridSpan w:val="4"/>
          </w:tcPr>
          <w:p w14:paraId="7E26B7D6" w14:textId="3F101351" w:rsidR="00960FEB" w:rsidRPr="00B467D3" w:rsidDel="00152099" w:rsidRDefault="00960FEB" w:rsidP="00B467D3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EB3B96" w:rsidRPr="00CE726B" w14:paraId="3E45C50C" w14:textId="70325F95" w:rsidTr="00771C37">
        <w:trPr>
          <w:gridAfter w:val="1"/>
          <w:wAfter w:w="130" w:type="dxa"/>
          <w:cantSplit/>
          <w:trHeight w:val="20"/>
        </w:trPr>
        <w:tc>
          <w:tcPr>
            <w:tcW w:w="5757" w:type="dxa"/>
          </w:tcPr>
          <w:p w14:paraId="6451BC17" w14:textId="1F09B497" w:rsidR="00EB3B96" w:rsidRPr="00CE726B" w:rsidRDefault="00EB3B96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="00CB51BF" w:rsidRPr="00CB51B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709" w:type="dxa"/>
          </w:tcPr>
          <w:p w14:paraId="2EA9AC5A" w14:textId="097C2B78" w:rsidR="00EB3B96" w:rsidRPr="00CE726B" w:rsidRDefault="00CB51BF" w:rsidP="00E83B4B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B3B96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06DDE144" w14:textId="77777777" w:rsidR="00EB3B96" w:rsidRPr="00503735" w:rsidDel="00152099" w:rsidRDefault="00EB3B96" w:rsidP="00E83B4B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5789D8FB" w14:textId="36D3558E" w:rsidR="00EB3B96" w:rsidRPr="00771C37" w:rsidRDefault="00297648" w:rsidP="003B58D6">
            <w:pPr>
              <w:tabs>
                <w:tab w:val="decimal" w:pos="1064"/>
              </w:tabs>
              <w:spacing w:line="240" w:lineRule="auto"/>
              <w:ind w:left="-108" w:right="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764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E015C" w:rsidRPr="00771C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EB3B96" w:rsidRPr="00CE726B" w14:paraId="3B47FBC7" w14:textId="5E55E6C7" w:rsidTr="00771C37">
        <w:trPr>
          <w:gridAfter w:val="1"/>
          <w:wAfter w:w="130" w:type="dxa"/>
          <w:cantSplit/>
          <w:trHeight w:val="263"/>
        </w:trPr>
        <w:tc>
          <w:tcPr>
            <w:tcW w:w="5757" w:type="dxa"/>
          </w:tcPr>
          <w:p w14:paraId="15A53AB9" w14:textId="61A4CCEC" w:rsidR="00EB3B96" w:rsidRPr="00940BDF" w:rsidRDefault="00EB3B96" w:rsidP="00940BD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40BD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กำไรจากการลงทุนสุทธิ</w:t>
            </w:r>
          </w:p>
        </w:tc>
        <w:tc>
          <w:tcPr>
            <w:tcW w:w="1709" w:type="dxa"/>
          </w:tcPr>
          <w:p w14:paraId="7ECA8B1E" w14:textId="6BD356A1" w:rsidR="00EB3B96" w:rsidRPr="00CE726B" w:rsidRDefault="00CB51BF" w:rsidP="00E83B4B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297648" w:rsidRPr="00297648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CB51B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EB3B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7F73141" w14:textId="77777777" w:rsidR="00EB3B96" w:rsidRPr="00503735" w:rsidDel="00152099" w:rsidRDefault="00EB3B96" w:rsidP="00E83B4B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20835914" w14:textId="6D9B7CB4" w:rsidR="00EB3B96" w:rsidRPr="00771C37" w:rsidRDefault="00CB51BF" w:rsidP="003B58D6">
            <w:pPr>
              <w:tabs>
                <w:tab w:val="decimal" w:pos="1064"/>
              </w:tabs>
              <w:spacing w:line="240" w:lineRule="auto"/>
              <w:ind w:left="-108" w:right="14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 w:rsidR="009E015C" w:rsidRPr="00771C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EB3B96" w:rsidRPr="00CE726B" w14:paraId="7E49CBD2" w14:textId="69FD269C" w:rsidTr="00771C37">
        <w:trPr>
          <w:gridAfter w:val="1"/>
          <w:wAfter w:w="130" w:type="dxa"/>
          <w:cantSplit/>
          <w:trHeight w:val="308"/>
        </w:trPr>
        <w:tc>
          <w:tcPr>
            <w:tcW w:w="5757" w:type="dxa"/>
          </w:tcPr>
          <w:p w14:paraId="5392E120" w14:textId="356887F5" w:rsidR="00EB3B96" w:rsidRPr="00940BDF" w:rsidRDefault="00EB3B96" w:rsidP="00940BD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40BD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ขาดทุนสุทธิจากเงินลงทุน</w:t>
            </w:r>
          </w:p>
        </w:tc>
        <w:tc>
          <w:tcPr>
            <w:tcW w:w="1709" w:type="dxa"/>
          </w:tcPr>
          <w:p w14:paraId="44D36EAD" w14:textId="51C83588" w:rsidR="00EB3B96" w:rsidRPr="0009538E" w:rsidRDefault="00EB3B96" w:rsidP="00D93D37">
            <w:pPr>
              <w:tabs>
                <w:tab w:val="decimal" w:pos="10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7648" w:rsidRPr="00297648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51BF" w:rsidRPr="00CB51BF">
              <w:rPr>
                <w:rFonts w:asciiTheme="majorBidi" w:hAnsiTheme="majorBidi" w:cstheme="majorBidi" w:hint="cs"/>
                <w:sz w:val="30"/>
                <w:szCs w:val="30"/>
              </w:rPr>
              <w:t>35</w:t>
            </w:r>
            <w:r w:rsidR="00297648" w:rsidRPr="00297648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09CF2AA" w14:textId="77777777" w:rsidR="00EB3B96" w:rsidRPr="00503735" w:rsidRDefault="00EB3B96" w:rsidP="00265158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2FBF206A" w14:textId="43DAFA01" w:rsidR="00EB3B96" w:rsidRPr="00771C37" w:rsidRDefault="00EB3B96" w:rsidP="003B58D6">
            <w:pPr>
              <w:spacing w:line="240" w:lineRule="auto"/>
              <w:ind w:left="-108" w:right="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1C3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71C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080</w:t>
            </w:r>
            <w:r w:rsidRPr="00771C3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B3B96" w:rsidRPr="00CE726B" w14:paraId="484EB412" w14:textId="524B5202" w:rsidTr="00771C37">
        <w:trPr>
          <w:gridAfter w:val="1"/>
          <w:wAfter w:w="130" w:type="dxa"/>
          <w:cantSplit/>
          <w:trHeight w:val="20"/>
        </w:trPr>
        <w:tc>
          <w:tcPr>
            <w:tcW w:w="5757" w:type="dxa"/>
          </w:tcPr>
          <w:p w14:paraId="701D237C" w14:textId="66EFBCBD" w:rsidR="00EB3B96" w:rsidRPr="00CE726B" w:rsidRDefault="00EB3B96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กำไร</w:t>
            </w:r>
            <w:r w:rsidR="009F6C3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9F6C3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9F6C3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ขาดทุน</w:t>
            </w:r>
            <w:r w:rsidR="009F6C3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)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จากการเปลี่ยนแปลงในมูลค่ายุติธรรมของเงินลงทุน</w:t>
            </w:r>
          </w:p>
        </w:tc>
        <w:tc>
          <w:tcPr>
            <w:tcW w:w="1709" w:type="dxa"/>
          </w:tcPr>
          <w:p w14:paraId="28E730FA" w14:textId="515FB3C8" w:rsidR="00EB3B96" w:rsidRPr="0009538E" w:rsidRDefault="00CB51BF" w:rsidP="00E83B4B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B3B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270" w:type="dxa"/>
          </w:tcPr>
          <w:p w14:paraId="09979535" w14:textId="77777777" w:rsidR="00EB3B96" w:rsidRPr="00503735" w:rsidDel="00152099" w:rsidRDefault="00EB3B96" w:rsidP="00E83B4B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2E95E5DA" w14:textId="6C167AF6" w:rsidR="00EB3B96" w:rsidRPr="00771C37" w:rsidRDefault="009E015C" w:rsidP="003B58D6">
            <w:pPr>
              <w:spacing w:line="240" w:lineRule="auto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1C3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B3B96" w:rsidRPr="00771C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771C3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B3B96" w:rsidRPr="00CE726B" w14:paraId="658E0263" w14:textId="479FAED7" w:rsidTr="00771C37">
        <w:trPr>
          <w:gridAfter w:val="1"/>
          <w:wAfter w:w="130" w:type="dxa"/>
          <w:cantSplit/>
          <w:trHeight w:val="20"/>
        </w:trPr>
        <w:tc>
          <w:tcPr>
            <w:tcW w:w="5757" w:type="dxa"/>
          </w:tcPr>
          <w:p w14:paraId="22D820EB" w14:textId="68778049" w:rsidR="00EB3B96" w:rsidRPr="00B14F41" w:rsidRDefault="00EB3B96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ผลต่างจากการเปลี่ยนแปลง</w:t>
            </w:r>
            <w:r w:rsidRPr="00B14F4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1709" w:type="dxa"/>
          </w:tcPr>
          <w:p w14:paraId="587397A9" w14:textId="251FCE28" w:rsidR="00EB3B96" w:rsidRPr="00B14F41" w:rsidDel="00977380" w:rsidRDefault="00CB51BF" w:rsidP="00E83B4B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EB3B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270" w:type="dxa"/>
          </w:tcPr>
          <w:p w14:paraId="1F31CB18" w14:textId="77777777" w:rsidR="00EB3B96" w:rsidRPr="00503735" w:rsidRDefault="00EB3B96" w:rsidP="00E83B4B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5403555B" w14:textId="5F444018" w:rsidR="00EB3B96" w:rsidRPr="00771C37" w:rsidRDefault="00EB3B96" w:rsidP="003B58D6">
            <w:pPr>
              <w:spacing w:line="240" w:lineRule="auto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1C3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771C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626</w:t>
            </w:r>
            <w:r w:rsidRPr="00771C3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B3B96" w:rsidRPr="00CE726B" w14:paraId="537164D6" w14:textId="1EEE6970" w:rsidTr="00771C37">
        <w:trPr>
          <w:cantSplit/>
          <w:trHeight w:val="20"/>
        </w:trPr>
        <w:tc>
          <w:tcPr>
            <w:tcW w:w="5757" w:type="dxa"/>
          </w:tcPr>
          <w:p w14:paraId="0E5EFACC" w14:textId="5EFC9CAC" w:rsidR="00EB3B96" w:rsidRPr="00CE726B" w:rsidRDefault="00EB3B96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D67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การแบ่ง</w:t>
            </w:r>
            <w:r w:rsidRPr="005D676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ปัน</w:t>
            </w:r>
            <w:r w:rsidRPr="005D67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ส่วนทุนให้ผู้ถือหน่วย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ทรัสต์</w:t>
            </w:r>
          </w:p>
        </w:tc>
        <w:tc>
          <w:tcPr>
            <w:tcW w:w="1709" w:type="dxa"/>
          </w:tcPr>
          <w:p w14:paraId="6CC818EE" w14:textId="536A6C43" w:rsidR="00EB3B96" w:rsidRPr="00CE726B" w:rsidRDefault="00EB3B96" w:rsidP="00E83B4B">
            <w:pPr>
              <w:tabs>
                <w:tab w:val="decimal" w:pos="1064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145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  <w:gridSpan w:val="2"/>
            <w:shd w:val="clear" w:color="auto" w:fill="auto"/>
          </w:tcPr>
          <w:p w14:paraId="12C1ED72" w14:textId="77777777" w:rsidR="00EB3B96" w:rsidRPr="00771C37" w:rsidRDefault="00EB3B96" w:rsidP="003B58D6">
            <w:pPr>
              <w:tabs>
                <w:tab w:val="decimal" w:pos="1064"/>
              </w:tabs>
              <w:spacing w:line="240" w:lineRule="auto"/>
              <w:ind w:left="-108" w:right="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4" w:type="dxa"/>
            <w:gridSpan w:val="2"/>
            <w:shd w:val="clear" w:color="auto" w:fill="auto"/>
          </w:tcPr>
          <w:p w14:paraId="3B4FBE50" w14:textId="60409B4D" w:rsidR="00EB3B96" w:rsidRPr="00771C37" w:rsidRDefault="00EB3B96" w:rsidP="003B58D6">
            <w:pPr>
              <w:spacing w:line="240" w:lineRule="auto"/>
              <w:ind w:left="-108" w:right="2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1C3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71C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71C3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B3B96" w:rsidRPr="00CE726B" w14:paraId="0C01F938" w14:textId="7D44C79E" w:rsidTr="00771C37">
        <w:trPr>
          <w:gridAfter w:val="1"/>
          <w:wAfter w:w="130" w:type="dxa"/>
          <w:cantSplit/>
          <w:trHeight w:val="20"/>
        </w:trPr>
        <w:tc>
          <w:tcPr>
            <w:tcW w:w="5757" w:type="dxa"/>
          </w:tcPr>
          <w:p w14:paraId="3910A743" w14:textId="7F831D75" w:rsidR="00EB3B96" w:rsidRPr="004D03F6" w:rsidRDefault="00EB3B96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58D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CB51BF" w:rsidRPr="00CB51BF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31</w:t>
            </w:r>
            <w:r w:rsidRPr="003B58D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14:paraId="4EED988B" w14:textId="0C766B29" w:rsidR="00EB3B96" w:rsidRPr="00E83B4B" w:rsidRDefault="00CB51BF" w:rsidP="00E83B4B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CB51B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  <w:r w:rsidR="00EB3B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B51B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1A2916C9" w14:textId="77777777" w:rsidR="00EB3B96" w:rsidRPr="00CC1C97" w:rsidDel="00152099" w:rsidRDefault="00EB3B96" w:rsidP="00E83B4B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AB0051" w14:textId="47E2AA59" w:rsidR="00EB3B96" w:rsidRPr="00771C37" w:rsidRDefault="00CB51BF" w:rsidP="003B58D6">
            <w:pPr>
              <w:tabs>
                <w:tab w:val="decimal" w:pos="1064"/>
              </w:tabs>
              <w:spacing w:line="240" w:lineRule="auto"/>
              <w:ind w:left="-108" w:right="1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EB3B96" w:rsidRPr="00771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</w:p>
        </w:tc>
      </w:tr>
    </w:tbl>
    <w:p w14:paraId="595647E4" w14:textId="5E10D7E8" w:rsidR="00431A2E" w:rsidRDefault="00431A2E" w:rsidP="00431A2E"/>
    <w:p w14:paraId="4737D691" w14:textId="77777777" w:rsidR="00431A2E" w:rsidRPr="003B58D6" w:rsidRDefault="00431A2E" w:rsidP="003B58D6">
      <w:pPr>
        <w:rPr>
          <w:cs/>
        </w:rPr>
      </w:pPr>
    </w:p>
    <w:p w14:paraId="0F68CA2F" w14:textId="74EE36A1" w:rsidR="00086E5E" w:rsidRPr="00AF3771" w:rsidRDefault="00CB51BF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B51BF">
        <w:rPr>
          <w:rFonts w:asciiTheme="majorBidi" w:hAnsiTheme="majorBidi" w:cstheme="majorBidi"/>
          <w:sz w:val="30"/>
          <w:szCs w:val="30"/>
        </w:rPr>
        <w:t>13</w:t>
      </w:r>
      <w:r w:rsidR="00086E5E" w:rsidRPr="00CE726B">
        <w:rPr>
          <w:rFonts w:asciiTheme="majorBidi" w:hAnsiTheme="majorBidi" w:cstheme="majorBidi"/>
          <w:sz w:val="30"/>
          <w:szCs w:val="30"/>
        </w:rPr>
        <w:tab/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>ค่าใช้จ่าย</w:t>
      </w:r>
    </w:p>
    <w:p w14:paraId="60C16263" w14:textId="75E8489A" w:rsidR="00086E5E" w:rsidRPr="00DE32CF" w:rsidRDefault="00086E5E" w:rsidP="00E83B4B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</w:rPr>
      </w:pPr>
    </w:p>
    <w:p w14:paraId="19FEF785" w14:textId="04AC4442" w:rsidR="00086E5E" w:rsidRPr="00B14F41" w:rsidRDefault="008E47DA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  <w:r w:rsidRPr="00CE726B">
        <w:rPr>
          <w:rFonts w:asciiTheme="majorBidi" w:hAnsiTheme="majorBidi" w:cstheme="majorBidi" w:hint="cs"/>
          <w:sz w:val="30"/>
          <w:szCs w:val="30"/>
          <w:cs/>
        </w:rPr>
        <w:t>กองทรัสต์มีบริษัท ดุสิตธานี พร็อพเพอร์ตี้ส์ รีท จำกัด เป็นผู้จัดการกองทรัสต์ และมีบริษัท</w:t>
      </w:r>
      <w:r w:rsidR="00122C87" w:rsidRPr="00CE72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E726B">
        <w:rPr>
          <w:rFonts w:asciiTheme="majorBidi" w:hAnsiTheme="majorBidi" w:cstheme="majorBidi" w:hint="cs"/>
          <w:sz w:val="30"/>
          <w:szCs w:val="30"/>
          <w:cs/>
        </w:rPr>
        <w:t>หลักทรัพย์จัดการกองทุนกรุงไทย จำกัด (มหาชน) เป็นทรัสตี</w:t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 xml:space="preserve"> โดยคำนวณค่าธรรมเนียม</w:t>
      </w:r>
      <w:r w:rsidR="00FB4C9B">
        <w:rPr>
          <w:rFonts w:asciiTheme="majorBidi" w:hAnsiTheme="majorBidi" w:cstheme="majorBidi" w:hint="cs"/>
          <w:sz w:val="30"/>
          <w:szCs w:val="30"/>
          <w:cs/>
        </w:rPr>
        <w:t>ต่าง ๆ</w:t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 xml:space="preserve"> ดังต่อไปนี้</w:t>
      </w:r>
    </w:p>
    <w:p w14:paraId="656A5932" w14:textId="7685289D" w:rsidR="00086E5E" w:rsidRDefault="00086E5E" w:rsidP="00FB4C9B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-</w:t>
      </w:r>
      <w:r w:rsidRPr="00CE726B">
        <w:rPr>
          <w:rFonts w:asciiTheme="majorBidi" w:hAnsiTheme="majorBidi" w:cstheme="majorBidi"/>
          <w:sz w:val="30"/>
          <w:szCs w:val="30"/>
          <w:cs/>
        </w:rPr>
        <w:tab/>
        <w:t>ค่าธรรมเนียม</w:t>
      </w:r>
      <w:r w:rsidR="00122C87" w:rsidRPr="00CE726B">
        <w:rPr>
          <w:rFonts w:asciiTheme="majorBidi" w:hAnsiTheme="majorBidi" w:cstheme="majorBidi" w:hint="cs"/>
          <w:sz w:val="30"/>
          <w:szCs w:val="30"/>
          <w:cs/>
        </w:rPr>
        <w:t>การจัดการ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ล</w:t>
      </w:r>
      <w:r w:rsidR="00122C87" w:rsidRPr="00CE726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ะ </w:t>
      </w:r>
      <w:r w:rsidR="00CB51BF" w:rsidRPr="00CB51BF">
        <w:rPr>
          <w:rFonts w:asciiTheme="majorBidi" w:hAnsiTheme="majorBidi" w:cstheme="majorBidi"/>
          <w:sz w:val="30"/>
          <w:szCs w:val="30"/>
        </w:rPr>
        <w:t>2</w:t>
      </w:r>
      <w:r w:rsidR="00122C87"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297648" w:rsidRPr="00297648">
        <w:rPr>
          <w:rFonts w:asciiTheme="majorBidi" w:hAnsiTheme="majorBidi" w:cstheme="majorBidi"/>
          <w:sz w:val="30"/>
          <w:szCs w:val="30"/>
        </w:rPr>
        <w:t>00</w:t>
      </w:r>
      <w:r w:rsidR="00122C87"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122C87" w:rsidRPr="00CE726B">
        <w:rPr>
          <w:rFonts w:asciiTheme="majorBidi" w:hAnsiTheme="majorBidi" w:cstheme="majorBidi" w:hint="cs"/>
          <w:sz w:val="30"/>
          <w:szCs w:val="30"/>
          <w:cs/>
          <w:lang w:val="en-GB"/>
        </w:rPr>
        <w:t>ต่อปี</w:t>
      </w:r>
      <w:r w:rsidR="00FB4C9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FB4C9B" w:rsidRPr="00FB4C9B">
        <w:rPr>
          <w:rFonts w:asciiTheme="majorBidi" w:hAnsiTheme="majorBidi"/>
          <w:sz w:val="30"/>
          <w:szCs w:val="30"/>
          <w:cs/>
          <w:lang w:val="en-GB"/>
        </w:rPr>
        <w:t xml:space="preserve">ยกเว้นปี </w:t>
      </w:r>
      <w:r w:rsidR="00CB51BF" w:rsidRPr="00CB51BF">
        <w:rPr>
          <w:rFonts w:asciiTheme="majorBidi" w:hAnsiTheme="majorBidi"/>
          <w:sz w:val="30"/>
          <w:szCs w:val="30"/>
        </w:rPr>
        <w:t>2561</w:t>
      </w:r>
      <w:r w:rsidR="00FB4C9B" w:rsidRPr="00FB4C9B">
        <w:rPr>
          <w:rFonts w:asciiTheme="majorBidi" w:hAnsiTheme="majorBidi"/>
          <w:sz w:val="30"/>
          <w:szCs w:val="30"/>
          <w:cs/>
          <w:lang w:val="en-GB"/>
        </w:rPr>
        <w:t xml:space="preserve"> และ </w:t>
      </w:r>
      <w:r w:rsidR="00CB51BF" w:rsidRPr="00CB51BF">
        <w:rPr>
          <w:rFonts w:asciiTheme="majorBidi" w:hAnsiTheme="majorBidi"/>
          <w:sz w:val="30"/>
          <w:szCs w:val="30"/>
        </w:rPr>
        <w:t>2562</w:t>
      </w:r>
      <w:r w:rsidR="00FB4C9B" w:rsidRPr="00FB4C9B">
        <w:rPr>
          <w:rFonts w:asciiTheme="majorBidi" w:hAnsiTheme="majorBidi"/>
          <w:sz w:val="30"/>
          <w:szCs w:val="30"/>
          <w:cs/>
          <w:lang w:val="en-GB"/>
        </w:rPr>
        <w:t xml:space="preserve"> จะได้รับค่าตอบแทนในอัตราไม่เกินร้อยละ </w:t>
      </w:r>
      <w:r w:rsidR="00297648" w:rsidRPr="00297648">
        <w:rPr>
          <w:rFonts w:asciiTheme="majorBidi" w:hAnsiTheme="majorBidi"/>
          <w:sz w:val="30"/>
          <w:szCs w:val="30"/>
        </w:rPr>
        <w:t>0</w:t>
      </w:r>
      <w:r w:rsidR="00FB4C9B" w:rsidRPr="00FB4C9B">
        <w:rPr>
          <w:rFonts w:asciiTheme="majorBidi" w:hAnsiTheme="majorBidi"/>
          <w:sz w:val="30"/>
          <w:szCs w:val="30"/>
          <w:cs/>
          <w:lang w:val="en-GB"/>
        </w:rPr>
        <w:t>.</w:t>
      </w:r>
      <w:r w:rsidR="00CB51BF" w:rsidRPr="00CB51BF">
        <w:rPr>
          <w:rFonts w:asciiTheme="majorBidi" w:hAnsiTheme="majorBidi"/>
          <w:sz w:val="30"/>
          <w:szCs w:val="30"/>
        </w:rPr>
        <w:t>15</w:t>
      </w:r>
      <w:r w:rsidR="00FB4C9B" w:rsidRPr="00FB4C9B">
        <w:rPr>
          <w:rFonts w:asciiTheme="majorBidi" w:hAnsiTheme="majorBidi"/>
          <w:sz w:val="30"/>
          <w:szCs w:val="30"/>
          <w:cs/>
          <w:lang w:val="en-GB"/>
        </w:rPr>
        <w:t xml:space="preserve"> ต่อปี</w:t>
      </w:r>
      <w:r w:rsidR="00122C87" w:rsidRPr="00CE726B">
        <w:rPr>
          <w:rFonts w:asciiTheme="majorBidi" w:hAnsiTheme="majorBidi" w:cstheme="majorBidi" w:hint="cs"/>
          <w:sz w:val="30"/>
          <w:szCs w:val="30"/>
          <w:cs/>
          <w:lang w:val="en-GB"/>
        </w:rPr>
        <w:t>ของมูลค่าทรัพย์สินรวมของกองทรัสต์</w:t>
      </w:r>
      <w:r w:rsidR="00FB4C9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FB4C9B" w:rsidRPr="00FB4C9B">
        <w:rPr>
          <w:rFonts w:asciiTheme="majorBidi" w:hAnsiTheme="majorBidi"/>
          <w:sz w:val="30"/>
          <w:szCs w:val="30"/>
          <w:cs/>
          <w:lang w:val="en-GB"/>
        </w:rPr>
        <w:t xml:space="preserve">ทั้งนี้ ค่าตอบแทนดังกล่าวไม่ตํ่ากว่า </w:t>
      </w:r>
      <w:r w:rsidR="00CB51BF" w:rsidRPr="00CB51BF">
        <w:rPr>
          <w:rFonts w:asciiTheme="majorBidi" w:hAnsiTheme="majorBidi"/>
          <w:sz w:val="30"/>
          <w:szCs w:val="30"/>
        </w:rPr>
        <w:t>2</w:t>
      </w:r>
      <w:r w:rsidR="00FB4C9B" w:rsidRPr="00FB4C9B">
        <w:rPr>
          <w:rFonts w:asciiTheme="majorBidi" w:hAnsiTheme="majorBidi"/>
          <w:sz w:val="30"/>
          <w:szCs w:val="30"/>
          <w:cs/>
          <w:lang w:val="en-GB"/>
        </w:rPr>
        <w:t xml:space="preserve"> ล้านบาทต่อปี</w:t>
      </w:r>
    </w:p>
    <w:p w14:paraId="72BD1CF9" w14:textId="195F5E90" w:rsidR="00FB4C9B" w:rsidRPr="00CE726B" w:rsidRDefault="00FB4C9B" w:rsidP="00FB4C9B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/>
          <w:sz w:val="30"/>
          <w:szCs w:val="30"/>
        </w:rPr>
        <w:t>-</w:t>
      </w:r>
      <w:r>
        <w:rPr>
          <w:rFonts w:asciiTheme="majorBidi" w:hAnsiTheme="majorBidi"/>
          <w:sz w:val="30"/>
          <w:szCs w:val="30"/>
        </w:rPr>
        <w:tab/>
      </w:r>
      <w:r w:rsidRPr="00FB4C9B">
        <w:rPr>
          <w:rFonts w:asciiTheme="majorBidi" w:hAnsiTheme="majorBidi"/>
          <w:sz w:val="30"/>
          <w:szCs w:val="30"/>
          <w:cs/>
          <w:lang w:val="en-GB"/>
        </w:rPr>
        <w:t xml:space="preserve">ค่าธรรมเนียมในการได้มา/จำหน่ายไปซึ่งทรัพย์สินของกองทรัสต์ ในอัตราไม่เกินร้อยละ </w:t>
      </w:r>
      <w:r w:rsidR="00CB51BF" w:rsidRPr="00CB51BF">
        <w:rPr>
          <w:rFonts w:asciiTheme="majorBidi" w:hAnsiTheme="majorBidi" w:cstheme="majorBidi"/>
          <w:sz w:val="30"/>
          <w:szCs w:val="30"/>
        </w:rPr>
        <w:t>1</w:t>
      </w:r>
      <w:r w:rsidRPr="00FB4C9B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297648" w:rsidRPr="00297648">
        <w:rPr>
          <w:rFonts w:asciiTheme="majorBidi" w:hAnsiTheme="majorBidi" w:cstheme="majorBidi"/>
          <w:sz w:val="30"/>
          <w:szCs w:val="30"/>
        </w:rPr>
        <w:t>00</w:t>
      </w:r>
      <w:r w:rsidRPr="00FB4C9B">
        <w:rPr>
          <w:rFonts w:asciiTheme="majorBidi" w:hAnsiTheme="majorBidi"/>
          <w:sz w:val="30"/>
          <w:szCs w:val="30"/>
          <w:cs/>
          <w:lang w:val="en-GB"/>
        </w:rPr>
        <w:t xml:space="preserve"> ของมูลค่าทรัพย์สินที่ได</w:t>
      </w:r>
      <w:r>
        <w:rPr>
          <w:rFonts w:asciiTheme="majorBidi" w:hAnsiTheme="majorBidi" w:hint="cs"/>
          <w:sz w:val="30"/>
          <w:szCs w:val="30"/>
          <w:cs/>
          <w:lang w:val="en-GB"/>
        </w:rPr>
        <w:t>้</w:t>
      </w:r>
      <w:r w:rsidRPr="00FB4C9B">
        <w:rPr>
          <w:rFonts w:asciiTheme="majorBidi" w:hAnsiTheme="majorBidi"/>
          <w:sz w:val="30"/>
          <w:szCs w:val="30"/>
          <w:cs/>
          <w:lang w:val="en-GB"/>
        </w:rPr>
        <w:t>มาหรือจำหน่ายไปของกองทรัสต์</w:t>
      </w:r>
    </w:p>
    <w:p w14:paraId="3BECAFA0" w14:textId="7586CF42" w:rsidR="00086E5E" w:rsidRPr="00CE726B" w:rsidRDefault="00086E5E" w:rsidP="00FA2259">
      <w:pPr>
        <w:tabs>
          <w:tab w:val="clear" w:pos="680"/>
          <w:tab w:val="clear" w:pos="907"/>
          <w:tab w:val="left" w:pos="684"/>
          <w:tab w:val="left" w:pos="720"/>
        </w:tabs>
        <w:spacing w:line="240" w:lineRule="auto"/>
        <w:ind w:left="711" w:right="-18" w:hanging="162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-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ab/>
      </w:r>
      <w:r w:rsidR="00FB4C9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ค่าธรรมเนียม</w:t>
      </w:r>
      <w:r w:rsidR="00122C87" w:rsidRPr="00CE726B">
        <w:rPr>
          <w:rFonts w:asciiTheme="majorBidi" w:hAnsiTheme="majorBidi" w:cstheme="majorBidi" w:hint="cs"/>
          <w:sz w:val="30"/>
          <w:szCs w:val="30"/>
          <w:cs/>
          <w:lang w:val="en-GB"/>
        </w:rPr>
        <w:t>ทรัสตี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 ในอัตราไม่เกินร้อยละ</w:t>
      </w:r>
      <w:r w:rsidR="00122C87" w:rsidRPr="00CE726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CB51BF" w:rsidRPr="00CB51BF">
        <w:rPr>
          <w:rFonts w:asciiTheme="majorBidi" w:hAnsiTheme="majorBidi" w:cstheme="majorBidi"/>
          <w:sz w:val="30"/>
          <w:szCs w:val="30"/>
        </w:rPr>
        <w:t>2</w:t>
      </w:r>
      <w:r w:rsidR="00122C87"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297648" w:rsidRPr="00297648">
        <w:rPr>
          <w:rFonts w:asciiTheme="majorBidi" w:hAnsiTheme="majorBidi" w:cstheme="majorBidi"/>
          <w:sz w:val="30"/>
          <w:szCs w:val="30"/>
        </w:rPr>
        <w:t>00</w:t>
      </w:r>
      <w:r w:rsidR="00122C87"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122C87" w:rsidRPr="00CE726B">
        <w:rPr>
          <w:rFonts w:asciiTheme="majorBidi" w:hAnsiTheme="majorBidi" w:cstheme="majorBidi" w:hint="cs"/>
          <w:sz w:val="30"/>
          <w:szCs w:val="30"/>
          <w:cs/>
          <w:lang w:val="en-GB"/>
        </w:rPr>
        <w:t>ต่อปีของมูลค่าทรัพย์สินรวมของกองทรัสต์</w:t>
      </w:r>
      <w:r w:rsidR="00FB4C9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FB4C9B" w:rsidRPr="00FB4C9B">
        <w:rPr>
          <w:rFonts w:asciiTheme="majorBidi" w:hAnsiTheme="majorBidi"/>
          <w:sz w:val="30"/>
          <w:szCs w:val="30"/>
          <w:cs/>
          <w:lang w:val="en-GB"/>
        </w:rPr>
        <w:t>ทั้งนี้ ค่าตอบแทน</w:t>
      </w:r>
      <w:r w:rsidR="00FA2259">
        <w:rPr>
          <w:rFonts w:asciiTheme="majorBidi" w:hAnsiTheme="majorBidi" w:hint="cs"/>
          <w:sz w:val="30"/>
          <w:szCs w:val="30"/>
          <w:cs/>
          <w:lang w:val="en-GB"/>
        </w:rPr>
        <w:t xml:space="preserve">      </w:t>
      </w:r>
      <w:r w:rsidR="00FB4C9B" w:rsidRPr="00FB4C9B">
        <w:rPr>
          <w:rFonts w:asciiTheme="majorBidi" w:hAnsiTheme="majorBidi"/>
          <w:sz w:val="30"/>
          <w:szCs w:val="30"/>
          <w:cs/>
          <w:lang w:val="en-GB"/>
        </w:rPr>
        <w:t xml:space="preserve">ดังกล่าวไม่ตํ่ากว่า </w:t>
      </w:r>
      <w:r w:rsidR="00CB51BF" w:rsidRPr="00CB51BF">
        <w:rPr>
          <w:rFonts w:asciiTheme="majorBidi" w:hAnsiTheme="majorBidi"/>
          <w:sz w:val="30"/>
          <w:szCs w:val="30"/>
        </w:rPr>
        <w:t>6</w:t>
      </w:r>
      <w:r w:rsidR="00FB4C9B" w:rsidRPr="00FB4C9B">
        <w:rPr>
          <w:rFonts w:asciiTheme="majorBidi" w:hAnsiTheme="majorBidi"/>
          <w:sz w:val="30"/>
          <w:szCs w:val="30"/>
          <w:cs/>
          <w:lang w:val="en-GB"/>
        </w:rPr>
        <w:t xml:space="preserve"> ล้านบาทต่อปี</w:t>
      </w:r>
    </w:p>
    <w:p w14:paraId="021A6C83" w14:textId="7DEA8DA8" w:rsidR="00086E5E" w:rsidRDefault="00086E5E" w:rsidP="00CE726B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-</w:t>
      </w:r>
      <w:r w:rsidRPr="00CE726B">
        <w:rPr>
          <w:rFonts w:asciiTheme="majorBidi" w:hAnsiTheme="majorBidi" w:cstheme="majorBidi"/>
          <w:sz w:val="30"/>
          <w:szCs w:val="30"/>
          <w:cs/>
        </w:rPr>
        <w:tab/>
      </w:r>
      <w:r w:rsidR="00FB4C9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</w:rPr>
        <w:t>ค่าธรรมเนียมนายทะเบียน ในอัตรา</w:t>
      </w:r>
      <w:r w:rsidR="00122C87" w:rsidRPr="00CE726B">
        <w:rPr>
          <w:rFonts w:asciiTheme="majorBidi" w:hAnsiTheme="majorBidi" w:cstheme="majorBidi" w:hint="cs"/>
          <w:sz w:val="30"/>
          <w:szCs w:val="30"/>
          <w:cs/>
        </w:rPr>
        <w:t>ตามที่นายทะเบียนหน่วยทรัสต์กำหนด</w:t>
      </w:r>
      <w:r w:rsidR="00FB4C9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99CE17D" w14:textId="06C289C7" w:rsidR="00990DEA" w:rsidRPr="00AF3771" w:rsidRDefault="00CB51BF" w:rsidP="00990DEA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B51BF">
        <w:rPr>
          <w:rFonts w:asciiTheme="majorBidi" w:hAnsiTheme="majorBidi" w:cstheme="majorBidi"/>
          <w:sz w:val="30"/>
          <w:szCs w:val="30"/>
        </w:rPr>
        <w:lastRenderedPageBreak/>
        <w:t>14</w:t>
      </w:r>
      <w:r w:rsidR="00990DEA" w:rsidRPr="00CE726B">
        <w:rPr>
          <w:rFonts w:asciiTheme="majorBidi" w:hAnsiTheme="majorBidi" w:cstheme="majorBidi"/>
          <w:sz w:val="30"/>
          <w:szCs w:val="30"/>
        </w:rPr>
        <w:tab/>
      </w:r>
      <w:r w:rsidR="00990DEA" w:rsidRPr="00CE726B">
        <w:rPr>
          <w:rFonts w:asciiTheme="majorBidi" w:hAnsiTheme="majorBidi" w:cstheme="majorBidi"/>
          <w:sz w:val="30"/>
          <w:szCs w:val="30"/>
          <w:cs/>
        </w:rPr>
        <w:t>รายการธุรกิจกับกิจการที่เกี่ยวข้องกัน</w:t>
      </w:r>
    </w:p>
    <w:p w14:paraId="228357CC" w14:textId="77777777" w:rsidR="00990DEA" w:rsidRPr="00DE32CF" w:rsidRDefault="00990DEA" w:rsidP="00990D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23CBE95B" w14:textId="6F5CAC4E" w:rsidR="00990DEA" w:rsidRPr="00CE726B" w:rsidRDefault="00990DEA" w:rsidP="00990DEA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435800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5544F8">
        <w:rPr>
          <w:rFonts w:asciiTheme="majorBidi" w:hAnsiTheme="majorBidi" w:hint="cs"/>
          <w:sz w:val="30"/>
          <w:szCs w:val="30"/>
          <w:cs/>
        </w:rPr>
        <w:t>กลุ่ม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กองทรัสต์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มีรายการธุรกิจระหว่างกันที่สำคัญกับ</w:t>
      </w:r>
      <w:r w:rsidRPr="00CE726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ผู้จัดการกองทรัสต์ ทรัสตี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และกิจการอื่นซึ่งมีผู้ถือหุ้นและ/หรือกรรมการเดียวกันกับผู้จัดการกองทรัสต์</w:t>
      </w:r>
      <w:r w:rsidR="00757FDE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ทรัสตี</w:t>
      </w:r>
      <w:r w:rsidR="00757FDE">
        <w:rPr>
          <w:rFonts w:asciiTheme="majorBidi" w:hAnsiTheme="majorBidi" w:cstheme="majorBidi" w:hint="cs"/>
          <w:sz w:val="30"/>
          <w:szCs w:val="30"/>
          <w:cs/>
          <w:lang w:val="en-GB"/>
        </w:rPr>
        <w:t>และ</w:t>
      </w:r>
      <w:r w:rsidR="00757FDE">
        <w:rPr>
          <w:rFonts w:asciiTheme="majorBidi" w:hAnsiTheme="majorBidi" w:hint="cs"/>
          <w:sz w:val="30"/>
          <w:szCs w:val="30"/>
          <w:cs/>
        </w:rPr>
        <w:t>กลุ่ม</w:t>
      </w:r>
      <w:r w:rsidR="00757FDE" w:rsidRPr="00CE726B">
        <w:rPr>
          <w:rFonts w:asciiTheme="majorBidi" w:hAnsiTheme="majorBidi" w:cstheme="majorBidi"/>
          <w:sz w:val="30"/>
          <w:szCs w:val="30"/>
          <w:cs/>
          <w:lang w:val="en-GB"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รายการ</w:t>
      </w:r>
      <w:r w:rsidRPr="00CE726B">
        <w:rPr>
          <w:rFonts w:asciiTheme="majorBidi" w:hAnsiTheme="majorBidi" w:cstheme="majorBidi"/>
          <w:sz w:val="30"/>
          <w:szCs w:val="30"/>
          <w:cs/>
        </w:rPr>
        <w:t>ที่สำคัญดังกล่าวสำหรับ</w:t>
      </w:r>
      <w:r w:rsidR="001D3FB3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8A0D6F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CB51BF" w:rsidRPr="00CB51BF">
        <w:rPr>
          <w:rFonts w:asciiTheme="majorBidi" w:hAnsiTheme="majorBidi" w:cstheme="majorBidi"/>
          <w:sz w:val="30"/>
          <w:szCs w:val="30"/>
        </w:rPr>
        <w:t>31</w:t>
      </w:r>
      <w:r w:rsidRPr="008A0D6F">
        <w:rPr>
          <w:rFonts w:asciiTheme="majorBidi" w:hAnsiTheme="majorBidi" w:cstheme="majorBidi"/>
          <w:sz w:val="30"/>
          <w:szCs w:val="30"/>
        </w:rPr>
        <w:t xml:space="preserve"> </w:t>
      </w:r>
      <w:r w:rsidR="001D3FB3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B51BF" w:rsidRPr="00CB51BF">
        <w:rPr>
          <w:rFonts w:asciiTheme="majorBidi" w:hAnsiTheme="majorBidi" w:cstheme="majorBidi"/>
          <w:sz w:val="30"/>
          <w:szCs w:val="30"/>
        </w:rPr>
        <w:t>2563</w:t>
      </w:r>
      <w:r w:rsidR="00B467D3">
        <w:rPr>
          <w:rFonts w:asciiTheme="majorBidi" w:hAnsiTheme="majorBidi" w:cstheme="majorBidi"/>
          <w:sz w:val="30"/>
          <w:szCs w:val="30"/>
        </w:rPr>
        <w:t xml:space="preserve"> </w:t>
      </w:r>
      <w:r w:rsidR="00B467D3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CB51BF" w:rsidRPr="00CB51BF">
        <w:rPr>
          <w:rFonts w:asciiTheme="majorBidi" w:hAnsiTheme="majorBidi" w:cstheme="majorBidi"/>
          <w:sz w:val="30"/>
          <w:szCs w:val="30"/>
        </w:rPr>
        <w:t>2562</w:t>
      </w:r>
      <w:r w:rsidRPr="008A0D6F">
        <w:rPr>
          <w:rFonts w:asciiTheme="majorBidi" w:hAnsiTheme="majorBidi" w:cstheme="majorBidi"/>
          <w:sz w:val="30"/>
          <w:szCs w:val="30"/>
          <w:cs/>
        </w:rPr>
        <w:t xml:space="preserve"> มีดังต่อไปนี้</w:t>
      </w:r>
    </w:p>
    <w:p w14:paraId="60C3FD08" w14:textId="77777777" w:rsidR="00990DEA" w:rsidRPr="00DE32CF" w:rsidRDefault="00990DEA" w:rsidP="00990DEA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9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530"/>
        <w:gridCol w:w="1530"/>
        <w:gridCol w:w="3150"/>
      </w:tblGrid>
      <w:tr w:rsidR="00990DEA" w:rsidRPr="00CE726B" w14:paraId="479FA8F7" w14:textId="77777777" w:rsidTr="00990DEA">
        <w:trPr>
          <w:cantSplit/>
          <w:tblHeader/>
        </w:trPr>
        <w:tc>
          <w:tcPr>
            <w:tcW w:w="3780" w:type="dxa"/>
          </w:tcPr>
          <w:p w14:paraId="59CF05DB" w14:textId="77777777" w:rsidR="00990DEA" w:rsidRPr="00CE726B" w:rsidRDefault="00990DEA" w:rsidP="00990DE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6207640" w14:textId="2F3F3CD7" w:rsidR="00990DEA" w:rsidRPr="004A78A8" w:rsidRDefault="00CB51BF" w:rsidP="00990DEA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CB51BF">
              <w:rPr>
                <w:rFonts w:asciiTheme="majorBidi" w:hAnsiTheme="majorBidi" w:cstheme="majorBidi"/>
                <w:b w:val="0"/>
                <w:bCs w:val="0"/>
              </w:rPr>
              <w:t>2563</w:t>
            </w:r>
          </w:p>
        </w:tc>
        <w:tc>
          <w:tcPr>
            <w:tcW w:w="1530" w:type="dxa"/>
          </w:tcPr>
          <w:p w14:paraId="56657155" w14:textId="0366F791" w:rsidR="00990DEA" w:rsidRPr="004A78A8" w:rsidRDefault="00CB51BF" w:rsidP="00990DEA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CB51BF">
              <w:rPr>
                <w:rFonts w:asciiTheme="majorBidi" w:hAnsiTheme="majorBidi" w:cstheme="majorBidi"/>
                <w:b w:val="0"/>
                <w:bCs w:val="0"/>
              </w:rPr>
              <w:t>2562</w:t>
            </w:r>
          </w:p>
        </w:tc>
        <w:tc>
          <w:tcPr>
            <w:tcW w:w="3150" w:type="dxa"/>
          </w:tcPr>
          <w:p w14:paraId="0CB99BEE" w14:textId="77777777" w:rsidR="00990DEA" w:rsidRPr="004A78A8" w:rsidRDefault="00990DEA" w:rsidP="00990DEA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4A78A8">
              <w:rPr>
                <w:rFonts w:asciiTheme="majorBidi" w:hAnsiTheme="majorBidi" w:cstheme="majorBidi"/>
                <w:b w:val="0"/>
                <w:bCs w:val="0"/>
                <w:cs/>
              </w:rPr>
              <w:t>นโยบายการกำหนดราคา</w:t>
            </w:r>
          </w:p>
        </w:tc>
      </w:tr>
      <w:tr w:rsidR="00990DEA" w:rsidRPr="00CE726B" w14:paraId="0EF87815" w14:textId="77777777" w:rsidTr="00990DEA">
        <w:trPr>
          <w:cantSplit/>
          <w:tblHeader/>
        </w:trPr>
        <w:tc>
          <w:tcPr>
            <w:tcW w:w="3780" w:type="dxa"/>
          </w:tcPr>
          <w:p w14:paraId="5321EBB6" w14:textId="77777777" w:rsidR="00990DEA" w:rsidRPr="00CE726B" w:rsidRDefault="00990DEA" w:rsidP="00990DE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2"/>
          </w:tcPr>
          <w:p w14:paraId="575C991B" w14:textId="77777777" w:rsidR="00990DEA" w:rsidRPr="00CE726B" w:rsidRDefault="00990DEA" w:rsidP="00990DEA">
            <w:pPr>
              <w:pStyle w:val="Heading9"/>
              <w:jc w:val="center"/>
              <w:rPr>
                <w:rFonts w:asciiTheme="majorBidi" w:hAnsiTheme="majorBidi" w:cstheme="majorBidi"/>
                <w:cs/>
              </w:rPr>
            </w:pPr>
            <w:r w:rsidRPr="00CE726B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  <w:tc>
          <w:tcPr>
            <w:tcW w:w="3150" w:type="dxa"/>
          </w:tcPr>
          <w:p w14:paraId="166A818B" w14:textId="77777777" w:rsidR="00990DEA" w:rsidRPr="00CE726B" w:rsidRDefault="00990DEA" w:rsidP="00990DEA">
            <w:pPr>
              <w:pStyle w:val="Heading9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90DEA" w:rsidRPr="00CE726B" w14:paraId="1B92F0AB" w14:textId="77777777" w:rsidTr="00990DEA">
        <w:trPr>
          <w:cantSplit/>
        </w:trPr>
        <w:tc>
          <w:tcPr>
            <w:tcW w:w="3780" w:type="dxa"/>
          </w:tcPr>
          <w:p w14:paraId="6D237526" w14:textId="77777777" w:rsidR="00990DEA" w:rsidRPr="00CE726B" w:rsidRDefault="00990DEA" w:rsidP="00990DEA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E726B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530" w:type="dxa"/>
          </w:tcPr>
          <w:p w14:paraId="04522380" w14:textId="77777777" w:rsidR="00990DEA" w:rsidRPr="00CE726B" w:rsidRDefault="00990DEA" w:rsidP="00990DEA">
            <w:pPr>
              <w:tabs>
                <w:tab w:val="decimal" w:pos="10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E28A02B" w14:textId="77777777" w:rsidR="00990DEA" w:rsidRPr="00CE726B" w:rsidRDefault="00990DEA" w:rsidP="00990DE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</w:tcPr>
          <w:p w14:paraId="57957413" w14:textId="77777777" w:rsidR="00990DEA" w:rsidRPr="00CE726B" w:rsidRDefault="00990DEA" w:rsidP="00990DE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0DEA" w:rsidRPr="00CE726B" w14:paraId="35A12293" w14:textId="77777777" w:rsidTr="00990DEA">
        <w:trPr>
          <w:cantSplit/>
        </w:trPr>
        <w:tc>
          <w:tcPr>
            <w:tcW w:w="3780" w:type="dxa"/>
          </w:tcPr>
          <w:p w14:paraId="6F279BF2" w14:textId="77777777" w:rsidR="00990DEA" w:rsidRPr="00CE726B" w:rsidRDefault="00990DEA" w:rsidP="00990DEA">
            <w:pPr>
              <w:ind w:firstLine="160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530" w:type="dxa"/>
          </w:tcPr>
          <w:p w14:paraId="5D968C39" w14:textId="47A8AD8A" w:rsidR="00990DEA" w:rsidRPr="00CE726B" w:rsidRDefault="00CB51BF" w:rsidP="00990DEA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CD38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530" w:type="dxa"/>
          </w:tcPr>
          <w:p w14:paraId="738E438A" w14:textId="50FD0653" w:rsidR="00990DEA" w:rsidRPr="00CE726B" w:rsidRDefault="00297648" w:rsidP="00990DEA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764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358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3150" w:type="dxa"/>
          </w:tcPr>
          <w:p w14:paraId="33C2075C" w14:textId="77777777" w:rsidR="00990DEA" w:rsidRPr="00CE726B" w:rsidRDefault="00990DEA" w:rsidP="00990DEA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ตามเกณฑ์ที่ระบุในหนังสือชี้ชวน</w:t>
            </w:r>
          </w:p>
        </w:tc>
      </w:tr>
      <w:tr w:rsidR="00990DEA" w:rsidRPr="00CE726B" w14:paraId="3B38AFED" w14:textId="77777777" w:rsidTr="00990DEA">
        <w:trPr>
          <w:cantSplit/>
        </w:trPr>
        <w:tc>
          <w:tcPr>
            <w:tcW w:w="3780" w:type="dxa"/>
          </w:tcPr>
          <w:p w14:paraId="01B82631" w14:textId="77777777" w:rsidR="00990DEA" w:rsidRPr="00CE726B" w:rsidRDefault="00990DEA" w:rsidP="00990DEA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="Angsana New" w:hAnsi="Angsana New"/>
                <w:sz w:val="30"/>
                <w:szCs w:val="30"/>
                <w:cs/>
              </w:rPr>
              <w:t xml:space="preserve">บริษัท หลักทรัพย์จัดการกองทุน กรุงไทย </w:t>
            </w:r>
            <w:r w:rsidRPr="00CE726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E726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E726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E726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E726B">
              <w:rPr>
                <w:rFonts w:ascii="Angsana New" w:hAnsi="Angsana New"/>
                <w:sz w:val="30"/>
                <w:szCs w:val="30"/>
                <w:cs/>
              </w:rPr>
              <w:t>จำกัด (มหาชน</w:t>
            </w:r>
            <w:r w:rsidRPr="00CE726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</w:tcPr>
          <w:p w14:paraId="109DCF8A" w14:textId="77777777" w:rsidR="00990DEA" w:rsidRPr="00CE726B" w:rsidRDefault="00990DEA" w:rsidP="00990DEA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12F9B48" w14:textId="77777777" w:rsidR="00990DEA" w:rsidRPr="00CE726B" w:rsidRDefault="00990DEA" w:rsidP="00990DEA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</w:tcPr>
          <w:p w14:paraId="6A64E1D6" w14:textId="77777777" w:rsidR="00990DEA" w:rsidRPr="00CE726B" w:rsidRDefault="00990DEA" w:rsidP="00990DE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90DEA" w:rsidRPr="00CE726B" w14:paraId="6E090FDA" w14:textId="77777777" w:rsidTr="00990DEA">
        <w:trPr>
          <w:cantSplit/>
        </w:trPr>
        <w:tc>
          <w:tcPr>
            <w:tcW w:w="3780" w:type="dxa"/>
          </w:tcPr>
          <w:p w14:paraId="08C1E121" w14:textId="77777777" w:rsidR="00990DEA" w:rsidRPr="00CE726B" w:rsidRDefault="00990DEA" w:rsidP="00990DEA">
            <w:pPr>
              <w:spacing w:line="240" w:lineRule="auto"/>
              <w:ind w:left="166" w:right="-109" w:hanging="166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ค่าธรรมเนียมทรัสตี</w:t>
            </w:r>
          </w:p>
        </w:tc>
        <w:tc>
          <w:tcPr>
            <w:tcW w:w="1530" w:type="dxa"/>
          </w:tcPr>
          <w:p w14:paraId="10E67426" w14:textId="4401C5BC" w:rsidR="00990DEA" w:rsidRPr="00CE726B" w:rsidRDefault="00297648" w:rsidP="00990DEA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764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D38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530" w:type="dxa"/>
          </w:tcPr>
          <w:p w14:paraId="7402A261" w14:textId="4DDC7298" w:rsidR="00990DEA" w:rsidRPr="00CE726B" w:rsidRDefault="00CB51BF" w:rsidP="00990DEA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90D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150" w:type="dxa"/>
          </w:tcPr>
          <w:p w14:paraId="241C5582" w14:textId="77777777" w:rsidR="00990DEA" w:rsidRPr="00CE726B" w:rsidRDefault="00990DEA" w:rsidP="00990DE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ตามเกณฑ์ที่ระบุในหนังสือชี้ชวน</w:t>
            </w:r>
          </w:p>
        </w:tc>
      </w:tr>
      <w:tr w:rsidR="00990DEA" w:rsidRPr="00CE726B" w14:paraId="42B29E80" w14:textId="77777777" w:rsidTr="00990DEA">
        <w:trPr>
          <w:cantSplit/>
        </w:trPr>
        <w:tc>
          <w:tcPr>
            <w:tcW w:w="3780" w:type="dxa"/>
          </w:tcPr>
          <w:p w14:paraId="6CB1FDCD" w14:textId="77777777" w:rsidR="00990DEA" w:rsidRPr="00CE726B" w:rsidRDefault="00990DEA" w:rsidP="00990DEA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="Angsana New" w:hAnsi="Angsana New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530" w:type="dxa"/>
          </w:tcPr>
          <w:p w14:paraId="036298FD" w14:textId="77777777" w:rsidR="00990DEA" w:rsidRPr="00CE726B" w:rsidRDefault="00990DEA" w:rsidP="00990DEA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893CA98" w14:textId="77777777" w:rsidR="00990DEA" w:rsidRPr="00CE726B" w:rsidRDefault="00990DEA" w:rsidP="00990DEA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</w:tcPr>
          <w:p w14:paraId="58D01B42" w14:textId="77777777" w:rsidR="00990DEA" w:rsidRPr="00CE726B" w:rsidRDefault="00990DEA" w:rsidP="00990DE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0DEA" w:rsidRPr="00CE726B" w14:paraId="41657C6A" w14:textId="77777777" w:rsidTr="00990DEA">
        <w:trPr>
          <w:cantSplit/>
        </w:trPr>
        <w:tc>
          <w:tcPr>
            <w:tcW w:w="3780" w:type="dxa"/>
          </w:tcPr>
          <w:p w14:paraId="59776113" w14:textId="77777777" w:rsidR="00990DEA" w:rsidRPr="00CE726B" w:rsidRDefault="00990DEA" w:rsidP="00990DEA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รายได้ดอกเบี้ย</w:t>
            </w:r>
          </w:p>
        </w:tc>
        <w:tc>
          <w:tcPr>
            <w:tcW w:w="1530" w:type="dxa"/>
          </w:tcPr>
          <w:p w14:paraId="53D4082B" w14:textId="3F5040CB" w:rsidR="00990DEA" w:rsidRPr="00CE726B" w:rsidRDefault="00CB51BF" w:rsidP="00990DEA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30" w:type="dxa"/>
          </w:tcPr>
          <w:p w14:paraId="084A338A" w14:textId="3042FA57" w:rsidR="00990DEA" w:rsidRPr="00B14F41" w:rsidRDefault="00297648" w:rsidP="00990DEA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9764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  <w:r w:rsidR="00CB51BF" w:rsidRPr="00CB51B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</w:t>
            </w:r>
          </w:p>
        </w:tc>
        <w:tc>
          <w:tcPr>
            <w:tcW w:w="3150" w:type="dxa"/>
          </w:tcPr>
          <w:p w14:paraId="21A7E769" w14:textId="11B20410" w:rsidR="00990DEA" w:rsidRPr="00CE726B" w:rsidRDefault="00990DEA" w:rsidP="00990DE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F4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อัตราดอกเบี้ยร้อยละ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297648" w:rsidRPr="0029764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="00CB51BF" w:rsidRPr="00CB51B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125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</w:t>
            </w:r>
            <w:r w:rsidRPr="00B14F4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="00297648" w:rsidRPr="0029764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</w:t>
            </w:r>
            <w:r w:rsidRPr="00B14F4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="00CB51BF" w:rsidRPr="00CB51B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="00297648" w:rsidRPr="0029764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  <w:r w:rsidR="00CB51BF" w:rsidRPr="00CB51B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  <w:r w:rsidRPr="00B14F4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ต่อปี</w:t>
            </w:r>
          </w:p>
        </w:tc>
      </w:tr>
      <w:tr w:rsidR="00990DEA" w:rsidRPr="00CE726B" w14:paraId="021E79A2" w14:textId="77777777" w:rsidTr="00990DEA">
        <w:trPr>
          <w:cantSplit/>
        </w:trPr>
        <w:tc>
          <w:tcPr>
            <w:tcW w:w="3780" w:type="dxa"/>
          </w:tcPr>
          <w:p w14:paraId="6D62BD1B" w14:textId="77777777" w:rsidR="00990DEA" w:rsidRPr="00CE726B" w:rsidRDefault="00990DEA" w:rsidP="00990DE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E726B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  <w:p w14:paraId="7FFDA366" w14:textId="77777777" w:rsidR="00990DEA" w:rsidRPr="00CE726B" w:rsidRDefault="00990DEA" w:rsidP="00990DEA">
            <w:pPr>
              <w:spacing w:line="240" w:lineRule="auto"/>
              <w:ind w:firstLine="1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530" w:type="dxa"/>
          </w:tcPr>
          <w:p w14:paraId="416C931A" w14:textId="77777777" w:rsidR="00990DEA" w:rsidRDefault="00990DEA" w:rsidP="00990DEA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44AF01" w14:textId="7A4BB574" w:rsidR="005832C2" w:rsidRPr="005832C2" w:rsidRDefault="00CB51BF" w:rsidP="005832C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832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530" w:type="dxa"/>
          </w:tcPr>
          <w:p w14:paraId="59FA5CE1" w14:textId="77777777" w:rsidR="00990DEA" w:rsidRDefault="00990DEA" w:rsidP="00990DEA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CA0152" w14:textId="6DA1EEA0" w:rsidR="00990DEA" w:rsidRPr="00CE726B" w:rsidRDefault="00CB51BF" w:rsidP="00990DEA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358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3150" w:type="dxa"/>
          </w:tcPr>
          <w:p w14:paraId="04A1A1FA" w14:textId="77777777" w:rsidR="00990DEA" w:rsidRPr="00CE726B" w:rsidRDefault="00990DEA" w:rsidP="00990DE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CF989C" w14:textId="77777777" w:rsidR="00990DEA" w:rsidRPr="00CE726B" w:rsidRDefault="00990DEA" w:rsidP="00990DE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990DEA" w:rsidRPr="00CE726B" w14:paraId="6411FCD3" w14:textId="77777777" w:rsidTr="00990DEA">
        <w:trPr>
          <w:cantSplit/>
        </w:trPr>
        <w:tc>
          <w:tcPr>
            <w:tcW w:w="3780" w:type="dxa"/>
          </w:tcPr>
          <w:p w14:paraId="662CF0F9" w14:textId="77777777" w:rsidR="00990DEA" w:rsidRPr="00CE726B" w:rsidRDefault="00990DEA" w:rsidP="00990DEA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="Angsana New" w:hAnsi="Angsana New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530" w:type="dxa"/>
          </w:tcPr>
          <w:p w14:paraId="65257858" w14:textId="77777777" w:rsidR="00990DEA" w:rsidRPr="00CE726B" w:rsidRDefault="00990DEA" w:rsidP="00990DEA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986AA6C" w14:textId="77777777" w:rsidR="00990DEA" w:rsidRPr="00CE726B" w:rsidRDefault="00990DEA" w:rsidP="00990DEA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</w:tcPr>
          <w:p w14:paraId="6E44E4FF" w14:textId="77777777" w:rsidR="00990DEA" w:rsidRPr="00CE726B" w:rsidRDefault="00990DEA" w:rsidP="00990DE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90DEA" w:rsidRPr="00CE726B" w14:paraId="1638B41F" w14:textId="77777777" w:rsidTr="00990DEA">
        <w:trPr>
          <w:cantSplit/>
        </w:trPr>
        <w:tc>
          <w:tcPr>
            <w:tcW w:w="3780" w:type="dxa"/>
          </w:tcPr>
          <w:p w14:paraId="211D23F7" w14:textId="77777777" w:rsidR="00990DEA" w:rsidRPr="00CE726B" w:rsidRDefault="00990DEA" w:rsidP="00990DEA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รายได้ค่าเช่า</w:t>
            </w:r>
          </w:p>
        </w:tc>
        <w:tc>
          <w:tcPr>
            <w:tcW w:w="1530" w:type="dxa"/>
          </w:tcPr>
          <w:p w14:paraId="7D75D3E1" w14:textId="7A6AC868" w:rsidR="00990DEA" w:rsidRPr="00CE726B" w:rsidRDefault="00CC3E99" w:rsidP="00CC3E99">
            <w:pPr>
              <w:tabs>
                <w:tab w:val="decimal" w:pos="10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5832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30" w:type="dxa"/>
          </w:tcPr>
          <w:p w14:paraId="2C4E574D" w14:textId="6140DA6F" w:rsidR="00990DEA" w:rsidRPr="00B14F41" w:rsidRDefault="00297648" w:rsidP="00990DEA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9764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  <w:r w:rsidR="00CB51BF" w:rsidRPr="00CB51B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43580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29764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</w:t>
            </w:r>
            <w:r w:rsidR="00CB51BF" w:rsidRPr="00CB51B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61</w:t>
            </w:r>
          </w:p>
        </w:tc>
        <w:tc>
          <w:tcPr>
            <w:tcW w:w="3150" w:type="dxa"/>
          </w:tcPr>
          <w:p w14:paraId="5477E27D" w14:textId="77777777" w:rsidR="00990DEA" w:rsidRPr="00CE726B" w:rsidRDefault="00990DEA" w:rsidP="00990DE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</w:tbl>
    <w:p w14:paraId="1862D385" w14:textId="77777777" w:rsidR="00990DEA" w:rsidRPr="00CE726B" w:rsidRDefault="00990DEA" w:rsidP="00990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2594905" w14:textId="3A643808" w:rsidR="00990DEA" w:rsidRPr="00CE726B" w:rsidRDefault="00990DEA" w:rsidP="00990DEA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</w:t>
      </w:r>
      <w:r w:rsidRPr="00C00E79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CB51BF" w:rsidRPr="00CB51BF">
        <w:rPr>
          <w:rFonts w:asciiTheme="majorBidi" w:hAnsiTheme="majorBidi" w:cstheme="majorBidi"/>
          <w:sz w:val="30"/>
          <w:szCs w:val="30"/>
        </w:rPr>
        <w:t>31</w:t>
      </w:r>
      <w:r w:rsidRPr="00C00E7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B51BF" w:rsidRPr="00CB51BF">
        <w:rPr>
          <w:rFonts w:asciiTheme="majorBidi" w:hAnsiTheme="majorBidi" w:cstheme="majorBidi"/>
          <w:sz w:val="30"/>
          <w:szCs w:val="30"/>
        </w:rPr>
        <w:t>2563</w:t>
      </w:r>
      <w:r w:rsidR="00F77E4D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CB51BF" w:rsidRPr="00CB51BF">
        <w:rPr>
          <w:rFonts w:asciiTheme="majorBidi" w:hAnsiTheme="majorBidi" w:cstheme="majorBidi"/>
          <w:sz w:val="30"/>
          <w:szCs w:val="30"/>
        </w:rPr>
        <w:t>2562</w:t>
      </w:r>
      <w:r w:rsidR="00F77E4D">
        <w:rPr>
          <w:rFonts w:asciiTheme="majorBidi" w:hAnsiTheme="majorBidi" w:cstheme="majorBidi"/>
          <w:sz w:val="30"/>
          <w:szCs w:val="30"/>
        </w:rPr>
        <w:t xml:space="preserve"> </w:t>
      </w:r>
      <w:r w:rsidR="005544F8">
        <w:rPr>
          <w:rFonts w:asciiTheme="majorBidi" w:hAnsiTheme="majorBidi" w:hint="cs"/>
          <w:sz w:val="30"/>
          <w:szCs w:val="30"/>
          <w:cs/>
        </w:rPr>
        <w:t>กลุ่ม</w:t>
      </w:r>
      <w:r w:rsidRPr="00CE726B">
        <w:rPr>
          <w:rFonts w:asciiTheme="majorBidi" w:hAnsiTheme="majorBidi" w:cstheme="majorBidi"/>
          <w:sz w:val="30"/>
          <w:szCs w:val="30"/>
          <w:cs/>
        </w:rPr>
        <w:t>กองทรัสต์มียอดคงเหลือกับกิจการที่เกี่ยวข้องกันดังนี้</w:t>
      </w:r>
    </w:p>
    <w:p w14:paraId="56530507" w14:textId="77777777" w:rsidR="00990DEA" w:rsidRPr="00CE726B" w:rsidRDefault="00990DEA" w:rsidP="00990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50" w:type="dxa"/>
        <w:tblInd w:w="450" w:type="dxa"/>
        <w:tblLook w:val="04A0" w:firstRow="1" w:lastRow="0" w:firstColumn="1" w:lastColumn="0" w:noHBand="0" w:noVBand="1"/>
      </w:tblPr>
      <w:tblGrid>
        <w:gridCol w:w="6086"/>
        <w:gridCol w:w="1371"/>
        <w:gridCol w:w="34"/>
        <w:gridCol w:w="227"/>
        <w:gridCol w:w="34"/>
        <w:gridCol w:w="1264"/>
        <w:gridCol w:w="34"/>
      </w:tblGrid>
      <w:tr w:rsidR="00990DEA" w:rsidRPr="00CE726B" w14:paraId="1B6D89EE" w14:textId="77777777" w:rsidTr="00990DEA">
        <w:trPr>
          <w:tblHeader/>
        </w:trPr>
        <w:tc>
          <w:tcPr>
            <w:tcW w:w="6086" w:type="dxa"/>
          </w:tcPr>
          <w:p w14:paraId="0268D1D5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05" w:type="dxa"/>
            <w:gridSpan w:val="2"/>
          </w:tcPr>
          <w:p w14:paraId="0A46857D" w14:textId="5DEECB8C" w:rsidR="00990DEA" w:rsidRPr="00B14F41" w:rsidRDefault="00CB51BF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1" w:type="dxa"/>
            <w:gridSpan w:val="2"/>
          </w:tcPr>
          <w:p w14:paraId="4E7BCD3A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  <w:gridSpan w:val="2"/>
          </w:tcPr>
          <w:p w14:paraId="7E7CF91B" w14:textId="74A68443" w:rsidR="00990DEA" w:rsidRPr="00B14F41" w:rsidRDefault="00CB51BF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90DEA" w:rsidRPr="00CE726B" w14:paraId="4A9A3492" w14:textId="77777777" w:rsidTr="00990DEA">
        <w:trPr>
          <w:tblHeader/>
        </w:trPr>
        <w:tc>
          <w:tcPr>
            <w:tcW w:w="6086" w:type="dxa"/>
          </w:tcPr>
          <w:p w14:paraId="54513285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964" w:type="dxa"/>
            <w:gridSpan w:val="6"/>
          </w:tcPr>
          <w:p w14:paraId="4A0C07F6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(</w:t>
            </w: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90DEA" w:rsidRPr="00CE726B" w14:paraId="331C9B1A" w14:textId="77777777" w:rsidTr="00990DEA">
        <w:trPr>
          <w:tblHeader/>
        </w:trPr>
        <w:tc>
          <w:tcPr>
            <w:tcW w:w="6086" w:type="dxa"/>
          </w:tcPr>
          <w:p w14:paraId="18DF9477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เงินฝากธนาคาร</w:t>
            </w:r>
          </w:p>
        </w:tc>
        <w:tc>
          <w:tcPr>
            <w:tcW w:w="1405" w:type="dxa"/>
            <w:gridSpan w:val="2"/>
          </w:tcPr>
          <w:p w14:paraId="544F6163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  <w:gridSpan w:val="2"/>
          </w:tcPr>
          <w:p w14:paraId="0457E9BC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3BAE91D0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990DEA" w:rsidRPr="00CE726B" w14:paraId="13444E3E" w14:textId="77777777" w:rsidTr="00990DEA">
        <w:trPr>
          <w:tblHeader/>
        </w:trPr>
        <w:tc>
          <w:tcPr>
            <w:tcW w:w="6086" w:type="dxa"/>
          </w:tcPr>
          <w:p w14:paraId="6B76F34F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405" w:type="dxa"/>
            <w:gridSpan w:val="2"/>
          </w:tcPr>
          <w:p w14:paraId="4D6106C0" w14:textId="21089C99" w:rsidR="00990DEA" w:rsidRPr="00B14F41" w:rsidRDefault="00CB51BF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853E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1" w:type="dxa"/>
            <w:gridSpan w:val="2"/>
          </w:tcPr>
          <w:p w14:paraId="1E4CC0B4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018981C7" w14:textId="1B1CAC3B" w:rsidR="00990DEA" w:rsidRPr="00B14F41" w:rsidRDefault="00297648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97648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</w:t>
            </w:r>
            <w:r w:rsidR="00990DEA" w:rsidRPr="00B14F4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22</w:t>
            </w:r>
            <w:r w:rsidRPr="00297648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</w:t>
            </w:r>
          </w:p>
        </w:tc>
      </w:tr>
      <w:tr w:rsidR="00990DEA" w:rsidRPr="00CE726B" w14:paraId="071180D5" w14:textId="77777777" w:rsidTr="00990DEA">
        <w:trPr>
          <w:tblHeader/>
        </w:trPr>
        <w:tc>
          <w:tcPr>
            <w:tcW w:w="6086" w:type="dxa"/>
          </w:tcPr>
          <w:p w14:paraId="3E7A54AD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5" w:type="dxa"/>
            <w:gridSpan w:val="2"/>
          </w:tcPr>
          <w:p w14:paraId="760F4002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  <w:gridSpan w:val="2"/>
          </w:tcPr>
          <w:p w14:paraId="42177613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19199FBB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990DEA" w:rsidRPr="00CE726B" w14:paraId="27D8A9B2" w14:textId="77777777" w:rsidTr="00990DEA">
        <w:trPr>
          <w:tblHeader/>
        </w:trPr>
        <w:tc>
          <w:tcPr>
            <w:tcW w:w="6086" w:type="dxa"/>
          </w:tcPr>
          <w:p w14:paraId="45883230" w14:textId="0625699F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D0D9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ลูกหนี้ค่าเช่าและลูกหนี้อื่น</w:t>
            </w:r>
          </w:p>
        </w:tc>
        <w:tc>
          <w:tcPr>
            <w:tcW w:w="1405" w:type="dxa"/>
            <w:gridSpan w:val="2"/>
          </w:tcPr>
          <w:p w14:paraId="14FA27DE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  <w:gridSpan w:val="2"/>
          </w:tcPr>
          <w:p w14:paraId="5BD82D9D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0F5AC232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990DEA" w:rsidRPr="00CE726B" w14:paraId="52148044" w14:textId="77777777" w:rsidTr="00990DEA">
        <w:trPr>
          <w:tblHeader/>
        </w:trPr>
        <w:tc>
          <w:tcPr>
            <w:tcW w:w="6086" w:type="dxa"/>
          </w:tcPr>
          <w:p w14:paraId="3DF2C79D" w14:textId="77777777" w:rsidR="00990DEA" w:rsidRPr="009D0D90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405" w:type="dxa"/>
            <w:gridSpan w:val="2"/>
          </w:tcPr>
          <w:p w14:paraId="25E0A37C" w14:textId="72EE666D" w:rsidR="00990DEA" w:rsidRPr="00B14F41" w:rsidRDefault="00CB51BF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 w:hint="cs"/>
                <w:sz w:val="30"/>
                <w:szCs w:val="30"/>
              </w:rPr>
              <w:t>24</w:t>
            </w:r>
            <w:r w:rsidR="00F752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1" w:type="dxa"/>
            <w:gridSpan w:val="2"/>
          </w:tcPr>
          <w:p w14:paraId="35EC9088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4F718BFE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990DEA" w:rsidRPr="00CE726B" w14:paraId="66270698" w14:textId="77777777" w:rsidTr="00990DEA">
        <w:trPr>
          <w:tblHeader/>
        </w:trPr>
        <w:tc>
          <w:tcPr>
            <w:tcW w:w="6086" w:type="dxa"/>
          </w:tcPr>
          <w:p w14:paraId="7789873E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405" w:type="dxa"/>
            <w:gridSpan w:val="2"/>
          </w:tcPr>
          <w:p w14:paraId="72164DDB" w14:textId="2421ECEF" w:rsidR="00990DEA" w:rsidRPr="00B14F41" w:rsidRDefault="00CB51BF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F752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1" w:type="dxa"/>
            <w:gridSpan w:val="2"/>
          </w:tcPr>
          <w:p w14:paraId="5CB5BFF8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43927F36" w14:textId="2FC8A2CD" w:rsidR="00990DEA" w:rsidRPr="00B14F41" w:rsidRDefault="00CB51BF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990DEA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990DEA" w:rsidRPr="00CE726B" w14:paraId="70A1EFEC" w14:textId="77777777" w:rsidTr="00990DEA">
        <w:trPr>
          <w:tblHeader/>
        </w:trPr>
        <w:tc>
          <w:tcPr>
            <w:tcW w:w="6086" w:type="dxa"/>
          </w:tcPr>
          <w:p w14:paraId="0234D61B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5" w:type="dxa"/>
            <w:gridSpan w:val="2"/>
          </w:tcPr>
          <w:p w14:paraId="400677F7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  <w:gridSpan w:val="2"/>
          </w:tcPr>
          <w:p w14:paraId="53351460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365B88F5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990DEA" w:rsidRPr="00CE726B" w14:paraId="6CA6EB0C" w14:textId="77777777" w:rsidTr="00990DEA">
        <w:trPr>
          <w:tblHeader/>
        </w:trPr>
        <w:tc>
          <w:tcPr>
            <w:tcW w:w="6086" w:type="dxa"/>
          </w:tcPr>
          <w:p w14:paraId="0F7E3789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83B4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ค่าใช้จ่ายรอการตัดบัญชี</w:t>
            </w:r>
          </w:p>
        </w:tc>
        <w:tc>
          <w:tcPr>
            <w:tcW w:w="1405" w:type="dxa"/>
            <w:gridSpan w:val="2"/>
          </w:tcPr>
          <w:p w14:paraId="78252D8D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  <w:gridSpan w:val="2"/>
          </w:tcPr>
          <w:p w14:paraId="45516F8F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6031AC2C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990DEA" w:rsidRPr="00CE726B" w14:paraId="4F7BD103" w14:textId="77777777" w:rsidTr="00990DEA">
        <w:trPr>
          <w:tblHeader/>
        </w:trPr>
        <w:tc>
          <w:tcPr>
            <w:tcW w:w="6086" w:type="dxa"/>
          </w:tcPr>
          <w:p w14:paraId="5A942E1C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ดุสิตธานี พร็อพเพอร์ตี้ส์ รีท</w:t>
            </w:r>
            <w:r w:rsidRPr="00B14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405" w:type="dxa"/>
            <w:gridSpan w:val="2"/>
          </w:tcPr>
          <w:p w14:paraId="01B9C0AB" w14:textId="2FEEDBF6" w:rsidR="00990DEA" w:rsidRPr="00B14F41" w:rsidRDefault="00CB51BF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853E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61" w:type="dxa"/>
            <w:gridSpan w:val="2"/>
          </w:tcPr>
          <w:p w14:paraId="4E210117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6333A633" w14:textId="3AA166C8" w:rsidR="00990DEA" w:rsidRPr="00B14F41" w:rsidRDefault="00CB51BF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90DEA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990DEA" w:rsidRPr="00CE726B" w14:paraId="2BB5643B" w14:textId="77777777" w:rsidTr="00990DEA">
        <w:trPr>
          <w:tblHeader/>
        </w:trPr>
        <w:tc>
          <w:tcPr>
            <w:tcW w:w="6086" w:type="dxa"/>
          </w:tcPr>
          <w:p w14:paraId="5C0E3BCD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5" w:type="dxa"/>
            <w:gridSpan w:val="2"/>
          </w:tcPr>
          <w:p w14:paraId="29190DE7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  <w:gridSpan w:val="2"/>
          </w:tcPr>
          <w:p w14:paraId="41371602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79542251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990DEA" w:rsidRPr="00CE726B" w14:paraId="01A9C5A6" w14:textId="77777777" w:rsidTr="00990DEA">
        <w:trPr>
          <w:gridAfter w:val="1"/>
          <w:wAfter w:w="34" w:type="dxa"/>
          <w:tblHeader/>
        </w:trPr>
        <w:tc>
          <w:tcPr>
            <w:tcW w:w="6086" w:type="dxa"/>
          </w:tcPr>
          <w:p w14:paraId="68D2E700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เจ้าหนี้อื่น</w:t>
            </w:r>
          </w:p>
        </w:tc>
        <w:tc>
          <w:tcPr>
            <w:tcW w:w="1371" w:type="dxa"/>
          </w:tcPr>
          <w:p w14:paraId="7DF4D459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  <w:gridSpan w:val="2"/>
          </w:tcPr>
          <w:p w14:paraId="34834302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2AAE7420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990DEA" w:rsidRPr="00CE726B" w14:paraId="3916D14B" w14:textId="77777777" w:rsidTr="00990DEA">
        <w:trPr>
          <w:gridAfter w:val="1"/>
          <w:wAfter w:w="34" w:type="dxa"/>
          <w:tblHeader/>
        </w:trPr>
        <w:tc>
          <w:tcPr>
            <w:tcW w:w="6086" w:type="dxa"/>
          </w:tcPr>
          <w:p w14:paraId="6910127F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371" w:type="dxa"/>
          </w:tcPr>
          <w:p w14:paraId="28A27DE3" w14:textId="1ADA6B9A" w:rsidR="00990DEA" w:rsidRPr="00B14F41" w:rsidRDefault="00CB51BF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53E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1" w:type="dxa"/>
            <w:gridSpan w:val="2"/>
          </w:tcPr>
          <w:p w14:paraId="7CC4340B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</w:p>
        </w:tc>
        <w:tc>
          <w:tcPr>
            <w:tcW w:w="1298" w:type="dxa"/>
            <w:gridSpan w:val="2"/>
          </w:tcPr>
          <w:p w14:paraId="0E0D8E3F" w14:textId="4B07FB31" w:rsidR="00990DEA" w:rsidRPr="00B14F41" w:rsidRDefault="00CB51BF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990DEA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990DEA" w:rsidRPr="00CE726B" w14:paraId="3AB4C279" w14:textId="77777777" w:rsidTr="00990DEA">
        <w:trPr>
          <w:gridAfter w:val="1"/>
          <w:wAfter w:w="34" w:type="dxa"/>
          <w:tblHeader/>
        </w:trPr>
        <w:tc>
          <w:tcPr>
            <w:tcW w:w="6086" w:type="dxa"/>
          </w:tcPr>
          <w:p w14:paraId="3B67EBE2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371" w:type="dxa"/>
          </w:tcPr>
          <w:p w14:paraId="1CD11B70" w14:textId="02CA4B76" w:rsidR="00990DEA" w:rsidRPr="00B14F41" w:rsidRDefault="00CB51BF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1" w:type="dxa"/>
            <w:gridSpan w:val="2"/>
          </w:tcPr>
          <w:p w14:paraId="1D166577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</w:p>
        </w:tc>
        <w:tc>
          <w:tcPr>
            <w:tcW w:w="1298" w:type="dxa"/>
            <w:gridSpan w:val="2"/>
          </w:tcPr>
          <w:p w14:paraId="7F3F4E88" w14:textId="75DDA3F8" w:rsidR="00990DEA" w:rsidRPr="00B14F41" w:rsidRDefault="00CB51BF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90DEA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422</w:t>
            </w:r>
          </w:p>
        </w:tc>
      </w:tr>
      <w:tr w:rsidR="00990DEA" w:rsidRPr="00CE726B" w14:paraId="577465DC" w14:textId="77777777" w:rsidTr="00990DEA">
        <w:trPr>
          <w:gridAfter w:val="1"/>
          <w:wAfter w:w="34" w:type="dxa"/>
          <w:tblHeader/>
        </w:trPr>
        <w:tc>
          <w:tcPr>
            <w:tcW w:w="6086" w:type="dxa"/>
          </w:tcPr>
          <w:p w14:paraId="43957A97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</w:tcPr>
          <w:p w14:paraId="588CDC81" w14:textId="3406DF1B" w:rsidR="00990DEA" w:rsidRPr="00B14F41" w:rsidRDefault="00CB51BF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9F29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809</w:t>
            </w:r>
          </w:p>
        </w:tc>
        <w:tc>
          <w:tcPr>
            <w:tcW w:w="261" w:type="dxa"/>
            <w:gridSpan w:val="2"/>
          </w:tcPr>
          <w:p w14:paraId="2EF41F0D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657F58F" w14:textId="3B8085D2" w:rsidR="00990DEA" w:rsidRPr="00B14F41" w:rsidRDefault="00CB51BF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 w:rsidR="00990DEA" w:rsidRPr="00B14F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990DEA" w:rsidRPr="00CE726B" w14:paraId="37C117B6" w14:textId="77777777" w:rsidTr="00990DEA">
        <w:trPr>
          <w:gridAfter w:val="1"/>
          <w:wAfter w:w="34" w:type="dxa"/>
          <w:tblHeader/>
        </w:trPr>
        <w:tc>
          <w:tcPr>
            <w:tcW w:w="6086" w:type="dxa"/>
          </w:tcPr>
          <w:p w14:paraId="27748CE1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  <w:tcBorders>
              <w:top w:val="double" w:sz="4" w:space="0" w:color="auto"/>
            </w:tcBorders>
          </w:tcPr>
          <w:p w14:paraId="3D4D530E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14:paraId="5A780638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8" w:type="dxa"/>
            <w:gridSpan w:val="2"/>
            <w:tcBorders>
              <w:top w:val="double" w:sz="4" w:space="0" w:color="auto"/>
            </w:tcBorders>
          </w:tcPr>
          <w:p w14:paraId="49936CC8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990DEA" w:rsidRPr="00CE726B" w14:paraId="2432A9F2" w14:textId="77777777" w:rsidTr="00990DEA">
        <w:trPr>
          <w:gridAfter w:val="1"/>
          <w:wAfter w:w="34" w:type="dxa"/>
          <w:tblHeader/>
        </w:trPr>
        <w:tc>
          <w:tcPr>
            <w:tcW w:w="6086" w:type="dxa"/>
          </w:tcPr>
          <w:p w14:paraId="05B77FE8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371" w:type="dxa"/>
          </w:tcPr>
          <w:p w14:paraId="6BB29223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  <w:gridSpan w:val="2"/>
          </w:tcPr>
          <w:p w14:paraId="3C9D4505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786DB7D7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</w:tr>
      <w:tr w:rsidR="00990DEA" w:rsidRPr="00CE726B" w14:paraId="3DFEFC93" w14:textId="77777777" w:rsidTr="00990DEA">
        <w:trPr>
          <w:gridAfter w:val="1"/>
          <w:wAfter w:w="34" w:type="dxa"/>
          <w:tblHeader/>
        </w:trPr>
        <w:tc>
          <w:tcPr>
            <w:tcW w:w="6086" w:type="dxa"/>
          </w:tcPr>
          <w:p w14:paraId="46AE5FB0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29" w:hanging="16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หลักทรัพย์จัดการกองทุน</w:t>
            </w:r>
            <w:r w:rsidRPr="00B14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กรุงไทย จำกัด (มหาชน) </w:t>
            </w:r>
          </w:p>
        </w:tc>
        <w:tc>
          <w:tcPr>
            <w:tcW w:w="1371" w:type="dxa"/>
          </w:tcPr>
          <w:p w14:paraId="2A99B450" w14:textId="20B5F03E" w:rsidR="00990DEA" w:rsidRPr="00B14F41" w:rsidRDefault="00CB51BF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  <w:r w:rsidR="009F29B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53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</w:t>
            </w:r>
          </w:p>
        </w:tc>
        <w:tc>
          <w:tcPr>
            <w:tcW w:w="261" w:type="dxa"/>
            <w:gridSpan w:val="2"/>
          </w:tcPr>
          <w:p w14:paraId="65A71E94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574CF279" w14:textId="10202566" w:rsidR="00990DEA" w:rsidRPr="00B14F41" w:rsidRDefault="00CB51BF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</w:t>
            </w:r>
            <w:r w:rsidR="00990DEA" w:rsidRPr="00B14F4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151</w:t>
            </w:r>
          </w:p>
        </w:tc>
      </w:tr>
      <w:tr w:rsidR="00990DEA" w:rsidRPr="00CE726B" w14:paraId="57766050" w14:textId="77777777" w:rsidTr="00990DEA">
        <w:trPr>
          <w:gridAfter w:val="1"/>
          <w:wAfter w:w="34" w:type="dxa"/>
          <w:tblHeader/>
        </w:trPr>
        <w:tc>
          <w:tcPr>
            <w:tcW w:w="6086" w:type="dxa"/>
          </w:tcPr>
          <w:p w14:paraId="7A2C6D77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ดุสิตธานี พร็อพเพอร์ตี้ส์ รีท</w:t>
            </w:r>
            <w:r w:rsidRPr="00B14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157054CF" w14:textId="6004421A" w:rsidR="00990DEA" w:rsidRPr="00B14F41" w:rsidRDefault="00CB51BF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</w:t>
            </w:r>
            <w:r w:rsidR="009F29B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0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</w:t>
            </w:r>
          </w:p>
        </w:tc>
        <w:tc>
          <w:tcPr>
            <w:tcW w:w="261" w:type="dxa"/>
            <w:gridSpan w:val="2"/>
          </w:tcPr>
          <w:p w14:paraId="1172564E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</w:tcPr>
          <w:p w14:paraId="6A659E4A" w14:textId="1E9A658B" w:rsidR="00990DEA" w:rsidRPr="00B14F41" w:rsidRDefault="00CB51BF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  <w:r w:rsidR="00990DEA" w:rsidRPr="00B14F4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8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</w:t>
            </w:r>
          </w:p>
        </w:tc>
      </w:tr>
      <w:tr w:rsidR="00990DEA" w:rsidRPr="00CE726B" w14:paraId="49BFF830" w14:textId="77777777" w:rsidTr="00990DEA">
        <w:trPr>
          <w:gridAfter w:val="1"/>
          <w:wAfter w:w="34" w:type="dxa"/>
          <w:tblHeader/>
        </w:trPr>
        <w:tc>
          <w:tcPr>
            <w:tcW w:w="6086" w:type="dxa"/>
          </w:tcPr>
          <w:p w14:paraId="7359B853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B14F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</w:tcPr>
          <w:p w14:paraId="54012B22" w14:textId="50DA2C73" w:rsidR="00990DEA" w:rsidRPr="00B14F41" w:rsidRDefault="00CB51BF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3</w:t>
            </w:r>
            <w:r w:rsidR="009F29B5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9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43</w:t>
            </w:r>
          </w:p>
        </w:tc>
        <w:tc>
          <w:tcPr>
            <w:tcW w:w="261" w:type="dxa"/>
            <w:gridSpan w:val="2"/>
          </w:tcPr>
          <w:p w14:paraId="4BE08F3E" w14:textId="77777777" w:rsidR="00990DEA" w:rsidRPr="00B14F41" w:rsidRDefault="00990DEA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6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E419D7" w14:textId="4F11FBAE" w:rsidR="00990DEA" w:rsidRPr="00CE726B" w:rsidRDefault="00CB51BF" w:rsidP="009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4</w:t>
            </w:r>
            <w:r w:rsidR="00990DEA" w:rsidRPr="00B14F41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0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8</w:t>
            </w:r>
          </w:p>
        </w:tc>
      </w:tr>
    </w:tbl>
    <w:p w14:paraId="64A13449" w14:textId="77777777" w:rsidR="00990DEA" w:rsidRDefault="00990DEA" w:rsidP="00990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452DAB4" w14:textId="62C83AD6" w:rsidR="00990DEA" w:rsidRDefault="00990DEA" w:rsidP="00990DEA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DF4CF6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ในการประชุมคณะกรรมการบริษัทของผู้จัดการกองทรัสต์เมื่อวันที่ </w:t>
      </w:r>
      <w:r w:rsidR="00CB51BF" w:rsidRPr="00CB51BF">
        <w:rPr>
          <w:rFonts w:asciiTheme="majorBidi" w:hAnsiTheme="majorBidi" w:cstheme="majorBidi"/>
          <w:sz w:val="30"/>
          <w:szCs w:val="30"/>
        </w:rPr>
        <w:t>3</w:t>
      </w:r>
      <w:r w:rsidRPr="00DF4CF6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CB51BF" w:rsidRPr="00CB51BF">
        <w:rPr>
          <w:rFonts w:asciiTheme="majorBidi" w:hAnsiTheme="majorBidi" w:cstheme="majorBidi"/>
          <w:sz w:val="30"/>
          <w:szCs w:val="30"/>
        </w:rPr>
        <w:t>2563</w:t>
      </w:r>
      <w:r w:rsidRPr="00DF4CF6">
        <w:rPr>
          <w:rFonts w:asciiTheme="majorBidi" w:hAnsiTheme="majorBidi" w:cstheme="majorBidi"/>
          <w:sz w:val="30"/>
          <w:szCs w:val="30"/>
          <w:cs/>
        </w:rPr>
        <w:t xml:space="preserve"> คณะกรรมการได้มีมติอนุมัติให้บริษัทย่อยที่กองทรัสต์เข้าลงทุนปรับโครงสร้างทางการเงินโดยเพิ่มทุนในบริษัท ดุสิตธานี รีท จำกัด และให้บริษัท ดุสิตธานี รีท จำกัด เพิ่มทุนใน บริษัท ดุสิตมัลดีฟส์ อินเวสเม้นท์ จำกัด และให้บริษัท ดุสิตมัลดีฟส์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DF4CF6">
        <w:rPr>
          <w:rFonts w:asciiTheme="majorBidi" w:hAnsiTheme="majorBidi" w:cstheme="majorBidi"/>
          <w:sz w:val="30"/>
          <w:szCs w:val="30"/>
          <w:cs/>
        </w:rPr>
        <w:t xml:space="preserve">อินเวสเม้นท์ จำกัด ชำระคืนเงินกู้ยืมระยะสั้นแก่กองทรัสต์ </w:t>
      </w:r>
    </w:p>
    <w:p w14:paraId="641E924C" w14:textId="3D8818FF" w:rsidR="00990DEA" w:rsidRDefault="00990DEA" w:rsidP="00990DEA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933C568" w14:textId="77777777" w:rsidR="008436C4" w:rsidRDefault="008436C4" w:rsidP="00990DEA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C2EFAAB" w14:textId="77777777" w:rsidR="00430710" w:rsidRDefault="00430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97F331C" w14:textId="61661E07" w:rsidR="00430710" w:rsidRPr="00297510" w:rsidRDefault="00CB51BF" w:rsidP="00430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en-GB"/>
        </w:rPr>
      </w:pPr>
      <w:r w:rsidRPr="00CB51BF">
        <w:rPr>
          <w:rFonts w:ascii="Angsana New" w:hAnsi="Angsana New"/>
          <w:b/>
          <w:bCs/>
          <w:sz w:val="30"/>
          <w:szCs w:val="30"/>
        </w:rPr>
        <w:lastRenderedPageBreak/>
        <w:t>15</w:t>
      </w:r>
      <w:r w:rsidR="00430710" w:rsidRPr="00F324F9">
        <w:rPr>
          <w:rFonts w:ascii="Angsana New" w:hAnsi="Angsana New"/>
          <w:b/>
          <w:bCs/>
          <w:sz w:val="30"/>
          <w:szCs w:val="30"/>
          <w:cs/>
          <w:lang w:val="en-GB"/>
        </w:rPr>
        <w:tab/>
        <w:t>ส่วนของผู้ถือหน่วย</w:t>
      </w:r>
      <w:r w:rsidR="00430710" w:rsidRPr="00F324F9">
        <w:rPr>
          <w:rFonts w:ascii="Angsana New" w:hAnsi="Angsana New" w:hint="cs"/>
          <w:b/>
          <w:bCs/>
          <w:sz w:val="30"/>
          <w:szCs w:val="30"/>
          <w:cs/>
          <w:lang w:val="en-GB"/>
        </w:rPr>
        <w:t>ทรัสต์</w:t>
      </w:r>
    </w:p>
    <w:p w14:paraId="4FD8B866" w14:textId="77777777" w:rsidR="00430710" w:rsidRPr="00D75C6A" w:rsidRDefault="00430710" w:rsidP="00430710">
      <w:pPr>
        <w:spacing w:line="240" w:lineRule="auto"/>
        <w:ind w:left="544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72"/>
        <w:gridCol w:w="999"/>
        <w:gridCol w:w="1152"/>
        <w:gridCol w:w="270"/>
        <w:gridCol w:w="1170"/>
        <w:gridCol w:w="270"/>
        <w:gridCol w:w="1143"/>
        <w:gridCol w:w="270"/>
        <w:gridCol w:w="1188"/>
      </w:tblGrid>
      <w:tr w:rsidR="00430710" w:rsidRPr="00F34486" w14:paraId="1D6D609D" w14:textId="77777777" w:rsidTr="00201905">
        <w:trPr>
          <w:cantSplit/>
          <w:tblHeader/>
        </w:trPr>
        <w:tc>
          <w:tcPr>
            <w:tcW w:w="2772" w:type="dxa"/>
          </w:tcPr>
          <w:p w14:paraId="48270B3A" w14:textId="77777777" w:rsidR="00430710" w:rsidRPr="00342831" w:rsidRDefault="00430710" w:rsidP="00201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</w:tcPr>
          <w:p w14:paraId="1CE698AC" w14:textId="77777777" w:rsidR="00430710" w:rsidRPr="00F34486" w:rsidRDefault="00430710" w:rsidP="00201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592" w:type="dxa"/>
            <w:gridSpan w:val="3"/>
          </w:tcPr>
          <w:p w14:paraId="557BC7D7" w14:textId="512F79D5" w:rsidR="00430710" w:rsidRPr="00D41CAF" w:rsidRDefault="00CB51BF" w:rsidP="00201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601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51B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B51B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8AE5648" w14:textId="77777777" w:rsidR="00430710" w:rsidRPr="002A36A1" w:rsidRDefault="00430710" w:rsidP="00201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1" w:type="dxa"/>
            <w:gridSpan w:val="3"/>
          </w:tcPr>
          <w:p w14:paraId="2330AD19" w14:textId="058FD8BF" w:rsidR="00430710" w:rsidRPr="002A36A1" w:rsidRDefault="00CB51BF" w:rsidP="00201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51B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30710" w:rsidRPr="00F34486" w14:paraId="69AD368B" w14:textId="77777777" w:rsidTr="00201905">
        <w:trPr>
          <w:cantSplit/>
          <w:tblHeader/>
        </w:trPr>
        <w:tc>
          <w:tcPr>
            <w:tcW w:w="2772" w:type="dxa"/>
          </w:tcPr>
          <w:p w14:paraId="08203A49" w14:textId="77777777" w:rsidR="00430710" w:rsidRPr="00342831" w:rsidRDefault="00430710" w:rsidP="00201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</w:tcPr>
          <w:p w14:paraId="5768AE6D" w14:textId="77777777" w:rsidR="00430710" w:rsidRPr="00D41CAF" w:rsidRDefault="00430710" w:rsidP="00201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หน่ว</w:t>
            </w:r>
            <w:r w:rsidRPr="00D41CAF">
              <w:rPr>
                <w:rFonts w:ascii="Angsana New" w:hAnsi="Angsana New"/>
                <w:sz w:val="30"/>
                <w:szCs w:val="30"/>
                <w:cs/>
              </w:rPr>
              <w:t>ยลงทุน</w:t>
            </w:r>
          </w:p>
        </w:tc>
        <w:tc>
          <w:tcPr>
            <w:tcW w:w="1152" w:type="dxa"/>
          </w:tcPr>
          <w:p w14:paraId="65F8765E" w14:textId="77777777" w:rsidR="00430710" w:rsidRPr="002A36A1" w:rsidRDefault="00430710" w:rsidP="00201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36A1">
              <w:rPr>
                <w:rFonts w:ascii="Angsana New" w:hAnsi="Angsana New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70" w:type="dxa"/>
          </w:tcPr>
          <w:p w14:paraId="07E1EE23" w14:textId="77777777" w:rsidR="00430710" w:rsidRPr="002A36A1" w:rsidRDefault="00430710" w:rsidP="00201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1795D1B" w14:textId="77777777" w:rsidR="00430710" w:rsidRPr="00F34486" w:rsidRDefault="00430710" w:rsidP="00201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27F5849D" w14:textId="77777777" w:rsidR="00430710" w:rsidRPr="00F34486" w:rsidRDefault="00430710" w:rsidP="00201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10ED5088" w14:textId="77777777" w:rsidR="00430710" w:rsidRPr="00F34486" w:rsidRDefault="00430710" w:rsidP="00201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70" w:type="dxa"/>
          </w:tcPr>
          <w:p w14:paraId="7B373A0C" w14:textId="77777777" w:rsidR="00430710" w:rsidRPr="00F34486" w:rsidRDefault="00430710" w:rsidP="00201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10BACF3E" w14:textId="77777777" w:rsidR="00430710" w:rsidRPr="00F34486" w:rsidRDefault="00430710" w:rsidP="00201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430710" w:rsidRPr="00F34486" w14:paraId="1FEE9101" w14:textId="77777777" w:rsidTr="00201905">
        <w:trPr>
          <w:cantSplit/>
          <w:tblHeader/>
        </w:trPr>
        <w:tc>
          <w:tcPr>
            <w:tcW w:w="2772" w:type="dxa"/>
          </w:tcPr>
          <w:p w14:paraId="3512551A" w14:textId="77777777" w:rsidR="00430710" w:rsidRPr="00342831" w:rsidRDefault="00430710" w:rsidP="00201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</w:tcPr>
          <w:p w14:paraId="1B57A1C9" w14:textId="77777777" w:rsidR="00430710" w:rsidRPr="00F34486" w:rsidRDefault="00430710" w:rsidP="00201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463" w:type="dxa"/>
            <w:gridSpan w:val="7"/>
          </w:tcPr>
          <w:p w14:paraId="0BE65F9C" w14:textId="77777777" w:rsidR="00430710" w:rsidRPr="00D41CAF" w:rsidRDefault="00430710" w:rsidP="00201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1CA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41C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D41CAF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D41C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41C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30710" w:rsidRPr="00142EB0" w14:paraId="0C8E047C" w14:textId="77777777" w:rsidTr="00201905">
        <w:trPr>
          <w:cantSplit/>
        </w:trPr>
        <w:tc>
          <w:tcPr>
            <w:tcW w:w="2772" w:type="dxa"/>
          </w:tcPr>
          <w:p w14:paraId="66C820DD" w14:textId="77777777" w:rsidR="00430710" w:rsidRPr="00F34486" w:rsidRDefault="00430710" w:rsidP="00201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ทุนที่ได้รับจากผู้ถือหน่วย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ทรัสต์</w:t>
            </w:r>
          </w:p>
        </w:tc>
        <w:tc>
          <w:tcPr>
            <w:tcW w:w="999" w:type="dxa"/>
          </w:tcPr>
          <w:p w14:paraId="26A1AF21" w14:textId="77777777" w:rsidR="00430710" w:rsidRPr="00F34486" w:rsidRDefault="00430710" w:rsidP="00201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3C84D99" w14:textId="77777777" w:rsidR="00430710" w:rsidRPr="005F63D5" w:rsidRDefault="00430710" w:rsidP="00201905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6559A6E" w14:textId="77777777" w:rsidR="00430710" w:rsidRPr="005F63D5" w:rsidRDefault="00430710" w:rsidP="00201905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D12627A" w14:textId="77777777" w:rsidR="00430710" w:rsidRPr="005F63D5" w:rsidRDefault="00430710" w:rsidP="00201905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558A71B" w14:textId="77777777" w:rsidR="00430710" w:rsidRPr="005F63D5" w:rsidRDefault="00430710" w:rsidP="00201905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shd w:val="clear" w:color="auto" w:fill="auto"/>
          </w:tcPr>
          <w:p w14:paraId="250F86E9" w14:textId="77777777" w:rsidR="00430710" w:rsidRPr="005F63D5" w:rsidRDefault="00430710" w:rsidP="00201905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B752CA" w14:textId="77777777" w:rsidR="00430710" w:rsidRPr="005F63D5" w:rsidRDefault="00430710" w:rsidP="00201905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16EFE76D" w14:textId="77777777" w:rsidR="00430710" w:rsidRPr="005F63D5" w:rsidRDefault="00430710" w:rsidP="00201905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0710" w:rsidRPr="00F34486" w14:paraId="51634B37" w14:textId="77777777" w:rsidTr="00201905">
        <w:trPr>
          <w:cantSplit/>
        </w:trPr>
        <w:tc>
          <w:tcPr>
            <w:tcW w:w="2772" w:type="dxa"/>
          </w:tcPr>
          <w:p w14:paraId="3F4ED241" w14:textId="42D86CA6" w:rsidR="00430710" w:rsidRPr="00D41CAF" w:rsidRDefault="00430710" w:rsidP="00201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450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ณ วันที่ </w:t>
            </w:r>
            <w:r w:rsidR="00CB51BF" w:rsidRPr="00CB51BF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C24506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2450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มกราคม</w:t>
            </w:r>
          </w:p>
        </w:tc>
        <w:tc>
          <w:tcPr>
            <w:tcW w:w="999" w:type="dxa"/>
          </w:tcPr>
          <w:p w14:paraId="4DE4CCD9" w14:textId="77777777" w:rsidR="00430710" w:rsidRPr="002A36A1" w:rsidRDefault="00430710" w:rsidP="00201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D937460" w14:textId="77777777" w:rsidR="00430710" w:rsidRPr="005F63D5" w:rsidRDefault="00430710" w:rsidP="00201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E47504" w14:textId="77777777" w:rsidR="00430710" w:rsidRPr="005F63D5" w:rsidRDefault="00430710" w:rsidP="00201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6A1B1A" w14:textId="77777777" w:rsidR="00430710" w:rsidRPr="005F63D5" w:rsidRDefault="00430710" w:rsidP="00201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9EB000" w14:textId="77777777" w:rsidR="00430710" w:rsidRPr="005F63D5" w:rsidRDefault="00430710" w:rsidP="00201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7AD2DDFE" w14:textId="77777777" w:rsidR="00430710" w:rsidRPr="005F63D5" w:rsidRDefault="00430710" w:rsidP="00201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9B4BFE" w14:textId="77777777" w:rsidR="00430710" w:rsidRPr="005F63D5" w:rsidRDefault="00430710" w:rsidP="00201905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0EBF0659" w14:textId="77777777" w:rsidR="00430710" w:rsidRPr="005F63D5" w:rsidRDefault="00430710" w:rsidP="00201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6556" w:rsidRPr="00F34486" w14:paraId="489720FA" w14:textId="77777777" w:rsidTr="00201905">
        <w:trPr>
          <w:cantSplit/>
        </w:trPr>
        <w:tc>
          <w:tcPr>
            <w:tcW w:w="2772" w:type="dxa"/>
          </w:tcPr>
          <w:p w14:paraId="69495060" w14:textId="77777777" w:rsidR="00F06556" w:rsidRPr="00F34486" w:rsidRDefault="00F06556" w:rsidP="00F0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- หน่วย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ทรัสต์</w:t>
            </w:r>
          </w:p>
        </w:tc>
        <w:tc>
          <w:tcPr>
            <w:tcW w:w="999" w:type="dxa"/>
          </w:tcPr>
          <w:p w14:paraId="3C9D5315" w14:textId="328218E3" w:rsidR="00F06556" w:rsidRPr="00F34486" w:rsidRDefault="00297648" w:rsidP="00F0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7648">
              <w:rPr>
                <w:rFonts w:ascii="Angsana New" w:hAnsi="Angsana New"/>
                <w:sz w:val="30"/>
                <w:szCs w:val="30"/>
              </w:rPr>
              <w:t>8</w:t>
            </w:r>
            <w:r w:rsidR="00F06556" w:rsidRPr="00F34486">
              <w:rPr>
                <w:rFonts w:ascii="Angsana New" w:hAnsi="Angsana New"/>
                <w:sz w:val="30"/>
                <w:szCs w:val="30"/>
              </w:rPr>
              <w:t>.</w:t>
            </w:r>
            <w:r w:rsidRPr="00297648">
              <w:rPr>
                <w:rFonts w:ascii="Angsana New" w:hAnsi="Angsana New"/>
                <w:sz w:val="30"/>
                <w:szCs w:val="30"/>
              </w:rPr>
              <w:t>9</w:t>
            </w:r>
            <w:r w:rsidR="00CB51BF" w:rsidRPr="00CB51BF">
              <w:rPr>
                <w:rFonts w:ascii="Angsana New" w:hAnsi="Angsana New"/>
                <w:sz w:val="30"/>
                <w:szCs w:val="30"/>
              </w:rPr>
              <w:t>3</w:t>
            </w:r>
            <w:r w:rsidRPr="00297648">
              <w:rPr>
                <w:rFonts w:ascii="Angsana New" w:hAnsi="Angsana New"/>
                <w:sz w:val="30"/>
                <w:szCs w:val="30"/>
              </w:rPr>
              <w:t>0</w:t>
            </w:r>
            <w:r w:rsidR="00CB51BF" w:rsidRPr="00CB51B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7A892F28" w14:textId="7E91688D" w:rsidR="00F06556" w:rsidRPr="00F06556" w:rsidRDefault="00297648" w:rsidP="00F0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297648">
              <w:rPr>
                <w:rFonts w:ascii="Angsana New" w:hAnsi="Angsana New" w:hint="cs"/>
                <w:sz w:val="30"/>
                <w:szCs w:val="30"/>
              </w:rPr>
              <w:t>7</w:t>
            </w:r>
            <w:r w:rsidR="00CB51BF" w:rsidRPr="00CB51BF">
              <w:rPr>
                <w:rFonts w:ascii="Angsana New" w:hAnsi="Angsana New" w:hint="cs"/>
                <w:sz w:val="30"/>
                <w:szCs w:val="30"/>
              </w:rPr>
              <w:t>11</w:t>
            </w:r>
            <w:r w:rsidR="00F06556" w:rsidRPr="00F0655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CB51BF" w:rsidRPr="00CB51BF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297648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7BE30C43" w14:textId="77777777" w:rsidR="00F06556" w:rsidRPr="00F06556" w:rsidRDefault="00F06556" w:rsidP="00F0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5A548F" w14:textId="089A466C" w:rsidR="00F06556" w:rsidRPr="00F06556" w:rsidRDefault="00CB51BF" w:rsidP="00F0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CB51BF">
              <w:rPr>
                <w:rFonts w:ascii="Angsana New" w:hAnsi="Angsana New" w:hint="cs"/>
                <w:sz w:val="30"/>
                <w:szCs w:val="30"/>
              </w:rPr>
              <w:t>5</w:t>
            </w:r>
            <w:r w:rsidR="00F06556" w:rsidRPr="00F0655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CB51BF">
              <w:rPr>
                <w:rFonts w:ascii="Angsana New" w:hAnsi="Angsana New" w:hint="cs"/>
                <w:sz w:val="30"/>
                <w:szCs w:val="30"/>
              </w:rPr>
              <w:t>4</w:t>
            </w:r>
            <w:r w:rsidR="00297648" w:rsidRPr="00297648">
              <w:rPr>
                <w:rFonts w:ascii="Angsana New" w:hAnsi="Angsana New" w:hint="cs"/>
                <w:sz w:val="30"/>
                <w:szCs w:val="30"/>
              </w:rPr>
              <w:t>07</w:t>
            </w:r>
            <w:r w:rsidR="00F06556" w:rsidRPr="00F0655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297648" w:rsidRPr="00297648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CB51BF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CB51B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46AD348" w14:textId="77777777" w:rsidR="00F06556" w:rsidRPr="005F63D5" w:rsidRDefault="00F06556" w:rsidP="00F0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01384920" w14:textId="50B5A85A" w:rsidR="00F06556" w:rsidRPr="005F63D5" w:rsidRDefault="00CB51BF" w:rsidP="00F0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CB51BF">
              <w:rPr>
                <w:rFonts w:ascii="Angsana New" w:hAnsi="Angsana New"/>
                <w:sz w:val="30"/>
                <w:szCs w:val="30"/>
              </w:rPr>
              <w:t>4</w:t>
            </w:r>
            <w:r w:rsidR="00297648" w:rsidRPr="00297648">
              <w:rPr>
                <w:rFonts w:ascii="Angsana New" w:hAnsi="Angsana New"/>
                <w:sz w:val="30"/>
                <w:szCs w:val="30"/>
              </w:rPr>
              <w:t>09</w:t>
            </w:r>
            <w:r w:rsidR="00F06556" w:rsidRPr="005F63D5">
              <w:rPr>
                <w:rFonts w:ascii="Angsana New" w:hAnsi="Angsana New"/>
                <w:sz w:val="30"/>
                <w:szCs w:val="30"/>
              </w:rPr>
              <w:t>,</w:t>
            </w:r>
            <w:r w:rsidRPr="00CB51BF">
              <w:rPr>
                <w:rFonts w:ascii="Angsana New" w:hAnsi="Angsana New"/>
                <w:sz w:val="30"/>
                <w:szCs w:val="30"/>
              </w:rPr>
              <w:t>4</w:t>
            </w:r>
            <w:r w:rsidR="00297648" w:rsidRPr="00297648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675A0D8A" w14:textId="77777777" w:rsidR="00F06556" w:rsidRPr="005F63D5" w:rsidRDefault="00F06556" w:rsidP="00F06556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04C65AD4" w14:textId="56BB2A9B" w:rsidR="00F06556" w:rsidRPr="005F63D5" w:rsidRDefault="00CB51BF" w:rsidP="00F0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CB51BF">
              <w:rPr>
                <w:rFonts w:ascii="Angsana New" w:hAnsi="Angsana New"/>
                <w:sz w:val="30"/>
                <w:szCs w:val="30"/>
              </w:rPr>
              <w:t>3</w:t>
            </w:r>
            <w:r w:rsidR="00F06556" w:rsidRPr="005F63D5">
              <w:rPr>
                <w:rFonts w:ascii="Angsana New" w:hAnsi="Angsana New"/>
                <w:sz w:val="30"/>
                <w:szCs w:val="30"/>
              </w:rPr>
              <w:t>,</w:t>
            </w:r>
            <w:r w:rsidRPr="00CB51BF">
              <w:rPr>
                <w:rFonts w:ascii="Angsana New" w:hAnsi="Angsana New"/>
                <w:sz w:val="30"/>
                <w:szCs w:val="30"/>
              </w:rPr>
              <w:t>656</w:t>
            </w:r>
            <w:r w:rsidR="00F06556" w:rsidRPr="005F63D5">
              <w:rPr>
                <w:rFonts w:ascii="Angsana New" w:hAnsi="Angsana New"/>
                <w:sz w:val="30"/>
                <w:szCs w:val="30"/>
              </w:rPr>
              <w:t>,</w:t>
            </w:r>
            <w:r w:rsidR="00297648" w:rsidRPr="00297648">
              <w:rPr>
                <w:rFonts w:ascii="Angsana New" w:hAnsi="Angsana New"/>
                <w:sz w:val="30"/>
                <w:szCs w:val="30"/>
              </w:rPr>
              <w:t>0</w:t>
            </w:r>
            <w:r w:rsidRPr="00CB51BF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F06556" w:rsidRPr="00F34486" w14:paraId="7C0966E2" w14:textId="77777777" w:rsidTr="00201905">
        <w:trPr>
          <w:cantSplit/>
        </w:trPr>
        <w:tc>
          <w:tcPr>
            <w:tcW w:w="2772" w:type="dxa"/>
          </w:tcPr>
          <w:p w14:paraId="4584BC8A" w14:textId="77777777" w:rsidR="00D02EB5" w:rsidRDefault="00D02EB5" w:rsidP="00F0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8D8E5DE" w14:textId="70DF0D2B" w:rsidR="00F06556" w:rsidRPr="00F34486" w:rsidRDefault="00F06556" w:rsidP="00F0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03EB">
              <w:rPr>
                <w:rFonts w:ascii="Angsana New" w:hAnsi="Angsana New"/>
                <w:sz w:val="30"/>
                <w:szCs w:val="30"/>
                <w:cs/>
              </w:rPr>
              <w:t>ลดทุน</w:t>
            </w:r>
            <w:r w:rsidRPr="00DB03EB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 w:rsidR="00CB51BF" w:rsidRPr="00CB51BF">
              <w:rPr>
                <w:rFonts w:ascii="Angsana New" w:hAnsi="Angsana New"/>
                <w:sz w:val="30"/>
                <w:szCs w:val="30"/>
                <w:vertAlign w:val="superscript"/>
              </w:rPr>
              <w:t>1</w:t>
            </w:r>
            <w:r w:rsidRPr="00DB03EB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999" w:type="dxa"/>
          </w:tcPr>
          <w:p w14:paraId="63F767B0" w14:textId="32C3010D" w:rsidR="00F06556" w:rsidRPr="00F34486" w:rsidRDefault="00297648" w:rsidP="00F0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7648">
              <w:rPr>
                <w:rFonts w:ascii="Angsana New" w:hAnsi="Angsana New"/>
                <w:sz w:val="30"/>
                <w:szCs w:val="30"/>
              </w:rPr>
              <w:t>0</w:t>
            </w:r>
            <w:r w:rsidR="00F06556">
              <w:rPr>
                <w:rFonts w:ascii="Angsana New" w:hAnsi="Angsana New"/>
                <w:sz w:val="30"/>
                <w:szCs w:val="30"/>
              </w:rPr>
              <w:t>.</w:t>
            </w:r>
            <w:r w:rsidRPr="00297648">
              <w:rPr>
                <w:rFonts w:ascii="Angsana New" w:hAnsi="Angsana New"/>
                <w:sz w:val="30"/>
                <w:szCs w:val="30"/>
              </w:rPr>
              <w:t>07</w:t>
            </w:r>
            <w:r w:rsidR="00CB51BF" w:rsidRPr="00CB51BF">
              <w:rPr>
                <w:rFonts w:ascii="Angsana New" w:hAnsi="Angsana New"/>
                <w:sz w:val="30"/>
                <w:szCs w:val="30"/>
              </w:rPr>
              <w:t>5</w:t>
            </w:r>
            <w:r w:rsidRPr="00297648">
              <w:rPr>
                <w:rFonts w:ascii="Angsana New" w:hAnsi="Angsana New"/>
                <w:sz w:val="30"/>
                <w:szCs w:val="30"/>
              </w:rPr>
              <w:t>0</w:t>
            </w:r>
            <w:r w:rsidR="00D02EB5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297648">
              <w:rPr>
                <w:rFonts w:ascii="Angsana New" w:hAnsi="Angsana New"/>
                <w:sz w:val="30"/>
                <w:szCs w:val="30"/>
              </w:rPr>
              <w:t>0</w:t>
            </w:r>
            <w:r w:rsidR="00D02EB5">
              <w:rPr>
                <w:rFonts w:ascii="Angsana New" w:hAnsi="Angsana New"/>
                <w:sz w:val="30"/>
                <w:szCs w:val="30"/>
              </w:rPr>
              <w:t>.</w:t>
            </w:r>
            <w:r w:rsidRPr="00297648">
              <w:rPr>
                <w:rFonts w:ascii="Angsana New" w:hAnsi="Angsana New"/>
                <w:sz w:val="30"/>
                <w:szCs w:val="30"/>
              </w:rPr>
              <w:t>079</w:t>
            </w:r>
            <w:r w:rsidR="00CB51BF" w:rsidRPr="00CB51B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0B80064C" w14:textId="77777777" w:rsidR="00D02EB5" w:rsidRDefault="00D02EB5" w:rsidP="00F0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  <w:p w14:paraId="2551B650" w14:textId="1D42172E" w:rsidR="00F06556" w:rsidRPr="005F63D5" w:rsidRDefault="00F06556" w:rsidP="00F0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5F63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CBD9B4" w14:textId="77777777" w:rsidR="00F06556" w:rsidRPr="005F63D5" w:rsidRDefault="00F06556" w:rsidP="00F0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C867AF" w14:textId="77777777" w:rsidR="00D02EB5" w:rsidRDefault="00D02EB5" w:rsidP="00F0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  <w:p w14:paraId="096BA28A" w14:textId="7595C400" w:rsidR="00F06556" w:rsidRPr="005F63D5" w:rsidRDefault="00F06556" w:rsidP="00F0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5F63D5">
              <w:rPr>
                <w:rFonts w:ascii="Angsana New" w:hAnsi="Angsana New"/>
                <w:sz w:val="30"/>
                <w:szCs w:val="30"/>
              </w:rPr>
              <w:t>(</w:t>
            </w:r>
            <w:r w:rsidR="00CB51BF" w:rsidRPr="00CB51BF">
              <w:rPr>
                <w:rFonts w:ascii="Angsana New" w:hAnsi="Angsana New"/>
                <w:sz w:val="30"/>
                <w:szCs w:val="30"/>
              </w:rPr>
              <w:t>56</w:t>
            </w:r>
            <w:r w:rsidR="00E51B5C">
              <w:rPr>
                <w:rFonts w:ascii="Angsana New" w:hAnsi="Angsana New"/>
                <w:sz w:val="30"/>
                <w:szCs w:val="30"/>
              </w:rPr>
              <w:t>,</w:t>
            </w:r>
            <w:r w:rsidR="00CB51BF" w:rsidRPr="00CB51BF">
              <w:rPr>
                <w:rFonts w:ascii="Angsana New" w:hAnsi="Angsana New"/>
                <w:sz w:val="30"/>
                <w:szCs w:val="30"/>
              </w:rPr>
              <w:t>4</w:t>
            </w:r>
            <w:r w:rsidR="00297648" w:rsidRPr="00297648">
              <w:rPr>
                <w:rFonts w:ascii="Angsana New" w:hAnsi="Angsana New"/>
                <w:sz w:val="30"/>
                <w:szCs w:val="30"/>
              </w:rPr>
              <w:t>9</w:t>
            </w:r>
            <w:r w:rsidR="00CB51BF" w:rsidRPr="00CB51BF">
              <w:rPr>
                <w:rFonts w:ascii="Angsana New" w:hAnsi="Angsana New"/>
                <w:sz w:val="30"/>
                <w:szCs w:val="30"/>
              </w:rPr>
              <w:t>3</w:t>
            </w:r>
            <w:r w:rsidRPr="005F63D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1473AF0" w14:textId="77777777" w:rsidR="00F06556" w:rsidRPr="005F63D5" w:rsidRDefault="00F06556" w:rsidP="00F0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16D8AFFB" w14:textId="77777777" w:rsidR="00D02EB5" w:rsidRDefault="00D02EB5" w:rsidP="00F0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  <w:p w14:paraId="24ACC282" w14:textId="7F3E5F3D" w:rsidR="00F06556" w:rsidRPr="005F63D5" w:rsidRDefault="00F06556" w:rsidP="00F0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5F63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AECD59" w14:textId="77777777" w:rsidR="00F06556" w:rsidRPr="005F63D5" w:rsidRDefault="00F06556" w:rsidP="00F06556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7289EF0F" w14:textId="77777777" w:rsidR="00D02EB5" w:rsidRDefault="00D02EB5" w:rsidP="00F0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  <w:p w14:paraId="57087F53" w14:textId="7B43F5A4" w:rsidR="00F06556" w:rsidRPr="005F63D5" w:rsidRDefault="00F06556" w:rsidP="00F0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5F63D5">
              <w:rPr>
                <w:rFonts w:ascii="Angsana New" w:hAnsi="Angsana New"/>
                <w:sz w:val="30"/>
                <w:szCs w:val="30"/>
              </w:rPr>
              <w:t>(</w:t>
            </w:r>
            <w:r w:rsidR="00CB51BF" w:rsidRPr="00CB51BF">
              <w:rPr>
                <w:rFonts w:ascii="Angsana New" w:hAnsi="Angsana New"/>
                <w:sz w:val="30"/>
                <w:szCs w:val="30"/>
              </w:rPr>
              <w:t>3</w:t>
            </w:r>
            <w:r w:rsidR="00297648" w:rsidRPr="00297648">
              <w:rPr>
                <w:rFonts w:ascii="Angsana New" w:hAnsi="Angsana New"/>
                <w:sz w:val="30"/>
                <w:szCs w:val="30"/>
              </w:rPr>
              <w:t>0</w:t>
            </w:r>
            <w:r w:rsidRPr="005F63D5">
              <w:rPr>
                <w:rFonts w:ascii="Angsana New" w:hAnsi="Angsana New"/>
                <w:sz w:val="30"/>
                <w:szCs w:val="30"/>
              </w:rPr>
              <w:t>,</w:t>
            </w:r>
            <w:r w:rsidR="00297648" w:rsidRPr="00297648">
              <w:rPr>
                <w:rFonts w:ascii="Angsana New" w:hAnsi="Angsana New"/>
                <w:sz w:val="30"/>
                <w:szCs w:val="30"/>
              </w:rPr>
              <w:t>70</w:t>
            </w:r>
            <w:r w:rsidR="00CB51BF" w:rsidRPr="00CB51BF">
              <w:rPr>
                <w:rFonts w:ascii="Angsana New" w:hAnsi="Angsana New"/>
                <w:sz w:val="30"/>
                <w:szCs w:val="30"/>
              </w:rPr>
              <w:t>5</w:t>
            </w:r>
            <w:r w:rsidRPr="005F63D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06556" w:rsidRPr="00F34486" w14:paraId="5BB9285F" w14:textId="77777777" w:rsidTr="00201905">
        <w:trPr>
          <w:cantSplit/>
        </w:trPr>
        <w:tc>
          <w:tcPr>
            <w:tcW w:w="2772" w:type="dxa"/>
          </w:tcPr>
          <w:p w14:paraId="0FBCD873" w14:textId="5F120B82" w:rsidR="00F06556" w:rsidRPr="00F34486" w:rsidRDefault="00F06556" w:rsidP="00F0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ออกหุ้นเพิ่มทุน</w:t>
            </w:r>
            <w:r w:rsidRPr="00EB57B0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 w:rsidR="00CB51BF" w:rsidRPr="00CB51BF">
              <w:rPr>
                <w:rFonts w:ascii="Angsana New" w:hAnsi="Angsana New"/>
                <w:sz w:val="30"/>
                <w:szCs w:val="30"/>
                <w:vertAlign w:val="superscript"/>
              </w:rPr>
              <w:t>2</w:t>
            </w:r>
            <w:r w:rsidRPr="00EB57B0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999" w:type="dxa"/>
          </w:tcPr>
          <w:p w14:paraId="5AC8806D" w14:textId="0621EB08" w:rsidR="00F06556" w:rsidRPr="00F34486" w:rsidRDefault="00CB51BF" w:rsidP="00F0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51BF">
              <w:rPr>
                <w:rFonts w:ascii="Angsana New" w:hAnsi="Angsana New"/>
                <w:sz w:val="30"/>
                <w:szCs w:val="30"/>
              </w:rPr>
              <w:t>5</w:t>
            </w:r>
            <w:r w:rsidR="00F06556" w:rsidRPr="00870CED">
              <w:rPr>
                <w:rFonts w:ascii="Angsana New" w:hAnsi="Angsana New"/>
                <w:sz w:val="30"/>
                <w:szCs w:val="30"/>
              </w:rPr>
              <w:t>.</w:t>
            </w:r>
            <w:r w:rsidR="00297648" w:rsidRPr="00297648">
              <w:rPr>
                <w:rFonts w:ascii="Angsana New" w:hAnsi="Angsana New"/>
                <w:sz w:val="30"/>
                <w:szCs w:val="30"/>
              </w:rPr>
              <w:t>9000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8F3CED5" w14:textId="7C11846B" w:rsidR="00F06556" w:rsidRPr="005F63D5" w:rsidRDefault="00F06556" w:rsidP="00F0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5F63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52972D" w14:textId="77777777" w:rsidR="00F06556" w:rsidRPr="005F63D5" w:rsidRDefault="00F06556" w:rsidP="00F0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7E4C00" w14:textId="2A2C446E" w:rsidR="00F06556" w:rsidRPr="005F63D5" w:rsidRDefault="0051015E" w:rsidP="00F0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5F63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366DBF" w14:textId="77777777" w:rsidR="00F06556" w:rsidRPr="005F63D5" w:rsidRDefault="00F06556" w:rsidP="00F0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4A1D18BF" w14:textId="5371CA53" w:rsidR="00F06556" w:rsidRPr="005F63D5" w:rsidRDefault="00CB51BF" w:rsidP="00F0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CB51BF">
              <w:rPr>
                <w:rFonts w:ascii="Angsana New" w:hAnsi="Angsana New"/>
                <w:sz w:val="30"/>
                <w:szCs w:val="30"/>
              </w:rPr>
              <w:t>3</w:t>
            </w:r>
            <w:r w:rsidR="00297648" w:rsidRPr="00297648">
              <w:rPr>
                <w:rFonts w:ascii="Angsana New" w:hAnsi="Angsana New"/>
                <w:sz w:val="30"/>
                <w:szCs w:val="30"/>
              </w:rPr>
              <w:t>0</w:t>
            </w:r>
            <w:r w:rsidRPr="00CB51BF">
              <w:rPr>
                <w:rFonts w:ascii="Angsana New" w:hAnsi="Angsana New"/>
                <w:sz w:val="30"/>
                <w:szCs w:val="30"/>
              </w:rPr>
              <w:t>2</w:t>
            </w:r>
            <w:r w:rsidR="00F06556" w:rsidRPr="005F63D5">
              <w:rPr>
                <w:rFonts w:ascii="Angsana New" w:hAnsi="Angsana New"/>
                <w:sz w:val="30"/>
                <w:szCs w:val="30"/>
              </w:rPr>
              <w:t>,</w:t>
            </w:r>
            <w:r w:rsidRPr="00CB51BF">
              <w:rPr>
                <w:rFonts w:ascii="Angsana New" w:hAnsi="Angsana New"/>
                <w:sz w:val="30"/>
                <w:szCs w:val="30"/>
              </w:rPr>
              <w:t>1</w:t>
            </w:r>
            <w:r w:rsidR="00297648" w:rsidRPr="00297648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94B217D" w14:textId="77777777" w:rsidR="00F06556" w:rsidRPr="005F63D5" w:rsidRDefault="00F06556" w:rsidP="00F06556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3250AAE7" w14:textId="740D7A46" w:rsidR="00F06556" w:rsidRPr="005F63D5" w:rsidRDefault="00CB51BF" w:rsidP="00F0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CB51BF">
              <w:rPr>
                <w:rFonts w:ascii="Angsana New" w:hAnsi="Angsana New"/>
                <w:sz w:val="30"/>
                <w:szCs w:val="30"/>
              </w:rPr>
              <w:t>1</w:t>
            </w:r>
            <w:r w:rsidR="00F06556" w:rsidRPr="005F63D5">
              <w:rPr>
                <w:rFonts w:ascii="Angsana New" w:hAnsi="Angsana New"/>
                <w:sz w:val="30"/>
                <w:szCs w:val="30"/>
              </w:rPr>
              <w:t>,</w:t>
            </w:r>
            <w:r w:rsidR="00297648" w:rsidRPr="00297648">
              <w:rPr>
                <w:rFonts w:ascii="Angsana New" w:hAnsi="Angsana New"/>
                <w:sz w:val="30"/>
                <w:szCs w:val="30"/>
              </w:rPr>
              <w:t>78</w:t>
            </w:r>
            <w:r w:rsidRPr="00CB51BF">
              <w:rPr>
                <w:rFonts w:ascii="Angsana New" w:hAnsi="Angsana New"/>
                <w:sz w:val="30"/>
                <w:szCs w:val="30"/>
              </w:rPr>
              <w:t>2</w:t>
            </w:r>
            <w:r w:rsidR="00F06556" w:rsidRPr="005F63D5">
              <w:rPr>
                <w:rFonts w:ascii="Angsana New" w:hAnsi="Angsana New"/>
                <w:sz w:val="30"/>
                <w:szCs w:val="30"/>
              </w:rPr>
              <w:t>,</w:t>
            </w:r>
            <w:r w:rsidRPr="00CB51BF">
              <w:rPr>
                <w:rFonts w:ascii="Angsana New" w:hAnsi="Angsana New"/>
                <w:sz w:val="30"/>
                <w:szCs w:val="30"/>
              </w:rPr>
              <w:t>3</w:t>
            </w:r>
            <w:r w:rsidR="00297648" w:rsidRPr="00297648"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F06556" w:rsidRPr="00F34486" w14:paraId="401957DA" w14:textId="77777777" w:rsidTr="00201905">
        <w:trPr>
          <w:cantSplit/>
        </w:trPr>
        <w:tc>
          <w:tcPr>
            <w:tcW w:w="2772" w:type="dxa"/>
          </w:tcPr>
          <w:p w14:paraId="694EB726" w14:textId="0621B431" w:rsidR="00F06556" w:rsidRPr="00D41CAF" w:rsidRDefault="00F06556" w:rsidP="00F0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03EB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CB51BF" w:rsidRPr="00CB51BF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31</w:t>
            </w:r>
            <w:r w:rsidRPr="00DB03EB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ธันวาคม</w:t>
            </w:r>
            <w:r w:rsidRPr="00DB03EB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9" w:type="dxa"/>
          </w:tcPr>
          <w:p w14:paraId="0BD52990" w14:textId="77777777" w:rsidR="00F06556" w:rsidRPr="002A36A1" w:rsidRDefault="00F06556" w:rsidP="00F06556">
            <w:pPr>
              <w:pStyle w:val="30"/>
              <w:tabs>
                <w:tab w:val="clear" w:pos="360"/>
                <w:tab w:val="clear" w:pos="720"/>
              </w:tabs>
              <w:ind w:left="-1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14:paraId="0BA83D5A" w14:textId="7027A33F" w:rsidR="00F06556" w:rsidRPr="005F63D5" w:rsidRDefault="00297648" w:rsidP="00F0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7648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  <w:r w:rsidR="00CB51BF" w:rsidRPr="00CB51BF">
              <w:rPr>
                <w:rFonts w:ascii="Angsana New" w:hAnsi="Angsana New" w:hint="cs"/>
                <w:b/>
                <w:bCs/>
                <w:sz w:val="30"/>
                <w:szCs w:val="30"/>
              </w:rPr>
              <w:t>11</w:t>
            </w:r>
            <w:r w:rsidR="00F06556" w:rsidRPr="005F63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="00CB51BF" w:rsidRPr="00CB51BF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Pr="00297648">
              <w:rPr>
                <w:rFonts w:ascii="Angsana New" w:hAnsi="Angsana New" w:hint="cs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0465679" w14:textId="77777777" w:rsidR="00F06556" w:rsidRPr="005F63D5" w:rsidRDefault="00F06556" w:rsidP="00F0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5704350" w14:textId="35F4D1CB" w:rsidR="00F06556" w:rsidRPr="005F63D5" w:rsidRDefault="00CB51BF" w:rsidP="00F0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51B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E51B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B51BF">
              <w:rPr>
                <w:rFonts w:ascii="Angsana New" w:hAnsi="Angsana New"/>
                <w:b/>
                <w:bCs/>
                <w:sz w:val="30"/>
                <w:szCs w:val="30"/>
              </w:rPr>
              <w:t>351</w:t>
            </w:r>
            <w:r w:rsidR="00E51B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B51BF">
              <w:rPr>
                <w:rFonts w:ascii="Angsana New" w:hAnsi="Angsana New"/>
                <w:b/>
                <w:bCs/>
                <w:sz w:val="30"/>
                <w:szCs w:val="30"/>
              </w:rPr>
              <w:t>243</w:t>
            </w:r>
          </w:p>
        </w:tc>
        <w:tc>
          <w:tcPr>
            <w:tcW w:w="270" w:type="dxa"/>
            <w:shd w:val="clear" w:color="auto" w:fill="auto"/>
          </w:tcPr>
          <w:p w14:paraId="2ED3285C" w14:textId="77777777" w:rsidR="00F06556" w:rsidRPr="005F63D5" w:rsidRDefault="00F06556" w:rsidP="00F0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</w:tcPr>
          <w:p w14:paraId="75C01228" w14:textId="0D2DCDC9" w:rsidR="00F06556" w:rsidRPr="005F63D5" w:rsidRDefault="00297648" w:rsidP="00F0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7648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  <w:r w:rsidR="00CB51BF" w:rsidRPr="00CB51BF">
              <w:rPr>
                <w:rFonts w:ascii="Angsana New" w:hAnsi="Angsana New" w:hint="cs"/>
                <w:b/>
                <w:bCs/>
                <w:sz w:val="30"/>
                <w:szCs w:val="30"/>
              </w:rPr>
              <w:t>11</w:t>
            </w:r>
            <w:r w:rsidR="00F06556" w:rsidRPr="005F63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="00CB51BF" w:rsidRPr="00CB51BF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Pr="00297648">
              <w:rPr>
                <w:rFonts w:ascii="Angsana New" w:hAnsi="Angsana New" w:hint="cs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64858655" w14:textId="77777777" w:rsidR="00F06556" w:rsidRPr="005F63D5" w:rsidRDefault="00F06556" w:rsidP="00F06556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14:paraId="717F6A2E" w14:textId="79914847" w:rsidR="00F06556" w:rsidRPr="005F63D5" w:rsidRDefault="00CB51BF" w:rsidP="00F0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51BF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="00F06556" w:rsidRPr="005F63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CB51BF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="00297648" w:rsidRPr="00297648">
              <w:rPr>
                <w:rFonts w:ascii="Angsana New" w:hAnsi="Angsana New" w:hint="cs"/>
                <w:b/>
                <w:bCs/>
                <w:sz w:val="30"/>
                <w:szCs w:val="30"/>
              </w:rPr>
              <w:t>07</w:t>
            </w:r>
            <w:r w:rsidR="00F06556" w:rsidRPr="005F63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="00297648" w:rsidRPr="00297648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  <w:r w:rsidRPr="00CB51BF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CB51B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49E86970" w14:textId="77777777" w:rsidR="0055406E" w:rsidRDefault="00554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265135" w14:textId="5E06D0C9" w:rsidR="0055406E" w:rsidRPr="002E3D38" w:rsidRDefault="0055406E" w:rsidP="00554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71"/>
        <w:jc w:val="thaiDistribute"/>
        <w:rPr>
          <w:rFonts w:ascii="Angsana New" w:hAnsi="Angsana New"/>
          <w:sz w:val="30"/>
          <w:szCs w:val="30"/>
        </w:rPr>
      </w:pPr>
      <w:r w:rsidRPr="002E3D38">
        <w:rPr>
          <w:rFonts w:ascii="Angsana New" w:hAnsi="Angsana New"/>
          <w:sz w:val="30"/>
          <w:szCs w:val="30"/>
          <w:vertAlign w:val="superscript"/>
        </w:rPr>
        <w:t>(</w:t>
      </w:r>
      <w:r w:rsidR="00CB51BF" w:rsidRPr="00CB51BF">
        <w:rPr>
          <w:rFonts w:ascii="Angsana New" w:hAnsi="Angsana New"/>
          <w:sz w:val="30"/>
          <w:szCs w:val="30"/>
          <w:vertAlign w:val="superscript"/>
        </w:rPr>
        <w:t>1</w:t>
      </w:r>
      <w:r w:rsidRPr="002E3D38">
        <w:rPr>
          <w:rFonts w:ascii="Angsana New" w:hAnsi="Angsana New"/>
          <w:sz w:val="30"/>
          <w:szCs w:val="30"/>
          <w:vertAlign w:val="superscript"/>
        </w:rPr>
        <w:t>)</w:t>
      </w:r>
      <w:r w:rsidRPr="002E3D38">
        <w:rPr>
          <w:rFonts w:ascii="Angsana New" w:hAnsi="Angsana New" w:hint="cs"/>
          <w:sz w:val="30"/>
          <w:szCs w:val="30"/>
          <w:vertAlign w:val="superscript"/>
          <w:cs/>
        </w:rPr>
        <w:t xml:space="preserve"> </w:t>
      </w:r>
      <w:r w:rsidRPr="002E3D38">
        <w:rPr>
          <w:rFonts w:ascii="Angsana New" w:hAnsi="Angsana New" w:hint="cs"/>
          <w:sz w:val="30"/>
          <w:szCs w:val="30"/>
          <w:cs/>
        </w:rPr>
        <w:t>ใน</w:t>
      </w:r>
      <w:r w:rsidRPr="002E3D38">
        <w:rPr>
          <w:rFonts w:ascii="Angsana New" w:hAnsi="Angsana New"/>
          <w:sz w:val="30"/>
          <w:szCs w:val="30"/>
          <w:cs/>
        </w:rPr>
        <w:t>วันที</w:t>
      </w:r>
      <w:r w:rsidRPr="002E3D38">
        <w:rPr>
          <w:rFonts w:ascii="Angsana New" w:hAnsi="Angsana New" w:hint="cs"/>
          <w:sz w:val="30"/>
          <w:szCs w:val="30"/>
          <w:cs/>
        </w:rPr>
        <w:t>่</w:t>
      </w:r>
      <w:r w:rsidRPr="002E3D38">
        <w:rPr>
          <w:rFonts w:ascii="Angsana New" w:hAnsi="Angsana New"/>
          <w:sz w:val="30"/>
          <w:szCs w:val="30"/>
          <w:cs/>
        </w:rPr>
        <w:t xml:space="preserve"> </w:t>
      </w:r>
      <w:r w:rsidR="00CB51BF" w:rsidRPr="00CB51BF">
        <w:rPr>
          <w:rFonts w:ascii="Angsana New" w:hAnsi="Angsana New"/>
          <w:sz w:val="30"/>
          <w:szCs w:val="30"/>
        </w:rPr>
        <w:t>26</w:t>
      </w:r>
      <w:r w:rsidRPr="002E3D38">
        <w:rPr>
          <w:rFonts w:ascii="Angsana New" w:hAnsi="Angsana New"/>
          <w:sz w:val="30"/>
          <w:szCs w:val="30"/>
          <w:cs/>
        </w:rPr>
        <w:t xml:space="preserve"> กรกฎาคม </w:t>
      </w:r>
      <w:r w:rsidR="00CB51BF" w:rsidRPr="00CB51BF">
        <w:rPr>
          <w:rFonts w:ascii="Angsana New" w:hAnsi="Angsana New"/>
          <w:sz w:val="30"/>
          <w:szCs w:val="30"/>
        </w:rPr>
        <w:t>2562</w:t>
      </w:r>
      <w:r w:rsidRPr="002E3D38">
        <w:rPr>
          <w:rFonts w:ascii="Angsana New" w:hAnsi="Angsana New"/>
          <w:sz w:val="30"/>
          <w:szCs w:val="30"/>
          <w:cs/>
        </w:rPr>
        <w:t xml:space="preserve"> </w:t>
      </w:r>
      <w:r w:rsidRPr="002E3D38">
        <w:rPr>
          <w:rFonts w:ascii="Angsana New" w:hAnsi="Angsana New" w:hint="cs"/>
          <w:sz w:val="30"/>
          <w:szCs w:val="30"/>
          <w:cs/>
        </w:rPr>
        <w:t>กองทรัสต์</w:t>
      </w:r>
      <w:r w:rsidRPr="002E3D38">
        <w:rPr>
          <w:rFonts w:ascii="Angsana New" w:hAnsi="Angsana New"/>
          <w:sz w:val="30"/>
          <w:szCs w:val="30"/>
          <w:cs/>
        </w:rPr>
        <w:t>ได้</w:t>
      </w:r>
      <w:r w:rsidRPr="002E3D38">
        <w:rPr>
          <w:rFonts w:ascii="Angsana New" w:hAnsi="Angsana New" w:hint="cs"/>
          <w:sz w:val="30"/>
          <w:szCs w:val="30"/>
          <w:cs/>
        </w:rPr>
        <w:t xml:space="preserve">ประกาศให้ลดเงินทุนจำนวน </w:t>
      </w:r>
      <w:r w:rsidR="00CB51BF" w:rsidRPr="00CB51BF">
        <w:rPr>
          <w:rFonts w:ascii="Angsana New" w:hAnsi="Angsana New"/>
          <w:sz w:val="30"/>
          <w:szCs w:val="30"/>
        </w:rPr>
        <w:t>3</w:t>
      </w:r>
      <w:r w:rsidR="00297648" w:rsidRPr="002E3D38">
        <w:rPr>
          <w:rFonts w:ascii="Angsana New" w:hAnsi="Angsana New"/>
          <w:sz w:val="30"/>
          <w:szCs w:val="30"/>
        </w:rPr>
        <w:t>0</w:t>
      </w:r>
      <w:r w:rsidRPr="002E3D38">
        <w:rPr>
          <w:rFonts w:ascii="Angsana New" w:hAnsi="Angsana New"/>
          <w:sz w:val="30"/>
          <w:szCs w:val="30"/>
        </w:rPr>
        <w:t>,</w:t>
      </w:r>
      <w:r w:rsidR="00297648" w:rsidRPr="002E3D38">
        <w:rPr>
          <w:rFonts w:ascii="Angsana New" w:hAnsi="Angsana New"/>
          <w:sz w:val="30"/>
          <w:szCs w:val="30"/>
        </w:rPr>
        <w:t>70</w:t>
      </w:r>
      <w:r w:rsidR="00CB51BF" w:rsidRPr="00CB51BF">
        <w:rPr>
          <w:rFonts w:ascii="Angsana New" w:hAnsi="Angsana New"/>
          <w:sz w:val="30"/>
          <w:szCs w:val="30"/>
        </w:rPr>
        <w:t>5</w:t>
      </w:r>
      <w:r w:rsidRPr="002E3D38">
        <w:rPr>
          <w:rFonts w:ascii="Angsana New" w:hAnsi="Angsana New"/>
          <w:sz w:val="30"/>
          <w:szCs w:val="30"/>
        </w:rPr>
        <w:t>,</w:t>
      </w:r>
      <w:r w:rsidR="00297648" w:rsidRPr="002E3D38">
        <w:rPr>
          <w:rFonts w:ascii="Angsana New" w:hAnsi="Angsana New"/>
          <w:sz w:val="30"/>
          <w:szCs w:val="30"/>
        </w:rPr>
        <w:t>000</w:t>
      </w:r>
      <w:r w:rsidRPr="002E3D38">
        <w:rPr>
          <w:rFonts w:ascii="Angsana New" w:hAnsi="Angsana New"/>
          <w:sz w:val="30"/>
          <w:szCs w:val="30"/>
        </w:rPr>
        <w:t xml:space="preserve"> </w:t>
      </w:r>
      <w:r w:rsidRPr="002E3D38">
        <w:rPr>
          <w:rFonts w:ascii="Angsana New" w:hAnsi="Angsana New" w:hint="cs"/>
          <w:sz w:val="30"/>
          <w:szCs w:val="30"/>
          <w:cs/>
        </w:rPr>
        <w:t xml:space="preserve">บาท หรือในอัตราหน่วยละ </w:t>
      </w:r>
      <w:r w:rsidR="00297648" w:rsidRPr="002E3D38">
        <w:rPr>
          <w:rFonts w:ascii="Angsana New" w:hAnsi="Angsana New"/>
          <w:sz w:val="30"/>
          <w:szCs w:val="30"/>
        </w:rPr>
        <w:t>0</w:t>
      </w:r>
      <w:r w:rsidRPr="002E3D38">
        <w:rPr>
          <w:rFonts w:ascii="Angsana New" w:hAnsi="Angsana New"/>
          <w:sz w:val="30"/>
          <w:szCs w:val="30"/>
        </w:rPr>
        <w:t>.</w:t>
      </w:r>
      <w:r w:rsidR="00297648" w:rsidRPr="002E3D38">
        <w:rPr>
          <w:rFonts w:ascii="Angsana New" w:hAnsi="Angsana New"/>
          <w:sz w:val="30"/>
          <w:szCs w:val="30"/>
        </w:rPr>
        <w:t>07</w:t>
      </w:r>
      <w:r w:rsidR="00CB51BF" w:rsidRPr="00CB51BF">
        <w:rPr>
          <w:rFonts w:ascii="Angsana New" w:hAnsi="Angsana New"/>
          <w:sz w:val="30"/>
          <w:szCs w:val="30"/>
        </w:rPr>
        <w:t>5</w:t>
      </w:r>
      <w:r w:rsidR="00297648" w:rsidRPr="002E3D38">
        <w:rPr>
          <w:rFonts w:ascii="Angsana New" w:hAnsi="Angsana New"/>
          <w:sz w:val="30"/>
          <w:szCs w:val="30"/>
        </w:rPr>
        <w:t>0</w:t>
      </w:r>
      <w:r w:rsidRPr="002E3D38">
        <w:rPr>
          <w:rFonts w:ascii="Angsana New" w:hAnsi="Angsana New"/>
          <w:sz w:val="30"/>
          <w:szCs w:val="30"/>
        </w:rPr>
        <w:t xml:space="preserve"> </w:t>
      </w:r>
      <w:r w:rsidRPr="002E3D38">
        <w:rPr>
          <w:rFonts w:ascii="Angsana New" w:hAnsi="Angsana New" w:hint="cs"/>
          <w:sz w:val="30"/>
          <w:szCs w:val="30"/>
          <w:cs/>
        </w:rPr>
        <w:t xml:space="preserve">บาทโดยการลดมูลค่าหน่วยทรัสต์ที่ตราไว้จาก </w:t>
      </w:r>
      <w:r w:rsidR="00297648" w:rsidRPr="002E3D38">
        <w:rPr>
          <w:rFonts w:ascii="Angsana New" w:hAnsi="Angsana New"/>
          <w:sz w:val="30"/>
          <w:szCs w:val="30"/>
        </w:rPr>
        <w:t>8</w:t>
      </w:r>
      <w:r w:rsidRPr="002E3D38">
        <w:rPr>
          <w:rFonts w:ascii="Angsana New" w:hAnsi="Angsana New"/>
          <w:sz w:val="30"/>
          <w:szCs w:val="30"/>
        </w:rPr>
        <w:t>.</w:t>
      </w:r>
      <w:r w:rsidR="00297648" w:rsidRPr="002E3D38">
        <w:rPr>
          <w:rFonts w:ascii="Angsana New" w:hAnsi="Angsana New"/>
          <w:sz w:val="30"/>
          <w:szCs w:val="30"/>
        </w:rPr>
        <w:t>9</w:t>
      </w:r>
      <w:r w:rsidR="00CB51BF" w:rsidRPr="00CB51BF">
        <w:rPr>
          <w:rFonts w:ascii="Angsana New" w:hAnsi="Angsana New"/>
          <w:sz w:val="30"/>
          <w:szCs w:val="30"/>
        </w:rPr>
        <w:t>3</w:t>
      </w:r>
      <w:r w:rsidR="00297648" w:rsidRPr="002E3D38">
        <w:rPr>
          <w:rFonts w:ascii="Angsana New" w:hAnsi="Angsana New"/>
          <w:sz w:val="30"/>
          <w:szCs w:val="30"/>
        </w:rPr>
        <w:t>0</w:t>
      </w:r>
      <w:r w:rsidR="00CB51BF" w:rsidRPr="00CB51BF">
        <w:rPr>
          <w:rFonts w:ascii="Angsana New" w:hAnsi="Angsana New"/>
          <w:sz w:val="30"/>
          <w:szCs w:val="30"/>
        </w:rPr>
        <w:t>2</w:t>
      </w:r>
      <w:r w:rsidRPr="002E3D38">
        <w:rPr>
          <w:rFonts w:ascii="Angsana New" w:hAnsi="Angsana New"/>
          <w:sz w:val="30"/>
          <w:szCs w:val="30"/>
        </w:rPr>
        <w:t xml:space="preserve"> </w:t>
      </w:r>
      <w:r w:rsidRPr="002E3D38">
        <w:rPr>
          <w:rFonts w:ascii="Angsana New" w:hAnsi="Angsana New" w:hint="cs"/>
          <w:sz w:val="30"/>
          <w:szCs w:val="30"/>
          <w:cs/>
        </w:rPr>
        <w:t xml:space="preserve">บาทต่อหน่วย เป็น </w:t>
      </w:r>
      <w:r w:rsidR="00297648" w:rsidRPr="002E3D38">
        <w:rPr>
          <w:rFonts w:ascii="Angsana New" w:hAnsi="Angsana New"/>
          <w:sz w:val="30"/>
          <w:szCs w:val="30"/>
        </w:rPr>
        <w:t>8</w:t>
      </w:r>
      <w:r w:rsidRPr="002E3D38">
        <w:rPr>
          <w:rFonts w:ascii="Angsana New" w:hAnsi="Angsana New"/>
          <w:sz w:val="30"/>
          <w:szCs w:val="30"/>
        </w:rPr>
        <w:t>.</w:t>
      </w:r>
      <w:r w:rsidR="00297648" w:rsidRPr="002E3D38">
        <w:rPr>
          <w:rFonts w:ascii="Angsana New" w:hAnsi="Angsana New"/>
          <w:sz w:val="30"/>
          <w:szCs w:val="30"/>
        </w:rPr>
        <w:t>8</w:t>
      </w:r>
      <w:r w:rsidR="00CB51BF" w:rsidRPr="00CB51BF">
        <w:rPr>
          <w:rFonts w:ascii="Angsana New" w:hAnsi="Angsana New"/>
          <w:sz w:val="30"/>
          <w:szCs w:val="30"/>
        </w:rPr>
        <w:t>552</w:t>
      </w:r>
      <w:r w:rsidRPr="002E3D38">
        <w:rPr>
          <w:rFonts w:ascii="Angsana New" w:hAnsi="Angsana New"/>
          <w:sz w:val="30"/>
          <w:szCs w:val="30"/>
        </w:rPr>
        <w:t xml:space="preserve"> </w:t>
      </w:r>
      <w:r w:rsidRPr="002E3D38">
        <w:rPr>
          <w:rFonts w:ascii="Angsana New" w:hAnsi="Angsana New" w:hint="cs"/>
          <w:sz w:val="30"/>
          <w:szCs w:val="30"/>
          <w:cs/>
        </w:rPr>
        <w:t xml:space="preserve">บาทต่อหน่วย โดยการลดเงินทุนจดทะเบียนของกองทรัสต์ในครั้งนี้ มีวัตถุประสงค์เพื่อจ่ายผลตอบแทนจากผลการดำเนินงานของกองทรัสต์ให้แก่ผู้ถือหน่วยก่อนการเพิ่มทุนครั้งที่ </w:t>
      </w:r>
      <w:r w:rsidR="00CB51BF" w:rsidRPr="00CB51BF">
        <w:rPr>
          <w:rFonts w:ascii="Angsana New" w:hAnsi="Angsana New"/>
          <w:sz w:val="30"/>
          <w:szCs w:val="30"/>
        </w:rPr>
        <w:t>1</w:t>
      </w:r>
      <w:r w:rsidRPr="002E3D38">
        <w:rPr>
          <w:rFonts w:ascii="Angsana New" w:hAnsi="Angsana New"/>
          <w:sz w:val="30"/>
          <w:szCs w:val="30"/>
          <w:cs/>
        </w:rPr>
        <w:t xml:space="preserve"> ซึ่งมีกำหนดจ่ายเงินลดทุนดังกล่าวในวันที</w:t>
      </w:r>
      <w:r w:rsidRPr="002E3D38">
        <w:rPr>
          <w:rFonts w:ascii="Angsana New" w:hAnsi="Angsana New" w:hint="cs"/>
          <w:sz w:val="30"/>
          <w:szCs w:val="30"/>
          <w:cs/>
        </w:rPr>
        <w:t>่</w:t>
      </w:r>
      <w:r w:rsidRPr="002E3D38">
        <w:rPr>
          <w:rFonts w:ascii="Angsana New" w:hAnsi="Angsana New"/>
          <w:sz w:val="30"/>
          <w:szCs w:val="30"/>
          <w:cs/>
        </w:rPr>
        <w:t xml:space="preserve"> </w:t>
      </w:r>
      <w:r w:rsidR="00CB51BF" w:rsidRPr="00CB51BF">
        <w:rPr>
          <w:rFonts w:ascii="Angsana New" w:hAnsi="Angsana New"/>
          <w:sz w:val="30"/>
          <w:szCs w:val="30"/>
        </w:rPr>
        <w:t>23</w:t>
      </w:r>
      <w:r w:rsidRPr="002E3D38">
        <w:rPr>
          <w:rFonts w:ascii="Angsana New" w:hAnsi="Angsana New" w:hint="cs"/>
          <w:sz w:val="30"/>
          <w:szCs w:val="30"/>
          <w:cs/>
        </w:rPr>
        <w:t xml:space="preserve"> </w:t>
      </w:r>
      <w:r w:rsidRPr="002E3D38">
        <w:rPr>
          <w:rFonts w:ascii="Angsana New" w:hAnsi="Angsana New"/>
          <w:sz w:val="30"/>
          <w:szCs w:val="30"/>
          <w:cs/>
        </w:rPr>
        <w:t xml:space="preserve">สิงหาคม </w:t>
      </w:r>
      <w:r w:rsidR="00CB51BF" w:rsidRPr="00CB51BF">
        <w:rPr>
          <w:rFonts w:ascii="Angsana New" w:hAnsi="Angsana New"/>
          <w:sz w:val="30"/>
          <w:szCs w:val="30"/>
        </w:rPr>
        <w:t>2562</w:t>
      </w:r>
      <w:r w:rsidRPr="002E3D38">
        <w:rPr>
          <w:rFonts w:ascii="Angsana New" w:hAnsi="Angsana New"/>
          <w:sz w:val="30"/>
          <w:szCs w:val="30"/>
          <w:cs/>
        </w:rPr>
        <w:t xml:space="preserve"> </w:t>
      </w:r>
    </w:p>
    <w:p w14:paraId="7C064E0B" w14:textId="58F66703" w:rsidR="0055406E" w:rsidRPr="002E3D38" w:rsidRDefault="0055406E" w:rsidP="0055406E">
      <w:pPr>
        <w:pStyle w:val="a6"/>
        <w:tabs>
          <w:tab w:val="right" w:pos="10890"/>
        </w:tabs>
        <w:ind w:left="540" w:right="0"/>
        <w:jc w:val="both"/>
        <w:rPr>
          <w:rFonts w:ascii="Angsana New" w:hAnsi="Angsana New" w:cs="Angsana New"/>
          <w:sz w:val="30"/>
          <w:szCs w:val="30"/>
        </w:rPr>
      </w:pPr>
    </w:p>
    <w:p w14:paraId="07195CC1" w14:textId="57E90632" w:rsidR="0055406E" w:rsidRPr="002E3D38" w:rsidRDefault="0055406E" w:rsidP="00D02EB5">
      <w:pPr>
        <w:tabs>
          <w:tab w:val="clear" w:pos="454"/>
          <w:tab w:val="left" w:pos="639"/>
        </w:tabs>
        <w:ind w:left="738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E3D38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Pr="002E3D38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Pr="002E3D38">
        <w:rPr>
          <w:rFonts w:ascii="Angsana New" w:hAnsi="Angsana New"/>
          <w:sz w:val="30"/>
          <w:szCs w:val="30"/>
          <w:cs/>
          <w:lang w:val="en-GB"/>
        </w:rPr>
        <w:t>บริษัทของผู้จัดการกองทรัสต์</w:t>
      </w:r>
      <w:r w:rsidRPr="002E3D38">
        <w:rPr>
          <w:rFonts w:asciiTheme="majorBidi" w:hAnsiTheme="majorBidi" w:cstheme="majorBidi"/>
          <w:sz w:val="30"/>
          <w:szCs w:val="30"/>
        </w:rPr>
        <w:t xml:space="preserve"> </w:t>
      </w:r>
      <w:r w:rsidRPr="002E3D3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B51BF" w:rsidRPr="00CB51BF">
        <w:rPr>
          <w:rFonts w:asciiTheme="majorBidi" w:hAnsiTheme="majorBidi" w:cstheme="majorBidi"/>
          <w:sz w:val="30"/>
          <w:szCs w:val="30"/>
        </w:rPr>
        <w:t>24</w:t>
      </w:r>
      <w:r w:rsidRPr="002E3D38">
        <w:rPr>
          <w:rFonts w:asciiTheme="majorBidi" w:hAnsiTheme="majorBidi" w:cstheme="majorBidi"/>
          <w:sz w:val="30"/>
          <w:szCs w:val="30"/>
        </w:rPr>
        <w:t xml:space="preserve"> </w:t>
      </w:r>
      <w:r w:rsidRPr="002E3D38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CB51BF" w:rsidRPr="00CB51BF">
        <w:rPr>
          <w:rFonts w:asciiTheme="majorBidi" w:hAnsiTheme="majorBidi" w:cstheme="majorBidi"/>
          <w:sz w:val="30"/>
          <w:szCs w:val="30"/>
        </w:rPr>
        <w:t>2563</w:t>
      </w:r>
      <w:r w:rsidRPr="002E3D38">
        <w:rPr>
          <w:rFonts w:asciiTheme="majorBidi" w:hAnsiTheme="majorBidi" w:cstheme="majorBidi"/>
          <w:sz w:val="30"/>
          <w:szCs w:val="30"/>
          <w:cs/>
        </w:rPr>
        <w:t xml:space="preserve"> มีมติอนุมัติจ่ายคืนเงินลงทุนให้กับผู้ถือหน่วย</w:t>
      </w:r>
      <w:r w:rsidRPr="002E3D38">
        <w:rPr>
          <w:rFonts w:asciiTheme="majorBidi" w:hAnsiTheme="majorBidi" w:cstheme="majorBidi" w:hint="cs"/>
          <w:sz w:val="30"/>
          <w:szCs w:val="30"/>
          <w:cs/>
        </w:rPr>
        <w:t>ทรัสต์</w:t>
      </w:r>
      <w:r w:rsidRPr="002E3D38">
        <w:rPr>
          <w:rFonts w:asciiTheme="majorBidi" w:hAnsiTheme="majorBidi" w:cstheme="majorBidi"/>
          <w:sz w:val="30"/>
          <w:szCs w:val="30"/>
          <w:cs/>
        </w:rPr>
        <w:t xml:space="preserve">ในอัตราหน่วยละ </w:t>
      </w:r>
      <w:r w:rsidR="00297648" w:rsidRPr="002E3D38">
        <w:rPr>
          <w:rFonts w:asciiTheme="majorBidi" w:hAnsiTheme="majorBidi" w:cstheme="majorBidi"/>
          <w:sz w:val="30"/>
          <w:szCs w:val="30"/>
        </w:rPr>
        <w:t>0</w:t>
      </w:r>
      <w:r w:rsidRPr="002E3D38">
        <w:rPr>
          <w:rFonts w:asciiTheme="majorBidi" w:hAnsiTheme="majorBidi" w:cstheme="majorBidi"/>
          <w:sz w:val="30"/>
          <w:szCs w:val="30"/>
          <w:cs/>
        </w:rPr>
        <w:t>.</w:t>
      </w:r>
      <w:r w:rsidR="00297648" w:rsidRPr="002E3D38">
        <w:rPr>
          <w:rFonts w:asciiTheme="majorBidi" w:hAnsiTheme="majorBidi" w:cstheme="majorBidi"/>
          <w:sz w:val="30"/>
          <w:szCs w:val="30"/>
        </w:rPr>
        <w:t>079</w:t>
      </w:r>
      <w:r w:rsidR="00CB51BF" w:rsidRPr="00CB51BF">
        <w:rPr>
          <w:rFonts w:asciiTheme="majorBidi" w:hAnsiTheme="majorBidi" w:cstheme="majorBidi"/>
          <w:sz w:val="30"/>
          <w:szCs w:val="30"/>
        </w:rPr>
        <w:t>4</w:t>
      </w:r>
      <w:r w:rsidRPr="002E3D38">
        <w:rPr>
          <w:rFonts w:asciiTheme="majorBidi" w:hAnsiTheme="majorBidi" w:cstheme="majorBidi"/>
          <w:sz w:val="30"/>
          <w:szCs w:val="30"/>
          <w:cs/>
        </w:rPr>
        <w:t xml:space="preserve"> บาท รวมเป็นเงิน </w:t>
      </w:r>
      <w:r w:rsidR="00CB51BF" w:rsidRPr="00CB51BF">
        <w:rPr>
          <w:rFonts w:asciiTheme="majorBidi" w:hAnsiTheme="majorBidi" w:cstheme="majorBidi"/>
          <w:sz w:val="30"/>
          <w:szCs w:val="30"/>
        </w:rPr>
        <w:t>56</w:t>
      </w:r>
      <w:r w:rsidRPr="002E3D38">
        <w:rPr>
          <w:rFonts w:asciiTheme="majorBidi" w:hAnsiTheme="majorBidi" w:cstheme="majorBidi"/>
          <w:sz w:val="30"/>
          <w:szCs w:val="30"/>
          <w:cs/>
        </w:rPr>
        <w:t>.</w:t>
      </w:r>
      <w:r w:rsidR="00CB51BF" w:rsidRPr="00CB51BF">
        <w:rPr>
          <w:rFonts w:asciiTheme="majorBidi" w:hAnsiTheme="majorBidi" w:cstheme="majorBidi"/>
          <w:sz w:val="30"/>
          <w:szCs w:val="30"/>
        </w:rPr>
        <w:t>4</w:t>
      </w:r>
      <w:r w:rsidR="00297648" w:rsidRPr="002E3D38">
        <w:rPr>
          <w:rFonts w:asciiTheme="majorBidi" w:hAnsiTheme="majorBidi" w:cstheme="majorBidi"/>
          <w:sz w:val="30"/>
          <w:szCs w:val="30"/>
        </w:rPr>
        <w:t>9</w:t>
      </w:r>
      <w:r w:rsidRPr="002E3D38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7FDAC736" w14:textId="77777777" w:rsidR="0055406E" w:rsidRPr="002E3D38" w:rsidRDefault="0055406E" w:rsidP="0055406E">
      <w:pPr>
        <w:pStyle w:val="a6"/>
        <w:tabs>
          <w:tab w:val="right" w:pos="10890"/>
        </w:tabs>
        <w:ind w:left="540" w:right="0"/>
        <w:jc w:val="both"/>
        <w:rPr>
          <w:rFonts w:ascii="Angsana New" w:hAnsi="Angsana New" w:cs="Angsana New"/>
          <w:sz w:val="30"/>
          <w:szCs w:val="30"/>
          <w:cs/>
        </w:rPr>
      </w:pPr>
    </w:p>
    <w:p w14:paraId="18ECFC80" w14:textId="00138D74" w:rsidR="0055406E" w:rsidRDefault="0055406E" w:rsidP="00554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2E3D38">
        <w:rPr>
          <w:rFonts w:ascii="Angsana New" w:hAnsi="Angsana New"/>
          <w:sz w:val="30"/>
          <w:szCs w:val="30"/>
          <w:vertAlign w:val="superscript"/>
        </w:rPr>
        <w:t>(</w:t>
      </w:r>
      <w:r w:rsidR="00CB51BF" w:rsidRPr="00CB51BF">
        <w:rPr>
          <w:rFonts w:ascii="Angsana New" w:hAnsi="Angsana New"/>
          <w:sz w:val="30"/>
          <w:szCs w:val="30"/>
          <w:vertAlign w:val="superscript"/>
        </w:rPr>
        <w:t>2</w:t>
      </w:r>
      <w:r w:rsidRPr="002E3D38">
        <w:rPr>
          <w:rFonts w:ascii="Angsana New" w:hAnsi="Angsana New"/>
          <w:sz w:val="30"/>
          <w:szCs w:val="30"/>
          <w:vertAlign w:val="superscript"/>
        </w:rPr>
        <w:t>)</w:t>
      </w:r>
      <w:r w:rsidRPr="002E3D38">
        <w:rPr>
          <w:rFonts w:ascii="Angsana New" w:hAnsi="Angsana New" w:hint="cs"/>
          <w:sz w:val="30"/>
          <w:szCs w:val="30"/>
          <w:vertAlign w:val="superscript"/>
          <w:cs/>
        </w:rPr>
        <w:t xml:space="preserve"> </w:t>
      </w:r>
      <w:r w:rsidRPr="002E3D38">
        <w:rPr>
          <w:rFonts w:ascii="Angsana New" w:hAnsi="Angsana New" w:hint="cs"/>
          <w:sz w:val="30"/>
          <w:szCs w:val="30"/>
          <w:cs/>
        </w:rPr>
        <w:t xml:space="preserve">กองทรัสต์ได้ออกและเสนอขายหน่วยทรัสต์ในการเพิ่มทุนครั้งที่ </w:t>
      </w:r>
      <w:r w:rsidR="00CB51BF" w:rsidRPr="00CB51BF">
        <w:rPr>
          <w:rFonts w:ascii="Angsana New" w:hAnsi="Angsana New"/>
          <w:sz w:val="30"/>
          <w:szCs w:val="30"/>
        </w:rPr>
        <w:t>1</w:t>
      </w:r>
      <w:r w:rsidRPr="002E3D38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CB51BF" w:rsidRPr="00CB51BF">
        <w:rPr>
          <w:rFonts w:ascii="Angsana New" w:hAnsi="Angsana New"/>
          <w:sz w:val="30"/>
          <w:szCs w:val="30"/>
        </w:rPr>
        <w:t>3</w:t>
      </w:r>
      <w:r w:rsidR="00297648" w:rsidRPr="002E3D38">
        <w:rPr>
          <w:rFonts w:ascii="Angsana New" w:hAnsi="Angsana New"/>
          <w:sz w:val="30"/>
          <w:szCs w:val="30"/>
        </w:rPr>
        <w:t>0</w:t>
      </w:r>
      <w:r w:rsidR="00CB51BF" w:rsidRPr="00CB51BF">
        <w:rPr>
          <w:rFonts w:ascii="Angsana New" w:hAnsi="Angsana New"/>
          <w:sz w:val="30"/>
          <w:szCs w:val="30"/>
        </w:rPr>
        <w:t>2</w:t>
      </w:r>
      <w:r w:rsidRPr="002E3D38">
        <w:rPr>
          <w:rFonts w:ascii="Angsana New" w:hAnsi="Angsana New"/>
          <w:sz w:val="30"/>
          <w:szCs w:val="30"/>
        </w:rPr>
        <w:t>,</w:t>
      </w:r>
      <w:r w:rsidR="00CB51BF" w:rsidRPr="00CB51BF">
        <w:rPr>
          <w:rFonts w:ascii="Angsana New" w:hAnsi="Angsana New"/>
          <w:sz w:val="30"/>
          <w:szCs w:val="30"/>
        </w:rPr>
        <w:t>1</w:t>
      </w:r>
      <w:r w:rsidR="00297648" w:rsidRPr="002E3D38">
        <w:rPr>
          <w:rFonts w:ascii="Angsana New" w:hAnsi="Angsana New"/>
          <w:sz w:val="30"/>
          <w:szCs w:val="30"/>
        </w:rPr>
        <w:t>00</w:t>
      </w:r>
      <w:r w:rsidRPr="002E3D38">
        <w:rPr>
          <w:rFonts w:ascii="Angsana New" w:hAnsi="Angsana New"/>
          <w:sz w:val="30"/>
          <w:szCs w:val="30"/>
        </w:rPr>
        <w:t>,</w:t>
      </w:r>
      <w:r w:rsidR="00297648" w:rsidRPr="002E3D38">
        <w:rPr>
          <w:rFonts w:ascii="Angsana New" w:hAnsi="Angsana New"/>
          <w:sz w:val="30"/>
          <w:szCs w:val="30"/>
        </w:rPr>
        <w:t>000</w:t>
      </w:r>
      <w:r w:rsidRPr="002E3D38">
        <w:rPr>
          <w:rFonts w:ascii="Angsana New" w:hAnsi="Angsana New"/>
          <w:sz w:val="30"/>
          <w:szCs w:val="30"/>
        </w:rPr>
        <w:t xml:space="preserve"> </w:t>
      </w:r>
      <w:r w:rsidRPr="002E3D38">
        <w:rPr>
          <w:rFonts w:ascii="Angsana New" w:hAnsi="Angsana New" w:hint="cs"/>
          <w:sz w:val="30"/>
          <w:szCs w:val="30"/>
          <w:cs/>
        </w:rPr>
        <w:t>หน่วย</w:t>
      </w:r>
      <w:r w:rsidRPr="002E3D38">
        <w:rPr>
          <w:rFonts w:ascii="Angsana New" w:hAnsi="Angsana New" w:hint="cs"/>
          <w:sz w:val="30"/>
          <w:szCs w:val="30"/>
          <w:cs/>
          <w:lang w:val="en-GB"/>
        </w:rPr>
        <w:t xml:space="preserve">ซึ่งขายในราคาหน่วยละ </w:t>
      </w:r>
      <w:r w:rsidR="00CB51BF" w:rsidRPr="00CB51BF">
        <w:rPr>
          <w:rFonts w:ascii="Angsana New" w:hAnsi="Angsana New" w:hint="cs"/>
          <w:sz w:val="30"/>
          <w:szCs w:val="30"/>
        </w:rPr>
        <w:t>5</w:t>
      </w:r>
      <w:r w:rsidRPr="002E3D38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297648" w:rsidRPr="002E3D38">
        <w:rPr>
          <w:rFonts w:ascii="Angsana New" w:hAnsi="Angsana New" w:hint="cs"/>
          <w:sz w:val="30"/>
          <w:szCs w:val="30"/>
        </w:rPr>
        <w:t>90</w:t>
      </w:r>
      <w:r w:rsidRPr="002E3D38">
        <w:rPr>
          <w:rFonts w:ascii="Angsana New" w:hAnsi="Angsana New" w:hint="cs"/>
          <w:sz w:val="30"/>
          <w:szCs w:val="30"/>
          <w:cs/>
          <w:lang w:val="en-GB"/>
        </w:rPr>
        <w:t xml:space="preserve"> บาท ในวันที่ </w:t>
      </w:r>
      <w:r w:rsidR="00CB51BF" w:rsidRPr="00CB51BF">
        <w:rPr>
          <w:rFonts w:ascii="Angsana New" w:hAnsi="Angsana New" w:hint="cs"/>
          <w:sz w:val="30"/>
          <w:szCs w:val="30"/>
        </w:rPr>
        <w:t>25</w:t>
      </w:r>
      <w:r w:rsidRPr="002E3D38">
        <w:rPr>
          <w:rFonts w:ascii="Angsana New" w:hAnsi="Angsana New" w:hint="cs"/>
          <w:sz w:val="30"/>
          <w:szCs w:val="30"/>
          <w:cs/>
          <w:lang w:val="en-GB"/>
        </w:rPr>
        <w:t xml:space="preserve"> กันยายน </w:t>
      </w:r>
      <w:r w:rsidR="00CB51BF" w:rsidRPr="00CB51BF">
        <w:rPr>
          <w:rFonts w:ascii="Angsana New" w:hAnsi="Angsana New" w:hint="cs"/>
          <w:sz w:val="30"/>
          <w:szCs w:val="30"/>
        </w:rPr>
        <w:t>2562</w:t>
      </w:r>
      <w:r w:rsidRPr="002E3D38">
        <w:rPr>
          <w:rFonts w:ascii="Angsana New" w:hAnsi="Angsana New" w:hint="cs"/>
          <w:sz w:val="30"/>
          <w:szCs w:val="30"/>
          <w:cs/>
          <w:lang w:val="en-GB"/>
        </w:rPr>
        <w:t xml:space="preserve"> กองทรัสต์ได้รับเงินจำนวนเงินทั้งสิ้น </w:t>
      </w:r>
      <w:r w:rsidR="00CB51BF" w:rsidRPr="00CB51BF">
        <w:rPr>
          <w:rFonts w:ascii="Angsana New" w:hAnsi="Angsana New" w:hint="cs"/>
          <w:sz w:val="30"/>
          <w:szCs w:val="30"/>
        </w:rPr>
        <w:t>1</w:t>
      </w:r>
      <w:r w:rsidRPr="002E3D38">
        <w:rPr>
          <w:rFonts w:ascii="Angsana New" w:hAnsi="Angsana New" w:hint="cs"/>
          <w:sz w:val="30"/>
          <w:szCs w:val="30"/>
          <w:cs/>
          <w:lang w:val="en-GB"/>
        </w:rPr>
        <w:t>,</w:t>
      </w:r>
      <w:r w:rsidR="00297648" w:rsidRPr="002E3D38">
        <w:rPr>
          <w:rFonts w:ascii="Angsana New" w:hAnsi="Angsana New" w:hint="cs"/>
          <w:sz w:val="30"/>
          <w:szCs w:val="30"/>
        </w:rPr>
        <w:t>78</w:t>
      </w:r>
      <w:r w:rsidR="00CB51BF" w:rsidRPr="00CB51BF">
        <w:rPr>
          <w:rFonts w:ascii="Angsana New" w:hAnsi="Angsana New" w:hint="cs"/>
          <w:sz w:val="30"/>
          <w:szCs w:val="30"/>
        </w:rPr>
        <w:t>2</w:t>
      </w:r>
      <w:r w:rsidRPr="002E3D38">
        <w:rPr>
          <w:rFonts w:ascii="Angsana New" w:hAnsi="Angsana New"/>
          <w:sz w:val="30"/>
          <w:szCs w:val="30"/>
          <w:lang w:val="en-GB"/>
        </w:rPr>
        <w:t>.</w:t>
      </w:r>
      <w:r w:rsidR="00CB51BF" w:rsidRPr="00CB51BF">
        <w:rPr>
          <w:rFonts w:ascii="Angsana New" w:hAnsi="Angsana New" w:hint="cs"/>
          <w:sz w:val="30"/>
          <w:szCs w:val="30"/>
        </w:rPr>
        <w:t>3</w:t>
      </w:r>
      <w:r w:rsidR="00297648" w:rsidRPr="002E3D38">
        <w:rPr>
          <w:rFonts w:ascii="Angsana New" w:hAnsi="Angsana New" w:hint="cs"/>
          <w:sz w:val="30"/>
          <w:szCs w:val="30"/>
        </w:rPr>
        <w:t>9</w:t>
      </w:r>
      <w:r w:rsidRPr="002E3D38">
        <w:rPr>
          <w:rFonts w:ascii="Angsana New" w:hAnsi="Angsana New" w:hint="cs"/>
          <w:sz w:val="30"/>
          <w:szCs w:val="30"/>
          <w:cs/>
          <w:lang w:val="en-GB"/>
        </w:rPr>
        <w:t xml:space="preserve"> ล้านบาท ทำให้กองทรัสต์</w:t>
      </w:r>
      <w:r w:rsidRPr="002E3D38">
        <w:rPr>
          <w:rFonts w:ascii="Angsana New" w:hAnsi="Angsana New" w:hint="cs"/>
          <w:sz w:val="30"/>
          <w:szCs w:val="30"/>
          <w:cs/>
        </w:rPr>
        <w:t xml:space="preserve">มีจำนวนหน่วยทรัสต์ทั้งสิ้น </w:t>
      </w:r>
      <w:r w:rsidR="00297648" w:rsidRPr="002E3D38">
        <w:rPr>
          <w:rFonts w:ascii="Angsana New" w:hAnsi="Angsana New"/>
          <w:sz w:val="30"/>
          <w:szCs w:val="30"/>
        </w:rPr>
        <w:t>7</w:t>
      </w:r>
      <w:r w:rsidR="00CB51BF" w:rsidRPr="00CB51BF">
        <w:rPr>
          <w:rFonts w:ascii="Angsana New" w:hAnsi="Angsana New"/>
          <w:sz w:val="30"/>
          <w:szCs w:val="30"/>
        </w:rPr>
        <w:t>11</w:t>
      </w:r>
      <w:r w:rsidRPr="002E3D38">
        <w:rPr>
          <w:rFonts w:ascii="Angsana New" w:hAnsi="Angsana New"/>
          <w:sz w:val="30"/>
          <w:szCs w:val="30"/>
        </w:rPr>
        <w:t>,</w:t>
      </w:r>
      <w:r w:rsidR="00CB51BF" w:rsidRPr="00CB51BF">
        <w:rPr>
          <w:rFonts w:ascii="Angsana New" w:hAnsi="Angsana New"/>
          <w:sz w:val="30"/>
          <w:szCs w:val="30"/>
        </w:rPr>
        <w:t>5</w:t>
      </w:r>
      <w:r w:rsidR="00297648" w:rsidRPr="002E3D38">
        <w:rPr>
          <w:rFonts w:ascii="Angsana New" w:hAnsi="Angsana New"/>
          <w:sz w:val="30"/>
          <w:szCs w:val="30"/>
        </w:rPr>
        <w:t>00</w:t>
      </w:r>
      <w:r w:rsidRPr="002E3D38">
        <w:rPr>
          <w:rFonts w:ascii="Angsana New" w:hAnsi="Angsana New"/>
          <w:sz w:val="30"/>
          <w:szCs w:val="30"/>
        </w:rPr>
        <w:t>,</w:t>
      </w:r>
      <w:r w:rsidR="00297648" w:rsidRPr="002E3D38">
        <w:rPr>
          <w:rFonts w:ascii="Angsana New" w:hAnsi="Angsana New"/>
          <w:sz w:val="30"/>
          <w:szCs w:val="30"/>
        </w:rPr>
        <w:t>000</w:t>
      </w:r>
      <w:r w:rsidRPr="002E3D38">
        <w:rPr>
          <w:rFonts w:ascii="Angsana New" w:hAnsi="Angsana New"/>
          <w:sz w:val="30"/>
          <w:szCs w:val="30"/>
        </w:rPr>
        <w:t xml:space="preserve"> </w:t>
      </w:r>
      <w:r w:rsidRPr="002E3D38">
        <w:rPr>
          <w:rFonts w:ascii="Angsana New" w:hAnsi="Angsana New" w:hint="cs"/>
          <w:sz w:val="30"/>
          <w:szCs w:val="30"/>
          <w:cs/>
        </w:rPr>
        <w:t xml:space="preserve">หน่วย ณ วันที่ </w:t>
      </w:r>
      <w:r w:rsidR="00CB51BF" w:rsidRPr="00CB51BF">
        <w:rPr>
          <w:rFonts w:ascii="Angsana New" w:hAnsi="Angsana New"/>
          <w:sz w:val="30"/>
          <w:szCs w:val="30"/>
        </w:rPr>
        <w:t>31</w:t>
      </w:r>
      <w:r w:rsidRPr="002E3D38">
        <w:rPr>
          <w:rFonts w:ascii="Angsana New" w:hAnsi="Angsana New" w:hint="cs"/>
          <w:sz w:val="30"/>
          <w:szCs w:val="30"/>
          <w:cs/>
        </w:rPr>
        <w:t xml:space="preserve"> </w:t>
      </w:r>
      <w:r w:rsidRPr="002E3D38">
        <w:rPr>
          <w:rFonts w:ascii="Angsana New" w:hAnsi="Angsana New"/>
          <w:sz w:val="30"/>
          <w:szCs w:val="30"/>
          <w:cs/>
        </w:rPr>
        <w:t>ธันวาคม</w:t>
      </w:r>
      <w:r w:rsidRPr="002E3D38">
        <w:rPr>
          <w:rFonts w:ascii="Angsana New" w:hAnsi="Angsana New" w:hint="cs"/>
          <w:sz w:val="30"/>
          <w:szCs w:val="30"/>
          <w:cs/>
        </w:rPr>
        <w:t xml:space="preserve"> </w:t>
      </w:r>
      <w:r w:rsidR="00CB51BF" w:rsidRPr="00CB51BF">
        <w:rPr>
          <w:rFonts w:ascii="Angsana New" w:hAnsi="Angsana New"/>
          <w:sz w:val="30"/>
          <w:szCs w:val="30"/>
        </w:rPr>
        <w:t>2562</w:t>
      </w:r>
    </w:p>
    <w:p w14:paraId="69D60DA9" w14:textId="77777777" w:rsidR="00EC3BFA" w:rsidRDefault="00EC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A66D9BB" w14:textId="1AA3579B" w:rsidR="00D9160C" w:rsidRPr="00C84DC0" w:rsidRDefault="00CB51BF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CB51BF">
        <w:rPr>
          <w:rFonts w:asciiTheme="majorBidi" w:hAnsiTheme="majorBidi" w:cstheme="majorBidi"/>
          <w:sz w:val="30"/>
          <w:szCs w:val="30"/>
        </w:rPr>
        <w:lastRenderedPageBreak/>
        <w:t>16</w:t>
      </w:r>
      <w:r w:rsidR="00D9160C" w:rsidRPr="00C84DC0">
        <w:rPr>
          <w:rFonts w:asciiTheme="majorBidi" w:hAnsiTheme="majorBidi" w:cstheme="majorBidi"/>
          <w:sz w:val="30"/>
          <w:szCs w:val="30"/>
          <w:cs/>
        </w:rPr>
        <w:tab/>
        <w:t>การแบ่งปันส่วนทุนให้ผู้ถือหน่วย</w:t>
      </w:r>
      <w:r w:rsidR="001D13B9">
        <w:rPr>
          <w:rFonts w:asciiTheme="majorBidi" w:hAnsiTheme="majorBidi" w:cstheme="majorBidi" w:hint="cs"/>
          <w:sz w:val="30"/>
          <w:szCs w:val="30"/>
          <w:cs/>
        </w:rPr>
        <w:t>ทรัสต์</w:t>
      </w:r>
    </w:p>
    <w:p w14:paraId="40B8B4BF" w14:textId="77777777" w:rsidR="00D9160C" w:rsidRPr="00225A54" w:rsidRDefault="00D9160C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65C84FCC" w14:textId="77777777" w:rsidR="009B162F" w:rsidRPr="005C6E6C" w:rsidRDefault="009B162F" w:rsidP="009B1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5C6E6C">
        <w:rPr>
          <w:rFonts w:ascii="Angsana New" w:hAnsi="Angsana New" w:hint="cs"/>
          <w:sz w:val="30"/>
          <w:szCs w:val="30"/>
          <w:cs/>
        </w:rPr>
        <w:t>กองทรัสต์มีนโยบายการจ่ายประโยชน์ตอบแทนแก่ผู้ถือหน่วยทรัสต์ ได้แก่</w:t>
      </w:r>
    </w:p>
    <w:p w14:paraId="50AA35F3" w14:textId="77777777" w:rsidR="009B162F" w:rsidRDefault="009B162F" w:rsidP="009B1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E49A3F" w14:textId="6F398F32" w:rsidR="009B162F" w:rsidRPr="00ED1B5D" w:rsidRDefault="00CB51BF" w:rsidP="009B1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  <w:lang w:val="en-GB"/>
        </w:rPr>
      </w:pPr>
      <w:r w:rsidRPr="00CB51BF">
        <w:rPr>
          <w:rFonts w:ascii="Angsana New" w:hAnsi="Angsana New"/>
          <w:sz w:val="30"/>
          <w:szCs w:val="30"/>
        </w:rPr>
        <w:t>16</w:t>
      </w:r>
      <w:r w:rsidR="009B162F">
        <w:rPr>
          <w:rFonts w:ascii="Angsana New" w:hAnsi="Angsana New"/>
          <w:sz w:val="30"/>
          <w:szCs w:val="30"/>
        </w:rPr>
        <w:t>.</w:t>
      </w:r>
      <w:r w:rsidRPr="00CB51BF">
        <w:rPr>
          <w:rFonts w:ascii="Angsana New" w:hAnsi="Angsana New"/>
          <w:sz w:val="30"/>
          <w:szCs w:val="30"/>
        </w:rPr>
        <w:t>1</w:t>
      </w:r>
      <w:r w:rsidR="009B162F">
        <w:rPr>
          <w:rFonts w:ascii="Angsana New" w:hAnsi="Angsana New"/>
          <w:sz w:val="30"/>
          <w:szCs w:val="30"/>
          <w:cs/>
        </w:rPr>
        <w:tab/>
      </w:r>
      <w:r w:rsidR="009B162F" w:rsidRPr="00ED1B5D">
        <w:rPr>
          <w:rFonts w:ascii="Angsana New" w:hAnsi="Angsana New"/>
          <w:sz w:val="30"/>
          <w:szCs w:val="30"/>
          <w:cs/>
          <w:lang w:val="en-GB"/>
        </w:rPr>
        <w:t xml:space="preserve">ผู้จัดการกองทรัสต์จะจ่ายประโยชน์ตอบแทนให้แก่ผู้ถือหน่วยทรัสต์ไม่น้อยกว่าร้อยละ </w:t>
      </w:r>
      <w:r w:rsidR="00297648" w:rsidRPr="00297648">
        <w:rPr>
          <w:rFonts w:ascii="Angsana New" w:hAnsi="Angsana New"/>
          <w:sz w:val="30"/>
          <w:szCs w:val="30"/>
        </w:rPr>
        <w:t>90</w:t>
      </w:r>
      <w:r w:rsidR="009B162F">
        <w:rPr>
          <w:rFonts w:ascii="Angsana New" w:hAnsi="Angsana New"/>
          <w:sz w:val="30"/>
          <w:szCs w:val="30"/>
          <w:cs/>
          <w:lang w:val="en-GB"/>
        </w:rPr>
        <w:t xml:space="preserve"> ของกำไรสุทธิท</w:t>
      </w:r>
      <w:r w:rsidR="009B162F">
        <w:rPr>
          <w:rFonts w:ascii="Angsana New" w:hAnsi="Angsana New" w:hint="cs"/>
          <w:sz w:val="30"/>
          <w:szCs w:val="30"/>
          <w:cs/>
          <w:lang w:val="en-GB"/>
        </w:rPr>
        <w:t>ี่</w:t>
      </w:r>
      <w:r w:rsidR="009B162F" w:rsidRPr="00ED1B5D">
        <w:rPr>
          <w:rFonts w:ascii="Angsana New" w:hAnsi="Angsana New"/>
          <w:sz w:val="30"/>
          <w:szCs w:val="30"/>
          <w:cs/>
          <w:lang w:val="en-GB"/>
        </w:rPr>
        <w:t xml:space="preserve">ปรับปรุงแล้วของรอบปีบัญชี โดยจะจ่ายไม่น้อยกว่าปีละ </w:t>
      </w:r>
      <w:r w:rsidRPr="00CB51BF">
        <w:rPr>
          <w:rFonts w:ascii="Angsana New" w:hAnsi="Angsana New"/>
          <w:sz w:val="30"/>
          <w:szCs w:val="30"/>
        </w:rPr>
        <w:t>1</w:t>
      </w:r>
      <w:r w:rsidR="009B162F" w:rsidRPr="00ED1B5D">
        <w:rPr>
          <w:rFonts w:ascii="Angsana New" w:hAnsi="Angsana New"/>
          <w:sz w:val="30"/>
          <w:szCs w:val="30"/>
          <w:cs/>
          <w:lang w:val="en-GB"/>
        </w:rPr>
        <w:t xml:space="preserve"> ครั้ง และจะจ่ายภายใน </w:t>
      </w:r>
      <w:r w:rsidR="00297648" w:rsidRPr="00297648">
        <w:rPr>
          <w:rFonts w:ascii="Angsana New" w:hAnsi="Angsana New"/>
          <w:sz w:val="30"/>
          <w:szCs w:val="30"/>
        </w:rPr>
        <w:t>90</w:t>
      </w:r>
      <w:r w:rsidR="009B162F" w:rsidRPr="00ED1B5D">
        <w:rPr>
          <w:rFonts w:ascii="Angsana New" w:hAnsi="Angsana New"/>
          <w:sz w:val="30"/>
          <w:szCs w:val="30"/>
          <w:cs/>
          <w:lang w:val="en-GB"/>
        </w:rPr>
        <w:t xml:space="preserve"> วันนับแต่วันสิ้นรอบปีบัญชีหรือรอบระยะเวลาบัญชีที่มีการจ่ายประโยชน์ตอบแทนนั้น แล้วแต่กรณี</w:t>
      </w:r>
    </w:p>
    <w:p w14:paraId="58FE3D19" w14:textId="77777777" w:rsidR="009B162F" w:rsidRPr="00E7192F" w:rsidRDefault="009B162F" w:rsidP="009B162F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14:paraId="2C7ADC99" w14:textId="77777777" w:rsidR="009B162F" w:rsidRDefault="009B162F" w:rsidP="009B162F">
      <w:pPr>
        <w:pStyle w:val="a"/>
        <w:tabs>
          <w:tab w:val="clear" w:pos="1080"/>
        </w:tabs>
        <w:ind w:left="1080" w:right="29" w:hanging="108"/>
        <w:jc w:val="thaiDistribute"/>
        <w:rPr>
          <w:rFonts w:ascii="Angsana New" w:hAnsi="Angsana New" w:cs="Angsana New"/>
          <w:lang w:val="en-US"/>
        </w:rPr>
      </w:pPr>
      <w:r w:rsidRPr="00E7192F">
        <w:rPr>
          <w:rFonts w:ascii="Angsana New" w:hAnsi="Angsana New" w:cs="Angsana New"/>
          <w:cs/>
          <w:lang w:val="en-US"/>
        </w:rPr>
        <w:t>กำไรสุทธิที่ปรับปรุงแล้วตามข้อนี้ ให้หมายถึงกำไรที่ปรับปรุงด้วยรายการดังต่อไปนี้</w:t>
      </w:r>
    </w:p>
    <w:p w14:paraId="006D9E5F" w14:textId="77777777" w:rsidR="009B162F" w:rsidRPr="00E7192F" w:rsidRDefault="009B162F" w:rsidP="009B162F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14:paraId="08614C40" w14:textId="77777777" w:rsidR="009B162F" w:rsidRDefault="009B162F" w:rsidP="009B162F">
      <w:pPr>
        <w:pStyle w:val="a"/>
        <w:numPr>
          <w:ilvl w:val="0"/>
          <w:numId w:val="25"/>
        </w:numPr>
        <w:tabs>
          <w:tab w:val="clear" w:pos="1080"/>
        </w:tabs>
        <w:ind w:left="1440" w:right="29" w:hanging="450"/>
        <w:jc w:val="thaiDistribute"/>
        <w:rPr>
          <w:rFonts w:ascii="Angsana New" w:hAnsi="Angsana New" w:cs="Angsana New"/>
          <w:lang w:val="en-US"/>
        </w:rPr>
      </w:pPr>
      <w:r w:rsidRPr="00E7192F">
        <w:rPr>
          <w:rFonts w:ascii="Angsana New" w:hAnsi="Angsana New" w:cs="Angsana New"/>
          <w:cs/>
          <w:lang w:val="en-US"/>
        </w:rPr>
        <w:t>การหักกำไรที่ยังไม่เกิดขึ้น จากการประเมินค่าหรือการสอบทานการประเมินค่าทรัพย์สินของกองทรัสต์ รวมทั้งการปรับปรุงด้วย</w:t>
      </w:r>
      <w:r>
        <w:rPr>
          <w:rFonts w:ascii="Angsana New" w:hAnsi="Angsana New" w:cs="Angsana New"/>
          <w:cs/>
          <w:lang w:val="en-US"/>
        </w:rPr>
        <w:t>รายการอื่นตามแนวทางของสำนักงาน</w:t>
      </w:r>
      <w:r>
        <w:rPr>
          <w:rFonts w:ascii="Angsana New" w:hAnsi="Angsana New" w:cs="Angsana New" w:hint="cs"/>
          <w:cs/>
          <w:lang w:val="en-US"/>
        </w:rPr>
        <w:t>คณะกรรมการกำกับหลักทรัพย์และตลาดหลักทรัพย์</w:t>
      </w:r>
      <w:r w:rsidRPr="00E7192F">
        <w:rPr>
          <w:rFonts w:ascii="Angsana New" w:hAnsi="Angsana New" w:cs="Angsana New"/>
          <w:cs/>
          <w:lang w:val="en-US"/>
        </w:rPr>
        <w:t xml:space="preserve"> เพื่อให้สอดคล้องกับสถานะเงินสดของกองทรัสต์</w:t>
      </w:r>
    </w:p>
    <w:p w14:paraId="17B6ED66" w14:textId="77777777" w:rsidR="009B162F" w:rsidRPr="00E7192F" w:rsidRDefault="009B162F" w:rsidP="009B162F">
      <w:pPr>
        <w:pStyle w:val="a"/>
        <w:tabs>
          <w:tab w:val="clear" w:pos="1080"/>
        </w:tabs>
        <w:ind w:left="900" w:right="29"/>
        <w:jc w:val="thaiDistribute"/>
        <w:rPr>
          <w:rFonts w:ascii="Angsana New" w:hAnsi="Angsana New" w:cs="Angsana New"/>
          <w:lang w:val="en-US"/>
        </w:rPr>
      </w:pPr>
    </w:p>
    <w:p w14:paraId="5FBE1F3B" w14:textId="77777777" w:rsidR="009B162F" w:rsidRPr="00E7192F" w:rsidRDefault="009B162F" w:rsidP="009B162F">
      <w:pPr>
        <w:pStyle w:val="a"/>
        <w:numPr>
          <w:ilvl w:val="0"/>
          <w:numId w:val="25"/>
        </w:numPr>
        <w:tabs>
          <w:tab w:val="clear" w:pos="1080"/>
        </w:tabs>
        <w:ind w:left="1440" w:right="29" w:hanging="450"/>
        <w:jc w:val="thaiDistribute"/>
        <w:rPr>
          <w:rFonts w:ascii="Angsana New" w:hAnsi="Angsana New" w:cs="Angsana New"/>
          <w:lang w:val="en-US"/>
        </w:rPr>
      </w:pPr>
      <w:r w:rsidRPr="00ED1B5D">
        <w:rPr>
          <w:rFonts w:ascii="Angsana New" w:hAnsi="Angsana New" w:cs="Angsana New"/>
          <w:cs/>
          <w:lang w:val="en-US"/>
        </w:rPr>
        <w:t>การหักด้วยรายการเงินสำรองเพื่อการชำระหนี้เงินกู้ยืมหรือภาระผูกพันจากการกู้ยืมเงินของกองทรัสต์ตามวงเงินที่ได้ระบุไว้ในแบบแสดงรายการข้อมูลและหนังสือชี้ชวน หรือแบบแสดงรายการข้อมูลประจำปี แล้วแต่กรณี</w:t>
      </w:r>
    </w:p>
    <w:p w14:paraId="1BC11355" w14:textId="77777777" w:rsidR="009B162F" w:rsidRDefault="009B162F" w:rsidP="009B162F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14:paraId="590F6D75" w14:textId="0013542E" w:rsidR="009B162F" w:rsidRPr="00ED1B5D" w:rsidRDefault="00CB51BF" w:rsidP="009B1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CB51BF">
        <w:rPr>
          <w:rFonts w:ascii="Angsana New" w:hAnsi="Angsana New"/>
          <w:sz w:val="30"/>
          <w:szCs w:val="30"/>
        </w:rPr>
        <w:t>16</w:t>
      </w:r>
      <w:r w:rsidR="009B162F">
        <w:rPr>
          <w:rFonts w:ascii="Angsana New" w:hAnsi="Angsana New"/>
          <w:sz w:val="30"/>
          <w:szCs w:val="30"/>
        </w:rPr>
        <w:t>.</w:t>
      </w:r>
      <w:r w:rsidRPr="00CB51BF">
        <w:rPr>
          <w:rFonts w:ascii="Angsana New" w:hAnsi="Angsana New"/>
          <w:sz w:val="30"/>
          <w:szCs w:val="30"/>
        </w:rPr>
        <w:t>2</w:t>
      </w:r>
      <w:r w:rsidR="009B162F">
        <w:rPr>
          <w:rFonts w:ascii="Angsana New" w:hAnsi="Angsana New"/>
          <w:sz w:val="30"/>
          <w:szCs w:val="30"/>
          <w:cs/>
        </w:rPr>
        <w:tab/>
      </w:r>
      <w:r w:rsidR="009B162F" w:rsidRPr="00ED1B5D">
        <w:rPr>
          <w:rFonts w:ascii="Angsana New" w:hAnsi="Angsana New"/>
          <w:sz w:val="30"/>
          <w:szCs w:val="30"/>
          <w:cs/>
        </w:rPr>
        <w:t>ในกรณีที่กองทรัสต์มีกำไรสะสมในรอบระยะเวลาบัญชีใด ผู้จัดการกองทรัสต์อาจจ่ายประโยชน์ตอบแทนให้ผู้ถือหน่วย</w:t>
      </w:r>
      <w:r w:rsidR="004528E8">
        <w:rPr>
          <w:rFonts w:ascii="Angsana New" w:hAnsi="Angsana New" w:hint="cs"/>
          <w:sz w:val="30"/>
          <w:szCs w:val="30"/>
          <w:cs/>
        </w:rPr>
        <w:t>ทรัสต์</w:t>
      </w:r>
      <w:r w:rsidR="009B162F" w:rsidRPr="00ED1B5D">
        <w:rPr>
          <w:rFonts w:ascii="Angsana New" w:hAnsi="Angsana New"/>
          <w:sz w:val="30"/>
          <w:szCs w:val="30"/>
          <w:cs/>
        </w:rPr>
        <w:t>จากกำไรสะสมดังกล่าวด้วยก็ได้</w:t>
      </w:r>
    </w:p>
    <w:p w14:paraId="3FE70994" w14:textId="77777777" w:rsidR="009B162F" w:rsidRPr="00D95D71" w:rsidRDefault="009B162F" w:rsidP="009B162F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1D675812" w14:textId="56CB7373" w:rsidR="009B162F" w:rsidRPr="00ED1B5D" w:rsidRDefault="00CB51BF" w:rsidP="009B1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CB51BF">
        <w:rPr>
          <w:rFonts w:ascii="Angsana New" w:hAnsi="Angsana New"/>
          <w:sz w:val="30"/>
          <w:szCs w:val="30"/>
        </w:rPr>
        <w:t>16</w:t>
      </w:r>
      <w:r w:rsidR="009B162F">
        <w:rPr>
          <w:rFonts w:ascii="Angsana New" w:hAnsi="Angsana New"/>
          <w:sz w:val="30"/>
          <w:szCs w:val="30"/>
        </w:rPr>
        <w:t>.</w:t>
      </w:r>
      <w:r w:rsidRPr="00CB51BF">
        <w:rPr>
          <w:rFonts w:ascii="Angsana New" w:hAnsi="Angsana New"/>
          <w:sz w:val="30"/>
          <w:szCs w:val="30"/>
        </w:rPr>
        <w:t>3</w:t>
      </w:r>
      <w:r w:rsidR="009B162F">
        <w:rPr>
          <w:rFonts w:ascii="Angsana New" w:hAnsi="Angsana New"/>
          <w:sz w:val="30"/>
          <w:szCs w:val="30"/>
          <w:cs/>
        </w:rPr>
        <w:tab/>
      </w:r>
      <w:r w:rsidR="009B162F" w:rsidRPr="00ED1B5D">
        <w:rPr>
          <w:rFonts w:ascii="Angsana New" w:hAnsi="Angsana New"/>
          <w:sz w:val="30"/>
          <w:szCs w:val="30"/>
          <w:cs/>
        </w:rPr>
        <w:t>ในกรณีที่กองทรัสต์ยังมียอดขาดทุนสะสมอยู่ ผู้จัดการกองทรัสต์จะไม่จ่ายประโยชน์ตอบแทนแก่ผู้ถือหน่วยทรัสต์</w:t>
      </w:r>
    </w:p>
    <w:p w14:paraId="20AA7432" w14:textId="77777777" w:rsidR="009B162F" w:rsidRPr="00D95D71" w:rsidRDefault="009B162F" w:rsidP="009B162F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46386AD8" w14:textId="7561EB85" w:rsidR="009B162F" w:rsidRDefault="00CB51BF" w:rsidP="009B1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CB51BF">
        <w:rPr>
          <w:rFonts w:ascii="Angsana New" w:hAnsi="Angsana New"/>
          <w:sz w:val="30"/>
          <w:szCs w:val="30"/>
        </w:rPr>
        <w:t>16</w:t>
      </w:r>
      <w:r w:rsidR="009B162F">
        <w:rPr>
          <w:rFonts w:ascii="Angsana New" w:hAnsi="Angsana New"/>
          <w:sz w:val="30"/>
          <w:szCs w:val="30"/>
        </w:rPr>
        <w:t>.</w:t>
      </w:r>
      <w:r w:rsidRPr="00CB51BF">
        <w:rPr>
          <w:rFonts w:ascii="Angsana New" w:hAnsi="Angsana New"/>
          <w:sz w:val="30"/>
          <w:szCs w:val="30"/>
        </w:rPr>
        <w:t>4</w:t>
      </w:r>
      <w:r w:rsidR="009B162F">
        <w:rPr>
          <w:rFonts w:ascii="Angsana New" w:hAnsi="Angsana New"/>
          <w:sz w:val="30"/>
          <w:szCs w:val="30"/>
          <w:cs/>
        </w:rPr>
        <w:tab/>
      </w:r>
      <w:r w:rsidR="009B162F" w:rsidRPr="00ED1B5D">
        <w:rPr>
          <w:rFonts w:ascii="Angsana New" w:hAnsi="Angsana New"/>
          <w:sz w:val="30"/>
          <w:szCs w:val="30"/>
          <w:cs/>
        </w:rPr>
        <w:t xml:space="preserve">ในการพิจารณาจ่ายประโยชน์ตอบแทน ถ้าประโยชน์ตอบแทนที่จะประกาศจ่ายต่อหน่วยทรัสต์ระหว่างปีบัญชีหรือรอบปีบัญชีใดมีมูลค่าต่ำกว่าหรือเท่ากับ </w:t>
      </w:r>
      <w:r w:rsidR="00297648" w:rsidRPr="00297648">
        <w:rPr>
          <w:rFonts w:ascii="Angsana New" w:hAnsi="Angsana New"/>
          <w:sz w:val="30"/>
          <w:szCs w:val="30"/>
        </w:rPr>
        <w:t>0</w:t>
      </w:r>
      <w:r w:rsidR="009B162F" w:rsidRPr="00ED1B5D">
        <w:rPr>
          <w:rFonts w:ascii="Angsana New" w:hAnsi="Angsana New"/>
          <w:sz w:val="30"/>
          <w:szCs w:val="30"/>
        </w:rPr>
        <w:t>.</w:t>
      </w:r>
      <w:r w:rsidRPr="00CB51BF">
        <w:rPr>
          <w:rFonts w:ascii="Angsana New" w:hAnsi="Angsana New"/>
          <w:sz w:val="30"/>
          <w:szCs w:val="30"/>
        </w:rPr>
        <w:t>1</w:t>
      </w:r>
      <w:r w:rsidR="00297648" w:rsidRPr="00297648">
        <w:rPr>
          <w:rFonts w:ascii="Angsana New" w:hAnsi="Angsana New"/>
          <w:sz w:val="30"/>
          <w:szCs w:val="30"/>
        </w:rPr>
        <w:t>0</w:t>
      </w:r>
      <w:r w:rsidR="009B162F" w:rsidRPr="00ED1B5D">
        <w:rPr>
          <w:rFonts w:ascii="Angsana New" w:hAnsi="Angsana New"/>
          <w:sz w:val="30"/>
          <w:szCs w:val="30"/>
          <w:cs/>
        </w:rPr>
        <w:t xml:space="preserve"> บาท ผู้จัดการกองทรัสต์สงวนสิทธิที่จะไม่จ่ายประโยชน์ตอบแทนในครั้งนั้นและให้ยกไปจ่ายประโยชน์ตอบแทนพร้อมกันในงวดถัดไปตามวิธีการจ่ายประโยชน์ตอบแทนที่กำหนดไว้</w:t>
      </w:r>
    </w:p>
    <w:p w14:paraId="59154B03" w14:textId="77777777" w:rsidR="009B162F" w:rsidRDefault="009B162F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B0D10FA" w14:textId="77777777" w:rsidR="009B162F" w:rsidRDefault="009B162F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071095A" w14:textId="77777777" w:rsidR="009B162F" w:rsidRDefault="009B162F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E2C7BD8" w14:textId="77777777" w:rsidR="009B162F" w:rsidRDefault="009B162F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8674EDC" w14:textId="77777777" w:rsidR="009B162F" w:rsidRDefault="009B162F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890775B" w14:textId="22B85687" w:rsidR="00D9160C" w:rsidRDefault="00D9160C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lastRenderedPageBreak/>
        <w:t>ในระหว่าง</w:t>
      </w:r>
      <w:r w:rsidR="00435800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1D13B9">
        <w:rPr>
          <w:rFonts w:asciiTheme="majorBidi" w:hAnsiTheme="majorBidi" w:cstheme="majorBidi"/>
          <w:sz w:val="30"/>
          <w:szCs w:val="30"/>
        </w:rPr>
        <w:t xml:space="preserve"> </w:t>
      </w:r>
      <w:r w:rsidR="00CB51BF" w:rsidRPr="00CB51BF">
        <w:rPr>
          <w:rFonts w:asciiTheme="majorBidi" w:hAnsiTheme="majorBidi" w:cstheme="majorBidi"/>
          <w:sz w:val="30"/>
          <w:szCs w:val="30"/>
        </w:rPr>
        <w:t>2563</w:t>
      </w:r>
      <w:r w:rsidR="001D13B9">
        <w:rPr>
          <w:rFonts w:asciiTheme="majorBidi" w:hAnsiTheme="majorBidi" w:cstheme="majorBidi"/>
          <w:sz w:val="30"/>
          <w:szCs w:val="30"/>
        </w:rPr>
        <w:t xml:space="preserve"> </w:t>
      </w:r>
      <w:r w:rsidR="001D13B9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CB51BF" w:rsidRPr="00CB51BF">
        <w:rPr>
          <w:rFonts w:asciiTheme="majorBidi" w:hAnsiTheme="majorBidi" w:cstheme="majorBidi"/>
          <w:sz w:val="30"/>
          <w:szCs w:val="30"/>
        </w:rPr>
        <w:t>2562</w:t>
      </w:r>
      <w:r w:rsidR="001D13B9">
        <w:rPr>
          <w:rFonts w:asciiTheme="majorBidi" w:hAnsiTheme="majorBidi" w:cstheme="majorBidi"/>
          <w:sz w:val="30"/>
          <w:szCs w:val="30"/>
        </w:rPr>
        <w:t xml:space="preserve"> 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>ได้มีการจ่ายเงินปันผลให้แก่ผู้ถือหน่วย</w:t>
      </w:r>
      <w:r w:rsidR="001D13B9">
        <w:rPr>
          <w:rFonts w:asciiTheme="majorBidi" w:hAnsiTheme="majorBidi" w:cstheme="majorBidi" w:hint="cs"/>
          <w:sz w:val="30"/>
          <w:szCs w:val="30"/>
          <w:cs/>
        </w:rPr>
        <w:t>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B844139" w14:textId="77777777" w:rsidR="00AF6761" w:rsidRDefault="00AF6761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250"/>
        <w:gridCol w:w="270"/>
        <w:gridCol w:w="2700"/>
        <w:gridCol w:w="270"/>
        <w:gridCol w:w="1710"/>
        <w:gridCol w:w="270"/>
        <w:gridCol w:w="1890"/>
      </w:tblGrid>
      <w:tr w:rsidR="00AF6761" w:rsidRPr="00CE726B" w14:paraId="529A5B54" w14:textId="77777777" w:rsidTr="003C092F">
        <w:trPr>
          <w:cantSplit/>
          <w:tblHeader/>
        </w:trPr>
        <w:tc>
          <w:tcPr>
            <w:tcW w:w="2250" w:type="dxa"/>
          </w:tcPr>
          <w:p w14:paraId="37D1F3C9" w14:textId="77777777" w:rsidR="00AF6761" w:rsidRPr="00CE726B" w:rsidRDefault="00AF6761" w:rsidP="00C84BD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วันประกาศจ่ายเงินปันผล</w:t>
            </w:r>
          </w:p>
        </w:tc>
        <w:tc>
          <w:tcPr>
            <w:tcW w:w="270" w:type="dxa"/>
          </w:tcPr>
          <w:p w14:paraId="0C8243CC" w14:textId="77777777" w:rsidR="00AF6761" w:rsidRPr="00CE726B" w:rsidRDefault="00AF6761" w:rsidP="00C84BD7">
            <w:pPr>
              <w:pStyle w:val="Heading9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2700" w:type="dxa"/>
          </w:tcPr>
          <w:p w14:paraId="7C6F95C3" w14:textId="77777777" w:rsidR="00AF6761" w:rsidRPr="00B14F41" w:rsidRDefault="00AF6761" w:rsidP="00C84BD7">
            <w:pPr>
              <w:pStyle w:val="Heading9"/>
              <w:ind w:left="-107" w:right="-110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สำหรับรอบระยะเวลา</w:t>
            </w:r>
          </w:p>
        </w:tc>
        <w:tc>
          <w:tcPr>
            <w:tcW w:w="270" w:type="dxa"/>
          </w:tcPr>
          <w:p w14:paraId="5FD163EE" w14:textId="77777777" w:rsidR="00AF6761" w:rsidRPr="00B14F41" w:rsidRDefault="00AF6761" w:rsidP="00C84BD7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710" w:type="dxa"/>
          </w:tcPr>
          <w:p w14:paraId="7EF398AB" w14:textId="77777777" w:rsidR="00AF6761" w:rsidRPr="00B14F41" w:rsidRDefault="00AF6761" w:rsidP="00C84BD7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อัตรา</w:t>
            </w:r>
            <w:r w:rsidRPr="00B14F41">
              <w:rPr>
                <w:rFonts w:asciiTheme="majorBidi" w:hAnsiTheme="majorBidi" w:cstheme="majorBidi"/>
                <w:b w:val="0"/>
                <w:bCs w:val="0"/>
                <w:cs/>
              </w:rPr>
              <w:t>ต่อหน่วย</w:t>
            </w:r>
          </w:p>
        </w:tc>
        <w:tc>
          <w:tcPr>
            <w:tcW w:w="270" w:type="dxa"/>
          </w:tcPr>
          <w:p w14:paraId="6234D7F2" w14:textId="77777777" w:rsidR="00AF6761" w:rsidRPr="00B14F41" w:rsidRDefault="00AF6761" w:rsidP="00C84BD7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890" w:type="dxa"/>
          </w:tcPr>
          <w:p w14:paraId="204D5A9F" w14:textId="5DB31B57" w:rsidR="00AF6761" w:rsidRPr="00B14F41" w:rsidRDefault="00CB51BF" w:rsidP="00C84BD7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CB51BF">
              <w:rPr>
                <w:rFonts w:asciiTheme="majorBidi" w:hAnsiTheme="majorBidi" w:cstheme="majorBidi"/>
                <w:b w:val="0"/>
                <w:bCs w:val="0"/>
                <w:spacing w:val="-2"/>
              </w:rPr>
              <w:t>2563</w:t>
            </w:r>
          </w:p>
        </w:tc>
      </w:tr>
      <w:tr w:rsidR="00AF6761" w:rsidRPr="00CE726B" w14:paraId="1E46812C" w14:textId="77777777" w:rsidTr="003C092F">
        <w:trPr>
          <w:cantSplit/>
          <w:tblHeader/>
        </w:trPr>
        <w:tc>
          <w:tcPr>
            <w:tcW w:w="2250" w:type="dxa"/>
          </w:tcPr>
          <w:p w14:paraId="06AE8FFE" w14:textId="77777777" w:rsidR="00AF6761" w:rsidRPr="00CE726B" w:rsidRDefault="00AF6761" w:rsidP="00C84BD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1D6BB04" w14:textId="77777777" w:rsidR="00AF6761" w:rsidRPr="00CE726B" w:rsidRDefault="00AF6761" w:rsidP="00C84BD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14:paraId="55D18E0D" w14:textId="77777777" w:rsidR="00AF6761" w:rsidRPr="00CE726B" w:rsidRDefault="00AF6761" w:rsidP="00C84BD7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3435D77" w14:textId="77777777" w:rsidR="00AF6761" w:rsidRPr="00CE726B" w:rsidRDefault="00AF6761" w:rsidP="00C84BD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A6588C8" w14:textId="77777777" w:rsidR="00AF6761" w:rsidRPr="00CE726B" w:rsidRDefault="00AF6761" w:rsidP="00C84BD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/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หน่วย)</w:t>
            </w:r>
          </w:p>
        </w:tc>
        <w:tc>
          <w:tcPr>
            <w:tcW w:w="270" w:type="dxa"/>
          </w:tcPr>
          <w:p w14:paraId="143D1F60" w14:textId="77777777" w:rsidR="00AF6761" w:rsidRPr="00CE726B" w:rsidRDefault="00AF6761" w:rsidP="00C84BD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7E95AA1" w14:textId="77777777" w:rsidR="00AF6761" w:rsidRPr="00CE726B" w:rsidRDefault="00AF6761" w:rsidP="00C84BD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F6761" w:rsidRPr="0003431E" w14:paraId="3A9FCD7C" w14:textId="77777777" w:rsidTr="003C092F">
        <w:trPr>
          <w:cantSplit/>
        </w:trPr>
        <w:tc>
          <w:tcPr>
            <w:tcW w:w="2250" w:type="dxa"/>
          </w:tcPr>
          <w:p w14:paraId="11D62EAF" w14:textId="77777777" w:rsidR="00AF6761" w:rsidRPr="0003431E" w:rsidRDefault="00AF6761" w:rsidP="00C84BD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C99DCE" w14:textId="77777777" w:rsidR="00AF6761" w:rsidRPr="0003431E" w:rsidRDefault="00AF6761" w:rsidP="00C84BD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</w:tcPr>
          <w:p w14:paraId="31B7C473" w14:textId="60C32FDF" w:rsidR="00AF6761" w:rsidRPr="0003431E" w:rsidRDefault="00CB51BF" w:rsidP="00C84BD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F6761" w:rsidRPr="000343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F6761" w:rsidRPr="0003431E">
              <w:rPr>
                <w:rFonts w:asciiTheme="majorBidi" w:hAnsiTheme="majorBidi" w:cstheme="majorBidi"/>
                <w:sz w:val="30"/>
                <w:szCs w:val="30"/>
                <w:cs/>
              </w:rPr>
              <w:t>ต</w:t>
            </w:r>
            <w:r w:rsidR="00AF6761" w:rsidRPr="0003431E">
              <w:rPr>
                <w:rFonts w:asciiTheme="majorBidi" w:hAnsiTheme="majorBidi" w:cstheme="majorBidi" w:hint="cs"/>
                <w:sz w:val="30"/>
                <w:szCs w:val="30"/>
                <w:cs/>
              </w:rPr>
              <w:t>ุลาคม</w:t>
            </w:r>
            <w:r w:rsidR="00AF6761" w:rsidRPr="000343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F6761" w:rsidRPr="0003431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F6761" w:rsidRPr="000343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F6761" w:rsidRPr="0003431E">
              <w:rPr>
                <w:rFonts w:asciiTheme="majorBidi" w:hAnsiTheme="majorBidi" w:cstheme="majorBidi"/>
                <w:sz w:val="30"/>
                <w:szCs w:val="30"/>
                <w:cs/>
              </w:rPr>
              <w:t>ธ</w:t>
            </w:r>
            <w:r w:rsidR="00AF6761" w:rsidRPr="0003431E">
              <w:rPr>
                <w:rFonts w:asciiTheme="majorBidi" w:hAnsiTheme="majorBidi" w:cstheme="majorBidi" w:hint="cs"/>
                <w:sz w:val="30"/>
                <w:szCs w:val="30"/>
                <w:cs/>
              </w:rPr>
              <w:t>ันวาคม</w:t>
            </w:r>
            <w:r w:rsidR="00AF6761" w:rsidRPr="000343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1F836BB" w14:textId="77777777" w:rsidR="00AF6761" w:rsidRPr="0003431E" w:rsidRDefault="00AF6761" w:rsidP="00C84BD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A58A4A9" w14:textId="77777777" w:rsidR="00AF6761" w:rsidRPr="0003431E" w:rsidRDefault="00AF6761" w:rsidP="00C84BD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B1C3A2" w14:textId="77777777" w:rsidR="00AF6761" w:rsidRPr="0003431E" w:rsidRDefault="00AF6761" w:rsidP="00C84BD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FAAE854" w14:textId="77777777" w:rsidR="00AF6761" w:rsidRPr="0003431E" w:rsidRDefault="00AF6761" w:rsidP="00C84BD7">
            <w:pPr>
              <w:tabs>
                <w:tab w:val="decimal" w:pos="1233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6761" w:rsidRPr="0003431E" w14:paraId="0302A0A6" w14:textId="77777777" w:rsidTr="003C092F">
        <w:trPr>
          <w:cantSplit/>
        </w:trPr>
        <w:tc>
          <w:tcPr>
            <w:tcW w:w="2250" w:type="dxa"/>
          </w:tcPr>
          <w:p w14:paraId="1F9AE843" w14:textId="4F4826AA" w:rsidR="00AF6761" w:rsidRPr="00245732" w:rsidRDefault="00CB51BF" w:rsidP="00C84BD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F6761" w:rsidRPr="000343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F6761" w:rsidRPr="000343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กุมภาพันธ์ 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4CD207E" w14:textId="77777777" w:rsidR="00AF6761" w:rsidRPr="0003431E" w:rsidRDefault="00AF6761" w:rsidP="00C84BD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</w:tcPr>
          <w:p w14:paraId="1C64468F" w14:textId="77777777" w:rsidR="00AF6761" w:rsidRPr="00245732" w:rsidRDefault="00AF6761" w:rsidP="00C84BD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และกำไรสะสม</w:t>
            </w:r>
          </w:p>
        </w:tc>
        <w:tc>
          <w:tcPr>
            <w:tcW w:w="270" w:type="dxa"/>
          </w:tcPr>
          <w:p w14:paraId="4DF3AC0C" w14:textId="77777777" w:rsidR="00AF6761" w:rsidRPr="0003431E" w:rsidRDefault="00AF6761" w:rsidP="00C84BD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81C28DF" w14:textId="044B091E" w:rsidR="00AF6761" w:rsidRPr="00245732" w:rsidRDefault="00297648" w:rsidP="00C84BD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F6761" w:rsidRPr="0003431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B58A4B1" w14:textId="77777777" w:rsidR="00AF6761" w:rsidRPr="0003431E" w:rsidRDefault="00AF6761" w:rsidP="00C84BD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2B2DE2F" w14:textId="7E23AB0F" w:rsidR="00AF6761" w:rsidRPr="00245732" w:rsidRDefault="00CB51BF" w:rsidP="00C84BD7">
            <w:pPr>
              <w:tabs>
                <w:tab w:val="decimal" w:pos="1233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F6761" w:rsidRPr="000343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F6761" w:rsidRPr="0003431E" w14:paraId="05121F3D" w14:textId="77777777" w:rsidTr="003C092F">
        <w:trPr>
          <w:cantSplit/>
          <w:trHeight w:val="407"/>
        </w:trPr>
        <w:tc>
          <w:tcPr>
            <w:tcW w:w="2250" w:type="dxa"/>
          </w:tcPr>
          <w:p w14:paraId="16D99F2E" w14:textId="77777777" w:rsidR="00AF6761" w:rsidRPr="00D57DCE" w:rsidRDefault="00AF6761" w:rsidP="00C84BD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BC54E5" w14:textId="77777777" w:rsidR="00AF6761" w:rsidRPr="0003431E" w:rsidRDefault="00AF6761" w:rsidP="00C84BD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</w:tcPr>
          <w:p w14:paraId="1511B3FB" w14:textId="295246EF" w:rsidR="00AF6761" w:rsidRPr="005B2347" w:rsidRDefault="00CB51BF" w:rsidP="00C84BD7">
            <w:pPr>
              <w:spacing w:line="240" w:lineRule="auto"/>
              <w:ind w:right="-64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F6761" w:rsidRPr="005B23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F6761" w:rsidRPr="005B234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="00AF6761" w:rsidRPr="005B23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F676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AF6761" w:rsidRPr="005B23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B51B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297648" w:rsidRPr="00297648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AF676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 </w:t>
            </w:r>
            <w:r w:rsidRPr="00CB51BF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3324F0A" w14:textId="77777777" w:rsidR="00AF6761" w:rsidRPr="0003431E" w:rsidRDefault="00AF6761" w:rsidP="00C84BD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C0F2EF1" w14:textId="77777777" w:rsidR="00AF6761" w:rsidRPr="00D57DCE" w:rsidRDefault="00AF6761" w:rsidP="00C84BD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889424" w14:textId="77777777" w:rsidR="00AF6761" w:rsidRPr="0003431E" w:rsidRDefault="00AF6761" w:rsidP="00C84BD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BA7F295" w14:textId="77777777" w:rsidR="00AF6761" w:rsidRPr="00D57DCE" w:rsidRDefault="00AF6761" w:rsidP="00C84BD7">
            <w:pPr>
              <w:tabs>
                <w:tab w:val="decimal" w:pos="1233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6761" w:rsidRPr="0003431E" w14:paraId="7B1029C7" w14:textId="77777777" w:rsidTr="009E67F0">
        <w:trPr>
          <w:cantSplit/>
        </w:trPr>
        <w:tc>
          <w:tcPr>
            <w:tcW w:w="2250" w:type="dxa"/>
          </w:tcPr>
          <w:p w14:paraId="23452A39" w14:textId="5E3A141D" w:rsidR="00AF6761" w:rsidRPr="00D57DCE" w:rsidRDefault="00CB51BF" w:rsidP="00C84BD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F6761" w:rsidRPr="00812A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F6761" w:rsidRPr="00812A7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กรกฎาคม</w:t>
            </w:r>
            <w:r w:rsidR="00AF6761" w:rsidRPr="00812A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F7195FD" w14:textId="77777777" w:rsidR="00AF6761" w:rsidRPr="0003431E" w:rsidRDefault="00AF6761" w:rsidP="00C84BD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</w:tcPr>
          <w:p w14:paraId="3393D71D" w14:textId="77777777" w:rsidR="00AF6761" w:rsidRDefault="00AF6761" w:rsidP="00C84BD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และกำไรสะสม</w:t>
            </w:r>
          </w:p>
        </w:tc>
        <w:tc>
          <w:tcPr>
            <w:tcW w:w="270" w:type="dxa"/>
          </w:tcPr>
          <w:p w14:paraId="49B042F5" w14:textId="77777777" w:rsidR="00AF6761" w:rsidRPr="0003431E" w:rsidRDefault="00AF6761" w:rsidP="00C84BD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A059F87" w14:textId="1BB94191" w:rsidR="00AF6761" w:rsidRPr="00D57DCE" w:rsidRDefault="00297648" w:rsidP="00C84BD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7648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AF676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CB51BF" w:rsidRPr="00CB51BF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297648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CB51BF" w:rsidRPr="00CB51BF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297648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4C5AE73" w14:textId="77777777" w:rsidR="00AF6761" w:rsidRPr="0003431E" w:rsidRDefault="00AF6761" w:rsidP="00C84BD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EC23249" w14:textId="4B20BD30" w:rsidR="00AF6761" w:rsidRPr="00D57DCE" w:rsidRDefault="00CB51BF" w:rsidP="00C84BD7">
            <w:pPr>
              <w:tabs>
                <w:tab w:val="decimal" w:pos="1233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124</w:t>
            </w:r>
            <w:r w:rsidR="00AF67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</w:tr>
      <w:tr w:rsidR="009E67F0" w:rsidRPr="0003431E" w14:paraId="0329218A" w14:textId="77777777" w:rsidTr="009E67F0">
        <w:trPr>
          <w:cantSplit/>
        </w:trPr>
        <w:tc>
          <w:tcPr>
            <w:tcW w:w="2250" w:type="dxa"/>
          </w:tcPr>
          <w:p w14:paraId="286563B3" w14:textId="3C500375" w:rsidR="009E67F0" w:rsidRPr="003B58D6" w:rsidDel="00152099" w:rsidRDefault="009E67F0" w:rsidP="003B58D6">
            <w:pPr>
              <w:ind w:left="562" w:right="-45" w:hanging="45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8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54AE9A9D" w14:textId="77777777" w:rsidR="009E67F0" w:rsidRPr="0003431E" w:rsidRDefault="009E67F0" w:rsidP="00C84BD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</w:tcPr>
          <w:p w14:paraId="496E4D4B" w14:textId="77777777" w:rsidR="009E67F0" w:rsidRDefault="009E67F0" w:rsidP="00C84BD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79806B9" w14:textId="77777777" w:rsidR="009E67F0" w:rsidRPr="0003431E" w:rsidRDefault="009E67F0" w:rsidP="00C84BD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E469DD5" w14:textId="77777777" w:rsidR="009E67F0" w:rsidDel="00152099" w:rsidRDefault="009E67F0" w:rsidP="00C84BD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621B7D0" w14:textId="77777777" w:rsidR="009E67F0" w:rsidRPr="0003431E" w:rsidRDefault="009E67F0" w:rsidP="00C84BD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69592B0" w14:textId="15224645" w:rsidR="009E67F0" w:rsidRPr="00186D89" w:rsidDel="00152099" w:rsidRDefault="00CB51BF" w:rsidP="00C84BD7">
            <w:pPr>
              <w:tabs>
                <w:tab w:val="decimal" w:pos="1233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</w:t>
            </w:r>
            <w:r w:rsidR="009E67F0" w:rsidRPr="00186D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393D0CF0" w14:textId="77777777" w:rsidR="009E67F0" w:rsidRPr="003B58D6" w:rsidRDefault="009E67F0" w:rsidP="00CE726B">
      <w:pPr>
        <w:ind w:left="562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250"/>
        <w:gridCol w:w="270"/>
        <w:gridCol w:w="2700"/>
        <w:gridCol w:w="270"/>
        <w:gridCol w:w="1710"/>
        <w:gridCol w:w="270"/>
        <w:gridCol w:w="1890"/>
      </w:tblGrid>
      <w:tr w:rsidR="00D9160C" w:rsidRPr="009E67F0" w14:paraId="0A8B132D" w14:textId="77777777" w:rsidTr="003C092F">
        <w:trPr>
          <w:cantSplit/>
          <w:tblHeader/>
        </w:trPr>
        <w:tc>
          <w:tcPr>
            <w:tcW w:w="2250" w:type="dxa"/>
          </w:tcPr>
          <w:p w14:paraId="16578B1A" w14:textId="77777777" w:rsidR="00D9160C" w:rsidRPr="00CE726B" w:rsidRDefault="00D9160C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5" w:name="_Hlk52804492"/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วันประกาศจ่ายเงินปันผล</w:t>
            </w:r>
          </w:p>
        </w:tc>
        <w:tc>
          <w:tcPr>
            <w:tcW w:w="270" w:type="dxa"/>
          </w:tcPr>
          <w:p w14:paraId="37801287" w14:textId="77777777" w:rsidR="00D9160C" w:rsidRPr="003B58D6" w:rsidRDefault="00D9160C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2700" w:type="dxa"/>
          </w:tcPr>
          <w:p w14:paraId="475393B8" w14:textId="77777777" w:rsidR="00D9160C" w:rsidRPr="003B58D6" w:rsidRDefault="00D9160C" w:rsidP="00CE726B">
            <w:pPr>
              <w:pStyle w:val="Heading9"/>
              <w:ind w:left="-107" w:right="-110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3B58D6">
              <w:rPr>
                <w:rFonts w:asciiTheme="majorBidi" w:hAnsiTheme="majorBidi" w:cstheme="majorBidi"/>
                <w:b w:val="0"/>
                <w:bCs w:val="0"/>
                <w:cs/>
              </w:rPr>
              <w:t>สำหรับรอบระยะเวลา</w:t>
            </w:r>
          </w:p>
        </w:tc>
        <w:tc>
          <w:tcPr>
            <w:tcW w:w="270" w:type="dxa"/>
          </w:tcPr>
          <w:p w14:paraId="6C56C90A" w14:textId="77777777" w:rsidR="00D9160C" w:rsidRPr="003B58D6" w:rsidRDefault="00D9160C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</w:tcPr>
          <w:p w14:paraId="586B849C" w14:textId="77777777" w:rsidR="00D9160C" w:rsidRPr="003B58D6" w:rsidRDefault="00D9160C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3B58D6">
              <w:rPr>
                <w:rFonts w:asciiTheme="majorBidi" w:hAnsiTheme="majorBidi" w:cstheme="majorBidi"/>
                <w:b w:val="0"/>
                <w:bCs w:val="0"/>
                <w:cs/>
              </w:rPr>
              <w:t>อัตรา</w:t>
            </w:r>
            <w:r w:rsidRPr="00B14F41">
              <w:rPr>
                <w:rFonts w:asciiTheme="majorBidi" w:hAnsiTheme="majorBidi" w:cstheme="majorBidi"/>
                <w:b w:val="0"/>
                <w:bCs w:val="0"/>
                <w:cs/>
              </w:rPr>
              <w:t>ต่อหน่วย</w:t>
            </w:r>
          </w:p>
        </w:tc>
        <w:tc>
          <w:tcPr>
            <w:tcW w:w="270" w:type="dxa"/>
          </w:tcPr>
          <w:p w14:paraId="2FCB37CE" w14:textId="77777777" w:rsidR="00D9160C" w:rsidRPr="003B58D6" w:rsidRDefault="00D9160C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890" w:type="dxa"/>
          </w:tcPr>
          <w:p w14:paraId="2228993A" w14:textId="62599461" w:rsidR="00D9160C" w:rsidRPr="003B58D6" w:rsidRDefault="00CB51BF" w:rsidP="00CE726B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CB51BF">
              <w:rPr>
                <w:rFonts w:asciiTheme="majorBidi" w:hAnsiTheme="majorBidi" w:cstheme="majorBidi"/>
                <w:b w:val="0"/>
                <w:bCs w:val="0"/>
              </w:rPr>
              <w:t>2562</w:t>
            </w:r>
          </w:p>
        </w:tc>
      </w:tr>
      <w:tr w:rsidR="00D9160C" w:rsidRPr="00CE726B" w14:paraId="21088312" w14:textId="77777777" w:rsidTr="003C092F">
        <w:trPr>
          <w:cantSplit/>
          <w:tblHeader/>
        </w:trPr>
        <w:tc>
          <w:tcPr>
            <w:tcW w:w="2250" w:type="dxa"/>
          </w:tcPr>
          <w:p w14:paraId="146B554E" w14:textId="77777777" w:rsidR="00D9160C" w:rsidRPr="00CE726B" w:rsidRDefault="00D9160C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B44E66" w14:textId="77777777" w:rsidR="00D9160C" w:rsidRPr="00CE726B" w:rsidRDefault="00D9160C" w:rsidP="00CE726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14:paraId="4430A0AE" w14:textId="77777777" w:rsidR="00D9160C" w:rsidRPr="00CE726B" w:rsidRDefault="00D9160C" w:rsidP="00CE726B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911658" w14:textId="77777777" w:rsidR="00D9160C" w:rsidRPr="00CE726B" w:rsidRDefault="00D9160C" w:rsidP="00CE726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112ED5C" w14:textId="75C8B267" w:rsidR="00D9160C" w:rsidRPr="00CE726B" w:rsidRDefault="00D9160C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</w:t>
            </w:r>
            <w:r w:rsidR="00E83B4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/</w:t>
            </w:r>
            <w:r w:rsidR="00E83B4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หน่วย)</w:t>
            </w:r>
          </w:p>
        </w:tc>
        <w:tc>
          <w:tcPr>
            <w:tcW w:w="270" w:type="dxa"/>
          </w:tcPr>
          <w:p w14:paraId="1E28AF87" w14:textId="77777777" w:rsidR="00D9160C" w:rsidRPr="00CE726B" w:rsidRDefault="00D9160C" w:rsidP="00CE726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9E27E00" w14:textId="55A63636" w:rsidR="00D9160C" w:rsidRPr="00CE726B" w:rsidRDefault="00D9160C" w:rsidP="00CE726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F6947"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60FEB" w:rsidRPr="0003431E" w14:paraId="51D42E72" w14:textId="77777777" w:rsidTr="003C092F">
        <w:trPr>
          <w:cantSplit/>
        </w:trPr>
        <w:tc>
          <w:tcPr>
            <w:tcW w:w="2250" w:type="dxa"/>
          </w:tcPr>
          <w:p w14:paraId="58B61C96" w14:textId="041B3C28" w:rsidR="00960FEB" w:rsidRPr="00A21394" w:rsidRDefault="00CB51BF" w:rsidP="00960F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60FEB" w:rsidRPr="00A2139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60FEB" w:rsidRPr="00A213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กุมภาพันธ์ 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D738713" w14:textId="77777777" w:rsidR="00960FEB" w:rsidRPr="0003431E" w:rsidRDefault="00960FEB" w:rsidP="00960FEB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</w:tcPr>
          <w:p w14:paraId="3411C2EA" w14:textId="534C8CDF" w:rsidR="00960FEB" w:rsidRPr="00245732" w:rsidRDefault="00CB51BF" w:rsidP="00960F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60FEB" w:rsidRPr="000343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60FE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กรกฎาคม</w:t>
            </w:r>
            <w:r w:rsidR="00960FEB" w:rsidRPr="000343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60FEB" w:rsidRPr="0003431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60FEB" w:rsidRPr="000343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60FEB" w:rsidRPr="0003431E">
              <w:rPr>
                <w:rFonts w:asciiTheme="majorBidi" w:hAnsiTheme="majorBidi" w:cstheme="majorBidi"/>
                <w:sz w:val="30"/>
                <w:szCs w:val="30"/>
                <w:cs/>
              </w:rPr>
              <w:t>ธ</w:t>
            </w:r>
            <w:r w:rsidR="00960FEB" w:rsidRPr="0003431E">
              <w:rPr>
                <w:rFonts w:asciiTheme="majorBidi" w:hAnsiTheme="majorBidi" w:cstheme="majorBidi" w:hint="cs"/>
                <w:sz w:val="30"/>
                <w:szCs w:val="30"/>
                <w:cs/>
              </w:rPr>
              <w:t>ันวาค</w:t>
            </w:r>
            <w:r w:rsidR="00960F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 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286F4AC6" w14:textId="77777777" w:rsidR="00960FEB" w:rsidRPr="0003431E" w:rsidRDefault="00960FEB" w:rsidP="00960FEB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0945782" w14:textId="34C9DE12" w:rsidR="00960FEB" w:rsidRPr="00245732" w:rsidRDefault="00297648" w:rsidP="00960F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60FEB" w:rsidRPr="0003431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65EDFE4D" w14:textId="77777777" w:rsidR="00960FEB" w:rsidRPr="0003431E" w:rsidRDefault="00960FEB" w:rsidP="00960FEB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641B546" w14:textId="0BAB1B0A" w:rsidR="00960FEB" w:rsidRPr="00245732" w:rsidRDefault="00297648" w:rsidP="00960FEB">
            <w:pPr>
              <w:tabs>
                <w:tab w:val="decimal" w:pos="1233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7648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960F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960FEB" w:rsidRPr="0003431E" w14:paraId="11F1AAD8" w14:textId="77777777" w:rsidTr="000D3B32">
        <w:trPr>
          <w:cantSplit/>
        </w:trPr>
        <w:tc>
          <w:tcPr>
            <w:tcW w:w="2250" w:type="dxa"/>
          </w:tcPr>
          <w:p w14:paraId="49AEFF00" w14:textId="13FD051F" w:rsidR="00960FEB" w:rsidRPr="00A21394" w:rsidRDefault="00CB51BF" w:rsidP="00960F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960FEB" w:rsidRPr="00A2139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60FEB" w:rsidRPr="00A2139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กรกฎาคม</w:t>
            </w:r>
            <w:r w:rsidR="00960FEB" w:rsidRPr="00A2139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9796E27" w14:textId="77777777" w:rsidR="00960FEB" w:rsidRPr="0003431E" w:rsidRDefault="00960FEB" w:rsidP="00960FEB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</w:tcPr>
          <w:p w14:paraId="2283AF21" w14:textId="2A18D49B" w:rsidR="00960FEB" w:rsidRDefault="00CB51BF" w:rsidP="00960F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60FEB" w:rsidRPr="005B23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60FEB" w:rsidRPr="005B234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="00960FEB" w:rsidRPr="005B23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60FE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960FEB" w:rsidRPr="005B23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B51B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297648" w:rsidRPr="00297648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960F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 </w:t>
            </w:r>
            <w:r w:rsidRPr="00CB51BF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0E23A1D" w14:textId="77777777" w:rsidR="00960FEB" w:rsidRPr="0003431E" w:rsidRDefault="00960FEB" w:rsidP="00960FEB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1DC3C0E" w14:textId="5F8D0275" w:rsidR="00960FEB" w:rsidRPr="00D57DCE" w:rsidRDefault="00297648" w:rsidP="00960F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7648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960FEB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2516</w:t>
            </w:r>
          </w:p>
        </w:tc>
        <w:tc>
          <w:tcPr>
            <w:tcW w:w="270" w:type="dxa"/>
          </w:tcPr>
          <w:p w14:paraId="28F8D6E7" w14:textId="77777777" w:rsidR="00960FEB" w:rsidRPr="0003431E" w:rsidRDefault="00960FEB" w:rsidP="00960FEB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D593275" w14:textId="1A697965" w:rsidR="00960FEB" w:rsidRPr="00D57DCE" w:rsidRDefault="00CB51BF" w:rsidP="00960FEB">
            <w:pPr>
              <w:tabs>
                <w:tab w:val="decimal" w:pos="1233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60F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D3B32" w:rsidRPr="0003431E" w14:paraId="76B5BA75" w14:textId="77777777" w:rsidTr="000D3B32">
        <w:trPr>
          <w:cantSplit/>
        </w:trPr>
        <w:tc>
          <w:tcPr>
            <w:tcW w:w="2250" w:type="dxa"/>
          </w:tcPr>
          <w:p w14:paraId="701B93EC" w14:textId="236A7854" w:rsidR="000D3B32" w:rsidRPr="00A21394" w:rsidDel="00152099" w:rsidRDefault="000D3B32" w:rsidP="003B58D6">
            <w:pPr>
              <w:spacing w:line="240" w:lineRule="auto"/>
              <w:ind w:left="-589" w:hanging="9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78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D06B520" w14:textId="77777777" w:rsidR="000D3B32" w:rsidRPr="0003431E" w:rsidRDefault="000D3B32" w:rsidP="00960FEB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</w:tcPr>
          <w:p w14:paraId="355F7826" w14:textId="77777777" w:rsidR="000D3B32" w:rsidRPr="00152099" w:rsidRDefault="000D3B32" w:rsidP="00960F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911675" w14:textId="77777777" w:rsidR="000D3B32" w:rsidRPr="0003431E" w:rsidRDefault="000D3B32" w:rsidP="00960FEB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175961" w14:textId="77777777" w:rsidR="000D3B32" w:rsidDel="00152099" w:rsidRDefault="000D3B32" w:rsidP="00960F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CC8DAA" w14:textId="77777777" w:rsidR="000D3B32" w:rsidRPr="0003431E" w:rsidRDefault="000D3B32" w:rsidP="00960FEB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763B222" w14:textId="2A4C68C1" w:rsidR="000D3B32" w:rsidRPr="00186D89" w:rsidDel="00152099" w:rsidRDefault="00CB51BF" w:rsidP="00960FEB">
            <w:pPr>
              <w:tabs>
                <w:tab w:val="decimal" w:pos="1233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D3B32" w:rsidRPr="00186D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bookmarkEnd w:id="5"/>
    </w:tbl>
    <w:p w14:paraId="70D307E4" w14:textId="716B6E8A" w:rsidR="00D9160C" w:rsidRDefault="00D9160C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14"/>
          <w:szCs w:val="14"/>
        </w:rPr>
      </w:pPr>
    </w:p>
    <w:p w14:paraId="7EF090D1" w14:textId="5E28F773" w:rsidR="00D9160C" w:rsidRPr="0003431E" w:rsidRDefault="00CB51BF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CB51BF">
        <w:rPr>
          <w:rFonts w:asciiTheme="majorBidi" w:hAnsiTheme="majorBidi" w:cstheme="majorBidi"/>
          <w:sz w:val="30"/>
          <w:szCs w:val="30"/>
        </w:rPr>
        <w:t>1</w:t>
      </w:r>
      <w:r w:rsidR="00297648" w:rsidRPr="00297648">
        <w:rPr>
          <w:rFonts w:asciiTheme="majorBidi" w:hAnsiTheme="majorBidi" w:cstheme="majorBidi" w:hint="cs"/>
          <w:sz w:val="30"/>
          <w:szCs w:val="30"/>
        </w:rPr>
        <w:t>7</w:t>
      </w:r>
      <w:r w:rsidR="00D9160C" w:rsidRPr="0003431E">
        <w:rPr>
          <w:rFonts w:asciiTheme="majorBidi" w:hAnsiTheme="majorBidi" w:cstheme="majorBidi"/>
          <w:sz w:val="30"/>
          <w:szCs w:val="30"/>
          <w:cs/>
        </w:rPr>
        <w:tab/>
        <w:t>ข้อมูลเกี่ยวกับการซื้อขายเงินลงทุน</w:t>
      </w:r>
    </w:p>
    <w:p w14:paraId="1D758FAE" w14:textId="07D76EC2" w:rsidR="00D9160C" w:rsidRPr="00225A54" w:rsidRDefault="00D9160C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5A81FA7E" w14:textId="09591BC1" w:rsidR="006B634C" w:rsidRPr="006B634C" w:rsidRDefault="005544F8" w:rsidP="006B634C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กลุ่ม</w:t>
      </w:r>
      <w:r w:rsidR="00A63A09" w:rsidRPr="0003431E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="00D9160C" w:rsidRPr="0003431E">
        <w:rPr>
          <w:rFonts w:asciiTheme="majorBidi" w:hAnsiTheme="majorBidi" w:cstheme="majorBidi"/>
          <w:sz w:val="30"/>
          <w:szCs w:val="30"/>
          <w:cs/>
        </w:rPr>
        <w:t>ได้ซื้อขายเงินลงทุนสำหรับ</w:t>
      </w:r>
      <w:r w:rsidR="00435800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D9160C" w:rsidRPr="000D3129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CB51BF" w:rsidRPr="00CB51BF">
        <w:rPr>
          <w:rFonts w:asciiTheme="majorBidi" w:hAnsiTheme="majorBidi" w:cstheme="majorBidi"/>
          <w:sz w:val="30"/>
          <w:szCs w:val="30"/>
        </w:rPr>
        <w:t>31</w:t>
      </w:r>
      <w:r w:rsidR="00D9160C" w:rsidRPr="000D31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3997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5D64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B51BF" w:rsidRPr="00CB51BF">
        <w:rPr>
          <w:rFonts w:asciiTheme="majorBidi" w:hAnsiTheme="majorBidi" w:cstheme="majorBidi"/>
          <w:sz w:val="30"/>
          <w:szCs w:val="30"/>
        </w:rPr>
        <w:t>2563</w:t>
      </w:r>
      <w:r w:rsidR="004A78A8" w:rsidRPr="000D312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9160C" w:rsidRPr="000D3129">
        <w:rPr>
          <w:rFonts w:asciiTheme="majorBidi" w:hAnsiTheme="majorBidi" w:cstheme="majorBidi"/>
          <w:sz w:val="30"/>
          <w:szCs w:val="30"/>
          <w:cs/>
        </w:rPr>
        <w:t>โดยไม่รวมเงินลงทุนในเงินฝากธนาคาร เป็น</w:t>
      </w:r>
      <w:r w:rsidR="00D9160C" w:rsidRPr="00D9052B">
        <w:rPr>
          <w:rFonts w:asciiTheme="majorBidi" w:hAnsiTheme="majorBidi" w:cstheme="majorBidi"/>
          <w:sz w:val="30"/>
          <w:szCs w:val="30"/>
          <w:cs/>
        </w:rPr>
        <w:t>จำนวน</w:t>
      </w:r>
      <w:r w:rsidR="00EE7F83" w:rsidRPr="00D9052B">
        <w:rPr>
          <w:rFonts w:asciiTheme="majorBidi" w:hAnsiTheme="majorBidi" w:cstheme="majorBidi"/>
          <w:sz w:val="30"/>
          <w:szCs w:val="30"/>
        </w:rPr>
        <w:t xml:space="preserve"> </w:t>
      </w:r>
      <w:r w:rsidR="00CB51BF" w:rsidRPr="00CB51BF">
        <w:rPr>
          <w:rFonts w:asciiTheme="majorBidi" w:hAnsiTheme="majorBidi" w:cstheme="majorBidi"/>
          <w:sz w:val="30"/>
          <w:szCs w:val="30"/>
        </w:rPr>
        <w:t>2</w:t>
      </w:r>
      <w:r w:rsidR="00297648" w:rsidRPr="00297648">
        <w:rPr>
          <w:rFonts w:asciiTheme="majorBidi" w:hAnsiTheme="majorBidi" w:cstheme="majorBidi"/>
          <w:sz w:val="30"/>
          <w:szCs w:val="30"/>
        </w:rPr>
        <w:t>0</w:t>
      </w:r>
      <w:r w:rsidR="00CB51BF" w:rsidRPr="00CB51BF">
        <w:rPr>
          <w:rFonts w:asciiTheme="majorBidi" w:hAnsiTheme="majorBidi" w:cstheme="majorBidi"/>
          <w:sz w:val="30"/>
          <w:szCs w:val="30"/>
        </w:rPr>
        <w:t>2</w:t>
      </w:r>
      <w:r w:rsidR="00D51FAD">
        <w:rPr>
          <w:rFonts w:asciiTheme="majorBidi" w:hAnsiTheme="majorBidi" w:cstheme="majorBidi"/>
          <w:sz w:val="30"/>
          <w:szCs w:val="30"/>
        </w:rPr>
        <w:t>.</w:t>
      </w:r>
      <w:r w:rsidR="00297648" w:rsidRPr="00297648">
        <w:rPr>
          <w:rFonts w:asciiTheme="majorBidi" w:hAnsiTheme="majorBidi" w:cstheme="majorBidi"/>
          <w:sz w:val="30"/>
          <w:szCs w:val="30"/>
        </w:rPr>
        <w:t>8</w:t>
      </w:r>
      <w:r w:rsidR="00CB51BF" w:rsidRPr="00CB51BF">
        <w:rPr>
          <w:rFonts w:asciiTheme="majorBidi" w:hAnsiTheme="majorBidi" w:cstheme="majorBidi"/>
          <w:sz w:val="30"/>
          <w:szCs w:val="30"/>
        </w:rPr>
        <w:t>1</w:t>
      </w:r>
      <w:r w:rsidR="005D646A">
        <w:rPr>
          <w:rFonts w:asciiTheme="majorBidi" w:hAnsiTheme="majorBidi" w:cstheme="majorBidi"/>
          <w:sz w:val="30"/>
          <w:szCs w:val="30"/>
        </w:rPr>
        <w:t xml:space="preserve"> </w:t>
      </w:r>
      <w:r w:rsidR="00F804C4" w:rsidRPr="000D3129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0F6947" w:rsidRPr="000D3129">
        <w:rPr>
          <w:rFonts w:asciiTheme="majorBidi" w:hAnsiTheme="majorBidi" w:cstheme="majorBidi"/>
          <w:sz w:val="30"/>
          <w:szCs w:val="30"/>
          <w:cs/>
        </w:rPr>
        <w:t>บาท</w:t>
      </w:r>
      <w:r w:rsidR="0068221E" w:rsidRPr="000D312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9160C" w:rsidRPr="000D3129">
        <w:rPr>
          <w:rFonts w:asciiTheme="majorBidi" w:hAnsiTheme="majorBidi" w:cstheme="majorBidi"/>
          <w:sz w:val="30"/>
          <w:szCs w:val="30"/>
          <w:cs/>
        </w:rPr>
        <w:t>โดยคิดเป็น</w:t>
      </w:r>
      <w:r w:rsidR="00D9160C" w:rsidRPr="005D676B">
        <w:rPr>
          <w:rFonts w:asciiTheme="majorBidi" w:hAnsiTheme="majorBidi" w:cstheme="majorBidi"/>
          <w:sz w:val="30"/>
          <w:szCs w:val="30"/>
          <w:cs/>
        </w:rPr>
        <w:t>ร้อยล</w:t>
      </w:r>
      <w:r w:rsidR="00C857A2" w:rsidRPr="005D676B">
        <w:rPr>
          <w:rFonts w:asciiTheme="majorBidi" w:hAnsiTheme="majorBidi" w:cstheme="majorBidi"/>
          <w:sz w:val="30"/>
          <w:szCs w:val="30"/>
          <w:cs/>
        </w:rPr>
        <w:t xml:space="preserve">ะ </w:t>
      </w:r>
      <w:r w:rsidR="00CB51BF" w:rsidRPr="00CB51BF">
        <w:rPr>
          <w:rFonts w:asciiTheme="majorBidi" w:hAnsiTheme="majorBidi" w:cstheme="majorBidi"/>
          <w:sz w:val="30"/>
          <w:szCs w:val="30"/>
        </w:rPr>
        <w:t>3</w:t>
      </w:r>
      <w:r w:rsidR="00D51FAD" w:rsidRPr="005D676B">
        <w:rPr>
          <w:rFonts w:asciiTheme="majorBidi" w:hAnsiTheme="majorBidi" w:cstheme="majorBidi"/>
          <w:sz w:val="30"/>
          <w:szCs w:val="30"/>
        </w:rPr>
        <w:t>.</w:t>
      </w:r>
      <w:r w:rsidR="00CB51BF" w:rsidRPr="00CB51BF">
        <w:rPr>
          <w:rFonts w:asciiTheme="majorBidi" w:hAnsiTheme="majorBidi" w:cstheme="majorBidi"/>
          <w:sz w:val="30"/>
          <w:szCs w:val="30"/>
        </w:rPr>
        <w:t>35</w:t>
      </w:r>
      <w:r w:rsidR="005D646A" w:rsidRPr="005D676B">
        <w:rPr>
          <w:rFonts w:asciiTheme="majorBidi" w:hAnsiTheme="majorBidi" w:cstheme="majorBidi"/>
          <w:sz w:val="30"/>
          <w:szCs w:val="30"/>
        </w:rPr>
        <w:t xml:space="preserve"> </w:t>
      </w:r>
      <w:r w:rsidR="00D9160C" w:rsidRPr="005D676B">
        <w:rPr>
          <w:rFonts w:asciiTheme="majorBidi" w:hAnsiTheme="majorBidi" w:cstheme="majorBidi"/>
          <w:sz w:val="30"/>
          <w:szCs w:val="30"/>
          <w:cs/>
        </w:rPr>
        <w:t>ต่อมูลค่า</w:t>
      </w:r>
      <w:r w:rsidR="00D9160C" w:rsidRPr="00CE726B">
        <w:rPr>
          <w:rFonts w:asciiTheme="majorBidi" w:hAnsiTheme="majorBidi" w:cstheme="majorBidi"/>
          <w:sz w:val="30"/>
          <w:szCs w:val="30"/>
          <w:cs/>
        </w:rPr>
        <w:t>สินทรัพย์สุทธิถัวเฉลี่ยระหว่าง</w:t>
      </w:r>
      <w:r w:rsidR="00435800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6B634C">
        <w:rPr>
          <w:rFonts w:asciiTheme="majorBidi" w:hAnsiTheme="majorBidi" w:cstheme="majorBidi"/>
          <w:sz w:val="30"/>
          <w:szCs w:val="30"/>
        </w:rPr>
        <w:t xml:space="preserve"> </w:t>
      </w:r>
      <w:r w:rsidR="00EB5014" w:rsidRPr="003B58D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D7467E" w:rsidRPr="003B58D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CB51BF" w:rsidRPr="00CB51BF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297648" w:rsidRPr="00297648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CB51BF" w:rsidRPr="00CB51BF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297648" w:rsidRPr="00297648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6B634C" w:rsidRPr="003B58D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CB51BF" w:rsidRPr="00CB51BF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48674E" w:rsidRPr="00771C37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CB51BF" w:rsidRPr="00CB51BF">
        <w:rPr>
          <w:rFonts w:asciiTheme="majorBidi" w:hAnsiTheme="majorBidi" w:cstheme="majorBidi"/>
          <w:i/>
          <w:iCs/>
          <w:sz w:val="30"/>
          <w:szCs w:val="30"/>
        </w:rPr>
        <w:t>516</w:t>
      </w:r>
      <w:r w:rsidR="00A37A5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97648" w:rsidRPr="00297648">
        <w:rPr>
          <w:rFonts w:asciiTheme="majorBidi" w:hAnsiTheme="majorBidi" w:cstheme="majorBidi"/>
          <w:i/>
          <w:iCs/>
          <w:sz w:val="30"/>
          <w:szCs w:val="30"/>
        </w:rPr>
        <w:t>80</w:t>
      </w:r>
      <w:r w:rsidR="006B634C" w:rsidRPr="00771C3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 ล้านบาทคิดเป็นร้อยละ </w:t>
      </w:r>
      <w:r w:rsidR="00CB51BF" w:rsidRPr="00CB51BF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297648" w:rsidRPr="00297648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A37A5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97648" w:rsidRPr="00297648">
        <w:rPr>
          <w:rFonts w:asciiTheme="majorBidi" w:hAnsiTheme="majorBidi" w:cstheme="majorBidi"/>
          <w:i/>
          <w:iCs/>
          <w:sz w:val="30"/>
          <w:szCs w:val="30"/>
        </w:rPr>
        <w:t>70</w:t>
      </w:r>
      <w:r w:rsidR="006B634C" w:rsidRPr="00771C3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ต่อมูลค่าสินทรัพย์สุทธิถัวเฉลี่ยระหว่างปี</w:t>
      </w:r>
      <w:r w:rsidR="00D7467E" w:rsidRPr="00771C37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53A67A2C" w14:textId="77777777" w:rsidR="00D9160C" w:rsidRDefault="00D9160C" w:rsidP="004576AB">
      <w:pPr>
        <w:ind w:right="-45"/>
        <w:jc w:val="thaiDistribute"/>
        <w:rPr>
          <w:rFonts w:asciiTheme="majorBidi" w:hAnsiTheme="majorBidi" w:cstheme="majorBidi"/>
          <w:spacing w:val="-2"/>
          <w:sz w:val="14"/>
          <w:szCs w:val="14"/>
        </w:rPr>
      </w:pPr>
    </w:p>
    <w:p w14:paraId="34369912" w14:textId="6C933F16" w:rsidR="002A6A23" w:rsidRPr="00AF3771" w:rsidRDefault="00CB51BF" w:rsidP="002A6A2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B51BF">
        <w:rPr>
          <w:rFonts w:asciiTheme="majorBidi" w:hAnsiTheme="majorBidi" w:cstheme="majorBidi"/>
          <w:sz w:val="30"/>
          <w:szCs w:val="30"/>
        </w:rPr>
        <w:t>1</w:t>
      </w:r>
      <w:r w:rsidR="00297648" w:rsidRPr="00297648">
        <w:rPr>
          <w:rFonts w:asciiTheme="majorBidi" w:hAnsiTheme="majorBidi" w:cstheme="majorBidi" w:hint="cs"/>
          <w:sz w:val="30"/>
          <w:szCs w:val="30"/>
        </w:rPr>
        <w:t>8</w:t>
      </w:r>
      <w:r w:rsidR="002A6A23" w:rsidRPr="00CE726B">
        <w:rPr>
          <w:rFonts w:asciiTheme="majorBidi" w:hAnsiTheme="majorBidi" w:cstheme="majorBidi"/>
          <w:sz w:val="30"/>
          <w:szCs w:val="30"/>
        </w:rPr>
        <w:tab/>
      </w:r>
      <w:r w:rsidR="002A6A23">
        <w:rPr>
          <w:rFonts w:asciiTheme="majorBidi" w:hAnsiTheme="majorBidi" w:cstheme="majorBidi" w:hint="cs"/>
          <w:sz w:val="30"/>
          <w:szCs w:val="30"/>
          <w:cs/>
        </w:rPr>
        <w:t>ภาระผูกพัน</w:t>
      </w:r>
    </w:p>
    <w:p w14:paraId="3A5D7D3B" w14:textId="2D9B0FFF" w:rsidR="002A6A23" w:rsidRDefault="002A6A23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14"/>
          <w:szCs w:val="14"/>
        </w:rPr>
      </w:pPr>
    </w:p>
    <w:p w14:paraId="385F14A6" w14:textId="290B93E6" w:rsidR="002A6A23" w:rsidRPr="00CE726B" w:rsidRDefault="005544F8" w:rsidP="002A6A2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  <w:cs/>
        </w:rPr>
      </w:pPr>
      <w:r>
        <w:rPr>
          <w:rFonts w:asciiTheme="majorBidi" w:hAnsiTheme="majorBidi" w:hint="cs"/>
          <w:sz w:val="30"/>
          <w:szCs w:val="30"/>
          <w:cs/>
        </w:rPr>
        <w:t>กลุ่ม</w:t>
      </w:r>
      <w:r w:rsidR="002A6A23" w:rsidRPr="00B14F41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="002A6A23" w:rsidRPr="00CE726B">
        <w:rPr>
          <w:rFonts w:asciiTheme="majorBidi" w:hAnsiTheme="majorBidi" w:cstheme="majorBidi"/>
          <w:sz w:val="30"/>
          <w:szCs w:val="30"/>
          <w:cs/>
        </w:rPr>
        <w:t>มีภาระผูกพันภายใต้สัญญ</w:t>
      </w:r>
      <w:r w:rsidR="002A6A23">
        <w:rPr>
          <w:rFonts w:asciiTheme="majorBidi" w:hAnsiTheme="majorBidi" w:cstheme="majorBidi" w:hint="cs"/>
          <w:sz w:val="30"/>
          <w:szCs w:val="30"/>
          <w:cs/>
        </w:rPr>
        <w:t>าปรับปรุงและตกแต่งโรง</w:t>
      </w:r>
      <w:r w:rsidR="00982201" w:rsidRPr="00982201">
        <w:rPr>
          <w:rFonts w:asciiTheme="majorBidi" w:hAnsiTheme="majorBidi" w:cstheme="majorBidi" w:hint="cs"/>
          <w:sz w:val="30"/>
          <w:szCs w:val="30"/>
          <w:cs/>
        </w:rPr>
        <w:t>แ</w:t>
      </w:r>
      <w:r w:rsidR="002A6A23">
        <w:rPr>
          <w:rFonts w:asciiTheme="majorBidi" w:hAnsiTheme="majorBidi" w:cstheme="majorBidi" w:hint="cs"/>
          <w:sz w:val="30"/>
          <w:szCs w:val="30"/>
          <w:cs/>
        </w:rPr>
        <w:t>รม</w:t>
      </w:r>
      <w:r w:rsidR="002A6A23" w:rsidRPr="00CE72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A6A23" w:rsidRPr="00CE726B">
        <w:rPr>
          <w:rFonts w:asciiTheme="majorBidi" w:hAnsiTheme="majorBidi" w:cstheme="majorBidi"/>
          <w:sz w:val="30"/>
          <w:szCs w:val="30"/>
          <w:cs/>
        </w:rPr>
        <w:t>โดยมีค่าบริการที่ต้องจ่ายชำระ</w:t>
      </w:r>
      <w:r w:rsidR="002A6A23">
        <w:rPr>
          <w:rFonts w:asciiTheme="majorBidi" w:hAnsiTheme="majorBidi" w:cstheme="majorBidi" w:hint="cs"/>
          <w:sz w:val="30"/>
          <w:szCs w:val="30"/>
          <w:cs/>
        </w:rPr>
        <w:t xml:space="preserve">ภายในหนึ่งปีเป็นจำนวนเงิน </w:t>
      </w:r>
      <w:r w:rsidR="00297648" w:rsidRPr="00297648">
        <w:rPr>
          <w:rFonts w:asciiTheme="majorBidi" w:hAnsiTheme="majorBidi" w:cstheme="majorBidi"/>
          <w:sz w:val="30"/>
          <w:szCs w:val="30"/>
        </w:rPr>
        <w:t>7</w:t>
      </w:r>
      <w:r w:rsidR="00CB51BF" w:rsidRPr="00CB51BF">
        <w:rPr>
          <w:rFonts w:asciiTheme="majorBidi" w:hAnsiTheme="majorBidi" w:cstheme="majorBidi"/>
          <w:sz w:val="30"/>
          <w:szCs w:val="30"/>
        </w:rPr>
        <w:t>5</w:t>
      </w:r>
      <w:r w:rsidR="00293997">
        <w:rPr>
          <w:rFonts w:asciiTheme="majorBidi" w:hAnsiTheme="majorBidi" w:cstheme="majorBidi"/>
          <w:sz w:val="30"/>
          <w:szCs w:val="30"/>
        </w:rPr>
        <w:t>.</w:t>
      </w:r>
      <w:r w:rsidR="00CB51BF" w:rsidRPr="00CB51BF">
        <w:rPr>
          <w:rFonts w:asciiTheme="majorBidi" w:hAnsiTheme="majorBidi" w:cstheme="majorBidi"/>
          <w:sz w:val="30"/>
          <w:szCs w:val="30"/>
        </w:rPr>
        <w:t>26</w:t>
      </w:r>
      <w:r w:rsidR="005D646A">
        <w:rPr>
          <w:rFonts w:asciiTheme="majorBidi" w:hAnsiTheme="majorBidi" w:cstheme="majorBidi"/>
          <w:sz w:val="30"/>
          <w:szCs w:val="30"/>
        </w:rPr>
        <w:t xml:space="preserve"> </w:t>
      </w:r>
      <w:r w:rsidR="002A6A23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635B6E87" w14:textId="77777777" w:rsidR="005B2347" w:rsidRDefault="005B2347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CD9B129" w14:textId="77777777" w:rsidR="00AC2672" w:rsidRDefault="00AC2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650F46D" w14:textId="4C7F3B80" w:rsidR="00682632" w:rsidRPr="00AF3771" w:rsidRDefault="00CB51BF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B51BF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297648" w:rsidRPr="00297648">
        <w:rPr>
          <w:rFonts w:asciiTheme="majorBidi" w:hAnsiTheme="majorBidi" w:cstheme="majorBidi" w:hint="cs"/>
          <w:sz w:val="30"/>
          <w:szCs w:val="30"/>
        </w:rPr>
        <w:t>9</w:t>
      </w:r>
      <w:r w:rsidR="00682632" w:rsidRPr="00CE726B">
        <w:rPr>
          <w:rFonts w:asciiTheme="majorBidi" w:hAnsiTheme="majorBidi" w:cstheme="majorBidi"/>
          <w:sz w:val="30"/>
          <w:szCs w:val="30"/>
        </w:rPr>
        <w:tab/>
      </w:r>
      <w:r w:rsidR="001D13B9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="001C4035" w:rsidRPr="00C84DC0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16856FB5" w14:textId="29224748" w:rsidR="00682632" w:rsidRPr="00225A54" w:rsidRDefault="00682632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055080D8" w14:textId="36AD14E1" w:rsidR="001C4035" w:rsidRPr="00CE726B" w:rsidRDefault="006D2771" w:rsidP="00CE726B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E726B">
        <w:rPr>
          <w:rFonts w:asciiTheme="majorBidi" w:hAnsiTheme="majorBidi" w:cstheme="majorBidi"/>
          <w:sz w:val="30"/>
          <w:szCs w:val="30"/>
          <w:cs/>
          <w:lang w:val="en-US"/>
        </w:rPr>
        <w:t>กลุ่ม</w:t>
      </w:r>
      <w:r w:rsidR="001C4035" w:rsidRPr="00CE726B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กองทรัสต์มี </w:t>
      </w:r>
      <w:r w:rsidR="00CB51BF" w:rsidRPr="00CB51BF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1C4035" w:rsidRPr="00CE726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กองทรัสต์หน่วยงานธุรกิจที่สำคัญนี้ให้บริการที่แตกต่างกัน และมีการบริหารจัดการแยกต่างหาก เนื่องจากใช้กลยุทธ์ทางการตลาดที่แตกต่างกัน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</w:t>
      </w:r>
      <w:r w:rsidR="001C4035" w:rsidRPr="00CE726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A1DEF" w:rsidRPr="00BA1DEF">
        <w:rPr>
          <w:rFonts w:asciiTheme="majorBidi" w:hAnsiTheme="majorBidi" w:cstheme="majorBidi"/>
          <w:sz w:val="30"/>
          <w:szCs w:val="30"/>
          <w:cs/>
          <w:lang w:val="en-US"/>
        </w:rPr>
        <w:t>การดำเนินงานของแต่ละส่วนงานที่รายงานของกลุ่มกองทรัสต์โดยสรุปมีดังนี้</w:t>
      </w:r>
    </w:p>
    <w:p w14:paraId="1028315B" w14:textId="70FA2A20" w:rsidR="003948D0" w:rsidRPr="00225A54" w:rsidRDefault="003948D0" w:rsidP="00CE726B">
      <w:pPr>
        <w:pStyle w:val="a6"/>
        <w:ind w:left="540" w:right="29"/>
        <w:jc w:val="thaiDistribute"/>
        <w:rPr>
          <w:rFonts w:asciiTheme="majorBidi" w:hAnsiTheme="majorBidi" w:cstheme="majorBidi"/>
          <w:sz w:val="14"/>
          <w:szCs w:val="14"/>
          <w:lang w:val="en-US"/>
        </w:rPr>
      </w:pPr>
    </w:p>
    <w:p w14:paraId="43E4F871" w14:textId="3C1322C0" w:rsidR="001C4035" w:rsidRPr="00CE726B" w:rsidRDefault="001C4035" w:rsidP="00CE726B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E726B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ส่วนงาน </w:t>
      </w:r>
      <w:r w:rsidR="00CB51BF" w:rsidRPr="00CB51B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CE726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24796" w:rsidRPr="00CE726B">
        <w:rPr>
          <w:rFonts w:asciiTheme="majorBidi" w:hAnsiTheme="majorBidi" w:cstheme="majorBidi"/>
          <w:sz w:val="30"/>
          <w:szCs w:val="30"/>
          <w:cs/>
          <w:lang w:val="en-US"/>
        </w:rPr>
        <w:t>ธุรกิจการให้เช่า</w:t>
      </w:r>
    </w:p>
    <w:p w14:paraId="71370FCC" w14:textId="04455713" w:rsidR="001C4035" w:rsidRPr="00CE726B" w:rsidRDefault="001C4035" w:rsidP="00CE726B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E726B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ส่วนงาน </w:t>
      </w:r>
      <w:r w:rsidR="00CB51BF" w:rsidRPr="00CB51B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CE726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US"/>
        </w:rPr>
        <w:t>ธุรกิจอื่น</w:t>
      </w:r>
      <w:r w:rsidR="00B24796" w:rsidRPr="00CE726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6865EF0E" w14:textId="77777777" w:rsidR="001C4035" w:rsidRPr="00225A54" w:rsidRDefault="001C4035" w:rsidP="00CE726B">
      <w:pPr>
        <w:pStyle w:val="a6"/>
        <w:ind w:left="540" w:right="29"/>
        <w:jc w:val="thaiDistribute"/>
        <w:rPr>
          <w:rFonts w:asciiTheme="majorBidi" w:hAnsiTheme="majorBidi" w:cstheme="majorBidi"/>
          <w:sz w:val="14"/>
          <w:szCs w:val="14"/>
          <w:cs/>
          <w:lang w:val="en-US"/>
        </w:rPr>
      </w:pPr>
    </w:p>
    <w:p w14:paraId="018B88CC" w14:textId="42F91329" w:rsidR="009434A3" w:rsidRPr="00CE726B" w:rsidRDefault="001C4035" w:rsidP="00505F70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E726B">
        <w:rPr>
          <w:rFonts w:asciiTheme="majorBidi" w:hAnsiTheme="majorBidi" w:cstheme="majorBidi"/>
          <w:sz w:val="30"/>
          <w:szCs w:val="30"/>
          <w:cs/>
          <w:lang w:val="en-US"/>
        </w:rPr>
        <w:t>ข้อมูลผลการดำเนินงานของแต่ละส่วนงานที่รายงานได้รวมอยู่ดังข้างล่างนี้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7B614F" w:rsidRPr="00CE726B">
        <w:rPr>
          <w:rFonts w:asciiTheme="majorBidi" w:hAnsiTheme="majorBidi" w:cstheme="majorBidi"/>
          <w:sz w:val="30"/>
          <w:szCs w:val="30"/>
          <w:cs/>
          <w:lang w:val="en-US"/>
        </w:rPr>
        <w:t>กลุ่มกองทรัสต์</w:t>
      </w:r>
      <w:r w:rsidR="007B614F" w:rsidRPr="00CE726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บริหารเชื่อว่า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</w:p>
    <w:p w14:paraId="2318CD5D" w14:textId="77777777" w:rsidR="00551534" w:rsidRPr="00CE726B" w:rsidRDefault="00551534" w:rsidP="00CE726B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  <w:sectPr w:rsidR="00551534" w:rsidRPr="00CE726B" w:rsidSect="00CD2FBD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1"/>
          <w:cols w:space="720"/>
        </w:sectPr>
      </w:pPr>
    </w:p>
    <w:tbl>
      <w:tblPr>
        <w:tblW w:w="14447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25"/>
        <w:gridCol w:w="179"/>
        <w:gridCol w:w="178"/>
        <w:gridCol w:w="186"/>
        <w:gridCol w:w="178"/>
        <w:gridCol w:w="1078"/>
        <w:gridCol w:w="178"/>
        <w:gridCol w:w="1082"/>
        <w:gridCol w:w="178"/>
        <w:gridCol w:w="1082"/>
        <w:gridCol w:w="178"/>
        <w:gridCol w:w="1085"/>
        <w:gridCol w:w="178"/>
        <w:gridCol w:w="1014"/>
        <w:gridCol w:w="178"/>
        <w:gridCol w:w="992"/>
        <w:gridCol w:w="178"/>
        <w:gridCol w:w="1060"/>
        <w:gridCol w:w="180"/>
        <w:gridCol w:w="1080"/>
        <w:gridCol w:w="180"/>
      </w:tblGrid>
      <w:tr w:rsidR="00A67049" w:rsidRPr="00CE726B" w14:paraId="4E4F43E3" w14:textId="77777777" w:rsidTr="00FC516B">
        <w:trPr>
          <w:cantSplit/>
        </w:trPr>
        <w:tc>
          <w:tcPr>
            <w:tcW w:w="3825" w:type="dxa"/>
          </w:tcPr>
          <w:p w14:paraId="7F229873" w14:textId="7E399AE5" w:rsidR="00A67049" w:rsidRPr="00CE726B" w:rsidRDefault="00E76658" w:rsidP="00CE726B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lastRenderedPageBreak/>
              <w:t>สำหรับ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ปี</w:t>
            </w: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สิ้นสุด</w:t>
            </w:r>
          </w:p>
        </w:tc>
        <w:tc>
          <w:tcPr>
            <w:tcW w:w="179" w:type="dxa"/>
            <w:vAlign w:val="center"/>
          </w:tcPr>
          <w:p w14:paraId="6D3F6810" w14:textId="77777777" w:rsidR="00A67049" w:rsidRPr="00CE726B" w:rsidRDefault="00A67049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4882A6B" w14:textId="77777777" w:rsidR="00A67049" w:rsidRPr="00CE726B" w:rsidRDefault="00A6704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66D02768" w14:textId="77777777" w:rsidR="00A67049" w:rsidRPr="00CE726B" w:rsidRDefault="00A67049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A84A722" w14:textId="77777777" w:rsidR="00A67049" w:rsidRPr="00CE726B" w:rsidRDefault="00A6704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8" w:type="dxa"/>
            <w:gridSpan w:val="3"/>
            <w:vAlign w:val="center"/>
          </w:tcPr>
          <w:p w14:paraId="3F65CA91" w14:textId="68CF5A72" w:rsidR="00A67049" w:rsidRPr="00CE726B" w:rsidRDefault="00A67049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</w:t>
            </w:r>
            <w:r w:rsidR="00270C33"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การให้เช่า</w:t>
            </w:r>
          </w:p>
        </w:tc>
        <w:tc>
          <w:tcPr>
            <w:tcW w:w="178" w:type="dxa"/>
          </w:tcPr>
          <w:p w14:paraId="3F190221" w14:textId="77777777" w:rsidR="00A67049" w:rsidRPr="00CE726B" w:rsidRDefault="00A6704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5" w:type="dxa"/>
            <w:gridSpan w:val="3"/>
            <w:vAlign w:val="center"/>
          </w:tcPr>
          <w:p w14:paraId="7041BB9B" w14:textId="6E359B56" w:rsidR="00A67049" w:rsidRPr="00CE726B" w:rsidRDefault="00A67049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ธุรกิจอื่น</w:t>
            </w:r>
          </w:p>
        </w:tc>
        <w:tc>
          <w:tcPr>
            <w:tcW w:w="178" w:type="dxa"/>
          </w:tcPr>
          <w:p w14:paraId="24C712A9" w14:textId="77777777" w:rsidR="00A67049" w:rsidRPr="00CE726B" w:rsidRDefault="00A6704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84" w:type="dxa"/>
            <w:gridSpan w:val="3"/>
            <w:vAlign w:val="center"/>
          </w:tcPr>
          <w:p w14:paraId="7019A918" w14:textId="791A52D9" w:rsidR="00A67049" w:rsidRPr="00CE726B" w:rsidRDefault="00A67049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178" w:type="dxa"/>
          </w:tcPr>
          <w:p w14:paraId="2378F083" w14:textId="77777777" w:rsidR="00A67049" w:rsidRPr="00CE726B" w:rsidRDefault="00A6704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20" w:type="dxa"/>
            <w:gridSpan w:val="3"/>
            <w:vAlign w:val="center"/>
          </w:tcPr>
          <w:p w14:paraId="19127D11" w14:textId="1E7EA08F" w:rsidR="00A67049" w:rsidRPr="00CE726B" w:rsidRDefault="00A67049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</w:tcPr>
          <w:p w14:paraId="7554B922" w14:textId="77777777" w:rsidR="00A67049" w:rsidRPr="00CE726B" w:rsidRDefault="00A6704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4379" w:rsidRPr="00CE726B" w14:paraId="5FC3C7CF" w14:textId="77777777" w:rsidTr="00FC516B">
        <w:trPr>
          <w:cantSplit/>
        </w:trPr>
        <w:tc>
          <w:tcPr>
            <w:tcW w:w="3825" w:type="dxa"/>
          </w:tcPr>
          <w:p w14:paraId="40BA09DD" w14:textId="4EA5D6EB" w:rsidR="00FA4379" w:rsidRPr="00CE726B" w:rsidRDefault="00FA4379" w:rsidP="00CE726B">
            <w:pPr>
              <w:tabs>
                <w:tab w:val="left" w:pos="1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</w:t>
            </w:r>
            <w:r w:rsidRPr="001C2E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CB51BF" w:rsidRPr="00CB51B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31</w:t>
            </w:r>
            <w:r w:rsidRPr="001C2E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E7665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ธันวาคม</w:t>
            </w: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9" w:type="dxa"/>
            <w:vAlign w:val="center"/>
          </w:tcPr>
          <w:p w14:paraId="3C193136" w14:textId="6D414C19" w:rsidR="00FA4379" w:rsidRPr="00CE726B" w:rsidRDefault="00FA4379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D81BADC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64EA6662" w14:textId="0D133D06" w:rsidR="00FA4379" w:rsidRPr="00CE726B" w:rsidRDefault="00FA4379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F669CFD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6EA15226" w14:textId="0F83A856" w:rsidR="00FA4379" w:rsidRPr="00CE726B" w:rsidRDefault="00CB51BF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3DD97D82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BB0A7E3" w14:textId="7E192BBA" w:rsidR="00FA4379" w:rsidRPr="00CE726B" w:rsidRDefault="00CB51BF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23258A21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55A3A30" w14:textId="7ABCB7E4" w:rsidR="00FA4379" w:rsidRPr="00CE726B" w:rsidRDefault="00CB51BF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6177128F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300FF0F6" w14:textId="4FA36B20" w:rsidR="00FA4379" w:rsidRPr="00CE726B" w:rsidRDefault="00CB51BF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6E9BCE41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6A4478FD" w14:textId="33163278" w:rsidR="00FA4379" w:rsidRPr="00CE726B" w:rsidRDefault="00CB51BF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5FE278F8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0E47B3FD" w14:textId="53553A92" w:rsidR="00FA4379" w:rsidRPr="00CE726B" w:rsidRDefault="00CB51BF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6FD0A7FB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32C9356E" w14:textId="53F311C4" w:rsidR="00FA4379" w:rsidRPr="00CE726B" w:rsidRDefault="00CB51BF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6C139081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59B9302" w14:textId="2EDC84CA" w:rsidR="00FA4379" w:rsidRPr="00CE726B" w:rsidRDefault="00CB51BF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C638E29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4379" w:rsidRPr="00CE726B" w14:paraId="441E39AD" w14:textId="77777777" w:rsidTr="008B0362">
        <w:trPr>
          <w:cantSplit/>
        </w:trPr>
        <w:tc>
          <w:tcPr>
            <w:tcW w:w="3825" w:type="dxa"/>
            <w:vAlign w:val="center"/>
          </w:tcPr>
          <w:p w14:paraId="3EFB3016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9" w:type="dxa"/>
          </w:tcPr>
          <w:p w14:paraId="45708D84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9F1CC69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</w:tcPr>
          <w:p w14:paraId="1C3B8840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2E6CA41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1" w:type="dxa"/>
            <w:gridSpan w:val="15"/>
          </w:tcPr>
          <w:p w14:paraId="089B6F75" w14:textId="46725025" w:rsidR="00FA4379" w:rsidRPr="00CE726B" w:rsidRDefault="00FA4379" w:rsidP="00CE726B">
            <w:pPr>
              <w:tabs>
                <w:tab w:val="left" w:pos="628"/>
              </w:tabs>
              <w:ind w:right="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0" w:type="dxa"/>
          </w:tcPr>
          <w:p w14:paraId="4E0F82EA" w14:textId="77777777" w:rsidR="00FA4379" w:rsidRPr="00CE726B" w:rsidRDefault="00FA4379" w:rsidP="00CE726B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F13BA" w:rsidRPr="00CE726B" w14:paraId="4004526E" w14:textId="77777777" w:rsidTr="00FC516B">
        <w:trPr>
          <w:cantSplit/>
        </w:trPr>
        <w:tc>
          <w:tcPr>
            <w:tcW w:w="3825" w:type="dxa"/>
            <w:vAlign w:val="center"/>
          </w:tcPr>
          <w:p w14:paraId="2795B32E" w14:textId="77777777" w:rsidR="008F13BA" w:rsidRPr="00CE726B" w:rsidRDefault="008F13BA" w:rsidP="008F13BA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79" w:type="dxa"/>
          </w:tcPr>
          <w:p w14:paraId="3507B405" w14:textId="77777777" w:rsidR="008F13BA" w:rsidRPr="00CE726B" w:rsidRDefault="008F13BA" w:rsidP="008F13B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391E229" w14:textId="77777777" w:rsidR="008F13BA" w:rsidRPr="00CE726B" w:rsidRDefault="008F13BA" w:rsidP="008F13B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</w:tcPr>
          <w:p w14:paraId="0E9DF72B" w14:textId="77777777" w:rsidR="008F13BA" w:rsidRPr="00CE726B" w:rsidRDefault="008F13BA" w:rsidP="008F13B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D1FEFE8" w14:textId="77777777" w:rsidR="008F13BA" w:rsidRPr="00CE726B" w:rsidRDefault="008F13BA" w:rsidP="008F13B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2D437578" w14:textId="77777777" w:rsidR="008F13BA" w:rsidRPr="00CE726B" w:rsidRDefault="008F13BA" w:rsidP="008F13B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FFE3C70" w14:textId="77777777" w:rsidR="008F13BA" w:rsidRPr="00CE726B" w:rsidRDefault="008F13BA" w:rsidP="008F13B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7613EE0" w14:textId="66FFA4F2" w:rsidR="008F13BA" w:rsidRPr="00CE726B" w:rsidRDefault="008F13BA" w:rsidP="008F13B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8B5D4F7" w14:textId="77777777" w:rsidR="008F13BA" w:rsidRPr="00CE726B" w:rsidRDefault="008F13BA" w:rsidP="008F13B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6BD0110" w14:textId="77777777" w:rsidR="008F13BA" w:rsidRPr="00CE726B" w:rsidRDefault="008F13BA" w:rsidP="008F13B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BDEB646" w14:textId="77777777" w:rsidR="008F13BA" w:rsidRPr="00CE726B" w:rsidRDefault="008F13BA" w:rsidP="008F13B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2A03981D" w14:textId="00ABA68D" w:rsidR="008F13BA" w:rsidRPr="00CE726B" w:rsidRDefault="008F13BA" w:rsidP="008F13B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6EF4D9A" w14:textId="77777777" w:rsidR="008F13BA" w:rsidRPr="00CE726B" w:rsidRDefault="008F13BA" w:rsidP="008F13B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0580E836" w14:textId="77777777" w:rsidR="008F13BA" w:rsidRPr="00CE726B" w:rsidRDefault="008F13BA" w:rsidP="008F13BA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D591C3C" w14:textId="77777777" w:rsidR="008F13BA" w:rsidRPr="00CE726B" w:rsidRDefault="008F13BA" w:rsidP="008F13B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1E9D019D" w14:textId="77777777" w:rsidR="008F13BA" w:rsidRPr="00CE726B" w:rsidRDefault="008F13BA" w:rsidP="008F13B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853B962" w14:textId="77777777" w:rsidR="008F13BA" w:rsidRPr="00CE726B" w:rsidRDefault="008F13BA" w:rsidP="008F13B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0EFB93CF" w14:textId="77777777" w:rsidR="008F13BA" w:rsidRPr="00CE726B" w:rsidRDefault="008F13BA" w:rsidP="008F13BA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center"/>
          </w:tcPr>
          <w:p w14:paraId="6462304F" w14:textId="77777777" w:rsidR="008F13BA" w:rsidRPr="00CE726B" w:rsidRDefault="008F13BA" w:rsidP="008F13BA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25E424D0" w14:textId="3ACDFB68" w:rsidR="008F13BA" w:rsidRPr="00CE726B" w:rsidRDefault="008F13BA" w:rsidP="008F13BA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3C64F86F" w14:textId="77777777" w:rsidR="008F13BA" w:rsidRPr="00CE726B" w:rsidRDefault="008F13BA" w:rsidP="008F13BA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E7071" w:rsidRPr="00CE726B" w14:paraId="613CBAE6" w14:textId="77777777" w:rsidTr="00FC516B">
        <w:trPr>
          <w:cantSplit/>
        </w:trPr>
        <w:tc>
          <w:tcPr>
            <w:tcW w:w="3825" w:type="dxa"/>
            <w:vAlign w:val="center"/>
          </w:tcPr>
          <w:p w14:paraId="00DB1E88" w14:textId="77777777" w:rsidR="003E7071" w:rsidRPr="00CE726B" w:rsidRDefault="003E7071" w:rsidP="003E7071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179" w:type="dxa"/>
            <w:vAlign w:val="center"/>
          </w:tcPr>
          <w:p w14:paraId="712EEF57" w14:textId="728A069D" w:rsidR="003E7071" w:rsidRPr="00CE726B" w:rsidRDefault="003E7071" w:rsidP="003E707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0A0D5B1" w14:textId="77777777" w:rsidR="003E7071" w:rsidRPr="00CE726B" w:rsidRDefault="003E7071" w:rsidP="003E707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2532BAB3" w14:textId="205185E3" w:rsidR="003E7071" w:rsidRPr="00CE726B" w:rsidRDefault="003E7071" w:rsidP="003E7071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center"/>
          </w:tcPr>
          <w:p w14:paraId="26311EE0" w14:textId="77777777" w:rsidR="003E7071" w:rsidRPr="00CE726B" w:rsidRDefault="003E7071" w:rsidP="003E707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457A338B" w14:textId="4B8DF6AA" w:rsidR="003E7071" w:rsidRPr="00D9541E" w:rsidRDefault="00CB51BF" w:rsidP="003E707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 w:hint="cs"/>
                <w:sz w:val="30"/>
                <w:szCs w:val="30"/>
              </w:rPr>
              <w:t>424</w:t>
            </w:r>
            <w:r w:rsidR="00825EDF"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8" w:type="dxa"/>
            <w:vAlign w:val="center"/>
          </w:tcPr>
          <w:p w14:paraId="7C182FDD" w14:textId="77777777" w:rsidR="003E7071" w:rsidRPr="00D9541E" w:rsidRDefault="003E7071" w:rsidP="003E707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46F11F5B" w14:textId="75F3CB6B" w:rsidR="003E7071" w:rsidRPr="00D9541E" w:rsidRDefault="00CB51BF" w:rsidP="003E7071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E7071"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78" w:type="dxa"/>
            <w:vAlign w:val="center"/>
          </w:tcPr>
          <w:p w14:paraId="2B4CB975" w14:textId="77777777" w:rsidR="003E7071" w:rsidRPr="00D9541E" w:rsidRDefault="003E7071" w:rsidP="003E707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2500B0E" w14:textId="567E2956" w:rsidR="003E7071" w:rsidRPr="00D9541E" w:rsidRDefault="00CB51BF" w:rsidP="003E707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825EDF"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 w:hint="cs"/>
                <w:sz w:val="30"/>
                <w:szCs w:val="30"/>
              </w:rPr>
              <w:t>32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8" w:type="dxa"/>
            <w:vAlign w:val="center"/>
          </w:tcPr>
          <w:p w14:paraId="63C4F84B" w14:textId="77777777" w:rsidR="003E7071" w:rsidRPr="00D9541E" w:rsidRDefault="003E7071" w:rsidP="003E707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167637C8" w14:textId="69B3D255" w:rsidR="003E7071" w:rsidRPr="00D9541E" w:rsidRDefault="00CB51BF" w:rsidP="003E7071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E7071"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78" w:type="dxa"/>
            <w:vAlign w:val="center"/>
          </w:tcPr>
          <w:p w14:paraId="5046A1A9" w14:textId="77777777" w:rsidR="003E7071" w:rsidRPr="00D9541E" w:rsidRDefault="003E7071" w:rsidP="003E707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40B4BE77" w14:textId="089C10E8" w:rsidR="003E7071" w:rsidRPr="00D9541E" w:rsidRDefault="00825EDF" w:rsidP="003E7071">
            <w:pPr>
              <w:tabs>
                <w:tab w:val="clear" w:pos="907"/>
                <w:tab w:val="left" w:pos="730"/>
              </w:tabs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54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0FBAE8C" w14:textId="77777777" w:rsidR="003E7071" w:rsidRPr="00D9541E" w:rsidRDefault="003E7071" w:rsidP="003E707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02643077" w14:textId="66FC51DE" w:rsidR="003E7071" w:rsidRPr="00D9541E" w:rsidRDefault="00BB57D9" w:rsidP="00BB5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262"/>
                <w:tab w:val="left" w:pos="71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541E">
              <w:rPr>
                <w:rFonts w:asciiTheme="majorBidi" w:hAnsiTheme="majorBidi" w:cstheme="majorBidi"/>
                <w:sz w:val="30"/>
                <w:szCs w:val="30"/>
              </w:rPr>
              <w:t xml:space="preserve">            -</w:t>
            </w:r>
          </w:p>
        </w:tc>
        <w:tc>
          <w:tcPr>
            <w:tcW w:w="178" w:type="dxa"/>
            <w:vAlign w:val="center"/>
          </w:tcPr>
          <w:p w14:paraId="58A40598" w14:textId="77777777" w:rsidR="003E7071" w:rsidRPr="00D9541E" w:rsidRDefault="003E7071" w:rsidP="003E707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27777330" w14:textId="4FAECFEE" w:rsidR="003E7071" w:rsidRPr="00D9541E" w:rsidRDefault="00CB51BF" w:rsidP="003E7071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CB51BF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825EDF"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297648" w:rsidRPr="00297648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center"/>
          </w:tcPr>
          <w:p w14:paraId="2C8AB030" w14:textId="77777777" w:rsidR="003E7071" w:rsidRPr="00D9541E" w:rsidRDefault="003E7071" w:rsidP="003E7071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5F95DA4E" w14:textId="5206996A" w:rsidR="003E7071" w:rsidRPr="00D9541E" w:rsidRDefault="00CB51BF" w:rsidP="003E7071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3E7071"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center"/>
          </w:tcPr>
          <w:p w14:paraId="12E4DD5F" w14:textId="77777777" w:rsidR="003E7071" w:rsidRPr="00CE726B" w:rsidRDefault="003E7071" w:rsidP="003E7071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A43F0" w:rsidRPr="00CE726B" w14:paraId="656E2356" w14:textId="77777777" w:rsidTr="00FC516B">
        <w:trPr>
          <w:cantSplit/>
        </w:trPr>
        <w:tc>
          <w:tcPr>
            <w:tcW w:w="3825" w:type="dxa"/>
            <w:vAlign w:val="center"/>
          </w:tcPr>
          <w:p w14:paraId="71DAFE37" w14:textId="77777777" w:rsidR="00BA43F0" w:rsidRPr="00CE726B" w:rsidRDefault="00BA43F0" w:rsidP="00BA43F0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179" w:type="dxa"/>
            <w:vAlign w:val="center"/>
          </w:tcPr>
          <w:p w14:paraId="79577D10" w14:textId="1C57F225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C65BD09" w14:textId="77777777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5611BD3D" w14:textId="7B62E77F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195A521" w14:textId="77777777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64EC9FE7" w14:textId="68F59C74" w:rsidR="00BA43F0" w:rsidRPr="00D9541E" w:rsidRDefault="00825EDF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54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64BF549B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1B1DB4FF" w14:textId="2A3E5EB0" w:rsidR="00BA43F0" w:rsidRPr="00D9541E" w:rsidRDefault="00BA43F0" w:rsidP="003E707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54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5DB569AF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4B48BF6C" w14:textId="25E2DA4C" w:rsidR="00BA43F0" w:rsidRPr="00D9541E" w:rsidRDefault="00297648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764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25EDF"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78" w:type="dxa"/>
            <w:vAlign w:val="center"/>
          </w:tcPr>
          <w:p w14:paraId="40E471EB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16F31C7D" w14:textId="2D878ED2" w:rsidR="00BA43F0" w:rsidRPr="00D9541E" w:rsidRDefault="00CB51BF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BA43F0"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78" w:type="dxa"/>
            <w:vAlign w:val="center"/>
          </w:tcPr>
          <w:p w14:paraId="0798B244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14:paraId="07FB9FCA" w14:textId="12A9B592" w:rsidR="00BA43F0" w:rsidRPr="00D9541E" w:rsidRDefault="00825EDF" w:rsidP="00BA43F0">
            <w:pPr>
              <w:tabs>
                <w:tab w:val="clear" w:pos="907"/>
                <w:tab w:val="left" w:pos="86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541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9541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5B2DCDFD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744594D" w14:textId="5AD42F10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541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D9541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64229226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1D4D97F8" w14:textId="5201E9D4" w:rsidR="00BA43F0" w:rsidRPr="00D9541E" w:rsidRDefault="00825EDF" w:rsidP="00BA43F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54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44CBC89B" w14:textId="77777777" w:rsidR="00BA43F0" w:rsidRPr="00D9541E" w:rsidRDefault="00BA43F0" w:rsidP="00BA43F0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8DBAF09" w14:textId="0FC3455A" w:rsidR="00BA43F0" w:rsidRPr="00D9541E" w:rsidRDefault="00BA43F0" w:rsidP="00BA43F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54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7ED6C61B" w14:textId="77777777" w:rsidR="00BA43F0" w:rsidRPr="00CE726B" w:rsidRDefault="00BA43F0" w:rsidP="00BA43F0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A43F0" w:rsidRPr="00CE726B" w14:paraId="2E1A428C" w14:textId="77777777" w:rsidTr="00FC516B">
        <w:trPr>
          <w:cantSplit/>
        </w:trPr>
        <w:tc>
          <w:tcPr>
            <w:tcW w:w="3825" w:type="dxa"/>
            <w:vAlign w:val="center"/>
          </w:tcPr>
          <w:p w14:paraId="4D4E8D55" w14:textId="77777777" w:rsidR="00BA43F0" w:rsidRPr="00CE726B" w:rsidRDefault="00BA43F0" w:rsidP="00BA43F0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79" w:type="dxa"/>
            <w:vAlign w:val="center"/>
          </w:tcPr>
          <w:p w14:paraId="5990CFB7" w14:textId="363776EF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37D9785" w14:textId="77777777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242A7C58" w14:textId="2D587970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CF10A33" w14:textId="77777777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20EBEB" w14:textId="2C588CBF" w:rsidR="00BA43F0" w:rsidRPr="00D9541E" w:rsidRDefault="00CB51BF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424</w:t>
            </w:r>
            <w:r w:rsidR="00825EDF" w:rsidRPr="00D9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78" w:type="dxa"/>
            <w:vAlign w:val="center"/>
          </w:tcPr>
          <w:p w14:paraId="0807625A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54D137" w14:textId="15465D9A" w:rsidR="00BA43F0" w:rsidRPr="00D9541E" w:rsidRDefault="00CB51BF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BA43F0" w:rsidRPr="00D9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78" w:type="dxa"/>
            <w:vAlign w:val="center"/>
          </w:tcPr>
          <w:p w14:paraId="36EAFF80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65E8FE" w14:textId="1CB9F4DA" w:rsidR="00BA43F0" w:rsidRPr="00D9541E" w:rsidRDefault="00297648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CB51BF" w:rsidRPr="00CB51B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  <w:r w:rsidR="00825EDF" w:rsidRPr="00D9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B51BF" w:rsidRPr="00CB51B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63</w:t>
            </w:r>
            <w:r w:rsidR="00CB51BF"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78" w:type="dxa"/>
            <w:vAlign w:val="center"/>
          </w:tcPr>
          <w:p w14:paraId="39A835EF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29ED9E" w14:textId="19C5D1A4" w:rsidR="00BA43F0" w:rsidRPr="00D9541E" w:rsidRDefault="00CB51BF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BA43F0" w:rsidRPr="00D9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178" w:type="dxa"/>
            <w:vAlign w:val="center"/>
          </w:tcPr>
          <w:p w14:paraId="348D6711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B7D882" w14:textId="149B0D5D" w:rsidR="00BA43F0" w:rsidRPr="00D9541E" w:rsidRDefault="00825EDF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CB51BF"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9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B51BF"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D9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3AF9CB31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F4FA15" w14:textId="51D19633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B51BF"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Pr="00D9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  <w:r w:rsidRPr="00D9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202AC4F5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D2AFDD" w14:textId="41A56401" w:rsidR="00BA43F0" w:rsidRPr="00D9541E" w:rsidRDefault="00CB51BF" w:rsidP="00BA43F0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Pr="00CB51B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  <w:r w:rsidR="00825EDF" w:rsidRPr="00D9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  <w:r w:rsidR="00297648" w:rsidRPr="0029764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center"/>
          </w:tcPr>
          <w:p w14:paraId="64B1885A" w14:textId="77777777" w:rsidR="00BA43F0" w:rsidRPr="00D9541E" w:rsidRDefault="00BA43F0" w:rsidP="00BA43F0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C8C116" w14:textId="6C610DA8" w:rsidR="00BA43F0" w:rsidRPr="00D9541E" w:rsidRDefault="00CB51BF" w:rsidP="00BA43F0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  <w:r w:rsidR="00BA43F0" w:rsidRPr="00D9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center"/>
          </w:tcPr>
          <w:p w14:paraId="75A41B0B" w14:textId="77777777" w:rsidR="00BA43F0" w:rsidRPr="00CE726B" w:rsidRDefault="00BA43F0" w:rsidP="00BA43F0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A43F0" w:rsidRPr="00CE726B" w14:paraId="6FC0F45A" w14:textId="77777777" w:rsidTr="00FC516B">
        <w:trPr>
          <w:cantSplit/>
          <w:trHeight w:val="325"/>
        </w:trPr>
        <w:tc>
          <w:tcPr>
            <w:tcW w:w="3825" w:type="dxa"/>
            <w:vAlign w:val="center"/>
          </w:tcPr>
          <w:p w14:paraId="4077C914" w14:textId="77777777" w:rsidR="00BA43F0" w:rsidRPr="00CE726B" w:rsidRDefault="00BA43F0" w:rsidP="00BA43F0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" w:type="dxa"/>
            <w:vAlign w:val="center"/>
          </w:tcPr>
          <w:p w14:paraId="4E69E466" w14:textId="77777777" w:rsidR="00BA43F0" w:rsidRPr="00CE726B" w:rsidRDefault="00BA43F0" w:rsidP="00BA43F0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F6BF89E" w14:textId="77777777" w:rsidR="00BA43F0" w:rsidRPr="00CE726B" w:rsidRDefault="00BA43F0" w:rsidP="00BA43F0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7C2D9DE3" w14:textId="77777777" w:rsidR="00BA43F0" w:rsidRPr="00CE726B" w:rsidRDefault="00BA43F0" w:rsidP="00BA43F0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D0EFB28" w14:textId="77777777" w:rsidR="00BA43F0" w:rsidRPr="00CE726B" w:rsidRDefault="00BA43F0" w:rsidP="00BA43F0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42C62ABD" w14:textId="77777777" w:rsidR="00BA43F0" w:rsidRPr="00D9541E" w:rsidRDefault="00BA43F0" w:rsidP="00BA43F0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7625C37" w14:textId="77777777" w:rsidR="00BA43F0" w:rsidRPr="00D9541E" w:rsidRDefault="00BA43F0" w:rsidP="00BA43F0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237895BB" w14:textId="77777777" w:rsidR="00BA43F0" w:rsidRPr="00D9541E" w:rsidRDefault="00BA43F0" w:rsidP="00BA43F0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414E20D" w14:textId="77777777" w:rsidR="00BA43F0" w:rsidRPr="00D9541E" w:rsidRDefault="00BA43F0" w:rsidP="00BA43F0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4A2BECAB" w14:textId="77777777" w:rsidR="00BA43F0" w:rsidRPr="00D9541E" w:rsidRDefault="00BA43F0" w:rsidP="00BA43F0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2233C42" w14:textId="77777777" w:rsidR="00BA43F0" w:rsidRPr="00D9541E" w:rsidRDefault="00BA43F0" w:rsidP="00BA43F0">
            <w:pPr>
              <w:pStyle w:val="acctfourfigures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6CCB652C" w14:textId="77777777" w:rsidR="00BA43F0" w:rsidRPr="00D9541E" w:rsidRDefault="00BA43F0" w:rsidP="00BA43F0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1F547D6" w14:textId="77777777" w:rsidR="00BA43F0" w:rsidRPr="00D9541E" w:rsidRDefault="00BA43F0" w:rsidP="00BA43F0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center"/>
          </w:tcPr>
          <w:p w14:paraId="49D1CA83" w14:textId="77777777" w:rsidR="00BA43F0" w:rsidRPr="00D9541E" w:rsidRDefault="00BA43F0" w:rsidP="00BA43F0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052E167" w14:textId="77777777" w:rsidR="00BA43F0" w:rsidRPr="00D9541E" w:rsidRDefault="00BA43F0" w:rsidP="00BA43F0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569DEFC7" w14:textId="77777777" w:rsidR="00BA43F0" w:rsidRPr="00D9541E" w:rsidRDefault="00BA43F0" w:rsidP="00BA43F0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4048A73" w14:textId="77777777" w:rsidR="00BA43F0" w:rsidRPr="00D9541E" w:rsidRDefault="00BA43F0" w:rsidP="00BA43F0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vAlign w:val="center"/>
          </w:tcPr>
          <w:p w14:paraId="3D40197F" w14:textId="77777777" w:rsidR="00BA43F0" w:rsidRPr="00D9541E" w:rsidRDefault="00BA43F0" w:rsidP="00BA43F0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F1EEE0F" w14:textId="77777777" w:rsidR="00BA43F0" w:rsidRPr="00D9541E" w:rsidRDefault="00BA43F0" w:rsidP="00BA43F0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409F95E2" w14:textId="77777777" w:rsidR="00BA43F0" w:rsidRPr="00D9541E" w:rsidRDefault="00BA43F0" w:rsidP="00BA43F0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545D02D" w14:textId="77777777" w:rsidR="00BA43F0" w:rsidRPr="00CE726B" w:rsidRDefault="00BA43F0" w:rsidP="00BA43F0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43F0" w:rsidRPr="00CE726B" w14:paraId="13C9076C" w14:textId="77777777" w:rsidTr="00FC516B">
        <w:trPr>
          <w:cantSplit/>
          <w:trHeight w:val="262"/>
        </w:trPr>
        <w:tc>
          <w:tcPr>
            <w:tcW w:w="3825" w:type="dxa"/>
            <w:vAlign w:val="center"/>
          </w:tcPr>
          <w:p w14:paraId="586B13EF" w14:textId="77777777" w:rsidR="00BA43F0" w:rsidRPr="00CE726B" w:rsidRDefault="00BA43F0" w:rsidP="00BA43F0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79" w:type="dxa"/>
            <w:vAlign w:val="center"/>
          </w:tcPr>
          <w:p w14:paraId="1EE89FC1" w14:textId="77777777" w:rsidR="00BA43F0" w:rsidRPr="00CE726B" w:rsidRDefault="00BA43F0" w:rsidP="00BA43F0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D45601D" w14:textId="77777777" w:rsidR="00BA43F0" w:rsidRPr="00CE726B" w:rsidRDefault="00BA43F0" w:rsidP="00BA43F0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498530CB" w14:textId="77777777" w:rsidR="00BA43F0" w:rsidRPr="00CE726B" w:rsidRDefault="00BA43F0" w:rsidP="00BA43F0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5ADCA0B" w14:textId="77777777" w:rsidR="00BA43F0" w:rsidRPr="00CE726B" w:rsidRDefault="00BA43F0" w:rsidP="00BA43F0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472CC9DC" w14:textId="77777777" w:rsidR="00BA43F0" w:rsidRPr="00D9541E" w:rsidRDefault="00BA43F0" w:rsidP="00BA43F0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C48C9CD" w14:textId="77777777" w:rsidR="00BA43F0" w:rsidRPr="00D9541E" w:rsidRDefault="00BA43F0" w:rsidP="00BA43F0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F727EE3" w14:textId="77777777" w:rsidR="00BA43F0" w:rsidRPr="00D9541E" w:rsidRDefault="00BA43F0" w:rsidP="00BA43F0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67A93E5" w14:textId="77777777" w:rsidR="00BA43F0" w:rsidRPr="00D9541E" w:rsidRDefault="00BA43F0" w:rsidP="00BA43F0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09181CB5" w14:textId="77777777" w:rsidR="00BA43F0" w:rsidRPr="00D9541E" w:rsidRDefault="00BA43F0" w:rsidP="00BA43F0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D121209" w14:textId="77777777" w:rsidR="00BA43F0" w:rsidRPr="00D9541E" w:rsidRDefault="00BA43F0" w:rsidP="00BA43F0">
            <w:pPr>
              <w:pStyle w:val="acctfourfigures"/>
              <w:tabs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394ACBA5" w14:textId="77777777" w:rsidR="00BA43F0" w:rsidRPr="00D9541E" w:rsidRDefault="00BA43F0" w:rsidP="00BA43F0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57353D5" w14:textId="77777777" w:rsidR="00BA43F0" w:rsidRPr="00D9541E" w:rsidRDefault="00BA43F0" w:rsidP="00BA43F0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3463D285" w14:textId="77777777" w:rsidR="00BA43F0" w:rsidRPr="00D9541E" w:rsidRDefault="00BA43F0" w:rsidP="00BA43F0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48FFE5F" w14:textId="77777777" w:rsidR="00BA43F0" w:rsidRPr="00D9541E" w:rsidRDefault="00BA43F0" w:rsidP="00BA43F0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531E7C58" w14:textId="77777777" w:rsidR="00BA43F0" w:rsidRPr="00D9541E" w:rsidRDefault="00BA43F0" w:rsidP="00BA43F0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395234B" w14:textId="77777777" w:rsidR="00BA43F0" w:rsidRPr="00D9541E" w:rsidRDefault="00BA43F0" w:rsidP="00BA43F0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1B77E098" w14:textId="77777777" w:rsidR="00BA43F0" w:rsidRPr="00D9541E" w:rsidRDefault="00BA43F0" w:rsidP="00BA43F0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60EFF3B8" w14:textId="77777777" w:rsidR="00BA43F0" w:rsidRPr="00D9541E" w:rsidRDefault="00BA43F0" w:rsidP="00BA43F0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065C523" w14:textId="77777777" w:rsidR="00BA43F0" w:rsidRPr="00D9541E" w:rsidRDefault="00BA43F0" w:rsidP="00BA43F0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0B48D41E" w14:textId="77777777" w:rsidR="00BA43F0" w:rsidRPr="00CE726B" w:rsidRDefault="00BA43F0" w:rsidP="00BA43F0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43F0" w:rsidRPr="00CE726B" w14:paraId="32C39569" w14:textId="77777777" w:rsidTr="00FC516B">
        <w:trPr>
          <w:cantSplit/>
          <w:trHeight w:val="262"/>
        </w:trPr>
        <w:tc>
          <w:tcPr>
            <w:tcW w:w="3825" w:type="dxa"/>
            <w:vAlign w:val="center"/>
          </w:tcPr>
          <w:p w14:paraId="222E7FB2" w14:textId="77777777" w:rsidR="00BA43F0" w:rsidRPr="00CE726B" w:rsidRDefault="00BA43F0" w:rsidP="00BA43F0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ส่วนงานภูมิศาสตร์หลัก</w:t>
            </w:r>
          </w:p>
        </w:tc>
        <w:tc>
          <w:tcPr>
            <w:tcW w:w="179" w:type="dxa"/>
            <w:vAlign w:val="center"/>
          </w:tcPr>
          <w:p w14:paraId="6CE591C0" w14:textId="77777777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E155488" w14:textId="77777777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5358C0E5" w14:textId="77777777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EECE2B7" w14:textId="77777777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30C251EF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9CE144B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1ED4C3F" w14:textId="4F0869DE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7930645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E642ED0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464B170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45F7E14A" w14:textId="6763A139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18AB849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51CCB1A5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4C7DAB6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721E54CD" w14:textId="3A8BFF1F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0A830C4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1F637F16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70F2517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B0EC2BE" w14:textId="5D5C19BF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7051AF43" w14:textId="77777777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43F0" w:rsidRPr="00CE726B" w14:paraId="1F6E998E" w14:textId="77777777" w:rsidTr="00FC516B">
        <w:trPr>
          <w:cantSplit/>
          <w:trHeight w:val="262"/>
        </w:trPr>
        <w:tc>
          <w:tcPr>
            <w:tcW w:w="3825" w:type="dxa"/>
            <w:vAlign w:val="center"/>
          </w:tcPr>
          <w:p w14:paraId="1447BD81" w14:textId="77777777" w:rsidR="00BA43F0" w:rsidRPr="00CE726B" w:rsidRDefault="00BA43F0" w:rsidP="00BA43F0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179" w:type="dxa"/>
            <w:vAlign w:val="center"/>
          </w:tcPr>
          <w:p w14:paraId="1F3DC7F8" w14:textId="3579F25C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02D4139" w14:textId="77777777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032BF02B" w14:textId="02EF681E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7A94789" w14:textId="77777777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442A292A" w14:textId="7B378FF5" w:rsidR="00BA43F0" w:rsidRPr="00D9541E" w:rsidRDefault="00CB51BF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25EDF"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78" w:type="dxa"/>
            <w:vAlign w:val="center"/>
          </w:tcPr>
          <w:p w14:paraId="207A0B4C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051030B0" w14:textId="4EE882CD" w:rsidR="00BA43F0" w:rsidRPr="00D9541E" w:rsidRDefault="00CB51BF" w:rsidP="00BA43F0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A43F0"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78" w:type="dxa"/>
            <w:vAlign w:val="center"/>
          </w:tcPr>
          <w:p w14:paraId="59288DC1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B8B8739" w14:textId="1C861732" w:rsidR="00BA43F0" w:rsidRPr="00D9541E" w:rsidRDefault="00CB51BF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25EDF"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8" w:type="dxa"/>
            <w:vAlign w:val="center"/>
          </w:tcPr>
          <w:p w14:paraId="62CF92E9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5043E290" w14:textId="26CCC9DE" w:rsidR="00BA43F0" w:rsidRPr="00D9541E" w:rsidRDefault="00CB51BF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A43F0"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78" w:type="dxa"/>
            <w:vAlign w:val="center"/>
          </w:tcPr>
          <w:p w14:paraId="57579A0F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56BE12EE" w14:textId="04BAAD6E" w:rsidR="00BA43F0" w:rsidRPr="00D9541E" w:rsidRDefault="00825EDF" w:rsidP="00BA43F0">
            <w:pPr>
              <w:tabs>
                <w:tab w:val="clear" w:pos="907"/>
                <w:tab w:val="left" w:pos="730"/>
              </w:tabs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54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54E91A5D" w14:textId="5AAC5429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0DA53CD4" w14:textId="6D02D3DF" w:rsidR="00BA43F0" w:rsidRPr="00D9541E" w:rsidRDefault="00BB57D9" w:rsidP="00FC51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54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</w:t>
            </w:r>
            <w:r w:rsidR="003E7071" w:rsidRPr="00D954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171B38BB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0A5C1BC1" w14:textId="3EA41B4C" w:rsidR="00BA43F0" w:rsidRPr="00D9541E" w:rsidRDefault="00CB51BF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25EDF"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297648" w:rsidRPr="00297648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center"/>
          </w:tcPr>
          <w:p w14:paraId="0AA168F9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D44D239" w14:textId="6DF6ECF2" w:rsidR="00BA43F0" w:rsidRPr="00D9541E" w:rsidRDefault="00CB51BF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07</w:t>
            </w:r>
            <w:r w:rsidR="00BA43F0"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80" w:type="dxa"/>
            <w:vAlign w:val="center"/>
          </w:tcPr>
          <w:p w14:paraId="0441D6A3" w14:textId="77777777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43F0" w:rsidRPr="00CE726B" w14:paraId="10376876" w14:textId="77777777" w:rsidTr="00FC516B">
        <w:trPr>
          <w:cantSplit/>
          <w:trHeight w:val="262"/>
        </w:trPr>
        <w:tc>
          <w:tcPr>
            <w:tcW w:w="3825" w:type="dxa"/>
            <w:vAlign w:val="center"/>
          </w:tcPr>
          <w:p w14:paraId="7105B214" w14:textId="77777777" w:rsidR="00BA43F0" w:rsidRPr="00CE726B" w:rsidRDefault="00BA43F0" w:rsidP="00BA43F0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ต่างประเทศ</w:t>
            </w:r>
          </w:p>
        </w:tc>
        <w:tc>
          <w:tcPr>
            <w:tcW w:w="179" w:type="dxa"/>
            <w:vAlign w:val="center"/>
          </w:tcPr>
          <w:p w14:paraId="028D8CC6" w14:textId="30CA646A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B5E43CD" w14:textId="77777777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3A5BC7F9" w14:textId="295EB173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E136447" w14:textId="77777777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78FAD7A0" w14:textId="028AB8A3" w:rsidR="00BA43F0" w:rsidRPr="00D9541E" w:rsidRDefault="00CB51BF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25EDF"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8" w:type="dxa"/>
            <w:vAlign w:val="center"/>
          </w:tcPr>
          <w:p w14:paraId="4A2EFB41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769B646" w14:textId="0B47AFAC" w:rsidR="00BA43F0" w:rsidRPr="00D9541E" w:rsidRDefault="00297648" w:rsidP="00BA43F0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764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A43F0"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78" w:type="dxa"/>
            <w:vAlign w:val="center"/>
          </w:tcPr>
          <w:p w14:paraId="7D823DBE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A73D86B" w14:textId="000FF678" w:rsidR="00BA43F0" w:rsidRPr="00D9541E" w:rsidRDefault="00297648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764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B51BF" w:rsidRPr="00CB51BF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825EDF"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51BF" w:rsidRPr="00CB51BF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178" w:type="dxa"/>
            <w:vAlign w:val="center"/>
          </w:tcPr>
          <w:p w14:paraId="194230E7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1B5AD1F5" w14:textId="00B071EA" w:rsidR="00BA43F0" w:rsidRPr="00D9541E" w:rsidRDefault="00CB51BF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BA43F0"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78" w:type="dxa"/>
            <w:vAlign w:val="center"/>
          </w:tcPr>
          <w:p w14:paraId="063554C9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14:paraId="47026003" w14:textId="2F35210D" w:rsidR="00BA43F0" w:rsidRPr="00D9541E" w:rsidRDefault="00825EDF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541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9541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412A2762" w14:textId="14A46095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935C1B5" w14:textId="5853520C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541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D9541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6E54EDD4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4B34DD3E" w14:textId="09E1B103" w:rsidR="00BA43F0" w:rsidRPr="00D9541E" w:rsidRDefault="00CB51BF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B51BF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297648" w:rsidRPr="00297648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825EDF"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80" w:type="dxa"/>
            <w:vAlign w:val="center"/>
          </w:tcPr>
          <w:p w14:paraId="46187DD9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4A0BE02" w14:textId="540A53E4" w:rsidR="00BA43F0" w:rsidRPr="00D9541E" w:rsidRDefault="00297648" w:rsidP="00BA43F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764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A43F0"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80" w:type="dxa"/>
            <w:vAlign w:val="center"/>
          </w:tcPr>
          <w:p w14:paraId="15A613D8" w14:textId="77777777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43F0" w:rsidRPr="00CE726B" w14:paraId="0C02135D" w14:textId="77777777" w:rsidTr="00FC516B">
        <w:trPr>
          <w:cantSplit/>
          <w:trHeight w:val="262"/>
        </w:trPr>
        <w:tc>
          <w:tcPr>
            <w:tcW w:w="3825" w:type="dxa"/>
            <w:vAlign w:val="center"/>
          </w:tcPr>
          <w:p w14:paraId="38AF33DC" w14:textId="77777777" w:rsidR="00BA43F0" w:rsidRPr="00CE726B" w:rsidRDefault="00BA43F0" w:rsidP="00BA43F0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79" w:type="dxa"/>
            <w:vAlign w:val="center"/>
          </w:tcPr>
          <w:p w14:paraId="34655338" w14:textId="1A7258D4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E364C15" w14:textId="77777777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74119911" w14:textId="4D7EF463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22A2067" w14:textId="77777777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29F9BF" w14:textId="07BD85A1" w:rsidR="00BA43F0" w:rsidRPr="00D9541E" w:rsidRDefault="00CB51BF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424</w:t>
            </w:r>
            <w:r w:rsidR="00825EDF" w:rsidRPr="00D9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78" w:type="dxa"/>
            <w:vAlign w:val="center"/>
          </w:tcPr>
          <w:p w14:paraId="365EBE33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B36BA3" w14:textId="7FD2FE2B" w:rsidR="00BA43F0" w:rsidRPr="00D9541E" w:rsidRDefault="00CB51BF" w:rsidP="00BA43F0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BA43F0" w:rsidRPr="00D9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78" w:type="dxa"/>
            <w:vAlign w:val="center"/>
          </w:tcPr>
          <w:p w14:paraId="5D35467F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008254" w14:textId="2B812D3D" w:rsidR="00BA43F0" w:rsidRPr="00D9541E" w:rsidRDefault="00297648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CB51BF" w:rsidRPr="00CB51B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  <w:r w:rsidR="00825EDF" w:rsidRPr="00D9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B51BF"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634</w:t>
            </w:r>
          </w:p>
        </w:tc>
        <w:tc>
          <w:tcPr>
            <w:tcW w:w="178" w:type="dxa"/>
            <w:vAlign w:val="center"/>
          </w:tcPr>
          <w:p w14:paraId="7E948C61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DA6A76" w14:textId="4B2A9D4C" w:rsidR="00BA43F0" w:rsidRPr="00D9541E" w:rsidRDefault="00CB51BF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BA43F0" w:rsidRPr="00D9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178" w:type="dxa"/>
            <w:vAlign w:val="center"/>
          </w:tcPr>
          <w:p w14:paraId="0D330936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F51602" w14:textId="05C902BC" w:rsidR="00BA43F0" w:rsidRPr="00D9541E" w:rsidRDefault="00825EDF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CB51BF"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9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B51BF"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D9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4A5A502C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C29529" w14:textId="4E2DA301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B51BF"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Pr="00D9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  <w:r w:rsidRPr="00D9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14E0EBF6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C8FA56" w14:textId="7AB4A3BA" w:rsidR="00BA43F0" w:rsidRPr="00D9541E" w:rsidRDefault="00CB51BF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Pr="00CB51B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  <w:r w:rsidR="00825EDF" w:rsidRPr="00D9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center"/>
          </w:tcPr>
          <w:p w14:paraId="2038710A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553E29" w14:textId="3AFF8327" w:rsidR="00BA43F0" w:rsidRPr="00D9541E" w:rsidRDefault="00CB51BF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  <w:r w:rsidR="00BA43F0" w:rsidRPr="00D9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  <w:r w:rsidRPr="00CB51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center"/>
          </w:tcPr>
          <w:p w14:paraId="513E8735" w14:textId="77777777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43F0" w:rsidRPr="00CE726B" w14:paraId="338F47BE" w14:textId="77777777" w:rsidTr="00FC516B">
        <w:trPr>
          <w:cantSplit/>
          <w:trHeight w:val="262"/>
        </w:trPr>
        <w:tc>
          <w:tcPr>
            <w:tcW w:w="3825" w:type="dxa"/>
            <w:vAlign w:val="center"/>
          </w:tcPr>
          <w:p w14:paraId="0E3EB47C" w14:textId="77ECB3B5" w:rsidR="00BA43F0" w:rsidRPr="00CE726B" w:rsidRDefault="00BA43F0" w:rsidP="00BA43F0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79" w:type="dxa"/>
            <w:vAlign w:val="center"/>
          </w:tcPr>
          <w:p w14:paraId="169EBEE2" w14:textId="77777777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30DA2AA" w14:textId="77777777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1D26474D" w14:textId="77777777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08A0BE5" w14:textId="77777777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2AF72F80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7E61D23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01F8A72D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B322C8F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7ABCA8F2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2AA4693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49623637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7C6BA64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center"/>
          </w:tcPr>
          <w:p w14:paraId="7DE96312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D8A9415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485FF538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44F4E78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vAlign w:val="center"/>
          </w:tcPr>
          <w:p w14:paraId="1182255E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8E03D79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5DA318E2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4FE6C58" w14:textId="77777777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43F0" w:rsidRPr="00CE726B" w14:paraId="47013B9A" w14:textId="77777777" w:rsidTr="00FC516B">
        <w:trPr>
          <w:cantSplit/>
          <w:trHeight w:val="262"/>
        </w:trPr>
        <w:tc>
          <w:tcPr>
            <w:tcW w:w="3825" w:type="dxa"/>
            <w:vAlign w:val="center"/>
          </w:tcPr>
          <w:p w14:paraId="0F86717A" w14:textId="4EB72B27" w:rsidR="00BA43F0" w:rsidRPr="00CE726B" w:rsidRDefault="00BA43F0" w:rsidP="00BA43F0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79" w:type="dxa"/>
            <w:vAlign w:val="center"/>
          </w:tcPr>
          <w:p w14:paraId="33BC1622" w14:textId="77777777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1A9F4C3" w14:textId="77777777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001FB197" w14:textId="77777777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AEC8BAD" w14:textId="77777777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3FB750ED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6A87D98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8E726D5" w14:textId="400AA648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6C9818A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07E0B1EF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216C469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4E79DEE3" w14:textId="7E2DD9D4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4689623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2B54973B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73A7617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48D15162" w14:textId="4A0D6022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12BEE33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2D5DECF3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0757F8A1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4E9DD80" w14:textId="43EBD9BF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2AE36D5D" w14:textId="77777777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43F0" w:rsidRPr="00CE726B" w14:paraId="4C07E14D" w14:textId="77777777" w:rsidTr="00FC516B">
        <w:trPr>
          <w:cantSplit/>
          <w:trHeight w:val="262"/>
        </w:trPr>
        <w:tc>
          <w:tcPr>
            <w:tcW w:w="3825" w:type="dxa"/>
            <w:vAlign w:val="center"/>
          </w:tcPr>
          <w:p w14:paraId="2B9F66BA" w14:textId="77777777" w:rsidR="00BA43F0" w:rsidRPr="00CE726B" w:rsidRDefault="00BA43F0" w:rsidP="00BA43F0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79" w:type="dxa"/>
            <w:vAlign w:val="center"/>
          </w:tcPr>
          <w:p w14:paraId="1D34ADB6" w14:textId="55424350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8F8E52E" w14:textId="77777777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4F7CC2D1" w14:textId="10DEFAA5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04AB31B" w14:textId="77777777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4CC5CADB" w14:textId="7A3B3B2E" w:rsidR="00BA43F0" w:rsidRPr="00D9541E" w:rsidRDefault="00CB51BF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424</w:t>
            </w:r>
            <w:r w:rsidR="00825EDF"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8" w:type="dxa"/>
            <w:vAlign w:val="center"/>
          </w:tcPr>
          <w:p w14:paraId="5B04084D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44BF6AE8" w14:textId="592EF3C9" w:rsidR="00BA43F0" w:rsidRPr="00D9541E" w:rsidRDefault="00CB51BF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A43F0"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78" w:type="dxa"/>
            <w:vAlign w:val="center"/>
          </w:tcPr>
          <w:p w14:paraId="7E752690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814598C" w14:textId="51CFE6D0" w:rsidR="00BA43F0" w:rsidRPr="00D9541E" w:rsidRDefault="00297648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764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B51BF" w:rsidRPr="00CB51BF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825EDF"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634</w:t>
            </w:r>
          </w:p>
        </w:tc>
        <w:tc>
          <w:tcPr>
            <w:tcW w:w="178" w:type="dxa"/>
            <w:vAlign w:val="center"/>
          </w:tcPr>
          <w:p w14:paraId="6FBC38C2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22DA4FB5" w14:textId="5554CE6D" w:rsidR="00BA43F0" w:rsidRPr="00D9541E" w:rsidRDefault="00CB51BF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BA43F0"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78" w:type="dxa"/>
            <w:vAlign w:val="center"/>
          </w:tcPr>
          <w:p w14:paraId="2C309584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5EE4BCB9" w14:textId="74CFA2BF" w:rsidR="00BA43F0" w:rsidRPr="00D9541E" w:rsidRDefault="00825EDF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541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9541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0828E1E6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236EDC1E" w14:textId="0133159C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541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D9541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6EFF4123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5172DE8A" w14:textId="0506B86B" w:rsidR="00BA43F0" w:rsidRPr="00D9541E" w:rsidRDefault="00CB51BF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CB51BF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825EDF"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center"/>
          </w:tcPr>
          <w:p w14:paraId="3ED033AB" w14:textId="77777777" w:rsidR="00BA43F0" w:rsidRPr="00D9541E" w:rsidRDefault="00BA43F0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45AF14D" w14:textId="66B99340" w:rsidR="00BA43F0" w:rsidRPr="00D9541E" w:rsidRDefault="00CB51BF" w:rsidP="00BA43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BA43F0" w:rsidRPr="00D954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center"/>
          </w:tcPr>
          <w:p w14:paraId="3FE7EA12" w14:textId="77777777" w:rsidR="00BA43F0" w:rsidRPr="00CE726B" w:rsidRDefault="00BA43F0" w:rsidP="00BA43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809656D" w14:textId="5990CD17" w:rsidR="00551534" w:rsidRPr="00CE726B" w:rsidRDefault="00551534" w:rsidP="00CE726B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6A9B958" w14:textId="3E7E0AC6" w:rsidR="001C4035" w:rsidRDefault="001C4035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0AF6D43" w14:textId="77777777" w:rsidR="00E40048" w:rsidRPr="00CE726B" w:rsidRDefault="00E40048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4FF5338" w14:textId="77777777" w:rsidR="00E40048" w:rsidRPr="00CE726B" w:rsidRDefault="00E40048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E40048" w:rsidRPr="00CE726B" w:rsidSect="00607FD1">
          <w:headerReference w:type="default" r:id="rId10"/>
          <w:footerReference w:type="default" r:id="rId11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665A8163" w14:textId="63D9668B" w:rsidR="00D9160C" w:rsidRPr="00AF3771" w:rsidRDefault="00CB51BF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B51BF">
        <w:rPr>
          <w:rFonts w:asciiTheme="majorBidi" w:hAnsiTheme="majorBidi" w:cstheme="majorBidi" w:hint="cs"/>
          <w:sz w:val="30"/>
          <w:szCs w:val="30"/>
        </w:rPr>
        <w:lastRenderedPageBreak/>
        <w:t>2</w:t>
      </w:r>
      <w:r w:rsidR="00297648" w:rsidRPr="00297648">
        <w:rPr>
          <w:rFonts w:asciiTheme="majorBidi" w:hAnsiTheme="majorBidi" w:cstheme="majorBidi" w:hint="cs"/>
          <w:sz w:val="30"/>
          <w:szCs w:val="30"/>
        </w:rPr>
        <w:t>0</w:t>
      </w:r>
      <w:r w:rsidR="00D9160C" w:rsidRPr="00CE726B">
        <w:rPr>
          <w:rFonts w:asciiTheme="majorBidi" w:hAnsiTheme="majorBidi" w:cstheme="majorBidi"/>
          <w:sz w:val="30"/>
          <w:szCs w:val="30"/>
        </w:rPr>
        <w:tab/>
      </w:r>
      <w:r w:rsidR="00D9160C" w:rsidRPr="00CE726B">
        <w:rPr>
          <w:rFonts w:asciiTheme="majorBidi" w:hAnsiTheme="majorBidi" w:cstheme="majorBidi"/>
          <w:sz w:val="30"/>
          <w:szCs w:val="30"/>
          <w:cs/>
        </w:rPr>
        <w:t>ข้อมูลเกี่ยวกับระดับและวิธีวัดมูลค่ายุติธรรมของเงินลงทุน</w:t>
      </w:r>
    </w:p>
    <w:p w14:paraId="1E18E0C3" w14:textId="3B736139" w:rsidR="00D9160C" w:rsidRPr="00CE726B" w:rsidRDefault="00D9160C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3BC0179" w14:textId="77777777" w:rsidR="00F638C5" w:rsidRPr="003B58D6" w:rsidRDefault="00F638C5" w:rsidP="00F638C5">
      <w:pPr>
        <w:spacing w:line="240" w:lineRule="auto"/>
        <w:ind w:left="540" w:right="-18"/>
        <w:jc w:val="thaiDistribute"/>
        <w:rPr>
          <w:rFonts w:asciiTheme="majorBidi" w:hAnsiTheme="majorBidi"/>
          <w:sz w:val="30"/>
          <w:szCs w:val="30"/>
        </w:rPr>
      </w:pPr>
      <w:r w:rsidRPr="003B58D6">
        <w:rPr>
          <w:rFonts w:asciiTheme="majorBidi" w:hAnsiTheme="majorBidi"/>
          <w:sz w:val="30"/>
          <w:szCs w:val="30"/>
          <w:cs/>
        </w:rPr>
        <w:t>ตารางต่อไปนี้แสดงมูลค่ายุติธรรมจำแนกตามวิธีการประมาณมูลค่า</w:t>
      </w:r>
    </w:p>
    <w:p w14:paraId="3B8EE1A9" w14:textId="77777777" w:rsidR="00D4766F" w:rsidRPr="00DE1CDE" w:rsidRDefault="00D4766F" w:rsidP="00D4766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441"/>
        <w:gridCol w:w="264"/>
        <w:gridCol w:w="1447"/>
        <w:gridCol w:w="250"/>
        <w:gridCol w:w="1458"/>
      </w:tblGrid>
      <w:tr w:rsidR="00D15D4A" w:rsidRPr="00DE1CDE" w14:paraId="4E852488" w14:textId="77777777" w:rsidTr="0027368F">
        <w:trPr>
          <w:tblHeader/>
        </w:trPr>
        <w:tc>
          <w:tcPr>
            <w:tcW w:w="2353" w:type="pct"/>
          </w:tcPr>
          <w:p w14:paraId="329B1998" w14:textId="0CA082CD" w:rsidR="00D15D4A" w:rsidRPr="00DE1CDE" w:rsidRDefault="00D15D4A" w:rsidP="00CE726B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</w:tcPr>
          <w:p w14:paraId="0331AEA5" w14:textId="769EDB9C" w:rsidR="00D15D4A" w:rsidRPr="00DE1CDE" w:rsidRDefault="00D15D4A" w:rsidP="00CE726B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1C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24059BED" w14:textId="77777777" w:rsidR="00D15D4A" w:rsidRPr="00DE1CDE" w:rsidRDefault="00D15D4A" w:rsidP="00CE726B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60C928B5" w14:textId="36B140F2" w:rsidR="00D15D4A" w:rsidRPr="00DE1CDE" w:rsidRDefault="00D15D4A" w:rsidP="00CE726B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1C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6" w:type="pct"/>
          </w:tcPr>
          <w:p w14:paraId="202BA197" w14:textId="77777777" w:rsidR="00D15D4A" w:rsidRPr="00DE1CDE" w:rsidRDefault="00D15D4A" w:rsidP="00CE726B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44E2DEAB" w14:textId="77777777" w:rsidR="00D15D4A" w:rsidRPr="00DE1CDE" w:rsidRDefault="00D15D4A" w:rsidP="00CE726B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1CD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15D4A" w:rsidRPr="00F74A1D" w14:paraId="73945C4A" w14:textId="77777777" w:rsidTr="0027368F">
        <w:trPr>
          <w:tblHeader/>
        </w:trPr>
        <w:tc>
          <w:tcPr>
            <w:tcW w:w="2353" w:type="pct"/>
          </w:tcPr>
          <w:p w14:paraId="26EC573A" w14:textId="77777777" w:rsidR="00D15D4A" w:rsidRPr="00DE1CDE" w:rsidRDefault="00D15D4A" w:rsidP="00CE726B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53DB09A9" w14:textId="77777777" w:rsidR="00D15D4A" w:rsidRPr="00DE1CDE" w:rsidRDefault="00D15D4A" w:rsidP="00CE726B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50E7E13" w14:textId="77777777" w:rsidR="00D15D4A" w:rsidRPr="00DE1CDE" w:rsidRDefault="00D15D4A" w:rsidP="00CE726B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0941D6D0" w14:textId="0BA54A89" w:rsidR="00D15D4A" w:rsidRPr="00DE1CDE" w:rsidRDefault="00D15D4A" w:rsidP="00CE726B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1C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36" w:type="pct"/>
          </w:tcPr>
          <w:p w14:paraId="3DDAA222" w14:textId="77777777" w:rsidR="00D15D4A" w:rsidRPr="00DE1CDE" w:rsidRDefault="00D15D4A" w:rsidP="00CE726B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078AD184" w14:textId="77777777" w:rsidR="00D15D4A" w:rsidRPr="00DE1CDE" w:rsidRDefault="00D15D4A" w:rsidP="00CE726B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74A1D" w:rsidRPr="00F74A1D" w14:paraId="4F737496" w14:textId="77777777" w:rsidTr="0027368F">
        <w:tc>
          <w:tcPr>
            <w:tcW w:w="2353" w:type="pct"/>
          </w:tcPr>
          <w:p w14:paraId="0549E470" w14:textId="69574314" w:rsidR="00F74A1D" w:rsidRPr="00DE1CDE" w:rsidRDefault="00F74A1D" w:rsidP="00CE726B">
            <w:pPr>
              <w:spacing w:line="240" w:lineRule="auto"/>
              <w:ind w:right="-10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DE1C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B51BF" w:rsidRPr="00CB5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E1C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E1C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CB51BF" w:rsidRPr="00CB5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785" w:type="pct"/>
          </w:tcPr>
          <w:p w14:paraId="7ECD4226" w14:textId="77777777" w:rsidR="00F74A1D" w:rsidRPr="00DE1CDE" w:rsidRDefault="00F74A1D" w:rsidP="00CE726B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36FA51E" w14:textId="77777777" w:rsidR="00F74A1D" w:rsidRPr="00DE1CDE" w:rsidRDefault="00F74A1D" w:rsidP="00CE726B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0D1E2660" w14:textId="77777777" w:rsidR="00F74A1D" w:rsidRPr="00DE1CDE" w:rsidRDefault="00F74A1D" w:rsidP="00CE726B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58B2E65F" w14:textId="77777777" w:rsidR="00F74A1D" w:rsidRPr="00DE1CDE" w:rsidRDefault="00F74A1D" w:rsidP="00CE726B">
            <w:pPr>
              <w:tabs>
                <w:tab w:val="clear" w:pos="907"/>
                <w:tab w:val="decimal" w:pos="909"/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623CBEE0" w14:textId="77777777" w:rsidR="00F74A1D" w:rsidRPr="00DE1CDE" w:rsidRDefault="00F74A1D" w:rsidP="00CE726B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5D4A" w:rsidRPr="00F74A1D" w14:paraId="281B4241" w14:textId="77777777" w:rsidTr="0027368F">
        <w:tc>
          <w:tcPr>
            <w:tcW w:w="2353" w:type="pct"/>
          </w:tcPr>
          <w:p w14:paraId="68F2B20A" w14:textId="37B6D7DE" w:rsidR="00D15D4A" w:rsidRPr="00DE1CDE" w:rsidRDefault="0027368F" w:rsidP="00CE726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1CDE">
              <w:rPr>
                <w:rFonts w:asciiTheme="majorBidi" w:hAnsiTheme="majorBidi"/>
                <w:sz w:val="30"/>
                <w:szCs w:val="30"/>
                <w:cs/>
              </w:rPr>
              <w:t>เงินลงทุนในอสังหาริมทรัพย์</w:t>
            </w:r>
            <w:r w:rsidR="00772102" w:rsidRPr="00DE1CDE">
              <w:rPr>
                <w:rFonts w:asciiTheme="majorBidi" w:hAnsiTheme="majorBidi"/>
                <w:sz w:val="30"/>
                <w:szCs w:val="30"/>
                <w:cs/>
              </w:rPr>
              <w:t xml:space="preserve">ตามมูลค่ายุติธรรม </w:t>
            </w:r>
          </w:p>
        </w:tc>
        <w:tc>
          <w:tcPr>
            <w:tcW w:w="785" w:type="pct"/>
          </w:tcPr>
          <w:p w14:paraId="41A5250A" w14:textId="656B280F" w:rsidR="00D15D4A" w:rsidRPr="00DE1CDE" w:rsidRDefault="00351DFF" w:rsidP="00CE726B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1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78AD0B0" w14:textId="77777777" w:rsidR="00D15D4A" w:rsidRPr="00DE1CDE" w:rsidRDefault="00D15D4A" w:rsidP="00CE726B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398D98AA" w14:textId="6210EC42" w:rsidR="00D15D4A" w:rsidRPr="00DE1CDE" w:rsidRDefault="00297648" w:rsidP="00CE726B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764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C0B21" w:rsidRPr="00DE1C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C0B21" w:rsidRPr="00DE1C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36" w:type="pct"/>
          </w:tcPr>
          <w:p w14:paraId="08268801" w14:textId="77777777" w:rsidR="00D15D4A" w:rsidRPr="00DE1CDE" w:rsidRDefault="00D15D4A" w:rsidP="00CE726B">
            <w:pPr>
              <w:tabs>
                <w:tab w:val="clear" w:pos="907"/>
                <w:tab w:val="decimal" w:pos="909"/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493C4476" w14:textId="66B9B94C" w:rsidR="00D15D4A" w:rsidRPr="00DE1CDE" w:rsidRDefault="00297648" w:rsidP="00CE726B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764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C0B21" w:rsidRPr="00DE1C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C0B21" w:rsidRPr="00DE1C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764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B51BF" w:rsidRPr="00CB51BF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D15D4A" w:rsidRPr="00F74A1D" w14:paraId="42C25BA5" w14:textId="77777777" w:rsidTr="0027368F">
        <w:tc>
          <w:tcPr>
            <w:tcW w:w="2353" w:type="pct"/>
          </w:tcPr>
          <w:p w14:paraId="6DBEBA87" w14:textId="02649A76" w:rsidR="00D15D4A" w:rsidRPr="00DE1CDE" w:rsidRDefault="00505F70" w:rsidP="00CE726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1CD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กองทุนรวม</w:t>
            </w:r>
            <w:r w:rsidR="00477F1C" w:rsidRPr="00DE1CD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785" w:type="pct"/>
          </w:tcPr>
          <w:p w14:paraId="4906B9FD" w14:textId="6C562733" w:rsidR="00D15D4A" w:rsidRPr="00DE1CDE" w:rsidRDefault="00CB51BF" w:rsidP="00CE726B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C11C92" w:rsidRPr="00DE1C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44" w:type="pct"/>
          </w:tcPr>
          <w:p w14:paraId="2219FCF3" w14:textId="77777777" w:rsidR="00D15D4A" w:rsidRPr="00DE1CDE" w:rsidRDefault="00D15D4A" w:rsidP="00CE726B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09F6A2B5" w14:textId="7B439CA6" w:rsidR="00D15D4A" w:rsidRPr="00DE1CDE" w:rsidRDefault="00351DFF" w:rsidP="00CE726B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1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55CCC01C" w14:textId="77777777" w:rsidR="00D15D4A" w:rsidRPr="00DE1CDE" w:rsidRDefault="00D15D4A" w:rsidP="00CE726B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2AF2E184" w14:textId="40CA0039" w:rsidR="00D15D4A" w:rsidRPr="00DE1CDE" w:rsidRDefault="00CB51BF" w:rsidP="00CE726B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C11C92" w:rsidRPr="00DE1C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DE1CDE" w:rsidRPr="00F74A1D" w14:paraId="02840228" w14:textId="77777777" w:rsidTr="0027368F">
        <w:tc>
          <w:tcPr>
            <w:tcW w:w="2353" w:type="pct"/>
          </w:tcPr>
          <w:p w14:paraId="5E005D5F" w14:textId="77777777" w:rsidR="00DE1CDE" w:rsidRPr="00DE1CDE" w:rsidRDefault="00DE1CDE" w:rsidP="00CE726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4F0AF83A" w14:textId="77777777" w:rsidR="00DE1CDE" w:rsidRPr="00DE1CDE" w:rsidRDefault="00DE1CDE" w:rsidP="00CE726B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2E1A66E" w14:textId="77777777" w:rsidR="00DE1CDE" w:rsidRPr="00DE1CDE" w:rsidRDefault="00DE1CDE" w:rsidP="00CE726B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55BAB03D" w14:textId="77777777" w:rsidR="00DE1CDE" w:rsidRPr="00DE1CDE" w:rsidRDefault="00DE1CDE" w:rsidP="00CE726B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7607EBC0" w14:textId="77777777" w:rsidR="00DE1CDE" w:rsidRPr="00DE1CDE" w:rsidRDefault="00DE1CDE" w:rsidP="00CE726B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28EC0B8E" w14:textId="77777777" w:rsidR="00DE1CDE" w:rsidRPr="00DE1CDE" w:rsidRDefault="00DE1CDE" w:rsidP="00CE726B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1CDE" w:rsidRPr="00F74A1D" w14:paraId="1A3972C9" w14:textId="77777777" w:rsidTr="0027368F">
        <w:tc>
          <w:tcPr>
            <w:tcW w:w="2353" w:type="pct"/>
          </w:tcPr>
          <w:p w14:paraId="5063C0BD" w14:textId="1D4B1833" w:rsidR="00DE1CDE" w:rsidRPr="00DE1CDE" w:rsidRDefault="00DE1CDE" w:rsidP="00CE726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1C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B51BF" w:rsidRPr="00CB5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E1C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E1C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CB51BF" w:rsidRPr="00CB5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785" w:type="pct"/>
          </w:tcPr>
          <w:p w14:paraId="1DE5F6B1" w14:textId="77777777" w:rsidR="00DE1CDE" w:rsidRPr="00DE1CDE" w:rsidRDefault="00DE1CDE" w:rsidP="00CE726B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A35AA96" w14:textId="77777777" w:rsidR="00DE1CDE" w:rsidRPr="00DE1CDE" w:rsidRDefault="00DE1CDE" w:rsidP="00CE726B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17DDFE82" w14:textId="42F853B8" w:rsidR="00DE1CDE" w:rsidRPr="00DE1CDE" w:rsidRDefault="00DE1CDE" w:rsidP="00CE726B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3A7975AD" w14:textId="77777777" w:rsidR="00DE1CDE" w:rsidRPr="00DE1CDE" w:rsidRDefault="00DE1CDE" w:rsidP="00CE726B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60A44D61" w14:textId="77777777" w:rsidR="00DE1CDE" w:rsidRPr="00DE1CDE" w:rsidRDefault="00DE1CDE" w:rsidP="00CE726B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1394" w:rsidRPr="00CE726B" w14:paraId="13F17691" w14:textId="77777777" w:rsidTr="0027368F">
        <w:tc>
          <w:tcPr>
            <w:tcW w:w="2353" w:type="pct"/>
          </w:tcPr>
          <w:p w14:paraId="461C4EA1" w14:textId="4516A49B" w:rsidR="00A21394" w:rsidRPr="00DE1CDE" w:rsidRDefault="00DE1CDE" w:rsidP="00CE726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1CDE">
              <w:rPr>
                <w:rFonts w:asciiTheme="majorBidi" w:hAnsiTheme="majorBidi"/>
                <w:sz w:val="30"/>
                <w:szCs w:val="30"/>
                <w:cs/>
              </w:rPr>
              <w:t>เงินลงทุนในอสังหาริมทรัพย์ตามมูลค่ายุติธรรม</w:t>
            </w:r>
          </w:p>
        </w:tc>
        <w:tc>
          <w:tcPr>
            <w:tcW w:w="785" w:type="pct"/>
          </w:tcPr>
          <w:p w14:paraId="47016083" w14:textId="61D697EA" w:rsidR="00A21394" w:rsidRPr="00DE1CDE" w:rsidRDefault="00D031D3" w:rsidP="00CE726B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AE05C41" w14:textId="77777777" w:rsidR="00A21394" w:rsidRPr="00DE1CDE" w:rsidRDefault="00A21394" w:rsidP="00CE726B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2C3FFB36" w14:textId="1540E64D" w:rsidR="00A21394" w:rsidRPr="00DE1CDE" w:rsidRDefault="00CB51BF" w:rsidP="00CE726B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E1C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780</w:t>
            </w:r>
            <w:r w:rsidR="00DE1C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6" w:type="pct"/>
          </w:tcPr>
          <w:p w14:paraId="2D95190A" w14:textId="77777777" w:rsidR="00A21394" w:rsidRPr="00DE1CDE" w:rsidRDefault="00A21394" w:rsidP="00CE726B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4BEE66FB" w14:textId="40A5A1F9" w:rsidR="00A21394" w:rsidRPr="00DE1CDE" w:rsidRDefault="00CB51BF" w:rsidP="00CE726B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E1C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780</w:t>
            </w:r>
            <w:r w:rsidR="00DE1C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97648" w:rsidRPr="0029764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E1CDE" w:rsidRPr="00CE726B" w14:paraId="47146973" w14:textId="77777777" w:rsidTr="0027368F">
        <w:tc>
          <w:tcPr>
            <w:tcW w:w="2353" w:type="pct"/>
          </w:tcPr>
          <w:p w14:paraId="67D5EB73" w14:textId="0FD25E0C" w:rsidR="00DE1CDE" w:rsidRPr="00DE1CDE" w:rsidRDefault="00DE1CDE" w:rsidP="00DE1CDE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1CD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กองทุนรวมตราสารหนี้</w:t>
            </w:r>
          </w:p>
        </w:tc>
        <w:tc>
          <w:tcPr>
            <w:tcW w:w="785" w:type="pct"/>
          </w:tcPr>
          <w:p w14:paraId="14B693B7" w14:textId="52E63D3A" w:rsidR="00DE1CDE" w:rsidRPr="00DE1CDE" w:rsidRDefault="00CB51BF" w:rsidP="00DE1CDE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DE1C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663</w:t>
            </w:r>
          </w:p>
        </w:tc>
        <w:tc>
          <w:tcPr>
            <w:tcW w:w="144" w:type="pct"/>
          </w:tcPr>
          <w:p w14:paraId="3B4D8D67" w14:textId="77777777" w:rsidR="00DE1CDE" w:rsidRPr="00DE1CDE" w:rsidRDefault="00DE1CDE" w:rsidP="00DE1CDE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29366B8E" w14:textId="7C83A825" w:rsidR="00DE1CDE" w:rsidRPr="00DE1CDE" w:rsidRDefault="00D031D3" w:rsidP="00DE1CDE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27C8F6D6" w14:textId="77777777" w:rsidR="00DE1CDE" w:rsidRPr="00DE1CDE" w:rsidRDefault="00DE1CDE" w:rsidP="00DE1CDE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63B237D2" w14:textId="3BC906BC" w:rsidR="00DE1CDE" w:rsidRPr="00DE1CDE" w:rsidRDefault="00CB51BF" w:rsidP="00DE1CDE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1BF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DE1C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51BF">
              <w:rPr>
                <w:rFonts w:asciiTheme="majorBidi" w:hAnsiTheme="majorBidi" w:cstheme="majorBidi"/>
                <w:sz w:val="30"/>
                <w:szCs w:val="30"/>
              </w:rPr>
              <w:t>663</w:t>
            </w:r>
          </w:p>
        </w:tc>
      </w:tr>
      <w:tr w:rsidR="00DE1CDE" w:rsidRPr="00CE726B" w14:paraId="1341534B" w14:textId="77777777" w:rsidTr="0027368F">
        <w:tc>
          <w:tcPr>
            <w:tcW w:w="2353" w:type="pct"/>
          </w:tcPr>
          <w:p w14:paraId="3BE95FAC" w14:textId="77777777" w:rsidR="00DE1CDE" w:rsidRPr="00DE1CDE" w:rsidRDefault="00DE1CDE" w:rsidP="00DE1CDE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0308281F" w14:textId="77777777" w:rsidR="00DE1CDE" w:rsidRPr="00DE1CDE" w:rsidRDefault="00DE1CDE" w:rsidP="00DE1CDE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AF7F08C" w14:textId="77777777" w:rsidR="00DE1CDE" w:rsidRPr="00DE1CDE" w:rsidRDefault="00DE1CDE" w:rsidP="00DE1CDE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44D4090C" w14:textId="77777777" w:rsidR="00DE1CDE" w:rsidRPr="00DE1CDE" w:rsidRDefault="00DE1CDE" w:rsidP="00DE1CDE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156BE834" w14:textId="77777777" w:rsidR="00DE1CDE" w:rsidRPr="00DE1CDE" w:rsidRDefault="00DE1CDE" w:rsidP="00DE1CDE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67B7DA5F" w14:textId="77777777" w:rsidR="00DE1CDE" w:rsidRPr="00DE1CDE" w:rsidRDefault="00DE1CDE" w:rsidP="00DE1CDE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327DF81" w14:textId="51F5C3BE" w:rsidR="00D9160C" w:rsidRPr="00CE726B" w:rsidRDefault="00D9160C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 xml:space="preserve">เครื่องมือทางการเงินซึ่งซื้อขายในตลาดที่ไม่ได้ถูกพิจารณาว่ามีสภาพคล่องแต่ถูกประเมินค่าจากราคาตลาดที่มีการอ้างอิงไว้อย่างชัดเจน การเสนอราคาซื้อขายโดยผู้ค้าหรือแหล่งกำหนดราคาที่เป็นทางเลือกซึ่งได้รับการสนับสนุนจากข้อมูลที่สังเกตได้จะถูกจัดอยู่ในระดับที่ </w:t>
      </w:r>
      <w:r w:rsidR="00CB51BF" w:rsidRPr="00CB51BF">
        <w:rPr>
          <w:rFonts w:asciiTheme="majorBidi" w:hAnsiTheme="majorBidi" w:cstheme="majorBidi"/>
          <w:sz w:val="30"/>
          <w:szCs w:val="30"/>
        </w:rPr>
        <w:t>2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เครื่องมือการเงินเหล่านี้ประกอบด้วย</w:t>
      </w:r>
      <w:r w:rsidR="00152765" w:rsidRPr="00DE1CDE">
        <w:rPr>
          <w:rFonts w:asciiTheme="majorBidi" w:hAnsiTheme="majorBidi" w:cstheme="majorBidi" w:hint="cs"/>
          <w:sz w:val="30"/>
          <w:szCs w:val="30"/>
          <w:cs/>
        </w:rPr>
        <w:t>กองทุนรวมตราสารหนี้</w:t>
      </w:r>
    </w:p>
    <w:p w14:paraId="58ACF5EC" w14:textId="7E633FB0" w:rsidR="00FE2990" w:rsidRPr="00CE726B" w:rsidRDefault="00FE2990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  <w:lang w:val="en-GB" w:bidi="ar-SA"/>
        </w:rPr>
      </w:pPr>
    </w:p>
    <w:p w14:paraId="42EEF9A8" w14:textId="50A05497" w:rsidR="00FE2990" w:rsidRPr="00CE726B" w:rsidRDefault="00FE2990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 xml:space="preserve">เงินลงทุนที่ถูกจัดประเภทในระดับที่ </w:t>
      </w:r>
      <w:r w:rsidR="00CB51BF" w:rsidRPr="00CB51BF">
        <w:rPr>
          <w:rFonts w:asciiTheme="majorBidi" w:hAnsiTheme="majorBidi" w:cstheme="majorBidi"/>
          <w:sz w:val="30"/>
          <w:szCs w:val="30"/>
        </w:rPr>
        <w:t>3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มีข้อมูลที่สำคัญที่ไม่สามารถสังเกตได้เนื่องจากมีการซื้อขายไม่บ่อยนัก</w:t>
      </w:r>
      <w:r w:rsidR="00E547D2">
        <w:rPr>
          <w:rFonts w:asciiTheme="majorBidi" w:hAnsiTheme="majorBidi" w:cstheme="majorBidi"/>
          <w:sz w:val="30"/>
          <w:szCs w:val="30"/>
        </w:rPr>
        <w:t xml:space="preserve"> </w:t>
      </w:r>
      <w:r w:rsidR="00E547D2" w:rsidRPr="00E547D2">
        <w:rPr>
          <w:rFonts w:asciiTheme="majorBidi" w:hAnsiTheme="majorBidi"/>
          <w:sz w:val="30"/>
          <w:szCs w:val="30"/>
          <w:cs/>
        </w:rPr>
        <w:t>วิธีการและข้อสมมติที่ใช้ในการวัดมูลค่าเปิดเผยในหมายเหตุข้อ</w:t>
      </w:r>
      <w:r w:rsidR="00767974">
        <w:rPr>
          <w:rFonts w:asciiTheme="majorBidi" w:hAnsiTheme="majorBidi"/>
          <w:sz w:val="30"/>
          <w:szCs w:val="30"/>
        </w:rPr>
        <w:t xml:space="preserve"> 8</w:t>
      </w:r>
    </w:p>
    <w:p w14:paraId="64EC6D68" w14:textId="77777777" w:rsidR="00FE2990" w:rsidRPr="00CE726B" w:rsidRDefault="00FE2990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9BE6D11" w14:textId="658E03F6" w:rsidR="00793814" w:rsidRDefault="00CB51BF" w:rsidP="00793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CB51BF">
        <w:rPr>
          <w:rFonts w:ascii="Angsana New" w:hAnsi="Angsana New"/>
          <w:b/>
          <w:bCs/>
          <w:sz w:val="30"/>
          <w:szCs w:val="30"/>
        </w:rPr>
        <w:t>2</w:t>
      </w:r>
      <w:r w:rsidRPr="00CB51BF">
        <w:rPr>
          <w:rFonts w:ascii="Angsana New" w:hAnsi="Angsana New" w:hint="cs"/>
          <w:b/>
          <w:bCs/>
          <w:sz w:val="30"/>
          <w:szCs w:val="30"/>
        </w:rPr>
        <w:t>1</w:t>
      </w:r>
      <w:r w:rsidR="00793814" w:rsidRPr="00297510">
        <w:rPr>
          <w:rFonts w:ascii="Angsana New" w:hAnsi="Angsana New"/>
          <w:b/>
          <w:bCs/>
          <w:sz w:val="30"/>
          <w:szCs w:val="30"/>
        </w:rPr>
        <w:tab/>
      </w:r>
      <w:r w:rsidR="00793814" w:rsidRPr="00FE2945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3F270598" w14:textId="570E6698" w:rsidR="005D676B" w:rsidRDefault="005D676B" w:rsidP="00793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38E03D8" w14:textId="3A767800" w:rsidR="003A62AE" w:rsidRPr="003A62AE" w:rsidRDefault="003A62AE" w:rsidP="003A62AE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3A62AE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ในการประชุมคณะกรรมการบริษัทของผู้จัดการกองทรัสต์เมื่อวันที่ </w:t>
      </w:r>
      <w:r w:rsidR="00CB51BF" w:rsidRPr="00CB51BF">
        <w:rPr>
          <w:rFonts w:asciiTheme="majorBidi" w:hAnsiTheme="majorBidi" w:cstheme="majorBidi"/>
          <w:sz w:val="30"/>
          <w:szCs w:val="30"/>
        </w:rPr>
        <w:t>1</w:t>
      </w:r>
      <w:r w:rsidRPr="003A62AE">
        <w:rPr>
          <w:rFonts w:asciiTheme="majorBidi" w:hAnsiTheme="majorBidi" w:cstheme="majorBidi"/>
          <w:sz w:val="30"/>
          <w:szCs w:val="30"/>
        </w:rPr>
        <w:t>8</w:t>
      </w:r>
      <w:r w:rsidRPr="003A62AE"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 </w:t>
      </w:r>
      <w:r w:rsidR="00CB51BF" w:rsidRPr="00CB51BF">
        <w:rPr>
          <w:rFonts w:asciiTheme="majorBidi" w:hAnsiTheme="majorBidi" w:cstheme="majorBidi" w:hint="cs"/>
          <w:sz w:val="30"/>
          <w:szCs w:val="30"/>
        </w:rPr>
        <w:t>256</w:t>
      </w:r>
      <w:r w:rsidR="00CB51BF" w:rsidRPr="00CB51BF">
        <w:rPr>
          <w:rFonts w:asciiTheme="majorBidi" w:hAnsiTheme="majorBidi" w:cstheme="majorBidi"/>
          <w:sz w:val="30"/>
          <w:szCs w:val="30"/>
        </w:rPr>
        <w:t>4</w:t>
      </w:r>
      <w:r w:rsidRPr="003A62AE">
        <w:rPr>
          <w:rFonts w:asciiTheme="majorBidi" w:hAnsiTheme="majorBidi" w:cstheme="majorBidi" w:hint="cs"/>
          <w:sz w:val="30"/>
          <w:szCs w:val="30"/>
          <w:cs/>
        </w:rPr>
        <w:t xml:space="preserve"> คณะกรรมการได้มีมติอนุมัติให้จ่ายประโยชน์ตอบแทนของกองทรัสต์จากงวดผลการดำเนินงานตั้งแต่วันที่ </w:t>
      </w:r>
      <w:r w:rsidR="00CB51BF" w:rsidRPr="00CB51BF">
        <w:rPr>
          <w:rFonts w:asciiTheme="majorBidi" w:hAnsiTheme="majorBidi" w:cstheme="majorBidi" w:hint="cs"/>
          <w:sz w:val="30"/>
          <w:szCs w:val="30"/>
        </w:rPr>
        <w:t>1</w:t>
      </w:r>
      <w:r w:rsidRPr="003A62AE">
        <w:rPr>
          <w:rFonts w:asciiTheme="majorBidi" w:hAnsiTheme="majorBidi" w:cstheme="majorBidi" w:hint="cs"/>
          <w:sz w:val="30"/>
          <w:szCs w:val="30"/>
          <w:cs/>
        </w:rPr>
        <w:t xml:space="preserve"> กรกฎาคม </w:t>
      </w:r>
      <w:r w:rsidR="00CB51BF" w:rsidRPr="00CB51BF">
        <w:rPr>
          <w:rFonts w:asciiTheme="majorBidi" w:hAnsiTheme="majorBidi" w:cstheme="majorBidi" w:hint="cs"/>
          <w:sz w:val="30"/>
          <w:szCs w:val="30"/>
        </w:rPr>
        <w:t>2563</w:t>
      </w:r>
      <w:r w:rsidRPr="003A62AE">
        <w:rPr>
          <w:rFonts w:asciiTheme="majorBidi" w:hAnsiTheme="majorBidi" w:cstheme="majorBidi" w:hint="cs"/>
          <w:sz w:val="30"/>
          <w:szCs w:val="30"/>
          <w:cs/>
        </w:rPr>
        <w:t xml:space="preserve"> ถึง </w:t>
      </w:r>
      <w:r w:rsidR="00CB51BF" w:rsidRPr="00CB51BF">
        <w:rPr>
          <w:rFonts w:asciiTheme="majorBidi" w:hAnsiTheme="majorBidi" w:cstheme="majorBidi" w:hint="cs"/>
          <w:sz w:val="30"/>
          <w:szCs w:val="30"/>
        </w:rPr>
        <w:t>31</w:t>
      </w:r>
      <w:r w:rsidRPr="003A62AE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="00CB51BF" w:rsidRPr="00CB51BF">
        <w:rPr>
          <w:rFonts w:asciiTheme="majorBidi" w:hAnsiTheme="majorBidi" w:cstheme="majorBidi" w:hint="cs"/>
          <w:sz w:val="30"/>
          <w:szCs w:val="30"/>
        </w:rPr>
        <w:t>2563</w:t>
      </w:r>
      <w:r w:rsidRPr="003A62AE">
        <w:rPr>
          <w:rFonts w:asciiTheme="majorBidi" w:hAnsiTheme="majorBidi" w:cstheme="majorBidi" w:hint="cs"/>
          <w:sz w:val="30"/>
          <w:szCs w:val="30"/>
          <w:cs/>
        </w:rPr>
        <w:t xml:space="preserve"> และกำไรสะสม ในอัตราหน่วยละ </w:t>
      </w:r>
      <w:r w:rsidR="0053044A">
        <w:rPr>
          <w:rFonts w:asciiTheme="majorBidi" w:hAnsiTheme="majorBidi" w:cstheme="majorBidi"/>
          <w:sz w:val="30"/>
          <w:szCs w:val="30"/>
        </w:rPr>
        <w:t>0.2130</w:t>
      </w:r>
      <w:r w:rsidRPr="003A62AE">
        <w:rPr>
          <w:rFonts w:asciiTheme="majorBidi" w:hAnsiTheme="majorBidi" w:cstheme="majorBidi" w:hint="cs"/>
          <w:sz w:val="30"/>
          <w:szCs w:val="30"/>
          <w:cs/>
        </w:rPr>
        <w:t xml:space="preserve"> บาท รวมเป็นจำนวนเงินทั้งสิ้น </w:t>
      </w:r>
      <w:r w:rsidR="0053044A">
        <w:rPr>
          <w:rFonts w:asciiTheme="majorBidi" w:hAnsiTheme="majorBidi" w:cstheme="majorBidi"/>
          <w:sz w:val="30"/>
          <w:szCs w:val="30"/>
        </w:rPr>
        <w:t>151.55</w:t>
      </w:r>
      <w:r w:rsidRPr="003A62AE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Pr="003A62AE">
        <w:rPr>
          <w:rFonts w:asciiTheme="majorBidi" w:hAnsiTheme="majorBidi" w:cstheme="majorBidi"/>
          <w:sz w:val="30"/>
          <w:szCs w:val="30"/>
        </w:rPr>
        <w:t> </w:t>
      </w:r>
      <w:r w:rsidRPr="003A62AE">
        <w:rPr>
          <w:rFonts w:asciiTheme="majorBidi" w:hAnsiTheme="majorBidi" w:cstheme="majorBidi" w:hint="cs"/>
          <w:sz w:val="30"/>
          <w:szCs w:val="30"/>
          <w:cs/>
        </w:rPr>
        <w:t xml:space="preserve">โดยประโยชน์ตอบแทนดังกล่าวจะจ่ายให้แก่ผู้ถือหน่วยทรัสต์ในเดือนมีนาคม </w:t>
      </w:r>
      <w:r w:rsidR="00CB51BF" w:rsidRPr="00CB51BF">
        <w:rPr>
          <w:rFonts w:asciiTheme="majorBidi" w:hAnsiTheme="majorBidi" w:cstheme="majorBidi" w:hint="cs"/>
          <w:sz w:val="30"/>
          <w:szCs w:val="30"/>
        </w:rPr>
        <w:t>256</w:t>
      </w:r>
      <w:r w:rsidR="00CB51BF" w:rsidRPr="00CB51BF">
        <w:rPr>
          <w:rFonts w:asciiTheme="majorBidi" w:hAnsiTheme="majorBidi" w:cstheme="majorBidi"/>
          <w:sz w:val="30"/>
          <w:szCs w:val="30"/>
        </w:rPr>
        <w:t>4</w:t>
      </w:r>
    </w:p>
    <w:p w14:paraId="396AF307" w14:textId="77777777" w:rsidR="00793814" w:rsidRDefault="00793814" w:rsidP="00793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sectPr w:rsidR="00793814" w:rsidSect="00607FD1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6B0A9A" w14:textId="77777777" w:rsidR="00FD6C3F" w:rsidRDefault="00FD6C3F" w:rsidP="004956B4">
      <w:r>
        <w:separator/>
      </w:r>
    </w:p>
  </w:endnote>
  <w:endnote w:type="continuationSeparator" w:id="0">
    <w:p w14:paraId="4BFF3252" w14:textId="77777777" w:rsidR="00FD6C3F" w:rsidRDefault="00FD6C3F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Univers 45 Light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PMingLiU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2216814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DF5F126" w14:textId="2750FAB9" w:rsidR="001E0054" w:rsidRPr="00240D11" w:rsidRDefault="001E0054" w:rsidP="00240D1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0D1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0D1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0D1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297648" w:rsidRPr="00297648"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Pr="00240D1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0F314408" w14:textId="77777777" w:rsidR="001E0054" w:rsidRDefault="001E005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713211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CB14002" w14:textId="64019801" w:rsidR="001E0054" w:rsidRPr="00240D11" w:rsidRDefault="001E0054" w:rsidP="00240D1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0D1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0D1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0D1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297648" w:rsidRPr="00297648"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Pr="00240D1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46F16777" w14:textId="77777777" w:rsidR="001E0054" w:rsidRDefault="001E005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4345014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E15BF63" w14:textId="2E8A5B66" w:rsidR="001E0054" w:rsidRPr="00607FD1" w:rsidRDefault="001E005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7F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7F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7FD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B51BF" w:rsidRPr="00CB51B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7F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2CD0A4" w14:textId="77777777" w:rsidR="00FD6C3F" w:rsidRDefault="00FD6C3F" w:rsidP="004956B4">
      <w:r>
        <w:separator/>
      </w:r>
    </w:p>
  </w:footnote>
  <w:footnote w:type="continuationSeparator" w:id="0">
    <w:p w14:paraId="65C392B0" w14:textId="77777777" w:rsidR="00FD6C3F" w:rsidRDefault="00FD6C3F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081FA" w14:textId="77777777" w:rsidR="001E0054" w:rsidRPr="009B64E4" w:rsidRDefault="001E0054" w:rsidP="00AD3B22">
    <w:pPr>
      <w:ind w:right="-233"/>
      <w:jc w:val="thaiDistribute"/>
      <w:rPr>
        <w:rFonts w:ascii="Angsana New" w:hAnsi="Angsana New"/>
        <w:b/>
        <w:bCs/>
        <w:sz w:val="32"/>
        <w:szCs w:val="32"/>
        <w:cs/>
        <w:lang w:val="en-GB"/>
      </w:rPr>
    </w:pPr>
    <w:r>
      <w:rPr>
        <w:rFonts w:hint="cs"/>
        <w:b/>
        <w:bCs/>
        <w:sz w:val="32"/>
        <w:szCs w:val="32"/>
        <w:cs/>
        <w:lang w:val="th-TH"/>
      </w:rPr>
      <w:t>ทรัสต์เพื่อการลงทุนในอสังหาริมทรัพย์</w:t>
    </w:r>
    <w:r w:rsidRPr="009B64E4">
      <w:rPr>
        <w:b/>
        <w:bCs/>
        <w:sz w:val="32"/>
        <w:szCs w:val="32"/>
        <w:cs/>
        <w:lang w:val="en-GB"/>
      </w:rPr>
      <w:t>และสิทธิการเช่า</w:t>
    </w:r>
    <w:r w:rsidRPr="009B64E4">
      <w:rPr>
        <w:b/>
        <w:bCs/>
        <w:sz w:val="32"/>
        <w:szCs w:val="32"/>
        <w:cs/>
        <w:lang w:val="th-TH"/>
      </w:rPr>
      <w:t>ดุสิตธานี</w:t>
    </w:r>
    <w:r>
      <w:rPr>
        <w:rFonts w:hint="cs"/>
        <w:b/>
        <w:bCs/>
        <w:sz w:val="32"/>
        <w:szCs w:val="32"/>
        <w:cs/>
        <w:lang w:val="th-TH"/>
      </w:rPr>
      <w:t xml:space="preserve"> และบริษัทย่อย</w:t>
    </w:r>
  </w:p>
  <w:p w14:paraId="2A471A08" w14:textId="65DF1E86" w:rsidR="001E0054" w:rsidRDefault="001E0054" w:rsidP="00AD3B22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393F36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น</w:t>
    </w:r>
    <w:r>
      <w:rPr>
        <w:rFonts w:ascii="Angsana New" w:hAnsi="Angsana New" w:hint="cs"/>
        <w:b w:val="0"/>
        <w:bCs/>
        <w:sz w:val="32"/>
        <w:szCs w:val="32"/>
        <w:rtl/>
        <w:cs/>
      </w:rPr>
      <w:t xml:space="preserve"> </w:t>
    </w:r>
    <w:r>
      <w:rPr>
        <w:rFonts w:ascii="Angsana New" w:hAnsi="Angsana New"/>
        <w:b w:val="0"/>
        <w:bCs/>
        <w:sz w:val="32"/>
        <w:szCs w:val="32"/>
      </w:rPr>
      <w:br/>
    </w: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ปีสิ้นสุดวันที่ </w:t>
    </w:r>
    <w:r w:rsidR="00CB51BF" w:rsidRPr="00CB51BF">
      <w:rPr>
        <w:rFonts w:ascii="Angsana New" w:hAnsi="Angsana New" w:hint="cs"/>
        <w:bCs/>
        <w:sz w:val="32"/>
        <w:szCs w:val="32"/>
        <w:lang w:val="en-US" w:bidi="th-TH"/>
      </w:rPr>
      <w:t>3</w:t>
    </w:r>
    <w:r w:rsidR="00CB51BF" w:rsidRPr="00CB51BF">
      <w:rPr>
        <w:rFonts w:ascii="Angsana New" w:hAnsi="Angsana New"/>
        <w:bCs/>
        <w:sz w:val="32"/>
        <w:szCs w:val="32"/>
        <w:lang w:val="en-US" w:bidi="th-TH"/>
      </w:rPr>
      <w:t>1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 ธันวาคม </w:t>
    </w:r>
    <w:r w:rsidR="00CB51BF" w:rsidRPr="00CB51BF">
      <w:rPr>
        <w:rFonts w:ascii="Angsana New" w:hAnsi="Angsana New"/>
        <w:bCs/>
        <w:sz w:val="32"/>
        <w:szCs w:val="32"/>
        <w:lang w:val="en-US" w:bidi="th-TH"/>
      </w:rPr>
      <w:t>2563</w:t>
    </w:r>
  </w:p>
  <w:p w14:paraId="4671C3FC" w14:textId="77777777" w:rsidR="001E0054" w:rsidRPr="00240D11" w:rsidRDefault="001E0054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A823B" w14:textId="77777777" w:rsidR="001E0054" w:rsidRPr="009B64E4" w:rsidRDefault="001E0054" w:rsidP="00E76658">
    <w:pPr>
      <w:ind w:right="-233"/>
      <w:jc w:val="thaiDistribute"/>
      <w:rPr>
        <w:rFonts w:ascii="Angsana New" w:hAnsi="Angsana New"/>
        <w:b/>
        <w:bCs/>
        <w:sz w:val="32"/>
        <w:szCs w:val="32"/>
        <w:cs/>
        <w:lang w:val="en-GB"/>
      </w:rPr>
    </w:pPr>
    <w:r>
      <w:rPr>
        <w:rFonts w:hint="cs"/>
        <w:b/>
        <w:bCs/>
        <w:sz w:val="32"/>
        <w:szCs w:val="32"/>
        <w:cs/>
        <w:lang w:val="th-TH"/>
      </w:rPr>
      <w:t>ทรัสต์เพื่อการลงทุนในอสังหาริมทรัพย์</w:t>
    </w:r>
    <w:r w:rsidRPr="009B64E4">
      <w:rPr>
        <w:b/>
        <w:bCs/>
        <w:sz w:val="32"/>
        <w:szCs w:val="32"/>
        <w:cs/>
        <w:lang w:val="en-GB"/>
      </w:rPr>
      <w:t>และสิทธิการเช่า</w:t>
    </w:r>
    <w:r w:rsidRPr="009B64E4">
      <w:rPr>
        <w:b/>
        <w:bCs/>
        <w:sz w:val="32"/>
        <w:szCs w:val="32"/>
        <w:cs/>
        <w:lang w:val="th-TH"/>
      </w:rPr>
      <w:t>ดุสิตธานี</w:t>
    </w:r>
    <w:r>
      <w:rPr>
        <w:rFonts w:hint="cs"/>
        <w:b/>
        <w:bCs/>
        <w:sz w:val="32"/>
        <w:szCs w:val="32"/>
        <w:cs/>
        <w:lang w:val="th-TH"/>
      </w:rPr>
      <w:t xml:space="preserve"> และบริษัทย่อย</w:t>
    </w:r>
  </w:p>
  <w:p w14:paraId="3052E820" w14:textId="72F60A82" w:rsidR="001E0054" w:rsidRDefault="001E0054" w:rsidP="00E76658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393F36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น</w:t>
    </w:r>
    <w:r>
      <w:rPr>
        <w:rFonts w:ascii="Angsana New" w:hAnsi="Angsana New" w:hint="cs"/>
        <w:b w:val="0"/>
        <w:bCs/>
        <w:sz w:val="32"/>
        <w:szCs w:val="32"/>
        <w:rtl/>
        <w:cs/>
      </w:rPr>
      <w:t xml:space="preserve"> </w:t>
    </w:r>
    <w:r>
      <w:rPr>
        <w:rFonts w:ascii="Angsana New" w:hAnsi="Angsana New"/>
        <w:b w:val="0"/>
        <w:bCs/>
        <w:sz w:val="32"/>
        <w:szCs w:val="32"/>
      </w:rPr>
      <w:br/>
    </w: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ปีสิ้นสุดวันที่ </w:t>
    </w:r>
    <w:r w:rsidR="00CB51BF" w:rsidRPr="00CB51BF">
      <w:rPr>
        <w:rFonts w:ascii="Angsana New" w:hAnsi="Angsana New" w:hint="cs"/>
        <w:bCs/>
        <w:sz w:val="32"/>
        <w:szCs w:val="32"/>
        <w:lang w:val="en-US" w:bidi="th-TH"/>
      </w:rPr>
      <w:t>3</w:t>
    </w:r>
    <w:r w:rsidR="00CB51BF" w:rsidRPr="00CB51BF">
      <w:rPr>
        <w:rFonts w:ascii="Angsana New" w:hAnsi="Angsana New"/>
        <w:bCs/>
        <w:sz w:val="32"/>
        <w:szCs w:val="32"/>
        <w:lang w:val="en-US" w:bidi="th-TH"/>
      </w:rPr>
      <w:t>1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 ธันวาคม </w:t>
    </w:r>
    <w:r w:rsidR="00CB51BF" w:rsidRPr="00CB51BF">
      <w:rPr>
        <w:rFonts w:ascii="Angsana New" w:hAnsi="Angsana New"/>
        <w:bCs/>
        <w:sz w:val="32"/>
        <w:szCs w:val="32"/>
        <w:lang w:val="en-US" w:bidi="th-TH"/>
      </w:rPr>
      <w:t>2563</w:t>
    </w:r>
  </w:p>
  <w:p w14:paraId="10DDA66F" w14:textId="77777777" w:rsidR="001E0054" w:rsidRPr="00240D11" w:rsidRDefault="001E0054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DA8F9" w14:textId="77777777" w:rsidR="001E0054" w:rsidRPr="009B64E4" w:rsidRDefault="001E0054" w:rsidP="00E76658">
    <w:pPr>
      <w:ind w:right="-233"/>
      <w:jc w:val="thaiDistribute"/>
      <w:rPr>
        <w:rFonts w:ascii="Angsana New" w:hAnsi="Angsana New"/>
        <w:b/>
        <w:bCs/>
        <w:sz w:val="32"/>
        <w:szCs w:val="32"/>
        <w:cs/>
        <w:lang w:val="en-GB"/>
      </w:rPr>
    </w:pPr>
    <w:r>
      <w:rPr>
        <w:rFonts w:hint="cs"/>
        <w:b/>
        <w:bCs/>
        <w:sz w:val="32"/>
        <w:szCs w:val="32"/>
        <w:cs/>
        <w:lang w:val="th-TH"/>
      </w:rPr>
      <w:t>ทรัสต์เพื่อการลงทุนในอสังหาริมทรัพย์</w:t>
    </w:r>
    <w:r w:rsidRPr="009B64E4">
      <w:rPr>
        <w:b/>
        <w:bCs/>
        <w:sz w:val="32"/>
        <w:szCs w:val="32"/>
        <w:cs/>
        <w:lang w:val="en-GB"/>
      </w:rPr>
      <w:t>และสิทธิการเช่า</w:t>
    </w:r>
    <w:r w:rsidRPr="009B64E4">
      <w:rPr>
        <w:b/>
        <w:bCs/>
        <w:sz w:val="32"/>
        <w:szCs w:val="32"/>
        <w:cs/>
        <w:lang w:val="th-TH"/>
      </w:rPr>
      <w:t>ดุสิตธานี</w:t>
    </w:r>
    <w:r>
      <w:rPr>
        <w:rFonts w:hint="cs"/>
        <w:b/>
        <w:bCs/>
        <w:sz w:val="32"/>
        <w:szCs w:val="32"/>
        <w:cs/>
        <w:lang w:val="th-TH"/>
      </w:rPr>
      <w:t xml:space="preserve"> และบริษัทย่อย</w:t>
    </w:r>
  </w:p>
  <w:p w14:paraId="07682DFE" w14:textId="25BC024B" w:rsidR="001E0054" w:rsidRDefault="001E0054" w:rsidP="00E76658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393F36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น</w:t>
    </w:r>
    <w:r>
      <w:rPr>
        <w:rFonts w:ascii="Angsana New" w:hAnsi="Angsana New" w:hint="cs"/>
        <w:b w:val="0"/>
        <w:bCs/>
        <w:sz w:val="32"/>
        <w:szCs w:val="32"/>
        <w:rtl/>
        <w:cs/>
      </w:rPr>
      <w:t xml:space="preserve"> </w:t>
    </w:r>
    <w:r>
      <w:rPr>
        <w:rFonts w:ascii="Angsana New" w:hAnsi="Angsana New"/>
        <w:b w:val="0"/>
        <w:bCs/>
        <w:sz w:val="32"/>
        <w:szCs w:val="32"/>
      </w:rPr>
      <w:br/>
    </w: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ปีสิ้นสุดวันที่ </w:t>
    </w:r>
    <w:r w:rsidR="00CB51BF" w:rsidRPr="00CB51BF">
      <w:rPr>
        <w:rFonts w:ascii="Angsana New" w:hAnsi="Angsana New" w:hint="cs"/>
        <w:bCs/>
        <w:sz w:val="32"/>
        <w:szCs w:val="32"/>
        <w:lang w:val="en-US" w:bidi="th-TH"/>
      </w:rPr>
      <w:t>3</w:t>
    </w:r>
    <w:r w:rsidR="00CB51BF" w:rsidRPr="00CB51BF">
      <w:rPr>
        <w:rFonts w:ascii="Angsana New" w:hAnsi="Angsana New"/>
        <w:bCs/>
        <w:sz w:val="32"/>
        <w:szCs w:val="32"/>
        <w:lang w:val="en-US" w:bidi="th-TH"/>
      </w:rPr>
      <w:t>1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 ธันวาคม </w:t>
    </w:r>
    <w:r w:rsidR="00CB51BF" w:rsidRPr="00CB51BF">
      <w:rPr>
        <w:rFonts w:ascii="Angsana New" w:hAnsi="Angsana New"/>
        <w:bCs/>
        <w:sz w:val="32"/>
        <w:szCs w:val="32"/>
        <w:lang w:val="en-US" w:bidi="th-TH"/>
      </w:rPr>
      <w:t>2563</w:t>
    </w:r>
  </w:p>
  <w:p w14:paraId="59AA7B7E" w14:textId="77777777" w:rsidR="001E0054" w:rsidRPr="00E76658" w:rsidRDefault="001E0054" w:rsidP="00E766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A7F74"/>
    <w:multiLevelType w:val="hybridMultilevel"/>
    <w:tmpl w:val="08AC0E62"/>
    <w:lvl w:ilvl="0" w:tplc="FDE4DBD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89D"/>
    <w:multiLevelType w:val="hybridMultilevel"/>
    <w:tmpl w:val="23C830A8"/>
    <w:lvl w:ilvl="0" w:tplc="2128521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71C29"/>
    <w:multiLevelType w:val="hybridMultilevel"/>
    <w:tmpl w:val="7032AE3E"/>
    <w:lvl w:ilvl="0" w:tplc="7C9CF8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45C4712"/>
    <w:multiLevelType w:val="hybridMultilevel"/>
    <w:tmpl w:val="939EC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F2B7518"/>
    <w:multiLevelType w:val="hybridMultilevel"/>
    <w:tmpl w:val="B0289232"/>
    <w:lvl w:ilvl="0" w:tplc="0F742C16">
      <w:start w:val="1"/>
      <w:numFmt w:val="thaiLetters"/>
      <w:lvlText w:val="(%1)"/>
      <w:lvlJc w:val="left"/>
      <w:pPr>
        <w:ind w:left="936" w:hanging="360"/>
      </w:pPr>
      <w:rPr>
        <w:rFonts w:ascii="Times New Roman" w:hAnsi="Times New Roman" w:cs="Times New Roman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 w15:restartNumberingAfterBreak="0">
    <w:nsid w:val="21E74445"/>
    <w:multiLevelType w:val="hybridMultilevel"/>
    <w:tmpl w:val="22FC6704"/>
    <w:lvl w:ilvl="0" w:tplc="5C6CF91A">
      <w:start w:val="15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24C42CE9"/>
    <w:multiLevelType w:val="hybridMultilevel"/>
    <w:tmpl w:val="803AAFF8"/>
    <w:lvl w:ilvl="0" w:tplc="0150D178">
      <w:start w:val="1"/>
      <w:numFmt w:val="thaiLetters"/>
      <w:lvlText w:val="(%1)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AF5C78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A7792"/>
    <w:multiLevelType w:val="hybridMultilevel"/>
    <w:tmpl w:val="2C5E8D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4A3516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AF6F3D"/>
    <w:multiLevelType w:val="hybridMultilevel"/>
    <w:tmpl w:val="FC68E006"/>
    <w:lvl w:ilvl="0" w:tplc="4DAE8E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DA5E04"/>
    <w:multiLevelType w:val="hybridMultilevel"/>
    <w:tmpl w:val="7BCCC51A"/>
    <w:lvl w:ilvl="0" w:tplc="19DEBE2E">
      <w:start w:val="1"/>
      <w:numFmt w:val="thaiLetters"/>
      <w:lvlText w:val="(%1)"/>
      <w:lvlJc w:val="left"/>
      <w:pPr>
        <w:ind w:left="720" w:hanging="54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47263C93"/>
    <w:multiLevelType w:val="multilevel"/>
    <w:tmpl w:val="82F2F8D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93511FB"/>
    <w:multiLevelType w:val="hybridMultilevel"/>
    <w:tmpl w:val="57827168"/>
    <w:lvl w:ilvl="0" w:tplc="FFAE6A52">
      <w:start w:val="1"/>
      <w:numFmt w:val="decimal"/>
      <w:lvlText w:val="%1."/>
      <w:lvlJc w:val="left"/>
      <w:pPr>
        <w:ind w:left="922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1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F4B1138"/>
    <w:multiLevelType w:val="hybridMultilevel"/>
    <w:tmpl w:val="F55696DE"/>
    <w:lvl w:ilvl="0" w:tplc="65A62236">
      <w:start w:val="1"/>
      <w:numFmt w:val="decimal"/>
      <w:lvlText w:val="%1.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3" w15:restartNumberingAfterBreak="0">
    <w:nsid w:val="603E072C"/>
    <w:multiLevelType w:val="hybridMultilevel"/>
    <w:tmpl w:val="0BF2B236"/>
    <w:lvl w:ilvl="0" w:tplc="5400F776">
      <w:start w:val="1"/>
      <w:numFmt w:val="bullet"/>
      <w:lvlText w:val="-"/>
      <w:lvlJc w:val="left"/>
      <w:pPr>
        <w:ind w:left="124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FE7AE1"/>
    <w:multiLevelType w:val="hybridMultilevel"/>
    <w:tmpl w:val="6472C970"/>
    <w:lvl w:ilvl="0" w:tplc="F6D887A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69D5715C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F061760"/>
    <w:multiLevelType w:val="hybridMultilevel"/>
    <w:tmpl w:val="401E2C50"/>
    <w:lvl w:ilvl="0" w:tplc="F91684A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B7D457B"/>
    <w:multiLevelType w:val="hybridMultilevel"/>
    <w:tmpl w:val="712AE02E"/>
    <w:lvl w:ilvl="0" w:tplc="6E787AF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5"/>
  </w:num>
  <w:num w:numId="5">
    <w:abstractNumId w:val="13"/>
  </w:num>
  <w:num w:numId="6">
    <w:abstractNumId w:val="24"/>
  </w:num>
  <w:num w:numId="7">
    <w:abstractNumId w:val="28"/>
  </w:num>
  <w:num w:numId="8">
    <w:abstractNumId w:val="19"/>
  </w:num>
  <w:num w:numId="9">
    <w:abstractNumId w:val="14"/>
  </w:num>
  <w:num w:numId="10">
    <w:abstractNumId w:val="17"/>
  </w:num>
  <w:num w:numId="11">
    <w:abstractNumId w:val="15"/>
  </w:num>
  <w:num w:numId="12">
    <w:abstractNumId w:val="18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20"/>
  </w:num>
  <w:num w:numId="16">
    <w:abstractNumId w:val="27"/>
  </w:num>
  <w:num w:numId="17">
    <w:abstractNumId w:val="0"/>
  </w:num>
  <w:num w:numId="18">
    <w:abstractNumId w:val="1"/>
  </w:num>
  <w:num w:numId="19">
    <w:abstractNumId w:val="30"/>
  </w:num>
  <w:num w:numId="20">
    <w:abstractNumId w:val="16"/>
  </w:num>
  <w:num w:numId="21">
    <w:abstractNumId w:val="6"/>
  </w:num>
  <w:num w:numId="22">
    <w:abstractNumId w:val="23"/>
  </w:num>
  <w:num w:numId="23">
    <w:abstractNumId w:val="29"/>
  </w:num>
  <w:num w:numId="24">
    <w:abstractNumId w:val="25"/>
  </w:num>
  <w:num w:numId="25">
    <w:abstractNumId w:val="2"/>
  </w:num>
  <w:num w:numId="26">
    <w:abstractNumId w:val="8"/>
  </w:num>
  <w:num w:numId="27">
    <w:abstractNumId w:val="12"/>
  </w:num>
  <w:num w:numId="28">
    <w:abstractNumId w:val="7"/>
  </w:num>
  <w:num w:numId="29">
    <w:abstractNumId w:val="9"/>
  </w:num>
  <w:num w:numId="30">
    <w:abstractNumId w:val="21"/>
  </w:num>
  <w:num w:numId="31">
    <w:abstractNumId w:val="31"/>
  </w:num>
  <w:num w:numId="32">
    <w:abstractNumId w:val="3"/>
  </w:num>
  <w:num w:numId="33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8E"/>
    <w:rsid w:val="000019C7"/>
    <w:rsid w:val="00002354"/>
    <w:rsid w:val="000027AB"/>
    <w:rsid w:val="00003C4A"/>
    <w:rsid w:val="0000523F"/>
    <w:rsid w:val="00005ACB"/>
    <w:rsid w:val="000061B5"/>
    <w:rsid w:val="00007530"/>
    <w:rsid w:val="00010B38"/>
    <w:rsid w:val="00010C1A"/>
    <w:rsid w:val="00010EAE"/>
    <w:rsid w:val="000115E1"/>
    <w:rsid w:val="00011603"/>
    <w:rsid w:val="00011B80"/>
    <w:rsid w:val="00011DD5"/>
    <w:rsid w:val="000131EA"/>
    <w:rsid w:val="000132F9"/>
    <w:rsid w:val="0001416C"/>
    <w:rsid w:val="000143C3"/>
    <w:rsid w:val="00016AB4"/>
    <w:rsid w:val="00017136"/>
    <w:rsid w:val="00017F1C"/>
    <w:rsid w:val="00020372"/>
    <w:rsid w:val="0002045A"/>
    <w:rsid w:val="00020595"/>
    <w:rsid w:val="00020A62"/>
    <w:rsid w:val="00020C4C"/>
    <w:rsid w:val="00020D43"/>
    <w:rsid w:val="00021B84"/>
    <w:rsid w:val="00021D86"/>
    <w:rsid w:val="000230B9"/>
    <w:rsid w:val="00023E11"/>
    <w:rsid w:val="0002424D"/>
    <w:rsid w:val="0002484C"/>
    <w:rsid w:val="00025269"/>
    <w:rsid w:val="000256A2"/>
    <w:rsid w:val="000263B7"/>
    <w:rsid w:val="00026B1D"/>
    <w:rsid w:val="00026D24"/>
    <w:rsid w:val="00026D96"/>
    <w:rsid w:val="000275F1"/>
    <w:rsid w:val="00027F75"/>
    <w:rsid w:val="000304E0"/>
    <w:rsid w:val="00030F9A"/>
    <w:rsid w:val="000312D8"/>
    <w:rsid w:val="000313B0"/>
    <w:rsid w:val="000314D5"/>
    <w:rsid w:val="000315E3"/>
    <w:rsid w:val="00031697"/>
    <w:rsid w:val="000329C8"/>
    <w:rsid w:val="000339B8"/>
    <w:rsid w:val="00033BC3"/>
    <w:rsid w:val="00033E0C"/>
    <w:rsid w:val="000341BF"/>
    <w:rsid w:val="0003431E"/>
    <w:rsid w:val="00034BF0"/>
    <w:rsid w:val="00035AA5"/>
    <w:rsid w:val="00035C29"/>
    <w:rsid w:val="0003616D"/>
    <w:rsid w:val="00036425"/>
    <w:rsid w:val="00037A64"/>
    <w:rsid w:val="00037B04"/>
    <w:rsid w:val="00040BED"/>
    <w:rsid w:val="000413A6"/>
    <w:rsid w:val="00041A06"/>
    <w:rsid w:val="00042C7F"/>
    <w:rsid w:val="00043F18"/>
    <w:rsid w:val="00044B66"/>
    <w:rsid w:val="0004544B"/>
    <w:rsid w:val="000454F3"/>
    <w:rsid w:val="00045911"/>
    <w:rsid w:val="00045EAB"/>
    <w:rsid w:val="00046C59"/>
    <w:rsid w:val="00046DB0"/>
    <w:rsid w:val="00046DCD"/>
    <w:rsid w:val="00047188"/>
    <w:rsid w:val="0004738A"/>
    <w:rsid w:val="0004745E"/>
    <w:rsid w:val="00047546"/>
    <w:rsid w:val="00047926"/>
    <w:rsid w:val="00047B9A"/>
    <w:rsid w:val="0005011D"/>
    <w:rsid w:val="000505E4"/>
    <w:rsid w:val="0005068F"/>
    <w:rsid w:val="00050F5A"/>
    <w:rsid w:val="00051BFC"/>
    <w:rsid w:val="00053100"/>
    <w:rsid w:val="000537DF"/>
    <w:rsid w:val="00054403"/>
    <w:rsid w:val="000546FE"/>
    <w:rsid w:val="000549B5"/>
    <w:rsid w:val="00055675"/>
    <w:rsid w:val="00055960"/>
    <w:rsid w:val="00055D63"/>
    <w:rsid w:val="0005707A"/>
    <w:rsid w:val="000573E4"/>
    <w:rsid w:val="000574DA"/>
    <w:rsid w:val="000602DC"/>
    <w:rsid w:val="0006137F"/>
    <w:rsid w:val="0006145D"/>
    <w:rsid w:val="00061E16"/>
    <w:rsid w:val="00062151"/>
    <w:rsid w:val="000622B0"/>
    <w:rsid w:val="000625CE"/>
    <w:rsid w:val="00062C34"/>
    <w:rsid w:val="000630BD"/>
    <w:rsid w:val="00063100"/>
    <w:rsid w:val="0006322F"/>
    <w:rsid w:val="00064114"/>
    <w:rsid w:val="000646A7"/>
    <w:rsid w:val="000648B0"/>
    <w:rsid w:val="00064A07"/>
    <w:rsid w:val="00064A3A"/>
    <w:rsid w:val="00064C86"/>
    <w:rsid w:val="000651C0"/>
    <w:rsid w:val="000656E1"/>
    <w:rsid w:val="00065C80"/>
    <w:rsid w:val="00066F83"/>
    <w:rsid w:val="00067194"/>
    <w:rsid w:val="000674D3"/>
    <w:rsid w:val="00067D22"/>
    <w:rsid w:val="0007018D"/>
    <w:rsid w:val="000703F9"/>
    <w:rsid w:val="000707E2"/>
    <w:rsid w:val="00070B32"/>
    <w:rsid w:val="00070B6D"/>
    <w:rsid w:val="00071164"/>
    <w:rsid w:val="00071A72"/>
    <w:rsid w:val="00071D02"/>
    <w:rsid w:val="000730CF"/>
    <w:rsid w:val="0007399D"/>
    <w:rsid w:val="00073CB1"/>
    <w:rsid w:val="000742E5"/>
    <w:rsid w:val="000744FA"/>
    <w:rsid w:val="00074DC0"/>
    <w:rsid w:val="0007509B"/>
    <w:rsid w:val="000751B4"/>
    <w:rsid w:val="000754D3"/>
    <w:rsid w:val="000759E5"/>
    <w:rsid w:val="00075A6C"/>
    <w:rsid w:val="00075CC3"/>
    <w:rsid w:val="00075F6F"/>
    <w:rsid w:val="00077B34"/>
    <w:rsid w:val="00077D95"/>
    <w:rsid w:val="0008017A"/>
    <w:rsid w:val="00080969"/>
    <w:rsid w:val="000812E7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3B6"/>
    <w:rsid w:val="00084689"/>
    <w:rsid w:val="00084E31"/>
    <w:rsid w:val="00085694"/>
    <w:rsid w:val="00086AAB"/>
    <w:rsid w:val="00086E5E"/>
    <w:rsid w:val="00087299"/>
    <w:rsid w:val="00087C9A"/>
    <w:rsid w:val="00087EB6"/>
    <w:rsid w:val="00090B7A"/>
    <w:rsid w:val="00090D4D"/>
    <w:rsid w:val="000917EA"/>
    <w:rsid w:val="000934AF"/>
    <w:rsid w:val="00093949"/>
    <w:rsid w:val="00094AC9"/>
    <w:rsid w:val="0009505F"/>
    <w:rsid w:val="0009521D"/>
    <w:rsid w:val="00095337"/>
    <w:rsid w:val="0009538E"/>
    <w:rsid w:val="00096052"/>
    <w:rsid w:val="00096388"/>
    <w:rsid w:val="000968DC"/>
    <w:rsid w:val="00096EEE"/>
    <w:rsid w:val="0009756E"/>
    <w:rsid w:val="00097EEF"/>
    <w:rsid w:val="000A0B11"/>
    <w:rsid w:val="000A11C7"/>
    <w:rsid w:val="000A1A9E"/>
    <w:rsid w:val="000A3BB5"/>
    <w:rsid w:val="000A47E8"/>
    <w:rsid w:val="000A4C8E"/>
    <w:rsid w:val="000A69F0"/>
    <w:rsid w:val="000A6B1D"/>
    <w:rsid w:val="000A6C35"/>
    <w:rsid w:val="000A76F6"/>
    <w:rsid w:val="000A7772"/>
    <w:rsid w:val="000B0BBA"/>
    <w:rsid w:val="000B0E74"/>
    <w:rsid w:val="000B1407"/>
    <w:rsid w:val="000B1A51"/>
    <w:rsid w:val="000B1B44"/>
    <w:rsid w:val="000B21D6"/>
    <w:rsid w:val="000B4771"/>
    <w:rsid w:val="000B4BDA"/>
    <w:rsid w:val="000B4FE2"/>
    <w:rsid w:val="000B61FC"/>
    <w:rsid w:val="000B64A9"/>
    <w:rsid w:val="000B6805"/>
    <w:rsid w:val="000B69DA"/>
    <w:rsid w:val="000B6C15"/>
    <w:rsid w:val="000B6E77"/>
    <w:rsid w:val="000B71ED"/>
    <w:rsid w:val="000B77AC"/>
    <w:rsid w:val="000B78AD"/>
    <w:rsid w:val="000B7A60"/>
    <w:rsid w:val="000C0946"/>
    <w:rsid w:val="000C0B61"/>
    <w:rsid w:val="000C0D65"/>
    <w:rsid w:val="000C118A"/>
    <w:rsid w:val="000C1A62"/>
    <w:rsid w:val="000C2E03"/>
    <w:rsid w:val="000C34EA"/>
    <w:rsid w:val="000C4B8F"/>
    <w:rsid w:val="000C53F1"/>
    <w:rsid w:val="000C5408"/>
    <w:rsid w:val="000C6260"/>
    <w:rsid w:val="000C654B"/>
    <w:rsid w:val="000C680B"/>
    <w:rsid w:val="000C69E7"/>
    <w:rsid w:val="000C6D34"/>
    <w:rsid w:val="000D02D5"/>
    <w:rsid w:val="000D0D11"/>
    <w:rsid w:val="000D1944"/>
    <w:rsid w:val="000D1AB9"/>
    <w:rsid w:val="000D2025"/>
    <w:rsid w:val="000D238C"/>
    <w:rsid w:val="000D27CC"/>
    <w:rsid w:val="000D28C0"/>
    <w:rsid w:val="000D30F7"/>
    <w:rsid w:val="000D3129"/>
    <w:rsid w:val="000D380E"/>
    <w:rsid w:val="000D3865"/>
    <w:rsid w:val="000D3B32"/>
    <w:rsid w:val="000D3BF0"/>
    <w:rsid w:val="000D41FB"/>
    <w:rsid w:val="000D6982"/>
    <w:rsid w:val="000D6C5A"/>
    <w:rsid w:val="000D7082"/>
    <w:rsid w:val="000D75EC"/>
    <w:rsid w:val="000D79DC"/>
    <w:rsid w:val="000D7F02"/>
    <w:rsid w:val="000D7F7A"/>
    <w:rsid w:val="000D7FDD"/>
    <w:rsid w:val="000E026D"/>
    <w:rsid w:val="000E0521"/>
    <w:rsid w:val="000E0A51"/>
    <w:rsid w:val="000E0A74"/>
    <w:rsid w:val="000E1CEA"/>
    <w:rsid w:val="000E1D81"/>
    <w:rsid w:val="000E2845"/>
    <w:rsid w:val="000E2F3D"/>
    <w:rsid w:val="000E32A0"/>
    <w:rsid w:val="000E4BCB"/>
    <w:rsid w:val="000E4D74"/>
    <w:rsid w:val="000E56B6"/>
    <w:rsid w:val="000E58A4"/>
    <w:rsid w:val="000E60CA"/>
    <w:rsid w:val="000E65AE"/>
    <w:rsid w:val="000E6BD2"/>
    <w:rsid w:val="000E6CEA"/>
    <w:rsid w:val="000E735D"/>
    <w:rsid w:val="000E74E0"/>
    <w:rsid w:val="000E7516"/>
    <w:rsid w:val="000E7A45"/>
    <w:rsid w:val="000E7E13"/>
    <w:rsid w:val="000F0C0E"/>
    <w:rsid w:val="000F1E9F"/>
    <w:rsid w:val="000F3351"/>
    <w:rsid w:val="000F3AA6"/>
    <w:rsid w:val="000F4961"/>
    <w:rsid w:val="000F4CD9"/>
    <w:rsid w:val="000F5F28"/>
    <w:rsid w:val="000F6947"/>
    <w:rsid w:val="000F704B"/>
    <w:rsid w:val="000F7443"/>
    <w:rsid w:val="0010035A"/>
    <w:rsid w:val="00100360"/>
    <w:rsid w:val="001012B7"/>
    <w:rsid w:val="001014FC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4DAD"/>
    <w:rsid w:val="00105119"/>
    <w:rsid w:val="001053CE"/>
    <w:rsid w:val="001055AB"/>
    <w:rsid w:val="001058A0"/>
    <w:rsid w:val="001059F8"/>
    <w:rsid w:val="00105C27"/>
    <w:rsid w:val="00105CB6"/>
    <w:rsid w:val="00105CFA"/>
    <w:rsid w:val="00106220"/>
    <w:rsid w:val="00106454"/>
    <w:rsid w:val="00107622"/>
    <w:rsid w:val="001077C4"/>
    <w:rsid w:val="00107BAD"/>
    <w:rsid w:val="001107DB"/>
    <w:rsid w:val="00110EFD"/>
    <w:rsid w:val="00110F10"/>
    <w:rsid w:val="00111491"/>
    <w:rsid w:val="00111AF2"/>
    <w:rsid w:val="00112171"/>
    <w:rsid w:val="00112377"/>
    <w:rsid w:val="00113B61"/>
    <w:rsid w:val="00114070"/>
    <w:rsid w:val="0011494D"/>
    <w:rsid w:val="00114A5D"/>
    <w:rsid w:val="00115547"/>
    <w:rsid w:val="00116845"/>
    <w:rsid w:val="00116DD3"/>
    <w:rsid w:val="00120302"/>
    <w:rsid w:val="00120716"/>
    <w:rsid w:val="00120924"/>
    <w:rsid w:val="00121083"/>
    <w:rsid w:val="001213DB"/>
    <w:rsid w:val="001229AB"/>
    <w:rsid w:val="00122C87"/>
    <w:rsid w:val="00122E8F"/>
    <w:rsid w:val="00123041"/>
    <w:rsid w:val="00123EE9"/>
    <w:rsid w:val="00124623"/>
    <w:rsid w:val="00125164"/>
    <w:rsid w:val="0012534F"/>
    <w:rsid w:val="001260C3"/>
    <w:rsid w:val="0012696B"/>
    <w:rsid w:val="00126C10"/>
    <w:rsid w:val="00127299"/>
    <w:rsid w:val="0013009D"/>
    <w:rsid w:val="0013030D"/>
    <w:rsid w:val="00130B13"/>
    <w:rsid w:val="001310BD"/>
    <w:rsid w:val="001316B5"/>
    <w:rsid w:val="00131CB9"/>
    <w:rsid w:val="00132190"/>
    <w:rsid w:val="001321B2"/>
    <w:rsid w:val="00132612"/>
    <w:rsid w:val="00133774"/>
    <w:rsid w:val="00134220"/>
    <w:rsid w:val="001345DB"/>
    <w:rsid w:val="00134AEA"/>
    <w:rsid w:val="00134F27"/>
    <w:rsid w:val="00135E34"/>
    <w:rsid w:val="00136B3B"/>
    <w:rsid w:val="00136DFE"/>
    <w:rsid w:val="00136F4D"/>
    <w:rsid w:val="0013711E"/>
    <w:rsid w:val="00137123"/>
    <w:rsid w:val="001375D8"/>
    <w:rsid w:val="00137F08"/>
    <w:rsid w:val="001403A6"/>
    <w:rsid w:val="00140B39"/>
    <w:rsid w:val="00140E34"/>
    <w:rsid w:val="00140F68"/>
    <w:rsid w:val="00140FB7"/>
    <w:rsid w:val="00141353"/>
    <w:rsid w:val="001414E0"/>
    <w:rsid w:val="00142EB0"/>
    <w:rsid w:val="00143CE6"/>
    <w:rsid w:val="0014404F"/>
    <w:rsid w:val="00144D61"/>
    <w:rsid w:val="001465B2"/>
    <w:rsid w:val="00147279"/>
    <w:rsid w:val="001472BD"/>
    <w:rsid w:val="0014753A"/>
    <w:rsid w:val="0015067F"/>
    <w:rsid w:val="00150A2B"/>
    <w:rsid w:val="00150CD7"/>
    <w:rsid w:val="00152099"/>
    <w:rsid w:val="00152765"/>
    <w:rsid w:val="00152B69"/>
    <w:rsid w:val="00153008"/>
    <w:rsid w:val="00153AFC"/>
    <w:rsid w:val="00154228"/>
    <w:rsid w:val="0015432B"/>
    <w:rsid w:val="00154DBE"/>
    <w:rsid w:val="00155D9B"/>
    <w:rsid w:val="00155F70"/>
    <w:rsid w:val="001564DB"/>
    <w:rsid w:val="00157F41"/>
    <w:rsid w:val="0016015F"/>
    <w:rsid w:val="00160FCF"/>
    <w:rsid w:val="00161A96"/>
    <w:rsid w:val="00161E83"/>
    <w:rsid w:val="001620C9"/>
    <w:rsid w:val="00162E06"/>
    <w:rsid w:val="00162EF2"/>
    <w:rsid w:val="00163371"/>
    <w:rsid w:val="001637EA"/>
    <w:rsid w:val="001639C6"/>
    <w:rsid w:val="001646DD"/>
    <w:rsid w:val="001649E6"/>
    <w:rsid w:val="00164BD4"/>
    <w:rsid w:val="00165AD4"/>
    <w:rsid w:val="0016677E"/>
    <w:rsid w:val="00166961"/>
    <w:rsid w:val="0016711F"/>
    <w:rsid w:val="001672BD"/>
    <w:rsid w:val="00167B12"/>
    <w:rsid w:val="001707EA"/>
    <w:rsid w:val="00170E03"/>
    <w:rsid w:val="00171D05"/>
    <w:rsid w:val="001727DC"/>
    <w:rsid w:val="00172C5E"/>
    <w:rsid w:val="00172D43"/>
    <w:rsid w:val="00173638"/>
    <w:rsid w:val="001745C1"/>
    <w:rsid w:val="00174961"/>
    <w:rsid w:val="00176283"/>
    <w:rsid w:val="001762F1"/>
    <w:rsid w:val="001765DC"/>
    <w:rsid w:val="001808C6"/>
    <w:rsid w:val="00180C8F"/>
    <w:rsid w:val="00180EEF"/>
    <w:rsid w:val="00180F55"/>
    <w:rsid w:val="0018159A"/>
    <w:rsid w:val="001816AF"/>
    <w:rsid w:val="00181DC8"/>
    <w:rsid w:val="001829C5"/>
    <w:rsid w:val="00182F60"/>
    <w:rsid w:val="001833FE"/>
    <w:rsid w:val="00183B68"/>
    <w:rsid w:val="001842F9"/>
    <w:rsid w:val="00184878"/>
    <w:rsid w:val="001853F3"/>
    <w:rsid w:val="00185761"/>
    <w:rsid w:val="00185908"/>
    <w:rsid w:val="00185D7A"/>
    <w:rsid w:val="001861E7"/>
    <w:rsid w:val="001867F4"/>
    <w:rsid w:val="001869F3"/>
    <w:rsid w:val="00186B44"/>
    <w:rsid w:val="00186D89"/>
    <w:rsid w:val="001871E7"/>
    <w:rsid w:val="00187B3D"/>
    <w:rsid w:val="00187B67"/>
    <w:rsid w:val="00187D86"/>
    <w:rsid w:val="001900B4"/>
    <w:rsid w:val="001901CC"/>
    <w:rsid w:val="001903AA"/>
    <w:rsid w:val="001910E2"/>
    <w:rsid w:val="00191B63"/>
    <w:rsid w:val="00192018"/>
    <w:rsid w:val="0019224C"/>
    <w:rsid w:val="001923FE"/>
    <w:rsid w:val="001934DA"/>
    <w:rsid w:val="00193B33"/>
    <w:rsid w:val="001948C2"/>
    <w:rsid w:val="00194BD3"/>
    <w:rsid w:val="00195EA5"/>
    <w:rsid w:val="00196F9A"/>
    <w:rsid w:val="001971B9"/>
    <w:rsid w:val="00197DB7"/>
    <w:rsid w:val="00197EC9"/>
    <w:rsid w:val="001A1E93"/>
    <w:rsid w:val="001A2886"/>
    <w:rsid w:val="001A2A7E"/>
    <w:rsid w:val="001A2BAC"/>
    <w:rsid w:val="001A3005"/>
    <w:rsid w:val="001A3E4D"/>
    <w:rsid w:val="001A4268"/>
    <w:rsid w:val="001A4424"/>
    <w:rsid w:val="001A4E0C"/>
    <w:rsid w:val="001A4EBB"/>
    <w:rsid w:val="001A5235"/>
    <w:rsid w:val="001A5869"/>
    <w:rsid w:val="001A5DE1"/>
    <w:rsid w:val="001A63AF"/>
    <w:rsid w:val="001A739C"/>
    <w:rsid w:val="001B000C"/>
    <w:rsid w:val="001B11BE"/>
    <w:rsid w:val="001B1C98"/>
    <w:rsid w:val="001B1F8F"/>
    <w:rsid w:val="001B2794"/>
    <w:rsid w:val="001B302B"/>
    <w:rsid w:val="001B34EF"/>
    <w:rsid w:val="001B4CFB"/>
    <w:rsid w:val="001B553A"/>
    <w:rsid w:val="001B56A1"/>
    <w:rsid w:val="001B5D68"/>
    <w:rsid w:val="001B603D"/>
    <w:rsid w:val="001B6159"/>
    <w:rsid w:val="001B6335"/>
    <w:rsid w:val="001B7525"/>
    <w:rsid w:val="001C08CE"/>
    <w:rsid w:val="001C0EEA"/>
    <w:rsid w:val="001C16DA"/>
    <w:rsid w:val="001C1BF0"/>
    <w:rsid w:val="001C1CE3"/>
    <w:rsid w:val="001C1EDD"/>
    <w:rsid w:val="001C1F97"/>
    <w:rsid w:val="001C2E1F"/>
    <w:rsid w:val="001C4035"/>
    <w:rsid w:val="001C4394"/>
    <w:rsid w:val="001C46AE"/>
    <w:rsid w:val="001C477C"/>
    <w:rsid w:val="001C4D13"/>
    <w:rsid w:val="001C6632"/>
    <w:rsid w:val="001C6FAB"/>
    <w:rsid w:val="001C70A6"/>
    <w:rsid w:val="001C70DE"/>
    <w:rsid w:val="001C7589"/>
    <w:rsid w:val="001C775D"/>
    <w:rsid w:val="001D13B9"/>
    <w:rsid w:val="001D19DD"/>
    <w:rsid w:val="001D1A7B"/>
    <w:rsid w:val="001D1D1C"/>
    <w:rsid w:val="001D1EC8"/>
    <w:rsid w:val="001D218A"/>
    <w:rsid w:val="001D291D"/>
    <w:rsid w:val="001D292B"/>
    <w:rsid w:val="001D393B"/>
    <w:rsid w:val="001D3CC5"/>
    <w:rsid w:val="001D3FB3"/>
    <w:rsid w:val="001D42D2"/>
    <w:rsid w:val="001D4BC1"/>
    <w:rsid w:val="001D5241"/>
    <w:rsid w:val="001D55C9"/>
    <w:rsid w:val="001D57CC"/>
    <w:rsid w:val="001D5BF0"/>
    <w:rsid w:val="001D6377"/>
    <w:rsid w:val="001D6C86"/>
    <w:rsid w:val="001D6E19"/>
    <w:rsid w:val="001D6F60"/>
    <w:rsid w:val="001D7310"/>
    <w:rsid w:val="001D7728"/>
    <w:rsid w:val="001D798D"/>
    <w:rsid w:val="001D7991"/>
    <w:rsid w:val="001E0054"/>
    <w:rsid w:val="001E010C"/>
    <w:rsid w:val="001E1C75"/>
    <w:rsid w:val="001E1CDB"/>
    <w:rsid w:val="001E1D7D"/>
    <w:rsid w:val="001E1F35"/>
    <w:rsid w:val="001E204C"/>
    <w:rsid w:val="001E27F5"/>
    <w:rsid w:val="001E28B4"/>
    <w:rsid w:val="001E2AAC"/>
    <w:rsid w:val="001E30F0"/>
    <w:rsid w:val="001E36DE"/>
    <w:rsid w:val="001E382C"/>
    <w:rsid w:val="001E5175"/>
    <w:rsid w:val="001E52C1"/>
    <w:rsid w:val="001E557C"/>
    <w:rsid w:val="001E667A"/>
    <w:rsid w:val="001E7121"/>
    <w:rsid w:val="001E7602"/>
    <w:rsid w:val="001E785F"/>
    <w:rsid w:val="001E789C"/>
    <w:rsid w:val="001F04E5"/>
    <w:rsid w:val="001F05CA"/>
    <w:rsid w:val="001F1210"/>
    <w:rsid w:val="001F146F"/>
    <w:rsid w:val="001F19CB"/>
    <w:rsid w:val="001F1A7A"/>
    <w:rsid w:val="001F1C2E"/>
    <w:rsid w:val="001F22B1"/>
    <w:rsid w:val="001F2517"/>
    <w:rsid w:val="001F2F91"/>
    <w:rsid w:val="001F33C3"/>
    <w:rsid w:val="001F34E4"/>
    <w:rsid w:val="001F3AFB"/>
    <w:rsid w:val="001F54DC"/>
    <w:rsid w:val="001F5625"/>
    <w:rsid w:val="001F5754"/>
    <w:rsid w:val="001F5C6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12D6"/>
    <w:rsid w:val="0020178D"/>
    <w:rsid w:val="00201803"/>
    <w:rsid w:val="00201C3A"/>
    <w:rsid w:val="002027BE"/>
    <w:rsid w:val="00202D37"/>
    <w:rsid w:val="00203109"/>
    <w:rsid w:val="002035C2"/>
    <w:rsid w:val="00203B06"/>
    <w:rsid w:val="00203F89"/>
    <w:rsid w:val="0020448B"/>
    <w:rsid w:val="00204B6D"/>
    <w:rsid w:val="00204D9D"/>
    <w:rsid w:val="002053D5"/>
    <w:rsid w:val="00205771"/>
    <w:rsid w:val="00206DB8"/>
    <w:rsid w:val="00207117"/>
    <w:rsid w:val="00207120"/>
    <w:rsid w:val="002074A7"/>
    <w:rsid w:val="0020766F"/>
    <w:rsid w:val="0020768A"/>
    <w:rsid w:val="0021056F"/>
    <w:rsid w:val="002106A6"/>
    <w:rsid w:val="002106CE"/>
    <w:rsid w:val="00210AFA"/>
    <w:rsid w:val="00211981"/>
    <w:rsid w:val="002125F7"/>
    <w:rsid w:val="00212C60"/>
    <w:rsid w:val="00212D8B"/>
    <w:rsid w:val="002136F8"/>
    <w:rsid w:val="002138F0"/>
    <w:rsid w:val="00213F06"/>
    <w:rsid w:val="0021516E"/>
    <w:rsid w:val="00215236"/>
    <w:rsid w:val="0021543C"/>
    <w:rsid w:val="002162E1"/>
    <w:rsid w:val="002165CE"/>
    <w:rsid w:val="0021661B"/>
    <w:rsid w:val="00216CFD"/>
    <w:rsid w:val="002177BC"/>
    <w:rsid w:val="00220B33"/>
    <w:rsid w:val="00220FFB"/>
    <w:rsid w:val="00221929"/>
    <w:rsid w:val="002219A0"/>
    <w:rsid w:val="00221C90"/>
    <w:rsid w:val="00221DCD"/>
    <w:rsid w:val="00222220"/>
    <w:rsid w:val="0022252B"/>
    <w:rsid w:val="002235A1"/>
    <w:rsid w:val="00223735"/>
    <w:rsid w:val="0022381A"/>
    <w:rsid w:val="00223936"/>
    <w:rsid w:val="00223D8D"/>
    <w:rsid w:val="002240C1"/>
    <w:rsid w:val="002242CA"/>
    <w:rsid w:val="00224C50"/>
    <w:rsid w:val="00224F11"/>
    <w:rsid w:val="00225A54"/>
    <w:rsid w:val="0022623F"/>
    <w:rsid w:val="00226A40"/>
    <w:rsid w:val="00226A76"/>
    <w:rsid w:val="00227A8F"/>
    <w:rsid w:val="0023052C"/>
    <w:rsid w:val="0023083D"/>
    <w:rsid w:val="00230971"/>
    <w:rsid w:val="0023117C"/>
    <w:rsid w:val="00231242"/>
    <w:rsid w:val="00231387"/>
    <w:rsid w:val="0023163C"/>
    <w:rsid w:val="002316D7"/>
    <w:rsid w:val="00231B51"/>
    <w:rsid w:val="00231FA7"/>
    <w:rsid w:val="00232A33"/>
    <w:rsid w:val="00233024"/>
    <w:rsid w:val="00233F85"/>
    <w:rsid w:val="00234889"/>
    <w:rsid w:val="00234B84"/>
    <w:rsid w:val="0023501E"/>
    <w:rsid w:val="00235384"/>
    <w:rsid w:val="00237EB8"/>
    <w:rsid w:val="00240217"/>
    <w:rsid w:val="00240479"/>
    <w:rsid w:val="002404E0"/>
    <w:rsid w:val="00240509"/>
    <w:rsid w:val="00240BCA"/>
    <w:rsid w:val="00240D11"/>
    <w:rsid w:val="00241019"/>
    <w:rsid w:val="00241167"/>
    <w:rsid w:val="00241682"/>
    <w:rsid w:val="002417F3"/>
    <w:rsid w:val="002418C9"/>
    <w:rsid w:val="0024340C"/>
    <w:rsid w:val="00243D37"/>
    <w:rsid w:val="00243E9A"/>
    <w:rsid w:val="00243EBF"/>
    <w:rsid w:val="00244002"/>
    <w:rsid w:val="00244266"/>
    <w:rsid w:val="00244AFB"/>
    <w:rsid w:val="0024541C"/>
    <w:rsid w:val="00245732"/>
    <w:rsid w:val="0024582D"/>
    <w:rsid w:val="00245D08"/>
    <w:rsid w:val="00246295"/>
    <w:rsid w:val="002471D4"/>
    <w:rsid w:val="002515D1"/>
    <w:rsid w:val="0025179F"/>
    <w:rsid w:val="002518F2"/>
    <w:rsid w:val="00251BBD"/>
    <w:rsid w:val="00252146"/>
    <w:rsid w:val="002527C9"/>
    <w:rsid w:val="00252B5C"/>
    <w:rsid w:val="00252CE3"/>
    <w:rsid w:val="0025369B"/>
    <w:rsid w:val="00253FEA"/>
    <w:rsid w:val="00254E1B"/>
    <w:rsid w:val="0025721E"/>
    <w:rsid w:val="002579FB"/>
    <w:rsid w:val="00257E2F"/>
    <w:rsid w:val="0026014E"/>
    <w:rsid w:val="00260202"/>
    <w:rsid w:val="00261504"/>
    <w:rsid w:val="00261B0C"/>
    <w:rsid w:val="00261E6F"/>
    <w:rsid w:val="00261F1B"/>
    <w:rsid w:val="00262024"/>
    <w:rsid w:val="002622D9"/>
    <w:rsid w:val="00262404"/>
    <w:rsid w:val="00262A54"/>
    <w:rsid w:val="00262EBD"/>
    <w:rsid w:val="002643CE"/>
    <w:rsid w:val="00264AED"/>
    <w:rsid w:val="00265158"/>
    <w:rsid w:val="0026571C"/>
    <w:rsid w:val="00265A63"/>
    <w:rsid w:val="002663C2"/>
    <w:rsid w:val="00266BD3"/>
    <w:rsid w:val="00266EB0"/>
    <w:rsid w:val="00267537"/>
    <w:rsid w:val="002675B4"/>
    <w:rsid w:val="00267A04"/>
    <w:rsid w:val="00270023"/>
    <w:rsid w:val="00270839"/>
    <w:rsid w:val="00270C33"/>
    <w:rsid w:val="00270F3A"/>
    <w:rsid w:val="00270F42"/>
    <w:rsid w:val="00271591"/>
    <w:rsid w:val="00271861"/>
    <w:rsid w:val="00272714"/>
    <w:rsid w:val="00272F3E"/>
    <w:rsid w:val="0027300A"/>
    <w:rsid w:val="00273299"/>
    <w:rsid w:val="0027368F"/>
    <w:rsid w:val="00273C35"/>
    <w:rsid w:val="00273E91"/>
    <w:rsid w:val="002747CB"/>
    <w:rsid w:val="00274F39"/>
    <w:rsid w:val="00275011"/>
    <w:rsid w:val="00275C95"/>
    <w:rsid w:val="00275F65"/>
    <w:rsid w:val="0027607F"/>
    <w:rsid w:val="00276354"/>
    <w:rsid w:val="00277480"/>
    <w:rsid w:val="00277554"/>
    <w:rsid w:val="002778AE"/>
    <w:rsid w:val="00280740"/>
    <w:rsid w:val="00280B29"/>
    <w:rsid w:val="00280E38"/>
    <w:rsid w:val="002819B3"/>
    <w:rsid w:val="0028208B"/>
    <w:rsid w:val="00282C1C"/>
    <w:rsid w:val="002836E1"/>
    <w:rsid w:val="00284AC0"/>
    <w:rsid w:val="00285F54"/>
    <w:rsid w:val="00286016"/>
    <w:rsid w:val="002866FD"/>
    <w:rsid w:val="002868C6"/>
    <w:rsid w:val="0028692F"/>
    <w:rsid w:val="00286DD4"/>
    <w:rsid w:val="00287394"/>
    <w:rsid w:val="00290222"/>
    <w:rsid w:val="00291283"/>
    <w:rsid w:val="002915C8"/>
    <w:rsid w:val="002920CC"/>
    <w:rsid w:val="00292126"/>
    <w:rsid w:val="00292399"/>
    <w:rsid w:val="00292A30"/>
    <w:rsid w:val="00293089"/>
    <w:rsid w:val="002931E4"/>
    <w:rsid w:val="00293262"/>
    <w:rsid w:val="00293714"/>
    <w:rsid w:val="00293941"/>
    <w:rsid w:val="00293997"/>
    <w:rsid w:val="002939AC"/>
    <w:rsid w:val="00293A2B"/>
    <w:rsid w:val="00294889"/>
    <w:rsid w:val="00294BB1"/>
    <w:rsid w:val="00294C43"/>
    <w:rsid w:val="0029523D"/>
    <w:rsid w:val="002953E3"/>
    <w:rsid w:val="002962FB"/>
    <w:rsid w:val="00296BE8"/>
    <w:rsid w:val="00297510"/>
    <w:rsid w:val="00297648"/>
    <w:rsid w:val="002976EE"/>
    <w:rsid w:val="00297A86"/>
    <w:rsid w:val="002A0254"/>
    <w:rsid w:val="002A22DB"/>
    <w:rsid w:val="002A36A1"/>
    <w:rsid w:val="002A3F40"/>
    <w:rsid w:val="002A5AA8"/>
    <w:rsid w:val="002A5C13"/>
    <w:rsid w:val="002A604F"/>
    <w:rsid w:val="002A6123"/>
    <w:rsid w:val="002A6345"/>
    <w:rsid w:val="002A6A23"/>
    <w:rsid w:val="002A6B83"/>
    <w:rsid w:val="002A7373"/>
    <w:rsid w:val="002A7BA0"/>
    <w:rsid w:val="002A7F1D"/>
    <w:rsid w:val="002B0027"/>
    <w:rsid w:val="002B017E"/>
    <w:rsid w:val="002B04D5"/>
    <w:rsid w:val="002B0584"/>
    <w:rsid w:val="002B0969"/>
    <w:rsid w:val="002B0D6D"/>
    <w:rsid w:val="002B233A"/>
    <w:rsid w:val="002B30C8"/>
    <w:rsid w:val="002B320E"/>
    <w:rsid w:val="002B3294"/>
    <w:rsid w:val="002B360D"/>
    <w:rsid w:val="002B4830"/>
    <w:rsid w:val="002B4AFE"/>
    <w:rsid w:val="002B4BE1"/>
    <w:rsid w:val="002B4CFC"/>
    <w:rsid w:val="002B5272"/>
    <w:rsid w:val="002B54F4"/>
    <w:rsid w:val="002B5638"/>
    <w:rsid w:val="002B5796"/>
    <w:rsid w:val="002B6ACD"/>
    <w:rsid w:val="002B6E91"/>
    <w:rsid w:val="002B6F7C"/>
    <w:rsid w:val="002C0429"/>
    <w:rsid w:val="002C0A2B"/>
    <w:rsid w:val="002C13BE"/>
    <w:rsid w:val="002C14EF"/>
    <w:rsid w:val="002C333C"/>
    <w:rsid w:val="002C34A7"/>
    <w:rsid w:val="002C3668"/>
    <w:rsid w:val="002C40ED"/>
    <w:rsid w:val="002C4C94"/>
    <w:rsid w:val="002C5603"/>
    <w:rsid w:val="002C6CC7"/>
    <w:rsid w:val="002C6CED"/>
    <w:rsid w:val="002C6D37"/>
    <w:rsid w:val="002C718D"/>
    <w:rsid w:val="002C76F2"/>
    <w:rsid w:val="002D051B"/>
    <w:rsid w:val="002D0D86"/>
    <w:rsid w:val="002D0E69"/>
    <w:rsid w:val="002D1181"/>
    <w:rsid w:val="002D14A3"/>
    <w:rsid w:val="002D1927"/>
    <w:rsid w:val="002D1F64"/>
    <w:rsid w:val="002D2E69"/>
    <w:rsid w:val="002D3085"/>
    <w:rsid w:val="002D4906"/>
    <w:rsid w:val="002D4A34"/>
    <w:rsid w:val="002D642B"/>
    <w:rsid w:val="002D67C1"/>
    <w:rsid w:val="002D715B"/>
    <w:rsid w:val="002D7566"/>
    <w:rsid w:val="002D768E"/>
    <w:rsid w:val="002E0212"/>
    <w:rsid w:val="002E10D2"/>
    <w:rsid w:val="002E1522"/>
    <w:rsid w:val="002E15C0"/>
    <w:rsid w:val="002E2301"/>
    <w:rsid w:val="002E2717"/>
    <w:rsid w:val="002E2783"/>
    <w:rsid w:val="002E2D33"/>
    <w:rsid w:val="002E30E6"/>
    <w:rsid w:val="002E3123"/>
    <w:rsid w:val="002E3D38"/>
    <w:rsid w:val="002E4322"/>
    <w:rsid w:val="002E49BC"/>
    <w:rsid w:val="002E518D"/>
    <w:rsid w:val="002E52C5"/>
    <w:rsid w:val="002E53F3"/>
    <w:rsid w:val="002E595B"/>
    <w:rsid w:val="002E59ED"/>
    <w:rsid w:val="002E5BFF"/>
    <w:rsid w:val="002E633F"/>
    <w:rsid w:val="002E765B"/>
    <w:rsid w:val="002E7D4B"/>
    <w:rsid w:val="002E7D6D"/>
    <w:rsid w:val="002F0020"/>
    <w:rsid w:val="002F10B3"/>
    <w:rsid w:val="002F1829"/>
    <w:rsid w:val="002F1CD1"/>
    <w:rsid w:val="002F220C"/>
    <w:rsid w:val="002F2533"/>
    <w:rsid w:val="002F2C50"/>
    <w:rsid w:val="002F3721"/>
    <w:rsid w:val="002F3FEA"/>
    <w:rsid w:val="002F42E2"/>
    <w:rsid w:val="002F44F5"/>
    <w:rsid w:val="002F4F08"/>
    <w:rsid w:val="002F514B"/>
    <w:rsid w:val="002F54A8"/>
    <w:rsid w:val="002F58A4"/>
    <w:rsid w:val="002F7563"/>
    <w:rsid w:val="00300121"/>
    <w:rsid w:val="0030016A"/>
    <w:rsid w:val="00300675"/>
    <w:rsid w:val="00301149"/>
    <w:rsid w:val="00302038"/>
    <w:rsid w:val="0030208F"/>
    <w:rsid w:val="003021F4"/>
    <w:rsid w:val="00302E89"/>
    <w:rsid w:val="003046E6"/>
    <w:rsid w:val="00305033"/>
    <w:rsid w:val="003057D6"/>
    <w:rsid w:val="00305961"/>
    <w:rsid w:val="003059B5"/>
    <w:rsid w:val="00305D86"/>
    <w:rsid w:val="0030658A"/>
    <w:rsid w:val="00306CFA"/>
    <w:rsid w:val="003073C9"/>
    <w:rsid w:val="00307C72"/>
    <w:rsid w:val="00307F45"/>
    <w:rsid w:val="003103DD"/>
    <w:rsid w:val="00310D6A"/>
    <w:rsid w:val="00311428"/>
    <w:rsid w:val="00311BCF"/>
    <w:rsid w:val="00311D31"/>
    <w:rsid w:val="00312050"/>
    <w:rsid w:val="0031234D"/>
    <w:rsid w:val="00312D55"/>
    <w:rsid w:val="0031366A"/>
    <w:rsid w:val="00313CF8"/>
    <w:rsid w:val="00313EE7"/>
    <w:rsid w:val="00314036"/>
    <w:rsid w:val="00314082"/>
    <w:rsid w:val="00315AA5"/>
    <w:rsid w:val="00316231"/>
    <w:rsid w:val="00317668"/>
    <w:rsid w:val="00317C9A"/>
    <w:rsid w:val="00317D0E"/>
    <w:rsid w:val="003201DC"/>
    <w:rsid w:val="003207C4"/>
    <w:rsid w:val="00320BD0"/>
    <w:rsid w:val="003218A9"/>
    <w:rsid w:val="00321EEF"/>
    <w:rsid w:val="003229C6"/>
    <w:rsid w:val="00322A27"/>
    <w:rsid w:val="00322B53"/>
    <w:rsid w:val="00322D30"/>
    <w:rsid w:val="00323D42"/>
    <w:rsid w:val="003241E0"/>
    <w:rsid w:val="00325007"/>
    <w:rsid w:val="003255FC"/>
    <w:rsid w:val="003258FF"/>
    <w:rsid w:val="00325BF4"/>
    <w:rsid w:val="00325C70"/>
    <w:rsid w:val="00325FD5"/>
    <w:rsid w:val="003265A9"/>
    <w:rsid w:val="0032679C"/>
    <w:rsid w:val="003271F2"/>
    <w:rsid w:val="0032767C"/>
    <w:rsid w:val="00330A38"/>
    <w:rsid w:val="00330B91"/>
    <w:rsid w:val="00332105"/>
    <w:rsid w:val="0033232A"/>
    <w:rsid w:val="003325C5"/>
    <w:rsid w:val="00332E2E"/>
    <w:rsid w:val="00332EC4"/>
    <w:rsid w:val="00332EFA"/>
    <w:rsid w:val="00333520"/>
    <w:rsid w:val="003335EE"/>
    <w:rsid w:val="00333F3B"/>
    <w:rsid w:val="003341E7"/>
    <w:rsid w:val="003349CB"/>
    <w:rsid w:val="00334A2C"/>
    <w:rsid w:val="00334D9F"/>
    <w:rsid w:val="00335C56"/>
    <w:rsid w:val="00335F81"/>
    <w:rsid w:val="0033703D"/>
    <w:rsid w:val="00337339"/>
    <w:rsid w:val="003409CD"/>
    <w:rsid w:val="003419EE"/>
    <w:rsid w:val="00341D87"/>
    <w:rsid w:val="00342196"/>
    <w:rsid w:val="003426A7"/>
    <w:rsid w:val="00342831"/>
    <w:rsid w:val="00342995"/>
    <w:rsid w:val="00342B7E"/>
    <w:rsid w:val="003433FC"/>
    <w:rsid w:val="00343664"/>
    <w:rsid w:val="0034378A"/>
    <w:rsid w:val="0034431D"/>
    <w:rsid w:val="0034446D"/>
    <w:rsid w:val="003445E6"/>
    <w:rsid w:val="00344735"/>
    <w:rsid w:val="003448B3"/>
    <w:rsid w:val="003448D7"/>
    <w:rsid w:val="00345622"/>
    <w:rsid w:val="00345C86"/>
    <w:rsid w:val="00345ECE"/>
    <w:rsid w:val="00347156"/>
    <w:rsid w:val="00347EA5"/>
    <w:rsid w:val="0035000D"/>
    <w:rsid w:val="003501FB"/>
    <w:rsid w:val="00350B0D"/>
    <w:rsid w:val="003512CD"/>
    <w:rsid w:val="003515F8"/>
    <w:rsid w:val="00351DFF"/>
    <w:rsid w:val="00352823"/>
    <w:rsid w:val="003539BF"/>
    <w:rsid w:val="003539F8"/>
    <w:rsid w:val="00354581"/>
    <w:rsid w:val="003548BF"/>
    <w:rsid w:val="00355147"/>
    <w:rsid w:val="003556D4"/>
    <w:rsid w:val="003557C2"/>
    <w:rsid w:val="00355DE1"/>
    <w:rsid w:val="00356A46"/>
    <w:rsid w:val="00356E4D"/>
    <w:rsid w:val="0035739A"/>
    <w:rsid w:val="003574E5"/>
    <w:rsid w:val="0035770D"/>
    <w:rsid w:val="003578E3"/>
    <w:rsid w:val="00357A8D"/>
    <w:rsid w:val="00357C07"/>
    <w:rsid w:val="00357E59"/>
    <w:rsid w:val="003604E5"/>
    <w:rsid w:val="0036057C"/>
    <w:rsid w:val="003606B4"/>
    <w:rsid w:val="00360DD1"/>
    <w:rsid w:val="00361847"/>
    <w:rsid w:val="003620F1"/>
    <w:rsid w:val="00362DAF"/>
    <w:rsid w:val="00363283"/>
    <w:rsid w:val="00364277"/>
    <w:rsid w:val="00364ED8"/>
    <w:rsid w:val="0036553E"/>
    <w:rsid w:val="00366580"/>
    <w:rsid w:val="00366FE1"/>
    <w:rsid w:val="003670DE"/>
    <w:rsid w:val="00367D67"/>
    <w:rsid w:val="00367F29"/>
    <w:rsid w:val="00370A64"/>
    <w:rsid w:val="0037106F"/>
    <w:rsid w:val="0037130E"/>
    <w:rsid w:val="003718A5"/>
    <w:rsid w:val="00372307"/>
    <w:rsid w:val="00372410"/>
    <w:rsid w:val="003724F8"/>
    <w:rsid w:val="0037310A"/>
    <w:rsid w:val="003735B9"/>
    <w:rsid w:val="00373816"/>
    <w:rsid w:val="00373B2A"/>
    <w:rsid w:val="00373CE9"/>
    <w:rsid w:val="00374A94"/>
    <w:rsid w:val="00375C30"/>
    <w:rsid w:val="00375C4D"/>
    <w:rsid w:val="00375E41"/>
    <w:rsid w:val="003769E2"/>
    <w:rsid w:val="00376B4B"/>
    <w:rsid w:val="00376C59"/>
    <w:rsid w:val="00376E1C"/>
    <w:rsid w:val="00376FD4"/>
    <w:rsid w:val="003778BB"/>
    <w:rsid w:val="0037796B"/>
    <w:rsid w:val="0038030A"/>
    <w:rsid w:val="003804B8"/>
    <w:rsid w:val="003807BB"/>
    <w:rsid w:val="0038086A"/>
    <w:rsid w:val="00380B84"/>
    <w:rsid w:val="00381B8B"/>
    <w:rsid w:val="00382138"/>
    <w:rsid w:val="003821BA"/>
    <w:rsid w:val="00382BD7"/>
    <w:rsid w:val="00382EB1"/>
    <w:rsid w:val="00383A37"/>
    <w:rsid w:val="00383B65"/>
    <w:rsid w:val="00383CF4"/>
    <w:rsid w:val="00384123"/>
    <w:rsid w:val="003841AF"/>
    <w:rsid w:val="003846CF"/>
    <w:rsid w:val="003847EE"/>
    <w:rsid w:val="00384828"/>
    <w:rsid w:val="003849DB"/>
    <w:rsid w:val="00384F6F"/>
    <w:rsid w:val="00385455"/>
    <w:rsid w:val="00385E04"/>
    <w:rsid w:val="00385F92"/>
    <w:rsid w:val="003869BF"/>
    <w:rsid w:val="00387DCC"/>
    <w:rsid w:val="00390116"/>
    <w:rsid w:val="00390F46"/>
    <w:rsid w:val="003913BE"/>
    <w:rsid w:val="00391D76"/>
    <w:rsid w:val="00391E6A"/>
    <w:rsid w:val="00391FA3"/>
    <w:rsid w:val="0039281E"/>
    <w:rsid w:val="00392A32"/>
    <w:rsid w:val="0039323E"/>
    <w:rsid w:val="00393EFB"/>
    <w:rsid w:val="00393F36"/>
    <w:rsid w:val="003944B2"/>
    <w:rsid w:val="003948D0"/>
    <w:rsid w:val="003950A0"/>
    <w:rsid w:val="00395562"/>
    <w:rsid w:val="003958C5"/>
    <w:rsid w:val="00395E0C"/>
    <w:rsid w:val="00395F6C"/>
    <w:rsid w:val="00396A1A"/>
    <w:rsid w:val="003974D1"/>
    <w:rsid w:val="00397F91"/>
    <w:rsid w:val="003A216D"/>
    <w:rsid w:val="003A2AB8"/>
    <w:rsid w:val="003A2B27"/>
    <w:rsid w:val="003A2FF9"/>
    <w:rsid w:val="003A3E1B"/>
    <w:rsid w:val="003A442E"/>
    <w:rsid w:val="003A444F"/>
    <w:rsid w:val="003A4BFF"/>
    <w:rsid w:val="003A5397"/>
    <w:rsid w:val="003A55BC"/>
    <w:rsid w:val="003A5A4A"/>
    <w:rsid w:val="003A5E9B"/>
    <w:rsid w:val="003A5F64"/>
    <w:rsid w:val="003A62AE"/>
    <w:rsid w:val="003A62D7"/>
    <w:rsid w:val="003A63AC"/>
    <w:rsid w:val="003A67EB"/>
    <w:rsid w:val="003A7034"/>
    <w:rsid w:val="003A727C"/>
    <w:rsid w:val="003A7AF1"/>
    <w:rsid w:val="003B0313"/>
    <w:rsid w:val="003B10F4"/>
    <w:rsid w:val="003B1B72"/>
    <w:rsid w:val="003B1F27"/>
    <w:rsid w:val="003B21F7"/>
    <w:rsid w:val="003B22FF"/>
    <w:rsid w:val="003B2A43"/>
    <w:rsid w:val="003B380B"/>
    <w:rsid w:val="003B4E8C"/>
    <w:rsid w:val="003B557F"/>
    <w:rsid w:val="003B55D3"/>
    <w:rsid w:val="003B5711"/>
    <w:rsid w:val="003B5831"/>
    <w:rsid w:val="003B58D6"/>
    <w:rsid w:val="003B5F37"/>
    <w:rsid w:val="003C0453"/>
    <w:rsid w:val="003C092F"/>
    <w:rsid w:val="003C0C79"/>
    <w:rsid w:val="003C2C78"/>
    <w:rsid w:val="003C365F"/>
    <w:rsid w:val="003C3B4B"/>
    <w:rsid w:val="003C419C"/>
    <w:rsid w:val="003C4CD3"/>
    <w:rsid w:val="003C50B0"/>
    <w:rsid w:val="003C5CA9"/>
    <w:rsid w:val="003C6DC9"/>
    <w:rsid w:val="003C6F07"/>
    <w:rsid w:val="003C7CB6"/>
    <w:rsid w:val="003C7F4B"/>
    <w:rsid w:val="003D16EB"/>
    <w:rsid w:val="003D2561"/>
    <w:rsid w:val="003D270C"/>
    <w:rsid w:val="003D27B6"/>
    <w:rsid w:val="003D34EF"/>
    <w:rsid w:val="003D3F17"/>
    <w:rsid w:val="003D4541"/>
    <w:rsid w:val="003D55A8"/>
    <w:rsid w:val="003D65D3"/>
    <w:rsid w:val="003D6C87"/>
    <w:rsid w:val="003D6E5C"/>
    <w:rsid w:val="003D72CF"/>
    <w:rsid w:val="003D7D4A"/>
    <w:rsid w:val="003D7EA9"/>
    <w:rsid w:val="003E01CA"/>
    <w:rsid w:val="003E0B8C"/>
    <w:rsid w:val="003E113F"/>
    <w:rsid w:val="003E1443"/>
    <w:rsid w:val="003E14A3"/>
    <w:rsid w:val="003E1706"/>
    <w:rsid w:val="003E21DE"/>
    <w:rsid w:val="003E2473"/>
    <w:rsid w:val="003E3346"/>
    <w:rsid w:val="003E3676"/>
    <w:rsid w:val="003E3F40"/>
    <w:rsid w:val="003E4082"/>
    <w:rsid w:val="003E4201"/>
    <w:rsid w:val="003E4EE7"/>
    <w:rsid w:val="003E62A5"/>
    <w:rsid w:val="003E639C"/>
    <w:rsid w:val="003E6541"/>
    <w:rsid w:val="003E7071"/>
    <w:rsid w:val="003E7AB0"/>
    <w:rsid w:val="003E7AD9"/>
    <w:rsid w:val="003E7FAF"/>
    <w:rsid w:val="003F0180"/>
    <w:rsid w:val="003F0A1B"/>
    <w:rsid w:val="003F0AF9"/>
    <w:rsid w:val="003F0C90"/>
    <w:rsid w:val="003F179D"/>
    <w:rsid w:val="003F18E6"/>
    <w:rsid w:val="003F1BBB"/>
    <w:rsid w:val="003F26F2"/>
    <w:rsid w:val="003F2823"/>
    <w:rsid w:val="003F288C"/>
    <w:rsid w:val="003F3346"/>
    <w:rsid w:val="003F5158"/>
    <w:rsid w:val="003F539E"/>
    <w:rsid w:val="003F5777"/>
    <w:rsid w:val="003F5D33"/>
    <w:rsid w:val="003F60E9"/>
    <w:rsid w:val="003F7E1F"/>
    <w:rsid w:val="00400198"/>
    <w:rsid w:val="00400456"/>
    <w:rsid w:val="00400606"/>
    <w:rsid w:val="00400E0F"/>
    <w:rsid w:val="00401741"/>
    <w:rsid w:val="00401940"/>
    <w:rsid w:val="00401EE8"/>
    <w:rsid w:val="004023B1"/>
    <w:rsid w:val="00402D69"/>
    <w:rsid w:val="0040353F"/>
    <w:rsid w:val="004035FC"/>
    <w:rsid w:val="00403FDF"/>
    <w:rsid w:val="00405CDD"/>
    <w:rsid w:val="004068C7"/>
    <w:rsid w:val="004070D6"/>
    <w:rsid w:val="004070DE"/>
    <w:rsid w:val="00410086"/>
    <w:rsid w:val="00410657"/>
    <w:rsid w:val="0041164B"/>
    <w:rsid w:val="004130C9"/>
    <w:rsid w:val="0041361C"/>
    <w:rsid w:val="004143C6"/>
    <w:rsid w:val="00414660"/>
    <w:rsid w:val="00414946"/>
    <w:rsid w:val="0041625E"/>
    <w:rsid w:val="0041629A"/>
    <w:rsid w:val="00416C3E"/>
    <w:rsid w:val="00417351"/>
    <w:rsid w:val="004174E2"/>
    <w:rsid w:val="00417896"/>
    <w:rsid w:val="00417E98"/>
    <w:rsid w:val="0042194D"/>
    <w:rsid w:val="00421A72"/>
    <w:rsid w:val="00421EE8"/>
    <w:rsid w:val="0042343D"/>
    <w:rsid w:val="00423A8A"/>
    <w:rsid w:val="00423DB0"/>
    <w:rsid w:val="00424080"/>
    <w:rsid w:val="004240AE"/>
    <w:rsid w:val="00424AC8"/>
    <w:rsid w:val="00424C2A"/>
    <w:rsid w:val="00424DAA"/>
    <w:rsid w:val="00425E22"/>
    <w:rsid w:val="00426A9B"/>
    <w:rsid w:val="00426FA0"/>
    <w:rsid w:val="004271C6"/>
    <w:rsid w:val="0042764D"/>
    <w:rsid w:val="00427FC6"/>
    <w:rsid w:val="00430175"/>
    <w:rsid w:val="004302FA"/>
    <w:rsid w:val="00430710"/>
    <w:rsid w:val="00430713"/>
    <w:rsid w:val="00430C6E"/>
    <w:rsid w:val="00431891"/>
    <w:rsid w:val="00431A2E"/>
    <w:rsid w:val="0043224F"/>
    <w:rsid w:val="00432795"/>
    <w:rsid w:val="00432E12"/>
    <w:rsid w:val="00432F4B"/>
    <w:rsid w:val="004333B5"/>
    <w:rsid w:val="00433431"/>
    <w:rsid w:val="00433D3C"/>
    <w:rsid w:val="00433D96"/>
    <w:rsid w:val="004348B2"/>
    <w:rsid w:val="00434CCC"/>
    <w:rsid w:val="00435800"/>
    <w:rsid w:val="00435C6D"/>
    <w:rsid w:val="00435E3D"/>
    <w:rsid w:val="0043657F"/>
    <w:rsid w:val="00436795"/>
    <w:rsid w:val="00436EAE"/>
    <w:rsid w:val="00436EDF"/>
    <w:rsid w:val="00437A33"/>
    <w:rsid w:val="00437B65"/>
    <w:rsid w:val="00437B90"/>
    <w:rsid w:val="00437D8A"/>
    <w:rsid w:val="0044060D"/>
    <w:rsid w:val="00440663"/>
    <w:rsid w:val="004407D8"/>
    <w:rsid w:val="0044081C"/>
    <w:rsid w:val="00440D62"/>
    <w:rsid w:val="004416F0"/>
    <w:rsid w:val="00441756"/>
    <w:rsid w:val="004439BE"/>
    <w:rsid w:val="00444068"/>
    <w:rsid w:val="004443F1"/>
    <w:rsid w:val="00444A28"/>
    <w:rsid w:val="00445EF2"/>
    <w:rsid w:val="004461CE"/>
    <w:rsid w:val="00446619"/>
    <w:rsid w:val="004466D6"/>
    <w:rsid w:val="00446B5C"/>
    <w:rsid w:val="00446FAC"/>
    <w:rsid w:val="0044798C"/>
    <w:rsid w:val="00447A42"/>
    <w:rsid w:val="00447FF3"/>
    <w:rsid w:val="00450120"/>
    <w:rsid w:val="00450221"/>
    <w:rsid w:val="0045040D"/>
    <w:rsid w:val="00450F01"/>
    <w:rsid w:val="00451990"/>
    <w:rsid w:val="004519DF"/>
    <w:rsid w:val="004528CE"/>
    <w:rsid w:val="004528E8"/>
    <w:rsid w:val="004530D2"/>
    <w:rsid w:val="00453180"/>
    <w:rsid w:val="00454483"/>
    <w:rsid w:val="00454DA6"/>
    <w:rsid w:val="0045536C"/>
    <w:rsid w:val="004565D9"/>
    <w:rsid w:val="004569C0"/>
    <w:rsid w:val="004571B3"/>
    <w:rsid w:val="004575C8"/>
    <w:rsid w:val="004576AB"/>
    <w:rsid w:val="00457798"/>
    <w:rsid w:val="00457BF3"/>
    <w:rsid w:val="0046000A"/>
    <w:rsid w:val="004602B6"/>
    <w:rsid w:val="004606A3"/>
    <w:rsid w:val="00460A91"/>
    <w:rsid w:val="00460AA1"/>
    <w:rsid w:val="0046112C"/>
    <w:rsid w:val="00461EB7"/>
    <w:rsid w:val="00462282"/>
    <w:rsid w:val="00462544"/>
    <w:rsid w:val="00462D6D"/>
    <w:rsid w:val="00463739"/>
    <w:rsid w:val="004642F9"/>
    <w:rsid w:val="004644FB"/>
    <w:rsid w:val="004648A7"/>
    <w:rsid w:val="00464B5A"/>
    <w:rsid w:val="004651F3"/>
    <w:rsid w:val="00465E0E"/>
    <w:rsid w:val="004662C4"/>
    <w:rsid w:val="00466A5B"/>
    <w:rsid w:val="00466C1F"/>
    <w:rsid w:val="00467AC8"/>
    <w:rsid w:val="00467D9E"/>
    <w:rsid w:val="00470F18"/>
    <w:rsid w:val="004721B4"/>
    <w:rsid w:val="00473456"/>
    <w:rsid w:val="004736A8"/>
    <w:rsid w:val="004737E7"/>
    <w:rsid w:val="00473A76"/>
    <w:rsid w:val="00474B36"/>
    <w:rsid w:val="00474FAD"/>
    <w:rsid w:val="00475F33"/>
    <w:rsid w:val="00475F52"/>
    <w:rsid w:val="0047684E"/>
    <w:rsid w:val="0047788F"/>
    <w:rsid w:val="0047790E"/>
    <w:rsid w:val="00477EFC"/>
    <w:rsid w:val="00477F1C"/>
    <w:rsid w:val="00477F63"/>
    <w:rsid w:val="004801C1"/>
    <w:rsid w:val="00480E51"/>
    <w:rsid w:val="00481399"/>
    <w:rsid w:val="0048268D"/>
    <w:rsid w:val="00482934"/>
    <w:rsid w:val="00482B96"/>
    <w:rsid w:val="00482D28"/>
    <w:rsid w:val="004836DD"/>
    <w:rsid w:val="00485409"/>
    <w:rsid w:val="00485A52"/>
    <w:rsid w:val="00485E9F"/>
    <w:rsid w:val="004864AE"/>
    <w:rsid w:val="0048663B"/>
    <w:rsid w:val="0048674E"/>
    <w:rsid w:val="00486AFF"/>
    <w:rsid w:val="00487AF5"/>
    <w:rsid w:val="00490658"/>
    <w:rsid w:val="004906F0"/>
    <w:rsid w:val="00490FC8"/>
    <w:rsid w:val="004912AD"/>
    <w:rsid w:val="004916C6"/>
    <w:rsid w:val="004919C8"/>
    <w:rsid w:val="00492BF1"/>
    <w:rsid w:val="00493C2E"/>
    <w:rsid w:val="0049490E"/>
    <w:rsid w:val="00494A63"/>
    <w:rsid w:val="004956B4"/>
    <w:rsid w:val="0049587F"/>
    <w:rsid w:val="00495FF6"/>
    <w:rsid w:val="004962E0"/>
    <w:rsid w:val="0049665F"/>
    <w:rsid w:val="004969A4"/>
    <w:rsid w:val="00496C2C"/>
    <w:rsid w:val="004979C6"/>
    <w:rsid w:val="00497C42"/>
    <w:rsid w:val="004A08A2"/>
    <w:rsid w:val="004A1B1C"/>
    <w:rsid w:val="004A1E86"/>
    <w:rsid w:val="004A22C5"/>
    <w:rsid w:val="004A336C"/>
    <w:rsid w:val="004A37DA"/>
    <w:rsid w:val="004A39C2"/>
    <w:rsid w:val="004A3A45"/>
    <w:rsid w:val="004A3B8B"/>
    <w:rsid w:val="004A3DB0"/>
    <w:rsid w:val="004A3DB5"/>
    <w:rsid w:val="004A4701"/>
    <w:rsid w:val="004A54AC"/>
    <w:rsid w:val="004A57D9"/>
    <w:rsid w:val="004A5853"/>
    <w:rsid w:val="004A5D40"/>
    <w:rsid w:val="004A5DD4"/>
    <w:rsid w:val="004A634E"/>
    <w:rsid w:val="004A6A7D"/>
    <w:rsid w:val="004A78A8"/>
    <w:rsid w:val="004A7B2F"/>
    <w:rsid w:val="004B02CC"/>
    <w:rsid w:val="004B0B6B"/>
    <w:rsid w:val="004B13F5"/>
    <w:rsid w:val="004B1692"/>
    <w:rsid w:val="004B18CF"/>
    <w:rsid w:val="004B230A"/>
    <w:rsid w:val="004B27F2"/>
    <w:rsid w:val="004B38DB"/>
    <w:rsid w:val="004B3C4F"/>
    <w:rsid w:val="004B40D9"/>
    <w:rsid w:val="004B439F"/>
    <w:rsid w:val="004B46F3"/>
    <w:rsid w:val="004B5047"/>
    <w:rsid w:val="004B50A5"/>
    <w:rsid w:val="004B56CC"/>
    <w:rsid w:val="004B591B"/>
    <w:rsid w:val="004B5B8C"/>
    <w:rsid w:val="004B6290"/>
    <w:rsid w:val="004B62E4"/>
    <w:rsid w:val="004B6414"/>
    <w:rsid w:val="004B7B41"/>
    <w:rsid w:val="004B7CC0"/>
    <w:rsid w:val="004C0965"/>
    <w:rsid w:val="004C114C"/>
    <w:rsid w:val="004C19A2"/>
    <w:rsid w:val="004C2B18"/>
    <w:rsid w:val="004C2EE3"/>
    <w:rsid w:val="004C339F"/>
    <w:rsid w:val="004C37E6"/>
    <w:rsid w:val="004C3AAE"/>
    <w:rsid w:val="004C3EE2"/>
    <w:rsid w:val="004C49DC"/>
    <w:rsid w:val="004C5920"/>
    <w:rsid w:val="004C6088"/>
    <w:rsid w:val="004C61F2"/>
    <w:rsid w:val="004C6563"/>
    <w:rsid w:val="004C7068"/>
    <w:rsid w:val="004D03F6"/>
    <w:rsid w:val="004D0980"/>
    <w:rsid w:val="004D10FC"/>
    <w:rsid w:val="004D1E20"/>
    <w:rsid w:val="004D1F78"/>
    <w:rsid w:val="004D23B0"/>
    <w:rsid w:val="004D2A1D"/>
    <w:rsid w:val="004D3344"/>
    <w:rsid w:val="004D3B30"/>
    <w:rsid w:val="004D3D1C"/>
    <w:rsid w:val="004D3F69"/>
    <w:rsid w:val="004D40EF"/>
    <w:rsid w:val="004D41F2"/>
    <w:rsid w:val="004D46B3"/>
    <w:rsid w:val="004D4E3E"/>
    <w:rsid w:val="004D50DC"/>
    <w:rsid w:val="004D5169"/>
    <w:rsid w:val="004D5D1A"/>
    <w:rsid w:val="004D6DF8"/>
    <w:rsid w:val="004D6F95"/>
    <w:rsid w:val="004D7A75"/>
    <w:rsid w:val="004E009F"/>
    <w:rsid w:val="004E03DC"/>
    <w:rsid w:val="004E07A8"/>
    <w:rsid w:val="004E0E5D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4583"/>
    <w:rsid w:val="004E4A25"/>
    <w:rsid w:val="004E4AE8"/>
    <w:rsid w:val="004E51F3"/>
    <w:rsid w:val="004E57C1"/>
    <w:rsid w:val="004E5950"/>
    <w:rsid w:val="004E5F53"/>
    <w:rsid w:val="004E695D"/>
    <w:rsid w:val="004E79D9"/>
    <w:rsid w:val="004E7CB0"/>
    <w:rsid w:val="004F01E8"/>
    <w:rsid w:val="004F0974"/>
    <w:rsid w:val="004F0B32"/>
    <w:rsid w:val="004F1D10"/>
    <w:rsid w:val="004F26F9"/>
    <w:rsid w:val="004F2D35"/>
    <w:rsid w:val="004F3A98"/>
    <w:rsid w:val="004F3B07"/>
    <w:rsid w:val="004F4656"/>
    <w:rsid w:val="004F523C"/>
    <w:rsid w:val="004F55A9"/>
    <w:rsid w:val="004F58A5"/>
    <w:rsid w:val="004F60A5"/>
    <w:rsid w:val="004F611B"/>
    <w:rsid w:val="004F653C"/>
    <w:rsid w:val="004F658C"/>
    <w:rsid w:val="004F6667"/>
    <w:rsid w:val="004F6743"/>
    <w:rsid w:val="004F7C98"/>
    <w:rsid w:val="00500298"/>
    <w:rsid w:val="00501907"/>
    <w:rsid w:val="00502299"/>
    <w:rsid w:val="00503735"/>
    <w:rsid w:val="00503A38"/>
    <w:rsid w:val="00503ACE"/>
    <w:rsid w:val="00503C4D"/>
    <w:rsid w:val="00504A0C"/>
    <w:rsid w:val="00504E74"/>
    <w:rsid w:val="005055A0"/>
    <w:rsid w:val="00505F70"/>
    <w:rsid w:val="005061A2"/>
    <w:rsid w:val="00506277"/>
    <w:rsid w:val="00506A0A"/>
    <w:rsid w:val="0051015E"/>
    <w:rsid w:val="00510C29"/>
    <w:rsid w:val="00510C3A"/>
    <w:rsid w:val="0051144B"/>
    <w:rsid w:val="005116F8"/>
    <w:rsid w:val="00512226"/>
    <w:rsid w:val="00512CB6"/>
    <w:rsid w:val="005138E4"/>
    <w:rsid w:val="00513EE9"/>
    <w:rsid w:val="00514776"/>
    <w:rsid w:val="00514C6C"/>
    <w:rsid w:val="00514F05"/>
    <w:rsid w:val="005162DB"/>
    <w:rsid w:val="005164F8"/>
    <w:rsid w:val="00516CA9"/>
    <w:rsid w:val="005173E0"/>
    <w:rsid w:val="00517A4A"/>
    <w:rsid w:val="00517DA4"/>
    <w:rsid w:val="00517F9A"/>
    <w:rsid w:val="00520466"/>
    <w:rsid w:val="0052149A"/>
    <w:rsid w:val="00521783"/>
    <w:rsid w:val="00521A7B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67F"/>
    <w:rsid w:val="00524B3D"/>
    <w:rsid w:val="005250AB"/>
    <w:rsid w:val="00525EF7"/>
    <w:rsid w:val="005267D8"/>
    <w:rsid w:val="005267E4"/>
    <w:rsid w:val="00527097"/>
    <w:rsid w:val="005274E5"/>
    <w:rsid w:val="0052780B"/>
    <w:rsid w:val="00527930"/>
    <w:rsid w:val="00527964"/>
    <w:rsid w:val="00527D38"/>
    <w:rsid w:val="00530086"/>
    <w:rsid w:val="0053044A"/>
    <w:rsid w:val="00530934"/>
    <w:rsid w:val="00531559"/>
    <w:rsid w:val="00531DEE"/>
    <w:rsid w:val="00532330"/>
    <w:rsid w:val="005329C5"/>
    <w:rsid w:val="00533326"/>
    <w:rsid w:val="0053376C"/>
    <w:rsid w:val="00533A13"/>
    <w:rsid w:val="005340DD"/>
    <w:rsid w:val="00534320"/>
    <w:rsid w:val="0053478C"/>
    <w:rsid w:val="005352D7"/>
    <w:rsid w:val="00535689"/>
    <w:rsid w:val="00535C49"/>
    <w:rsid w:val="00536258"/>
    <w:rsid w:val="0053640B"/>
    <w:rsid w:val="0053655C"/>
    <w:rsid w:val="00536F15"/>
    <w:rsid w:val="00537F5F"/>
    <w:rsid w:val="005406E4"/>
    <w:rsid w:val="005422EE"/>
    <w:rsid w:val="00542333"/>
    <w:rsid w:val="00542D52"/>
    <w:rsid w:val="00543D1A"/>
    <w:rsid w:val="0054402D"/>
    <w:rsid w:val="0054461F"/>
    <w:rsid w:val="00544B0E"/>
    <w:rsid w:val="00544CA1"/>
    <w:rsid w:val="005454AE"/>
    <w:rsid w:val="00546057"/>
    <w:rsid w:val="005464D4"/>
    <w:rsid w:val="00546AC7"/>
    <w:rsid w:val="00546F31"/>
    <w:rsid w:val="00547059"/>
    <w:rsid w:val="00547ABE"/>
    <w:rsid w:val="005509C8"/>
    <w:rsid w:val="00550FA3"/>
    <w:rsid w:val="00551155"/>
    <w:rsid w:val="00551534"/>
    <w:rsid w:val="00553340"/>
    <w:rsid w:val="0055360E"/>
    <w:rsid w:val="00553683"/>
    <w:rsid w:val="00553B28"/>
    <w:rsid w:val="00553D54"/>
    <w:rsid w:val="0055406E"/>
    <w:rsid w:val="00554381"/>
    <w:rsid w:val="0055438E"/>
    <w:rsid w:val="00554393"/>
    <w:rsid w:val="005544F8"/>
    <w:rsid w:val="00554678"/>
    <w:rsid w:val="00554B74"/>
    <w:rsid w:val="0055689B"/>
    <w:rsid w:val="005578FA"/>
    <w:rsid w:val="00560EC4"/>
    <w:rsid w:val="0056179B"/>
    <w:rsid w:val="00561897"/>
    <w:rsid w:val="00561CF7"/>
    <w:rsid w:val="00561DDC"/>
    <w:rsid w:val="00562227"/>
    <w:rsid w:val="0056392D"/>
    <w:rsid w:val="0056466F"/>
    <w:rsid w:val="005662AF"/>
    <w:rsid w:val="005663C2"/>
    <w:rsid w:val="00567310"/>
    <w:rsid w:val="00567851"/>
    <w:rsid w:val="00567F9D"/>
    <w:rsid w:val="00567FB4"/>
    <w:rsid w:val="0057208C"/>
    <w:rsid w:val="0057257A"/>
    <w:rsid w:val="0057258D"/>
    <w:rsid w:val="00572B6F"/>
    <w:rsid w:val="00572CCE"/>
    <w:rsid w:val="00572D2B"/>
    <w:rsid w:val="0057445A"/>
    <w:rsid w:val="005744B7"/>
    <w:rsid w:val="00574C1B"/>
    <w:rsid w:val="00574D86"/>
    <w:rsid w:val="00575330"/>
    <w:rsid w:val="00575416"/>
    <w:rsid w:val="00575802"/>
    <w:rsid w:val="00575873"/>
    <w:rsid w:val="00577542"/>
    <w:rsid w:val="0057765F"/>
    <w:rsid w:val="005776C0"/>
    <w:rsid w:val="0058000D"/>
    <w:rsid w:val="0058091E"/>
    <w:rsid w:val="00580ACB"/>
    <w:rsid w:val="00580B06"/>
    <w:rsid w:val="00580DED"/>
    <w:rsid w:val="00580F65"/>
    <w:rsid w:val="00581066"/>
    <w:rsid w:val="005832C2"/>
    <w:rsid w:val="00583AF7"/>
    <w:rsid w:val="0058465D"/>
    <w:rsid w:val="0058492B"/>
    <w:rsid w:val="005849ED"/>
    <w:rsid w:val="00584B15"/>
    <w:rsid w:val="00584C63"/>
    <w:rsid w:val="005850FA"/>
    <w:rsid w:val="00586276"/>
    <w:rsid w:val="0058667E"/>
    <w:rsid w:val="00586940"/>
    <w:rsid w:val="00586DC8"/>
    <w:rsid w:val="00586FC5"/>
    <w:rsid w:val="00587B5B"/>
    <w:rsid w:val="005903EA"/>
    <w:rsid w:val="005905D3"/>
    <w:rsid w:val="0059131F"/>
    <w:rsid w:val="00591359"/>
    <w:rsid w:val="00591948"/>
    <w:rsid w:val="005925D9"/>
    <w:rsid w:val="00592831"/>
    <w:rsid w:val="00592BAC"/>
    <w:rsid w:val="00593E8B"/>
    <w:rsid w:val="00595906"/>
    <w:rsid w:val="00595E42"/>
    <w:rsid w:val="00595FBF"/>
    <w:rsid w:val="00595FFC"/>
    <w:rsid w:val="0059605A"/>
    <w:rsid w:val="005962B0"/>
    <w:rsid w:val="005965AE"/>
    <w:rsid w:val="005965C5"/>
    <w:rsid w:val="00597139"/>
    <w:rsid w:val="00597302"/>
    <w:rsid w:val="00597B6B"/>
    <w:rsid w:val="00597DA9"/>
    <w:rsid w:val="005A0CE1"/>
    <w:rsid w:val="005A23DF"/>
    <w:rsid w:val="005A2526"/>
    <w:rsid w:val="005A2546"/>
    <w:rsid w:val="005A25A7"/>
    <w:rsid w:val="005A2A66"/>
    <w:rsid w:val="005A2B82"/>
    <w:rsid w:val="005A314A"/>
    <w:rsid w:val="005A35B3"/>
    <w:rsid w:val="005A35FF"/>
    <w:rsid w:val="005A3823"/>
    <w:rsid w:val="005A3AAA"/>
    <w:rsid w:val="005A3EDF"/>
    <w:rsid w:val="005A415B"/>
    <w:rsid w:val="005A42DA"/>
    <w:rsid w:val="005A4669"/>
    <w:rsid w:val="005A48EE"/>
    <w:rsid w:val="005A4D0B"/>
    <w:rsid w:val="005A510D"/>
    <w:rsid w:val="005A62D7"/>
    <w:rsid w:val="005A7622"/>
    <w:rsid w:val="005A7638"/>
    <w:rsid w:val="005A76FE"/>
    <w:rsid w:val="005A7BC7"/>
    <w:rsid w:val="005B17E1"/>
    <w:rsid w:val="005B2228"/>
    <w:rsid w:val="005B2347"/>
    <w:rsid w:val="005B23C9"/>
    <w:rsid w:val="005B27A5"/>
    <w:rsid w:val="005B3C4A"/>
    <w:rsid w:val="005B4B24"/>
    <w:rsid w:val="005B5866"/>
    <w:rsid w:val="005B5D51"/>
    <w:rsid w:val="005B5D93"/>
    <w:rsid w:val="005B60DF"/>
    <w:rsid w:val="005B6EEE"/>
    <w:rsid w:val="005C0219"/>
    <w:rsid w:val="005C12F5"/>
    <w:rsid w:val="005C17C3"/>
    <w:rsid w:val="005C215A"/>
    <w:rsid w:val="005C21AE"/>
    <w:rsid w:val="005C262D"/>
    <w:rsid w:val="005C31B6"/>
    <w:rsid w:val="005C3375"/>
    <w:rsid w:val="005C3E63"/>
    <w:rsid w:val="005C471F"/>
    <w:rsid w:val="005C4777"/>
    <w:rsid w:val="005C4EAC"/>
    <w:rsid w:val="005C56F2"/>
    <w:rsid w:val="005C5BF2"/>
    <w:rsid w:val="005C623D"/>
    <w:rsid w:val="005C6B7F"/>
    <w:rsid w:val="005C6D6C"/>
    <w:rsid w:val="005C6E6C"/>
    <w:rsid w:val="005C6F69"/>
    <w:rsid w:val="005C717A"/>
    <w:rsid w:val="005C71E6"/>
    <w:rsid w:val="005C7D60"/>
    <w:rsid w:val="005D0C93"/>
    <w:rsid w:val="005D0D78"/>
    <w:rsid w:val="005D0E39"/>
    <w:rsid w:val="005D0F77"/>
    <w:rsid w:val="005D1359"/>
    <w:rsid w:val="005D154E"/>
    <w:rsid w:val="005D17A7"/>
    <w:rsid w:val="005D2222"/>
    <w:rsid w:val="005D3062"/>
    <w:rsid w:val="005D3689"/>
    <w:rsid w:val="005D4C71"/>
    <w:rsid w:val="005D5024"/>
    <w:rsid w:val="005D5888"/>
    <w:rsid w:val="005D5AEA"/>
    <w:rsid w:val="005D61C1"/>
    <w:rsid w:val="005D646A"/>
    <w:rsid w:val="005D64A5"/>
    <w:rsid w:val="005D676B"/>
    <w:rsid w:val="005D6DC9"/>
    <w:rsid w:val="005D6E79"/>
    <w:rsid w:val="005D75F8"/>
    <w:rsid w:val="005D7F93"/>
    <w:rsid w:val="005E0943"/>
    <w:rsid w:val="005E0EA2"/>
    <w:rsid w:val="005E0F29"/>
    <w:rsid w:val="005E105A"/>
    <w:rsid w:val="005E16B5"/>
    <w:rsid w:val="005E2C52"/>
    <w:rsid w:val="005E2F87"/>
    <w:rsid w:val="005E3CFC"/>
    <w:rsid w:val="005E3F37"/>
    <w:rsid w:val="005E47B1"/>
    <w:rsid w:val="005E4ADB"/>
    <w:rsid w:val="005E5B9A"/>
    <w:rsid w:val="005E6D37"/>
    <w:rsid w:val="005E7C1D"/>
    <w:rsid w:val="005F025E"/>
    <w:rsid w:val="005F0460"/>
    <w:rsid w:val="005F0EBD"/>
    <w:rsid w:val="005F1DBE"/>
    <w:rsid w:val="005F21A7"/>
    <w:rsid w:val="005F2318"/>
    <w:rsid w:val="005F3309"/>
    <w:rsid w:val="005F3AFE"/>
    <w:rsid w:val="005F4211"/>
    <w:rsid w:val="005F4916"/>
    <w:rsid w:val="005F4A60"/>
    <w:rsid w:val="005F4E5D"/>
    <w:rsid w:val="005F5101"/>
    <w:rsid w:val="005F5A76"/>
    <w:rsid w:val="005F5E26"/>
    <w:rsid w:val="005F625C"/>
    <w:rsid w:val="005F6554"/>
    <w:rsid w:val="005F6AB2"/>
    <w:rsid w:val="00600210"/>
    <w:rsid w:val="00600225"/>
    <w:rsid w:val="00600A5B"/>
    <w:rsid w:val="00600AB0"/>
    <w:rsid w:val="00600E62"/>
    <w:rsid w:val="00600E67"/>
    <w:rsid w:val="00601C45"/>
    <w:rsid w:val="0060291B"/>
    <w:rsid w:val="00602CE2"/>
    <w:rsid w:val="006030D0"/>
    <w:rsid w:val="00603209"/>
    <w:rsid w:val="006033CA"/>
    <w:rsid w:val="0060366B"/>
    <w:rsid w:val="00603A90"/>
    <w:rsid w:val="00603EA5"/>
    <w:rsid w:val="006041FB"/>
    <w:rsid w:val="00604380"/>
    <w:rsid w:val="00604E6E"/>
    <w:rsid w:val="00605081"/>
    <w:rsid w:val="00605112"/>
    <w:rsid w:val="00605EC0"/>
    <w:rsid w:val="00606DB6"/>
    <w:rsid w:val="00606E8F"/>
    <w:rsid w:val="00607472"/>
    <w:rsid w:val="00607BE1"/>
    <w:rsid w:val="00607FD1"/>
    <w:rsid w:val="0061056C"/>
    <w:rsid w:val="0061068A"/>
    <w:rsid w:val="00610896"/>
    <w:rsid w:val="00610B8B"/>
    <w:rsid w:val="00611D17"/>
    <w:rsid w:val="006128F3"/>
    <w:rsid w:val="0061486E"/>
    <w:rsid w:val="00614DB1"/>
    <w:rsid w:val="00614F92"/>
    <w:rsid w:val="0061543D"/>
    <w:rsid w:val="00615522"/>
    <w:rsid w:val="006156A1"/>
    <w:rsid w:val="00615CAC"/>
    <w:rsid w:val="00615E02"/>
    <w:rsid w:val="006160C8"/>
    <w:rsid w:val="00616BF2"/>
    <w:rsid w:val="00617548"/>
    <w:rsid w:val="00620195"/>
    <w:rsid w:val="0062319D"/>
    <w:rsid w:val="0062327C"/>
    <w:rsid w:val="006234F2"/>
    <w:rsid w:val="00623745"/>
    <w:rsid w:val="00623A3B"/>
    <w:rsid w:val="00623D7B"/>
    <w:rsid w:val="00624C26"/>
    <w:rsid w:val="00624EA0"/>
    <w:rsid w:val="00625DAA"/>
    <w:rsid w:val="006267DF"/>
    <w:rsid w:val="00627A80"/>
    <w:rsid w:val="006303A5"/>
    <w:rsid w:val="006304DC"/>
    <w:rsid w:val="00630AA6"/>
    <w:rsid w:val="00630BE9"/>
    <w:rsid w:val="00630C4D"/>
    <w:rsid w:val="00630E4F"/>
    <w:rsid w:val="00631F80"/>
    <w:rsid w:val="00632068"/>
    <w:rsid w:val="00632101"/>
    <w:rsid w:val="00633038"/>
    <w:rsid w:val="00634EB8"/>
    <w:rsid w:val="006350C4"/>
    <w:rsid w:val="00635678"/>
    <w:rsid w:val="00635ACB"/>
    <w:rsid w:val="00637C4D"/>
    <w:rsid w:val="00640477"/>
    <w:rsid w:val="00641501"/>
    <w:rsid w:val="0064178C"/>
    <w:rsid w:val="00641D33"/>
    <w:rsid w:val="00641F61"/>
    <w:rsid w:val="00642B04"/>
    <w:rsid w:val="00642F08"/>
    <w:rsid w:val="00643173"/>
    <w:rsid w:val="006436CB"/>
    <w:rsid w:val="00643B01"/>
    <w:rsid w:val="006444F5"/>
    <w:rsid w:val="00644586"/>
    <w:rsid w:val="00644829"/>
    <w:rsid w:val="00644B04"/>
    <w:rsid w:val="0064584D"/>
    <w:rsid w:val="00645A07"/>
    <w:rsid w:val="00646116"/>
    <w:rsid w:val="006472AE"/>
    <w:rsid w:val="00647EFB"/>
    <w:rsid w:val="0065067F"/>
    <w:rsid w:val="006507F7"/>
    <w:rsid w:val="00650B47"/>
    <w:rsid w:val="00651220"/>
    <w:rsid w:val="00651758"/>
    <w:rsid w:val="00651EB8"/>
    <w:rsid w:val="006530B5"/>
    <w:rsid w:val="00654929"/>
    <w:rsid w:val="00654DEF"/>
    <w:rsid w:val="00655CA2"/>
    <w:rsid w:val="00655CB8"/>
    <w:rsid w:val="00655FFE"/>
    <w:rsid w:val="006560EF"/>
    <w:rsid w:val="00656742"/>
    <w:rsid w:val="00656C81"/>
    <w:rsid w:val="00657982"/>
    <w:rsid w:val="00657AE8"/>
    <w:rsid w:val="006602B7"/>
    <w:rsid w:val="00661DCB"/>
    <w:rsid w:val="00661EA1"/>
    <w:rsid w:val="006631D6"/>
    <w:rsid w:val="006644E2"/>
    <w:rsid w:val="00664999"/>
    <w:rsid w:val="0066536D"/>
    <w:rsid w:val="006656CC"/>
    <w:rsid w:val="00665DEE"/>
    <w:rsid w:val="00666228"/>
    <w:rsid w:val="00666677"/>
    <w:rsid w:val="00666927"/>
    <w:rsid w:val="00666966"/>
    <w:rsid w:val="00666B05"/>
    <w:rsid w:val="00666D6B"/>
    <w:rsid w:val="006704E3"/>
    <w:rsid w:val="006706A9"/>
    <w:rsid w:val="00670A1E"/>
    <w:rsid w:val="00671066"/>
    <w:rsid w:val="006716B8"/>
    <w:rsid w:val="00671965"/>
    <w:rsid w:val="00671B18"/>
    <w:rsid w:val="00672460"/>
    <w:rsid w:val="00673811"/>
    <w:rsid w:val="00673CBE"/>
    <w:rsid w:val="00673E1A"/>
    <w:rsid w:val="00674505"/>
    <w:rsid w:val="00674BEF"/>
    <w:rsid w:val="00675231"/>
    <w:rsid w:val="006756A0"/>
    <w:rsid w:val="00676176"/>
    <w:rsid w:val="00676C09"/>
    <w:rsid w:val="00676C3D"/>
    <w:rsid w:val="0067734D"/>
    <w:rsid w:val="006775E7"/>
    <w:rsid w:val="006778CB"/>
    <w:rsid w:val="0068063F"/>
    <w:rsid w:val="00680C22"/>
    <w:rsid w:val="00680F0D"/>
    <w:rsid w:val="00681A91"/>
    <w:rsid w:val="0068221E"/>
    <w:rsid w:val="00682632"/>
    <w:rsid w:val="00682BD9"/>
    <w:rsid w:val="0068315C"/>
    <w:rsid w:val="00684A25"/>
    <w:rsid w:val="00684E71"/>
    <w:rsid w:val="0068505D"/>
    <w:rsid w:val="0068526E"/>
    <w:rsid w:val="006852C6"/>
    <w:rsid w:val="00685444"/>
    <w:rsid w:val="00685ABC"/>
    <w:rsid w:val="006862F6"/>
    <w:rsid w:val="00686386"/>
    <w:rsid w:val="006863B7"/>
    <w:rsid w:val="00686620"/>
    <w:rsid w:val="0068700F"/>
    <w:rsid w:val="0068735E"/>
    <w:rsid w:val="00687373"/>
    <w:rsid w:val="00687DF9"/>
    <w:rsid w:val="006904C9"/>
    <w:rsid w:val="00690622"/>
    <w:rsid w:val="00690ED6"/>
    <w:rsid w:val="006926DC"/>
    <w:rsid w:val="006928CB"/>
    <w:rsid w:val="00692EEF"/>
    <w:rsid w:val="0069325E"/>
    <w:rsid w:val="00693572"/>
    <w:rsid w:val="006939B2"/>
    <w:rsid w:val="00693D23"/>
    <w:rsid w:val="0069422A"/>
    <w:rsid w:val="00695608"/>
    <w:rsid w:val="006958B8"/>
    <w:rsid w:val="00695B66"/>
    <w:rsid w:val="006967D6"/>
    <w:rsid w:val="00696DA4"/>
    <w:rsid w:val="00696E73"/>
    <w:rsid w:val="0069706F"/>
    <w:rsid w:val="0069762E"/>
    <w:rsid w:val="006979A0"/>
    <w:rsid w:val="00697C3C"/>
    <w:rsid w:val="006A041B"/>
    <w:rsid w:val="006A174D"/>
    <w:rsid w:val="006A3941"/>
    <w:rsid w:val="006A4235"/>
    <w:rsid w:val="006A479A"/>
    <w:rsid w:val="006A5327"/>
    <w:rsid w:val="006A68D7"/>
    <w:rsid w:val="006A6A60"/>
    <w:rsid w:val="006A73C2"/>
    <w:rsid w:val="006A7533"/>
    <w:rsid w:val="006A7681"/>
    <w:rsid w:val="006B01D9"/>
    <w:rsid w:val="006B0991"/>
    <w:rsid w:val="006B0B72"/>
    <w:rsid w:val="006B1108"/>
    <w:rsid w:val="006B2043"/>
    <w:rsid w:val="006B2180"/>
    <w:rsid w:val="006B2412"/>
    <w:rsid w:val="006B297C"/>
    <w:rsid w:val="006B2B83"/>
    <w:rsid w:val="006B2E8B"/>
    <w:rsid w:val="006B43A8"/>
    <w:rsid w:val="006B4B19"/>
    <w:rsid w:val="006B4BBB"/>
    <w:rsid w:val="006B4D70"/>
    <w:rsid w:val="006B50DF"/>
    <w:rsid w:val="006B5809"/>
    <w:rsid w:val="006B5AC6"/>
    <w:rsid w:val="006B634C"/>
    <w:rsid w:val="006B685F"/>
    <w:rsid w:val="006B6FAA"/>
    <w:rsid w:val="006B754D"/>
    <w:rsid w:val="006C011F"/>
    <w:rsid w:val="006C0A18"/>
    <w:rsid w:val="006C1752"/>
    <w:rsid w:val="006C1BC0"/>
    <w:rsid w:val="006C24D9"/>
    <w:rsid w:val="006C2729"/>
    <w:rsid w:val="006C2D93"/>
    <w:rsid w:val="006C36D0"/>
    <w:rsid w:val="006C43DF"/>
    <w:rsid w:val="006C456B"/>
    <w:rsid w:val="006C6007"/>
    <w:rsid w:val="006D0355"/>
    <w:rsid w:val="006D10CE"/>
    <w:rsid w:val="006D1187"/>
    <w:rsid w:val="006D132D"/>
    <w:rsid w:val="006D142D"/>
    <w:rsid w:val="006D14D8"/>
    <w:rsid w:val="006D1836"/>
    <w:rsid w:val="006D2771"/>
    <w:rsid w:val="006D2873"/>
    <w:rsid w:val="006D38C4"/>
    <w:rsid w:val="006D4068"/>
    <w:rsid w:val="006D44D7"/>
    <w:rsid w:val="006D4FE8"/>
    <w:rsid w:val="006D5079"/>
    <w:rsid w:val="006D52FB"/>
    <w:rsid w:val="006D58E2"/>
    <w:rsid w:val="006D5F23"/>
    <w:rsid w:val="006D620D"/>
    <w:rsid w:val="006D63E3"/>
    <w:rsid w:val="006D65EC"/>
    <w:rsid w:val="006D66F9"/>
    <w:rsid w:val="006D6E67"/>
    <w:rsid w:val="006D6ED5"/>
    <w:rsid w:val="006D7262"/>
    <w:rsid w:val="006D782B"/>
    <w:rsid w:val="006D7FF5"/>
    <w:rsid w:val="006E054A"/>
    <w:rsid w:val="006E05FB"/>
    <w:rsid w:val="006E0BA2"/>
    <w:rsid w:val="006E1695"/>
    <w:rsid w:val="006E1C24"/>
    <w:rsid w:val="006E25F4"/>
    <w:rsid w:val="006E28CE"/>
    <w:rsid w:val="006E293B"/>
    <w:rsid w:val="006E29C2"/>
    <w:rsid w:val="006E360B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443"/>
    <w:rsid w:val="006F078A"/>
    <w:rsid w:val="006F0EE9"/>
    <w:rsid w:val="006F130E"/>
    <w:rsid w:val="006F26EC"/>
    <w:rsid w:val="006F49ED"/>
    <w:rsid w:val="006F5798"/>
    <w:rsid w:val="006F5D99"/>
    <w:rsid w:val="006F6144"/>
    <w:rsid w:val="006F66F2"/>
    <w:rsid w:val="006F6850"/>
    <w:rsid w:val="006F6885"/>
    <w:rsid w:val="006F6C7A"/>
    <w:rsid w:val="006F7245"/>
    <w:rsid w:val="006F7322"/>
    <w:rsid w:val="006F7B62"/>
    <w:rsid w:val="006F7DED"/>
    <w:rsid w:val="00700A5B"/>
    <w:rsid w:val="00700BFB"/>
    <w:rsid w:val="00700F6B"/>
    <w:rsid w:val="00701502"/>
    <w:rsid w:val="00701C33"/>
    <w:rsid w:val="007024E1"/>
    <w:rsid w:val="007025B6"/>
    <w:rsid w:val="00702957"/>
    <w:rsid w:val="00702D06"/>
    <w:rsid w:val="0070323D"/>
    <w:rsid w:val="00703271"/>
    <w:rsid w:val="0070328B"/>
    <w:rsid w:val="00703B10"/>
    <w:rsid w:val="00704EED"/>
    <w:rsid w:val="007059B5"/>
    <w:rsid w:val="00705CE2"/>
    <w:rsid w:val="00707DBA"/>
    <w:rsid w:val="00710471"/>
    <w:rsid w:val="00710EAC"/>
    <w:rsid w:val="0071149A"/>
    <w:rsid w:val="00712F07"/>
    <w:rsid w:val="007142C7"/>
    <w:rsid w:val="00714AB9"/>
    <w:rsid w:val="00714C6B"/>
    <w:rsid w:val="00715405"/>
    <w:rsid w:val="007154AA"/>
    <w:rsid w:val="00715C8E"/>
    <w:rsid w:val="00716128"/>
    <w:rsid w:val="007173D2"/>
    <w:rsid w:val="00720307"/>
    <w:rsid w:val="0072040D"/>
    <w:rsid w:val="00720AEA"/>
    <w:rsid w:val="0072157F"/>
    <w:rsid w:val="0072487A"/>
    <w:rsid w:val="00724E68"/>
    <w:rsid w:val="00724E97"/>
    <w:rsid w:val="00725477"/>
    <w:rsid w:val="00725B8C"/>
    <w:rsid w:val="0072629D"/>
    <w:rsid w:val="007264CA"/>
    <w:rsid w:val="00727E9C"/>
    <w:rsid w:val="007308F5"/>
    <w:rsid w:val="007310CB"/>
    <w:rsid w:val="0073110A"/>
    <w:rsid w:val="00731D02"/>
    <w:rsid w:val="0073240E"/>
    <w:rsid w:val="00732F1C"/>
    <w:rsid w:val="00733218"/>
    <w:rsid w:val="007335BC"/>
    <w:rsid w:val="00733A8C"/>
    <w:rsid w:val="00733C03"/>
    <w:rsid w:val="00734509"/>
    <w:rsid w:val="007345E9"/>
    <w:rsid w:val="007357FA"/>
    <w:rsid w:val="00735875"/>
    <w:rsid w:val="007359AD"/>
    <w:rsid w:val="00735B4B"/>
    <w:rsid w:val="007361BD"/>
    <w:rsid w:val="00736501"/>
    <w:rsid w:val="0073767B"/>
    <w:rsid w:val="00737B2F"/>
    <w:rsid w:val="0074038B"/>
    <w:rsid w:val="00740829"/>
    <w:rsid w:val="00740906"/>
    <w:rsid w:val="00740B60"/>
    <w:rsid w:val="007413F7"/>
    <w:rsid w:val="0074224A"/>
    <w:rsid w:val="00742768"/>
    <w:rsid w:val="00742D26"/>
    <w:rsid w:val="0074305A"/>
    <w:rsid w:val="00743E7F"/>
    <w:rsid w:val="00743F6E"/>
    <w:rsid w:val="00744987"/>
    <w:rsid w:val="00744DFE"/>
    <w:rsid w:val="007452E5"/>
    <w:rsid w:val="007454AD"/>
    <w:rsid w:val="00745AB8"/>
    <w:rsid w:val="00745D39"/>
    <w:rsid w:val="007464C9"/>
    <w:rsid w:val="00746AAE"/>
    <w:rsid w:val="00747393"/>
    <w:rsid w:val="0074769E"/>
    <w:rsid w:val="00747A34"/>
    <w:rsid w:val="00747CEC"/>
    <w:rsid w:val="00747ECB"/>
    <w:rsid w:val="00747F04"/>
    <w:rsid w:val="007502E9"/>
    <w:rsid w:val="00750B99"/>
    <w:rsid w:val="00750C1C"/>
    <w:rsid w:val="00750F5A"/>
    <w:rsid w:val="0075111F"/>
    <w:rsid w:val="00751F4A"/>
    <w:rsid w:val="00752C27"/>
    <w:rsid w:val="007542A8"/>
    <w:rsid w:val="00754840"/>
    <w:rsid w:val="00754891"/>
    <w:rsid w:val="00754D2F"/>
    <w:rsid w:val="007550A7"/>
    <w:rsid w:val="00755A4F"/>
    <w:rsid w:val="00755B0A"/>
    <w:rsid w:val="00755E9F"/>
    <w:rsid w:val="007562C3"/>
    <w:rsid w:val="00756EC7"/>
    <w:rsid w:val="00757696"/>
    <w:rsid w:val="00757FDE"/>
    <w:rsid w:val="0076017E"/>
    <w:rsid w:val="00760491"/>
    <w:rsid w:val="0076098D"/>
    <w:rsid w:val="00760C23"/>
    <w:rsid w:val="0076144D"/>
    <w:rsid w:val="00761759"/>
    <w:rsid w:val="007622B1"/>
    <w:rsid w:val="0076235F"/>
    <w:rsid w:val="00762C2D"/>
    <w:rsid w:val="00762F60"/>
    <w:rsid w:val="007636AD"/>
    <w:rsid w:val="0076376E"/>
    <w:rsid w:val="00763935"/>
    <w:rsid w:val="007641DC"/>
    <w:rsid w:val="00764DB0"/>
    <w:rsid w:val="00764F71"/>
    <w:rsid w:val="00765416"/>
    <w:rsid w:val="007656D5"/>
    <w:rsid w:val="00765725"/>
    <w:rsid w:val="007672BF"/>
    <w:rsid w:val="00767974"/>
    <w:rsid w:val="00767A7A"/>
    <w:rsid w:val="00770A1A"/>
    <w:rsid w:val="00770FCE"/>
    <w:rsid w:val="00771C37"/>
    <w:rsid w:val="00772102"/>
    <w:rsid w:val="007721BF"/>
    <w:rsid w:val="007726DC"/>
    <w:rsid w:val="00773D01"/>
    <w:rsid w:val="007746F5"/>
    <w:rsid w:val="007754FF"/>
    <w:rsid w:val="007755F9"/>
    <w:rsid w:val="00775BA3"/>
    <w:rsid w:val="00775D7D"/>
    <w:rsid w:val="00775EAE"/>
    <w:rsid w:val="007760D7"/>
    <w:rsid w:val="007762A1"/>
    <w:rsid w:val="00776936"/>
    <w:rsid w:val="00776D94"/>
    <w:rsid w:val="00776FC0"/>
    <w:rsid w:val="00777C30"/>
    <w:rsid w:val="00777F1B"/>
    <w:rsid w:val="00780631"/>
    <w:rsid w:val="0078155E"/>
    <w:rsid w:val="00781979"/>
    <w:rsid w:val="00781C4C"/>
    <w:rsid w:val="00781F77"/>
    <w:rsid w:val="00782362"/>
    <w:rsid w:val="0078243D"/>
    <w:rsid w:val="00782A43"/>
    <w:rsid w:val="00782E5F"/>
    <w:rsid w:val="00783AD2"/>
    <w:rsid w:val="0078432E"/>
    <w:rsid w:val="00785075"/>
    <w:rsid w:val="0078526A"/>
    <w:rsid w:val="007856A9"/>
    <w:rsid w:val="0078580E"/>
    <w:rsid w:val="00785AF7"/>
    <w:rsid w:val="00785DA2"/>
    <w:rsid w:val="007860E9"/>
    <w:rsid w:val="007865A2"/>
    <w:rsid w:val="0078689A"/>
    <w:rsid w:val="00786A67"/>
    <w:rsid w:val="00786F61"/>
    <w:rsid w:val="0078798E"/>
    <w:rsid w:val="00787D3F"/>
    <w:rsid w:val="00787F59"/>
    <w:rsid w:val="00790DBF"/>
    <w:rsid w:val="0079107F"/>
    <w:rsid w:val="007915C9"/>
    <w:rsid w:val="007916B1"/>
    <w:rsid w:val="00791B11"/>
    <w:rsid w:val="00791FE8"/>
    <w:rsid w:val="00792A60"/>
    <w:rsid w:val="0079310B"/>
    <w:rsid w:val="007936A2"/>
    <w:rsid w:val="00793814"/>
    <w:rsid w:val="0079415A"/>
    <w:rsid w:val="007946E7"/>
    <w:rsid w:val="00794AEC"/>
    <w:rsid w:val="007954C2"/>
    <w:rsid w:val="007961A7"/>
    <w:rsid w:val="007969A2"/>
    <w:rsid w:val="00796E04"/>
    <w:rsid w:val="007971FF"/>
    <w:rsid w:val="00797AD6"/>
    <w:rsid w:val="007A0A22"/>
    <w:rsid w:val="007A0D28"/>
    <w:rsid w:val="007A1C13"/>
    <w:rsid w:val="007A20D2"/>
    <w:rsid w:val="007A23FD"/>
    <w:rsid w:val="007A2921"/>
    <w:rsid w:val="007A2D85"/>
    <w:rsid w:val="007A4B77"/>
    <w:rsid w:val="007A4CB2"/>
    <w:rsid w:val="007A501A"/>
    <w:rsid w:val="007A63B1"/>
    <w:rsid w:val="007A67B7"/>
    <w:rsid w:val="007A7509"/>
    <w:rsid w:val="007A767B"/>
    <w:rsid w:val="007B0177"/>
    <w:rsid w:val="007B09EE"/>
    <w:rsid w:val="007B0B16"/>
    <w:rsid w:val="007B0E90"/>
    <w:rsid w:val="007B1693"/>
    <w:rsid w:val="007B1C0F"/>
    <w:rsid w:val="007B1DC7"/>
    <w:rsid w:val="007B1DE5"/>
    <w:rsid w:val="007B1FA5"/>
    <w:rsid w:val="007B2455"/>
    <w:rsid w:val="007B2489"/>
    <w:rsid w:val="007B2CD9"/>
    <w:rsid w:val="007B355B"/>
    <w:rsid w:val="007B37D4"/>
    <w:rsid w:val="007B4098"/>
    <w:rsid w:val="007B4374"/>
    <w:rsid w:val="007B4792"/>
    <w:rsid w:val="007B47EE"/>
    <w:rsid w:val="007B4A70"/>
    <w:rsid w:val="007B4C41"/>
    <w:rsid w:val="007B5549"/>
    <w:rsid w:val="007B5840"/>
    <w:rsid w:val="007B597F"/>
    <w:rsid w:val="007B614F"/>
    <w:rsid w:val="007B6258"/>
    <w:rsid w:val="007B6554"/>
    <w:rsid w:val="007B6B43"/>
    <w:rsid w:val="007B6DD7"/>
    <w:rsid w:val="007C005E"/>
    <w:rsid w:val="007C089C"/>
    <w:rsid w:val="007C178E"/>
    <w:rsid w:val="007C1870"/>
    <w:rsid w:val="007C1D8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405"/>
    <w:rsid w:val="007C65D2"/>
    <w:rsid w:val="007C69D8"/>
    <w:rsid w:val="007C6AB6"/>
    <w:rsid w:val="007D2210"/>
    <w:rsid w:val="007D2873"/>
    <w:rsid w:val="007D2E99"/>
    <w:rsid w:val="007D3DA6"/>
    <w:rsid w:val="007D4158"/>
    <w:rsid w:val="007D49F4"/>
    <w:rsid w:val="007D5B74"/>
    <w:rsid w:val="007D5D1F"/>
    <w:rsid w:val="007D5FEA"/>
    <w:rsid w:val="007D62BF"/>
    <w:rsid w:val="007D6512"/>
    <w:rsid w:val="007D6C23"/>
    <w:rsid w:val="007D788A"/>
    <w:rsid w:val="007E0331"/>
    <w:rsid w:val="007E169A"/>
    <w:rsid w:val="007E2B8B"/>
    <w:rsid w:val="007E3686"/>
    <w:rsid w:val="007E3727"/>
    <w:rsid w:val="007E3A9B"/>
    <w:rsid w:val="007E4A82"/>
    <w:rsid w:val="007E5226"/>
    <w:rsid w:val="007E5AB6"/>
    <w:rsid w:val="007E5AC9"/>
    <w:rsid w:val="007E5B36"/>
    <w:rsid w:val="007E5E52"/>
    <w:rsid w:val="007E6F00"/>
    <w:rsid w:val="007E7A62"/>
    <w:rsid w:val="007E7F2C"/>
    <w:rsid w:val="007F031E"/>
    <w:rsid w:val="007F0799"/>
    <w:rsid w:val="007F0D4E"/>
    <w:rsid w:val="007F10B4"/>
    <w:rsid w:val="007F1391"/>
    <w:rsid w:val="007F1444"/>
    <w:rsid w:val="007F252E"/>
    <w:rsid w:val="007F2989"/>
    <w:rsid w:val="007F315D"/>
    <w:rsid w:val="007F33A4"/>
    <w:rsid w:val="007F340C"/>
    <w:rsid w:val="007F3615"/>
    <w:rsid w:val="007F3BA1"/>
    <w:rsid w:val="007F3BD9"/>
    <w:rsid w:val="007F3D59"/>
    <w:rsid w:val="007F4585"/>
    <w:rsid w:val="007F4BDA"/>
    <w:rsid w:val="007F4C0B"/>
    <w:rsid w:val="007F5132"/>
    <w:rsid w:val="007F5E6F"/>
    <w:rsid w:val="007F60E9"/>
    <w:rsid w:val="007F63D7"/>
    <w:rsid w:val="007F6EF5"/>
    <w:rsid w:val="007F7E8F"/>
    <w:rsid w:val="0080097C"/>
    <w:rsid w:val="00801352"/>
    <w:rsid w:val="00802627"/>
    <w:rsid w:val="00802DFB"/>
    <w:rsid w:val="0080378C"/>
    <w:rsid w:val="00804B7D"/>
    <w:rsid w:val="0080522B"/>
    <w:rsid w:val="0080548D"/>
    <w:rsid w:val="00805951"/>
    <w:rsid w:val="00805DE6"/>
    <w:rsid w:val="0080695D"/>
    <w:rsid w:val="008101D5"/>
    <w:rsid w:val="00810382"/>
    <w:rsid w:val="00810A38"/>
    <w:rsid w:val="00811226"/>
    <w:rsid w:val="008116ED"/>
    <w:rsid w:val="00811DC6"/>
    <w:rsid w:val="00812293"/>
    <w:rsid w:val="008126C0"/>
    <w:rsid w:val="0081291D"/>
    <w:rsid w:val="00812A7D"/>
    <w:rsid w:val="00813201"/>
    <w:rsid w:val="00813649"/>
    <w:rsid w:val="008142BC"/>
    <w:rsid w:val="00814408"/>
    <w:rsid w:val="0081481C"/>
    <w:rsid w:val="00814881"/>
    <w:rsid w:val="00814E48"/>
    <w:rsid w:val="0081649A"/>
    <w:rsid w:val="008168B8"/>
    <w:rsid w:val="0081770A"/>
    <w:rsid w:val="00817F85"/>
    <w:rsid w:val="00820674"/>
    <w:rsid w:val="008212F0"/>
    <w:rsid w:val="00821F41"/>
    <w:rsid w:val="00822127"/>
    <w:rsid w:val="008223C5"/>
    <w:rsid w:val="008231DB"/>
    <w:rsid w:val="008231E9"/>
    <w:rsid w:val="008235C2"/>
    <w:rsid w:val="00823BAE"/>
    <w:rsid w:val="00823EED"/>
    <w:rsid w:val="00824B4A"/>
    <w:rsid w:val="00824D85"/>
    <w:rsid w:val="00824E54"/>
    <w:rsid w:val="008256EC"/>
    <w:rsid w:val="0082594B"/>
    <w:rsid w:val="00825CD2"/>
    <w:rsid w:val="00825EDF"/>
    <w:rsid w:val="00826B90"/>
    <w:rsid w:val="00826D0F"/>
    <w:rsid w:val="00827DBF"/>
    <w:rsid w:val="00827F45"/>
    <w:rsid w:val="008300A4"/>
    <w:rsid w:val="0083057A"/>
    <w:rsid w:val="008305C5"/>
    <w:rsid w:val="00831C93"/>
    <w:rsid w:val="00831DC6"/>
    <w:rsid w:val="00832185"/>
    <w:rsid w:val="00832CB9"/>
    <w:rsid w:val="00832D27"/>
    <w:rsid w:val="00833A8A"/>
    <w:rsid w:val="00833D86"/>
    <w:rsid w:val="00833F65"/>
    <w:rsid w:val="00834205"/>
    <w:rsid w:val="0083461B"/>
    <w:rsid w:val="00835406"/>
    <w:rsid w:val="00835ACB"/>
    <w:rsid w:val="00835CB1"/>
    <w:rsid w:val="0083614D"/>
    <w:rsid w:val="00836627"/>
    <w:rsid w:val="0083752A"/>
    <w:rsid w:val="00837CE3"/>
    <w:rsid w:val="00837DAC"/>
    <w:rsid w:val="00840F6E"/>
    <w:rsid w:val="008414D9"/>
    <w:rsid w:val="008417EE"/>
    <w:rsid w:val="00841AFA"/>
    <w:rsid w:val="00841C7D"/>
    <w:rsid w:val="00842950"/>
    <w:rsid w:val="00842B90"/>
    <w:rsid w:val="0084319F"/>
    <w:rsid w:val="008433FB"/>
    <w:rsid w:val="008436C4"/>
    <w:rsid w:val="00843724"/>
    <w:rsid w:val="00844378"/>
    <w:rsid w:val="0084479A"/>
    <w:rsid w:val="0084483B"/>
    <w:rsid w:val="0084498A"/>
    <w:rsid w:val="00844D57"/>
    <w:rsid w:val="008461DC"/>
    <w:rsid w:val="00846913"/>
    <w:rsid w:val="0084699C"/>
    <w:rsid w:val="008473F2"/>
    <w:rsid w:val="00847B4C"/>
    <w:rsid w:val="00850A3B"/>
    <w:rsid w:val="00851007"/>
    <w:rsid w:val="008511F5"/>
    <w:rsid w:val="00851412"/>
    <w:rsid w:val="008515E0"/>
    <w:rsid w:val="008518DC"/>
    <w:rsid w:val="008527EA"/>
    <w:rsid w:val="00852887"/>
    <w:rsid w:val="00852C64"/>
    <w:rsid w:val="00853141"/>
    <w:rsid w:val="00853E96"/>
    <w:rsid w:val="00854543"/>
    <w:rsid w:val="0085460D"/>
    <w:rsid w:val="008559CD"/>
    <w:rsid w:val="0085656A"/>
    <w:rsid w:val="0085665B"/>
    <w:rsid w:val="00856B54"/>
    <w:rsid w:val="00856D6D"/>
    <w:rsid w:val="00860227"/>
    <w:rsid w:val="00861553"/>
    <w:rsid w:val="00861DD4"/>
    <w:rsid w:val="00862840"/>
    <w:rsid w:val="00862D42"/>
    <w:rsid w:val="008637D4"/>
    <w:rsid w:val="00863E72"/>
    <w:rsid w:val="00864130"/>
    <w:rsid w:val="008648F5"/>
    <w:rsid w:val="00865B61"/>
    <w:rsid w:val="00865DF8"/>
    <w:rsid w:val="008664EA"/>
    <w:rsid w:val="008671C2"/>
    <w:rsid w:val="00867540"/>
    <w:rsid w:val="00867CE2"/>
    <w:rsid w:val="00867D27"/>
    <w:rsid w:val="00867EB8"/>
    <w:rsid w:val="00870E7C"/>
    <w:rsid w:val="0087106B"/>
    <w:rsid w:val="0087116F"/>
    <w:rsid w:val="008713D8"/>
    <w:rsid w:val="008718ED"/>
    <w:rsid w:val="00871FD2"/>
    <w:rsid w:val="00872061"/>
    <w:rsid w:val="0087247F"/>
    <w:rsid w:val="00873193"/>
    <w:rsid w:val="00873366"/>
    <w:rsid w:val="0087360C"/>
    <w:rsid w:val="008746DC"/>
    <w:rsid w:val="00875037"/>
    <w:rsid w:val="0087509C"/>
    <w:rsid w:val="00875229"/>
    <w:rsid w:val="0087534E"/>
    <w:rsid w:val="00875D61"/>
    <w:rsid w:val="00875F0D"/>
    <w:rsid w:val="00876220"/>
    <w:rsid w:val="00876516"/>
    <w:rsid w:val="00876523"/>
    <w:rsid w:val="0087666B"/>
    <w:rsid w:val="00876A7C"/>
    <w:rsid w:val="008805C5"/>
    <w:rsid w:val="00880640"/>
    <w:rsid w:val="00880B05"/>
    <w:rsid w:val="00882E07"/>
    <w:rsid w:val="008843FA"/>
    <w:rsid w:val="00884587"/>
    <w:rsid w:val="008847B4"/>
    <w:rsid w:val="00884CF1"/>
    <w:rsid w:val="00884E39"/>
    <w:rsid w:val="00885251"/>
    <w:rsid w:val="00885558"/>
    <w:rsid w:val="008859FF"/>
    <w:rsid w:val="00885A2D"/>
    <w:rsid w:val="008867FC"/>
    <w:rsid w:val="00887218"/>
    <w:rsid w:val="008875E4"/>
    <w:rsid w:val="00887CEC"/>
    <w:rsid w:val="00887E62"/>
    <w:rsid w:val="00890645"/>
    <w:rsid w:val="00890670"/>
    <w:rsid w:val="0089129A"/>
    <w:rsid w:val="0089230F"/>
    <w:rsid w:val="00892451"/>
    <w:rsid w:val="00892758"/>
    <w:rsid w:val="00892E7E"/>
    <w:rsid w:val="00892E9F"/>
    <w:rsid w:val="008939D8"/>
    <w:rsid w:val="0089431D"/>
    <w:rsid w:val="008946F7"/>
    <w:rsid w:val="00894AB7"/>
    <w:rsid w:val="00895A09"/>
    <w:rsid w:val="00895ABA"/>
    <w:rsid w:val="00895DBA"/>
    <w:rsid w:val="00896379"/>
    <w:rsid w:val="008964DE"/>
    <w:rsid w:val="00896790"/>
    <w:rsid w:val="00896CB3"/>
    <w:rsid w:val="00897834"/>
    <w:rsid w:val="008979C6"/>
    <w:rsid w:val="008A06C6"/>
    <w:rsid w:val="008A0916"/>
    <w:rsid w:val="008A0CCD"/>
    <w:rsid w:val="008A0D6F"/>
    <w:rsid w:val="008A177E"/>
    <w:rsid w:val="008A1960"/>
    <w:rsid w:val="008A256E"/>
    <w:rsid w:val="008A29FA"/>
    <w:rsid w:val="008A3125"/>
    <w:rsid w:val="008A341C"/>
    <w:rsid w:val="008A45C5"/>
    <w:rsid w:val="008A4883"/>
    <w:rsid w:val="008A4A5E"/>
    <w:rsid w:val="008A4DB7"/>
    <w:rsid w:val="008A4E05"/>
    <w:rsid w:val="008A5827"/>
    <w:rsid w:val="008A5BF3"/>
    <w:rsid w:val="008A5E13"/>
    <w:rsid w:val="008A6847"/>
    <w:rsid w:val="008B0362"/>
    <w:rsid w:val="008B0516"/>
    <w:rsid w:val="008B0ABC"/>
    <w:rsid w:val="008B0B76"/>
    <w:rsid w:val="008B0DD1"/>
    <w:rsid w:val="008B0DF7"/>
    <w:rsid w:val="008B24E9"/>
    <w:rsid w:val="008B34D3"/>
    <w:rsid w:val="008B39FC"/>
    <w:rsid w:val="008B44FB"/>
    <w:rsid w:val="008B517A"/>
    <w:rsid w:val="008B5406"/>
    <w:rsid w:val="008B57B9"/>
    <w:rsid w:val="008B59AC"/>
    <w:rsid w:val="008B6226"/>
    <w:rsid w:val="008B6661"/>
    <w:rsid w:val="008B69D9"/>
    <w:rsid w:val="008B6E98"/>
    <w:rsid w:val="008B6F11"/>
    <w:rsid w:val="008B719A"/>
    <w:rsid w:val="008C0B21"/>
    <w:rsid w:val="008C1272"/>
    <w:rsid w:val="008C1A09"/>
    <w:rsid w:val="008C2909"/>
    <w:rsid w:val="008C2D41"/>
    <w:rsid w:val="008C2DA0"/>
    <w:rsid w:val="008C543F"/>
    <w:rsid w:val="008C69C0"/>
    <w:rsid w:val="008C700D"/>
    <w:rsid w:val="008C7497"/>
    <w:rsid w:val="008C7619"/>
    <w:rsid w:val="008D03BB"/>
    <w:rsid w:val="008D118D"/>
    <w:rsid w:val="008D1460"/>
    <w:rsid w:val="008D16F4"/>
    <w:rsid w:val="008D1A05"/>
    <w:rsid w:val="008D242D"/>
    <w:rsid w:val="008D28C2"/>
    <w:rsid w:val="008D28C9"/>
    <w:rsid w:val="008D350B"/>
    <w:rsid w:val="008D3692"/>
    <w:rsid w:val="008D438D"/>
    <w:rsid w:val="008D43F7"/>
    <w:rsid w:val="008D440B"/>
    <w:rsid w:val="008D4516"/>
    <w:rsid w:val="008D4566"/>
    <w:rsid w:val="008D4577"/>
    <w:rsid w:val="008D526C"/>
    <w:rsid w:val="008D5F99"/>
    <w:rsid w:val="008D6252"/>
    <w:rsid w:val="008D62BF"/>
    <w:rsid w:val="008D6780"/>
    <w:rsid w:val="008D75D9"/>
    <w:rsid w:val="008E031F"/>
    <w:rsid w:val="008E0449"/>
    <w:rsid w:val="008E087A"/>
    <w:rsid w:val="008E0C39"/>
    <w:rsid w:val="008E11A9"/>
    <w:rsid w:val="008E18D1"/>
    <w:rsid w:val="008E1BF5"/>
    <w:rsid w:val="008E1C85"/>
    <w:rsid w:val="008E21BC"/>
    <w:rsid w:val="008E26CA"/>
    <w:rsid w:val="008E2C40"/>
    <w:rsid w:val="008E2F7E"/>
    <w:rsid w:val="008E38E4"/>
    <w:rsid w:val="008E3932"/>
    <w:rsid w:val="008E47DA"/>
    <w:rsid w:val="008E4EDA"/>
    <w:rsid w:val="008E5A86"/>
    <w:rsid w:val="008E634B"/>
    <w:rsid w:val="008E6EF9"/>
    <w:rsid w:val="008E741D"/>
    <w:rsid w:val="008E7659"/>
    <w:rsid w:val="008E7666"/>
    <w:rsid w:val="008E76E7"/>
    <w:rsid w:val="008E7AA3"/>
    <w:rsid w:val="008E7BF7"/>
    <w:rsid w:val="008F0507"/>
    <w:rsid w:val="008F0798"/>
    <w:rsid w:val="008F0A9F"/>
    <w:rsid w:val="008F1324"/>
    <w:rsid w:val="008F13BA"/>
    <w:rsid w:val="008F146C"/>
    <w:rsid w:val="008F1C2C"/>
    <w:rsid w:val="008F1D7F"/>
    <w:rsid w:val="008F27AF"/>
    <w:rsid w:val="008F2C63"/>
    <w:rsid w:val="008F31B4"/>
    <w:rsid w:val="008F3335"/>
    <w:rsid w:val="008F39ED"/>
    <w:rsid w:val="008F3AB0"/>
    <w:rsid w:val="008F4F9D"/>
    <w:rsid w:val="008F5146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5E4"/>
    <w:rsid w:val="008F77E0"/>
    <w:rsid w:val="008F7D90"/>
    <w:rsid w:val="009002CB"/>
    <w:rsid w:val="00900995"/>
    <w:rsid w:val="00900EEA"/>
    <w:rsid w:val="00901527"/>
    <w:rsid w:val="0090168C"/>
    <w:rsid w:val="009017B4"/>
    <w:rsid w:val="00902F97"/>
    <w:rsid w:val="00903836"/>
    <w:rsid w:val="00904777"/>
    <w:rsid w:val="009047AD"/>
    <w:rsid w:val="00904F5E"/>
    <w:rsid w:val="009052C0"/>
    <w:rsid w:val="00905357"/>
    <w:rsid w:val="0090558A"/>
    <w:rsid w:val="009057F4"/>
    <w:rsid w:val="00907612"/>
    <w:rsid w:val="00907946"/>
    <w:rsid w:val="00907A67"/>
    <w:rsid w:val="00907AAC"/>
    <w:rsid w:val="00910655"/>
    <w:rsid w:val="00910BE7"/>
    <w:rsid w:val="00910C7A"/>
    <w:rsid w:val="00911355"/>
    <w:rsid w:val="00911719"/>
    <w:rsid w:val="00911837"/>
    <w:rsid w:val="00911950"/>
    <w:rsid w:val="00911F5C"/>
    <w:rsid w:val="009126C9"/>
    <w:rsid w:val="00912E7D"/>
    <w:rsid w:val="00913679"/>
    <w:rsid w:val="009136CF"/>
    <w:rsid w:val="00913B6A"/>
    <w:rsid w:val="00913C4E"/>
    <w:rsid w:val="009141D7"/>
    <w:rsid w:val="00914693"/>
    <w:rsid w:val="009149CA"/>
    <w:rsid w:val="00915770"/>
    <w:rsid w:val="00915B14"/>
    <w:rsid w:val="00916E74"/>
    <w:rsid w:val="0092028F"/>
    <w:rsid w:val="00920958"/>
    <w:rsid w:val="0092108F"/>
    <w:rsid w:val="00921940"/>
    <w:rsid w:val="00921CEC"/>
    <w:rsid w:val="00921EE7"/>
    <w:rsid w:val="00922826"/>
    <w:rsid w:val="00923452"/>
    <w:rsid w:val="009240CE"/>
    <w:rsid w:val="009241B3"/>
    <w:rsid w:val="009268A5"/>
    <w:rsid w:val="00926CFB"/>
    <w:rsid w:val="00926EE8"/>
    <w:rsid w:val="00927011"/>
    <w:rsid w:val="009302DA"/>
    <w:rsid w:val="00930398"/>
    <w:rsid w:val="009312EE"/>
    <w:rsid w:val="00931368"/>
    <w:rsid w:val="009318FD"/>
    <w:rsid w:val="00931B58"/>
    <w:rsid w:val="00932D97"/>
    <w:rsid w:val="009334EB"/>
    <w:rsid w:val="00933754"/>
    <w:rsid w:val="009346D6"/>
    <w:rsid w:val="00934913"/>
    <w:rsid w:val="0093519D"/>
    <w:rsid w:val="0093587B"/>
    <w:rsid w:val="00935E5F"/>
    <w:rsid w:val="0093745A"/>
    <w:rsid w:val="00937C99"/>
    <w:rsid w:val="00940290"/>
    <w:rsid w:val="00940BDF"/>
    <w:rsid w:val="00941C58"/>
    <w:rsid w:val="00942538"/>
    <w:rsid w:val="00942B3B"/>
    <w:rsid w:val="00942DC2"/>
    <w:rsid w:val="0094306B"/>
    <w:rsid w:val="009434A3"/>
    <w:rsid w:val="009440A2"/>
    <w:rsid w:val="0094461B"/>
    <w:rsid w:val="009446A4"/>
    <w:rsid w:val="009447C2"/>
    <w:rsid w:val="00944A17"/>
    <w:rsid w:val="00944CF0"/>
    <w:rsid w:val="00944E6E"/>
    <w:rsid w:val="009454E2"/>
    <w:rsid w:val="0094597E"/>
    <w:rsid w:val="00947A44"/>
    <w:rsid w:val="00950244"/>
    <w:rsid w:val="009506BE"/>
    <w:rsid w:val="00950AC4"/>
    <w:rsid w:val="009511AC"/>
    <w:rsid w:val="00951206"/>
    <w:rsid w:val="0095175C"/>
    <w:rsid w:val="0095225A"/>
    <w:rsid w:val="009522EA"/>
    <w:rsid w:val="009523EC"/>
    <w:rsid w:val="00952933"/>
    <w:rsid w:val="00952FB3"/>
    <w:rsid w:val="009537D6"/>
    <w:rsid w:val="00953B8F"/>
    <w:rsid w:val="0095424A"/>
    <w:rsid w:val="009543E7"/>
    <w:rsid w:val="00954AB5"/>
    <w:rsid w:val="0095549B"/>
    <w:rsid w:val="00955F85"/>
    <w:rsid w:val="00956543"/>
    <w:rsid w:val="00956A53"/>
    <w:rsid w:val="00956F2E"/>
    <w:rsid w:val="009572D3"/>
    <w:rsid w:val="00957661"/>
    <w:rsid w:val="00960964"/>
    <w:rsid w:val="00960E2F"/>
    <w:rsid w:val="00960FD9"/>
    <w:rsid w:val="00960FEB"/>
    <w:rsid w:val="00961BA4"/>
    <w:rsid w:val="00961D36"/>
    <w:rsid w:val="00961D52"/>
    <w:rsid w:val="00961E9C"/>
    <w:rsid w:val="00962DC7"/>
    <w:rsid w:val="0096304D"/>
    <w:rsid w:val="0096393B"/>
    <w:rsid w:val="009639D7"/>
    <w:rsid w:val="00963BAD"/>
    <w:rsid w:val="00964805"/>
    <w:rsid w:val="00964CAB"/>
    <w:rsid w:val="0096559A"/>
    <w:rsid w:val="009657D8"/>
    <w:rsid w:val="0096606B"/>
    <w:rsid w:val="009660A3"/>
    <w:rsid w:val="0096630A"/>
    <w:rsid w:val="009666F1"/>
    <w:rsid w:val="00967400"/>
    <w:rsid w:val="00967401"/>
    <w:rsid w:val="00967B38"/>
    <w:rsid w:val="00967DF3"/>
    <w:rsid w:val="00970617"/>
    <w:rsid w:val="00970AF1"/>
    <w:rsid w:val="00970B32"/>
    <w:rsid w:val="0097144B"/>
    <w:rsid w:val="00972290"/>
    <w:rsid w:val="00972C59"/>
    <w:rsid w:val="009730B4"/>
    <w:rsid w:val="0097408D"/>
    <w:rsid w:val="00974FC5"/>
    <w:rsid w:val="00975F7A"/>
    <w:rsid w:val="00976661"/>
    <w:rsid w:val="00976692"/>
    <w:rsid w:val="00977380"/>
    <w:rsid w:val="009775C0"/>
    <w:rsid w:val="0097777A"/>
    <w:rsid w:val="009803B0"/>
    <w:rsid w:val="0098053B"/>
    <w:rsid w:val="009805FB"/>
    <w:rsid w:val="00980B0B"/>
    <w:rsid w:val="00980C65"/>
    <w:rsid w:val="00980D68"/>
    <w:rsid w:val="0098174E"/>
    <w:rsid w:val="009818DB"/>
    <w:rsid w:val="00982201"/>
    <w:rsid w:val="00982596"/>
    <w:rsid w:val="0098260C"/>
    <w:rsid w:val="00983356"/>
    <w:rsid w:val="009839C3"/>
    <w:rsid w:val="00983BEC"/>
    <w:rsid w:val="00983F4E"/>
    <w:rsid w:val="00984012"/>
    <w:rsid w:val="0098406D"/>
    <w:rsid w:val="0098434D"/>
    <w:rsid w:val="0098436A"/>
    <w:rsid w:val="009843B7"/>
    <w:rsid w:val="009847D7"/>
    <w:rsid w:val="00984954"/>
    <w:rsid w:val="009857E9"/>
    <w:rsid w:val="009858D2"/>
    <w:rsid w:val="00985C2D"/>
    <w:rsid w:val="00985E5F"/>
    <w:rsid w:val="00986101"/>
    <w:rsid w:val="0098716F"/>
    <w:rsid w:val="00987753"/>
    <w:rsid w:val="00987A0B"/>
    <w:rsid w:val="00987E22"/>
    <w:rsid w:val="00990275"/>
    <w:rsid w:val="00990A29"/>
    <w:rsid w:val="00990DEA"/>
    <w:rsid w:val="00990E8B"/>
    <w:rsid w:val="00991C7B"/>
    <w:rsid w:val="0099226E"/>
    <w:rsid w:val="00992639"/>
    <w:rsid w:val="00994758"/>
    <w:rsid w:val="00994C05"/>
    <w:rsid w:val="009957B9"/>
    <w:rsid w:val="009960AD"/>
    <w:rsid w:val="009965A8"/>
    <w:rsid w:val="00996920"/>
    <w:rsid w:val="009969B2"/>
    <w:rsid w:val="0099746A"/>
    <w:rsid w:val="009A0471"/>
    <w:rsid w:val="009A065F"/>
    <w:rsid w:val="009A0A2D"/>
    <w:rsid w:val="009A1A6F"/>
    <w:rsid w:val="009A1DD5"/>
    <w:rsid w:val="009A1ED0"/>
    <w:rsid w:val="009A2184"/>
    <w:rsid w:val="009A29B3"/>
    <w:rsid w:val="009A2C55"/>
    <w:rsid w:val="009A41B6"/>
    <w:rsid w:val="009A4B38"/>
    <w:rsid w:val="009A4D59"/>
    <w:rsid w:val="009A5CC1"/>
    <w:rsid w:val="009A5D3D"/>
    <w:rsid w:val="009A6D9C"/>
    <w:rsid w:val="009A71BF"/>
    <w:rsid w:val="009B0072"/>
    <w:rsid w:val="009B022F"/>
    <w:rsid w:val="009B043B"/>
    <w:rsid w:val="009B04EA"/>
    <w:rsid w:val="009B0D98"/>
    <w:rsid w:val="009B0EFE"/>
    <w:rsid w:val="009B107A"/>
    <w:rsid w:val="009B162F"/>
    <w:rsid w:val="009B1D38"/>
    <w:rsid w:val="009B3169"/>
    <w:rsid w:val="009B3681"/>
    <w:rsid w:val="009B36CB"/>
    <w:rsid w:val="009B3EC9"/>
    <w:rsid w:val="009B4083"/>
    <w:rsid w:val="009B4577"/>
    <w:rsid w:val="009B471B"/>
    <w:rsid w:val="009B4AA7"/>
    <w:rsid w:val="009B4BA4"/>
    <w:rsid w:val="009B59F6"/>
    <w:rsid w:val="009B604A"/>
    <w:rsid w:val="009B632E"/>
    <w:rsid w:val="009B64E4"/>
    <w:rsid w:val="009B6828"/>
    <w:rsid w:val="009B686B"/>
    <w:rsid w:val="009B6C9E"/>
    <w:rsid w:val="009B6E69"/>
    <w:rsid w:val="009B7183"/>
    <w:rsid w:val="009B7431"/>
    <w:rsid w:val="009B74A6"/>
    <w:rsid w:val="009B7DC4"/>
    <w:rsid w:val="009C03AC"/>
    <w:rsid w:val="009C03C2"/>
    <w:rsid w:val="009C0857"/>
    <w:rsid w:val="009C0BAB"/>
    <w:rsid w:val="009C0EED"/>
    <w:rsid w:val="009C13FB"/>
    <w:rsid w:val="009C1AA6"/>
    <w:rsid w:val="009C1B92"/>
    <w:rsid w:val="009C1D47"/>
    <w:rsid w:val="009C211E"/>
    <w:rsid w:val="009C2565"/>
    <w:rsid w:val="009C286E"/>
    <w:rsid w:val="009C2E0B"/>
    <w:rsid w:val="009C30FF"/>
    <w:rsid w:val="009C34AB"/>
    <w:rsid w:val="009C3548"/>
    <w:rsid w:val="009C36FD"/>
    <w:rsid w:val="009C37FB"/>
    <w:rsid w:val="009C3E70"/>
    <w:rsid w:val="009C4E2D"/>
    <w:rsid w:val="009C5294"/>
    <w:rsid w:val="009C5CED"/>
    <w:rsid w:val="009C707E"/>
    <w:rsid w:val="009C7493"/>
    <w:rsid w:val="009C7F89"/>
    <w:rsid w:val="009D0D90"/>
    <w:rsid w:val="009D1598"/>
    <w:rsid w:val="009D22D4"/>
    <w:rsid w:val="009D2390"/>
    <w:rsid w:val="009D2E4A"/>
    <w:rsid w:val="009D3AC1"/>
    <w:rsid w:val="009D3D1C"/>
    <w:rsid w:val="009D448C"/>
    <w:rsid w:val="009D4C38"/>
    <w:rsid w:val="009D71D8"/>
    <w:rsid w:val="009D7C88"/>
    <w:rsid w:val="009E015C"/>
    <w:rsid w:val="009E0B3E"/>
    <w:rsid w:val="009E0DAD"/>
    <w:rsid w:val="009E1B68"/>
    <w:rsid w:val="009E1EF7"/>
    <w:rsid w:val="009E30FD"/>
    <w:rsid w:val="009E359E"/>
    <w:rsid w:val="009E4A19"/>
    <w:rsid w:val="009E4E71"/>
    <w:rsid w:val="009E5FF4"/>
    <w:rsid w:val="009E6117"/>
    <w:rsid w:val="009E67F0"/>
    <w:rsid w:val="009E6B45"/>
    <w:rsid w:val="009E79BE"/>
    <w:rsid w:val="009F0538"/>
    <w:rsid w:val="009F08DA"/>
    <w:rsid w:val="009F0A49"/>
    <w:rsid w:val="009F198D"/>
    <w:rsid w:val="009F233F"/>
    <w:rsid w:val="009F23BA"/>
    <w:rsid w:val="009F290E"/>
    <w:rsid w:val="009F29B5"/>
    <w:rsid w:val="009F317C"/>
    <w:rsid w:val="009F3C95"/>
    <w:rsid w:val="009F451F"/>
    <w:rsid w:val="009F4AA2"/>
    <w:rsid w:val="009F4BD7"/>
    <w:rsid w:val="009F4EBE"/>
    <w:rsid w:val="009F5B93"/>
    <w:rsid w:val="009F6C32"/>
    <w:rsid w:val="00A007B0"/>
    <w:rsid w:val="00A0081B"/>
    <w:rsid w:val="00A012CE"/>
    <w:rsid w:val="00A01451"/>
    <w:rsid w:val="00A015A1"/>
    <w:rsid w:val="00A0228B"/>
    <w:rsid w:val="00A027DD"/>
    <w:rsid w:val="00A0282B"/>
    <w:rsid w:val="00A02B0D"/>
    <w:rsid w:val="00A0304C"/>
    <w:rsid w:val="00A03123"/>
    <w:rsid w:val="00A04398"/>
    <w:rsid w:val="00A0475E"/>
    <w:rsid w:val="00A04BC4"/>
    <w:rsid w:val="00A04E57"/>
    <w:rsid w:val="00A04FB9"/>
    <w:rsid w:val="00A055CD"/>
    <w:rsid w:val="00A0577F"/>
    <w:rsid w:val="00A06B36"/>
    <w:rsid w:val="00A07021"/>
    <w:rsid w:val="00A07059"/>
    <w:rsid w:val="00A07DE5"/>
    <w:rsid w:val="00A11826"/>
    <w:rsid w:val="00A11A4D"/>
    <w:rsid w:val="00A11A77"/>
    <w:rsid w:val="00A11C22"/>
    <w:rsid w:val="00A1254C"/>
    <w:rsid w:val="00A12AB4"/>
    <w:rsid w:val="00A13B08"/>
    <w:rsid w:val="00A14172"/>
    <w:rsid w:val="00A143BC"/>
    <w:rsid w:val="00A14487"/>
    <w:rsid w:val="00A145D6"/>
    <w:rsid w:val="00A14885"/>
    <w:rsid w:val="00A14AF2"/>
    <w:rsid w:val="00A14D6F"/>
    <w:rsid w:val="00A15958"/>
    <w:rsid w:val="00A159BC"/>
    <w:rsid w:val="00A16225"/>
    <w:rsid w:val="00A16777"/>
    <w:rsid w:val="00A167D7"/>
    <w:rsid w:val="00A16AA0"/>
    <w:rsid w:val="00A1712A"/>
    <w:rsid w:val="00A17506"/>
    <w:rsid w:val="00A178A9"/>
    <w:rsid w:val="00A17C99"/>
    <w:rsid w:val="00A17E51"/>
    <w:rsid w:val="00A20351"/>
    <w:rsid w:val="00A21394"/>
    <w:rsid w:val="00A21AE3"/>
    <w:rsid w:val="00A22680"/>
    <w:rsid w:val="00A22929"/>
    <w:rsid w:val="00A22AAB"/>
    <w:rsid w:val="00A22D61"/>
    <w:rsid w:val="00A22EF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72E9"/>
    <w:rsid w:val="00A27F39"/>
    <w:rsid w:val="00A300A8"/>
    <w:rsid w:val="00A308A4"/>
    <w:rsid w:val="00A31171"/>
    <w:rsid w:val="00A31EED"/>
    <w:rsid w:val="00A32575"/>
    <w:rsid w:val="00A32B5D"/>
    <w:rsid w:val="00A33727"/>
    <w:rsid w:val="00A344B1"/>
    <w:rsid w:val="00A34D5D"/>
    <w:rsid w:val="00A34E56"/>
    <w:rsid w:val="00A35418"/>
    <w:rsid w:val="00A35CCE"/>
    <w:rsid w:val="00A35E7B"/>
    <w:rsid w:val="00A363A4"/>
    <w:rsid w:val="00A36B24"/>
    <w:rsid w:val="00A36EF6"/>
    <w:rsid w:val="00A37A5F"/>
    <w:rsid w:val="00A37EDB"/>
    <w:rsid w:val="00A4071E"/>
    <w:rsid w:val="00A41C74"/>
    <w:rsid w:val="00A421C1"/>
    <w:rsid w:val="00A4230F"/>
    <w:rsid w:val="00A42F67"/>
    <w:rsid w:val="00A43186"/>
    <w:rsid w:val="00A433C9"/>
    <w:rsid w:val="00A438CC"/>
    <w:rsid w:val="00A43BE5"/>
    <w:rsid w:val="00A44865"/>
    <w:rsid w:val="00A44CB8"/>
    <w:rsid w:val="00A45518"/>
    <w:rsid w:val="00A45BB2"/>
    <w:rsid w:val="00A465C5"/>
    <w:rsid w:val="00A4727B"/>
    <w:rsid w:val="00A474D0"/>
    <w:rsid w:val="00A503E5"/>
    <w:rsid w:val="00A50815"/>
    <w:rsid w:val="00A5157F"/>
    <w:rsid w:val="00A5233D"/>
    <w:rsid w:val="00A52A28"/>
    <w:rsid w:val="00A52C72"/>
    <w:rsid w:val="00A53225"/>
    <w:rsid w:val="00A5322A"/>
    <w:rsid w:val="00A53A63"/>
    <w:rsid w:val="00A544B0"/>
    <w:rsid w:val="00A54E8F"/>
    <w:rsid w:val="00A55194"/>
    <w:rsid w:val="00A55475"/>
    <w:rsid w:val="00A55FC3"/>
    <w:rsid w:val="00A5642A"/>
    <w:rsid w:val="00A606DB"/>
    <w:rsid w:val="00A61639"/>
    <w:rsid w:val="00A616CB"/>
    <w:rsid w:val="00A6195A"/>
    <w:rsid w:val="00A61B95"/>
    <w:rsid w:val="00A61CFB"/>
    <w:rsid w:val="00A628D2"/>
    <w:rsid w:val="00A629BB"/>
    <w:rsid w:val="00A62A33"/>
    <w:rsid w:val="00A62DC2"/>
    <w:rsid w:val="00A63167"/>
    <w:rsid w:val="00A63A09"/>
    <w:rsid w:val="00A63F18"/>
    <w:rsid w:val="00A64300"/>
    <w:rsid w:val="00A659E0"/>
    <w:rsid w:val="00A6650A"/>
    <w:rsid w:val="00A666CE"/>
    <w:rsid w:val="00A67049"/>
    <w:rsid w:val="00A6778F"/>
    <w:rsid w:val="00A70326"/>
    <w:rsid w:val="00A70BC1"/>
    <w:rsid w:val="00A71EAD"/>
    <w:rsid w:val="00A71EB9"/>
    <w:rsid w:val="00A7205B"/>
    <w:rsid w:val="00A726AF"/>
    <w:rsid w:val="00A7435C"/>
    <w:rsid w:val="00A746EC"/>
    <w:rsid w:val="00A74A57"/>
    <w:rsid w:val="00A75080"/>
    <w:rsid w:val="00A764D1"/>
    <w:rsid w:val="00A76ED4"/>
    <w:rsid w:val="00A7706A"/>
    <w:rsid w:val="00A7728B"/>
    <w:rsid w:val="00A80120"/>
    <w:rsid w:val="00A80140"/>
    <w:rsid w:val="00A8114F"/>
    <w:rsid w:val="00A81A71"/>
    <w:rsid w:val="00A82125"/>
    <w:rsid w:val="00A822CC"/>
    <w:rsid w:val="00A82914"/>
    <w:rsid w:val="00A82ECA"/>
    <w:rsid w:val="00A835A1"/>
    <w:rsid w:val="00A83B23"/>
    <w:rsid w:val="00A85849"/>
    <w:rsid w:val="00A85B85"/>
    <w:rsid w:val="00A85E84"/>
    <w:rsid w:val="00A86526"/>
    <w:rsid w:val="00A87734"/>
    <w:rsid w:val="00A87A54"/>
    <w:rsid w:val="00A90145"/>
    <w:rsid w:val="00A904C2"/>
    <w:rsid w:val="00A908AB"/>
    <w:rsid w:val="00A91173"/>
    <w:rsid w:val="00A916C6"/>
    <w:rsid w:val="00A91D99"/>
    <w:rsid w:val="00A91FC5"/>
    <w:rsid w:val="00A92652"/>
    <w:rsid w:val="00A92C8C"/>
    <w:rsid w:val="00A933A5"/>
    <w:rsid w:val="00A93C23"/>
    <w:rsid w:val="00A94012"/>
    <w:rsid w:val="00A94598"/>
    <w:rsid w:val="00A94690"/>
    <w:rsid w:val="00A9482E"/>
    <w:rsid w:val="00A94C92"/>
    <w:rsid w:val="00A94D89"/>
    <w:rsid w:val="00A94D98"/>
    <w:rsid w:val="00A94DE7"/>
    <w:rsid w:val="00A95559"/>
    <w:rsid w:val="00A961D4"/>
    <w:rsid w:val="00A96273"/>
    <w:rsid w:val="00A96711"/>
    <w:rsid w:val="00A96AB8"/>
    <w:rsid w:val="00A96AE3"/>
    <w:rsid w:val="00A96B80"/>
    <w:rsid w:val="00A970F6"/>
    <w:rsid w:val="00A971F1"/>
    <w:rsid w:val="00A97893"/>
    <w:rsid w:val="00A97944"/>
    <w:rsid w:val="00A97CAD"/>
    <w:rsid w:val="00A97E0E"/>
    <w:rsid w:val="00AA0DB7"/>
    <w:rsid w:val="00AA1541"/>
    <w:rsid w:val="00AA15CE"/>
    <w:rsid w:val="00AA173B"/>
    <w:rsid w:val="00AA1991"/>
    <w:rsid w:val="00AA3233"/>
    <w:rsid w:val="00AA34CA"/>
    <w:rsid w:val="00AA47E7"/>
    <w:rsid w:val="00AA605C"/>
    <w:rsid w:val="00AA7149"/>
    <w:rsid w:val="00AA7607"/>
    <w:rsid w:val="00AA7C87"/>
    <w:rsid w:val="00AA7D76"/>
    <w:rsid w:val="00AB024C"/>
    <w:rsid w:val="00AB06B2"/>
    <w:rsid w:val="00AB111A"/>
    <w:rsid w:val="00AB1155"/>
    <w:rsid w:val="00AB1907"/>
    <w:rsid w:val="00AB1CC2"/>
    <w:rsid w:val="00AB1F78"/>
    <w:rsid w:val="00AB2798"/>
    <w:rsid w:val="00AB2F9C"/>
    <w:rsid w:val="00AB3058"/>
    <w:rsid w:val="00AB3142"/>
    <w:rsid w:val="00AB34B3"/>
    <w:rsid w:val="00AB34EE"/>
    <w:rsid w:val="00AB3B9B"/>
    <w:rsid w:val="00AB3CAD"/>
    <w:rsid w:val="00AB53ED"/>
    <w:rsid w:val="00AB5A2B"/>
    <w:rsid w:val="00AB605A"/>
    <w:rsid w:val="00AB62DC"/>
    <w:rsid w:val="00AB65B8"/>
    <w:rsid w:val="00AB6B23"/>
    <w:rsid w:val="00AB6CAE"/>
    <w:rsid w:val="00AB713D"/>
    <w:rsid w:val="00AB7635"/>
    <w:rsid w:val="00AB7A55"/>
    <w:rsid w:val="00AC08B5"/>
    <w:rsid w:val="00AC13BD"/>
    <w:rsid w:val="00AC2672"/>
    <w:rsid w:val="00AC2A4F"/>
    <w:rsid w:val="00AC2A86"/>
    <w:rsid w:val="00AC3EED"/>
    <w:rsid w:val="00AC422D"/>
    <w:rsid w:val="00AC5049"/>
    <w:rsid w:val="00AC5060"/>
    <w:rsid w:val="00AC55CC"/>
    <w:rsid w:val="00AC55FD"/>
    <w:rsid w:val="00AC58EA"/>
    <w:rsid w:val="00AC59BC"/>
    <w:rsid w:val="00AC5A7F"/>
    <w:rsid w:val="00AC5FD1"/>
    <w:rsid w:val="00AC6502"/>
    <w:rsid w:val="00AC705C"/>
    <w:rsid w:val="00AC7933"/>
    <w:rsid w:val="00AC7EA1"/>
    <w:rsid w:val="00AD07CD"/>
    <w:rsid w:val="00AD0B6A"/>
    <w:rsid w:val="00AD13A6"/>
    <w:rsid w:val="00AD1D41"/>
    <w:rsid w:val="00AD232B"/>
    <w:rsid w:val="00AD2D34"/>
    <w:rsid w:val="00AD3B22"/>
    <w:rsid w:val="00AD42C0"/>
    <w:rsid w:val="00AD4D06"/>
    <w:rsid w:val="00AD63A6"/>
    <w:rsid w:val="00AD6A14"/>
    <w:rsid w:val="00AE12A3"/>
    <w:rsid w:val="00AE1796"/>
    <w:rsid w:val="00AE199A"/>
    <w:rsid w:val="00AE1D89"/>
    <w:rsid w:val="00AE26F3"/>
    <w:rsid w:val="00AE27FC"/>
    <w:rsid w:val="00AE3570"/>
    <w:rsid w:val="00AE36DB"/>
    <w:rsid w:val="00AE49ED"/>
    <w:rsid w:val="00AE4E05"/>
    <w:rsid w:val="00AE50FF"/>
    <w:rsid w:val="00AE5930"/>
    <w:rsid w:val="00AE5B86"/>
    <w:rsid w:val="00AE60FD"/>
    <w:rsid w:val="00AE674D"/>
    <w:rsid w:val="00AE6EE9"/>
    <w:rsid w:val="00AE7717"/>
    <w:rsid w:val="00AE7E8F"/>
    <w:rsid w:val="00AF022B"/>
    <w:rsid w:val="00AF09B8"/>
    <w:rsid w:val="00AF0DDF"/>
    <w:rsid w:val="00AF11CF"/>
    <w:rsid w:val="00AF14F1"/>
    <w:rsid w:val="00AF1E4C"/>
    <w:rsid w:val="00AF1F3E"/>
    <w:rsid w:val="00AF2AEE"/>
    <w:rsid w:val="00AF31D3"/>
    <w:rsid w:val="00AF32CA"/>
    <w:rsid w:val="00AF3771"/>
    <w:rsid w:val="00AF3FE9"/>
    <w:rsid w:val="00AF40FE"/>
    <w:rsid w:val="00AF4204"/>
    <w:rsid w:val="00AF4399"/>
    <w:rsid w:val="00AF44C4"/>
    <w:rsid w:val="00AF456C"/>
    <w:rsid w:val="00AF49CF"/>
    <w:rsid w:val="00AF49F9"/>
    <w:rsid w:val="00AF4A85"/>
    <w:rsid w:val="00AF4E77"/>
    <w:rsid w:val="00AF539E"/>
    <w:rsid w:val="00AF583D"/>
    <w:rsid w:val="00AF60CD"/>
    <w:rsid w:val="00AF62C6"/>
    <w:rsid w:val="00AF6367"/>
    <w:rsid w:val="00AF6761"/>
    <w:rsid w:val="00AF75BD"/>
    <w:rsid w:val="00AF7632"/>
    <w:rsid w:val="00B00DBE"/>
    <w:rsid w:val="00B018B6"/>
    <w:rsid w:val="00B0198D"/>
    <w:rsid w:val="00B02320"/>
    <w:rsid w:val="00B02D0D"/>
    <w:rsid w:val="00B02D50"/>
    <w:rsid w:val="00B0303C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463"/>
    <w:rsid w:val="00B06F85"/>
    <w:rsid w:val="00B07438"/>
    <w:rsid w:val="00B07A63"/>
    <w:rsid w:val="00B07B68"/>
    <w:rsid w:val="00B10C8E"/>
    <w:rsid w:val="00B10D1A"/>
    <w:rsid w:val="00B1241D"/>
    <w:rsid w:val="00B129C9"/>
    <w:rsid w:val="00B12EC2"/>
    <w:rsid w:val="00B13725"/>
    <w:rsid w:val="00B144B6"/>
    <w:rsid w:val="00B14E31"/>
    <w:rsid w:val="00B14F41"/>
    <w:rsid w:val="00B15E55"/>
    <w:rsid w:val="00B164C3"/>
    <w:rsid w:val="00B16CB1"/>
    <w:rsid w:val="00B170EA"/>
    <w:rsid w:val="00B1735F"/>
    <w:rsid w:val="00B178DC"/>
    <w:rsid w:val="00B179F4"/>
    <w:rsid w:val="00B17F13"/>
    <w:rsid w:val="00B17F48"/>
    <w:rsid w:val="00B203F1"/>
    <w:rsid w:val="00B205B2"/>
    <w:rsid w:val="00B20990"/>
    <w:rsid w:val="00B20EBC"/>
    <w:rsid w:val="00B21282"/>
    <w:rsid w:val="00B21E37"/>
    <w:rsid w:val="00B21E6C"/>
    <w:rsid w:val="00B227E6"/>
    <w:rsid w:val="00B22987"/>
    <w:rsid w:val="00B23C5A"/>
    <w:rsid w:val="00B240BF"/>
    <w:rsid w:val="00B24356"/>
    <w:rsid w:val="00B24576"/>
    <w:rsid w:val="00B246BF"/>
    <w:rsid w:val="00B24796"/>
    <w:rsid w:val="00B24E96"/>
    <w:rsid w:val="00B25005"/>
    <w:rsid w:val="00B25022"/>
    <w:rsid w:val="00B25BF4"/>
    <w:rsid w:val="00B25EDA"/>
    <w:rsid w:val="00B26BE3"/>
    <w:rsid w:val="00B27462"/>
    <w:rsid w:val="00B316E6"/>
    <w:rsid w:val="00B31DCA"/>
    <w:rsid w:val="00B31DEC"/>
    <w:rsid w:val="00B32867"/>
    <w:rsid w:val="00B3322D"/>
    <w:rsid w:val="00B33C65"/>
    <w:rsid w:val="00B34B24"/>
    <w:rsid w:val="00B34B50"/>
    <w:rsid w:val="00B36A7B"/>
    <w:rsid w:val="00B3740A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4E41"/>
    <w:rsid w:val="00B463D5"/>
    <w:rsid w:val="00B466D3"/>
    <w:rsid w:val="00B467D3"/>
    <w:rsid w:val="00B468D8"/>
    <w:rsid w:val="00B4769A"/>
    <w:rsid w:val="00B47E80"/>
    <w:rsid w:val="00B51EF6"/>
    <w:rsid w:val="00B528B3"/>
    <w:rsid w:val="00B53B7B"/>
    <w:rsid w:val="00B543CF"/>
    <w:rsid w:val="00B549E6"/>
    <w:rsid w:val="00B54A71"/>
    <w:rsid w:val="00B551E0"/>
    <w:rsid w:val="00B552F2"/>
    <w:rsid w:val="00B55D33"/>
    <w:rsid w:val="00B56467"/>
    <w:rsid w:val="00B576DF"/>
    <w:rsid w:val="00B57B62"/>
    <w:rsid w:val="00B603E4"/>
    <w:rsid w:val="00B604BA"/>
    <w:rsid w:val="00B60757"/>
    <w:rsid w:val="00B60835"/>
    <w:rsid w:val="00B6087D"/>
    <w:rsid w:val="00B60B31"/>
    <w:rsid w:val="00B61103"/>
    <w:rsid w:val="00B6110D"/>
    <w:rsid w:val="00B621F3"/>
    <w:rsid w:val="00B62A7B"/>
    <w:rsid w:val="00B63142"/>
    <w:rsid w:val="00B6370B"/>
    <w:rsid w:val="00B63A3C"/>
    <w:rsid w:val="00B64603"/>
    <w:rsid w:val="00B64660"/>
    <w:rsid w:val="00B6565B"/>
    <w:rsid w:val="00B660FE"/>
    <w:rsid w:val="00B66381"/>
    <w:rsid w:val="00B66C7A"/>
    <w:rsid w:val="00B67F67"/>
    <w:rsid w:val="00B70D20"/>
    <w:rsid w:val="00B70E7A"/>
    <w:rsid w:val="00B710B7"/>
    <w:rsid w:val="00B7168B"/>
    <w:rsid w:val="00B71C3E"/>
    <w:rsid w:val="00B71C7B"/>
    <w:rsid w:val="00B72347"/>
    <w:rsid w:val="00B7238C"/>
    <w:rsid w:val="00B72B9C"/>
    <w:rsid w:val="00B72BA0"/>
    <w:rsid w:val="00B73D6B"/>
    <w:rsid w:val="00B73EEA"/>
    <w:rsid w:val="00B7402B"/>
    <w:rsid w:val="00B7452F"/>
    <w:rsid w:val="00B746DF"/>
    <w:rsid w:val="00B74787"/>
    <w:rsid w:val="00B74953"/>
    <w:rsid w:val="00B754FF"/>
    <w:rsid w:val="00B774B3"/>
    <w:rsid w:val="00B77710"/>
    <w:rsid w:val="00B77960"/>
    <w:rsid w:val="00B77C2D"/>
    <w:rsid w:val="00B77FC8"/>
    <w:rsid w:val="00B77FD4"/>
    <w:rsid w:val="00B801D1"/>
    <w:rsid w:val="00B817A8"/>
    <w:rsid w:val="00B826EA"/>
    <w:rsid w:val="00B828C6"/>
    <w:rsid w:val="00B83831"/>
    <w:rsid w:val="00B83B5F"/>
    <w:rsid w:val="00B83C6E"/>
    <w:rsid w:val="00B83FCB"/>
    <w:rsid w:val="00B8447E"/>
    <w:rsid w:val="00B86173"/>
    <w:rsid w:val="00B87A1E"/>
    <w:rsid w:val="00B902A1"/>
    <w:rsid w:val="00B904F0"/>
    <w:rsid w:val="00B9096D"/>
    <w:rsid w:val="00B90AA5"/>
    <w:rsid w:val="00B91DD1"/>
    <w:rsid w:val="00B92008"/>
    <w:rsid w:val="00B92ED8"/>
    <w:rsid w:val="00B92F38"/>
    <w:rsid w:val="00B935D5"/>
    <w:rsid w:val="00B94064"/>
    <w:rsid w:val="00B94F91"/>
    <w:rsid w:val="00B94FBF"/>
    <w:rsid w:val="00B957F6"/>
    <w:rsid w:val="00B95C2B"/>
    <w:rsid w:val="00B9632F"/>
    <w:rsid w:val="00B96343"/>
    <w:rsid w:val="00B969FC"/>
    <w:rsid w:val="00B97192"/>
    <w:rsid w:val="00BA04B7"/>
    <w:rsid w:val="00BA0518"/>
    <w:rsid w:val="00BA0539"/>
    <w:rsid w:val="00BA05FA"/>
    <w:rsid w:val="00BA1C04"/>
    <w:rsid w:val="00BA1DEF"/>
    <w:rsid w:val="00BA1FCE"/>
    <w:rsid w:val="00BA2DBE"/>
    <w:rsid w:val="00BA3B88"/>
    <w:rsid w:val="00BA43EA"/>
    <w:rsid w:val="00BA43F0"/>
    <w:rsid w:val="00BA48CB"/>
    <w:rsid w:val="00BA49F9"/>
    <w:rsid w:val="00BA500B"/>
    <w:rsid w:val="00BA6497"/>
    <w:rsid w:val="00BA668C"/>
    <w:rsid w:val="00BA6C03"/>
    <w:rsid w:val="00BA70FE"/>
    <w:rsid w:val="00BA7813"/>
    <w:rsid w:val="00BA7A48"/>
    <w:rsid w:val="00BA7F10"/>
    <w:rsid w:val="00BB0044"/>
    <w:rsid w:val="00BB0DBD"/>
    <w:rsid w:val="00BB1331"/>
    <w:rsid w:val="00BB1955"/>
    <w:rsid w:val="00BB2EDF"/>
    <w:rsid w:val="00BB3D2B"/>
    <w:rsid w:val="00BB3D41"/>
    <w:rsid w:val="00BB3D9B"/>
    <w:rsid w:val="00BB4278"/>
    <w:rsid w:val="00BB44AD"/>
    <w:rsid w:val="00BB49DC"/>
    <w:rsid w:val="00BB4A4A"/>
    <w:rsid w:val="00BB4C4A"/>
    <w:rsid w:val="00BB4E6B"/>
    <w:rsid w:val="00BB57D9"/>
    <w:rsid w:val="00BB594D"/>
    <w:rsid w:val="00BB5AFE"/>
    <w:rsid w:val="00BB5D15"/>
    <w:rsid w:val="00BB6FF8"/>
    <w:rsid w:val="00BB74B2"/>
    <w:rsid w:val="00BB77B9"/>
    <w:rsid w:val="00BB790E"/>
    <w:rsid w:val="00BC040B"/>
    <w:rsid w:val="00BC0966"/>
    <w:rsid w:val="00BC0E27"/>
    <w:rsid w:val="00BC13EA"/>
    <w:rsid w:val="00BC1EAA"/>
    <w:rsid w:val="00BC2BD7"/>
    <w:rsid w:val="00BC3D0B"/>
    <w:rsid w:val="00BC4F86"/>
    <w:rsid w:val="00BC510B"/>
    <w:rsid w:val="00BC620B"/>
    <w:rsid w:val="00BC669B"/>
    <w:rsid w:val="00BC6819"/>
    <w:rsid w:val="00BD046B"/>
    <w:rsid w:val="00BD04EB"/>
    <w:rsid w:val="00BD075C"/>
    <w:rsid w:val="00BD1FFC"/>
    <w:rsid w:val="00BD35BB"/>
    <w:rsid w:val="00BD3BA1"/>
    <w:rsid w:val="00BD3F22"/>
    <w:rsid w:val="00BD4D1E"/>
    <w:rsid w:val="00BD622E"/>
    <w:rsid w:val="00BD6496"/>
    <w:rsid w:val="00BD719C"/>
    <w:rsid w:val="00BD71C7"/>
    <w:rsid w:val="00BD74E2"/>
    <w:rsid w:val="00BD75DB"/>
    <w:rsid w:val="00BD7EAD"/>
    <w:rsid w:val="00BE0A6B"/>
    <w:rsid w:val="00BE0CCC"/>
    <w:rsid w:val="00BE0DE4"/>
    <w:rsid w:val="00BE14E5"/>
    <w:rsid w:val="00BE1573"/>
    <w:rsid w:val="00BE1919"/>
    <w:rsid w:val="00BE1E1A"/>
    <w:rsid w:val="00BE1E6B"/>
    <w:rsid w:val="00BE1EE3"/>
    <w:rsid w:val="00BE30EA"/>
    <w:rsid w:val="00BE3670"/>
    <w:rsid w:val="00BE3D22"/>
    <w:rsid w:val="00BE43B1"/>
    <w:rsid w:val="00BE4417"/>
    <w:rsid w:val="00BE47E3"/>
    <w:rsid w:val="00BE6037"/>
    <w:rsid w:val="00BE68C7"/>
    <w:rsid w:val="00BE6B16"/>
    <w:rsid w:val="00BE6DC7"/>
    <w:rsid w:val="00BF01B8"/>
    <w:rsid w:val="00BF056F"/>
    <w:rsid w:val="00BF10EA"/>
    <w:rsid w:val="00BF12AA"/>
    <w:rsid w:val="00BF13F1"/>
    <w:rsid w:val="00BF1B8D"/>
    <w:rsid w:val="00BF25E9"/>
    <w:rsid w:val="00BF27AE"/>
    <w:rsid w:val="00BF2F1E"/>
    <w:rsid w:val="00BF30B2"/>
    <w:rsid w:val="00BF3263"/>
    <w:rsid w:val="00BF397C"/>
    <w:rsid w:val="00BF3A67"/>
    <w:rsid w:val="00BF3E54"/>
    <w:rsid w:val="00BF3F35"/>
    <w:rsid w:val="00BF5038"/>
    <w:rsid w:val="00BF513C"/>
    <w:rsid w:val="00BF51AB"/>
    <w:rsid w:val="00BF559B"/>
    <w:rsid w:val="00BF60F1"/>
    <w:rsid w:val="00BF65FD"/>
    <w:rsid w:val="00BF680C"/>
    <w:rsid w:val="00BF72BE"/>
    <w:rsid w:val="00BF7324"/>
    <w:rsid w:val="00C0062E"/>
    <w:rsid w:val="00C008C8"/>
    <w:rsid w:val="00C009C9"/>
    <w:rsid w:val="00C00E79"/>
    <w:rsid w:val="00C011F7"/>
    <w:rsid w:val="00C023A5"/>
    <w:rsid w:val="00C0271E"/>
    <w:rsid w:val="00C03215"/>
    <w:rsid w:val="00C0363E"/>
    <w:rsid w:val="00C05862"/>
    <w:rsid w:val="00C06B84"/>
    <w:rsid w:val="00C06EF3"/>
    <w:rsid w:val="00C0708F"/>
    <w:rsid w:val="00C07945"/>
    <w:rsid w:val="00C07BFD"/>
    <w:rsid w:val="00C1098F"/>
    <w:rsid w:val="00C11C92"/>
    <w:rsid w:val="00C12035"/>
    <w:rsid w:val="00C1334C"/>
    <w:rsid w:val="00C13DB5"/>
    <w:rsid w:val="00C13EAD"/>
    <w:rsid w:val="00C1507E"/>
    <w:rsid w:val="00C154ED"/>
    <w:rsid w:val="00C16501"/>
    <w:rsid w:val="00C1686C"/>
    <w:rsid w:val="00C16E53"/>
    <w:rsid w:val="00C1724C"/>
    <w:rsid w:val="00C2041A"/>
    <w:rsid w:val="00C20575"/>
    <w:rsid w:val="00C20675"/>
    <w:rsid w:val="00C20CA3"/>
    <w:rsid w:val="00C20DF5"/>
    <w:rsid w:val="00C21EC8"/>
    <w:rsid w:val="00C21EE4"/>
    <w:rsid w:val="00C221E1"/>
    <w:rsid w:val="00C222BB"/>
    <w:rsid w:val="00C2236B"/>
    <w:rsid w:val="00C231BE"/>
    <w:rsid w:val="00C235F9"/>
    <w:rsid w:val="00C23DB3"/>
    <w:rsid w:val="00C23E4D"/>
    <w:rsid w:val="00C2434F"/>
    <w:rsid w:val="00C24506"/>
    <w:rsid w:val="00C246B8"/>
    <w:rsid w:val="00C25F2F"/>
    <w:rsid w:val="00C260F8"/>
    <w:rsid w:val="00C261C3"/>
    <w:rsid w:val="00C26C81"/>
    <w:rsid w:val="00C2771E"/>
    <w:rsid w:val="00C30307"/>
    <w:rsid w:val="00C311A2"/>
    <w:rsid w:val="00C31DA2"/>
    <w:rsid w:val="00C31F12"/>
    <w:rsid w:val="00C31F3A"/>
    <w:rsid w:val="00C33128"/>
    <w:rsid w:val="00C33344"/>
    <w:rsid w:val="00C33A5C"/>
    <w:rsid w:val="00C34008"/>
    <w:rsid w:val="00C34686"/>
    <w:rsid w:val="00C35B84"/>
    <w:rsid w:val="00C36933"/>
    <w:rsid w:val="00C36CC8"/>
    <w:rsid w:val="00C37602"/>
    <w:rsid w:val="00C37972"/>
    <w:rsid w:val="00C37C9A"/>
    <w:rsid w:val="00C40281"/>
    <w:rsid w:val="00C402C6"/>
    <w:rsid w:val="00C4084D"/>
    <w:rsid w:val="00C40B4F"/>
    <w:rsid w:val="00C40C3C"/>
    <w:rsid w:val="00C4154E"/>
    <w:rsid w:val="00C416AE"/>
    <w:rsid w:val="00C41898"/>
    <w:rsid w:val="00C42D70"/>
    <w:rsid w:val="00C42F2F"/>
    <w:rsid w:val="00C43C45"/>
    <w:rsid w:val="00C44BCB"/>
    <w:rsid w:val="00C45258"/>
    <w:rsid w:val="00C45FDE"/>
    <w:rsid w:val="00C46259"/>
    <w:rsid w:val="00C4680A"/>
    <w:rsid w:val="00C47154"/>
    <w:rsid w:val="00C50AB9"/>
    <w:rsid w:val="00C51106"/>
    <w:rsid w:val="00C5128D"/>
    <w:rsid w:val="00C5140D"/>
    <w:rsid w:val="00C51E07"/>
    <w:rsid w:val="00C5243D"/>
    <w:rsid w:val="00C53AF5"/>
    <w:rsid w:val="00C53B60"/>
    <w:rsid w:val="00C53C8A"/>
    <w:rsid w:val="00C5435D"/>
    <w:rsid w:val="00C54A16"/>
    <w:rsid w:val="00C55863"/>
    <w:rsid w:val="00C56738"/>
    <w:rsid w:val="00C56794"/>
    <w:rsid w:val="00C56DB9"/>
    <w:rsid w:val="00C5740C"/>
    <w:rsid w:val="00C57912"/>
    <w:rsid w:val="00C60545"/>
    <w:rsid w:val="00C60B02"/>
    <w:rsid w:val="00C60D3A"/>
    <w:rsid w:val="00C61B84"/>
    <w:rsid w:val="00C61F81"/>
    <w:rsid w:val="00C6243B"/>
    <w:rsid w:val="00C63782"/>
    <w:rsid w:val="00C63BF2"/>
    <w:rsid w:val="00C64900"/>
    <w:rsid w:val="00C64DB0"/>
    <w:rsid w:val="00C652C8"/>
    <w:rsid w:val="00C65411"/>
    <w:rsid w:val="00C654DC"/>
    <w:rsid w:val="00C65E4E"/>
    <w:rsid w:val="00C66D89"/>
    <w:rsid w:val="00C671BE"/>
    <w:rsid w:val="00C67624"/>
    <w:rsid w:val="00C67C94"/>
    <w:rsid w:val="00C67E94"/>
    <w:rsid w:val="00C70AB8"/>
    <w:rsid w:val="00C72199"/>
    <w:rsid w:val="00C7245A"/>
    <w:rsid w:val="00C7297D"/>
    <w:rsid w:val="00C72A7E"/>
    <w:rsid w:val="00C73022"/>
    <w:rsid w:val="00C7503F"/>
    <w:rsid w:val="00C75197"/>
    <w:rsid w:val="00C7565A"/>
    <w:rsid w:val="00C7591C"/>
    <w:rsid w:val="00C759BD"/>
    <w:rsid w:val="00C75F47"/>
    <w:rsid w:val="00C768DC"/>
    <w:rsid w:val="00C80541"/>
    <w:rsid w:val="00C806AB"/>
    <w:rsid w:val="00C80AFD"/>
    <w:rsid w:val="00C81359"/>
    <w:rsid w:val="00C814A7"/>
    <w:rsid w:val="00C81EE0"/>
    <w:rsid w:val="00C82A66"/>
    <w:rsid w:val="00C82FA3"/>
    <w:rsid w:val="00C839EB"/>
    <w:rsid w:val="00C83FDD"/>
    <w:rsid w:val="00C84198"/>
    <w:rsid w:val="00C84BD7"/>
    <w:rsid w:val="00C84DC0"/>
    <w:rsid w:val="00C85407"/>
    <w:rsid w:val="00C85571"/>
    <w:rsid w:val="00C857A2"/>
    <w:rsid w:val="00C85998"/>
    <w:rsid w:val="00C85B18"/>
    <w:rsid w:val="00C863BB"/>
    <w:rsid w:val="00C86484"/>
    <w:rsid w:val="00C8660C"/>
    <w:rsid w:val="00C86F70"/>
    <w:rsid w:val="00C8735B"/>
    <w:rsid w:val="00C8792E"/>
    <w:rsid w:val="00C907FD"/>
    <w:rsid w:val="00C90BBF"/>
    <w:rsid w:val="00C917FC"/>
    <w:rsid w:val="00C91D65"/>
    <w:rsid w:val="00C920A4"/>
    <w:rsid w:val="00C92D8F"/>
    <w:rsid w:val="00C92FFD"/>
    <w:rsid w:val="00C93266"/>
    <w:rsid w:val="00C93BD8"/>
    <w:rsid w:val="00C93C04"/>
    <w:rsid w:val="00C94056"/>
    <w:rsid w:val="00C940E5"/>
    <w:rsid w:val="00C945F0"/>
    <w:rsid w:val="00C94645"/>
    <w:rsid w:val="00C95034"/>
    <w:rsid w:val="00C95B7A"/>
    <w:rsid w:val="00C95F36"/>
    <w:rsid w:val="00C962EE"/>
    <w:rsid w:val="00C965A6"/>
    <w:rsid w:val="00C9690B"/>
    <w:rsid w:val="00C97A1A"/>
    <w:rsid w:val="00CA01CB"/>
    <w:rsid w:val="00CA020D"/>
    <w:rsid w:val="00CA0773"/>
    <w:rsid w:val="00CA07E8"/>
    <w:rsid w:val="00CA096F"/>
    <w:rsid w:val="00CA1300"/>
    <w:rsid w:val="00CA1B1A"/>
    <w:rsid w:val="00CA1D8F"/>
    <w:rsid w:val="00CA260A"/>
    <w:rsid w:val="00CA29E1"/>
    <w:rsid w:val="00CA2C5C"/>
    <w:rsid w:val="00CA3645"/>
    <w:rsid w:val="00CA3809"/>
    <w:rsid w:val="00CA38F4"/>
    <w:rsid w:val="00CA537F"/>
    <w:rsid w:val="00CA5396"/>
    <w:rsid w:val="00CA5DF0"/>
    <w:rsid w:val="00CA60D1"/>
    <w:rsid w:val="00CA7752"/>
    <w:rsid w:val="00CA77AC"/>
    <w:rsid w:val="00CA7ABD"/>
    <w:rsid w:val="00CA7F5B"/>
    <w:rsid w:val="00CB0121"/>
    <w:rsid w:val="00CB0C2F"/>
    <w:rsid w:val="00CB0F7E"/>
    <w:rsid w:val="00CB1042"/>
    <w:rsid w:val="00CB1465"/>
    <w:rsid w:val="00CB18D9"/>
    <w:rsid w:val="00CB1C8D"/>
    <w:rsid w:val="00CB2D77"/>
    <w:rsid w:val="00CB3C29"/>
    <w:rsid w:val="00CB3D2A"/>
    <w:rsid w:val="00CB4FD9"/>
    <w:rsid w:val="00CB5040"/>
    <w:rsid w:val="00CB5143"/>
    <w:rsid w:val="00CB51A6"/>
    <w:rsid w:val="00CB51BF"/>
    <w:rsid w:val="00CB58F8"/>
    <w:rsid w:val="00CB59D5"/>
    <w:rsid w:val="00CB5BBF"/>
    <w:rsid w:val="00CB7304"/>
    <w:rsid w:val="00CB760E"/>
    <w:rsid w:val="00CC0431"/>
    <w:rsid w:val="00CC0717"/>
    <w:rsid w:val="00CC1184"/>
    <w:rsid w:val="00CC11AE"/>
    <w:rsid w:val="00CC12B0"/>
    <w:rsid w:val="00CC1326"/>
    <w:rsid w:val="00CC134C"/>
    <w:rsid w:val="00CC18A4"/>
    <w:rsid w:val="00CC1A98"/>
    <w:rsid w:val="00CC1C97"/>
    <w:rsid w:val="00CC1F06"/>
    <w:rsid w:val="00CC1F9C"/>
    <w:rsid w:val="00CC2AF5"/>
    <w:rsid w:val="00CC3341"/>
    <w:rsid w:val="00CC3E99"/>
    <w:rsid w:val="00CC4AD2"/>
    <w:rsid w:val="00CC4DAE"/>
    <w:rsid w:val="00CC5381"/>
    <w:rsid w:val="00CC545C"/>
    <w:rsid w:val="00CC6065"/>
    <w:rsid w:val="00CC66AC"/>
    <w:rsid w:val="00CC711C"/>
    <w:rsid w:val="00CC717E"/>
    <w:rsid w:val="00CC74B6"/>
    <w:rsid w:val="00CC7970"/>
    <w:rsid w:val="00CC7A5A"/>
    <w:rsid w:val="00CD0291"/>
    <w:rsid w:val="00CD04A7"/>
    <w:rsid w:val="00CD05E5"/>
    <w:rsid w:val="00CD0694"/>
    <w:rsid w:val="00CD0A4B"/>
    <w:rsid w:val="00CD112B"/>
    <w:rsid w:val="00CD1642"/>
    <w:rsid w:val="00CD2819"/>
    <w:rsid w:val="00CD297F"/>
    <w:rsid w:val="00CD2E11"/>
    <w:rsid w:val="00CD2FBD"/>
    <w:rsid w:val="00CD3214"/>
    <w:rsid w:val="00CD3393"/>
    <w:rsid w:val="00CD353C"/>
    <w:rsid w:val="00CD3884"/>
    <w:rsid w:val="00CD3F4E"/>
    <w:rsid w:val="00CD4440"/>
    <w:rsid w:val="00CD459D"/>
    <w:rsid w:val="00CD51F3"/>
    <w:rsid w:val="00CD5234"/>
    <w:rsid w:val="00CD54E1"/>
    <w:rsid w:val="00CD6404"/>
    <w:rsid w:val="00CD7033"/>
    <w:rsid w:val="00CE11A9"/>
    <w:rsid w:val="00CE1397"/>
    <w:rsid w:val="00CE3110"/>
    <w:rsid w:val="00CE3519"/>
    <w:rsid w:val="00CE3A72"/>
    <w:rsid w:val="00CE4051"/>
    <w:rsid w:val="00CE49B6"/>
    <w:rsid w:val="00CE528B"/>
    <w:rsid w:val="00CE6A96"/>
    <w:rsid w:val="00CE6B81"/>
    <w:rsid w:val="00CE6C57"/>
    <w:rsid w:val="00CE726B"/>
    <w:rsid w:val="00CE746E"/>
    <w:rsid w:val="00CE7524"/>
    <w:rsid w:val="00CE7C7D"/>
    <w:rsid w:val="00CF05E5"/>
    <w:rsid w:val="00CF0E70"/>
    <w:rsid w:val="00CF1D6E"/>
    <w:rsid w:val="00CF2863"/>
    <w:rsid w:val="00CF2B3B"/>
    <w:rsid w:val="00CF418B"/>
    <w:rsid w:val="00CF4575"/>
    <w:rsid w:val="00CF4690"/>
    <w:rsid w:val="00CF47E8"/>
    <w:rsid w:val="00CF50D3"/>
    <w:rsid w:val="00CF53AC"/>
    <w:rsid w:val="00CF6FAC"/>
    <w:rsid w:val="00CF740E"/>
    <w:rsid w:val="00CF78CB"/>
    <w:rsid w:val="00CF7EEB"/>
    <w:rsid w:val="00D00A1F"/>
    <w:rsid w:val="00D01027"/>
    <w:rsid w:val="00D01BFD"/>
    <w:rsid w:val="00D0230E"/>
    <w:rsid w:val="00D0232F"/>
    <w:rsid w:val="00D02A06"/>
    <w:rsid w:val="00D02EB5"/>
    <w:rsid w:val="00D03105"/>
    <w:rsid w:val="00D031D3"/>
    <w:rsid w:val="00D04656"/>
    <w:rsid w:val="00D04BA3"/>
    <w:rsid w:val="00D05331"/>
    <w:rsid w:val="00D05DEF"/>
    <w:rsid w:val="00D06827"/>
    <w:rsid w:val="00D06F4A"/>
    <w:rsid w:val="00D07285"/>
    <w:rsid w:val="00D07740"/>
    <w:rsid w:val="00D0792A"/>
    <w:rsid w:val="00D101AC"/>
    <w:rsid w:val="00D119A3"/>
    <w:rsid w:val="00D1225A"/>
    <w:rsid w:val="00D125AB"/>
    <w:rsid w:val="00D12BBD"/>
    <w:rsid w:val="00D12CAA"/>
    <w:rsid w:val="00D12CE3"/>
    <w:rsid w:val="00D12F44"/>
    <w:rsid w:val="00D132AA"/>
    <w:rsid w:val="00D13970"/>
    <w:rsid w:val="00D13B53"/>
    <w:rsid w:val="00D146AF"/>
    <w:rsid w:val="00D14A92"/>
    <w:rsid w:val="00D156EA"/>
    <w:rsid w:val="00D1572D"/>
    <w:rsid w:val="00D15743"/>
    <w:rsid w:val="00D15D4A"/>
    <w:rsid w:val="00D1648D"/>
    <w:rsid w:val="00D16CA3"/>
    <w:rsid w:val="00D17876"/>
    <w:rsid w:val="00D179F5"/>
    <w:rsid w:val="00D17AB3"/>
    <w:rsid w:val="00D17BC3"/>
    <w:rsid w:val="00D17DE5"/>
    <w:rsid w:val="00D17F6D"/>
    <w:rsid w:val="00D203D4"/>
    <w:rsid w:val="00D2081A"/>
    <w:rsid w:val="00D20820"/>
    <w:rsid w:val="00D22322"/>
    <w:rsid w:val="00D22BC4"/>
    <w:rsid w:val="00D24D06"/>
    <w:rsid w:val="00D26387"/>
    <w:rsid w:val="00D268F4"/>
    <w:rsid w:val="00D27083"/>
    <w:rsid w:val="00D27269"/>
    <w:rsid w:val="00D31376"/>
    <w:rsid w:val="00D31776"/>
    <w:rsid w:val="00D3189A"/>
    <w:rsid w:val="00D319AD"/>
    <w:rsid w:val="00D319D0"/>
    <w:rsid w:val="00D328DD"/>
    <w:rsid w:val="00D32F14"/>
    <w:rsid w:val="00D33075"/>
    <w:rsid w:val="00D331C7"/>
    <w:rsid w:val="00D33CE0"/>
    <w:rsid w:val="00D33D1D"/>
    <w:rsid w:val="00D3432C"/>
    <w:rsid w:val="00D34F6C"/>
    <w:rsid w:val="00D35128"/>
    <w:rsid w:val="00D35D57"/>
    <w:rsid w:val="00D35FFC"/>
    <w:rsid w:val="00D36310"/>
    <w:rsid w:val="00D36B27"/>
    <w:rsid w:val="00D37307"/>
    <w:rsid w:val="00D37623"/>
    <w:rsid w:val="00D400F3"/>
    <w:rsid w:val="00D4043F"/>
    <w:rsid w:val="00D40E25"/>
    <w:rsid w:val="00D41453"/>
    <w:rsid w:val="00D41910"/>
    <w:rsid w:val="00D41CAF"/>
    <w:rsid w:val="00D42F22"/>
    <w:rsid w:val="00D43331"/>
    <w:rsid w:val="00D433F1"/>
    <w:rsid w:val="00D435C3"/>
    <w:rsid w:val="00D43861"/>
    <w:rsid w:val="00D4424C"/>
    <w:rsid w:val="00D4430E"/>
    <w:rsid w:val="00D444FE"/>
    <w:rsid w:val="00D455FC"/>
    <w:rsid w:val="00D46F81"/>
    <w:rsid w:val="00D471F7"/>
    <w:rsid w:val="00D4728B"/>
    <w:rsid w:val="00D4766F"/>
    <w:rsid w:val="00D50761"/>
    <w:rsid w:val="00D51762"/>
    <w:rsid w:val="00D51E2F"/>
    <w:rsid w:val="00D51FAD"/>
    <w:rsid w:val="00D52606"/>
    <w:rsid w:val="00D52A51"/>
    <w:rsid w:val="00D53E05"/>
    <w:rsid w:val="00D53EDC"/>
    <w:rsid w:val="00D54857"/>
    <w:rsid w:val="00D5493F"/>
    <w:rsid w:val="00D55DC6"/>
    <w:rsid w:val="00D5616F"/>
    <w:rsid w:val="00D56A5B"/>
    <w:rsid w:val="00D56F93"/>
    <w:rsid w:val="00D57079"/>
    <w:rsid w:val="00D57626"/>
    <w:rsid w:val="00D57B8D"/>
    <w:rsid w:val="00D57DCE"/>
    <w:rsid w:val="00D60081"/>
    <w:rsid w:val="00D60248"/>
    <w:rsid w:val="00D60554"/>
    <w:rsid w:val="00D6069D"/>
    <w:rsid w:val="00D6189D"/>
    <w:rsid w:val="00D6253D"/>
    <w:rsid w:val="00D62685"/>
    <w:rsid w:val="00D6270E"/>
    <w:rsid w:val="00D62D5D"/>
    <w:rsid w:val="00D62F63"/>
    <w:rsid w:val="00D63953"/>
    <w:rsid w:val="00D64382"/>
    <w:rsid w:val="00D6518F"/>
    <w:rsid w:val="00D65990"/>
    <w:rsid w:val="00D65B5E"/>
    <w:rsid w:val="00D65EF5"/>
    <w:rsid w:val="00D662BF"/>
    <w:rsid w:val="00D663C3"/>
    <w:rsid w:val="00D66899"/>
    <w:rsid w:val="00D66DEB"/>
    <w:rsid w:val="00D66F5F"/>
    <w:rsid w:val="00D67277"/>
    <w:rsid w:val="00D67A55"/>
    <w:rsid w:val="00D70D07"/>
    <w:rsid w:val="00D7117F"/>
    <w:rsid w:val="00D716FF"/>
    <w:rsid w:val="00D71F42"/>
    <w:rsid w:val="00D73150"/>
    <w:rsid w:val="00D73B87"/>
    <w:rsid w:val="00D744BB"/>
    <w:rsid w:val="00D7467E"/>
    <w:rsid w:val="00D746E3"/>
    <w:rsid w:val="00D74B2B"/>
    <w:rsid w:val="00D75C6A"/>
    <w:rsid w:val="00D76183"/>
    <w:rsid w:val="00D76AB4"/>
    <w:rsid w:val="00D77C35"/>
    <w:rsid w:val="00D77F9F"/>
    <w:rsid w:val="00D80D71"/>
    <w:rsid w:val="00D8128D"/>
    <w:rsid w:val="00D813EC"/>
    <w:rsid w:val="00D818FB"/>
    <w:rsid w:val="00D81BD3"/>
    <w:rsid w:val="00D8216C"/>
    <w:rsid w:val="00D821A1"/>
    <w:rsid w:val="00D82E6F"/>
    <w:rsid w:val="00D832A4"/>
    <w:rsid w:val="00D83945"/>
    <w:rsid w:val="00D83FF5"/>
    <w:rsid w:val="00D84264"/>
    <w:rsid w:val="00D8484B"/>
    <w:rsid w:val="00D85AFF"/>
    <w:rsid w:val="00D85DC9"/>
    <w:rsid w:val="00D86639"/>
    <w:rsid w:val="00D866F3"/>
    <w:rsid w:val="00D86A84"/>
    <w:rsid w:val="00D874C8"/>
    <w:rsid w:val="00D87D5C"/>
    <w:rsid w:val="00D90055"/>
    <w:rsid w:val="00D90185"/>
    <w:rsid w:val="00D90327"/>
    <w:rsid w:val="00D9052B"/>
    <w:rsid w:val="00D905AA"/>
    <w:rsid w:val="00D908F3"/>
    <w:rsid w:val="00D9160C"/>
    <w:rsid w:val="00D91ED0"/>
    <w:rsid w:val="00D91FA8"/>
    <w:rsid w:val="00D923B8"/>
    <w:rsid w:val="00D925BA"/>
    <w:rsid w:val="00D93D37"/>
    <w:rsid w:val="00D93E12"/>
    <w:rsid w:val="00D94F36"/>
    <w:rsid w:val="00D9541E"/>
    <w:rsid w:val="00D9579F"/>
    <w:rsid w:val="00D95BD5"/>
    <w:rsid w:val="00D95E5F"/>
    <w:rsid w:val="00D966F6"/>
    <w:rsid w:val="00D96988"/>
    <w:rsid w:val="00D9727A"/>
    <w:rsid w:val="00D9745D"/>
    <w:rsid w:val="00D97692"/>
    <w:rsid w:val="00D97808"/>
    <w:rsid w:val="00D97D3F"/>
    <w:rsid w:val="00DA08E7"/>
    <w:rsid w:val="00DA0D02"/>
    <w:rsid w:val="00DA1B43"/>
    <w:rsid w:val="00DA29B5"/>
    <w:rsid w:val="00DA2B70"/>
    <w:rsid w:val="00DA2B8E"/>
    <w:rsid w:val="00DA2E3E"/>
    <w:rsid w:val="00DA2EC8"/>
    <w:rsid w:val="00DA4949"/>
    <w:rsid w:val="00DA4ABA"/>
    <w:rsid w:val="00DA4D38"/>
    <w:rsid w:val="00DA6659"/>
    <w:rsid w:val="00DA6A07"/>
    <w:rsid w:val="00DA6F5E"/>
    <w:rsid w:val="00DA7077"/>
    <w:rsid w:val="00DA71D5"/>
    <w:rsid w:val="00DA7517"/>
    <w:rsid w:val="00DA7D99"/>
    <w:rsid w:val="00DB03EB"/>
    <w:rsid w:val="00DB0537"/>
    <w:rsid w:val="00DB0C4A"/>
    <w:rsid w:val="00DB0F9F"/>
    <w:rsid w:val="00DB1968"/>
    <w:rsid w:val="00DB2C5B"/>
    <w:rsid w:val="00DB3068"/>
    <w:rsid w:val="00DB3D3D"/>
    <w:rsid w:val="00DB3F3F"/>
    <w:rsid w:val="00DB48FE"/>
    <w:rsid w:val="00DB49DA"/>
    <w:rsid w:val="00DB4CD1"/>
    <w:rsid w:val="00DB5496"/>
    <w:rsid w:val="00DB5729"/>
    <w:rsid w:val="00DB57F9"/>
    <w:rsid w:val="00DB63CE"/>
    <w:rsid w:val="00DB6C32"/>
    <w:rsid w:val="00DB70B4"/>
    <w:rsid w:val="00DB786F"/>
    <w:rsid w:val="00DC0400"/>
    <w:rsid w:val="00DC150D"/>
    <w:rsid w:val="00DC17EC"/>
    <w:rsid w:val="00DC190E"/>
    <w:rsid w:val="00DC1BD8"/>
    <w:rsid w:val="00DC24CE"/>
    <w:rsid w:val="00DC2A2E"/>
    <w:rsid w:val="00DC2C12"/>
    <w:rsid w:val="00DC2EFD"/>
    <w:rsid w:val="00DC31D4"/>
    <w:rsid w:val="00DC3707"/>
    <w:rsid w:val="00DC39A9"/>
    <w:rsid w:val="00DC3DD4"/>
    <w:rsid w:val="00DC3F33"/>
    <w:rsid w:val="00DC3F81"/>
    <w:rsid w:val="00DC4086"/>
    <w:rsid w:val="00DC4829"/>
    <w:rsid w:val="00DC4D01"/>
    <w:rsid w:val="00DC6324"/>
    <w:rsid w:val="00DC657E"/>
    <w:rsid w:val="00DC69DD"/>
    <w:rsid w:val="00DC6CD9"/>
    <w:rsid w:val="00DD06D0"/>
    <w:rsid w:val="00DD0798"/>
    <w:rsid w:val="00DD0999"/>
    <w:rsid w:val="00DD0D78"/>
    <w:rsid w:val="00DD1001"/>
    <w:rsid w:val="00DD198D"/>
    <w:rsid w:val="00DD1AA5"/>
    <w:rsid w:val="00DD2608"/>
    <w:rsid w:val="00DD2E14"/>
    <w:rsid w:val="00DD3245"/>
    <w:rsid w:val="00DD43CB"/>
    <w:rsid w:val="00DD5C1E"/>
    <w:rsid w:val="00DD5F1B"/>
    <w:rsid w:val="00DD715E"/>
    <w:rsid w:val="00DE062C"/>
    <w:rsid w:val="00DE065B"/>
    <w:rsid w:val="00DE06EB"/>
    <w:rsid w:val="00DE0E7F"/>
    <w:rsid w:val="00DE11C4"/>
    <w:rsid w:val="00DE14B5"/>
    <w:rsid w:val="00DE1CDE"/>
    <w:rsid w:val="00DE1D56"/>
    <w:rsid w:val="00DE1FDE"/>
    <w:rsid w:val="00DE20D5"/>
    <w:rsid w:val="00DE2BC7"/>
    <w:rsid w:val="00DE32CF"/>
    <w:rsid w:val="00DE3500"/>
    <w:rsid w:val="00DE3601"/>
    <w:rsid w:val="00DE36FC"/>
    <w:rsid w:val="00DE3D91"/>
    <w:rsid w:val="00DE458B"/>
    <w:rsid w:val="00DE4BCB"/>
    <w:rsid w:val="00DE53DD"/>
    <w:rsid w:val="00DE552C"/>
    <w:rsid w:val="00DE690A"/>
    <w:rsid w:val="00DE7162"/>
    <w:rsid w:val="00DE757A"/>
    <w:rsid w:val="00DF081A"/>
    <w:rsid w:val="00DF19B1"/>
    <w:rsid w:val="00DF1DEE"/>
    <w:rsid w:val="00DF2C3D"/>
    <w:rsid w:val="00DF2E62"/>
    <w:rsid w:val="00DF2F35"/>
    <w:rsid w:val="00DF343E"/>
    <w:rsid w:val="00DF3791"/>
    <w:rsid w:val="00DF3D18"/>
    <w:rsid w:val="00DF3E29"/>
    <w:rsid w:val="00DF3FCC"/>
    <w:rsid w:val="00DF4CF6"/>
    <w:rsid w:val="00DF681B"/>
    <w:rsid w:val="00DF7546"/>
    <w:rsid w:val="00DF7795"/>
    <w:rsid w:val="00DF7AA9"/>
    <w:rsid w:val="00DF7C38"/>
    <w:rsid w:val="00E00C59"/>
    <w:rsid w:val="00E0116A"/>
    <w:rsid w:val="00E01252"/>
    <w:rsid w:val="00E01338"/>
    <w:rsid w:val="00E01CAB"/>
    <w:rsid w:val="00E021C3"/>
    <w:rsid w:val="00E023E4"/>
    <w:rsid w:val="00E033A8"/>
    <w:rsid w:val="00E0344A"/>
    <w:rsid w:val="00E0394D"/>
    <w:rsid w:val="00E0395B"/>
    <w:rsid w:val="00E03B4B"/>
    <w:rsid w:val="00E03DE2"/>
    <w:rsid w:val="00E0495F"/>
    <w:rsid w:val="00E05B08"/>
    <w:rsid w:val="00E05EF9"/>
    <w:rsid w:val="00E061F9"/>
    <w:rsid w:val="00E06534"/>
    <w:rsid w:val="00E0785A"/>
    <w:rsid w:val="00E078A6"/>
    <w:rsid w:val="00E07BD2"/>
    <w:rsid w:val="00E10510"/>
    <w:rsid w:val="00E105C5"/>
    <w:rsid w:val="00E110CD"/>
    <w:rsid w:val="00E11B27"/>
    <w:rsid w:val="00E11E1A"/>
    <w:rsid w:val="00E1225C"/>
    <w:rsid w:val="00E12570"/>
    <w:rsid w:val="00E12FD2"/>
    <w:rsid w:val="00E13207"/>
    <w:rsid w:val="00E134E8"/>
    <w:rsid w:val="00E15756"/>
    <w:rsid w:val="00E169D2"/>
    <w:rsid w:val="00E16ABF"/>
    <w:rsid w:val="00E1735A"/>
    <w:rsid w:val="00E17FBA"/>
    <w:rsid w:val="00E204BE"/>
    <w:rsid w:val="00E20757"/>
    <w:rsid w:val="00E20E75"/>
    <w:rsid w:val="00E2169F"/>
    <w:rsid w:val="00E21F80"/>
    <w:rsid w:val="00E22368"/>
    <w:rsid w:val="00E228E7"/>
    <w:rsid w:val="00E23C0A"/>
    <w:rsid w:val="00E2410F"/>
    <w:rsid w:val="00E24567"/>
    <w:rsid w:val="00E25570"/>
    <w:rsid w:val="00E25585"/>
    <w:rsid w:val="00E25D4C"/>
    <w:rsid w:val="00E26D3D"/>
    <w:rsid w:val="00E27D0F"/>
    <w:rsid w:val="00E302BC"/>
    <w:rsid w:val="00E306AD"/>
    <w:rsid w:val="00E308CD"/>
    <w:rsid w:val="00E30D08"/>
    <w:rsid w:val="00E3104A"/>
    <w:rsid w:val="00E31A7A"/>
    <w:rsid w:val="00E32109"/>
    <w:rsid w:val="00E329A6"/>
    <w:rsid w:val="00E32F2E"/>
    <w:rsid w:val="00E333FB"/>
    <w:rsid w:val="00E33658"/>
    <w:rsid w:val="00E33744"/>
    <w:rsid w:val="00E33AC7"/>
    <w:rsid w:val="00E3403D"/>
    <w:rsid w:val="00E342B4"/>
    <w:rsid w:val="00E347DB"/>
    <w:rsid w:val="00E34C73"/>
    <w:rsid w:val="00E35299"/>
    <w:rsid w:val="00E3599C"/>
    <w:rsid w:val="00E36256"/>
    <w:rsid w:val="00E37E64"/>
    <w:rsid w:val="00E37FCF"/>
    <w:rsid w:val="00E40048"/>
    <w:rsid w:val="00E407C5"/>
    <w:rsid w:val="00E4116A"/>
    <w:rsid w:val="00E416A6"/>
    <w:rsid w:val="00E422B4"/>
    <w:rsid w:val="00E43F77"/>
    <w:rsid w:val="00E44248"/>
    <w:rsid w:val="00E44E36"/>
    <w:rsid w:val="00E45053"/>
    <w:rsid w:val="00E45060"/>
    <w:rsid w:val="00E45B1F"/>
    <w:rsid w:val="00E46182"/>
    <w:rsid w:val="00E47673"/>
    <w:rsid w:val="00E47D91"/>
    <w:rsid w:val="00E5020E"/>
    <w:rsid w:val="00E50E54"/>
    <w:rsid w:val="00E515ED"/>
    <w:rsid w:val="00E517B9"/>
    <w:rsid w:val="00E51AB5"/>
    <w:rsid w:val="00E51B5C"/>
    <w:rsid w:val="00E52146"/>
    <w:rsid w:val="00E5289D"/>
    <w:rsid w:val="00E53010"/>
    <w:rsid w:val="00E5331D"/>
    <w:rsid w:val="00E5343C"/>
    <w:rsid w:val="00E5377B"/>
    <w:rsid w:val="00E53DA4"/>
    <w:rsid w:val="00E547D2"/>
    <w:rsid w:val="00E548B0"/>
    <w:rsid w:val="00E54D2E"/>
    <w:rsid w:val="00E55421"/>
    <w:rsid w:val="00E56AA1"/>
    <w:rsid w:val="00E56DA8"/>
    <w:rsid w:val="00E578A2"/>
    <w:rsid w:val="00E57BC0"/>
    <w:rsid w:val="00E57F2C"/>
    <w:rsid w:val="00E60806"/>
    <w:rsid w:val="00E61FB9"/>
    <w:rsid w:val="00E62C30"/>
    <w:rsid w:val="00E631CD"/>
    <w:rsid w:val="00E63FDD"/>
    <w:rsid w:val="00E6416B"/>
    <w:rsid w:val="00E64272"/>
    <w:rsid w:val="00E64EFE"/>
    <w:rsid w:val="00E65AC8"/>
    <w:rsid w:val="00E65D6E"/>
    <w:rsid w:val="00E65D6F"/>
    <w:rsid w:val="00E6617B"/>
    <w:rsid w:val="00E66AA8"/>
    <w:rsid w:val="00E66BAA"/>
    <w:rsid w:val="00E676EF"/>
    <w:rsid w:val="00E67A38"/>
    <w:rsid w:val="00E67D45"/>
    <w:rsid w:val="00E67F85"/>
    <w:rsid w:val="00E704CE"/>
    <w:rsid w:val="00E707F0"/>
    <w:rsid w:val="00E70D76"/>
    <w:rsid w:val="00E7114A"/>
    <w:rsid w:val="00E7192F"/>
    <w:rsid w:val="00E71B72"/>
    <w:rsid w:val="00E72146"/>
    <w:rsid w:val="00E72EAD"/>
    <w:rsid w:val="00E7527E"/>
    <w:rsid w:val="00E75A1E"/>
    <w:rsid w:val="00E75C82"/>
    <w:rsid w:val="00E765E1"/>
    <w:rsid w:val="00E76658"/>
    <w:rsid w:val="00E76A41"/>
    <w:rsid w:val="00E778C9"/>
    <w:rsid w:val="00E80536"/>
    <w:rsid w:val="00E80FF8"/>
    <w:rsid w:val="00E81218"/>
    <w:rsid w:val="00E81923"/>
    <w:rsid w:val="00E82690"/>
    <w:rsid w:val="00E83B49"/>
    <w:rsid w:val="00E83B4B"/>
    <w:rsid w:val="00E83FF7"/>
    <w:rsid w:val="00E8447B"/>
    <w:rsid w:val="00E8455E"/>
    <w:rsid w:val="00E84621"/>
    <w:rsid w:val="00E858B2"/>
    <w:rsid w:val="00E86E9D"/>
    <w:rsid w:val="00E87533"/>
    <w:rsid w:val="00E8753D"/>
    <w:rsid w:val="00E87BDE"/>
    <w:rsid w:val="00E87BF5"/>
    <w:rsid w:val="00E90AA8"/>
    <w:rsid w:val="00E91457"/>
    <w:rsid w:val="00E92552"/>
    <w:rsid w:val="00E93AC0"/>
    <w:rsid w:val="00E949AD"/>
    <w:rsid w:val="00E94B74"/>
    <w:rsid w:val="00E94D07"/>
    <w:rsid w:val="00E95160"/>
    <w:rsid w:val="00E95934"/>
    <w:rsid w:val="00E95A64"/>
    <w:rsid w:val="00E95DCE"/>
    <w:rsid w:val="00E95F5B"/>
    <w:rsid w:val="00E966B3"/>
    <w:rsid w:val="00E96D6C"/>
    <w:rsid w:val="00E96F4E"/>
    <w:rsid w:val="00E9762E"/>
    <w:rsid w:val="00E97FF0"/>
    <w:rsid w:val="00EA0805"/>
    <w:rsid w:val="00EA1DAA"/>
    <w:rsid w:val="00EA27DD"/>
    <w:rsid w:val="00EA28F7"/>
    <w:rsid w:val="00EA3D58"/>
    <w:rsid w:val="00EA43F9"/>
    <w:rsid w:val="00EA49B6"/>
    <w:rsid w:val="00EA54E9"/>
    <w:rsid w:val="00EA592D"/>
    <w:rsid w:val="00EA5B3E"/>
    <w:rsid w:val="00EA688F"/>
    <w:rsid w:val="00EB02C0"/>
    <w:rsid w:val="00EB0E49"/>
    <w:rsid w:val="00EB0FE4"/>
    <w:rsid w:val="00EB13DA"/>
    <w:rsid w:val="00EB1AFE"/>
    <w:rsid w:val="00EB2025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3B96"/>
    <w:rsid w:val="00EB448F"/>
    <w:rsid w:val="00EB46B1"/>
    <w:rsid w:val="00EB470C"/>
    <w:rsid w:val="00EB5014"/>
    <w:rsid w:val="00EB57B0"/>
    <w:rsid w:val="00EB67C6"/>
    <w:rsid w:val="00EB6973"/>
    <w:rsid w:val="00EB6B34"/>
    <w:rsid w:val="00EB6FD7"/>
    <w:rsid w:val="00EB797A"/>
    <w:rsid w:val="00EB79A0"/>
    <w:rsid w:val="00EB79B2"/>
    <w:rsid w:val="00EC087B"/>
    <w:rsid w:val="00EC1B9D"/>
    <w:rsid w:val="00EC1F68"/>
    <w:rsid w:val="00EC2390"/>
    <w:rsid w:val="00EC2595"/>
    <w:rsid w:val="00EC29D3"/>
    <w:rsid w:val="00EC3B58"/>
    <w:rsid w:val="00EC3BFA"/>
    <w:rsid w:val="00EC414C"/>
    <w:rsid w:val="00EC44E2"/>
    <w:rsid w:val="00EC47ED"/>
    <w:rsid w:val="00EC5256"/>
    <w:rsid w:val="00EC5559"/>
    <w:rsid w:val="00EC5ED3"/>
    <w:rsid w:val="00EC5FD9"/>
    <w:rsid w:val="00EC7CE7"/>
    <w:rsid w:val="00ED0847"/>
    <w:rsid w:val="00ED09EF"/>
    <w:rsid w:val="00ED0A4E"/>
    <w:rsid w:val="00ED0B18"/>
    <w:rsid w:val="00ED1596"/>
    <w:rsid w:val="00ED1B5D"/>
    <w:rsid w:val="00ED2358"/>
    <w:rsid w:val="00ED23A1"/>
    <w:rsid w:val="00ED2AFB"/>
    <w:rsid w:val="00ED31AA"/>
    <w:rsid w:val="00ED3E5B"/>
    <w:rsid w:val="00ED43DB"/>
    <w:rsid w:val="00ED4974"/>
    <w:rsid w:val="00ED4EB3"/>
    <w:rsid w:val="00ED59A9"/>
    <w:rsid w:val="00ED5FCB"/>
    <w:rsid w:val="00ED6DA2"/>
    <w:rsid w:val="00ED7514"/>
    <w:rsid w:val="00ED7863"/>
    <w:rsid w:val="00ED7E51"/>
    <w:rsid w:val="00EE062E"/>
    <w:rsid w:val="00EE0B26"/>
    <w:rsid w:val="00EE0BE0"/>
    <w:rsid w:val="00EE0F2B"/>
    <w:rsid w:val="00EE205A"/>
    <w:rsid w:val="00EE214C"/>
    <w:rsid w:val="00EE29C1"/>
    <w:rsid w:val="00EE2AD7"/>
    <w:rsid w:val="00EE2DDE"/>
    <w:rsid w:val="00EE2F91"/>
    <w:rsid w:val="00EE3A01"/>
    <w:rsid w:val="00EE4386"/>
    <w:rsid w:val="00EE43BE"/>
    <w:rsid w:val="00EE4E87"/>
    <w:rsid w:val="00EE5911"/>
    <w:rsid w:val="00EE66F2"/>
    <w:rsid w:val="00EE6868"/>
    <w:rsid w:val="00EE72D7"/>
    <w:rsid w:val="00EE783D"/>
    <w:rsid w:val="00EE798D"/>
    <w:rsid w:val="00EE79CE"/>
    <w:rsid w:val="00EE7F83"/>
    <w:rsid w:val="00EF00D2"/>
    <w:rsid w:val="00EF06FB"/>
    <w:rsid w:val="00EF1413"/>
    <w:rsid w:val="00EF1655"/>
    <w:rsid w:val="00EF2103"/>
    <w:rsid w:val="00EF3AEC"/>
    <w:rsid w:val="00EF3CAA"/>
    <w:rsid w:val="00EF41E7"/>
    <w:rsid w:val="00EF46F7"/>
    <w:rsid w:val="00EF54C1"/>
    <w:rsid w:val="00EF5C5B"/>
    <w:rsid w:val="00EF6084"/>
    <w:rsid w:val="00EF646D"/>
    <w:rsid w:val="00EF6480"/>
    <w:rsid w:val="00EF6FCE"/>
    <w:rsid w:val="00EF7026"/>
    <w:rsid w:val="00EF7135"/>
    <w:rsid w:val="00EF7199"/>
    <w:rsid w:val="00F001B9"/>
    <w:rsid w:val="00F00614"/>
    <w:rsid w:val="00F018D7"/>
    <w:rsid w:val="00F0278C"/>
    <w:rsid w:val="00F0385F"/>
    <w:rsid w:val="00F03D2F"/>
    <w:rsid w:val="00F03FF1"/>
    <w:rsid w:val="00F0418A"/>
    <w:rsid w:val="00F04CE4"/>
    <w:rsid w:val="00F057AD"/>
    <w:rsid w:val="00F05A73"/>
    <w:rsid w:val="00F05AE0"/>
    <w:rsid w:val="00F05E20"/>
    <w:rsid w:val="00F06556"/>
    <w:rsid w:val="00F06598"/>
    <w:rsid w:val="00F067E2"/>
    <w:rsid w:val="00F06F88"/>
    <w:rsid w:val="00F07783"/>
    <w:rsid w:val="00F07B9F"/>
    <w:rsid w:val="00F07F39"/>
    <w:rsid w:val="00F07FA9"/>
    <w:rsid w:val="00F10CD3"/>
    <w:rsid w:val="00F113A4"/>
    <w:rsid w:val="00F11B69"/>
    <w:rsid w:val="00F11C21"/>
    <w:rsid w:val="00F11E94"/>
    <w:rsid w:val="00F12DBC"/>
    <w:rsid w:val="00F1354B"/>
    <w:rsid w:val="00F13DBA"/>
    <w:rsid w:val="00F1485B"/>
    <w:rsid w:val="00F14A80"/>
    <w:rsid w:val="00F14B20"/>
    <w:rsid w:val="00F14EB8"/>
    <w:rsid w:val="00F15257"/>
    <w:rsid w:val="00F15C94"/>
    <w:rsid w:val="00F16979"/>
    <w:rsid w:val="00F170F0"/>
    <w:rsid w:val="00F17E23"/>
    <w:rsid w:val="00F2045D"/>
    <w:rsid w:val="00F204A8"/>
    <w:rsid w:val="00F20507"/>
    <w:rsid w:val="00F20E35"/>
    <w:rsid w:val="00F20EAE"/>
    <w:rsid w:val="00F213C4"/>
    <w:rsid w:val="00F21889"/>
    <w:rsid w:val="00F218F8"/>
    <w:rsid w:val="00F21E0E"/>
    <w:rsid w:val="00F21F46"/>
    <w:rsid w:val="00F229A1"/>
    <w:rsid w:val="00F22BF3"/>
    <w:rsid w:val="00F23603"/>
    <w:rsid w:val="00F236F9"/>
    <w:rsid w:val="00F241F4"/>
    <w:rsid w:val="00F24912"/>
    <w:rsid w:val="00F24B5A"/>
    <w:rsid w:val="00F251F7"/>
    <w:rsid w:val="00F25935"/>
    <w:rsid w:val="00F2604F"/>
    <w:rsid w:val="00F261AD"/>
    <w:rsid w:val="00F26F8A"/>
    <w:rsid w:val="00F270EB"/>
    <w:rsid w:val="00F30575"/>
    <w:rsid w:val="00F30761"/>
    <w:rsid w:val="00F31067"/>
    <w:rsid w:val="00F31140"/>
    <w:rsid w:val="00F3132A"/>
    <w:rsid w:val="00F31B43"/>
    <w:rsid w:val="00F31E89"/>
    <w:rsid w:val="00F324F9"/>
    <w:rsid w:val="00F33535"/>
    <w:rsid w:val="00F34486"/>
    <w:rsid w:val="00F34BAD"/>
    <w:rsid w:val="00F34E2A"/>
    <w:rsid w:val="00F354B4"/>
    <w:rsid w:val="00F35F02"/>
    <w:rsid w:val="00F3627E"/>
    <w:rsid w:val="00F37C65"/>
    <w:rsid w:val="00F37DEA"/>
    <w:rsid w:val="00F40FE8"/>
    <w:rsid w:val="00F41088"/>
    <w:rsid w:val="00F41209"/>
    <w:rsid w:val="00F4126A"/>
    <w:rsid w:val="00F41C97"/>
    <w:rsid w:val="00F41DB8"/>
    <w:rsid w:val="00F43431"/>
    <w:rsid w:val="00F44161"/>
    <w:rsid w:val="00F44319"/>
    <w:rsid w:val="00F444BA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DD9"/>
    <w:rsid w:val="00F47F70"/>
    <w:rsid w:val="00F501BF"/>
    <w:rsid w:val="00F50A8A"/>
    <w:rsid w:val="00F513B3"/>
    <w:rsid w:val="00F518B9"/>
    <w:rsid w:val="00F526A1"/>
    <w:rsid w:val="00F52733"/>
    <w:rsid w:val="00F52FFE"/>
    <w:rsid w:val="00F53005"/>
    <w:rsid w:val="00F532C3"/>
    <w:rsid w:val="00F53CB6"/>
    <w:rsid w:val="00F53D2A"/>
    <w:rsid w:val="00F53EF5"/>
    <w:rsid w:val="00F553CA"/>
    <w:rsid w:val="00F569D1"/>
    <w:rsid w:val="00F56D22"/>
    <w:rsid w:val="00F56D56"/>
    <w:rsid w:val="00F57085"/>
    <w:rsid w:val="00F57D1E"/>
    <w:rsid w:val="00F61983"/>
    <w:rsid w:val="00F61DFD"/>
    <w:rsid w:val="00F61FFD"/>
    <w:rsid w:val="00F6242D"/>
    <w:rsid w:val="00F63497"/>
    <w:rsid w:val="00F638C5"/>
    <w:rsid w:val="00F63A33"/>
    <w:rsid w:val="00F7041D"/>
    <w:rsid w:val="00F70854"/>
    <w:rsid w:val="00F71809"/>
    <w:rsid w:val="00F7192E"/>
    <w:rsid w:val="00F71C2D"/>
    <w:rsid w:val="00F7259A"/>
    <w:rsid w:val="00F739F1"/>
    <w:rsid w:val="00F74100"/>
    <w:rsid w:val="00F745CC"/>
    <w:rsid w:val="00F74A1D"/>
    <w:rsid w:val="00F752F6"/>
    <w:rsid w:val="00F75CA2"/>
    <w:rsid w:val="00F7679E"/>
    <w:rsid w:val="00F77E4D"/>
    <w:rsid w:val="00F8004C"/>
    <w:rsid w:val="00F801D4"/>
    <w:rsid w:val="00F804C4"/>
    <w:rsid w:val="00F81035"/>
    <w:rsid w:val="00F82023"/>
    <w:rsid w:val="00F820FB"/>
    <w:rsid w:val="00F82F2B"/>
    <w:rsid w:val="00F8351E"/>
    <w:rsid w:val="00F83683"/>
    <w:rsid w:val="00F847FE"/>
    <w:rsid w:val="00F8490C"/>
    <w:rsid w:val="00F84BD4"/>
    <w:rsid w:val="00F84FEF"/>
    <w:rsid w:val="00F858B1"/>
    <w:rsid w:val="00F8660B"/>
    <w:rsid w:val="00F86638"/>
    <w:rsid w:val="00F86FCB"/>
    <w:rsid w:val="00F87032"/>
    <w:rsid w:val="00F87870"/>
    <w:rsid w:val="00F9020A"/>
    <w:rsid w:val="00F903A8"/>
    <w:rsid w:val="00F908E6"/>
    <w:rsid w:val="00F91274"/>
    <w:rsid w:val="00F91537"/>
    <w:rsid w:val="00F919B7"/>
    <w:rsid w:val="00F929AB"/>
    <w:rsid w:val="00F929F7"/>
    <w:rsid w:val="00F93528"/>
    <w:rsid w:val="00F93B80"/>
    <w:rsid w:val="00F9483D"/>
    <w:rsid w:val="00F95450"/>
    <w:rsid w:val="00F95BD9"/>
    <w:rsid w:val="00F95FA1"/>
    <w:rsid w:val="00F960EC"/>
    <w:rsid w:val="00F965F1"/>
    <w:rsid w:val="00F97D88"/>
    <w:rsid w:val="00FA05EA"/>
    <w:rsid w:val="00FA082C"/>
    <w:rsid w:val="00FA0969"/>
    <w:rsid w:val="00FA09E9"/>
    <w:rsid w:val="00FA17FE"/>
    <w:rsid w:val="00FA1843"/>
    <w:rsid w:val="00FA2129"/>
    <w:rsid w:val="00FA2259"/>
    <w:rsid w:val="00FA2D23"/>
    <w:rsid w:val="00FA2D78"/>
    <w:rsid w:val="00FA31CA"/>
    <w:rsid w:val="00FA3391"/>
    <w:rsid w:val="00FA3419"/>
    <w:rsid w:val="00FA36F8"/>
    <w:rsid w:val="00FA4379"/>
    <w:rsid w:val="00FA486B"/>
    <w:rsid w:val="00FA4E87"/>
    <w:rsid w:val="00FA5796"/>
    <w:rsid w:val="00FA5B3F"/>
    <w:rsid w:val="00FA6474"/>
    <w:rsid w:val="00FA653D"/>
    <w:rsid w:val="00FA66D9"/>
    <w:rsid w:val="00FA6DF9"/>
    <w:rsid w:val="00FA6F92"/>
    <w:rsid w:val="00FA74EA"/>
    <w:rsid w:val="00FA7747"/>
    <w:rsid w:val="00FA7F83"/>
    <w:rsid w:val="00FB100F"/>
    <w:rsid w:val="00FB2635"/>
    <w:rsid w:val="00FB26DD"/>
    <w:rsid w:val="00FB277F"/>
    <w:rsid w:val="00FB2859"/>
    <w:rsid w:val="00FB346C"/>
    <w:rsid w:val="00FB361C"/>
    <w:rsid w:val="00FB479D"/>
    <w:rsid w:val="00FB49FC"/>
    <w:rsid w:val="00FB4C9B"/>
    <w:rsid w:val="00FB51FB"/>
    <w:rsid w:val="00FB553F"/>
    <w:rsid w:val="00FB56A6"/>
    <w:rsid w:val="00FB59EE"/>
    <w:rsid w:val="00FB5B09"/>
    <w:rsid w:val="00FB5B73"/>
    <w:rsid w:val="00FB5D89"/>
    <w:rsid w:val="00FB641F"/>
    <w:rsid w:val="00FB7654"/>
    <w:rsid w:val="00FB7753"/>
    <w:rsid w:val="00FC1E21"/>
    <w:rsid w:val="00FC28F7"/>
    <w:rsid w:val="00FC342B"/>
    <w:rsid w:val="00FC362D"/>
    <w:rsid w:val="00FC3B0A"/>
    <w:rsid w:val="00FC516B"/>
    <w:rsid w:val="00FC5533"/>
    <w:rsid w:val="00FC59F4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72C"/>
    <w:rsid w:val="00FD09BD"/>
    <w:rsid w:val="00FD13DA"/>
    <w:rsid w:val="00FD2109"/>
    <w:rsid w:val="00FD2A27"/>
    <w:rsid w:val="00FD3740"/>
    <w:rsid w:val="00FD3802"/>
    <w:rsid w:val="00FD3E05"/>
    <w:rsid w:val="00FD418C"/>
    <w:rsid w:val="00FD42BA"/>
    <w:rsid w:val="00FD4342"/>
    <w:rsid w:val="00FD5208"/>
    <w:rsid w:val="00FD5CE8"/>
    <w:rsid w:val="00FD6101"/>
    <w:rsid w:val="00FD69FF"/>
    <w:rsid w:val="00FD6C3F"/>
    <w:rsid w:val="00FD7174"/>
    <w:rsid w:val="00FD777F"/>
    <w:rsid w:val="00FD7867"/>
    <w:rsid w:val="00FD7ADB"/>
    <w:rsid w:val="00FD7CF3"/>
    <w:rsid w:val="00FE0ED4"/>
    <w:rsid w:val="00FE10EF"/>
    <w:rsid w:val="00FE1D96"/>
    <w:rsid w:val="00FE2990"/>
    <w:rsid w:val="00FE31A4"/>
    <w:rsid w:val="00FE3401"/>
    <w:rsid w:val="00FE3BD0"/>
    <w:rsid w:val="00FE3E3D"/>
    <w:rsid w:val="00FE4388"/>
    <w:rsid w:val="00FE47DB"/>
    <w:rsid w:val="00FE48B3"/>
    <w:rsid w:val="00FE5424"/>
    <w:rsid w:val="00FE58C6"/>
    <w:rsid w:val="00FE5B72"/>
    <w:rsid w:val="00FE5DC3"/>
    <w:rsid w:val="00FE76A3"/>
    <w:rsid w:val="00FE7761"/>
    <w:rsid w:val="00FE7922"/>
    <w:rsid w:val="00FF0022"/>
    <w:rsid w:val="00FF16E9"/>
    <w:rsid w:val="00FF1CFB"/>
    <w:rsid w:val="00FF28BF"/>
    <w:rsid w:val="00FF2D30"/>
    <w:rsid w:val="00FF2F0F"/>
    <w:rsid w:val="00FF337E"/>
    <w:rsid w:val="00FF3F36"/>
    <w:rsid w:val="00FF520F"/>
    <w:rsid w:val="00FF5CD4"/>
    <w:rsid w:val="00FF61C5"/>
    <w:rsid w:val="00FF63D5"/>
    <w:rsid w:val="00FF648D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5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25721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25721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25721E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25721E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25721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5721E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25721E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1229AB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CA29E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5721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5721E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5721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5721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5721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5721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5721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5721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5721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character" w:customStyle="1" w:styleId="shorttext1">
    <w:name w:val="short_text1"/>
    <w:basedOn w:val="DefaultParagraphFont"/>
    <w:uiPriority w:val="99"/>
    <w:rsid w:val="0025721E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25721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5721E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5721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5721E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572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25721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2572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572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5721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5721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25721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25721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25721E"/>
    <w:rPr>
      <w:i/>
      <w:iCs/>
    </w:rPr>
  </w:style>
  <w:style w:type="character" w:customStyle="1" w:styleId="apple-converted-space">
    <w:name w:val="apple-converted-space"/>
    <w:basedOn w:val="DefaultParagraphFont"/>
    <w:rsid w:val="0025721E"/>
  </w:style>
  <w:style w:type="paragraph" w:customStyle="1" w:styleId="TableParagraph">
    <w:name w:val="Table Paragraph"/>
    <w:basedOn w:val="Normal"/>
    <w:uiPriority w:val="1"/>
    <w:qFormat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5721E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5721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25721E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8148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74038B"/>
    <w:rPr>
      <w:rFonts w:ascii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2A0BEB-CDEF-4D59-8413-8D727D6B1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1094</TotalTime>
  <Pages>35</Pages>
  <Words>7844</Words>
  <Characters>44713</Characters>
  <Application>Microsoft Office Word</Application>
  <DocSecurity>0</DocSecurity>
  <Lines>372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52453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Jutatouch, Ohpassatchakul</cp:lastModifiedBy>
  <cp:revision>380</cp:revision>
  <cp:lastPrinted>2021-02-17T08:06:00Z</cp:lastPrinted>
  <dcterms:created xsi:type="dcterms:W3CDTF">2021-01-30T03:10:00Z</dcterms:created>
  <dcterms:modified xsi:type="dcterms:W3CDTF">2021-02-18T11:23:00Z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