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35FEE" w14:textId="12FA4EB7" w:rsidR="008C1615" w:rsidRPr="00B44823" w:rsidRDefault="0009459E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C08C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169C8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5F40114" w14:textId="77777777" w:rsidR="008C1615" w:rsidRPr="00B44823" w:rsidRDefault="008C1615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E70CC7B" w14:textId="54498FD2" w:rsidR="00B36D27" w:rsidRDefault="00B36D27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51F5B4F" w14:textId="543B1943" w:rsid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7A450ADC" w14:textId="77777777" w:rsidR="004F5DBF" w:rsidRPr="004F5DBF" w:rsidRDefault="004F5DBF" w:rsidP="004B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bookmarkEnd w:id="0"/>
    <w:p w14:paraId="6E612622" w14:textId="77777777" w:rsidR="004F5DBF" w:rsidRPr="004F5DBF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)</w:t>
      </w:r>
    </w:p>
    <w:p w14:paraId="2BBED5D4" w14:textId="21AB83C3" w:rsidR="008C1615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เดิมชื่อ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ฟูรูกาวา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ไทยแลนด์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)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))</w:t>
      </w:r>
    </w:p>
    <w:p w14:paraId="4BEA8F01" w14:textId="77777777" w:rsidR="00507729" w:rsidRPr="00B44823" w:rsidRDefault="00507729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E242" w14:textId="5F33B950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C301A" w:rsidRPr="007C301A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7C301A" w:rsidRPr="007C301A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C7DD951" w14:textId="77777777" w:rsidR="001A2DA6" w:rsidRPr="00B44823" w:rsidRDefault="001A2DA6" w:rsidP="001A2D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46792C8" w14:textId="5FDDAB03" w:rsidR="001A2DA6" w:rsidRPr="00B44823" w:rsidRDefault="001A2DA6" w:rsidP="00695C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A2DA6" w:rsidRPr="00B44823" w:rsidSect="00AB510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6FEBD" w14:textId="77777777" w:rsidR="0013667D" w:rsidRDefault="0013667D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24176AB5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165779F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495E303" w14:textId="67CF46B5" w:rsidR="00AC0564" w:rsidRPr="006A45D9" w:rsidRDefault="001D2294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D5224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ผู้ถือหุ้นบริษัท</w:t>
      </w:r>
      <w:r w:rsidR="006A45D9"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ไฟน์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เม็ททัล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เทคโนโลยีส์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จำกัด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มหาชน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)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เดิมชื่อ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ฟูรูกาวา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เม็ททัล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ไทยแลนด์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)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จำกั</w:t>
      </w:r>
      <w:r w:rsidR="006A45D9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ด</w:t>
      </w:r>
      <w:r w:rsidR="006A45D9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 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มหาชน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)</w:t>
      </w:r>
      <w:r w:rsidR="006A45D9">
        <w:rPr>
          <w:rFonts w:ascii="Angsana New" w:hAnsi="Angsana New" w:cs="Angsana New"/>
          <w:b/>
          <w:bCs/>
          <w:spacing w:val="-2"/>
          <w:sz w:val="30"/>
          <w:szCs w:val="30"/>
        </w:rPr>
        <w:t>)</w:t>
      </w:r>
    </w:p>
    <w:p w14:paraId="1C11B689" w14:textId="77777777" w:rsidR="004F5DBF" w:rsidRPr="009B32CD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532CAD2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689BC73C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3B3726AF" w14:textId="427F184C" w:rsidR="004568C8" w:rsidRPr="00570BCF" w:rsidRDefault="004568C8" w:rsidP="00456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ไฟน์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เม็ททัล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เทคโนโลยีส์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(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>)</w:t>
      </w:r>
      <w:r w:rsidR="007C30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B44823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7C301A">
        <w:rPr>
          <w:rFonts w:ascii="Angsana New" w:hAnsi="Angsana New" w:cs="Angsana New"/>
          <w:sz w:val="30"/>
          <w:szCs w:val="30"/>
        </w:rPr>
        <w:br/>
      </w:r>
      <w:r w:rsidRPr="00B44823"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การเงิน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7C301A" w:rsidRPr="007C301A">
        <w:rPr>
          <w:rFonts w:ascii="Angsana New" w:hAnsi="Angsana New" w:cs="Angsana New"/>
          <w:spacing w:val="-4"/>
          <w:sz w:val="30"/>
          <w:szCs w:val="30"/>
        </w:rPr>
        <w:t>31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0F41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C301A" w:rsidRPr="007C301A">
        <w:rPr>
          <w:rFonts w:ascii="Angsana New" w:hAnsi="Angsana New" w:cs="Angsana New"/>
          <w:spacing w:val="-4"/>
          <w:sz w:val="30"/>
          <w:szCs w:val="30"/>
        </w:rPr>
        <w:t>2563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="007C301A">
        <w:rPr>
          <w:rFonts w:ascii="Angsana New" w:hAnsi="Angsana New" w:cs="Angsana New"/>
          <w:spacing w:val="-4"/>
          <w:sz w:val="30"/>
          <w:szCs w:val="30"/>
        </w:rPr>
        <w:br/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 w:rsidRPr="00570B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รวมถึงหมายเหตุซึ่งประกอบด้วยสรุปนโยบายการบัญชีที่สำคัญ</w:t>
      </w:r>
      <w:r w:rsidR="007C301A">
        <w:rPr>
          <w:rFonts w:ascii="Angsana New" w:hAnsi="Angsana New" w:cs="Angsana New"/>
          <w:spacing w:val="-2"/>
          <w:sz w:val="30"/>
          <w:szCs w:val="30"/>
        </w:rPr>
        <w:br/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และเรื่องอื่นๆ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DD3D1E7" w14:textId="77777777" w:rsidR="004568C8" w:rsidRPr="009B32CD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52286BF3" w14:textId="6310EE5B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วันที่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31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570BCF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3C22BBB" w14:textId="77777777" w:rsidR="004568C8" w:rsidRDefault="004568C8" w:rsidP="004568C8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7B1498B2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32D6EE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96C4274" w14:textId="7E2BF379" w:rsidR="004568C8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A45D9"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Pr="00111CD9">
        <w:rPr>
          <w:rFonts w:ascii="Angsana New" w:eastAsia="Calibri" w:hAnsi="Angsana New" w:cs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25687A">
        <w:rPr>
          <w:rFonts w:ascii="Angsana New" w:eastAsia="Calibri" w:hAnsi="Angsana New" w:cs="Angsana New"/>
          <w:sz w:val="30"/>
          <w:szCs w:val="30"/>
          <w:cs/>
        </w:rPr>
        <w:t>ที่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กำหนดโดยสภาวิชาชีพบัญชี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</w:t>
      </w:r>
      <w:r w:rsidR="007C301A"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 และข้าพเจ้าได้ปฏิบัติ</w:t>
      </w:r>
      <w:r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70911">
        <w:rPr>
          <w:rFonts w:ascii="Angsana New" w:eastAsia="Calibri" w:hAnsi="Angsana New" w:cs="Angsana New"/>
          <w:sz w:val="30"/>
          <w:szCs w:val="30"/>
          <w:cs/>
        </w:rPr>
        <w:t>ด้า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549620" w14:textId="77777777" w:rsidR="000F4118" w:rsidRDefault="000F4118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E2FA6A1" w14:textId="77777777" w:rsidR="00314167" w:rsidRDefault="00314167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93E1562" w14:textId="25A2B612" w:rsidR="00314167" w:rsidRPr="00B44823" w:rsidRDefault="00314167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  <w:sectPr w:rsidR="00314167" w:rsidRPr="00B44823" w:rsidSect="00AB510F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361" w:gutter="0"/>
          <w:pgNumType w:start="1"/>
          <w:cols w:space="720"/>
          <w:titlePg/>
        </w:sectPr>
      </w:pPr>
    </w:p>
    <w:p w14:paraId="7707741F" w14:textId="77777777" w:rsidR="007C301A" w:rsidRDefault="007C301A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DC7481E" w14:textId="08A5790D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1264F83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C5194D" w14:textId="77777777" w:rsidR="00AC0564" w:rsidRPr="008B0FA7" w:rsidRDefault="00AC0564" w:rsidP="00AC056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570BCF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การเงินโดยรวมและในการแสดงความเห็นของ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568681B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D5086E" w:rsidRPr="008B0FA7" w14:paraId="69E6BA91" w14:textId="77777777" w:rsidTr="0064329C">
        <w:tc>
          <w:tcPr>
            <w:tcW w:w="9833" w:type="dxa"/>
            <w:gridSpan w:val="2"/>
            <w:shd w:val="clear" w:color="auto" w:fill="auto"/>
          </w:tcPr>
          <w:p w14:paraId="616E9213" w14:textId="77777777" w:rsidR="00D5086E" w:rsidRPr="00E03CA0" w:rsidRDefault="00D5086E" w:rsidP="004070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5086E" w:rsidRPr="008B0FA7" w14:paraId="5F1F0539" w14:textId="77777777" w:rsidTr="0064329C">
        <w:tc>
          <w:tcPr>
            <w:tcW w:w="9833" w:type="dxa"/>
            <w:gridSpan w:val="2"/>
            <w:shd w:val="clear" w:color="auto" w:fill="auto"/>
          </w:tcPr>
          <w:p w14:paraId="53903A72" w14:textId="15D88052" w:rsidR="00D5086E" w:rsidRPr="0000740E" w:rsidRDefault="00D5086E" w:rsidP="00974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การเงินข้อ</w:t>
            </w:r>
            <w:r w:rsidRPr="00B651E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0C31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81D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0C3163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0C3163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</w:t>
            </w:r>
            <w:r w:rsidRPr="000C316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0740E" w:rsidRPr="008B0FA7" w14:paraId="2E22A49E" w14:textId="77777777" w:rsidTr="0064329C">
        <w:tc>
          <w:tcPr>
            <w:tcW w:w="4810" w:type="dxa"/>
            <w:shd w:val="clear" w:color="auto" w:fill="auto"/>
          </w:tcPr>
          <w:p w14:paraId="4418456E" w14:textId="77777777" w:rsidR="0000740E" w:rsidRPr="0000740E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shd w:val="clear" w:color="auto" w:fill="auto"/>
          </w:tcPr>
          <w:p w14:paraId="722C721D" w14:textId="77777777" w:rsidR="0000740E" w:rsidRPr="00E03CA0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074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740E" w:rsidRPr="008B0FA7" w14:paraId="033629AD" w14:textId="77777777" w:rsidTr="0064329C">
        <w:tc>
          <w:tcPr>
            <w:tcW w:w="4810" w:type="dxa"/>
            <w:shd w:val="clear" w:color="auto" w:fill="auto"/>
          </w:tcPr>
          <w:p w14:paraId="02121266" w14:textId="77777777" w:rsidR="0000740E" w:rsidRPr="004070F1" w:rsidRDefault="0000740E" w:rsidP="00F64E9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ทองแดงเป็นวัตถุดิบหลัก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ในการผลิตสินค้า</w:t>
            </w:r>
            <w:r w:rsidR="006803E6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ราคาทองแดงจึงเป็นปัจจัยสำคัญของต้นทุนสินค้าคงเหลือ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เนื่องด้วยทองแดงเป็นสินค้าโภคภัณฑ์</w:t>
            </w:r>
            <w:r w:rsidR="00F64E9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ที่มีความผันผวนของราคาตลาดสูง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หากมีความผันผวนของราคาตามภาวการณ์ของตลาดอาจส่งผลให้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ต่ำกว่าราคาทุน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เรื่องดังกล่าวเกี่ยวข้องกับ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การใช้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และบริษัทมียอดคงเหลือของสินค้าคงเหลือที่มีนัยสำคัญ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ดังนั้นข้าพเจ้าจึงถือเป็นเรื่องสำคัญใน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023" w:type="dxa"/>
            <w:shd w:val="clear" w:color="auto" w:fill="auto"/>
          </w:tcPr>
          <w:p w14:paraId="0A589419" w14:textId="77777777" w:rsidR="0000740E" w:rsidRPr="004070F1" w:rsidRDefault="0000740E" w:rsidP="000E6F0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</w:t>
            </w:r>
            <w:r w:rsidR="006F4058">
              <w:rPr>
                <w:rFonts w:ascii="Angsana New" w:hAnsi="Angsana New" w:cs="Angsana New"/>
                <w:sz w:val="30"/>
                <w:szCs w:val="30"/>
                <w:cs/>
              </w:rPr>
              <w:t>เจ้ารวมถึง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นโยบายของบริษัทในการประมาณ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ของสินค้าคงเหลือ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C662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4C66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มูลค่าสุทธิที่จะได้รับ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="005458A2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ต้นทุนของสินค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้าคงเหลือกับมูลค่าสุทธิที่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จะได้รับที่คาดการณ์ไว้ (เช่น ร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หรือรายการราคาขาย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A27142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ตลอดจนสุ่ม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สอบกับเอกสารที่เกี่ยวข้อง 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ที่เกี่ยวกับสินค้าคงเหลือตามมาตรฐานการรายงานทางการเงินอีกด้วย</w:t>
            </w:r>
          </w:p>
        </w:tc>
      </w:tr>
    </w:tbl>
    <w:p w14:paraId="4FE98ADC" w14:textId="77777777" w:rsidR="00AC0564" w:rsidRPr="00983812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D80ED46" w14:textId="77777777" w:rsidR="00AC0564" w:rsidRPr="00B44823" w:rsidRDefault="00AC0564" w:rsidP="008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661B67BA" w14:textId="77777777" w:rsidR="00AC0564" w:rsidRPr="00983812" w:rsidRDefault="00AC0564" w:rsidP="00AC0564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467277B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627C84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14F9DD6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666D1F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3DB8B38" w14:textId="77777777" w:rsidR="007C301A" w:rsidRDefault="007C301A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3AD367B0" w14:textId="77777777" w:rsidR="007C301A" w:rsidRDefault="007C301A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191C58D" w14:textId="2878BC10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B0FA7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คือ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</w:t>
      </w:r>
      <w:r w:rsidRPr="00AC05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547D60" w14:textId="77777777" w:rsidR="007D3268" w:rsidRDefault="007D3268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45AACD4" w14:textId="77777777" w:rsidR="007D3268" w:rsidRDefault="007D3268" w:rsidP="007D326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D326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A5430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08CFF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1FE71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F1307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DC967A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F8592F8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642D5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2BC54E" w14:textId="77777777" w:rsidR="00AC0564" w:rsidRPr="00350EFB" w:rsidRDefault="00AC0564" w:rsidP="00AC056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กำกับดูแลมีหน้าที่ในการสอดส่องดูแลกระบวนการในการจัดทำรายงานทางการเงินของ</w:t>
      </w:r>
      <w:r w:rsidRPr="00350EF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23D40B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2E87E3A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C3F576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509E11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6499F27A" w14:textId="77777777" w:rsidR="007C301A" w:rsidRDefault="00A27142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4705B1EB" w14:textId="77777777" w:rsidR="007C301A" w:rsidRDefault="007C301A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70C1560" w14:textId="00F80C8A" w:rsidR="00AC0564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CF9AA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2B6EB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1581"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8B0FA7">
        <w:rPr>
          <w:rFonts w:ascii="Angsana New" w:hAnsi="Angsana New" w:cs="Angsana New"/>
          <w:sz w:val="30"/>
          <w:szCs w:val="30"/>
          <w:cs/>
        </w:rPr>
        <w:t>ายใน</w:t>
      </w:r>
    </w:p>
    <w:p w14:paraId="58D005C6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F7A63CE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3BEBC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B0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F3EC4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B0FA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8C91787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 w:rsidR="002C1CFF">
        <w:rPr>
          <w:rFonts w:ascii="Angsana New" w:hAnsi="Angsana New" w:cs="Angsana New"/>
          <w:sz w:val="30"/>
          <w:szCs w:val="30"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โครงสร้างและเนื้อหาของงบการเงินโดยรวม รวมถึงการ</w:t>
      </w:r>
      <w:r w:rsidRPr="008B1581">
        <w:rPr>
          <w:rFonts w:ascii="Angsana New" w:hAnsi="Angsana New" w:cs="Angsana New"/>
          <w:sz w:val="30"/>
          <w:szCs w:val="30"/>
          <w:cs/>
        </w:rPr>
        <w:t>เปิดเผย</w:t>
      </w:r>
      <w:r w:rsidR="001F3EC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B1581">
        <w:rPr>
          <w:rFonts w:ascii="Angsana New" w:hAnsi="Angsana New" w:cs="Angsana New"/>
          <w:sz w:val="30"/>
          <w:szCs w:val="30"/>
          <w:cs/>
        </w:rPr>
        <w:t>ว่า</w:t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</w:t>
      </w:r>
      <w:r>
        <w:rPr>
          <w:rFonts w:ascii="Angsana New" w:hAnsi="Angsana New" w:cs="Angsana New"/>
          <w:sz w:val="30"/>
          <w:szCs w:val="30"/>
          <w:cs/>
        </w:rPr>
        <w:t>ำเสนอข้อมูลโดยถูกต้องตามที่ควร</w:t>
      </w:r>
      <w:r w:rsidR="001F3EC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9858B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0CABC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F04DF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B0FA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DBE6F1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DB92C5B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B0FA7">
        <w:rPr>
          <w:rFonts w:ascii="Angsana New" w:hAnsi="Angsana New" w:cs="Angsana New"/>
          <w:sz w:val="30"/>
          <w:szCs w:val="30"/>
          <w:cs/>
        </w:rPr>
        <w:t>อิสระ</w:t>
      </w:r>
    </w:p>
    <w:p w14:paraId="27D2BF4B" w14:textId="77777777" w:rsidR="00316222" w:rsidRDefault="0031622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1" w:name="_GoBack"/>
      <w:bookmarkEnd w:id="1"/>
    </w:p>
    <w:p w14:paraId="26CE1CE1" w14:textId="77777777" w:rsidR="007C301A" w:rsidRDefault="00A32CD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DFEAC3" w14:textId="77777777" w:rsidR="007C301A" w:rsidRDefault="007C301A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016554" w14:textId="4C36BC3A" w:rsidR="00AC0564" w:rsidRPr="00B44823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4F04DF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8B0FA7">
        <w:rPr>
          <w:rFonts w:ascii="Angsana New" w:hAnsi="Angsana New" w:cs="Angsana New"/>
          <w:sz w:val="30"/>
          <w:szCs w:val="30"/>
          <w:cs/>
        </w:rPr>
        <w:t>ๆ ที่มี</w:t>
      </w:r>
      <w:r w:rsidRPr="000A271A">
        <w:rPr>
          <w:rFonts w:ascii="Angsana New" w:hAnsi="Angsana New" w:cs="Angsana New"/>
          <w:sz w:val="30"/>
          <w:szCs w:val="30"/>
          <w:cs/>
        </w:rPr>
        <w:t>นัยสำคัญที่สุดใน</w:t>
      </w:r>
      <w:r w:rsidRPr="008B0FA7">
        <w:rPr>
          <w:rFonts w:ascii="Angsana New" w:hAnsi="Angsana New" w:cs="Angsana New"/>
          <w:sz w:val="30"/>
          <w:szCs w:val="30"/>
          <w:cs/>
        </w:rPr>
        <w:t>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99337C" w14:textId="77777777" w:rsidR="00AC0564" w:rsidRPr="009B32CD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13591270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5B2505DD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365ECB7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6DAFBE49" w14:textId="3503140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B44823">
        <w:rPr>
          <w:rFonts w:ascii="Angsana New" w:hAnsi="Angsana New" w:cs="Angsana New"/>
          <w:cs/>
        </w:rPr>
        <w:t>(</w:t>
      </w:r>
      <w:r w:rsidR="00D67F78">
        <w:rPr>
          <w:rFonts w:ascii="Angsana New" w:hAnsi="Angsana New" w:cs="Angsana New" w:hint="cs"/>
          <w:cs/>
        </w:rPr>
        <w:t>ทรงชัย วงศ์พิริยาภรณ์</w:t>
      </w:r>
      <w:r w:rsidRPr="0008263F">
        <w:rPr>
          <w:rFonts w:ascii="Angsana New" w:hAnsi="Angsana New" w:cs="Angsana New"/>
          <w:cs/>
        </w:rPr>
        <w:t>)</w:t>
      </w:r>
    </w:p>
    <w:p w14:paraId="0A23E99D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1EC5DF83" w14:textId="2FD6DDE4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 xml:space="preserve">เลขทะเบียน </w:t>
      </w:r>
      <w:r w:rsidR="007C301A" w:rsidRPr="007C301A">
        <w:rPr>
          <w:rFonts w:ascii="Angsana New" w:hAnsi="Angsana New" w:cs="Angsana New"/>
          <w:lang w:val="en-US"/>
        </w:rPr>
        <w:t>10996</w:t>
      </w:r>
    </w:p>
    <w:p w14:paraId="281C7643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66F1C1BA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A1F128" w14:textId="77777777" w:rsidR="00AC0564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6AD7DA5" w14:textId="0919F186" w:rsidR="00AC0564" w:rsidRPr="00B44823" w:rsidRDefault="007C301A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  <w:cs/>
        </w:rPr>
      </w:pPr>
      <w:r w:rsidRPr="007C301A">
        <w:rPr>
          <w:rFonts w:ascii="Angsana New" w:hAnsi="Angsana New" w:cs="Angsana New"/>
          <w:sz w:val="30"/>
          <w:szCs w:val="30"/>
        </w:rPr>
        <w:t>19</w:t>
      </w:r>
      <w:r w:rsidR="00D67F78">
        <w:rPr>
          <w:rFonts w:ascii="Angsana New" w:hAnsi="Angsana New" w:cs="Angsana New"/>
          <w:sz w:val="30"/>
          <w:szCs w:val="30"/>
        </w:rPr>
        <w:t xml:space="preserve"> </w:t>
      </w:r>
      <w:r w:rsidR="00D67F78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7C301A">
        <w:rPr>
          <w:rFonts w:ascii="Angsana New" w:hAnsi="Angsana New" w:cs="Angsana New"/>
          <w:sz w:val="30"/>
          <w:szCs w:val="30"/>
        </w:rPr>
        <w:t>2564</w:t>
      </w:r>
    </w:p>
    <w:p w14:paraId="38F4BDA3" w14:textId="77777777" w:rsidR="00AC0564" w:rsidRDefault="00AC0564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4051807" w14:textId="35186361" w:rsidR="00263833" w:rsidRPr="00BF13E1" w:rsidRDefault="00263833" w:rsidP="007E7A6F">
      <w:pPr>
        <w:pStyle w:val="FSContent"/>
        <w:ind w:left="990"/>
      </w:pPr>
    </w:p>
    <w:sectPr w:rsidR="00263833" w:rsidRPr="00BF13E1" w:rsidSect="00AB510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BF24E" w14:textId="77777777" w:rsidR="004C6A71" w:rsidRDefault="004C6A71">
      <w:r>
        <w:separator/>
      </w:r>
    </w:p>
  </w:endnote>
  <w:endnote w:type="continuationSeparator" w:id="0">
    <w:p w14:paraId="15EE0C14" w14:textId="77777777" w:rsidR="004C6A71" w:rsidRDefault="004C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D6E81" w14:textId="4FE17C2E" w:rsidR="0057264D" w:rsidRDefault="0057264D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7C301A">
      <w:rPr>
        <w:rStyle w:val="PageNumber"/>
        <w:noProof/>
      </w:rPr>
      <w:t>7</w:t>
    </w:r>
    <w:r>
      <w:rPr>
        <w:rStyle w:val="PageNumber"/>
      </w:rPr>
      <w:fldChar w:fldCharType="end"/>
    </w:r>
  </w:p>
  <w:p w14:paraId="31F53B08" w14:textId="77777777" w:rsidR="0057264D" w:rsidRDefault="0057264D" w:rsidP="00EA7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A859E" w14:textId="4B248FA8" w:rsidR="0057264D" w:rsidRPr="00A70EB8" w:rsidRDefault="0057264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 w:rsidRPr="007C301A"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5BD4EF8A" w14:textId="77777777" w:rsidR="0057264D" w:rsidRPr="00676095" w:rsidRDefault="0057264D" w:rsidP="00A70E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D4A0D" w14:textId="77777777" w:rsidR="0057264D" w:rsidRPr="00B71B3E" w:rsidRDefault="0057264D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EDCFF" w14:textId="7DF3AF95" w:rsidR="0057264D" w:rsidRDefault="0057264D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7C301A">
      <w:rPr>
        <w:rStyle w:val="PageNumber"/>
        <w:noProof/>
      </w:rPr>
      <w:t>4</w:t>
    </w:r>
    <w:r>
      <w:rPr>
        <w:rStyle w:val="PageNumber"/>
      </w:rPr>
      <w:fldChar w:fldCharType="end"/>
    </w:r>
  </w:p>
  <w:p w14:paraId="2290D7C3" w14:textId="77777777" w:rsidR="0057264D" w:rsidRDefault="0057264D" w:rsidP="00EA764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2C3D" w14:textId="69837FE7" w:rsidR="0057264D" w:rsidRPr="00890FC5" w:rsidRDefault="0057264D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 w:rsidRPr="007C301A"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E7548" w14:textId="77777777" w:rsidR="0057264D" w:rsidRPr="00B71B3E" w:rsidRDefault="0057264D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  <w:t xml:space="preserve">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A1BDA" w14:textId="1D003006" w:rsidR="0057264D" w:rsidRPr="00890FC5" w:rsidRDefault="0057264D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7C301A">
      <w:rPr>
        <w:rFonts w:ascii="Angsana New" w:hAnsi="Angsana New" w:cs="Angsana New"/>
        <w:noProof/>
        <w:sz w:val="30"/>
        <w:szCs w:val="30"/>
      </w:rPr>
      <w:t>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74C8C" w14:textId="77777777" w:rsidR="004C6A71" w:rsidRDefault="004C6A71">
      <w:r>
        <w:separator/>
      </w:r>
    </w:p>
  </w:footnote>
  <w:footnote w:type="continuationSeparator" w:id="0">
    <w:p w14:paraId="604E37AC" w14:textId="77777777" w:rsidR="004C6A71" w:rsidRDefault="004C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568BF" w14:textId="77777777" w:rsidR="0057264D" w:rsidRDefault="0057264D">
    <w:pPr>
      <w:pStyle w:val="Header"/>
    </w:pPr>
  </w:p>
  <w:p w14:paraId="18F04486" w14:textId="77777777" w:rsidR="0057264D" w:rsidRDefault="0057264D">
    <w:pPr>
      <w:pStyle w:val="Header"/>
    </w:pPr>
  </w:p>
  <w:p w14:paraId="54819A0D" w14:textId="77777777" w:rsidR="0057264D" w:rsidRDefault="0057264D">
    <w:pPr>
      <w:pStyle w:val="Header"/>
    </w:pPr>
  </w:p>
  <w:p w14:paraId="0AFFC89B" w14:textId="77777777" w:rsidR="0057264D" w:rsidRDefault="0057264D">
    <w:pPr>
      <w:pStyle w:val="Header"/>
    </w:pPr>
  </w:p>
  <w:p w14:paraId="11BF9AA8" w14:textId="77777777" w:rsidR="0057264D" w:rsidRDefault="0057264D">
    <w:pPr>
      <w:pStyle w:val="Header"/>
    </w:pPr>
  </w:p>
  <w:p w14:paraId="7E9CE948" w14:textId="77777777" w:rsidR="0057264D" w:rsidRDefault="0057264D">
    <w:pPr>
      <w:pStyle w:val="Header"/>
    </w:pPr>
  </w:p>
  <w:p w14:paraId="64AE6F95" w14:textId="77777777" w:rsidR="0057264D" w:rsidRDefault="0057264D">
    <w:pPr>
      <w:pStyle w:val="Header"/>
    </w:pPr>
  </w:p>
  <w:p w14:paraId="12FB8DDC" w14:textId="77777777" w:rsidR="0057264D" w:rsidRDefault="0057264D">
    <w:pPr>
      <w:pStyle w:val="Header"/>
    </w:pPr>
  </w:p>
  <w:p w14:paraId="577DE585" w14:textId="77777777" w:rsidR="0057264D" w:rsidRDefault="0057264D">
    <w:pPr>
      <w:pStyle w:val="Header"/>
    </w:pPr>
  </w:p>
  <w:p w14:paraId="13DB0CCA" w14:textId="77777777" w:rsidR="0057264D" w:rsidRDefault="0057264D">
    <w:pPr>
      <w:pStyle w:val="Header"/>
    </w:pPr>
  </w:p>
  <w:p w14:paraId="55866352" w14:textId="77777777" w:rsidR="0057264D" w:rsidRDefault="005726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501C5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2418BDB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79F0742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E63963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343D3F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81E48CB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DB6259" w14:textId="77777777" w:rsidR="0057264D" w:rsidRPr="008C1615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4CEAE" w14:textId="77777777" w:rsidR="0057264D" w:rsidRDefault="0057264D">
    <w:pPr>
      <w:pStyle w:val="Header"/>
    </w:pPr>
  </w:p>
  <w:p w14:paraId="1D49C6CC" w14:textId="77777777" w:rsidR="0057264D" w:rsidRDefault="0057264D">
    <w:pPr>
      <w:pStyle w:val="Header"/>
    </w:pPr>
  </w:p>
  <w:p w14:paraId="325C54EE" w14:textId="77777777" w:rsidR="0057264D" w:rsidRDefault="005726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497E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82F39CB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6C9047A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8BD8D19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ADAA436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0DAAB4B" w14:textId="77777777"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FEA49DE" w14:textId="77777777" w:rsidR="0057264D" w:rsidRPr="008C1615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C1375" w14:textId="2ABFB70A" w:rsidR="0057264D" w:rsidRDefault="0057264D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17DDB468" w14:textId="77777777" w:rsidR="00314167" w:rsidRPr="00AB510F" w:rsidRDefault="00314167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53F072D0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3"/>
  </w:num>
  <w:num w:numId="14">
    <w:abstractNumId w:val="20"/>
  </w:num>
  <w:num w:numId="15">
    <w:abstractNumId w:val="24"/>
  </w:num>
  <w:num w:numId="16">
    <w:abstractNumId w:val="26"/>
  </w:num>
  <w:num w:numId="17">
    <w:abstractNumId w:val="11"/>
  </w:num>
  <w:num w:numId="18">
    <w:abstractNumId w:val="29"/>
  </w:num>
  <w:num w:numId="19">
    <w:abstractNumId w:val="13"/>
  </w:num>
  <w:num w:numId="20">
    <w:abstractNumId w:val="25"/>
  </w:num>
  <w:num w:numId="21">
    <w:abstractNumId w:val="15"/>
  </w:num>
  <w:num w:numId="22">
    <w:abstractNumId w:val="19"/>
  </w:num>
  <w:num w:numId="23">
    <w:abstractNumId w:val="26"/>
  </w:num>
  <w:num w:numId="24">
    <w:abstractNumId w:val="36"/>
  </w:num>
  <w:num w:numId="25">
    <w:abstractNumId w:val="14"/>
  </w:num>
  <w:num w:numId="26">
    <w:abstractNumId w:val="32"/>
  </w:num>
  <w:num w:numId="27">
    <w:abstractNumId w:val="26"/>
  </w:num>
  <w:num w:numId="28">
    <w:abstractNumId w:val="35"/>
  </w:num>
  <w:num w:numId="29">
    <w:abstractNumId w:val="11"/>
  </w:num>
  <w:num w:numId="30">
    <w:abstractNumId w:val="34"/>
  </w:num>
  <w:num w:numId="31">
    <w:abstractNumId w:val="28"/>
  </w:num>
  <w:num w:numId="32">
    <w:abstractNumId w:val="27"/>
  </w:num>
  <w:num w:numId="33">
    <w:abstractNumId w:val="17"/>
  </w:num>
  <w:num w:numId="34">
    <w:abstractNumId w:val="16"/>
  </w:num>
  <w:num w:numId="35">
    <w:abstractNumId w:val="30"/>
  </w:num>
  <w:num w:numId="36">
    <w:abstractNumId w:val="10"/>
  </w:num>
  <w:num w:numId="37">
    <w:abstractNumId w:val="31"/>
  </w:num>
  <w:num w:numId="38">
    <w:abstractNumId w:val="12"/>
  </w:num>
  <w:num w:numId="39">
    <w:abstractNumId w:val="23"/>
  </w:num>
  <w:num w:numId="40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452B"/>
    <w:rsid w:val="0002460D"/>
    <w:rsid w:val="000249BC"/>
    <w:rsid w:val="000254E0"/>
    <w:rsid w:val="00026C1A"/>
    <w:rsid w:val="00026CE3"/>
    <w:rsid w:val="000275BB"/>
    <w:rsid w:val="00027AFE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BF7"/>
    <w:rsid w:val="000351F4"/>
    <w:rsid w:val="00035706"/>
    <w:rsid w:val="00035B8C"/>
    <w:rsid w:val="00035E03"/>
    <w:rsid w:val="000365FB"/>
    <w:rsid w:val="000378C7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6015"/>
    <w:rsid w:val="000562F0"/>
    <w:rsid w:val="0005680C"/>
    <w:rsid w:val="00056CCA"/>
    <w:rsid w:val="0005709D"/>
    <w:rsid w:val="0005718D"/>
    <w:rsid w:val="0005720D"/>
    <w:rsid w:val="000574ED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6938"/>
    <w:rsid w:val="00086FB0"/>
    <w:rsid w:val="000875A5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4195"/>
    <w:rsid w:val="000A5983"/>
    <w:rsid w:val="000A6375"/>
    <w:rsid w:val="000A6A7A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257C"/>
    <w:rsid w:val="000B2DDE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163"/>
    <w:rsid w:val="000C32C4"/>
    <w:rsid w:val="000C32C9"/>
    <w:rsid w:val="000C4973"/>
    <w:rsid w:val="000C50E1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45"/>
    <w:rsid w:val="00112134"/>
    <w:rsid w:val="00112372"/>
    <w:rsid w:val="001127DD"/>
    <w:rsid w:val="001135E4"/>
    <w:rsid w:val="00113CE3"/>
    <w:rsid w:val="00113EBE"/>
    <w:rsid w:val="00114282"/>
    <w:rsid w:val="00114686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4087"/>
    <w:rsid w:val="001247BC"/>
    <w:rsid w:val="00124E98"/>
    <w:rsid w:val="00125380"/>
    <w:rsid w:val="0012586F"/>
    <w:rsid w:val="00125A37"/>
    <w:rsid w:val="00125EB2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50AB"/>
    <w:rsid w:val="001456DE"/>
    <w:rsid w:val="001458B9"/>
    <w:rsid w:val="00145AAD"/>
    <w:rsid w:val="00145BF9"/>
    <w:rsid w:val="00145C5F"/>
    <w:rsid w:val="00146248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F83"/>
    <w:rsid w:val="00154B9E"/>
    <w:rsid w:val="00154D14"/>
    <w:rsid w:val="00155101"/>
    <w:rsid w:val="001557FF"/>
    <w:rsid w:val="0015589F"/>
    <w:rsid w:val="00156079"/>
    <w:rsid w:val="00160848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B50"/>
    <w:rsid w:val="00192BE1"/>
    <w:rsid w:val="001942D5"/>
    <w:rsid w:val="00194C0A"/>
    <w:rsid w:val="00195032"/>
    <w:rsid w:val="00195294"/>
    <w:rsid w:val="00195B88"/>
    <w:rsid w:val="001965BD"/>
    <w:rsid w:val="00196657"/>
    <w:rsid w:val="001A0E0D"/>
    <w:rsid w:val="001A0ED3"/>
    <w:rsid w:val="001A0EE6"/>
    <w:rsid w:val="001A16D3"/>
    <w:rsid w:val="001A1930"/>
    <w:rsid w:val="001A1E9F"/>
    <w:rsid w:val="001A20DC"/>
    <w:rsid w:val="001A26B5"/>
    <w:rsid w:val="001A27E1"/>
    <w:rsid w:val="001A2AB6"/>
    <w:rsid w:val="001A2DA6"/>
    <w:rsid w:val="001A2ED8"/>
    <w:rsid w:val="001A332C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B05"/>
    <w:rsid w:val="001B0B75"/>
    <w:rsid w:val="001B16F1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26F"/>
    <w:rsid w:val="001B7426"/>
    <w:rsid w:val="001B77D2"/>
    <w:rsid w:val="001B7BA3"/>
    <w:rsid w:val="001C044D"/>
    <w:rsid w:val="001C05E3"/>
    <w:rsid w:val="001C1C54"/>
    <w:rsid w:val="001C31B9"/>
    <w:rsid w:val="001C3602"/>
    <w:rsid w:val="001C3B74"/>
    <w:rsid w:val="001C3D2B"/>
    <w:rsid w:val="001C3E5E"/>
    <w:rsid w:val="001C4873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201B37"/>
    <w:rsid w:val="002030D1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322F"/>
    <w:rsid w:val="002133F8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84D"/>
    <w:rsid w:val="00223A58"/>
    <w:rsid w:val="0022433C"/>
    <w:rsid w:val="002247E3"/>
    <w:rsid w:val="002251D9"/>
    <w:rsid w:val="00225A1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294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32A5"/>
    <w:rsid w:val="002532B3"/>
    <w:rsid w:val="00254566"/>
    <w:rsid w:val="00254A10"/>
    <w:rsid w:val="00254A9C"/>
    <w:rsid w:val="00255062"/>
    <w:rsid w:val="002568A7"/>
    <w:rsid w:val="0025748F"/>
    <w:rsid w:val="002574B7"/>
    <w:rsid w:val="002578C7"/>
    <w:rsid w:val="00257921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C29"/>
    <w:rsid w:val="00270CA9"/>
    <w:rsid w:val="00270FCA"/>
    <w:rsid w:val="00271290"/>
    <w:rsid w:val="00272146"/>
    <w:rsid w:val="00272BEE"/>
    <w:rsid w:val="00272DD7"/>
    <w:rsid w:val="002730C1"/>
    <w:rsid w:val="00273F3B"/>
    <w:rsid w:val="002743F6"/>
    <w:rsid w:val="0027458F"/>
    <w:rsid w:val="002748EB"/>
    <w:rsid w:val="00275048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D14"/>
    <w:rsid w:val="00283535"/>
    <w:rsid w:val="00283DC8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94E"/>
    <w:rsid w:val="002B5965"/>
    <w:rsid w:val="002B5BC4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8E8"/>
    <w:rsid w:val="002D2DCD"/>
    <w:rsid w:val="002D318A"/>
    <w:rsid w:val="002D34C8"/>
    <w:rsid w:val="002D3BC4"/>
    <w:rsid w:val="002D3C6A"/>
    <w:rsid w:val="002D44DC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5653"/>
    <w:rsid w:val="002F56C0"/>
    <w:rsid w:val="002F57AC"/>
    <w:rsid w:val="002F5A76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69D7"/>
    <w:rsid w:val="00306A9E"/>
    <w:rsid w:val="00306E8E"/>
    <w:rsid w:val="00306ECC"/>
    <w:rsid w:val="00306EF9"/>
    <w:rsid w:val="00310330"/>
    <w:rsid w:val="003121BC"/>
    <w:rsid w:val="00312AAF"/>
    <w:rsid w:val="00312C48"/>
    <w:rsid w:val="003135D5"/>
    <w:rsid w:val="00313731"/>
    <w:rsid w:val="00313DC5"/>
    <w:rsid w:val="00313E81"/>
    <w:rsid w:val="00314167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1437"/>
    <w:rsid w:val="00331F49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955"/>
    <w:rsid w:val="003E428C"/>
    <w:rsid w:val="003E45B4"/>
    <w:rsid w:val="003E4A4E"/>
    <w:rsid w:val="003E4F7B"/>
    <w:rsid w:val="003E4FE3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F72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2193"/>
    <w:rsid w:val="00422819"/>
    <w:rsid w:val="0042281E"/>
    <w:rsid w:val="00422BA4"/>
    <w:rsid w:val="004234DC"/>
    <w:rsid w:val="00423B1F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3DC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91290"/>
    <w:rsid w:val="00491AC3"/>
    <w:rsid w:val="00492098"/>
    <w:rsid w:val="00492904"/>
    <w:rsid w:val="00492C64"/>
    <w:rsid w:val="004930B5"/>
    <w:rsid w:val="0049327F"/>
    <w:rsid w:val="00493880"/>
    <w:rsid w:val="00493D15"/>
    <w:rsid w:val="00493F52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F0E"/>
    <w:rsid w:val="004A4F7B"/>
    <w:rsid w:val="004A677D"/>
    <w:rsid w:val="004A686E"/>
    <w:rsid w:val="004A693F"/>
    <w:rsid w:val="004A6F01"/>
    <w:rsid w:val="004A7938"/>
    <w:rsid w:val="004A7B8C"/>
    <w:rsid w:val="004B07F0"/>
    <w:rsid w:val="004B1338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274B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130F"/>
    <w:rsid w:val="005124D8"/>
    <w:rsid w:val="005125E9"/>
    <w:rsid w:val="005127C5"/>
    <w:rsid w:val="00512AE8"/>
    <w:rsid w:val="00512ED3"/>
    <w:rsid w:val="00513614"/>
    <w:rsid w:val="005148D6"/>
    <w:rsid w:val="00514C55"/>
    <w:rsid w:val="0051537E"/>
    <w:rsid w:val="00515610"/>
    <w:rsid w:val="00515751"/>
    <w:rsid w:val="005157A8"/>
    <w:rsid w:val="00515872"/>
    <w:rsid w:val="00515926"/>
    <w:rsid w:val="00515EC2"/>
    <w:rsid w:val="00516178"/>
    <w:rsid w:val="005165AD"/>
    <w:rsid w:val="00516C29"/>
    <w:rsid w:val="00517575"/>
    <w:rsid w:val="005178FA"/>
    <w:rsid w:val="00517AF4"/>
    <w:rsid w:val="00517B95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19A"/>
    <w:rsid w:val="00531A08"/>
    <w:rsid w:val="005338D8"/>
    <w:rsid w:val="0053393E"/>
    <w:rsid w:val="005339D3"/>
    <w:rsid w:val="00533AF3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CF8"/>
    <w:rsid w:val="0058192F"/>
    <w:rsid w:val="00581D93"/>
    <w:rsid w:val="00581E0A"/>
    <w:rsid w:val="00582AF0"/>
    <w:rsid w:val="0058343E"/>
    <w:rsid w:val="00583FEE"/>
    <w:rsid w:val="0058453D"/>
    <w:rsid w:val="00584A1E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DF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C6"/>
    <w:rsid w:val="005C6407"/>
    <w:rsid w:val="005C66B8"/>
    <w:rsid w:val="005C6713"/>
    <w:rsid w:val="005C6B33"/>
    <w:rsid w:val="005C7996"/>
    <w:rsid w:val="005C7BCD"/>
    <w:rsid w:val="005D0216"/>
    <w:rsid w:val="005D0436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40BB"/>
    <w:rsid w:val="005D41DC"/>
    <w:rsid w:val="005D4FD2"/>
    <w:rsid w:val="005D5181"/>
    <w:rsid w:val="005D543F"/>
    <w:rsid w:val="005D5468"/>
    <w:rsid w:val="005D58FE"/>
    <w:rsid w:val="005D681A"/>
    <w:rsid w:val="005D754C"/>
    <w:rsid w:val="005D799D"/>
    <w:rsid w:val="005E0551"/>
    <w:rsid w:val="005E101E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F4A"/>
    <w:rsid w:val="00625FB2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8E0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C59"/>
    <w:rsid w:val="00663D9D"/>
    <w:rsid w:val="006652B2"/>
    <w:rsid w:val="006654DF"/>
    <w:rsid w:val="00665689"/>
    <w:rsid w:val="006659BD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25F7"/>
    <w:rsid w:val="00672912"/>
    <w:rsid w:val="00672EB7"/>
    <w:rsid w:val="006732D8"/>
    <w:rsid w:val="00673C1F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E22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7126"/>
    <w:rsid w:val="006B7490"/>
    <w:rsid w:val="006B7956"/>
    <w:rsid w:val="006C04E6"/>
    <w:rsid w:val="006C05CA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EA4"/>
    <w:rsid w:val="00712F4B"/>
    <w:rsid w:val="0071336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8A7"/>
    <w:rsid w:val="00741D76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DB3"/>
    <w:rsid w:val="00762FE7"/>
    <w:rsid w:val="00763164"/>
    <w:rsid w:val="0076365E"/>
    <w:rsid w:val="007638F3"/>
    <w:rsid w:val="007640BC"/>
    <w:rsid w:val="007645E9"/>
    <w:rsid w:val="00765F59"/>
    <w:rsid w:val="0076648A"/>
    <w:rsid w:val="0076684A"/>
    <w:rsid w:val="00766FAA"/>
    <w:rsid w:val="00767046"/>
    <w:rsid w:val="007670C1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22F2"/>
    <w:rsid w:val="007B436E"/>
    <w:rsid w:val="007B4D83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D26"/>
    <w:rsid w:val="007E047E"/>
    <w:rsid w:val="007E05CB"/>
    <w:rsid w:val="007E0B25"/>
    <w:rsid w:val="007E17EC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1335"/>
    <w:rsid w:val="00811A04"/>
    <w:rsid w:val="00811A76"/>
    <w:rsid w:val="00811BCA"/>
    <w:rsid w:val="0081203B"/>
    <w:rsid w:val="0081217C"/>
    <w:rsid w:val="008123FA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4837"/>
    <w:rsid w:val="00834DBE"/>
    <w:rsid w:val="00835619"/>
    <w:rsid w:val="00835F67"/>
    <w:rsid w:val="0083703A"/>
    <w:rsid w:val="00837470"/>
    <w:rsid w:val="008378AA"/>
    <w:rsid w:val="00837D4B"/>
    <w:rsid w:val="008409C1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D35"/>
    <w:rsid w:val="00846D7E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67"/>
    <w:rsid w:val="008D3A82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218D"/>
    <w:rsid w:val="008E2338"/>
    <w:rsid w:val="008E2553"/>
    <w:rsid w:val="008E26CE"/>
    <w:rsid w:val="008E2C51"/>
    <w:rsid w:val="008E2ED3"/>
    <w:rsid w:val="008E4909"/>
    <w:rsid w:val="008E4C55"/>
    <w:rsid w:val="008E4E5B"/>
    <w:rsid w:val="008E52B4"/>
    <w:rsid w:val="008E5461"/>
    <w:rsid w:val="008E64BC"/>
    <w:rsid w:val="008E7D08"/>
    <w:rsid w:val="008E7FBB"/>
    <w:rsid w:val="008F0035"/>
    <w:rsid w:val="008F1BBB"/>
    <w:rsid w:val="008F2128"/>
    <w:rsid w:val="008F2BC3"/>
    <w:rsid w:val="008F3041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652"/>
    <w:rsid w:val="00917D16"/>
    <w:rsid w:val="009208CB"/>
    <w:rsid w:val="009208CE"/>
    <w:rsid w:val="009209DB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2DA"/>
    <w:rsid w:val="009673FA"/>
    <w:rsid w:val="00967610"/>
    <w:rsid w:val="0097006C"/>
    <w:rsid w:val="009703A0"/>
    <w:rsid w:val="0097041B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A1B"/>
    <w:rsid w:val="00981FE2"/>
    <w:rsid w:val="00982159"/>
    <w:rsid w:val="0098237E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D59"/>
    <w:rsid w:val="00997FDC"/>
    <w:rsid w:val="009A120D"/>
    <w:rsid w:val="009A16F1"/>
    <w:rsid w:val="009A1702"/>
    <w:rsid w:val="009A1A88"/>
    <w:rsid w:val="009A26A5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1302"/>
    <w:rsid w:val="009B1476"/>
    <w:rsid w:val="009B18DE"/>
    <w:rsid w:val="009B1E39"/>
    <w:rsid w:val="009B2333"/>
    <w:rsid w:val="009B2D3E"/>
    <w:rsid w:val="009B2EB6"/>
    <w:rsid w:val="009B303E"/>
    <w:rsid w:val="009B32CD"/>
    <w:rsid w:val="009B3480"/>
    <w:rsid w:val="009B35AB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A49"/>
    <w:rsid w:val="009C7A86"/>
    <w:rsid w:val="009C7C57"/>
    <w:rsid w:val="009D0590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5609"/>
    <w:rsid w:val="009F62D5"/>
    <w:rsid w:val="009F6727"/>
    <w:rsid w:val="009F6830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75A"/>
    <w:rsid w:val="00A229BD"/>
    <w:rsid w:val="00A23269"/>
    <w:rsid w:val="00A23A8F"/>
    <w:rsid w:val="00A23F99"/>
    <w:rsid w:val="00A248CD"/>
    <w:rsid w:val="00A25652"/>
    <w:rsid w:val="00A2572F"/>
    <w:rsid w:val="00A25905"/>
    <w:rsid w:val="00A26311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D51"/>
    <w:rsid w:val="00A57FDF"/>
    <w:rsid w:val="00A60016"/>
    <w:rsid w:val="00A60375"/>
    <w:rsid w:val="00A605BE"/>
    <w:rsid w:val="00A6088D"/>
    <w:rsid w:val="00A609CB"/>
    <w:rsid w:val="00A614A9"/>
    <w:rsid w:val="00A61729"/>
    <w:rsid w:val="00A618A1"/>
    <w:rsid w:val="00A61C7B"/>
    <w:rsid w:val="00A61D40"/>
    <w:rsid w:val="00A61F65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40BF"/>
    <w:rsid w:val="00A8575B"/>
    <w:rsid w:val="00A857B0"/>
    <w:rsid w:val="00A85F62"/>
    <w:rsid w:val="00A862A4"/>
    <w:rsid w:val="00A8741B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27EF"/>
    <w:rsid w:val="00A92FE0"/>
    <w:rsid w:val="00A93314"/>
    <w:rsid w:val="00A93BC0"/>
    <w:rsid w:val="00A94FFC"/>
    <w:rsid w:val="00A9515C"/>
    <w:rsid w:val="00A95B33"/>
    <w:rsid w:val="00A95BA6"/>
    <w:rsid w:val="00A95E32"/>
    <w:rsid w:val="00A963BE"/>
    <w:rsid w:val="00A96480"/>
    <w:rsid w:val="00A96818"/>
    <w:rsid w:val="00A9753A"/>
    <w:rsid w:val="00A976D4"/>
    <w:rsid w:val="00A9778F"/>
    <w:rsid w:val="00AA0926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2B5"/>
    <w:rsid w:val="00AB08AC"/>
    <w:rsid w:val="00AB0B85"/>
    <w:rsid w:val="00AB0CBB"/>
    <w:rsid w:val="00AB1280"/>
    <w:rsid w:val="00AB2228"/>
    <w:rsid w:val="00AB2CB0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7BA"/>
    <w:rsid w:val="00AC4926"/>
    <w:rsid w:val="00AC5457"/>
    <w:rsid w:val="00AC6607"/>
    <w:rsid w:val="00AC6BC4"/>
    <w:rsid w:val="00AC6F7D"/>
    <w:rsid w:val="00AC7022"/>
    <w:rsid w:val="00AC75C9"/>
    <w:rsid w:val="00AD0349"/>
    <w:rsid w:val="00AD0DE0"/>
    <w:rsid w:val="00AD11AF"/>
    <w:rsid w:val="00AD1C15"/>
    <w:rsid w:val="00AD1D55"/>
    <w:rsid w:val="00AD2455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F58"/>
    <w:rsid w:val="00AF3084"/>
    <w:rsid w:val="00AF34B6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43A"/>
    <w:rsid w:val="00B12746"/>
    <w:rsid w:val="00B129CB"/>
    <w:rsid w:val="00B12B58"/>
    <w:rsid w:val="00B130F7"/>
    <w:rsid w:val="00B1470A"/>
    <w:rsid w:val="00B14738"/>
    <w:rsid w:val="00B14A83"/>
    <w:rsid w:val="00B16643"/>
    <w:rsid w:val="00B1687A"/>
    <w:rsid w:val="00B17D43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63D8"/>
    <w:rsid w:val="00B36D27"/>
    <w:rsid w:val="00B37235"/>
    <w:rsid w:val="00B376B2"/>
    <w:rsid w:val="00B37DCF"/>
    <w:rsid w:val="00B4032F"/>
    <w:rsid w:val="00B40B34"/>
    <w:rsid w:val="00B40BA4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4708"/>
    <w:rsid w:val="00B94B3E"/>
    <w:rsid w:val="00B954E2"/>
    <w:rsid w:val="00B954EB"/>
    <w:rsid w:val="00B95D0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24AD"/>
    <w:rsid w:val="00BB2C67"/>
    <w:rsid w:val="00BB3004"/>
    <w:rsid w:val="00BB41BC"/>
    <w:rsid w:val="00BB59E4"/>
    <w:rsid w:val="00BB5CF5"/>
    <w:rsid w:val="00BB5D0D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445B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6799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E09"/>
    <w:rsid w:val="00C82EBC"/>
    <w:rsid w:val="00C8356A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B45"/>
    <w:rsid w:val="00C910E2"/>
    <w:rsid w:val="00C911DF"/>
    <w:rsid w:val="00C91797"/>
    <w:rsid w:val="00C9210F"/>
    <w:rsid w:val="00C930F2"/>
    <w:rsid w:val="00C93721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EA1"/>
    <w:rsid w:val="00CA4F33"/>
    <w:rsid w:val="00CA4F4E"/>
    <w:rsid w:val="00CA5073"/>
    <w:rsid w:val="00CA5C1E"/>
    <w:rsid w:val="00CA6155"/>
    <w:rsid w:val="00CA686E"/>
    <w:rsid w:val="00CA68AA"/>
    <w:rsid w:val="00CA774B"/>
    <w:rsid w:val="00CA7B8D"/>
    <w:rsid w:val="00CA7C8F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72F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459"/>
    <w:rsid w:val="00CF5752"/>
    <w:rsid w:val="00CF6CB6"/>
    <w:rsid w:val="00CF7482"/>
    <w:rsid w:val="00D00DEF"/>
    <w:rsid w:val="00D01010"/>
    <w:rsid w:val="00D02272"/>
    <w:rsid w:val="00D03F3F"/>
    <w:rsid w:val="00D0406D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F73"/>
    <w:rsid w:val="00D553A5"/>
    <w:rsid w:val="00D55730"/>
    <w:rsid w:val="00D55791"/>
    <w:rsid w:val="00D55D4C"/>
    <w:rsid w:val="00D56A39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2D8A"/>
    <w:rsid w:val="00D62ED8"/>
    <w:rsid w:val="00D631BE"/>
    <w:rsid w:val="00D63368"/>
    <w:rsid w:val="00D63CF1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D1F"/>
    <w:rsid w:val="00D72321"/>
    <w:rsid w:val="00D729AB"/>
    <w:rsid w:val="00D72B1A"/>
    <w:rsid w:val="00D748C7"/>
    <w:rsid w:val="00D74DCC"/>
    <w:rsid w:val="00D75981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92"/>
    <w:rsid w:val="00D94315"/>
    <w:rsid w:val="00D94D6B"/>
    <w:rsid w:val="00D95A7A"/>
    <w:rsid w:val="00D96189"/>
    <w:rsid w:val="00D96410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AC9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BF5"/>
    <w:rsid w:val="00DB4C7F"/>
    <w:rsid w:val="00DB5137"/>
    <w:rsid w:val="00DB5560"/>
    <w:rsid w:val="00DB560C"/>
    <w:rsid w:val="00DB583D"/>
    <w:rsid w:val="00DB616B"/>
    <w:rsid w:val="00DB78B9"/>
    <w:rsid w:val="00DB7E11"/>
    <w:rsid w:val="00DC022A"/>
    <w:rsid w:val="00DC02A1"/>
    <w:rsid w:val="00DC06F8"/>
    <w:rsid w:val="00DC0702"/>
    <w:rsid w:val="00DC08CF"/>
    <w:rsid w:val="00DC0C46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353"/>
    <w:rsid w:val="00DC5523"/>
    <w:rsid w:val="00DC5785"/>
    <w:rsid w:val="00DC59A2"/>
    <w:rsid w:val="00DC5B2D"/>
    <w:rsid w:val="00DC5D9F"/>
    <w:rsid w:val="00DC6130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02D0"/>
    <w:rsid w:val="00E00CDC"/>
    <w:rsid w:val="00E00DEC"/>
    <w:rsid w:val="00E022CF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50C2"/>
    <w:rsid w:val="00E251E6"/>
    <w:rsid w:val="00E2563F"/>
    <w:rsid w:val="00E263E4"/>
    <w:rsid w:val="00E26411"/>
    <w:rsid w:val="00E269E6"/>
    <w:rsid w:val="00E26B28"/>
    <w:rsid w:val="00E26C23"/>
    <w:rsid w:val="00E3095F"/>
    <w:rsid w:val="00E30FDE"/>
    <w:rsid w:val="00E31120"/>
    <w:rsid w:val="00E315F6"/>
    <w:rsid w:val="00E31611"/>
    <w:rsid w:val="00E32C08"/>
    <w:rsid w:val="00E32C8F"/>
    <w:rsid w:val="00E32D68"/>
    <w:rsid w:val="00E32FFD"/>
    <w:rsid w:val="00E33240"/>
    <w:rsid w:val="00E33769"/>
    <w:rsid w:val="00E33BAD"/>
    <w:rsid w:val="00E341FE"/>
    <w:rsid w:val="00E345CC"/>
    <w:rsid w:val="00E34F68"/>
    <w:rsid w:val="00E351BA"/>
    <w:rsid w:val="00E356FB"/>
    <w:rsid w:val="00E35C5E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6C37"/>
    <w:rsid w:val="00E475FF"/>
    <w:rsid w:val="00E47AD7"/>
    <w:rsid w:val="00E47F8F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984"/>
    <w:rsid w:val="00E552B9"/>
    <w:rsid w:val="00E55505"/>
    <w:rsid w:val="00E55509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724"/>
    <w:rsid w:val="00E90C4A"/>
    <w:rsid w:val="00E9153F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EF9"/>
    <w:rsid w:val="00EB10C2"/>
    <w:rsid w:val="00EB1715"/>
    <w:rsid w:val="00EB2325"/>
    <w:rsid w:val="00EB273C"/>
    <w:rsid w:val="00EB28D4"/>
    <w:rsid w:val="00EB2D60"/>
    <w:rsid w:val="00EB2DB5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324F"/>
    <w:rsid w:val="00EC3257"/>
    <w:rsid w:val="00EC3C8C"/>
    <w:rsid w:val="00EC48F0"/>
    <w:rsid w:val="00EC4E0C"/>
    <w:rsid w:val="00EC5169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A83"/>
    <w:rsid w:val="00EF3AF2"/>
    <w:rsid w:val="00EF4273"/>
    <w:rsid w:val="00EF494E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2ED"/>
    <w:rsid w:val="00F14C02"/>
    <w:rsid w:val="00F15637"/>
    <w:rsid w:val="00F15D08"/>
    <w:rsid w:val="00F168AF"/>
    <w:rsid w:val="00F16A80"/>
    <w:rsid w:val="00F16C52"/>
    <w:rsid w:val="00F177A0"/>
    <w:rsid w:val="00F201BF"/>
    <w:rsid w:val="00F20361"/>
    <w:rsid w:val="00F20521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1909"/>
    <w:rsid w:val="00F61A74"/>
    <w:rsid w:val="00F6221E"/>
    <w:rsid w:val="00F62576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61FF"/>
    <w:rsid w:val="00F664BD"/>
    <w:rsid w:val="00F66512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F8D"/>
    <w:rsid w:val="00FA02F3"/>
    <w:rsid w:val="00FA0875"/>
    <w:rsid w:val="00FA09C5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556"/>
    <w:rsid w:val="00FE3B03"/>
    <w:rsid w:val="00FE4527"/>
    <w:rsid w:val="00FE4736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466"/>
    <w:rsid w:val="00FE7C65"/>
    <w:rsid w:val="00FF119F"/>
    <w:rsid w:val="00FF24E5"/>
    <w:rsid w:val="00FF251F"/>
    <w:rsid w:val="00FF28E6"/>
    <w:rsid w:val="00FF2D07"/>
    <w:rsid w:val="00FF32BA"/>
    <w:rsid w:val="00FF3743"/>
    <w:rsid w:val="00FF3755"/>
    <w:rsid w:val="00FF3B01"/>
    <w:rsid w:val="00FF419F"/>
    <w:rsid w:val="00FF4CF6"/>
    <w:rsid w:val="00FF50D3"/>
    <w:rsid w:val="00FF51AB"/>
    <w:rsid w:val="00FF53EF"/>
    <w:rsid w:val="00FF587D"/>
    <w:rsid w:val="00FF6DF3"/>
    <w:rsid w:val="00FF6F66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20D90-7718-4AE4-BC0D-ECECCB08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1713</Words>
  <Characters>6785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Somjai, Nigonyanont</cp:lastModifiedBy>
  <cp:revision>3</cp:revision>
  <cp:lastPrinted>2021-02-11T06:37:00Z</cp:lastPrinted>
  <dcterms:created xsi:type="dcterms:W3CDTF">2021-02-12T07:26:00Z</dcterms:created>
  <dcterms:modified xsi:type="dcterms:W3CDTF">2021-02-12T07:32:00Z</dcterms:modified>
</cp:coreProperties>
</file>