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D54E1" w14:textId="542675DE" w:rsidR="006F6CF1"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bookmarkStart w:id="0" w:name="Title"/>
    </w:p>
    <w:p w14:paraId="62849871" w14:textId="13D91C3E" w:rsidR="000003C9" w:rsidRDefault="000003C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p>
    <w:p w14:paraId="0C8E3294"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6370E8A"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9359581"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7B559BF"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CD312A" w14:textId="77777777" w:rsidR="000003C9" w:rsidRPr="00DD156A"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DD156A">
        <w:rPr>
          <w:rFonts w:ascii="Times New Roman" w:hAnsi="Times New Roman"/>
          <w:b/>
          <w:bCs/>
          <w:sz w:val="40"/>
          <w:szCs w:val="40"/>
        </w:rPr>
        <w:t>Fine Metal Technologies Public Company Limited</w:t>
      </w:r>
    </w:p>
    <w:p w14:paraId="29E3CB96" w14:textId="77777777" w:rsidR="000003C9" w:rsidRPr="007F1965"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7F1965">
        <w:rPr>
          <w:rFonts w:ascii="Times New Roman" w:hAnsi="Times New Roman"/>
          <w:b/>
          <w:bCs/>
          <w:sz w:val="40"/>
          <w:szCs w:val="40"/>
        </w:rPr>
        <w:t>(Formerly Furukawa Metal (Thailand) Public Company Limited)</w:t>
      </w:r>
    </w:p>
    <w:p w14:paraId="271F67F8"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AE45DFF" w14:textId="77777777" w:rsidR="00DA5714" w:rsidRPr="00435806" w:rsidRDefault="00DA5714" w:rsidP="00DA5714">
      <w:pPr>
        <w:pStyle w:val="CoverTitle"/>
        <w:spacing w:line="240" w:lineRule="atLeast"/>
        <w:jc w:val="center"/>
        <w:rPr>
          <w:spacing w:val="-3"/>
          <w:szCs w:val="36"/>
        </w:rPr>
      </w:pPr>
      <w:r w:rsidRPr="00435806">
        <w:rPr>
          <w:spacing w:val="-3"/>
          <w:szCs w:val="36"/>
        </w:rPr>
        <w:t>Financial statements</w:t>
      </w:r>
      <w:r w:rsidRPr="00435806">
        <w:t xml:space="preserve"> </w:t>
      </w:r>
      <w:r w:rsidRPr="00435806">
        <w:rPr>
          <w:spacing w:val="-3"/>
          <w:szCs w:val="36"/>
        </w:rPr>
        <w:t>for the year ended</w:t>
      </w:r>
    </w:p>
    <w:p w14:paraId="25F6F5BA" w14:textId="15A2E42F" w:rsidR="00DA5714" w:rsidRPr="00435806" w:rsidRDefault="00C97597" w:rsidP="00DA5714">
      <w:pPr>
        <w:pStyle w:val="CoverTitle"/>
        <w:spacing w:line="240" w:lineRule="atLeast"/>
        <w:jc w:val="center"/>
        <w:rPr>
          <w:spacing w:val="-3"/>
          <w:szCs w:val="36"/>
        </w:rPr>
      </w:pPr>
      <w:r>
        <w:rPr>
          <w:spacing w:val="-3"/>
          <w:szCs w:val="36"/>
        </w:rPr>
        <w:t>31 December 20</w:t>
      </w:r>
      <w:r w:rsidR="002A459A">
        <w:rPr>
          <w:spacing w:val="-3"/>
          <w:szCs w:val="36"/>
        </w:rPr>
        <w:t>20</w:t>
      </w:r>
    </w:p>
    <w:p w14:paraId="0E3D9E3D" w14:textId="77777777" w:rsidR="00DA5714" w:rsidRPr="00435806" w:rsidRDefault="00DA5714" w:rsidP="00DA5714">
      <w:pPr>
        <w:pStyle w:val="CoverTitle"/>
        <w:spacing w:line="240" w:lineRule="atLeast"/>
        <w:jc w:val="center"/>
        <w:rPr>
          <w:spacing w:val="-3"/>
          <w:szCs w:val="36"/>
        </w:rPr>
      </w:pPr>
      <w:r w:rsidRPr="00435806">
        <w:rPr>
          <w:spacing w:val="-3"/>
          <w:szCs w:val="36"/>
        </w:rPr>
        <w:t>and</w:t>
      </w:r>
    </w:p>
    <w:p w14:paraId="0F791B7D" w14:textId="579F4C31" w:rsidR="00497F23" w:rsidRPr="0038235C" w:rsidRDefault="00DA5714" w:rsidP="0038235C">
      <w:pPr>
        <w:jc w:val="center"/>
        <w:rPr>
          <w:rFonts w:ascii="Times New Roman" w:hAnsi="Times New Roman" w:cs="Times New Roman"/>
          <w:spacing w:val="-3"/>
          <w:sz w:val="36"/>
          <w:szCs w:val="36"/>
          <w:lang w:val="en-GB" w:bidi="ar-SA"/>
        </w:rPr>
        <w:sectPr w:rsidR="00497F23" w:rsidRPr="0038235C" w:rsidSect="00580F16">
          <w:footerReference w:type="even" r:id="rId8"/>
          <w:footerReference w:type="default" r:id="rId9"/>
          <w:headerReference w:type="first" r:id="rId10"/>
          <w:pgSz w:w="11909" w:h="16834" w:code="9"/>
          <w:pgMar w:top="691" w:right="1152" w:bottom="576" w:left="1152" w:header="720" w:footer="720" w:gutter="0"/>
          <w:pgNumType w:start="0"/>
          <w:cols w:space="720"/>
          <w:titlePg/>
        </w:sectPr>
      </w:pPr>
      <w:r w:rsidRPr="00435806">
        <w:rPr>
          <w:rFonts w:ascii="Times New Roman" w:hAnsi="Times New Roman" w:cs="Times New Roman"/>
          <w:spacing w:val="-3"/>
          <w:sz w:val="36"/>
          <w:szCs w:val="36"/>
          <w:lang w:val="en-GB" w:bidi="ar-SA"/>
        </w:rPr>
        <w:t>Independent Auditor’s Report</w:t>
      </w:r>
      <w:bookmarkEnd w:id="0"/>
    </w:p>
    <w:p w14:paraId="4B76FF37" w14:textId="77777777" w:rsidR="002D4900" w:rsidRPr="00435806" w:rsidRDefault="002D4900" w:rsidP="002D4900">
      <w:pPr>
        <w:pStyle w:val="acctmainheading"/>
        <w:tabs>
          <w:tab w:val="left" w:pos="7810"/>
        </w:tabs>
        <w:spacing w:after="0" w:line="240" w:lineRule="atLeast"/>
        <w:outlineLvl w:val="0"/>
      </w:pPr>
      <w:r w:rsidRPr="00435806">
        <w:lastRenderedPageBreak/>
        <w:t>Independent Auditor’s Report</w:t>
      </w:r>
    </w:p>
    <w:p w14:paraId="2F29C769"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p w14:paraId="70D3C63B"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0768C364" w14:textId="07398854"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435806">
        <w:rPr>
          <w:rFonts w:ascii="Times New Roman" w:hAnsi="Times New Roman" w:cs="Times New Roman"/>
          <w:b/>
          <w:bCs/>
          <w:sz w:val="24"/>
          <w:szCs w:val="24"/>
        </w:rPr>
        <w:t xml:space="preserve">To the Shareholders of </w:t>
      </w:r>
      <w:r w:rsidR="000003C9" w:rsidRPr="000003C9">
        <w:rPr>
          <w:rFonts w:ascii="Times New Roman" w:hAnsi="Times New Roman" w:cs="Times New Roman"/>
          <w:b/>
          <w:bCs/>
          <w:sz w:val="24"/>
          <w:szCs w:val="24"/>
        </w:rPr>
        <w:t>Fine Metal Technologies Public Company Limited (Formerly Furukawa Metal (Thailand) Public Company Limited)</w:t>
      </w:r>
    </w:p>
    <w:p w14:paraId="591C93D7" w14:textId="77777777" w:rsidR="002D4900" w:rsidRPr="001D32F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8608802" w14:textId="77777777" w:rsidR="0093187A" w:rsidRPr="00435806"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435806" w:rsidRDefault="002D4900" w:rsidP="002D4900">
      <w:pPr>
        <w:jc w:val="both"/>
        <w:outlineLvl w:val="0"/>
        <w:rPr>
          <w:rFonts w:ascii="Times New Roman" w:hAnsi="Times New Roman" w:cs="Times New Roman"/>
          <w:i/>
          <w:iCs/>
          <w:sz w:val="22"/>
        </w:rPr>
      </w:pPr>
      <w:r w:rsidRPr="00435806">
        <w:rPr>
          <w:rFonts w:ascii="Times New Roman" w:hAnsi="Times New Roman" w:cs="Times New Roman"/>
          <w:i/>
          <w:iCs/>
          <w:sz w:val="22"/>
        </w:rPr>
        <w:t>Opinion</w:t>
      </w:r>
    </w:p>
    <w:p w14:paraId="5EB550E7" w14:textId="77777777" w:rsidR="002D4900" w:rsidRPr="00435806" w:rsidRDefault="002D4900" w:rsidP="002D4900">
      <w:pPr>
        <w:pStyle w:val="RNormal"/>
        <w:rPr>
          <w:rFonts w:cs="Times New Roman"/>
          <w:i/>
          <w:iCs/>
        </w:rPr>
      </w:pPr>
    </w:p>
    <w:p w14:paraId="6CEDA115" w14:textId="1CD53534" w:rsidR="002D4900" w:rsidRDefault="002D4900" w:rsidP="001F6331">
      <w:pPr>
        <w:jc w:val="thaiDistribute"/>
        <w:rPr>
          <w:rFonts w:ascii="Times New Roman" w:hAnsi="Times New Roman" w:cs="Times New Roman"/>
          <w:sz w:val="22"/>
        </w:rPr>
      </w:pPr>
      <w:r w:rsidRPr="00776356">
        <w:rPr>
          <w:rFonts w:ascii="Times New Roman" w:hAnsi="Times New Roman" w:cs="Times New Roman"/>
          <w:spacing w:val="-2"/>
          <w:sz w:val="22"/>
        </w:rPr>
        <w:t>I have audited the financial statements</w:t>
      </w:r>
      <w:r w:rsidRPr="00776356">
        <w:rPr>
          <w:rFonts w:ascii="Times New Roman" w:hAnsi="Times New Roman" w:cs="Times New Roman"/>
          <w:color w:val="0000FF"/>
          <w:spacing w:val="-2"/>
          <w:sz w:val="22"/>
        </w:rPr>
        <w:t xml:space="preserve"> </w:t>
      </w:r>
      <w:r w:rsidRPr="00776356">
        <w:rPr>
          <w:rFonts w:ascii="Times New Roman" w:hAnsi="Times New Roman" w:cs="Times New Roman"/>
          <w:spacing w:val="-2"/>
          <w:sz w:val="22"/>
        </w:rPr>
        <w:t>of</w:t>
      </w:r>
      <w:r w:rsidR="001F6331" w:rsidRPr="00776356">
        <w:rPr>
          <w:rFonts w:ascii="Times New Roman" w:hAnsi="Times New Roman" w:cstheme="minorBidi"/>
          <w:spacing w:val="-2"/>
          <w:sz w:val="22"/>
        </w:rPr>
        <w:t xml:space="preserve"> </w:t>
      </w:r>
      <w:r w:rsidR="00776356" w:rsidRPr="00776356">
        <w:rPr>
          <w:rFonts w:ascii="Times New Roman" w:hAnsi="Times New Roman" w:cstheme="minorBidi"/>
          <w:spacing w:val="-2"/>
          <w:sz w:val="22"/>
        </w:rPr>
        <w:t xml:space="preserve"> </w:t>
      </w:r>
      <w:r w:rsidR="007426E0" w:rsidRPr="00776356">
        <w:rPr>
          <w:rFonts w:ascii="Times New Roman" w:hAnsi="Times New Roman" w:cs="Times New Roman"/>
          <w:spacing w:val="-2"/>
          <w:sz w:val="22"/>
        </w:rPr>
        <w:t>Fine Metal Technologies Public Company Limited</w:t>
      </w:r>
      <w:r w:rsidRPr="00776356">
        <w:rPr>
          <w:rFonts w:ascii="Times New Roman" w:hAnsi="Times New Roman" w:cs="Times New Roman"/>
          <w:spacing w:val="-2"/>
          <w:sz w:val="22"/>
        </w:rPr>
        <w:t xml:space="preserve"> (the “Company”),</w:t>
      </w:r>
      <w:r w:rsidRPr="00435806">
        <w:rPr>
          <w:rFonts w:ascii="Times New Roman" w:hAnsi="Times New Roman" w:cs="Times New Roman"/>
          <w:sz w:val="22"/>
        </w:rPr>
        <w:t xml:space="preserve"> which comprise the statement of financial position as at 31 December 20</w:t>
      </w:r>
      <w:r w:rsidR="002A459A">
        <w:rPr>
          <w:rFonts w:ascii="Times New Roman" w:hAnsi="Times New Roman" w:cs="Times New Roman"/>
          <w:sz w:val="22"/>
        </w:rPr>
        <w:t>20</w:t>
      </w:r>
      <w:r w:rsidRPr="00435806">
        <w:rPr>
          <w:rFonts w:ascii="Times New Roman" w:hAnsi="Times New Roman" w:cs="Times New Roman"/>
          <w:sz w:val="22"/>
        </w:rPr>
        <w:t xml:space="preserve">, the statements of comprehensive income, changes in equity and cash flows for the year then ended, </w:t>
      </w:r>
      <w:r w:rsidRPr="00853C0F">
        <w:rPr>
          <w:rFonts w:ascii="Times New Roman" w:hAnsi="Times New Roman" w:cs="Times New Roman"/>
          <w:sz w:val="22"/>
        </w:rPr>
        <w:t xml:space="preserve">and notes, comprising </w:t>
      </w:r>
      <w:r w:rsidRPr="00435806">
        <w:rPr>
          <w:rFonts w:ascii="Times New Roman" w:hAnsi="Times New Roman" w:cs="Times New Roman"/>
          <w:sz w:val="22"/>
        </w:rPr>
        <w:t xml:space="preserve">a summary of significant accounting policies and other explanatory </w:t>
      </w:r>
      <w:r w:rsidRPr="00853C0F">
        <w:rPr>
          <w:rFonts w:ascii="Times New Roman" w:hAnsi="Times New Roman" w:cs="Times New Roman"/>
          <w:sz w:val="22"/>
        </w:rPr>
        <w:t>information</w:t>
      </w:r>
      <w:r w:rsidRPr="00435806">
        <w:rPr>
          <w:rFonts w:ascii="Times New Roman" w:hAnsi="Times New Roman" w:cs="Times New Roman"/>
          <w:sz w:val="22"/>
        </w:rPr>
        <w:t>.</w:t>
      </w:r>
    </w:p>
    <w:p w14:paraId="7349836F" w14:textId="77777777" w:rsidR="002D4900" w:rsidRPr="007426E0" w:rsidRDefault="002D4900" w:rsidP="002D4900">
      <w:pPr>
        <w:jc w:val="both"/>
        <w:rPr>
          <w:rFonts w:ascii="Times New Roman" w:hAnsi="Times New Roman" w:cstheme="minorBidi"/>
          <w:sz w:val="22"/>
          <w:cs/>
        </w:rPr>
      </w:pPr>
    </w:p>
    <w:p w14:paraId="66442D3C" w14:textId="71835042" w:rsidR="002D4900" w:rsidRPr="00435806" w:rsidRDefault="002D4900" w:rsidP="002D4900">
      <w:pPr>
        <w:jc w:val="both"/>
        <w:rPr>
          <w:rFonts w:ascii="Times New Roman" w:hAnsi="Times New Roman" w:cs="Times New Roman"/>
          <w:sz w:val="22"/>
        </w:rPr>
      </w:pPr>
      <w:r w:rsidRPr="00435806">
        <w:rPr>
          <w:rFonts w:ascii="Times New Roman" w:hAnsi="Times New Roman" w:cs="Times New Roman"/>
          <w:color w:val="000000"/>
          <w:sz w:val="22"/>
        </w:rPr>
        <w:t xml:space="preserve">In my opinion, the </w:t>
      </w:r>
      <w:r>
        <w:rPr>
          <w:rFonts w:ascii="Times New Roman" w:hAnsi="Times New Roman" w:cs="Times New Roman"/>
          <w:color w:val="000000"/>
          <w:sz w:val="22"/>
        </w:rPr>
        <w:t xml:space="preserve">accompanying </w:t>
      </w:r>
      <w:r w:rsidRPr="00435806">
        <w:rPr>
          <w:rFonts w:ascii="Times New Roman" w:hAnsi="Times New Roman" w:cs="Times New Roman"/>
          <w:color w:val="000000"/>
          <w:sz w:val="22"/>
        </w:rPr>
        <w:t xml:space="preserve">financial </w:t>
      </w:r>
      <w:r w:rsidRPr="00435806">
        <w:rPr>
          <w:rFonts w:ascii="Times New Roman" w:hAnsi="Times New Roman" w:cs="Times New Roman"/>
          <w:sz w:val="22"/>
        </w:rPr>
        <w:t xml:space="preserve">statements present fairly, in all material respects, the financial position of </w:t>
      </w:r>
      <w:r>
        <w:rPr>
          <w:rFonts w:ascii="Times New Roman" w:hAnsi="Times New Roman" w:cs="Times New Roman"/>
          <w:sz w:val="22"/>
        </w:rPr>
        <w:t>the Company</w:t>
      </w:r>
      <w:r w:rsidRPr="00435806">
        <w:rPr>
          <w:rFonts w:ascii="Times New Roman" w:hAnsi="Times New Roman" w:cs="Times New Roman"/>
          <w:sz w:val="22"/>
        </w:rPr>
        <w:t xml:space="preserve"> as at 31 December 20</w:t>
      </w:r>
      <w:r w:rsidR="002A459A">
        <w:rPr>
          <w:rFonts w:ascii="Times New Roman" w:hAnsi="Times New Roman" w:cs="Times New Roman"/>
          <w:sz w:val="22"/>
        </w:rPr>
        <w:t>20</w:t>
      </w:r>
      <w:r w:rsidRPr="00435806">
        <w:rPr>
          <w:rFonts w:ascii="Times New Roman" w:hAnsi="Times New Roman" w:cs="Times New Roman"/>
          <w:sz w:val="22"/>
        </w:rPr>
        <w:t>, and its</w:t>
      </w:r>
      <w:r w:rsidRPr="00435806">
        <w:rPr>
          <w:rFonts w:ascii="Times New Roman" w:hAnsi="Times New Roman" w:cs="Times New Roman"/>
          <w:color w:val="0000FF"/>
          <w:sz w:val="22"/>
        </w:rPr>
        <w:t xml:space="preserve"> </w:t>
      </w:r>
      <w:r w:rsidRPr="00435806">
        <w:rPr>
          <w:rFonts w:ascii="Times New Roman" w:hAnsi="Times New Roman" w:cs="Times New Roman"/>
          <w:sz w:val="22"/>
        </w:rPr>
        <w:t>financial performance and cash flows for the year then ended in accordance with Thai Financial Reporting Standards</w:t>
      </w:r>
      <w:r>
        <w:rPr>
          <w:rFonts w:ascii="Times New Roman" w:hAnsi="Times New Roman" w:cs="Times New Roman"/>
          <w:sz w:val="22"/>
        </w:rPr>
        <w:t xml:space="preserve"> (</w:t>
      </w:r>
      <w:r w:rsidR="00D83E59">
        <w:rPr>
          <w:rFonts w:ascii="Times New Roman" w:hAnsi="Times New Roman" w:cs="Times New Roman"/>
          <w:sz w:val="22"/>
        </w:rPr>
        <w:t>“</w:t>
      </w:r>
      <w:r>
        <w:rPr>
          <w:rFonts w:ascii="Times New Roman" w:hAnsi="Times New Roman" w:cs="Times New Roman"/>
          <w:sz w:val="22"/>
        </w:rPr>
        <w:t>TFRSs</w:t>
      </w:r>
      <w:r w:rsidR="00D83E59">
        <w:rPr>
          <w:rFonts w:ascii="Times New Roman" w:hAnsi="Times New Roman" w:cs="Times New Roman"/>
          <w:sz w:val="22"/>
        </w:rPr>
        <w:t>”</w:t>
      </w:r>
      <w:r>
        <w:rPr>
          <w:rFonts w:ascii="Times New Roman" w:hAnsi="Times New Roman" w:cs="Times New Roman"/>
          <w:sz w:val="22"/>
        </w:rPr>
        <w:t>)</w:t>
      </w:r>
      <w:r w:rsidRPr="00435806">
        <w:rPr>
          <w:rFonts w:ascii="Times New Roman" w:hAnsi="Times New Roman" w:cs="Times New Roman"/>
          <w:sz w:val="22"/>
        </w:rPr>
        <w:t xml:space="preserve">. </w:t>
      </w:r>
    </w:p>
    <w:p w14:paraId="608856FF" w14:textId="77777777" w:rsidR="002D4900" w:rsidRDefault="002D4900" w:rsidP="002D4900">
      <w:pPr>
        <w:jc w:val="both"/>
        <w:rPr>
          <w:rFonts w:ascii="Times New Roman" w:hAnsi="Times New Roman" w:cs="Times New Roman"/>
          <w:sz w:val="22"/>
        </w:rPr>
      </w:pPr>
    </w:p>
    <w:p w14:paraId="697E6CAB" w14:textId="77777777" w:rsidR="002D4900" w:rsidRPr="002A085A" w:rsidRDefault="002D4900" w:rsidP="002D4900">
      <w:pPr>
        <w:pStyle w:val="RNormal"/>
        <w:rPr>
          <w:rFonts w:cs="Times New Roman"/>
          <w:i/>
          <w:iCs/>
        </w:rPr>
      </w:pPr>
      <w:r w:rsidRPr="002A085A">
        <w:rPr>
          <w:rFonts w:cs="Times New Roman"/>
          <w:i/>
          <w:iCs/>
        </w:rPr>
        <w:t xml:space="preserve">Basis for Opinion </w:t>
      </w:r>
    </w:p>
    <w:p w14:paraId="321BDBE0" w14:textId="77777777" w:rsidR="002D4900" w:rsidRPr="002A085A" w:rsidRDefault="002D4900" w:rsidP="002D4900">
      <w:pPr>
        <w:pStyle w:val="RNormal"/>
        <w:rPr>
          <w:rFonts w:cs="Times New Roman"/>
        </w:rPr>
      </w:pPr>
    </w:p>
    <w:p w14:paraId="71CEEE99" w14:textId="6157E58B" w:rsidR="002D4900" w:rsidRDefault="002D4900" w:rsidP="00220892">
      <w:pPr>
        <w:pStyle w:val="RNormal"/>
        <w:ind w:right="155"/>
        <w:rPr>
          <w:rFonts w:cs="Times New Roman"/>
        </w:rPr>
      </w:pPr>
      <w:r w:rsidRPr="002A085A">
        <w:rPr>
          <w:rFonts w:cs="Times New Roman"/>
        </w:rPr>
        <w:t>I conducted my audit in accordance with Thai Standards on Auditing (</w:t>
      </w:r>
      <w:r w:rsidR="00D83E59">
        <w:rPr>
          <w:rFonts w:cs="Times New Roman"/>
        </w:rPr>
        <w:t>“</w:t>
      </w:r>
      <w:r w:rsidRPr="002A085A">
        <w:rPr>
          <w:rFonts w:cs="Times New Roman"/>
        </w:rPr>
        <w:t>TSAs</w:t>
      </w:r>
      <w:r w:rsidR="00D83E59">
        <w:rPr>
          <w:rFonts w:cs="Times New Roman"/>
        </w:rPr>
        <w:t>”</w:t>
      </w:r>
      <w:r w:rsidRPr="002A085A">
        <w:rPr>
          <w:rFonts w:cs="Times New Roman"/>
        </w:rPr>
        <w:t xml:space="preserve">). My responsibilities under those standards are further described in the </w:t>
      </w:r>
      <w:r w:rsidRPr="002A085A">
        <w:rPr>
          <w:rFonts w:cs="Times New Roman"/>
          <w:i/>
          <w:iCs/>
        </w:rPr>
        <w:t>Auditor’s Responsibilities for the Audit of the Financial Statements</w:t>
      </w:r>
      <w:r w:rsidRPr="002A085A">
        <w:rPr>
          <w:rFonts w:cs="Times New Roman"/>
        </w:rPr>
        <w:t xml:space="preserve"> section of my report. I am independent of the Company in accordance with </w:t>
      </w:r>
      <w:r w:rsidR="00347AB9">
        <w:rPr>
          <w:rFonts w:cs="Times New Roman"/>
        </w:rPr>
        <w:t xml:space="preserve">the </w:t>
      </w:r>
      <w:r w:rsidR="004624AC">
        <w:rPr>
          <w:rFonts w:cs="Times New Roman"/>
        </w:rPr>
        <w:t xml:space="preserve">Code of Ethics </w:t>
      </w:r>
      <w:r w:rsidRPr="002A085A">
        <w:rPr>
          <w:rFonts w:cs="Times New Roman"/>
        </w:rPr>
        <w:t>for Professional Accountants issued by the Feder</w:t>
      </w:r>
      <w:r w:rsidR="007F18D3">
        <w:rPr>
          <w:rFonts w:cs="Times New Roman"/>
        </w:rPr>
        <w:t xml:space="preserve">ation of Accounting Professions </w:t>
      </w:r>
      <w:r w:rsidR="00347AB9">
        <w:rPr>
          <w:rFonts w:cs="Times New Roman"/>
        </w:rPr>
        <w:t>that is</w:t>
      </w:r>
      <w:r w:rsidRPr="002A085A">
        <w:rPr>
          <w:rFonts w:cs="Times New Roman"/>
        </w:rPr>
        <w:t xml:space="preserve"> relevant to my audit of the financial statements, and I have fulfilled my other ethical responsibilities in accordance with these requirements. I believe that the audit evidence I have obtained is </w:t>
      </w:r>
      <w:proofErr w:type="gramStart"/>
      <w:r w:rsidRPr="002A085A">
        <w:rPr>
          <w:rFonts w:cs="Times New Roman"/>
        </w:rPr>
        <w:t>sufficient</w:t>
      </w:r>
      <w:proofErr w:type="gramEnd"/>
      <w:r w:rsidRPr="002A085A">
        <w:rPr>
          <w:rFonts w:cs="Times New Roman"/>
        </w:rPr>
        <w:t xml:space="preserve"> and appropriate to provide a basis for my opinion.</w:t>
      </w:r>
    </w:p>
    <w:p w14:paraId="2AA455B3" w14:textId="77777777" w:rsidR="002D4900" w:rsidRDefault="002D4900" w:rsidP="002D4900">
      <w:pPr>
        <w:pStyle w:val="RNormal"/>
        <w:rPr>
          <w:rFonts w:cs="Times New Roman"/>
        </w:rPr>
      </w:pPr>
    </w:p>
    <w:p w14:paraId="7D788013" w14:textId="77777777" w:rsidR="002D4900" w:rsidRPr="002A085A" w:rsidRDefault="002D4900" w:rsidP="002D4900">
      <w:pPr>
        <w:pStyle w:val="RNormal"/>
        <w:rPr>
          <w:rFonts w:cs="Times New Roman"/>
          <w:i/>
          <w:iCs/>
        </w:rPr>
      </w:pPr>
      <w:r w:rsidRPr="002A085A">
        <w:rPr>
          <w:rFonts w:cs="Times New Roman"/>
          <w:i/>
          <w:iCs/>
        </w:rPr>
        <w:t>Key Audit Matters</w:t>
      </w:r>
    </w:p>
    <w:p w14:paraId="12D6671F" w14:textId="77777777" w:rsidR="002D4900" w:rsidRPr="002A085A" w:rsidRDefault="002D4900" w:rsidP="002D4900">
      <w:pPr>
        <w:pStyle w:val="RNormal"/>
        <w:rPr>
          <w:rFonts w:cs="Times New Roman"/>
        </w:rPr>
      </w:pPr>
      <w:r w:rsidRPr="002A085A">
        <w:rPr>
          <w:rFonts w:cs="Times New Roman"/>
        </w:rPr>
        <w:t xml:space="preserve"> </w:t>
      </w:r>
    </w:p>
    <w:p w14:paraId="463EBA72" w14:textId="25659F16" w:rsidR="002D4900" w:rsidRDefault="002D4900" w:rsidP="002D4900">
      <w:pPr>
        <w:pStyle w:val="RNormal"/>
        <w:rPr>
          <w:rFonts w:cs="Times New Roman"/>
        </w:rPr>
      </w:pPr>
      <w:r w:rsidRPr="002A085A">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2A085A">
        <w:rPr>
          <w:rFonts w:cs="Times New Roman"/>
        </w:rPr>
        <w:t>statements as a whole, and</w:t>
      </w:r>
      <w:proofErr w:type="gramEnd"/>
      <w:r w:rsidRPr="002A085A">
        <w:rPr>
          <w:rFonts w:cs="Times New Roman"/>
        </w:rPr>
        <w:t xml:space="preserve"> in forming my opinion thereon, </w:t>
      </w:r>
      <w:r w:rsidR="004624AC">
        <w:rPr>
          <w:rFonts w:cs="Times New Roman"/>
        </w:rPr>
        <w:t>and I do not provide a separate</w:t>
      </w:r>
      <w:r w:rsidR="004624AC">
        <w:rPr>
          <w:rFonts w:cs="Times New Roman"/>
        </w:rPr>
        <w:br/>
      </w:r>
      <w:r w:rsidRPr="002A085A">
        <w:rPr>
          <w:rFonts w:cs="Times New Roman"/>
        </w:rPr>
        <w:t>opinion on these matters</w:t>
      </w:r>
      <w:r>
        <w:rPr>
          <w:rFonts w:cs="Times New Roman"/>
        </w:rPr>
        <w:t>.</w:t>
      </w:r>
    </w:p>
    <w:p w14:paraId="6F838B5E" w14:textId="77777777" w:rsidR="002D4900" w:rsidRDefault="002D4900" w:rsidP="002D4900">
      <w:pPr>
        <w:pStyle w:val="RNormal"/>
        <w:rPr>
          <w:rFonts w:cs="Times New Roman"/>
        </w:rPr>
      </w:pPr>
    </w:p>
    <w:p w14:paraId="24867AD4" w14:textId="77777777" w:rsidR="002D4900" w:rsidRDefault="002D4900" w:rsidP="002D4900">
      <w:pPr>
        <w:pStyle w:val="RNormal"/>
        <w:rPr>
          <w:rFonts w:cs="Times New Roman"/>
        </w:rPr>
      </w:pPr>
    </w:p>
    <w:p w14:paraId="419FEE76" w14:textId="77777777" w:rsidR="00B319F3" w:rsidRDefault="00B319F3" w:rsidP="002D4900">
      <w:pPr>
        <w:pStyle w:val="RNormal"/>
        <w:rPr>
          <w:rFonts w:cs="Times New Roman"/>
        </w:rPr>
        <w:sectPr w:rsidR="00B319F3" w:rsidSect="00580F16">
          <w:footerReference w:type="default" r:id="rId11"/>
          <w:headerReference w:type="first" r:id="rId12"/>
          <w:footerReference w:type="first" r:id="rId13"/>
          <w:pgSz w:w="11909" w:h="16834" w:code="9"/>
          <w:pgMar w:top="691" w:right="1152" w:bottom="576" w:left="1152" w:header="720" w:footer="720" w:gutter="0"/>
          <w:cols w:space="720"/>
          <w:titlePg/>
        </w:sectPr>
      </w:pPr>
    </w:p>
    <w:p w14:paraId="639A6044" w14:textId="77777777" w:rsidR="00266D70" w:rsidRPr="00FF0014" w:rsidRDefault="00266D70" w:rsidP="002D4900">
      <w:pPr>
        <w:pStyle w:val="RNormal"/>
        <w:rPr>
          <w:rFonts w:cs="Times New Roman"/>
          <w:sz w:val="28"/>
          <w:szCs w:val="28"/>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D10972" w14:paraId="674FB6FE" w14:textId="77777777" w:rsidTr="008F7E9A">
        <w:tc>
          <w:tcPr>
            <w:tcW w:w="9810" w:type="dxa"/>
            <w:gridSpan w:val="2"/>
            <w:shd w:val="clear" w:color="auto" w:fill="auto"/>
          </w:tcPr>
          <w:p w14:paraId="61968A97" w14:textId="77777777" w:rsidR="0048316B" w:rsidRPr="00D81FCF" w:rsidRDefault="0048316B" w:rsidP="00D81FCF">
            <w:pPr>
              <w:pStyle w:val="RNormal"/>
              <w:rPr>
                <w:rFonts w:cs="Times New Roman"/>
                <w:b/>
                <w:bCs/>
              </w:rPr>
            </w:pPr>
            <w:r w:rsidRPr="00EA2912">
              <w:rPr>
                <w:rFonts w:cs="Times New Roman"/>
              </w:rPr>
              <w:t>Valuation of inventories</w:t>
            </w:r>
          </w:p>
        </w:tc>
      </w:tr>
      <w:tr w:rsidR="0048316B" w:rsidRPr="00D10972" w14:paraId="4F5F2E41" w14:textId="77777777" w:rsidTr="008F7E9A">
        <w:tc>
          <w:tcPr>
            <w:tcW w:w="9810" w:type="dxa"/>
            <w:gridSpan w:val="2"/>
            <w:shd w:val="clear" w:color="auto" w:fill="auto"/>
          </w:tcPr>
          <w:p w14:paraId="782C1CF0" w14:textId="71BC270D" w:rsidR="0048316B" w:rsidRPr="00D81FCF" w:rsidRDefault="0048316B" w:rsidP="00D81FCF">
            <w:pPr>
              <w:pStyle w:val="RNormal"/>
              <w:rPr>
                <w:rFonts w:cs="Times New Roman"/>
                <w:b/>
                <w:bCs/>
              </w:rPr>
            </w:pPr>
            <w:r>
              <w:rPr>
                <w:rFonts w:cs="Times New Roman"/>
              </w:rPr>
              <w:t xml:space="preserve">Refer to </w:t>
            </w:r>
            <w:r w:rsidRPr="00393A7D">
              <w:rPr>
                <w:rFonts w:cs="Times New Roman"/>
              </w:rPr>
              <w:t>Not</w:t>
            </w:r>
            <w:r w:rsidR="00643ACF" w:rsidRPr="00393A7D">
              <w:rPr>
                <w:rFonts w:cs="Times New Roman"/>
              </w:rPr>
              <w:t>e</w:t>
            </w:r>
            <w:r w:rsidR="0093187A" w:rsidRPr="00393A7D">
              <w:rPr>
                <w:rFonts w:cs="Times New Roman"/>
              </w:rPr>
              <w:t xml:space="preserve">s </w:t>
            </w:r>
            <w:r w:rsidR="00044A9D">
              <w:rPr>
                <w:rFonts w:cs="Times New Roman"/>
              </w:rPr>
              <w:t>4</w:t>
            </w:r>
            <w:r w:rsidR="00643ACF" w:rsidRPr="00393A7D">
              <w:rPr>
                <w:rFonts w:cs="Times New Roman"/>
              </w:rPr>
              <w:t>(</w:t>
            </w:r>
            <w:r w:rsidR="00B045D4">
              <w:rPr>
                <w:lang w:bidi="th-TH"/>
              </w:rPr>
              <w:t>e</w:t>
            </w:r>
            <w:r w:rsidRPr="00393A7D">
              <w:rPr>
                <w:rFonts w:cs="Times New Roman"/>
              </w:rPr>
              <w:t xml:space="preserve">) and </w:t>
            </w:r>
            <w:r w:rsidR="00B045D4">
              <w:rPr>
                <w:rFonts w:cs="Times New Roman"/>
              </w:rPr>
              <w:t>9</w:t>
            </w:r>
            <w:r w:rsidRPr="00D81FCF">
              <w:rPr>
                <w:rFonts w:cs="Times New Roman"/>
              </w:rPr>
              <w:t xml:space="preserve"> to the financial statements.</w:t>
            </w:r>
          </w:p>
        </w:tc>
      </w:tr>
      <w:tr w:rsidR="00EA2912" w:rsidRPr="00D10972" w14:paraId="705479F4" w14:textId="77777777" w:rsidTr="008F7E9A">
        <w:tc>
          <w:tcPr>
            <w:tcW w:w="4860" w:type="dxa"/>
            <w:shd w:val="clear" w:color="auto" w:fill="auto"/>
          </w:tcPr>
          <w:p w14:paraId="117E5240" w14:textId="77777777" w:rsidR="00EA2912" w:rsidRPr="00D81FCF" w:rsidRDefault="00EA2912" w:rsidP="00EA2912">
            <w:pPr>
              <w:pStyle w:val="RNormal"/>
              <w:rPr>
                <w:rFonts w:cs="Times New Roman"/>
                <w:b/>
                <w:bCs/>
              </w:rPr>
            </w:pPr>
            <w:r w:rsidRPr="00D81FCF">
              <w:rPr>
                <w:rFonts w:cs="Times New Roman"/>
                <w:b/>
                <w:bCs/>
              </w:rPr>
              <w:t>The key audit matter</w:t>
            </w:r>
          </w:p>
        </w:tc>
        <w:tc>
          <w:tcPr>
            <w:tcW w:w="4950" w:type="dxa"/>
            <w:shd w:val="clear" w:color="auto" w:fill="auto"/>
          </w:tcPr>
          <w:p w14:paraId="36262489" w14:textId="77777777" w:rsidR="00EA2912" w:rsidRPr="00D81FCF" w:rsidRDefault="00EA2912" w:rsidP="00EA2912">
            <w:pPr>
              <w:pStyle w:val="RNormal"/>
              <w:rPr>
                <w:rFonts w:cs="Times New Roman"/>
                <w:b/>
                <w:bCs/>
              </w:rPr>
            </w:pPr>
            <w:r w:rsidRPr="00D81FCF">
              <w:rPr>
                <w:rFonts w:cs="Times New Roman"/>
                <w:b/>
                <w:bCs/>
              </w:rPr>
              <w:t>How the matter was addressed in the audit</w:t>
            </w:r>
          </w:p>
        </w:tc>
      </w:tr>
      <w:tr w:rsidR="00EA2912" w:rsidRPr="00D10972" w14:paraId="0293937D" w14:textId="77777777" w:rsidTr="008F7E9A">
        <w:tc>
          <w:tcPr>
            <w:tcW w:w="4860" w:type="dxa"/>
            <w:shd w:val="clear" w:color="auto" w:fill="auto"/>
          </w:tcPr>
          <w:p w14:paraId="73D76BD7" w14:textId="7F56AAEC" w:rsidR="00004095" w:rsidRPr="00C661E9" w:rsidRDefault="00EA2912" w:rsidP="0074516B">
            <w:pPr>
              <w:pStyle w:val="RNormal"/>
              <w:rPr>
                <w:lang w:bidi="th-TH"/>
              </w:rPr>
            </w:pPr>
            <w:r w:rsidRPr="00E63E98">
              <w:rPr>
                <w:rFonts w:cs="Times New Roman"/>
              </w:rPr>
              <w:t xml:space="preserve">The main raw material </w:t>
            </w:r>
            <w:r w:rsidR="00171DE4" w:rsidRPr="00E63E98">
              <w:rPr>
                <w:rFonts w:cs="Times New Roman"/>
              </w:rPr>
              <w:t xml:space="preserve">of the Company’s products </w:t>
            </w:r>
            <w:r w:rsidR="00234115" w:rsidRPr="00E63E98">
              <w:rPr>
                <w:rFonts w:cs="Times New Roman"/>
              </w:rPr>
              <w:t>is</w:t>
            </w:r>
            <w:r w:rsidRPr="00E63E98">
              <w:rPr>
                <w:rFonts w:cs="Times New Roman"/>
              </w:rPr>
              <w:t xml:space="preserve"> copper cathode</w:t>
            </w:r>
            <w:r w:rsidR="003305CB">
              <w:rPr>
                <w:lang w:bidi="th-TH"/>
              </w:rPr>
              <w:t xml:space="preserve">. Copper cathode price </w:t>
            </w:r>
            <w:r w:rsidR="00C661E9" w:rsidRPr="007320F5">
              <w:rPr>
                <w:rFonts w:cs="Times New Roman"/>
                <w:szCs w:val="22"/>
              </w:rPr>
              <w:t xml:space="preserve">was then </w:t>
            </w:r>
            <w:r w:rsidR="00C661E9">
              <w:rPr>
                <w:rFonts w:cs="Times New Roman"/>
                <w:szCs w:val="22"/>
              </w:rPr>
              <w:br/>
            </w:r>
            <w:r w:rsidR="00C661E9" w:rsidRPr="007320F5">
              <w:rPr>
                <w:rFonts w:cs="Times New Roman"/>
                <w:szCs w:val="22"/>
              </w:rPr>
              <w:t>a significant factor of the cost of inventories.</w:t>
            </w:r>
            <w:r w:rsidR="007A0932" w:rsidRPr="002A0556">
              <w:rPr>
                <w:rFonts w:cs="Cordia New" w:hint="cs"/>
                <w:szCs w:val="28"/>
                <w:cs/>
                <w:lang w:bidi="th-TH"/>
              </w:rPr>
              <w:t xml:space="preserve"> </w:t>
            </w:r>
            <w:r w:rsidR="007A0932" w:rsidRPr="002A0556">
              <w:rPr>
                <w:rFonts w:cs="Cordia New"/>
                <w:szCs w:val="28"/>
                <w:lang w:bidi="th-TH"/>
              </w:rPr>
              <w:t>As copper cathode is commodities</w:t>
            </w:r>
            <w:r w:rsidR="00AC3F69">
              <w:rPr>
                <w:rFonts w:cs="Cordia New"/>
                <w:szCs w:val="28"/>
                <w:lang w:bidi="th-TH"/>
              </w:rPr>
              <w:t xml:space="preserve"> which </w:t>
            </w:r>
            <w:r w:rsidR="0074516B">
              <w:rPr>
                <w:rFonts w:cs="Cordia New"/>
                <w:szCs w:val="28"/>
                <w:lang w:bidi="th-TH"/>
              </w:rPr>
              <w:t>can be subjected to market price volatility</w:t>
            </w:r>
            <w:r w:rsidR="008F7E9A">
              <w:rPr>
                <w:rFonts w:cs="Times New Roman"/>
                <w:szCs w:val="22"/>
              </w:rPr>
              <w:t>, in the case of</w:t>
            </w:r>
            <w:r w:rsidR="008F7E9A">
              <w:rPr>
                <w:rFonts w:cs="Times New Roman"/>
                <w:szCs w:val="22"/>
              </w:rPr>
              <w:br/>
            </w:r>
            <w:r w:rsidR="00C661E9" w:rsidRPr="007320F5">
              <w:rPr>
                <w:rFonts w:cs="Times New Roman"/>
                <w:szCs w:val="22"/>
              </w:rPr>
              <w:t>the fluctuation acc</w:t>
            </w:r>
            <w:r w:rsidR="00C661E9">
              <w:rPr>
                <w:rFonts w:cs="Times New Roman"/>
                <w:szCs w:val="22"/>
              </w:rPr>
              <w:t>ording to the market condition</w:t>
            </w:r>
            <w:r w:rsidR="008F7E9A">
              <w:rPr>
                <w:rFonts w:cs="Times New Roman"/>
                <w:szCs w:val="22"/>
              </w:rPr>
              <w:t>,</w:t>
            </w:r>
            <w:r w:rsidR="008F7E9A">
              <w:rPr>
                <w:rFonts w:cs="Times New Roman"/>
                <w:szCs w:val="22"/>
              </w:rPr>
              <w:br/>
            </w:r>
            <w:r w:rsidR="00C661E9" w:rsidRPr="007320F5">
              <w:rPr>
                <w:rFonts w:cs="Times New Roman"/>
                <w:szCs w:val="22"/>
              </w:rPr>
              <w:t xml:space="preserve">this may result that the net </w:t>
            </w:r>
            <w:proofErr w:type="spellStart"/>
            <w:r w:rsidR="00C661E9" w:rsidRPr="007320F5">
              <w:rPr>
                <w:rFonts w:cs="Times New Roman"/>
                <w:szCs w:val="22"/>
              </w:rPr>
              <w:t>realisable</w:t>
            </w:r>
            <w:proofErr w:type="spellEnd"/>
            <w:r w:rsidR="00C661E9" w:rsidRPr="007320F5">
              <w:rPr>
                <w:rFonts w:cs="Times New Roman"/>
                <w:szCs w:val="22"/>
              </w:rPr>
              <w:t xml:space="preserve"> value of inventories is lower than their cost. This matter involves management’s judgment and</w:t>
            </w:r>
            <w:r w:rsidR="007A0932">
              <w:rPr>
                <w:rFonts w:cs="Times New Roman"/>
                <w:szCs w:val="22"/>
              </w:rPr>
              <w:t xml:space="preserve"> the Company had a significant inventory </w:t>
            </w:r>
            <w:proofErr w:type="gramStart"/>
            <w:r w:rsidR="007A0932">
              <w:rPr>
                <w:rFonts w:cs="Times New Roman"/>
                <w:szCs w:val="22"/>
              </w:rPr>
              <w:t>balance</w:t>
            </w:r>
            <w:r w:rsidR="008F7E9A">
              <w:rPr>
                <w:rFonts w:cs="Times New Roman"/>
                <w:szCs w:val="22"/>
              </w:rPr>
              <w:t>,</w:t>
            </w:r>
            <w:proofErr w:type="gramEnd"/>
            <w:r w:rsidR="008F7E9A">
              <w:rPr>
                <w:rFonts w:cs="Times New Roman"/>
                <w:szCs w:val="22"/>
              </w:rPr>
              <w:t xml:space="preserve"> thus, this is</w:t>
            </w:r>
            <w:r w:rsidR="008F7E9A">
              <w:rPr>
                <w:rFonts w:cs="Times New Roman"/>
                <w:szCs w:val="22"/>
              </w:rPr>
              <w:br/>
            </w:r>
            <w:r w:rsidR="00C661E9" w:rsidRPr="007320F5">
              <w:rPr>
                <w:rFonts w:cs="Times New Roman"/>
                <w:szCs w:val="22"/>
              </w:rPr>
              <w:t>focus area in my audit</w:t>
            </w:r>
            <w:r w:rsidR="00C661E9">
              <w:rPr>
                <w:lang w:bidi="th-TH"/>
              </w:rPr>
              <w:t>.</w:t>
            </w:r>
          </w:p>
        </w:tc>
        <w:tc>
          <w:tcPr>
            <w:tcW w:w="4950" w:type="dxa"/>
            <w:shd w:val="clear" w:color="auto" w:fill="auto"/>
          </w:tcPr>
          <w:p w14:paraId="2A510E05" w14:textId="7418A336" w:rsidR="00EA2912" w:rsidRPr="00871CA3" w:rsidRDefault="00B6235F" w:rsidP="009C355A">
            <w:pPr>
              <w:pStyle w:val="RNormal"/>
              <w:rPr>
                <w:rFonts w:cs="Times New Roman"/>
              </w:rPr>
            </w:pPr>
            <w:r>
              <w:rPr>
                <w:rFonts w:cs="Times New Roman"/>
              </w:rPr>
              <w:t>My</w:t>
            </w:r>
            <w:r w:rsidR="00EA2912" w:rsidRPr="00871CA3">
              <w:rPr>
                <w:rFonts w:cs="Times New Roman"/>
              </w:rPr>
              <w:t xml:space="preserve"> procedures included</w:t>
            </w:r>
            <w:r>
              <w:rPr>
                <w:rFonts w:cs="Times New Roman"/>
              </w:rPr>
              <w:t xml:space="preserve"> </w:t>
            </w:r>
            <w:r w:rsidRPr="00081B4A">
              <w:rPr>
                <w:szCs w:val="22"/>
              </w:rPr>
              <w:t xml:space="preserve">an understanding </w:t>
            </w:r>
            <w:r w:rsidR="007A0932">
              <w:rPr>
                <w:szCs w:val="22"/>
              </w:rPr>
              <w:t xml:space="preserve">the Company’s policy to estimate </w:t>
            </w:r>
            <w:r w:rsidR="007766D7">
              <w:rPr>
                <w:rFonts w:cs="Times New Roman"/>
              </w:rPr>
              <w:t xml:space="preserve">the </w:t>
            </w:r>
            <w:r w:rsidR="00EA2912" w:rsidRPr="00871CA3">
              <w:rPr>
                <w:rFonts w:cs="Times New Roman"/>
              </w:rPr>
              <w:t xml:space="preserve">net </w:t>
            </w:r>
            <w:proofErr w:type="spellStart"/>
            <w:r w:rsidR="00EA2912" w:rsidRPr="00871CA3">
              <w:rPr>
                <w:rFonts w:cs="Times New Roman"/>
              </w:rPr>
              <w:t>reali</w:t>
            </w:r>
            <w:r w:rsidR="00FA7749">
              <w:rPr>
                <w:rFonts w:cs="Times New Roman"/>
              </w:rPr>
              <w:t>s</w:t>
            </w:r>
            <w:r w:rsidR="00EA2912" w:rsidRPr="00871CA3">
              <w:rPr>
                <w:rFonts w:cs="Times New Roman"/>
              </w:rPr>
              <w:t>able</w:t>
            </w:r>
            <w:proofErr w:type="spellEnd"/>
            <w:r w:rsidR="00EA2912" w:rsidRPr="00871CA3">
              <w:rPr>
                <w:rFonts w:cs="Times New Roman"/>
              </w:rPr>
              <w:t xml:space="preserve"> value </w:t>
            </w:r>
            <w:r w:rsidR="007766D7">
              <w:rPr>
                <w:rFonts w:cs="Times New Roman"/>
              </w:rPr>
              <w:t>of inventories</w:t>
            </w:r>
            <w:r w:rsidR="009C355A" w:rsidRPr="009245EC">
              <w:rPr>
                <w:rFonts w:cs="Cordia New"/>
                <w:lang w:bidi="th-TH"/>
              </w:rPr>
              <w:t xml:space="preserve">. </w:t>
            </w:r>
            <w:r w:rsidR="007A0932">
              <w:rPr>
                <w:szCs w:val="22"/>
              </w:rPr>
              <w:t xml:space="preserve">I </w:t>
            </w:r>
            <w:r w:rsidR="007A0932" w:rsidRPr="00081B4A">
              <w:rPr>
                <w:szCs w:val="22"/>
              </w:rPr>
              <w:t xml:space="preserve">performed testing the calculation of </w:t>
            </w:r>
            <w:r w:rsidR="0074516B">
              <w:rPr>
                <w:szCs w:val="22"/>
              </w:rPr>
              <w:t xml:space="preserve">the </w:t>
            </w:r>
            <w:r w:rsidR="00FA7749">
              <w:rPr>
                <w:szCs w:val="22"/>
              </w:rPr>
              <w:t xml:space="preserve">measurement of </w:t>
            </w:r>
            <w:r w:rsidR="007A0932" w:rsidRPr="00081B4A">
              <w:rPr>
                <w:szCs w:val="22"/>
              </w:rPr>
              <w:t xml:space="preserve">net </w:t>
            </w:r>
            <w:proofErr w:type="spellStart"/>
            <w:r w:rsidR="007A0932" w:rsidRPr="00081B4A">
              <w:rPr>
                <w:szCs w:val="22"/>
              </w:rPr>
              <w:t>realisable</w:t>
            </w:r>
            <w:proofErr w:type="spellEnd"/>
            <w:r w:rsidR="007A0932" w:rsidRPr="00081B4A">
              <w:rPr>
                <w:szCs w:val="22"/>
              </w:rPr>
              <w:t xml:space="preserve"> value </w:t>
            </w:r>
            <w:r w:rsidR="00FA7749">
              <w:rPr>
                <w:szCs w:val="22"/>
              </w:rPr>
              <w:t>by</w:t>
            </w:r>
            <w:r w:rsidR="008F7E9A">
              <w:rPr>
                <w:szCs w:val="22"/>
              </w:rPr>
              <w:br/>
            </w:r>
            <w:r w:rsidR="007A0932" w:rsidRPr="008E39E1">
              <w:rPr>
                <w:spacing w:val="-2"/>
                <w:szCs w:val="22"/>
              </w:rPr>
              <w:t>comparing, on a sampled basis, the cost of</w:t>
            </w:r>
            <w:r w:rsidR="008E39E1" w:rsidRPr="008E39E1">
              <w:rPr>
                <w:spacing w:val="-2"/>
                <w:szCs w:val="22"/>
              </w:rPr>
              <w:t xml:space="preserve"> </w:t>
            </w:r>
            <w:r w:rsidR="007A0932" w:rsidRPr="008E39E1">
              <w:rPr>
                <w:spacing w:val="-2"/>
                <w:szCs w:val="22"/>
              </w:rPr>
              <w:t>inventories</w:t>
            </w:r>
            <w:r w:rsidR="007A0932">
              <w:rPr>
                <w:szCs w:val="22"/>
              </w:rPr>
              <w:t xml:space="preserve"> against expected net </w:t>
            </w:r>
            <w:proofErr w:type="spellStart"/>
            <w:r w:rsidR="007A0932">
              <w:rPr>
                <w:szCs w:val="22"/>
              </w:rPr>
              <w:t>realisable</w:t>
            </w:r>
            <w:proofErr w:type="spellEnd"/>
            <w:r w:rsidR="007A0932">
              <w:rPr>
                <w:szCs w:val="22"/>
              </w:rPr>
              <w:t xml:space="preserve"> value (i.e.</w:t>
            </w:r>
            <w:r w:rsidR="00D728E9">
              <w:rPr>
                <w:szCs w:val="22"/>
              </w:rPr>
              <w:t xml:space="preserve"> selling</w:t>
            </w:r>
            <w:r w:rsidR="00D728E9">
              <w:rPr>
                <w:szCs w:val="22"/>
              </w:rPr>
              <w:br/>
            </w:r>
            <w:r w:rsidR="007A0932" w:rsidRPr="00081B4A">
              <w:rPr>
                <w:szCs w:val="22"/>
              </w:rPr>
              <w:t xml:space="preserve">price </w:t>
            </w:r>
            <w:r w:rsidR="007A0932">
              <w:rPr>
                <w:szCs w:val="22"/>
              </w:rPr>
              <w:t>in the</w:t>
            </w:r>
            <w:r w:rsidR="007A0932" w:rsidRPr="00081B4A">
              <w:rPr>
                <w:szCs w:val="22"/>
              </w:rPr>
              <w:t xml:space="preserve"> latest invoice</w:t>
            </w:r>
            <w:r w:rsidR="009C355A">
              <w:rPr>
                <w:szCs w:val="22"/>
              </w:rPr>
              <w:t xml:space="preserve"> or price list</w:t>
            </w:r>
            <w:r w:rsidR="007A0932" w:rsidRPr="00081B4A">
              <w:rPr>
                <w:szCs w:val="22"/>
              </w:rPr>
              <w:t xml:space="preserve"> less estimated cost to complete and to make the sale</w:t>
            </w:r>
            <w:r w:rsidR="007A0932">
              <w:rPr>
                <w:szCs w:val="22"/>
              </w:rPr>
              <w:t>)</w:t>
            </w:r>
            <w:r w:rsidR="0074516B">
              <w:rPr>
                <w:szCs w:val="22"/>
              </w:rPr>
              <w:t xml:space="preserve">, and also sampling checked with relevant documents. </w:t>
            </w:r>
            <w:r w:rsidR="007A0932" w:rsidRPr="00081B4A">
              <w:rPr>
                <w:szCs w:val="22"/>
              </w:rPr>
              <w:t>I also considered the adequacy of disclosures in relation to inventory in accordance with TFRSs.</w:t>
            </w:r>
          </w:p>
        </w:tc>
      </w:tr>
    </w:tbl>
    <w:p w14:paraId="728DC254" w14:textId="77777777" w:rsidR="002D4900" w:rsidRDefault="002D4900" w:rsidP="002D4900">
      <w:pPr>
        <w:pStyle w:val="RNormal"/>
        <w:rPr>
          <w:rFonts w:cs="Times New Roman"/>
        </w:rPr>
      </w:pPr>
    </w:p>
    <w:p w14:paraId="4364F8E5" w14:textId="77777777" w:rsidR="002D4900" w:rsidRPr="0024529A" w:rsidRDefault="002D4900" w:rsidP="002D4900">
      <w:pPr>
        <w:pStyle w:val="RNormal"/>
        <w:rPr>
          <w:rFonts w:cs="Times New Roman"/>
          <w:i/>
          <w:iCs/>
        </w:rPr>
      </w:pPr>
      <w:r w:rsidRPr="0024529A">
        <w:rPr>
          <w:rFonts w:cs="Times New Roman"/>
          <w:i/>
          <w:iCs/>
        </w:rPr>
        <w:t>Other Information</w:t>
      </w:r>
    </w:p>
    <w:p w14:paraId="13AD34A6" w14:textId="77777777" w:rsidR="002D4900" w:rsidRPr="0024529A" w:rsidRDefault="002D4900" w:rsidP="002D4900">
      <w:pPr>
        <w:pStyle w:val="RNormal"/>
        <w:rPr>
          <w:rFonts w:cs="Times New Roman"/>
        </w:rPr>
      </w:pPr>
    </w:p>
    <w:p w14:paraId="76C97468" w14:textId="43360DA5" w:rsidR="002D4900" w:rsidRPr="0024529A" w:rsidRDefault="002D4900" w:rsidP="002D4900">
      <w:pPr>
        <w:pStyle w:val="RNormal"/>
        <w:rPr>
          <w:rFonts w:cs="Times New Roman"/>
        </w:rPr>
      </w:pPr>
      <w:r w:rsidRPr="0024529A">
        <w:rPr>
          <w:rFonts w:cs="Times New Roman"/>
        </w:rPr>
        <w:t>Management is respons</w:t>
      </w:r>
      <w:r w:rsidR="00B45CEB">
        <w:rPr>
          <w:rFonts w:cs="Times New Roman"/>
        </w:rPr>
        <w:t xml:space="preserve">ible for the other information. </w:t>
      </w:r>
      <w:r w:rsidRPr="0024529A">
        <w:rPr>
          <w:rFonts w:cs="Times New Roman"/>
        </w:rPr>
        <w:t xml:space="preserve">The other information comprises the information included in the annual </w:t>
      </w:r>
      <w:proofErr w:type="gramStart"/>
      <w:r w:rsidRPr="0024529A">
        <w:rPr>
          <w:rFonts w:cs="Times New Roman"/>
        </w:rPr>
        <w:t>report, but</w:t>
      </w:r>
      <w:proofErr w:type="gramEnd"/>
      <w:r w:rsidRPr="0024529A">
        <w:rPr>
          <w:rFonts w:cs="Times New Roman"/>
        </w:rPr>
        <w:t xml:space="preserve"> does not include the financial statements and my auditor’s report thereon. The annual report is expected to be made available to me</w:t>
      </w:r>
      <w:r w:rsidR="00EB41E1">
        <w:rPr>
          <w:rFonts w:cs="Times New Roman"/>
        </w:rPr>
        <w:t xml:space="preserve"> after the date of this auditor’</w:t>
      </w:r>
      <w:r w:rsidRPr="0024529A">
        <w:rPr>
          <w:rFonts w:cs="Times New Roman"/>
        </w:rPr>
        <w:t xml:space="preserve">s report. </w:t>
      </w:r>
    </w:p>
    <w:p w14:paraId="2983AB26" w14:textId="77777777" w:rsidR="002D4900" w:rsidRPr="0024529A" w:rsidRDefault="002D4900" w:rsidP="002D4900">
      <w:pPr>
        <w:pStyle w:val="RNormal"/>
        <w:rPr>
          <w:rFonts w:cs="Times New Roman"/>
        </w:rPr>
      </w:pPr>
    </w:p>
    <w:p w14:paraId="3B49A3E7" w14:textId="77777777" w:rsidR="002D4900" w:rsidRPr="0024529A" w:rsidRDefault="002D4900" w:rsidP="002D4900">
      <w:pPr>
        <w:pStyle w:val="RNormal"/>
        <w:rPr>
          <w:rFonts w:cs="Times New Roman"/>
        </w:rPr>
      </w:pPr>
      <w:r w:rsidRPr="0024529A">
        <w:rPr>
          <w:rFonts w:cs="Times New Roman"/>
        </w:rPr>
        <w:t xml:space="preserve">My opinion on the financial statements does not cover the other information and I will not express any form of assurance conclusion thereon. </w:t>
      </w:r>
    </w:p>
    <w:p w14:paraId="13219941" w14:textId="77777777" w:rsidR="002D4900" w:rsidRPr="0024529A" w:rsidRDefault="002D4900" w:rsidP="002D4900">
      <w:pPr>
        <w:pStyle w:val="RNormal"/>
        <w:rPr>
          <w:rFonts w:cs="Times New Roman"/>
        </w:rPr>
      </w:pPr>
    </w:p>
    <w:p w14:paraId="0B011F45" w14:textId="77777777" w:rsidR="002D4900" w:rsidRDefault="002D4900" w:rsidP="002D4900">
      <w:pPr>
        <w:pStyle w:val="RNormal"/>
        <w:rPr>
          <w:rFonts w:cs="Times New Roman"/>
        </w:rPr>
      </w:pPr>
      <w:r w:rsidRPr="0024529A">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Pr>
          <w:rFonts w:cs="Times New Roman"/>
        </w:rPr>
        <w:t>.</w:t>
      </w:r>
    </w:p>
    <w:p w14:paraId="45194693" w14:textId="77777777" w:rsidR="002D4900" w:rsidRDefault="002D4900" w:rsidP="002D4900">
      <w:pPr>
        <w:pStyle w:val="RNormal"/>
        <w:rPr>
          <w:rFonts w:cs="Times New Roman"/>
        </w:rPr>
      </w:pPr>
    </w:p>
    <w:p w14:paraId="75B54B31" w14:textId="77777777" w:rsidR="00DE54F2" w:rsidRPr="00DE54F2" w:rsidRDefault="00DE54F2" w:rsidP="00DE54F2">
      <w:pPr>
        <w:pStyle w:val="RNormal"/>
        <w:rPr>
          <w:rFonts w:cs="Times New Roman"/>
        </w:rPr>
      </w:pPr>
      <w:r w:rsidRPr="00FB634D">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Default="00DE54F2" w:rsidP="002D4900">
      <w:pPr>
        <w:pStyle w:val="RNormal"/>
        <w:rPr>
          <w:rFonts w:cs="Times New Roman"/>
        </w:rPr>
      </w:pPr>
    </w:p>
    <w:p w14:paraId="2F183476" w14:textId="77777777" w:rsidR="002D4900" w:rsidRPr="0024529A" w:rsidRDefault="002D4900" w:rsidP="002D4900">
      <w:pPr>
        <w:pStyle w:val="RNormal"/>
        <w:rPr>
          <w:rFonts w:cs="Times New Roman"/>
          <w:i/>
          <w:iCs/>
        </w:rPr>
      </w:pPr>
      <w:r w:rsidRPr="0024529A">
        <w:rPr>
          <w:rFonts w:cs="Times New Roman"/>
          <w:i/>
          <w:iCs/>
        </w:rPr>
        <w:t>Responsibilities of Management and Those Charged with Governance for the Financial Statements</w:t>
      </w:r>
    </w:p>
    <w:p w14:paraId="4EA14CDC" w14:textId="77777777" w:rsidR="002D4900" w:rsidRPr="0024529A" w:rsidRDefault="002D4900" w:rsidP="002D4900">
      <w:pPr>
        <w:pStyle w:val="RNormal"/>
        <w:rPr>
          <w:rFonts w:cs="Times New Roman"/>
        </w:rPr>
      </w:pPr>
    </w:p>
    <w:p w14:paraId="1D0E8464" w14:textId="387AB33B" w:rsidR="002D4900" w:rsidRPr="0024529A" w:rsidRDefault="002D4900" w:rsidP="002D4900">
      <w:pPr>
        <w:pStyle w:val="RNormal"/>
        <w:rPr>
          <w:rFonts w:cs="Times New Roman"/>
        </w:rPr>
      </w:pPr>
      <w:r w:rsidRPr="0024529A">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Pr>
          <w:rFonts w:cs="Times New Roman"/>
        </w:rPr>
        <w:br/>
      </w:r>
      <w:r w:rsidRPr="0024529A">
        <w:rPr>
          <w:rFonts w:cs="Times New Roman"/>
        </w:rPr>
        <w:t xml:space="preserve">of financial statements that are free from material misstatement, whether due to fraud or error. </w:t>
      </w:r>
    </w:p>
    <w:p w14:paraId="50F9BC74" w14:textId="77777777" w:rsidR="002D4900" w:rsidRPr="0024529A" w:rsidRDefault="002D4900" w:rsidP="002D4900">
      <w:pPr>
        <w:pStyle w:val="RNormal"/>
        <w:rPr>
          <w:rFonts w:cs="Times New Roman"/>
        </w:rPr>
      </w:pPr>
    </w:p>
    <w:p w14:paraId="17BF9CF6" w14:textId="563AA5D7" w:rsidR="002D4900" w:rsidRPr="0024529A" w:rsidRDefault="002D4900" w:rsidP="002D4900">
      <w:pPr>
        <w:pStyle w:val="RNormal"/>
        <w:rPr>
          <w:rFonts w:cs="Times New Roman"/>
        </w:rPr>
      </w:pPr>
      <w:r w:rsidRPr="0024529A">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Pr>
          <w:rFonts w:cs="Times New Roman"/>
        </w:rPr>
        <w:br/>
      </w:r>
      <w:r w:rsidRPr="0024529A">
        <w:rPr>
          <w:rFonts w:cs="Times New Roman"/>
        </w:rPr>
        <w:t xml:space="preserve">operations, or has no realistic alternative but to do so. </w:t>
      </w:r>
    </w:p>
    <w:p w14:paraId="2CF555A5" w14:textId="77777777" w:rsidR="002D4900" w:rsidRPr="0024529A" w:rsidRDefault="002D4900" w:rsidP="002D4900">
      <w:pPr>
        <w:pStyle w:val="RNormal"/>
        <w:rPr>
          <w:rFonts w:cs="Times New Roman"/>
        </w:rPr>
      </w:pPr>
    </w:p>
    <w:p w14:paraId="5AE37155" w14:textId="77777777" w:rsidR="002D4900" w:rsidRDefault="002D4900" w:rsidP="002D4900">
      <w:pPr>
        <w:pStyle w:val="RNormal"/>
        <w:rPr>
          <w:rFonts w:cs="Times New Roman"/>
        </w:rPr>
      </w:pPr>
      <w:r w:rsidRPr="0024529A">
        <w:rPr>
          <w:rFonts w:cs="Times New Roman"/>
        </w:rPr>
        <w:t>Those charged with governance are responsible for overseeing the Company’s financial reporting process.</w:t>
      </w:r>
    </w:p>
    <w:p w14:paraId="627FB446" w14:textId="77777777" w:rsidR="002D4900" w:rsidRDefault="002D4900" w:rsidP="002D4900">
      <w:pPr>
        <w:pStyle w:val="RNormal"/>
        <w:rPr>
          <w:rFonts w:cs="Times New Roman"/>
        </w:rPr>
      </w:pPr>
    </w:p>
    <w:p w14:paraId="5833DEE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Pr>
          <w:rFonts w:cs="Times New Roman"/>
          <w:i/>
          <w:iCs/>
        </w:rPr>
        <w:br w:type="page"/>
      </w:r>
    </w:p>
    <w:p w14:paraId="3141EC77" w14:textId="77777777" w:rsidR="00FF0014" w:rsidRPr="00FF0014" w:rsidRDefault="00FF0014" w:rsidP="002D4900">
      <w:pPr>
        <w:pStyle w:val="RNormal"/>
        <w:rPr>
          <w:rFonts w:cs="Times New Roman"/>
          <w:i/>
          <w:iCs/>
          <w:sz w:val="28"/>
          <w:szCs w:val="28"/>
        </w:rPr>
      </w:pPr>
      <w:bookmarkStart w:id="1" w:name="_GoBack"/>
      <w:bookmarkEnd w:id="1"/>
    </w:p>
    <w:p w14:paraId="6ED16759" w14:textId="77777777" w:rsidR="002D4900" w:rsidRPr="0024529A" w:rsidRDefault="002D4900" w:rsidP="002D4900">
      <w:pPr>
        <w:pStyle w:val="RNormal"/>
        <w:rPr>
          <w:rFonts w:cs="Times New Roman"/>
          <w:i/>
          <w:iCs/>
        </w:rPr>
      </w:pPr>
      <w:r w:rsidRPr="0024529A">
        <w:rPr>
          <w:rFonts w:cs="Times New Roman"/>
          <w:i/>
          <w:iCs/>
        </w:rPr>
        <w:t xml:space="preserve">Auditor’s Responsibilities for the Audit of the Financial Statements </w:t>
      </w:r>
    </w:p>
    <w:p w14:paraId="7276AB81" w14:textId="77777777" w:rsidR="002D4900" w:rsidRPr="0024529A" w:rsidRDefault="002D4900" w:rsidP="002D4900">
      <w:pPr>
        <w:pStyle w:val="RNormal"/>
        <w:rPr>
          <w:rFonts w:cs="Times New Roman"/>
        </w:rPr>
      </w:pPr>
    </w:p>
    <w:p w14:paraId="4D9E5C8A" w14:textId="66A612AA" w:rsidR="002D4900" w:rsidRDefault="002D4900" w:rsidP="002D4900">
      <w:pPr>
        <w:pStyle w:val="RNormal"/>
        <w:rPr>
          <w:rFonts w:cs="Times New Roman"/>
        </w:rPr>
      </w:pPr>
      <w:r w:rsidRPr="0024529A">
        <w:rPr>
          <w:rFonts w:cs="Times New Roman"/>
        </w:rPr>
        <w:t xml:space="preserve">My objectives are to obtain reasonable assurance about whether the financial statements </w:t>
      </w:r>
      <w:proofErr w:type="gramStart"/>
      <w:r w:rsidRPr="0024529A">
        <w:rPr>
          <w:rFonts w:cs="Times New Roman"/>
        </w:rPr>
        <w:t>as a whole are</w:t>
      </w:r>
      <w:proofErr w:type="gramEnd"/>
      <w:r w:rsidRPr="0024529A">
        <w:rPr>
          <w:rFonts w:cs="Times New Roman"/>
        </w:rPr>
        <w:t xml:space="preserve"> free from material misstatement, whether due to fraud or error, and to issue an auditor’s report that includes my opinion. Reasonable assurance is a high level of </w:t>
      </w:r>
      <w:proofErr w:type="gramStart"/>
      <w:r w:rsidRPr="0024529A">
        <w:rPr>
          <w:rFonts w:cs="Times New Roman"/>
        </w:rPr>
        <w:t>assurance, but</w:t>
      </w:r>
      <w:proofErr w:type="gramEnd"/>
      <w:r w:rsidRPr="0024529A">
        <w:rPr>
          <w:rFonts w:cs="Times New Roman"/>
        </w:rPr>
        <w:t xml:space="preserve"> is not a guarantee that an audit conducted in accordance with TSAs will always detect a material misstatement when it exists. </w:t>
      </w:r>
      <w:r w:rsidR="00802FC3">
        <w:rPr>
          <w:rFonts w:cs="Times New Roman"/>
        </w:rPr>
        <w:t>Misstatements can arise</w:t>
      </w:r>
      <w:r w:rsidR="00802FC3">
        <w:rPr>
          <w:rFonts w:cs="Times New Roman"/>
        </w:rPr>
        <w:br/>
      </w:r>
      <w:r w:rsidRPr="0024529A">
        <w:rPr>
          <w:rFonts w:cs="Times New Roman"/>
        </w:rPr>
        <w:t xml:space="preserve">from fraud or error and are considered material if, individually or in the aggregate, they could reasonably be expected to influence the economic decisions of users taken </w:t>
      </w:r>
      <w:proofErr w:type="gramStart"/>
      <w:r w:rsidRPr="0024529A">
        <w:rPr>
          <w:rFonts w:cs="Times New Roman"/>
        </w:rPr>
        <w:t>on the basis of</w:t>
      </w:r>
      <w:proofErr w:type="gramEnd"/>
      <w:r w:rsidRPr="0024529A">
        <w:rPr>
          <w:rFonts w:cs="Times New Roman"/>
        </w:rPr>
        <w:t xml:space="preserve"> these financial statements.</w:t>
      </w:r>
    </w:p>
    <w:p w14:paraId="4F50EA88" w14:textId="77777777" w:rsidR="002D4900" w:rsidRPr="00435806" w:rsidRDefault="002D4900" w:rsidP="002D4900">
      <w:pPr>
        <w:pStyle w:val="RNormal"/>
        <w:rPr>
          <w:rFonts w:cs="Times New Roman"/>
        </w:rPr>
      </w:pPr>
    </w:p>
    <w:p w14:paraId="6E423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24529A">
        <w:rPr>
          <w:szCs w:val="22"/>
        </w:rPr>
        <w:t>sufficient</w:t>
      </w:r>
      <w:proofErr w:type="gramEnd"/>
      <w:r w:rsidRPr="0024529A">
        <w:rPr>
          <w:szCs w:val="22"/>
        </w:rPr>
        <w:t xml:space="preserve"> and appropriate to </w:t>
      </w:r>
      <w:r w:rsidR="00FD3066">
        <w:rPr>
          <w:szCs w:val="22"/>
        </w:rPr>
        <w:t xml:space="preserve">provide a basis for my opinion. </w:t>
      </w:r>
      <w:r w:rsidRPr="0024529A">
        <w:rPr>
          <w:szCs w:val="22"/>
        </w:rPr>
        <w:t>The risk o</w:t>
      </w:r>
      <w:r w:rsidR="00FD3066">
        <w:rPr>
          <w:szCs w:val="22"/>
        </w:rPr>
        <w:t xml:space="preserve">f not detecting a material </w:t>
      </w:r>
      <w:r w:rsidRPr="0024529A">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6AB0A14"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appropriateness of accounting policies used and the reasonableness of accounting estimates and related disclosures made by management. </w:t>
      </w:r>
    </w:p>
    <w:p w14:paraId="3AAE5232" w14:textId="523DC3D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Conclude on the appropriateness of management’s use of the going concern basis of accounting and,</w:t>
      </w:r>
      <w:r w:rsidR="00157A3F">
        <w:rPr>
          <w:szCs w:val="22"/>
        </w:rPr>
        <w:br/>
      </w:r>
      <w:r w:rsidRPr="0024529A">
        <w:rPr>
          <w:szCs w:val="22"/>
        </w:rPr>
        <w:t>based on the audit evidence obtained, whether a material uncertainty exists related to events or</w:t>
      </w:r>
      <w:r w:rsidR="00157A3F">
        <w:rPr>
          <w:szCs w:val="22"/>
        </w:rPr>
        <w:br/>
      </w:r>
      <w:r w:rsidRPr="0024529A">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Pr>
          <w:szCs w:val="22"/>
        </w:rPr>
        <w:br/>
      </w:r>
      <w:r w:rsidRPr="0024529A">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7AD4BC5" w14:textId="77777777" w:rsidR="002D4900" w:rsidRPr="0024529A" w:rsidRDefault="002D4900" w:rsidP="002D4900">
      <w:pPr>
        <w:pStyle w:val="ListParagraph"/>
        <w:autoSpaceDE w:val="0"/>
        <w:autoSpaceDN w:val="0"/>
        <w:adjustRightInd w:val="0"/>
        <w:spacing w:line="240" w:lineRule="auto"/>
        <w:ind w:left="346"/>
        <w:jc w:val="both"/>
        <w:rPr>
          <w:szCs w:val="22"/>
        </w:rPr>
      </w:pPr>
    </w:p>
    <w:p w14:paraId="7E40AC6A" w14:textId="268EEC9E"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Pr>
          <w:rFonts w:ascii="Times New Roman" w:hAnsi="Times New Roman" w:cs="Times New Roman"/>
          <w:sz w:val="22"/>
          <w:szCs w:val="22"/>
        </w:rPr>
        <w:br/>
      </w:r>
      <w:r w:rsidRPr="0024529A">
        <w:rPr>
          <w:rFonts w:ascii="Times New Roman" w:hAnsi="Times New Roman" w:cs="Times New Roman"/>
          <w:sz w:val="22"/>
          <w:szCs w:val="22"/>
        </w:rPr>
        <w:t xml:space="preserve">that I identify during my audit. </w:t>
      </w:r>
    </w:p>
    <w:p w14:paraId="12235546" w14:textId="77777777" w:rsidR="002D4900" w:rsidRPr="0024529A" w:rsidRDefault="002D4900" w:rsidP="002D4900">
      <w:pPr>
        <w:autoSpaceDE w:val="0"/>
        <w:autoSpaceDN w:val="0"/>
        <w:adjustRightInd w:val="0"/>
        <w:rPr>
          <w:rFonts w:ascii="Times New Roman" w:hAnsi="Times New Roman" w:cs="Times New Roman"/>
          <w:sz w:val="22"/>
          <w:szCs w:val="22"/>
        </w:rPr>
      </w:pPr>
    </w:p>
    <w:p w14:paraId="708B0E28"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1AB0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3995357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Pr>
          <w:rFonts w:ascii="Times New Roman" w:hAnsi="Times New Roman" w:cs="Times New Roman"/>
          <w:sz w:val="22"/>
          <w:szCs w:val="22"/>
        </w:rPr>
        <w:br w:type="page"/>
      </w:r>
    </w:p>
    <w:p w14:paraId="2C322AFF" w14:textId="77777777" w:rsidR="002D4900" w:rsidRDefault="002D4900" w:rsidP="002D4900">
      <w:pPr>
        <w:jc w:val="both"/>
        <w:rPr>
          <w:rFonts w:ascii="Times New Roman" w:hAnsi="Times New Roman" w:cs="Times New Roman"/>
          <w:sz w:val="28"/>
          <w:szCs w:val="28"/>
        </w:rPr>
      </w:pPr>
    </w:p>
    <w:p w14:paraId="1EF8D777" w14:textId="77777777" w:rsidR="002D4900" w:rsidRPr="00FF0014" w:rsidRDefault="002D4900" w:rsidP="002D4900">
      <w:pPr>
        <w:jc w:val="both"/>
        <w:rPr>
          <w:rFonts w:ascii="Times New Roman" w:hAnsi="Times New Roman" w:cs="Times New Roman"/>
          <w:sz w:val="28"/>
          <w:szCs w:val="28"/>
        </w:rPr>
      </w:pPr>
    </w:p>
    <w:p w14:paraId="72CF7747" w14:textId="77777777" w:rsidR="002D4900" w:rsidRPr="0024529A" w:rsidRDefault="002D4900" w:rsidP="002D4900">
      <w:pPr>
        <w:jc w:val="both"/>
        <w:rPr>
          <w:rFonts w:ascii="Times New Roman" w:hAnsi="Times New Roman" w:cs="Times New Roman"/>
          <w:sz w:val="22"/>
          <w:szCs w:val="22"/>
        </w:rPr>
      </w:pPr>
      <w:r w:rsidRPr="0024529A">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Default="002D4900" w:rsidP="002D4900">
      <w:pPr>
        <w:pStyle w:val="RNormal"/>
        <w:rPr>
          <w:rFonts w:cs="Times New Roman"/>
          <w:color w:val="000000"/>
          <w:szCs w:val="22"/>
        </w:rPr>
      </w:pPr>
    </w:p>
    <w:p w14:paraId="0EB1E344" w14:textId="77777777" w:rsidR="002D4900" w:rsidRDefault="002D4900" w:rsidP="002D4900">
      <w:pPr>
        <w:pStyle w:val="RNormal"/>
        <w:rPr>
          <w:rFonts w:cs="Times New Roman"/>
          <w:color w:val="000000"/>
          <w:szCs w:val="22"/>
        </w:rPr>
      </w:pPr>
    </w:p>
    <w:p w14:paraId="5968588E" w14:textId="77777777" w:rsidR="00D97890" w:rsidRPr="00435806" w:rsidRDefault="00D97890" w:rsidP="002D4900">
      <w:pPr>
        <w:pStyle w:val="RNormal"/>
        <w:rPr>
          <w:rFonts w:cs="Times New Roman"/>
          <w:color w:val="000000"/>
          <w:szCs w:val="22"/>
        </w:rPr>
      </w:pPr>
    </w:p>
    <w:p w14:paraId="131A29EA" w14:textId="77777777" w:rsidR="00D97890" w:rsidRDefault="00D97890" w:rsidP="002D4900">
      <w:pPr>
        <w:pStyle w:val="RNormal"/>
        <w:rPr>
          <w:rFonts w:cs="Times New Roman"/>
          <w:color w:val="000000"/>
          <w:szCs w:val="22"/>
        </w:rPr>
      </w:pPr>
    </w:p>
    <w:p w14:paraId="6DC69FD1" w14:textId="77777777" w:rsidR="00FF0014" w:rsidRPr="00435806" w:rsidRDefault="00FF0014" w:rsidP="002D4900">
      <w:pPr>
        <w:pStyle w:val="RNormal"/>
        <w:rPr>
          <w:rFonts w:cs="Times New Roman"/>
          <w:color w:val="000000"/>
          <w:szCs w:val="22"/>
        </w:rPr>
      </w:pPr>
    </w:p>
    <w:p w14:paraId="77EDFC66" w14:textId="77777777" w:rsidR="002D4900" w:rsidRPr="00435806" w:rsidRDefault="002D4900" w:rsidP="002D4900">
      <w:pPr>
        <w:pStyle w:val="RNormal"/>
        <w:rPr>
          <w:rFonts w:cs="Times New Roman"/>
          <w:color w:val="000000"/>
          <w:szCs w:val="22"/>
        </w:rPr>
      </w:pPr>
    </w:p>
    <w:p w14:paraId="7FF8CF69" w14:textId="14ADCDE5" w:rsidR="002D4900" w:rsidRPr="00013094" w:rsidRDefault="002D4900" w:rsidP="002D4900">
      <w:pPr>
        <w:pStyle w:val="RNormal"/>
        <w:rPr>
          <w:color w:val="000000"/>
          <w:szCs w:val="22"/>
        </w:rPr>
      </w:pPr>
      <w:r w:rsidRPr="00013094">
        <w:rPr>
          <w:color w:val="000000"/>
          <w:szCs w:val="22"/>
        </w:rPr>
        <w:t>(</w:t>
      </w:r>
      <w:r w:rsidR="007426E0">
        <w:rPr>
          <w:color w:val="000000"/>
          <w:szCs w:val="22"/>
        </w:rPr>
        <w:t>Songchai Wongpiriyaporn</w:t>
      </w:r>
      <w:r w:rsidRPr="00013094">
        <w:rPr>
          <w:color w:val="000000"/>
          <w:szCs w:val="22"/>
        </w:rPr>
        <w:t>)</w:t>
      </w:r>
    </w:p>
    <w:p w14:paraId="0739E0D1" w14:textId="77777777" w:rsidR="002D4900" w:rsidRPr="00013094" w:rsidRDefault="002D4900" w:rsidP="002D4900">
      <w:pPr>
        <w:pStyle w:val="RNormal"/>
        <w:rPr>
          <w:color w:val="000000"/>
          <w:szCs w:val="22"/>
        </w:rPr>
      </w:pPr>
      <w:r w:rsidRPr="00013094">
        <w:rPr>
          <w:color w:val="000000"/>
          <w:szCs w:val="22"/>
        </w:rPr>
        <w:t>Certified Public Accountant</w:t>
      </w:r>
    </w:p>
    <w:p w14:paraId="5272542B" w14:textId="7DD3BD94" w:rsidR="002D4900" w:rsidRPr="00705DA4" w:rsidRDefault="002D4900" w:rsidP="002D4900">
      <w:pPr>
        <w:pStyle w:val="RNormal"/>
        <w:rPr>
          <w:color w:val="000000"/>
          <w:szCs w:val="22"/>
        </w:rPr>
      </w:pPr>
      <w:r w:rsidRPr="00013094">
        <w:rPr>
          <w:color w:val="000000"/>
          <w:szCs w:val="22"/>
        </w:rPr>
        <w:t xml:space="preserve">Registration No. </w:t>
      </w:r>
      <w:r w:rsidR="007426E0">
        <w:rPr>
          <w:color w:val="000000"/>
          <w:szCs w:val="22"/>
        </w:rPr>
        <w:t>10996</w:t>
      </w:r>
    </w:p>
    <w:p w14:paraId="0713CFD7" w14:textId="77777777" w:rsidR="002D4900" w:rsidRDefault="002D4900" w:rsidP="002D4900">
      <w:pPr>
        <w:pStyle w:val="RNormal"/>
        <w:rPr>
          <w:rFonts w:cs="Times New Roman"/>
          <w:color w:val="000000"/>
          <w:szCs w:val="22"/>
        </w:rPr>
      </w:pPr>
    </w:p>
    <w:p w14:paraId="1E1912E5" w14:textId="77777777" w:rsidR="00D97890" w:rsidRPr="00435806" w:rsidRDefault="00D97890" w:rsidP="002D4900">
      <w:pPr>
        <w:pStyle w:val="RNormal"/>
        <w:rPr>
          <w:rFonts w:cs="Times New Roman"/>
          <w:color w:val="000000"/>
          <w:szCs w:val="22"/>
        </w:rPr>
      </w:pPr>
    </w:p>
    <w:p w14:paraId="42F69FFA" w14:textId="77777777" w:rsidR="002D4900" w:rsidRPr="00435806" w:rsidRDefault="002D4900" w:rsidP="002D4900">
      <w:pPr>
        <w:pStyle w:val="RNormal"/>
        <w:rPr>
          <w:rFonts w:cs="Times New Roman"/>
          <w:color w:val="000000"/>
          <w:szCs w:val="22"/>
        </w:rPr>
      </w:pPr>
      <w:r w:rsidRPr="00435806">
        <w:rPr>
          <w:rFonts w:cs="Times New Roman"/>
          <w:color w:val="000000"/>
          <w:szCs w:val="22"/>
        </w:rPr>
        <w:t xml:space="preserve">KPMG </w:t>
      </w:r>
      <w:proofErr w:type="spellStart"/>
      <w:r w:rsidRPr="00435806">
        <w:rPr>
          <w:rFonts w:cs="Times New Roman"/>
          <w:color w:val="000000"/>
          <w:szCs w:val="22"/>
        </w:rPr>
        <w:t>Phoomchai</w:t>
      </w:r>
      <w:proofErr w:type="spellEnd"/>
      <w:r w:rsidRPr="00435806">
        <w:rPr>
          <w:rFonts w:cs="Times New Roman"/>
          <w:color w:val="000000"/>
          <w:szCs w:val="22"/>
        </w:rPr>
        <w:t xml:space="preserve"> Audit Ltd.</w:t>
      </w:r>
    </w:p>
    <w:p w14:paraId="0A6409EC" w14:textId="77777777" w:rsidR="002D4900" w:rsidRPr="00435806" w:rsidRDefault="002D4900" w:rsidP="002D4900">
      <w:pPr>
        <w:pStyle w:val="RNormal"/>
        <w:rPr>
          <w:rFonts w:cs="Times New Roman"/>
          <w:color w:val="000000"/>
          <w:szCs w:val="22"/>
        </w:rPr>
      </w:pPr>
      <w:smartTag w:uri="urn:schemas-microsoft-com:office:smarttags" w:element="place">
        <w:smartTag w:uri="urn:schemas-microsoft-com:office:smarttags" w:element="City">
          <w:r w:rsidRPr="00435806">
            <w:rPr>
              <w:rFonts w:cs="Times New Roman"/>
              <w:color w:val="000000"/>
              <w:szCs w:val="22"/>
            </w:rPr>
            <w:t>Bangkok</w:t>
          </w:r>
        </w:smartTag>
      </w:smartTag>
    </w:p>
    <w:p w14:paraId="1613AC53" w14:textId="1D3ED50C" w:rsidR="002D4900" w:rsidRDefault="007426E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19 February </w:t>
      </w:r>
      <w:r w:rsidR="002A459A">
        <w:rPr>
          <w:rFonts w:ascii="Times New Roman" w:hAnsi="Times New Roman" w:cs="Times New Roman"/>
          <w:sz w:val="22"/>
          <w:szCs w:val="22"/>
        </w:rPr>
        <w:t>2021</w:t>
      </w:r>
    </w:p>
    <w:p w14:paraId="45F8FD12" w14:textId="77777777" w:rsidR="00DD2C48" w:rsidRPr="00DD2C48" w:rsidRDefault="00DD2C48" w:rsidP="00B319F3">
      <w:pPr>
        <w:pStyle w:val="IndexHeading1"/>
        <w:spacing w:after="0" w:line="240" w:lineRule="atLeast"/>
        <w:ind w:left="1138" w:hanging="1138"/>
        <w:outlineLvl w:val="0"/>
        <w:rPr>
          <w:rFonts w:cstheme="minorBidi"/>
          <w:szCs w:val="22"/>
          <w:cs/>
        </w:rPr>
      </w:pPr>
    </w:p>
    <w:sectPr w:rsidR="00DD2C48" w:rsidRPr="00DD2C48" w:rsidSect="00B319F3">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6E440" w14:textId="77777777" w:rsidR="0001402E" w:rsidRDefault="0001402E">
      <w:r>
        <w:separator/>
      </w:r>
    </w:p>
  </w:endnote>
  <w:endnote w:type="continuationSeparator" w:id="0">
    <w:p w14:paraId="352B9894" w14:textId="77777777" w:rsidR="0001402E" w:rsidRDefault="0001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8BA" w14:textId="77777777" w:rsidR="00670FA5" w:rsidRDefault="00670FA5"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670FA5" w:rsidRDefault="00670FA5"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B2093" w14:textId="77777777" w:rsidR="00670FA5" w:rsidRPr="00DA5714" w:rsidRDefault="00670FA5"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5AD4" w14:textId="77777777" w:rsidR="00670FA5" w:rsidRPr="00DA5714" w:rsidRDefault="00670FA5"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02B2" w14:textId="77777777" w:rsidR="00670FA5" w:rsidRDefault="00670FA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02AA7" w14:textId="77777777" w:rsidR="00B319F3" w:rsidRPr="00DA5714" w:rsidRDefault="00B319F3"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78571" w14:textId="77777777" w:rsidR="0001402E" w:rsidRDefault="0001402E">
      <w:r>
        <w:separator/>
      </w:r>
    </w:p>
  </w:footnote>
  <w:footnote w:type="continuationSeparator" w:id="0">
    <w:p w14:paraId="362981A7" w14:textId="77777777" w:rsidR="0001402E" w:rsidRDefault="00014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132C"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E96868"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25758E4"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F9E717"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D23230B"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8040DA1"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8B888A"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021908"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872E55"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095869" w14:textId="77777777" w:rsidR="00670FA5" w:rsidRPr="006F6CF1"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F916C58" w14:textId="77777777" w:rsidR="00670FA5" w:rsidRPr="006F6CF1"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FE0C1"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4E1E4F"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EDA081"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334C9A"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E0EA4AF"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D0A744"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AD9F70"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CA6D51"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4D0B043"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B84465" w14:textId="77777777" w:rsidR="00670FA5"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24E129" w14:textId="77777777" w:rsidR="00670FA5" w:rsidRPr="00FF0014" w:rsidRDefault="00670FA5"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C940A" w14:textId="71E751A6" w:rsidR="00670FA5" w:rsidRDefault="00670FA5">
    <w:pPr>
      <w:rPr>
        <w:rFonts w:ascii="Times New Roman" w:hAnsi="Times New Roman"/>
        <w:sz w:val="24"/>
        <w:szCs w:val="24"/>
      </w:rPr>
    </w:pPr>
  </w:p>
  <w:p w14:paraId="523439F3" w14:textId="38A007CE" w:rsidR="00B319F3" w:rsidRDefault="00B319F3">
    <w:pPr>
      <w:rPr>
        <w:rFonts w:ascii="Times New Roman" w:hAnsi="Times New Roman"/>
        <w:sz w:val="24"/>
        <w:szCs w:val="24"/>
      </w:rPr>
    </w:pPr>
  </w:p>
  <w:p w14:paraId="6E582C38" w14:textId="77777777" w:rsidR="00B319F3" w:rsidRDefault="00B319F3">
    <w:pPr>
      <w:rPr>
        <w:rFonts w:ascii="Times New Roman" w:hAnsi="Times New Roman"/>
        <w:sz w:val="24"/>
        <w:szCs w:val="24"/>
      </w:rPr>
    </w:pPr>
  </w:p>
  <w:p w14:paraId="14D7E20F" w14:textId="77777777" w:rsidR="00670FA5" w:rsidRPr="00CC00A8" w:rsidRDefault="00670FA5">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5"/>
  </w:num>
  <w:num w:numId="14">
    <w:abstractNumId w:val="11"/>
  </w:num>
  <w:num w:numId="15">
    <w:abstractNumId w:val="22"/>
  </w:num>
  <w:num w:numId="16">
    <w:abstractNumId w:val="19"/>
  </w:num>
  <w:num w:numId="17">
    <w:abstractNumId w:val="21"/>
  </w:num>
  <w:num w:numId="1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12"/>
  </w:num>
  <w:num w:numId="23">
    <w:abstractNumId w:val="10"/>
  </w:num>
  <w:num w:numId="24">
    <w:abstractNumId w:val="20"/>
  </w:num>
  <w:num w:numId="25">
    <w:abstractNumId w:val="21"/>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E91"/>
    <w:rsid w:val="000116C6"/>
    <w:rsid w:val="0001295D"/>
    <w:rsid w:val="00012A77"/>
    <w:rsid w:val="00012A7F"/>
    <w:rsid w:val="000135C5"/>
    <w:rsid w:val="0001402E"/>
    <w:rsid w:val="00014159"/>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50F3"/>
    <w:rsid w:val="00055200"/>
    <w:rsid w:val="00055649"/>
    <w:rsid w:val="00055D5F"/>
    <w:rsid w:val="0005720A"/>
    <w:rsid w:val="00057649"/>
    <w:rsid w:val="000576B7"/>
    <w:rsid w:val="00057F35"/>
    <w:rsid w:val="00060013"/>
    <w:rsid w:val="00060E6B"/>
    <w:rsid w:val="00061971"/>
    <w:rsid w:val="00061D38"/>
    <w:rsid w:val="00061E12"/>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23B7"/>
    <w:rsid w:val="000729DC"/>
    <w:rsid w:val="00072A1D"/>
    <w:rsid w:val="00072A4D"/>
    <w:rsid w:val="00072CB3"/>
    <w:rsid w:val="00073E73"/>
    <w:rsid w:val="000746BF"/>
    <w:rsid w:val="00074FE9"/>
    <w:rsid w:val="00076BEA"/>
    <w:rsid w:val="00077B7B"/>
    <w:rsid w:val="00077EE1"/>
    <w:rsid w:val="00080E7F"/>
    <w:rsid w:val="00081826"/>
    <w:rsid w:val="00081DB4"/>
    <w:rsid w:val="00081FBA"/>
    <w:rsid w:val="000822EB"/>
    <w:rsid w:val="000823B4"/>
    <w:rsid w:val="0008248F"/>
    <w:rsid w:val="00082DE4"/>
    <w:rsid w:val="00083656"/>
    <w:rsid w:val="0008378E"/>
    <w:rsid w:val="000847A0"/>
    <w:rsid w:val="000848CB"/>
    <w:rsid w:val="00084E69"/>
    <w:rsid w:val="00084EE9"/>
    <w:rsid w:val="00084FAD"/>
    <w:rsid w:val="00085175"/>
    <w:rsid w:val="000853B3"/>
    <w:rsid w:val="000862E3"/>
    <w:rsid w:val="00086495"/>
    <w:rsid w:val="0008792E"/>
    <w:rsid w:val="00087C57"/>
    <w:rsid w:val="0009012A"/>
    <w:rsid w:val="00090B9C"/>
    <w:rsid w:val="000913D0"/>
    <w:rsid w:val="000919FA"/>
    <w:rsid w:val="00092207"/>
    <w:rsid w:val="000932AC"/>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E3C"/>
    <w:rsid w:val="000C055B"/>
    <w:rsid w:val="000C2276"/>
    <w:rsid w:val="000C2DF8"/>
    <w:rsid w:val="000C3400"/>
    <w:rsid w:val="000C3EFC"/>
    <w:rsid w:val="000C47B4"/>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EAE"/>
    <w:rsid w:val="000D2F4A"/>
    <w:rsid w:val="000D31E3"/>
    <w:rsid w:val="000D3BF1"/>
    <w:rsid w:val="000D512A"/>
    <w:rsid w:val="000D518F"/>
    <w:rsid w:val="000D53EA"/>
    <w:rsid w:val="000D54ED"/>
    <w:rsid w:val="000D57CE"/>
    <w:rsid w:val="000D5F27"/>
    <w:rsid w:val="000D6048"/>
    <w:rsid w:val="000D6880"/>
    <w:rsid w:val="000D69F0"/>
    <w:rsid w:val="000D6DEC"/>
    <w:rsid w:val="000D7DAA"/>
    <w:rsid w:val="000E0FEA"/>
    <w:rsid w:val="000E24F1"/>
    <w:rsid w:val="000E2663"/>
    <w:rsid w:val="000E2866"/>
    <w:rsid w:val="000E29EE"/>
    <w:rsid w:val="000E3052"/>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C75"/>
    <w:rsid w:val="00130539"/>
    <w:rsid w:val="00130F80"/>
    <w:rsid w:val="001318AC"/>
    <w:rsid w:val="00131D60"/>
    <w:rsid w:val="001322C0"/>
    <w:rsid w:val="001322CA"/>
    <w:rsid w:val="00132975"/>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12FB"/>
    <w:rsid w:val="001413C7"/>
    <w:rsid w:val="00141538"/>
    <w:rsid w:val="00141A3B"/>
    <w:rsid w:val="00141B97"/>
    <w:rsid w:val="00142356"/>
    <w:rsid w:val="00142A8B"/>
    <w:rsid w:val="00142B4C"/>
    <w:rsid w:val="00143CF4"/>
    <w:rsid w:val="00143E2B"/>
    <w:rsid w:val="00144CB9"/>
    <w:rsid w:val="001451C1"/>
    <w:rsid w:val="00145383"/>
    <w:rsid w:val="00145D04"/>
    <w:rsid w:val="0014659C"/>
    <w:rsid w:val="0015010D"/>
    <w:rsid w:val="00150C9B"/>
    <w:rsid w:val="0015166F"/>
    <w:rsid w:val="00151F08"/>
    <w:rsid w:val="00152910"/>
    <w:rsid w:val="00153129"/>
    <w:rsid w:val="001532F0"/>
    <w:rsid w:val="00153D9C"/>
    <w:rsid w:val="001553EB"/>
    <w:rsid w:val="001558CA"/>
    <w:rsid w:val="00155C6E"/>
    <w:rsid w:val="001563C2"/>
    <w:rsid w:val="00156F24"/>
    <w:rsid w:val="00157A3F"/>
    <w:rsid w:val="00157DA0"/>
    <w:rsid w:val="00160141"/>
    <w:rsid w:val="00160964"/>
    <w:rsid w:val="00160AF5"/>
    <w:rsid w:val="00161584"/>
    <w:rsid w:val="001617DA"/>
    <w:rsid w:val="00161F8F"/>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F68"/>
    <w:rsid w:val="00170D7F"/>
    <w:rsid w:val="00171022"/>
    <w:rsid w:val="001716ED"/>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90A61"/>
    <w:rsid w:val="001917F4"/>
    <w:rsid w:val="001924E4"/>
    <w:rsid w:val="00192516"/>
    <w:rsid w:val="00193072"/>
    <w:rsid w:val="001942AA"/>
    <w:rsid w:val="001943EC"/>
    <w:rsid w:val="0019506C"/>
    <w:rsid w:val="00195244"/>
    <w:rsid w:val="001959A5"/>
    <w:rsid w:val="00195D79"/>
    <w:rsid w:val="00196569"/>
    <w:rsid w:val="00196A14"/>
    <w:rsid w:val="00197072"/>
    <w:rsid w:val="001A00E3"/>
    <w:rsid w:val="001A01EB"/>
    <w:rsid w:val="001A197B"/>
    <w:rsid w:val="001A250C"/>
    <w:rsid w:val="001A38E0"/>
    <w:rsid w:val="001A3B71"/>
    <w:rsid w:val="001A3DC5"/>
    <w:rsid w:val="001A409C"/>
    <w:rsid w:val="001A40A7"/>
    <w:rsid w:val="001A569D"/>
    <w:rsid w:val="001A5EA8"/>
    <w:rsid w:val="001A6106"/>
    <w:rsid w:val="001A643A"/>
    <w:rsid w:val="001A6631"/>
    <w:rsid w:val="001A709C"/>
    <w:rsid w:val="001A7A9F"/>
    <w:rsid w:val="001B097A"/>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63F"/>
    <w:rsid w:val="001C06AB"/>
    <w:rsid w:val="001C11CA"/>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3C8"/>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3123"/>
    <w:rsid w:val="001E34B1"/>
    <w:rsid w:val="001E3B00"/>
    <w:rsid w:val="001E3E47"/>
    <w:rsid w:val="001E4892"/>
    <w:rsid w:val="001E4E57"/>
    <w:rsid w:val="001E509C"/>
    <w:rsid w:val="001E595D"/>
    <w:rsid w:val="001E5A9E"/>
    <w:rsid w:val="001E612C"/>
    <w:rsid w:val="001E651D"/>
    <w:rsid w:val="001E66E5"/>
    <w:rsid w:val="001E67EB"/>
    <w:rsid w:val="001F0ACE"/>
    <w:rsid w:val="001F0C8B"/>
    <w:rsid w:val="001F1390"/>
    <w:rsid w:val="001F163D"/>
    <w:rsid w:val="001F191D"/>
    <w:rsid w:val="001F1FCA"/>
    <w:rsid w:val="001F3889"/>
    <w:rsid w:val="001F4053"/>
    <w:rsid w:val="001F419D"/>
    <w:rsid w:val="001F4540"/>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745"/>
    <w:rsid w:val="002301CF"/>
    <w:rsid w:val="00230693"/>
    <w:rsid w:val="00230F15"/>
    <w:rsid w:val="00230F7F"/>
    <w:rsid w:val="0023150B"/>
    <w:rsid w:val="00231A34"/>
    <w:rsid w:val="00232063"/>
    <w:rsid w:val="00232528"/>
    <w:rsid w:val="0023284B"/>
    <w:rsid w:val="00234115"/>
    <w:rsid w:val="00234B48"/>
    <w:rsid w:val="0023505F"/>
    <w:rsid w:val="002353D8"/>
    <w:rsid w:val="0023568B"/>
    <w:rsid w:val="002359C5"/>
    <w:rsid w:val="00235C38"/>
    <w:rsid w:val="00235EEF"/>
    <w:rsid w:val="00236136"/>
    <w:rsid w:val="002364CE"/>
    <w:rsid w:val="00236527"/>
    <w:rsid w:val="00237687"/>
    <w:rsid w:val="00237EEF"/>
    <w:rsid w:val="002407D6"/>
    <w:rsid w:val="002413E0"/>
    <w:rsid w:val="00241861"/>
    <w:rsid w:val="00241971"/>
    <w:rsid w:val="0024343F"/>
    <w:rsid w:val="00244009"/>
    <w:rsid w:val="00244B49"/>
    <w:rsid w:val="00244BA4"/>
    <w:rsid w:val="00244DD3"/>
    <w:rsid w:val="00245425"/>
    <w:rsid w:val="00245935"/>
    <w:rsid w:val="00245B28"/>
    <w:rsid w:val="00250C1A"/>
    <w:rsid w:val="00250F76"/>
    <w:rsid w:val="00251196"/>
    <w:rsid w:val="002514E1"/>
    <w:rsid w:val="00251852"/>
    <w:rsid w:val="00252600"/>
    <w:rsid w:val="00252686"/>
    <w:rsid w:val="002533C1"/>
    <w:rsid w:val="002535B7"/>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39A"/>
    <w:rsid w:val="002625BE"/>
    <w:rsid w:val="00262F34"/>
    <w:rsid w:val="00263455"/>
    <w:rsid w:val="002639E4"/>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863"/>
    <w:rsid w:val="002B5AEB"/>
    <w:rsid w:val="002B6531"/>
    <w:rsid w:val="002B684F"/>
    <w:rsid w:val="002B6870"/>
    <w:rsid w:val="002B6BF8"/>
    <w:rsid w:val="002B6ECB"/>
    <w:rsid w:val="002B7FC9"/>
    <w:rsid w:val="002C0093"/>
    <w:rsid w:val="002C037B"/>
    <w:rsid w:val="002C08CD"/>
    <w:rsid w:val="002C10CD"/>
    <w:rsid w:val="002C2080"/>
    <w:rsid w:val="002C2A3D"/>
    <w:rsid w:val="002C2C58"/>
    <w:rsid w:val="002C34F2"/>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E06CB"/>
    <w:rsid w:val="002E071F"/>
    <w:rsid w:val="002E0EAB"/>
    <w:rsid w:val="002E1993"/>
    <w:rsid w:val="002E1FAA"/>
    <w:rsid w:val="002E2242"/>
    <w:rsid w:val="002E273E"/>
    <w:rsid w:val="002E2AB5"/>
    <w:rsid w:val="002E342E"/>
    <w:rsid w:val="002E399F"/>
    <w:rsid w:val="002E431F"/>
    <w:rsid w:val="002E45A3"/>
    <w:rsid w:val="002E4D53"/>
    <w:rsid w:val="002E52D8"/>
    <w:rsid w:val="002E539B"/>
    <w:rsid w:val="002E5921"/>
    <w:rsid w:val="002E617C"/>
    <w:rsid w:val="002F0315"/>
    <w:rsid w:val="002F0CEB"/>
    <w:rsid w:val="002F0DF2"/>
    <w:rsid w:val="002F0E03"/>
    <w:rsid w:val="002F0EA7"/>
    <w:rsid w:val="002F1D4B"/>
    <w:rsid w:val="002F1EFF"/>
    <w:rsid w:val="002F1F12"/>
    <w:rsid w:val="002F231B"/>
    <w:rsid w:val="002F24EE"/>
    <w:rsid w:val="002F2741"/>
    <w:rsid w:val="002F2893"/>
    <w:rsid w:val="002F358D"/>
    <w:rsid w:val="002F36CD"/>
    <w:rsid w:val="002F467C"/>
    <w:rsid w:val="002F4797"/>
    <w:rsid w:val="002F4866"/>
    <w:rsid w:val="002F5180"/>
    <w:rsid w:val="002F5385"/>
    <w:rsid w:val="002F5EF9"/>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82E"/>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9EB"/>
    <w:rsid w:val="00322A04"/>
    <w:rsid w:val="00323432"/>
    <w:rsid w:val="003237FB"/>
    <w:rsid w:val="00323CAB"/>
    <w:rsid w:val="00324654"/>
    <w:rsid w:val="00324745"/>
    <w:rsid w:val="0032494A"/>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BBE"/>
    <w:rsid w:val="003368DF"/>
    <w:rsid w:val="00336A58"/>
    <w:rsid w:val="00336D4A"/>
    <w:rsid w:val="00336DAF"/>
    <w:rsid w:val="00337ACC"/>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32EA"/>
    <w:rsid w:val="003537B3"/>
    <w:rsid w:val="00353868"/>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5C"/>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E2B"/>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9A5"/>
    <w:rsid w:val="003C72E5"/>
    <w:rsid w:val="003C74EA"/>
    <w:rsid w:val="003D0380"/>
    <w:rsid w:val="003D06F1"/>
    <w:rsid w:val="003D0784"/>
    <w:rsid w:val="003D0A4C"/>
    <w:rsid w:val="003D0D32"/>
    <w:rsid w:val="003D0EE5"/>
    <w:rsid w:val="003D1366"/>
    <w:rsid w:val="003D19F4"/>
    <w:rsid w:val="003D22D2"/>
    <w:rsid w:val="003D304B"/>
    <w:rsid w:val="003D30A5"/>
    <w:rsid w:val="003D3FCC"/>
    <w:rsid w:val="003D42F9"/>
    <w:rsid w:val="003D538C"/>
    <w:rsid w:val="003D5AFF"/>
    <w:rsid w:val="003D607D"/>
    <w:rsid w:val="003D6752"/>
    <w:rsid w:val="003D69B6"/>
    <w:rsid w:val="003D78A5"/>
    <w:rsid w:val="003D7950"/>
    <w:rsid w:val="003E0639"/>
    <w:rsid w:val="003E0AA5"/>
    <w:rsid w:val="003E107B"/>
    <w:rsid w:val="003E15D6"/>
    <w:rsid w:val="003E1A82"/>
    <w:rsid w:val="003E1FFE"/>
    <w:rsid w:val="003E2AA3"/>
    <w:rsid w:val="003E391B"/>
    <w:rsid w:val="003E3B25"/>
    <w:rsid w:val="003E503A"/>
    <w:rsid w:val="003E51F5"/>
    <w:rsid w:val="003E537A"/>
    <w:rsid w:val="003E5E2B"/>
    <w:rsid w:val="003E60AC"/>
    <w:rsid w:val="003E76BD"/>
    <w:rsid w:val="003E783F"/>
    <w:rsid w:val="003F039A"/>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5225"/>
    <w:rsid w:val="00405ABB"/>
    <w:rsid w:val="00406BD8"/>
    <w:rsid w:val="0040748A"/>
    <w:rsid w:val="0040784B"/>
    <w:rsid w:val="00407990"/>
    <w:rsid w:val="004101E6"/>
    <w:rsid w:val="004118BE"/>
    <w:rsid w:val="00411B91"/>
    <w:rsid w:val="00412AB4"/>
    <w:rsid w:val="004135E3"/>
    <w:rsid w:val="0041471A"/>
    <w:rsid w:val="00414C13"/>
    <w:rsid w:val="00415154"/>
    <w:rsid w:val="00415210"/>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7E"/>
    <w:rsid w:val="00430849"/>
    <w:rsid w:val="00430A89"/>
    <w:rsid w:val="00430DC8"/>
    <w:rsid w:val="00431356"/>
    <w:rsid w:val="00431674"/>
    <w:rsid w:val="00431D33"/>
    <w:rsid w:val="004328ED"/>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8C9"/>
    <w:rsid w:val="004713E0"/>
    <w:rsid w:val="004718B3"/>
    <w:rsid w:val="00471C2B"/>
    <w:rsid w:val="0047200E"/>
    <w:rsid w:val="0047234B"/>
    <w:rsid w:val="00472376"/>
    <w:rsid w:val="00472C73"/>
    <w:rsid w:val="004739E2"/>
    <w:rsid w:val="00474556"/>
    <w:rsid w:val="004746AD"/>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466F"/>
    <w:rsid w:val="00484935"/>
    <w:rsid w:val="00484D21"/>
    <w:rsid w:val="00484DB8"/>
    <w:rsid w:val="00485483"/>
    <w:rsid w:val="004857C9"/>
    <w:rsid w:val="00485B20"/>
    <w:rsid w:val="00485C23"/>
    <w:rsid w:val="00485F3A"/>
    <w:rsid w:val="00486142"/>
    <w:rsid w:val="004864E0"/>
    <w:rsid w:val="00487BF8"/>
    <w:rsid w:val="00490051"/>
    <w:rsid w:val="004902E5"/>
    <w:rsid w:val="00490414"/>
    <w:rsid w:val="00490834"/>
    <w:rsid w:val="00490B9A"/>
    <w:rsid w:val="00491098"/>
    <w:rsid w:val="00491444"/>
    <w:rsid w:val="004923BC"/>
    <w:rsid w:val="00492446"/>
    <w:rsid w:val="0049245E"/>
    <w:rsid w:val="004948D5"/>
    <w:rsid w:val="00494C12"/>
    <w:rsid w:val="00495396"/>
    <w:rsid w:val="00495BA2"/>
    <w:rsid w:val="0049603F"/>
    <w:rsid w:val="004961A7"/>
    <w:rsid w:val="00496AA1"/>
    <w:rsid w:val="00497AED"/>
    <w:rsid w:val="00497F23"/>
    <w:rsid w:val="004A17D5"/>
    <w:rsid w:val="004A25BC"/>
    <w:rsid w:val="004A39F0"/>
    <w:rsid w:val="004A3C1F"/>
    <w:rsid w:val="004A60E3"/>
    <w:rsid w:val="004A61FB"/>
    <w:rsid w:val="004A629D"/>
    <w:rsid w:val="004A676D"/>
    <w:rsid w:val="004A6FD0"/>
    <w:rsid w:val="004A7D26"/>
    <w:rsid w:val="004B0078"/>
    <w:rsid w:val="004B01CB"/>
    <w:rsid w:val="004B02F4"/>
    <w:rsid w:val="004B100C"/>
    <w:rsid w:val="004B10A5"/>
    <w:rsid w:val="004B1429"/>
    <w:rsid w:val="004B19E7"/>
    <w:rsid w:val="004B2962"/>
    <w:rsid w:val="004B2BEF"/>
    <w:rsid w:val="004B2C70"/>
    <w:rsid w:val="004B2F3E"/>
    <w:rsid w:val="004B31F4"/>
    <w:rsid w:val="004B36D6"/>
    <w:rsid w:val="004B3D84"/>
    <w:rsid w:val="004B436C"/>
    <w:rsid w:val="004B4CA5"/>
    <w:rsid w:val="004B5119"/>
    <w:rsid w:val="004B590E"/>
    <w:rsid w:val="004B62C2"/>
    <w:rsid w:val="004B668D"/>
    <w:rsid w:val="004B70FA"/>
    <w:rsid w:val="004B7245"/>
    <w:rsid w:val="004B7332"/>
    <w:rsid w:val="004B74CA"/>
    <w:rsid w:val="004B75F4"/>
    <w:rsid w:val="004C04ED"/>
    <w:rsid w:val="004C052A"/>
    <w:rsid w:val="004C057D"/>
    <w:rsid w:val="004C0BA0"/>
    <w:rsid w:val="004C0E95"/>
    <w:rsid w:val="004C1553"/>
    <w:rsid w:val="004C1EB9"/>
    <w:rsid w:val="004C28C2"/>
    <w:rsid w:val="004C49D8"/>
    <w:rsid w:val="004C552E"/>
    <w:rsid w:val="004C5C9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75FF"/>
    <w:rsid w:val="004D7B4D"/>
    <w:rsid w:val="004D7F51"/>
    <w:rsid w:val="004E0104"/>
    <w:rsid w:val="004E0C4B"/>
    <w:rsid w:val="004E1B3B"/>
    <w:rsid w:val="004E20F6"/>
    <w:rsid w:val="004E2324"/>
    <w:rsid w:val="004E309C"/>
    <w:rsid w:val="004E3C7B"/>
    <w:rsid w:val="004E4411"/>
    <w:rsid w:val="004E47FC"/>
    <w:rsid w:val="004E4D5A"/>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62E0"/>
    <w:rsid w:val="004F663A"/>
    <w:rsid w:val="004F66FE"/>
    <w:rsid w:val="004F690B"/>
    <w:rsid w:val="004F6C95"/>
    <w:rsid w:val="004F71C8"/>
    <w:rsid w:val="004F73E0"/>
    <w:rsid w:val="00500007"/>
    <w:rsid w:val="005014E1"/>
    <w:rsid w:val="00501657"/>
    <w:rsid w:val="00501750"/>
    <w:rsid w:val="0050199B"/>
    <w:rsid w:val="00501D33"/>
    <w:rsid w:val="00502C56"/>
    <w:rsid w:val="00504027"/>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757D"/>
    <w:rsid w:val="00520877"/>
    <w:rsid w:val="005214AA"/>
    <w:rsid w:val="00521E57"/>
    <w:rsid w:val="005220E1"/>
    <w:rsid w:val="00523314"/>
    <w:rsid w:val="00523760"/>
    <w:rsid w:val="0052395D"/>
    <w:rsid w:val="00523D82"/>
    <w:rsid w:val="00524045"/>
    <w:rsid w:val="00524753"/>
    <w:rsid w:val="005249DD"/>
    <w:rsid w:val="005253E7"/>
    <w:rsid w:val="00525EEA"/>
    <w:rsid w:val="00525FA0"/>
    <w:rsid w:val="005263DE"/>
    <w:rsid w:val="00527CE9"/>
    <w:rsid w:val="00530CCD"/>
    <w:rsid w:val="00530E92"/>
    <w:rsid w:val="005310D9"/>
    <w:rsid w:val="005312D1"/>
    <w:rsid w:val="005319BA"/>
    <w:rsid w:val="0053238A"/>
    <w:rsid w:val="005334AF"/>
    <w:rsid w:val="005334F6"/>
    <w:rsid w:val="00533FE0"/>
    <w:rsid w:val="0053449E"/>
    <w:rsid w:val="00534C36"/>
    <w:rsid w:val="005351E4"/>
    <w:rsid w:val="005354AC"/>
    <w:rsid w:val="005359F9"/>
    <w:rsid w:val="005361B8"/>
    <w:rsid w:val="00536878"/>
    <w:rsid w:val="005371F4"/>
    <w:rsid w:val="0053726C"/>
    <w:rsid w:val="00537A88"/>
    <w:rsid w:val="005401CC"/>
    <w:rsid w:val="00540ABA"/>
    <w:rsid w:val="005426DB"/>
    <w:rsid w:val="00543163"/>
    <w:rsid w:val="0054357C"/>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A79"/>
    <w:rsid w:val="00552B18"/>
    <w:rsid w:val="00552D20"/>
    <w:rsid w:val="00552D3B"/>
    <w:rsid w:val="005536A5"/>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F6"/>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1002"/>
    <w:rsid w:val="005A12D5"/>
    <w:rsid w:val="005A1898"/>
    <w:rsid w:val="005A1B64"/>
    <w:rsid w:val="005A2557"/>
    <w:rsid w:val="005A2790"/>
    <w:rsid w:val="005A2C3F"/>
    <w:rsid w:val="005A2D81"/>
    <w:rsid w:val="005A2F60"/>
    <w:rsid w:val="005A3083"/>
    <w:rsid w:val="005A33C4"/>
    <w:rsid w:val="005A346E"/>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12B8"/>
    <w:rsid w:val="005C16D0"/>
    <w:rsid w:val="005C2762"/>
    <w:rsid w:val="005C2C6B"/>
    <w:rsid w:val="005C3268"/>
    <w:rsid w:val="005C4116"/>
    <w:rsid w:val="005C4602"/>
    <w:rsid w:val="005C50A0"/>
    <w:rsid w:val="005C534C"/>
    <w:rsid w:val="005C580A"/>
    <w:rsid w:val="005C5DF8"/>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979"/>
    <w:rsid w:val="005E6910"/>
    <w:rsid w:val="005E779F"/>
    <w:rsid w:val="005E79C6"/>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65AF"/>
    <w:rsid w:val="005F6778"/>
    <w:rsid w:val="005F7066"/>
    <w:rsid w:val="005F779A"/>
    <w:rsid w:val="005F7ACA"/>
    <w:rsid w:val="00600475"/>
    <w:rsid w:val="0060193B"/>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971"/>
    <w:rsid w:val="00611008"/>
    <w:rsid w:val="006125E4"/>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3BB"/>
    <w:rsid w:val="0063481A"/>
    <w:rsid w:val="0063507C"/>
    <w:rsid w:val="00636C96"/>
    <w:rsid w:val="00636CE9"/>
    <w:rsid w:val="00637266"/>
    <w:rsid w:val="00637591"/>
    <w:rsid w:val="00637839"/>
    <w:rsid w:val="006418A4"/>
    <w:rsid w:val="00641949"/>
    <w:rsid w:val="00641CD7"/>
    <w:rsid w:val="006421CD"/>
    <w:rsid w:val="006438B9"/>
    <w:rsid w:val="00643A56"/>
    <w:rsid w:val="00643ACF"/>
    <w:rsid w:val="006446AB"/>
    <w:rsid w:val="00644AA9"/>
    <w:rsid w:val="00645F68"/>
    <w:rsid w:val="00646242"/>
    <w:rsid w:val="00646700"/>
    <w:rsid w:val="00646A7B"/>
    <w:rsid w:val="00647971"/>
    <w:rsid w:val="00650471"/>
    <w:rsid w:val="0065109B"/>
    <w:rsid w:val="006510B3"/>
    <w:rsid w:val="006512AF"/>
    <w:rsid w:val="00652643"/>
    <w:rsid w:val="00652772"/>
    <w:rsid w:val="006530B5"/>
    <w:rsid w:val="00653691"/>
    <w:rsid w:val="006537F7"/>
    <w:rsid w:val="00654647"/>
    <w:rsid w:val="006548AD"/>
    <w:rsid w:val="006551B1"/>
    <w:rsid w:val="00655738"/>
    <w:rsid w:val="0065595A"/>
    <w:rsid w:val="00656D6D"/>
    <w:rsid w:val="00656E69"/>
    <w:rsid w:val="006578EB"/>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3825"/>
    <w:rsid w:val="006742E9"/>
    <w:rsid w:val="006745C6"/>
    <w:rsid w:val="006745F7"/>
    <w:rsid w:val="00674F33"/>
    <w:rsid w:val="006755BE"/>
    <w:rsid w:val="00676A04"/>
    <w:rsid w:val="0068035B"/>
    <w:rsid w:val="006806C3"/>
    <w:rsid w:val="006814AF"/>
    <w:rsid w:val="00681A72"/>
    <w:rsid w:val="00681F7F"/>
    <w:rsid w:val="0068220D"/>
    <w:rsid w:val="006822B9"/>
    <w:rsid w:val="006828F1"/>
    <w:rsid w:val="00682D85"/>
    <w:rsid w:val="00683D8C"/>
    <w:rsid w:val="006851DE"/>
    <w:rsid w:val="006853DB"/>
    <w:rsid w:val="00685AD1"/>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4C0"/>
    <w:rsid w:val="00697F12"/>
    <w:rsid w:val="006A001E"/>
    <w:rsid w:val="006A0211"/>
    <w:rsid w:val="006A0E81"/>
    <w:rsid w:val="006A159C"/>
    <w:rsid w:val="006A1E64"/>
    <w:rsid w:val="006A225E"/>
    <w:rsid w:val="006A46D1"/>
    <w:rsid w:val="006A4B5A"/>
    <w:rsid w:val="006A5AD3"/>
    <w:rsid w:val="006A75D0"/>
    <w:rsid w:val="006A77D2"/>
    <w:rsid w:val="006B07C5"/>
    <w:rsid w:val="006B0DDB"/>
    <w:rsid w:val="006B1077"/>
    <w:rsid w:val="006B1449"/>
    <w:rsid w:val="006B1E35"/>
    <w:rsid w:val="006B2334"/>
    <w:rsid w:val="006B237C"/>
    <w:rsid w:val="006B2FB2"/>
    <w:rsid w:val="006B3D35"/>
    <w:rsid w:val="006B4120"/>
    <w:rsid w:val="006B4722"/>
    <w:rsid w:val="006B5214"/>
    <w:rsid w:val="006B5C6B"/>
    <w:rsid w:val="006B64A0"/>
    <w:rsid w:val="006B654A"/>
    <w:rsid w:val="006B6B07"/>
    <w:rsid w:val="006B7865"/>
    <w:rsid w:val="006C0280"/>
    <w:rsid w:val="006C2E48"/>
    <w:rsid w:val="006C3287"/>
    <w:rsid w:val="006C39A1"/>
    <w:rsid w:val="006C48A0"/>
    <w:rsid w:val="006C51A3"/>
    <w:rsid w:val="006C547F"/>
    <w:rsid w:val="006C5918"/>
    <w:rsid w:val="006C5AF5"/>
    <w:rsid w:val="006C62F2"/>
    <w:rsid w:val="006C78FF"/>
    <w:rsid w:val="006C7BC4"/>
    <w:rsid w:val="006D01F8"/>
    <w:rsid w:val="006D067D"/>
    <w:rsid w:val="006D0A37"/>
    <w:rsid w:val="006D10EE"/>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663"/>
    <w:rsid w:val="006D792C"/>
    <w:rsid w:val="006D7D9D"/>
    <w:rsid w:val="006E0D0C"/>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293F"/>
    <w:rsid w:val="006F2CA4"/>
    <w:rsid w:val="006F33E0"/>
    <w:rsid w:val="006F34D9"/>
    <w:rsid w:val="006F3AF3"/>
    <w:rsid w:val="006F4252"/>
    <w:rsid w:val="006F44A1"/>
    <w:rsid w:val="006F4D1B"/>
    <w:rsid w:val="006F5211"/>
    <w:rsid w:val="006F6078"/>
    <w:rsid w:val="006F6648"/>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AC3"/>
    <w:rsid w:val="00706C70"/>
    <w:rsid w:val="0070700F"/>
    <w:rsid w:val="007070FD"/>
    <w:rsid w:val="00707288"/>
    <w:rsid w:val="0070764F"/>
    <w:rsid w:val="00707E2D"/>
    <w:rsid w:val="0071032F"/>
    <w:rsid w:val="0071047F"/>
    <w:rsid w:val="007110B1"/>
    <w:rsid w:val="00711AC7"/>
    <w:rsid w:val="00711E4E"/>
    <w:rsid w:val="007120BD"/>
    <w:rsid w:val="00712825"/>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26E0"/>
    <w:rsid w:val="007441AC"/>
    <w:rsid w:val="0074440E"/>
    <w:rsid w:val="007449A6"/>
    <w:rsid w:val="00744E80"/>
    <w:rsid w:val="00744FD2"/>
    <w:rsid w:val="0074516B"/>
    <w:rsid w:val="00746130"/>
    <w:rsid w:val="00746193"/>
    <w:rsid w:val="00746B09"/>
    <w:rsid w:val="007472CF"/>
    <w:rsid w:val="007472FE"/>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14C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79E4"/>
    <w:rsid w:val="00787EDF"/>
    <w:rsid w:val="00790256"/>
    <w:rsid w:val="00790B23"/>
    <w:rsid w:val="00791E2F"/>
    <w:rsid w:val="00792CB6"/>
    <w:rsid w:val="00793357"/>
    <w:rsid w:val="00793D4F"/>
    <w:rsid w:val="0079422B"/>
    <w:rsid w:val="007944B7"/>
    <w:rsid w:val="00794C97"/>
    <w:rsid w:val="007951A2"/>
    <w:rsid w:val="00795760"/>
    <w:rsid w:val="00795B1F"/>
    <w:rsid w:val="00795F7A"/>
    <w:rsid w:val="0079654C"/>
    <w:rsid w:val="00796662"/>
    <w:rsid w:val="00796843"/>
    <w:rsid w:val="00797BF7"/>
    <w:rsid w:val="00797C1C"/>
    <w:rsid w:val="007A0932"/>
    <w:rsid w:val="007A0B09"/>
    <w:rsid w:val="007A0C03"/>
    <w:rsid w:val="007A0C1B"/>
    <w:rsid w:val="007A1186"/>
    <w:rsid w:val="007A14D4"/>
    <w:rsid w:val="007A14FD"/>
    <w:rsid w:val="007A16E5"/>
    <w:rsid w:val="007A1A02"/>
    <w:rsid w:val="007A1FF7"/>
    <w:rsid w:val="007A201C"/>
    <w:rsid w:val="007A275F"/>
    <w:rsid w:val="007A2A81"/>
    <w:rsid w:val="007A3613"/>
    <w:rsid w:val="007A37C5"/>
    <w:rsid w:val="007A439C"/>
    <w:rsid w:val="007A4810"/>
    <w:rsid w:val="007A60F1"/>
    <w:rsid w:val="007A68CE"/>
    <w:rsid w:val="007A701F"/>
    <w:rsid w:val="007A717B"/>
    <w:rsid w:val="007A76F9"/>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A0C"/>
    <w:rsid w:val="007D3E4D"/>
    <w:rsid w:val="007D3EF6"/>
    <w:rsid w:val="007D480F"/>
    <w:rsid w:val="007D4AFD"/>
    <w:rsid w:val="007D4F32"/>
    <w:rsid w:val="007D532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2183"/>
    <w:rsid w:val="007E2B53"/>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E"/>
    <w:rsid w:val="007F35C0"/>
    <w:rsid w:val="007F4383"/>
    <w:rsid w:val="007F5922"/>
    <w:rsid w:val="007F6590"/>
    <w:rsid w:val="007F695C"/>
    <w:rsid w:val="007F6E08"/>
    <w:rsid w:val="007F6F12"/>
    <w:rsid w:val="007F7059"/>
    <w:rsid w:val="007F75CB"/>
    <w:rsid w:val="007F773B"/>
    <w:rsid w:val="007F77D6"/>
    <w:rsid w:val="007F7C36"/>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1056F"/>
    <w:rsid w:val="00810F0E"/>
    <w:rsid w:val="00811007"/>
    <w:rsid w:val="00811498"/>
    <w:rsid w:val="00811817"/>
    <w:rsid w:val="00811832"/>
    <w:rsid w:val="00811836"/>
    <w:rsid w:val="008119B6"/>
    <w:rsid w:val="00811B73"/>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813"/>
    <w:rsid w:val="00846D90"/>
    <w:rsid w:val="00847190"/>
    <w:rsid w:val="00847196"/>
    <w:rsid w:val="0085055F"/>
    <w:rsid w:val="00850643"/>
    <w:rsid w:val="0085076F"/>
    <w:rsid w:val="00850B49"/>
    <w:rsid w:val="00851344"/>
    <w:rsid w:val="008522E8"/>
    <w:rsid w:val="008526A8"/>
    <w:rsid w:val="0085293A"/>
    <w:rsid w:val="00853C0F"/>
    <w:rsid w:val="00853FBA"/>
    <w:rsid w:val="0085530D"/>
    <w:rsid w:val="008554E1"/>
    <w:rsid w:val="00855CBE"/>
    <w:rsid w:val="00855EB2"/>
    <w:rsid w:val="00856CC7"/>
    <w:rsid w:val="00857B08"/>
    <w:rsid w:val="00857E53"/>
    <w:rsid w:val="008605E9"/>
    <w:rsid w:val="00860853"/>
    <w:rsid w:val="00860B39"/>
    <w:rsid w:val="008612B5"/>
    <w:rsid w:val="00861FFB"/>
    <w:rsid w:val="0086220D"/>
    <w:rsid w:val="00862232"/>
    <w:rsid w:val="00862604"/>
    <w:rsid w:val="00862AC3"/>
    <w:rsid w:val="00863B38"/>
    <w:rsid w:val="0086469E"/>
    <w:rsid w:val="008646F4"/>
    <w:rsid w:val="0086505A"/>
    <w:rsid w:val="00866150"/>
    <w:rsid w:val="00866324"/>
    <w:rsid w:val="00867469"/>
    <w:rsid w:val="0086752F"/>
    <w:rsid w:val="0086761B"/>
    <w:rsid w:val="00867919"/>
    <w:rsid w:val="00867DEA"/>
    <w:rsid w:val="0087026A"/>
    <w:rsid w:val="00870F90"/>
    <w:rsid w:val="00870FBF"/>
    <w:rsid w:val="00871CA3"/>
    <w:rsid w:val="0087213E"/>
    <w:rsid w:val="008721AB"/>
    <w:rsid w:val="008729A4"/>
    <w:rsid w:val="00872AB3"/>
    <w:rsid w:val="00872B39"/>
    <w:rsid w:val="00872CCC"/>
    <w:rsid w:val="00873C6A"/>
    <w:rsid w:val="008740F9"/>
    <w:rsid w:val="00874217"/>
    <w:rsid w:val="0087480D"/>
    <w:rsid w:val="00874988"/>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777C"/>
    <w:rsid w:val="008879FC"/>
    <w:rsid w:val="00890B3F"/>
    <w:rsid w:val="00890FA5"/>
    <w:rsid w:val="00891756"/>
    <w:rsid w:val="00891867"/>
    <w:rsid w:val="00892120"/>
    <w:rsid w:val="0089248B"/>
    <w:rsid w:val="00892524"/>
    <w:rsid w:val="00892812"/>
    <w:rsid w:val="008928A6"/>
    <w:rsid w:val="0089300B"/>
    <w:rsid w:val="008958FE"/>
    <w:rsid w:val="00896726"/>
    <w:rsid w:val="00896DCF"/>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ABB"/>
    <w:rsid w:val="008A7EDC"/>
    <w:rsid w:val="008B04EA"/>
    <w:rsid w:val="008B0931"/>
    <w:rsid w:val="008B0AAC"/>
    <w:rsid w:val="008B0B24"/>
    <w:rsid w:val="008B161B"/>
    <w:rsid w:val="008B2711"/>
    <w:rsid w:val="008B306C"/>
    <w:rsid w:val="008B37C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D6D"/>
    <w:rsid w:val="008C2301"/>
    <w:rsid w:val="008C2582"/>
    <w:rsid w:val="008C28E1"/>
    <w:rsid w:val="008C2E31"/>
    <w:rsid w:val="008C2F64"/>
    <w:rsid w:val="008C323E"/>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D18"/>
    <w:rsid w:val="008F2597"/>
    <w:rsid w:val="008F2AF8"/>
    <w:rsid w:val="008F3459"/>
    <w:rsid w:val="008F3A64"/>
    <w:rsid w:val="008F3AA5"/>
    <w:rsid w:val="008F4109"/>
    <w:rsid w:val="008F4D9B"/>
    <w:rsid w:val="008F4E2A"/>
    <w:rsid w:val="008F54A2"/>
    <w:rsid w:val="008F5600"/>
    <w:rsid w:val="008F590D"/>
    <w:rsid w:val="008F5F1E"/>
    <w:rsid w:val="008F7BC8"/>
    <w:rsid w:val="008F7E9A"/>
    <w:rsid w:val="008F7FCB"/>
    <w:rsid w:val="0090044A"/>
    <w:rsid w:val="00900B26"/>
    <w:rsid w:val="00900D16"/>
    <w:rsid w:val="00900D87"/>
    <w:rsid w:val="00900F29"/>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B40"/>
    <w:rsid w:val="00922377"/>
    <w:rsid w:val="00922946"/>
    <w:rsid w:val="00922AF3"/>
    <w:rsid w:val="00923E61"/>
    <w:rsid w:val="00923EBA"/>
    <w:rsid w:val="009245C8"/>
    <w:rsid w:val="009245EC"/>
    <w:rsid w:val="009251CB"/>
    <w:rsid w:val="009253A7"/>
    <w:rsid w:val="009254E2"/>
    <w:rsid w:val="0092664B"/>
    <w:rsid w:val="00927244"/>
    <w:rsid w:val="0093048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6F8"/>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39AE"/>
    <w:rsid w:val="0098470C"/>
    <w:rsid w:val="009847D4"/>
    <w:rsid w:val="009859DD"/>
    <w:rsid w:val="0098606D"/>
    <w:rsid w:val="0098660E"/>
    <w:rsid w:val="009866CA"/>
    <w:rsid w:val="00986778"/>
    <w:rsid w:val="00986C5A"/>
    <w:rsid w:val="00986F6F"/>
    <w:rsid w:val="009874D6"/>
    <w:rsid w:val="009900DE"/>
    <w:rsid w:val="00991619"/>
    <w:rsid w:val="00991918"/>
    <w:rsid w:val="0099207B"/>
    <w:rsid w:val="00992DB7"/>
    <w:rsid w:val="00993A85"/>
    <w:rsid w:val="00994311"/>
    <w:rsid w:val="00994987"/>
    <w:rsid w:val="009949A5"/>
    <w:rsid w:val="00994C9D"/>
    <w:rsid w:val="009951ED"/>
    <w:rsid w:val="009951FF"/>
    <w:rsid w:val="0099538C"/>
    <w:rsid w:val="009953C4"/>
    <w:rsid w:val="00995DF4"/>
    <w:rsid w:val="009966AD"/>
    <w:rsid w:val="00997284"/>
    <w:rsid w:val="00997C88"/>
    <w:rsid w:val="009A0E23"/>
    <w:rsid w:val="009A11D5"/>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B04D4"/>
    <w:rsid w:val="009B1030"/>
    <w:rsid w:val="009B10D2"/>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240"/>
    <w:rsid w:val="009C355A"/>
    <w:rsid w:val="009C3909"/>
    <w:rsid w:val="009C3B9B"/>
    <w:rsid w:val="009C44D4"/>
    <w:rsid w:val="009C4B26"/>
    <w:rsid w:val="009C4C34"/>
    <w:rsid w:val="009C4DF5"/>
    <w:rsid w:val="009C4E3E"/>
    <w:rsid w:val="009C507F"/>
    <w:rsid w:val="009C51C0"/>
    <w:rsid w:val="009C563B"/>
    <w:rsid w:val="009C57CB"/>
    <w:rsid w:val="009C5920"/>
    <w:rsid w:val="009C59C4"/>
    <w:rsid w:val="009C6E2B"/>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E110D"/>
    <w:rsid w:val="009E1914"/>
    <w:rsid w:val="009E2C43"/>
    <w:rsid w:val="009E3B78"/>
    <w:rsid w:val="009E4318"/>
    <w:rsid w:val="009E4500"/>
    <w:rsid w:val="009E5AEC"/>
    <w:rsid w:val="009E639F"/>
    <w:rsid w:val="009E6BFF"/>
    <w:rsid w:val="009E72BC"/>
    <w:rsid w:val="009E7761"/>
    <w:rsid w:val="009F10B3"/>
    <w:rsid w:val="009F1286"/>
    <w:rsid w:val="009F1522"/>
    <w:rsid w:val="009F15C7"/>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231B"/>
    <w:rsid w:val="00A024EE"/>
    <w:rsid w:val="00A027DA"/>
    <w:rsid w:val="00A02B05"/>
    <w:rsid w:val="00A03882"/>
    <w:rsid w:val="00A03C74"/>
    <w:rsid w:val="00A03C82"/>
    <w:rsid w:val="00A0503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F44"/>
    <w:rsid w:val="00A2130B"/>
    <w:rsid w:val="00A21C68"/>
    <w:rsid w:val="00A21DE6"/>
    <w:rsid w:val="00A21EBD"/>
    <w:rsid w:val="00A22172"/>
    <w:rsid w:val="00A22759"/>
    <w:rsid w:val="00A229BC"/>
    <w:rsid w:val="00A22D95"/>
    <w:rsid w:val="00A22F0C"/>
    <w:rsid w:val="00A237AF"/>
    <w:rsid w:val="00A239F4"/>
    <w:rsid w:val="00A23A69"/>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40729"/>
    <w:rsid w:val="00A40A43"/>
    <w:rsid w:val="00A4109E"/>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12E1"/>
    <w:rsid w:val="00A51D14"/>
    <w:rsid w:val="00A51D18"/>
    <w:rsid w:val="00A52FB9"/>
    <w:rsid w:val="00A53228"/>
    <w:rsid w:val="00A545DF"/>
    <w:rsid w:val="00A54E72"/>
    <w:rsid w:val="00A55016"/>
    <w:rsid w:val="00A550BF"/>
    <w:rsid w:val="00A5510E"/>
    <w:rsid w:val="00A56356"/>
    <w:rsid w:val="00A56778"/>
    <w:rsid w:val="00A56B9D"/>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88F"/>
    <w:rsid w:val="00A84E47"/>
    <w:rsid w:val="00A855B1"/>
    <w:rsid w:val="00A85C42"/>
    <w:rsid w:val="00A85D33"/>
    <w:rsid w:val="00A869EB"/>
    <w:rsid w:val="00A86C5E"/>
    <w:rsid w:val="00A874AB"/>
    <w:rsid w:val="00A87C76"/>
    <w:rsid w:val="00A87F2D"/>
    <w:rsid w:val="00A906C9"/>
    <w:rsid w:val="00A911A0"/>
    <w:rsid w:val="00A919FE"/>
    <w:rsid w:val="00A92046"/>
    <w:rsid w:val="00A925A6"/>
    <w:rsid w:val="00A9284B"/>
    <w:rsid w:val="00A92ED9"/>
    <w:rsid w:val="00A936E0"/>
    <w:rsid w:val="00A938E2"/>
    <w:rsid w:val="00A938E9"/>
    <w:rsid w:val="00A93E7D"/>
    <w:rsid w:val="00A94608"/>
    <w:rsid w:val="00A9522C"/>
    <w:rsid w:val="00A9674A"/>
    <w:rsid w:val="00A978A6"/>
    <w:rsid w:val="00AA0004"/>
    <w:rsid w:val="00AA0177"/>
    <w:rsid w:val="00AA03C3"/>
    <w:rsid w:val="00AA0438"/>
    <w:rsid w:val="00AA0706"/>
    <w:rsid w:val="00AA0D18"/>
    <w:rsid w:val="00AA1A3C"/>
    <w:rsid w:val="00AA1FA1"/>
    <w:rsid w:val="00AA2153"/>
    <w:rsid w:val="00AA22E0"/>
    <w:rsid w:val="00AA23DE"/>
    <w:rsid w:val="00AA2D0F"/>
    <w:rsid w:val="00AA341E"/>
    <w:rsid w:val="00AA38A9"/>
    <w:rsid w:val="00AA3A51"/>
    <w:rsid w:val="00AA3D32"/>
    <w:rsid w:val="00AA418A"/>
    <w:rsid w:val="00AA419E"/>
    <w:rsid w:val="00AA4981"/>
    <w:rsid w:val="00AA4E83"/>
    <w:rsid w:val="00AA51DD"/>
    <w:rsid w:val="00AA54F7"/>
    <w:rsid w:val="00AA550E"/>
    <w:rsid w:val="00AA58D3"/>
    <w:rsid w:val="00AA5C73"/>
    <w:rsid w:val="00AA5D81"/>
    <w:rsid w:val="00AA6962"/>
    <w:rsid w:val="00AA6FDF"/>
    <w:rsid w:val="00AA79AF"/>
    <w:rsid w:val="00AA7BFF"/>
    <w:rsid w:val="00AB038E"/>
    <w:rsid w:val="00AB03FE"/>
    <w:rsid w:val="00AB07CA"/>
    <w:rsid w:val="00AB119E"/>
    <w:rsid w:val="00AB1DFC"/>
    <w:rsid w:val="00AB1E52"/>
    <w:rsid w:val="00AB256B"/>
    <w:rsid w:val="00AB2B3A"/>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A3D"/>
    <w:rsid w:val="00AD7646"/>
    <w:rsid w:val="00AD7CC6"/>
    <w:rsid w:val="00AD7FDA"/>
    <w:rsid w:val="00AE106A"/>
    <w:rsid w:val="00AE143C"/>
    <w:rsid w:val="00AE14BD"/>
    <w:rsid w:val="00AE2259"/>
    <w:rsid w:val="00AE38F7"/>
    <w:rsid w:val="00AE39FD"/>
    <w:rsid w:val="00AE4074"/>
    <w:rsid w:val="00AE573B"/>
    <w:rsid w:val="00AE5855"/>
    <w:rsid w:val="00AE6127"/>
    <w:rsid w:val="00AE6CB0"/>
    <w:rsid w:val="00AE6D0F"/>
    <w:rsid w:val="00AE6DBA"/>
    <w:rsid w:val="00AE6DDE"/>
    <w:rsid w:val="00AE7693"/>
    <w:rsid w:val="00AE7804"/>
    <w:rsid w:val="00AF0004"/>
    <w:rsid w:val="00AF018E"/>
    <w:rsid w:val="00AF0E15"/>
    <w:rsid w:val="00AF11FC"/>
    <w:rsid w:val="00AF129B"/>
    <w:rsid w:val="00AF1502"/>
    <w:rsid w:val="00AF1BE3"/>
    <w:rsid w:val="00AF1F25"/>
    <w:rsid w:val="00AF2266"/>
    <w:rsid w:val="00AF2F52"/>
    <w:rsid w:val="00AF3229"/>
    <w:rsid w:val="00AF33BB"/>
    <w:rsid w:val="00AF5F24"/>
    <w:rsid w:val="00AF61F6"/>
    <w:rsid w:val="00AF6659"/>
    <w:rsid w:val="00AF6BB7"/>
    <w:rsid w:val="00AF78CB"/>
    <w:rsid w:val="00B0032D"/>
    <w:rsid w:val="00B00776"/>
    <w:rsid w:val="00B0200A"/>
    <w:rsid w:val="00B0206F"/>
    <w:rsid w:val="00B027C8"/>
    <w:rsid w:val="00B0295A"/>
    <w:rsid w:val="00B02CCA"/>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34"/>
    <w:rsid w:val="00B14474"/>
    <w:rsid w:val="00B14494"/>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71F6"/>
    <w:rsid w:val="00B27441"/>
    <w:rsid w:val="00B27DF1"/>
    <w:rsid w:val="00B27EEF"/>
    <w:rsid w:val="00B30141"/>
    <w:rsid w:val="00B30390"/>
    <w:rsid w:val="00B30823"/>
    <w:rsid w:val="00B3085B"/>
    <w:rsid w:val="00B319F3"/>
    <w:rsid w:val="00B31D5F"/>
    <w:rsid w:val="00B32D19"/>
    <w:rsid w:val="00B33218"/>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A82"/>
    <w:rsid w:val="00B45CEB"/>
    <w:rsid w:val="00B45DD4"/>
    <w:rsid w:val="00B45ECE"/>
    <w:rsid w:val="00B47580"/>
    <w:rsid w:val="00B4765E"/>
    <w:rsid w:val="00B50814"/>
    <w:rsid w:val="00B509A9"/>
    <w:rsid w:val="00B50E40"/>
    <w:rsid w:val="00B518CC"/>
    <w:rsid w:val="00B51C60"/>
    <w:rsid w:val="00B520F2"/>
    <w:rsid w:val="00B5238E"/>
    <w:rsid w:val="00B5297F"/>
    <w:rsid w:val="00B52BC7"/>
    <w:rsid w:val="00B53726"/>
    <w:rsid w:val="00B53784"/>
    <w:rsid w:val="00B5457E"/>
    <w:rsid w:val="00B5476F"/>
    <w:rsid w:val="00B54DB6"/>
    <w:rsid w:val="00B55171"/>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4731"/>
    <w:rsid w:val="00B74D17"/>
    <w:rsid w:val="00B750EE"/>
    <w:rsid w:val="00B75C1E"/>
    <w:rsid w:val="00B76A17"/>
    <w:rsid w:val="00B77C25"/>
    <w:rsid w:val="00B77E03"/>
    <w:rsid w:val="00B808DF"/>
    <w:rsid w:val="00B80C6E"/>
    <w:rsid w:val="00B8162A"/>
    <w:rsid w:val="00B8167B"/>
    <w:rsid w:val="00B82ED9"/>
    <w:rsid w:val="00B83290"/>
    <w:rsid w:val="00B83655"/>
    <w:rsid w:val="00B846C3"/>
    <w:rsid w:val="00B84846"/>
    <w:rsid w:val="00B84E7D"/>
    <w:rsid w:val="00B84F63"/>
    <w:rsid w:val="00B86446"/>
    <w:rsid w:val="00B86B5F"/>
    <w:rsid w:val="00B87605"/>
    <w:rsid w:val="00B876F3"/>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4067"/>
    <w:rsid w:val="00BA445A"/>
    <w:rsid w:val="00BA4AD8"/>
    <w:rsid w:val="00BA506F"/>
    <w:rsid w:val="00BA55C2"/>
    <w:rsid w:val="00BA5A02"/>
    <w:rsid w:val="00BA61CE"/>
    <w:rsid w:val="00BA61D5"/>
    <w:rsid w:val="00BA6349"/>
    <w:rsid w:val="00BA641E"/>
    <w:rsid w:val="00BA7450"/>
    <w:rsid w:val="00BA7470"/>
    <w:rsid w:val="00BA7C21"/>
    <w:rsid w:val="00BB0E60"/>
    <w:rsid w:val="00BB131F"/>
    <w:rsid w:val="00BB13E8"/>
    <w:rsid w:val="00BB1567"/>
    <w:rsid w:val="00BB16EF"/>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C7F01"/>
    <w:rsid w:val="00BD0A96"/>
    <w:rsid w:val="00BD196E"/>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319"/>
    <w:rsid w:val="00BE6E0B"/>
    <w:rsid w:val="00BE73C9"/>
    <w:rsid w:val="00BE74A0"/>
    <w:rsid w:val="00BE7706"/>
    <w:rsid w:val="00BE79AD"/>
    <w:rsid w:val="00BE79F8"/>
    <w:rsid w:val="00BE7BE7"/>
    <w:rsid w:val="00BF04D2"/>
    <w:rsid w:val="00BF092E"/>
    <w:rsid w:val="00BF0D28"/>
    <w:rsid w:val="00BF1C50"/>
    <w:rsid w:val="00BF1DF3"/>
    <w:rsid w:val="00BF2187"/>
    <w:rsid w:val="00BF3386"/>
    <w:rsid w:val="00BF38BF"/>
    <w:rsid w:val="00BF3C2F"/>
    <w:rsid w:val="00BF47CD"/>
    <w:rsid w:val="00BF4905"/>
    <w:rsid w:val="00BF4B0B"/>
    <w:rsid w:val="00BF4E4B"/>
    <w:rsid w:val="00BF528E"/>
    <w:rsid w:val="00BF5707"/>
    <w:rsid w:val="00BF6029"/>
    <w:rsid w:val="00BF6072"/>
    <w:rsid w:val="00BF6421"/>
    <w:rsid w:val="00BF643B"/>
    <w:rsid w:val="00BF7324"/>
    <w:rsid w:val="00C013FD"/>
    <w:rsid w:val="00C015BC"/>
    <w:rsid w:val="00C01B60"/>
    <w:rsid w:val="00C01B6E"/>
    <w:rsid w:val="00C0214F"/>
    <w:rsid w:val="00C021FF"/>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8A2"/>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6088"/>
    <w:rsid w:val="00C2610E"/>
    <w:rsid w:val="00C26584"/>
    <w:rsid w:val="00C26C16"/>
    <w:rsid w:val="00C26DC8"/>
    <w:rsid w:val="00C26FC1"/>
    <w:rsid w:val="00C27582"/>
    <w:rsid w:val="00C277FA"/>
    <w:rsid w:val="00C2786A"/>
    <w:rsid w:val="00C2796F"/>
    <w:rsid w:val="00C27B0D"/>
    <w:rsid w:val="00C27BCF"/>
    <w:rsid w:val="00C30AE3"/>
    <w:rsid w:val="00C3109B"/>
    <w:rsid w:val="00C319CD"/>
    <w:rsid w:val="00C32547"/>
    <w:rsid w:val="00C328D6"/>
    <w:rsid w:val="00C3349C"/>
    <w:rsid w:val="00C33535"/>
    <w:rsid w:val="00C33B99"/>
    <w:rsid w:val="00C33DCF"/>
    <w:rsid w:val="00C34148"/>
    <w:rsid w:val="00C342D0"/>
    <w:rsid w:val="00C3482F"/>
    <w:rsid w:val="00C352B7"/>
    <w:rsid w:val="00C355D8"/>
    <w:rsid w:val="00C359CB"/>
    <w:rsid w:val="00C35B32"/>
    <w:rsid w:val="00C35C2A"/>
    <w:rsid w:val="00C36534"/>
    <w:rsid w:val="00C367F3"/>
    <w:rsid w:val="00C36D8A"/>
    <w:rsid w:val="00C377E1"/>
    <w:rsid w:val="00C403EA"/>
    <w:rsid w:val="00C408A1"/>
    <w:rsid w:val="00C4115C"/>
    <w:rsid w:val="00C41738"/>
    <w:rsid w:val="00C41CFC"/>
    <w:rsid w:val="00C41E52"/>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CD6"/>
    <w:rsid w:val="00C530BC"/>
    <w:rsid w:val="00C53761"/>
    <w:rsid w:val="00C53910"/>
    <w:rsid w:val="00C53AC1"/>
    <w:rsid w:val="00C54475"/>
    <w:rsid w:val="00C54964"/>
    <w:rsid w:val="00C5556A"/>
    <w:rsid w:val="00C56129"/>
    <w:rsid w:val="00C56770"/>
    <w:rsid w:val="00C56D79"/>
    <w:rsid w:val="00C60555"/>
    <w:rsid w:val="00C60834"/>
    <w:rsid w:val="00C61E8E"/>
    <w:rsid w:val="00C625C6"/>
    <w:rsid w:val="00C63589"/>
    <w:rsid w:val="00C635E8"/>
    <w:rsid w:val="00C63D53"/>
    <w:rsid w:val="00C650C2"/>
    <w:rsid w:val="00C655FB"/>
    <w:rsid w:val="00C65AF7"/>
    <w:rsid w:val="00C65F60"/>
    <w:rsid w:val="00C661E9"/>
    <w:rsid w:val="00C66757"/>
    <w:rsid w:val="00C66D5E"/>
    <w:rsid w:val="00C67CE8"/>
    <w:rsid w:val="00C67F0D"/>
    <w:rsid w:val="00C70110"/>
    <w:rsid w:val="00C7101D"/>
    <w:rsid w:val="00C7154E"/>
    <w:rsid w:val="00C71556"/>
    <w:rsid w:val="00C715FB"/>
    <w:rsid w:val="00C7289C"/>
    <w:rsid w:val="00C73313"/>
    <w:rsid w:val="00C73541"/>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BFD"/>
    <w:rsid w:val="00CA22D7"/>
    <w:rsid w:val="00CA2703"/>
    <w:rsid w:val="00CA29A8"/>
    <w:rsid w:val="00CA2C2F"/>
    <w:rsid w:val="00CA36EF"/>
    <w:rsid w:val="00CA3A0A"/>
    <w:rsid w:val="00CA41DC"/>
    <w:rsid w:val="00CA43E4"/>
    <w:rsid w:val="00CA53AE"/>
    <w:rsid w:val="00CA610A"/>
    <w:rsid w:val="00CA6224"/>
    <w:rsid w:val="00CA65E5"/>
    <w:rsid w:val="00CA7133"/>
    <w:rsid w:val="00CA733B"/>
    <w:rsid w:val="00CB0B56"/>
    <w:rsid w:val="00CB0C94"/>
    <w:rsid w:val="00CB0F2F"/>
    <w:rsid w:val="00CB12C4"/>
    <w:rsid w:val="00CB13C6"/>
    <w:rsid w:val="00CB1BFD"/>
    <w:rsid w:val="00CB2264"/>
    <w:rsid w:val="00CB22AE"/>
    <w:rsid w:val="00CB2B7E"/>
    <w:rsid w:val="00CB351F"/>
    <w:rsid w:val="00CB3AFA"/>
    <w:rsid w:val="00CB47E3"/>
    <w:rsid w:val="00CB4815"/>
    <w:rsid w:val="00CB4961"/>
    <w:rsid w:val="00CB4ADF"/>
    <w:rsid w:val="00CB4AE0"/>
    <w:rsid w:val="00CB4EA7"/>
    <w:rsid w:val="00CB51A4"/>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665B"/>
    <w:rsid w:val="00CC7A11"/>
    <w:rsid w:val="00CD02DD"/>
    <w:rsid w:val="00CD02DF"/>
    <w:rsid w:val="00CD094D"/>
    <w:rsid w:val="00CD0DD1"/>
    <w:rsid w:val="00CD2692"/>
    <w:rsid w:val="00CD32D8"/>
    <w:rsid w:val="00CD3D36"/>
    <w:rsid w:val="00CD4A32"/>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DAC"/>
    <w:rsid w:val="00CE5FF4"/>
    <w:rsid w:val="00CE6D5D"/>
    <w:rsid w:val="00CE6E28"/>
    <w:rsid w:val="00CE71F0"/>
    <w:rsid w:val="00CE72AE"/>
    <w:rsid w:val="00CF0556"/>
    <w:rsid w:val="00CF05E2"/>
    <w:rsid w:val="00CF0642"/>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6719"/>
    <w:rsid w:val="00CF67DF"/>
    <w:rsid w:val="00CF69E1"/>
    <w:rsid w:val="00CF6B37"/>
    <w:rsid w:val="00CF7386"/>
    <w:rsid w:val="00CF7776"/>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E74"/>
    <w:rsid w:val="00D16662"/>
    <w:rsid w:val="00D2058D"/>
    <w:rsid w:val="00D21415"/>
    <w:rsid w:val="00D214B0"/>
    <w:rsid w:val="00D21F5C"/>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E1"/>
    <w:rsid w:val="00D338F2"/>
    <w:rsid w:val="00D3399A"/>
    <w:rsid w:val="00D345F6"/>
    <w:rsid w:val="00D348F1"/>
    <w:rsid w:val="00D34E71"/>
    <w:rsid w:val="00D353B3"/>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E18"/>
    <w:rsid w:val="00D460D7"/>
    <w:rsid w:val="00D467EE"/>
    <w:rsid w:val="00D46880"/>
    <w:rsid w:val="00D508E1"/>
    <w:rsid w:val="00D5098C"/>
    <w:rsid w:val="00D511E9"/>
    <w:rsid w:val="00D51495"/>
    <w:rsid w:val="00D5157D"/>
    <w:rsid w:val="00D520BC"/>
    <w:rsid w:val="00D5245C"/>
    <w:rsid w:val="00D535A0"/>
    <w:rsid w:val="00D544CC"/>
    <w:rsid w:val="00D545DA"/>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804"/>
    <w:rsid w:val="00D638C4"/>
    <w:rsid w:val="00D65869"/>
    <w:rsid w:val="00D65A7C"/>
    <w:rsid w:val="00D65DAD"/>
    <w:rsid w:val="00D66143"/>
    <w:rsid w:val="00D66385"/>
    <w:rsid w:val="00D6696E"/>
    <w:rsid w:val="00D67D22"/>
    <w:rsid w:val="00D703C6"/>
    <w:rsid w:val="00D7058E"/>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453"/>
    <w:rsid w:val="00D8264B"/>
    <w:rsid w:val="00D828ED"/>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7208"/>
    <w:rsid w:val="00D97401"/>
    <w:rsid w:val="00D97890"/>
    <w:rsid w:val="00DA0004"/>
    <w:rsid w:val="00DA0D45"/>
    <w:rsid w:val="00DA0F8C"/>
    <w:rsid w:val="00DA1CCC"/>
    <w:rsid w:val="00DA2899"/>
    <w:rsid w:val="00DA2988"/>
    <w:rsid w:val="00DA2B0B"/>
    <w:rsid w:val="00DA2CBA"/>
    <w:rsid w:val="00DA3101"/>
    <w:rsid w:val="00DA3283"/>
    <w:rsid w:val="00DA3882"/>
    <w:rsid w:val="00DA3C1F"/>
    <w:rsid w:val="00DA416C"/>
    <w:rsid w:val="00DA4F52"/>
    <w:rsid w:val="00DA5714"/>
    <w:rsid w:val="00DA60E3"/>
    <w:rsid w:val="00DA680E"/>
    <w:rsid w:val="00DA6DDF"/>
    <w:rsid w:val="00DB040D"/>
    <w:rsid w:val="00DB0F78"/>
    <w:rsid w:val="00DB0FBC"/>
    <w:rsid w:val="00DB22E4"/>
    <w:rsid w:val="00DB259C"/>
    <w:rsid w:val="00DB2A7D"/>
    <w:rsid w:val="00DB2C53"/>
    <w:rsid w:val="00DB308C"/>
    <w:rsid w:val="00DB3F8C"/>
    <w:rsid w:val="00DB4B80"/>
    <w:rsid w:val="00DB54D7"/>
    <w:rsid w:val="00DB5648"/>
    <w:rsid w:val="00DB57D0"/>
    <w:rsid w:val="00DB5CDF"/>
    <w:rsid w:val="00DB5E5D"/>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C33"/>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2A1"/>
    <w:rsid w:val="00DF0FF7"/>
    <w:rsid w:val="00DF20AD"/>
    <w:rsid w:val="00DF2D2E"/>
    <w:rsid w:val="00DF2D58"/>
    <w:rsid w:val="00DF2F66"/>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A47"/>
    <w:rsid w:val="00E22487"/>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8AE"/>
    <w:rsid w:val="00E308D9"/>
    <w:rsid w:val="00E30ED9"/>
    <w:rsid w:val="00E31E7F"/>
    <w:rsid w:val="00E32040"/>
    <w:rsid w:val="00E32280"/>
    <w:rsid w:val="00E3244F"/>
    <w:rsid w:val="00E32592"/>
    <w:rsid w:val="00E33D06"/>
    <w:rsid w:val="00E33F40"/>
    <w:rsid w:val="00E341B1"/>
    <w:rsid w:val="00E34E76"/>
    <w:rsid w:val="00E34F8F"/>
    <w:rsid w:val="00E35278"/>
    <w:rsid w:val="00E3529E"/>
    <w:rsid w:val="00E36735"/>
    <w:rsid w:val="00E37144"/>
    <w:rsid w:val="00E373B3"/>
    <w:rsid w:val="00E373BB"/>
    <w:rsid w:val="00E37540"/>
    <w:rsid w:val="00E376BB"/>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EB9"/>
    <w:rsid w:val="00E459B4"/>
    <w:rsid w:val="00E460F6"/>
    <w:rsid w:val="00E4626B"/>
    <w:rsid w:val="00E467DF"/>
    <w:rsid w:val="00E46D8E"/>
    <w:rsid w:val="00E47064"/>
    <w:rsid w:val="00E47263"/>
    <w:rsid w:val="00E50E23"/>
    <w:rsid w:val="00E510F6"/>
    <w:rsid w:val="00E51274"/>
    <w:rsid w:val="00E53A57"/>
    <w:rsid w:val="00E53EF8"/>
    <w:rsid w:val="00E53F98"/>
    <w:rsid w:val="00E549E5"/>
    <w:rsid w:val="00E55449"/>
    <w:rsid w:val="00E558B8"/>
    <w:rsid w:val="00E55935"/>
    <w:rsid w:val="00E559D9"/>
    <w:rsid w:val="00E564CC"/>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5A0"/>
    <w:rsid w:val="00E67B64"/>
    <w:rsid w:val="00E67FD9"/>
    <w:rsid w:val="00E70CBC"/>
    <w:rsid w:val="00E70E10"/>
    <w:rsid w:val="00E710E4"/>
    <w:rsid w:val="00E71392"/>
    <w:rsid w:val="00E7214C"/>
    <w:rsid w:val="00E722F3"/>
    <w:rsid w:val="00E72536"/>
    <w:rsid w:val="00E73446"/>
    <w:rsid w:val="00E73A91"/>
    <w:rsid w:val="00E73ED2"/>
    <w:rsid w:val="00E74CCD"/>
    <w:rsid w:val="00E751E4"/>
    <w:rsid w:val="00E75C74"/>
    <w:rsid w:val="00E75C79"/>
    <w:rsid w:val="00E760CB"/>
    <w:rsid w:val="00E7710C"/>
    <w:rsid w:val="00E77CF9"/>
    <w:rsid w:val="00E816F9"/>
    <w:rsid w:val="00E82131"/>
    <w:rsid w:val="00E82B4B"/>
    <w:rsid w:val="00E82DBD"/>
    <w:rsid w:val="00E82EB7"/>
    <w:rsid w:val="00E83131"/>
    <w:rsid w:val="00E83E8A"/>
    <w:rsid w:val="00E8404C"/>
    <w:rsid w:val="00E8412F"/>
    <w:rsid w:val="00E84484"/>
    <w:rsid w:val="00E8531D"/>
    <w:rsid w:val="00E85B6F"/>
    <w:rsid w:val="00E8604C"/>
    <w:rsid w:val="00E87B8B"/>
    <w:rsid w:val="00E902C8"/>
    <w:rsid w:val="00E909FE"/>
    <w:rsid w:val="00E90AB2"/>
    <w:rsid w:val="00E90CF8"/>
    <w:rsid w:val="00E912DB"/>
    <w:rsid w:val="00E91DE4"/>
    <w:rsid w:val="00E93885"/>
    <w:rsid w:val="00E93A4E"/>
    <w:rsid w:val="00E94BAB"/>
    <w:rsid w:val="00E94D4B"/>
    <w:rsid w:val="00E94E74"/>
    <w:rsid w:val="00E95138"/>
    <w:rsid w:val="00E95287"/>
    <w:rsid w:val="00E9613D"/>
    <w:rsid w:val="00E963BD"/>
    <w:rsid w:val="00E96C48"/>
    <w:rsid w:val="00E974C3"/>
    <w:rsid w:val="00E97609"/>
    <w:rsid w:val="00E97ABC"/>
    <w:rsid w:val="00EA09B7"/>
    <w:rsid w:val="00EA0A9A"/>
    <w:rsid w:val="00EA1628"/>
    <w:rsid w:val="00EA1C52"/>
    <w:rsid w:val="00EA23FD"/>
    <w:rsid w:val="00EA2419"/>
    <w:rsid w:val="00EA2912"/>
    <w:rsid w:val="00EA2D9D"/>
    <w:rsid w:val="00EA348D"/>
    <w:rsid w:val="00EA3FC5"/>
    <w:rsid w:val="00EA4DA2"/>
    <w:rsid w:val="00EA4F68"/>
    <w:rsid w:val="00EA505A"/>
    <w:rsid w:val="00EA512A"/>
    <w:rsid w:val="00EA562A"/>
    <w:rsid w:val="00EA61EC"/>
    <w:rsid w:val="00EA6E52"/>
    <w:rsid w:val="00EA7E7D"/>
    <w:rsid w:val="00EA7FED"/>
    <w:rsid w:val="00EB017D"/>
    <w:rsid w:val="00EB025D"/>
    <w:rsid w:val="00EB107D"/>
    <w:rsid w:val="00EB1576"/>
    <w:rsid w:val="00EB16E6"/>
    <w:rsid w:val="00EB170B"/>
    <w:rsid w:val="00EB225D"/>
    <w:rsid w:val="00EB23A6"/>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555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CB0"/>
    <w:rsid w:val="00EF33AC"/>
    <w:rsid w:val="00EF375F"/>
    <w:rsid w:val="00EF3D9D"/>
    <w:rsid w:val="00EF4253"/>
    <w:rsid w:val="00EF4305"/>
    <w:rsid w:val="00EF49BE"/>
    <w:rsid w:val="00EF4A90"/>
    <w:rsid w:val="00EF4B68"/>
    <w:rsid w:val="00EF4E13"/>
    <w:rsid w:val="00EF667B"/>
    <w:rsid w:val="00EF72CA"/>
    <w:rsid w:val="00EF74BE"/>
    <w:rsid w:val="00F00335"/>
    <w:rsid w:val="00F01862"/>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43F3"/>
    <w:rsid w:val="00F2478C"/>
    <w:rsid w:val="00F24BBE"/>
    <w:rsid w:val="00F2512A"/>
    <w:rsid w:val="00F25BCC"/>
    <w:rsid w:val="00F26584"/>
    <w:rsid w:val="00F26AE4"/>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DA4"/>
    <w:rsid w:val="00F40FBE"/>
    <w:rsid w:val="00F413E4"/>
    <w:rsid w:val="00F41D56"/>
    <w:rsid w:val="00F42D11"/>
    <w:rsid w:val="00F42E89"/>
    <w:rsid w:val="00F4344D"/>
    <w:rsid w:val="00F43721"/>
    <w:rsid w:val="00F43E83"/>
    <w:rsid w:val="00F44DFC"/>
    <w:rsid w:val="00F4584D"/>
    <w:rsid w:val="00F46119"/>
    <w:rsid w:val="00F4666B"/>
    <w:rsid w:val="00F50773"/>
    <w:rsid w:val="00F50803"/>
    <w:rsid w:val="00F51686"/>
    <w:rsid w:val="00F51874"/>
    <w:rsid w:val="00F52150"/>
    <w:rsid w:val="00F5221F"/>
    <w:rsid w:val="00F52279"/>
    <w:rsid w:val="00F52A1B"/>
    <w:rsid w:val="00F52A77"/>
    <w:rsid w:val="00F5350C"/>
    <w:rsid w:val="00F535D6"/>
    <w:rsid w:val="00F539DC"/>
    <w:rsid w:val="00F53A50"/>
    <w:rsid w:val="00F53AAF"/>
    <w:rsid w:val="00F53C57"/>
    <w:rsid w:val="00F542CA"/>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7B1"/>
    <w:rsid w:val="00F81E8B"/>
    <w:rsid w:val="00F830C6"/>
    <w:rsid w:val="00F83852"/>
    <w:rsid w:val="00F83D2C"/>
    <w:rsid w:val="00F84437"/>
    <w:rsid w:val="00F844F9"/>
    <w:rsid w:val="00F850D1"/>
    <w:rsid w:val="00F851D4"/>
    <w:rsid w:val="00F86595"/>
    <w:rsid w:val="00F87697"/>
    <w:rsid w:val="00F87CBF"/>
    <w:rsid w:val="00F87EE6"/>
    <w:rsid w:val="00F90993"/>
    <w:rsid w:val="00F9110A"/>
    <w:rsid w:val="00F91755"/>
    <w:rsid w:val="00F91FD4"/>
    <w:rsid w:val="00F9211B"/>
    <w:rsid w:val="00F922C5"/>
    <w:rsid w:val="00F926A1"/>
    <w:rsid w:val="00F92747"/>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E50"/>
    <w:rsid w:val="00FA303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DB1"/>
    <w:rsid w:val="00FE248B"/>
    <w:rsid w:val="00FE27CD"/>
    <w:rsid w:val="00FE2D34"/>
    <w:rsid w:val="00FE307F"/>
    <w:rsid w:val="00FE325E"/>
    <w:rsid w:val="00FE35E0"/>
    <w:rsid w:val="00FE360E"/>
    <w:rsid w:val="00FE3F2F"/>
    <w:rsid w:val="00FE40CD"/>
    <w:rsid w:val="00FE417B"/>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C22"/>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fill="f" fillcolor="#f49100" strokecolor="#f49100">
      <v:fill color="#f49100" on="f"/>
      <v:stroke color="#f49100"/>
      <o:colormru v:ext="edit" colors="#f49100,#8f9286,#ddd"/>
    </o:shapedefaults>
    <o:shapelayout v:ext="edit">
      <o:idmap v:ext="edit" data="1"/>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B3FEB-5FEB-4E65-A809-3F322C07D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5</Pages>
  <Words>1402</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Somjai, Nigonyanont</cp:lastModifiedBy>
  <cp:revision>4</cp:revision>
  <cp:lastPrinted>2021-02-11T05:08:00Z</cp:lastPrinted>
  <dcterms:created xsi:type="dcterms:W3CDTF">2021-02-12T07:16:00Z</dcterms:created>
  <dcterms:modified xsi:type="dcterms:W3CDTF">2021-02-12T07:22:00Z</dcterms:modified>
</cp:coreProperties>
</file>