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18E07" w14:textId="74443E25" w:rsidR="00061182" w:rsidRPr="0097099E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8726C33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8ADA935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941376F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F88DB8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B619101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9049FF0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178AC75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D7CB80E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744476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44476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4ADC9BA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3A20B9D7" w14:textId="0A7B4976" w:rsidR="00061182" w:rsidRPr="007E048D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EE7549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EE7549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14863BB5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4447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CAD56FB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0EEDF49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6F8AFFE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061182" w:rsidRPr="00744476" w:rsidSect="00502DAC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D8446CB" w14:textId="77777777" w:rsidR="00061182" w:rsidRPr="00744476" w:rsidRDefault="00061182" w:rsidP="0006118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69C90F8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724EE9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F4A3229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C732FDB" w14:textId="77777777" w:rsidR="00061182" w:rsidRPr="00A92CA3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9FF99B0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DB7A019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885AA88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AEC203D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F9D8F51" w14:textId="77777777" w:rsidR="00061182" w:rsidRPr="002A3500" w:rsidRDefault="00061182" w:rsidP="00061182">
      <w:pPr>
        <w:pStyle w:val="Heading5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44476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A8FD105" w14:textId="77777777" w:rsidR="00061182" w:rsidRPr="00744476" w:rsidRDefault="00061182" w:rsidP="00061182">
      <w:pPr>
        <w:spacing w:line="240" w:lineRule="auto"/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6A52884D" w14:textId="77777777" w:rsidR="00061182" w:rsidRPr="00744476" w:rsidRDefault="00061182" w:rsidP="00061182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  <w:r w:rsidRPr="00744476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ทีพีไอ โพลีน จำกัด (มหาชน)</w:t>
      </w:r>
      <w:r w:rsidRPr="00744476">
        <w:rPr>
          <w:rFonts w:asciiTheme="majorBidi" w:hAnsiTheme="majorBidi" w:cstheme="majorBidi"/>
          <w:b/>
          <w:bCs/>
          <w:sz w:val="30"/>
          <w:szCs w:val="30"/>
          <w:highlight w:val="yellow"/>
        </w:rPr>
        <w:t xml:space="preserve"> </w:t>
      </w:r>
    </w:p>
    <w:p w14:paraId="7B43E9DB" w14:textId="77777777" w:rsidR="00061182" w:rsidRPr="00744476" w:rsidRDefault="00061182" w:rsidP="00061182">
      <w:pPr>
        <w:spacing w:line="240" w:lineRule="auto"/>
        <w:ind w:right="29"/>
        <w:jc w:val="both"/>
        <w:rPr>
          <w:rFonts w:asciiTheme="majorBidi" w:hAnsiTheme="majorBidi" w:cstheme="majorBidi"/>
          <w:sz w:val="28"/>
          <w:szCs w:val="28"/>
          <w:highlight w:val="yellow"/>
        </w:rPr>
      </w:pPr>
    </w:p>
    <w:p w14:paraId="776F685F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804016C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1CB737EC" w14:textId="3CD1C4AE" w:rsidR="00061182" w:rsidRPr="00321B4D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highlight w:val="yellow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ทีพีไอ โพลีน จำกัด (มหาชน) และบริษัทย่อย (“กลุ่มบริษัท”)</w:t>
      </w:r>
      <w:r w:rsidRPr="00744476">
        <w:rPr>
          <w:rFonts w:asciiTheme="majorBidi" w:hAnsiTheme="majorBidi" w:cstheme="majorBidi"/>
          <w:sz w:val="16"/>
          <w:szCs w:val="16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ทีพีไอ โพลีน จำกัด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A32B81">
        <w:rPr>
          <w:rFonts w:asciiTheme="majorBidi" w:hAnsiTheme="majorBidi" w:cstheme="majorBidi" w:hint="cs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9703C">
        <w:rPr>
          <w:rFonts w:asciiTheme="majorBidi" w:hAnsiTheme="majorBidi" w:cstheme="majorBidi"/>
          <w:sz w:val="30"/>
          <w:szCs w:val="30"/>
        </w:rPr>
        <w:t>56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321B4D">
        <w:rPr>
          <w:rFonts w:asciiTheme="majorBidi" w:hAnsiTheme="majorBidi" w:cstheme="majorBidi"/>
          <w:spacing w:val="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321B4D">
        <w:rPr>
          <w:rFonts w:asciiTheme="majorBidi" w:hAnsiTheme="majorBidi" w:cstheme="majorBidi"/>
          <w:spacing w:val="4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321B4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21B4D">
        <w:rPr>
          <w:rFonts w:asciiTheme="majorBidi" w:hAnsiTheme="majorBidi" w:cstheme="majorBidi"/>
          <w:spacing w:val="4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036BB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321B4D">
        <w:rPr>
          <w:rFonts w:asciiTheme="majorBidi" w:hAnsiTheme="majorBidi" w:cstheme="majorBidi"/>
          <w:spacing w:val="4"/>
          <w:sz w:val="30"/>
          <w:szCs w:val="30"/>
          <w:cs/>
        </w:rPr>
        <w:t>ๆ</w:t>
      </w:r>
    </w:p>
    <w:p w14:paraId="3BE9083D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75EDEC24" w14:textId="4F4CA392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9703C">
        <w:rPr>
          <w:rFonts w:asciiTheme="majorBidi" w:hAnsiTheme="majorBidi" w:cstheme="majorBidi"/>
          <w:sz w:val="30"/>
          <w:szCs w:val="30"/>
        </w:rPr>
        <w:t>56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3891511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A0DE8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F46A3B" w14:textId="77777777" w:rsidR="00061182" w:rsidRPr="00ED4A42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9C111A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4447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A7FA64" w14:textId="77777777" w:rsidR="00061182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D9F7BC" w14:textId="77777777" w:rsidR="00C74900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491113" w14:textId="15997995" w:rsidR="00C74900" w:rsidRPr="00744476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C74900" w:rsidRPr="00744476" w:rsidSect="00061182"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bookmarkStart w:id="0" w:name="_GoBack"/>
      <w:bookmarkEnd w:id="0"/>
    </w:p>
    <w:p w14:paraId="4220DED8" w14:textId="77777777" w:rsidR="00061182" w:rsidRPr="002A3500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211CF40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48885F" w14:textId="56732CAA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36BB9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9A447E1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14:paraId="29E5BEC7" w14:textId="77777777" w:rsidTr="009C5C2D">
        <w:tc>
          <w:tcPr>
            <w:tcW w:w="9630" w:type="dxa"/>
            <w:gridSpan w:val="2"/>
            <w:shd w:val="clear" w:color="auto" w:fill="auto"/>
          </w:tcPr>
          <w:p w14:paraId="2E666963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061182" w:rsidRPr="00744476" w14:paraId="10391CC4" w14:textId="77777777" w:rsidTr="009C5C2D">
        <w:tc>
          <w:tcPr>
            <w:tcW w:w="9630" w:type="dxa"/>
            <w:gridSpan w:val="2"/>
            <w:shd w:val="clear" w:color="auto" w:fill="auto"/>
          </w:tcPr>
          <w:p w14:paraId="6DD49A87" w14:textId="4646EE68" w:rsidR="00061182" w:rsidRPr="00744476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7D4326" w:rsidRPr="00F548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F548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5487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C9703C" w:rsidRPr="00F548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061182" w:rsidRPr="00744476" w14:paraId="2A42D344" w14:textId="77777777" w:rsidTr="009C5C2D">
        <w:tc>
          <w:tcPr>
            <w:tcW w:w="4802" w:type="dxa"/>
            <w:shd w:val="clear" w:color="auto" w:fill="auto"/>
          </w:tcPr>
          <w:p w14:paraId="7A113815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01A17645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14:paraId="5F4A2C54" w14:textId="77777777" w:rsidTr="009C5C2D">
        <w:tc>
          <w:tcPr>
            <w:tcW w:w="4802" w:type="dxa"/>
            <w:shd w:val="clear" w:color="auto" w:fill="auto"/>
          </w:tcPr>
          <w:p w14:paraId="60AF92E5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สินค้าคงเหลือมียอดคงเหลือที่มีนัยสำคัญ สินค้าคงเหลือบางประเภทมีความเคลื่อนไหวช้า ทำให้มีความเสี่ยงเกี่ยวกับการประเมินมูลค่าที่คาดว่าจะได้รับคืนของสินค้าคงเหลือเนื่องจากการประมาณดังกล่าวเกี่ยวกับข้อสมมติที่ขึ้นอยู่กับเหตุการณ์และการดำเนินงานในอนาคต</w:t>
            </w:r>
          </w:p>
          <w:p w14:paraId="4AA35390" w14:textId="77777777" w:rsidR="00061182" w:rsidRPr="00744476" w:rsidRDefault="00061182" w:rsidP="007F4561">
            <w:pPr>
              <w:pStyle w:val="Bo-Blankline"/>
            </w:pPr>
          </w:p>
          <w:p w14:paraId="76C9A0EA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เนื่องจากผู้บริหารต้องใช้วิจารณญาณอย่างมาก และจำนวนเงินของสินค้าคงเหลือที่มีนัยสำคัญ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302F1689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19806468" w14:textId="77777777" w:rsidR="00061182" w:rsidRPr="00744476" w:rsidRDefault="00061182" w:rsidP="005A438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ทำความเข้าใจการจัดทำแผนธุรกิจของกลุ่มบริษัท และกระบวนการประมาณการมูลค่าที่คาดว่าจะได้รับคืนที่อ้างอิงมาจากแผนธุรกิจ</w:t>
            </w:r>
          </w:p>
          <w:p w14:paraId="6D98AD10" w14:textId="77777777" w:rsidR="00061182" w:rsidRPr="00744476" w:rsidRDefault="00061182" w:rsidP="007F4561">
            <w:pPr>
              <w:pStyle w:val="Bo-Blankline"/>
            </w:pPr>
          </w:p>
          <w:p w14:paraId="1534435D" w14:textId="575FAB80" w:rsidR="00061182" w:rsidRDefault="00061182" w:rsidP="005A438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ข้อสมมติสำคัญที่ผู้บริหารใช้ในการประเมินมูลค่าที่คาดว่าจะได้รับคืนของสินค้าคงเหลือโดยเปรียบเทียบกับข้อมูลทั้งภายในและภายนอก</w:t>
            </w:r>
          </w:p>
          <w:p w14:paraId="06579125" w14:textId="77777777" w:rsidR="00A34D32" w:rsidRPr="00A34D32" w:rsidRDefault="00A34D32" w:rsidP="00A34D3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43210C" w14:textId="0BA992A0" w:rsidR="00A34D32" w:rsidRPr="00744476" w:rsidRDefault="00A34D32" w:rsidP="005A438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ประเมินความเหมาะสมของวิธีการคำนวณมูลค่าที่คาดว่าจะได้รับคืน ณ วันสิ้นปี ประเมินความสมเหตุสมผลของราคาขายโดยเปรียบเทียบกับราคาขายสินค้าภายหลังวันสิ้นปี และทดสอบการคำนวณ</w:t>
            </w:r>
          </w:p>
          <w:p w14:paraId="110906B4" w14:textId="77777777" w:rsidR="00061182" w:rsidRPr="00744476" w:rsidRDefault="00061182" w:rsidP="007F4561">
            <w:pPr>
              <w:pStyle w:val="Bo-Blankline"/>
            </w:pPr>
          </w:p>
          <w:p w14:paraId="2252D88C" w14:textId="77777777" w:rsidR="00061182" w:rsidRPr="00744476" w:rsidRDefault="00061182" w:rsidP="005A438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937892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3853BA7" w14:textId="77777777" w:rsidR="00061182" w:rsidRPr="00744476" w:rsidRDefault="00061182" w:rsidP="00061182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14:paraId="0D918324" w14:textId="77777777" w:rsidTr="009C5C2D">
        <w:tc>
          <w:tcPr>
            <w:tcW w:w="9630" w:type="dxa"/>
            <w:gridSpan w:val="2"/>
            <w:shd w:val="clear" w:color="auto" w:fill="auto"/>
          </w:tcPr>
          <w:p w14:paraId="594D826D" w14:textId="735CA0F4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การประเมินการด้อยค่าของที่ดิน อาคารและอุปกรณ์ในงบการเงินรวม และเงินให้กู้ยืมในงบการเงินเฉพาะกิจการ</w:t>
            </w:r>
          </w:p>
        </w:tc>
      </w:tr>
      <w:tr w:rsidR="00061182" w:rsidRPr="00744476" w14:paraId="72BFE64E" w14:textId="77777777" w:rsidTr="009C5C2D">
        <w:tc>
          <w:tcPr>
            <w:tcW w:w="9630" w:type="dxa"/>
            <w:gridSpan w:val="2"/>
            <w:shd w:val="clear" w:color="auto" w:fill="auto"/>
          </w:tcPr>
          <w:p w14:paraId="2260B301" w14:textId="17647CD9" w:rsidR="00061182" w:rsidRPr="00045629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64642B" w:rsidRPr="009C799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EE7549" w:rsidRPr="009C79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="00CC40C5" w:rsidRPr="009C79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64642B" w:rsidRPr="009C799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EE7549" w:rsidRPr="009C799D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/>
              </w:rPr>
              <w:t>1</w:t>
            </w:r>
            <w:r w:rsidR="00EE7549" w:rsidRPr="009C799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061182" w:rsidRPr="00744476" w14:paraId="518F5679" w14:textId="77777777" w:rsidTr="009C5C2D">
        <w:tc>
          <w:tcPr>
            <w:tcW w:w="4802" w:type="dxa"/>
            <w:shd w:val="clear" w:color="auto" w:fill="auto"/>
          </w:tcPr>
          <w:p w14:paraId="46F34056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7CF802C6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14:paraId="4147B2D0" w14:textId="77777777" w:rsidTr="009C5C2D">
        <w:tc>
          <w:tcPr>
            <w:tcW w:w="4802" w:type="dxa"/>
            <w:shd w:val="clear" w:color="auto" w:fill="auto"/>
          </w:tcPr>
          <w:p w14:paraId="02F53335" w14:textId="78C0DBAA" w:rsidR="00061182" w:rsidRPr="00703E13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ผลการดำเนินงานที่ขาดทุนต่อเนื่องของบริษัทย่อย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สองแห่ง</w:t>
            </w:r>
            <w:r w:rsidRPr="008A2E8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คือ บริษัท ทีพีไอ โพลีน ชีวะอินทรีย์ จำกัด และ บริษัท ทีพีไอ ออล ซีซั่นส์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เป็นข้อบ่งชี้ว่า ที่ดิน อาคารและอุปกรณ์ และเงินให้กู้ยืมอาจเกิดการด้อยค่า</w:t>
            </w:r>
          </w:p>
          <w:p w14:paraId="13BA242A" w14:textId="77777777" w:rsidR="00061182" w:rsidRPr="00744476" w:rsidRDefault="00061182" w:rsidP="007F4561">
            <w:pPr>
              <w:pStyle w:val="Bo-Blankline"/>
            </w:pPr>
          </w:p>
          <w:p w14:paraId="670A23AB" w14:textId="54221B48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การพิจารณาเกี่ยวกับการด้อยค่าของสินทรัพย์ขึ้นอยู่กับดุลยพินิจและข้อสมมติที่สำคัญของผู้บริหารเกี่ยวกับการคาดการณ์ผลการดำเนินงานในอนาคต อัตราคิดลด</w:t>
            </w:r>
            <w:r w:rsidR="007148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E1FF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สภาพเศรษฐกิจ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และข้อสมมติหลักที่ใช้ในการประมาณมูลค่าที่คาดว่าจะได้รับคืนของธุรกิจประเภทดังกล่าวข้างต้น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0B0741BF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30720212" w14:textId="06373951" w:rsidR="00061182" w:rsidRPr="00744476" w:rsidRDefault="00061182" w:rsidP="005A438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ทำความเข้าใจกระบวนการในการระบุข้อบ่งชี้ของการด้อยค่า</w:t>
            </w:r>
            <w:r w:rsidR="000E1FF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การพิจารณาการเพิ่มขึ้นของความเสี่ยงด้านเครดิตอย่างมีนัยสำคัญ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กระบวนการทดสอบการด้อยค่า</w:t>
            </w:r>
            <w:r w:rsidR="00FD5A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1FF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การประมาณมูลค่าที่คาดว่าจะได้รับของผู้บริหาร</w:t>
            </w:r>
            <w:r w:rsidR="00FD5AD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และผลขาดทุนด้านเครดิตที่คาดว่าจะเกิดขึ้น</w:t>
            </w:r>
          </w:p>
          <w:p w14:paraId="20C64388" w14:textId="77777777" w:rsidR="00061182" w:rsidRPr="00744476" w:rsidRDefault="00061182" w:rsidP="007F4561">
            <w:pPr>
              <w:pStyle w:val="Bo-Blankline"/>
            </w:pPr>
          </w:p>
          <w:p w14:paraId="71198DD2" w14:textId="28F45108" w:rsidR="00061182" w:rsidRPr="00181E53" w:rsidRDefault="001008A0" w:rsidP="005A438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08A0">
              <w:rPr>
                <w:rFonts w:asciiTheme="majorBidi" w:hAnsiTheme="majorBidi"/>
                <w:sz w:val="30"/>
                <w:szCs w:val="30"/>
                <w:cs/>
              </w:rPr>
              <w:t>ประเมินข้อสมมติหลักที่ใช้ในการประมาณการกระแสเงินสดคิดลด เช่น อัตราการเติบโต ประมาณการรายได้</w:t>
            </w:r>
            <w:r w:rsidR="0007179C">
              <w:rPr>
                <w:rFonts w:asciiTheme="majorBidi" w:hAnsiTheme="majorBidi" w:hint="cs"/>
                <w:sz w:val="30"/>
                <w:szCs w:val="30"/>
                <w:cs/>
              </w:rPr>
              <w:t xml:space="preserve"> รวมถึงปัจจัยทางเศรษฐกิจที่ผู้บริหารใช้ในการประมาณผลขาดทุนด้านเครดิต</w:t>
            </w:r>
            <w:r w:rsidRPr="001008A0">
              <w:rPr>
                <w:rFonts w:asciiTheme="majorBidi" w:hAnsiTheme="majorBidi"/>
                <w:sz w:val="30"/>
                <w:szCs w:val="30"/>
                <w:cs/>
              </w:rPr>
              <w:t xml:space="preserve"> และพิจารณาความสมเหตุสมผลของประมาณการโดยเปรียบเทียบประมาณการในอดีตกับผลการดำเนินงานที่เกิดขึ้นจริง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008A0">
              <w:rPr>
                <w:rFonts w:asciiTheme="majorBidi" w:hAnsiTheme="majorBidi"/>
                <w:sz w:val="30"/>
                <w:szCs w:val="30"/>
                <w:cs/>
              </w:rPr>
              <w:t>รวมทั้งประเมินความเหมาะสมของอัตราคิดลดที่ใช้</w:t>
            </w:r>
          </w:p>
          <w:p w14:paraId="6D47D38F" w14:textId="77777777" w:rsidR="00181E53" w:rsidRPr="00181E53" w:rsidRDefault="00181E53" w:rsidP="00181E53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5223357" w14:textId="3FD56BF5" w:rsidR="00FD5AD2" w:rsidRDefault="00FD5AD2" w:rsidP="005A438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ประเมินความเสี่ยงด้านเครดิต และพิจารณาความสมเหตุสมผลของข้อมู</w:t>
            </w:r>
            <w:r w:rsidR="00404ECB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สนับสนุน</w:t>
            </w:r>
          </w:p>
          <w:p w14:paraId="5D380AF5" w14:textId="77777777" w:rsidR="0007179C" w:rsidRPr="0007179C" w:rsidRDefault="0007179C" w:rsidP="0007179C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99B7DDA" w14:textId="1413B2CD" w:rsidR="0007179C" w:rsidRPr="00184C6A" w:rsidRDefault="0007179C" w:rsidP="005A438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</w:t>
            </w:r>
            <w:r w:rsidR="0071480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คำนวณ</w:t>
            </w:r>
          </w:p>
          <w:p w14:paraId="7C62B42F" w14:textId="77777777" w:rsidR="00184C6A" w:rsidRPr="001008A0" w:rsidRDefault="00184C6A" w:rsidP="007F4561">
            <w:pPr>
              <w:pStyle w:val="Bo-Blankline"/>
            </w:pPr>
          </w:p>
          <w:p w14:paraId="71A77BDD" w14:textId="77777777" w:rsidR="00061182" w:rsidRPr="00744476" w:rsidRDefault="00061182" w:rsidP="005A438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6317E98" w14:textId="0592D350" w:rsidR="009D2622" w:rsidRDefault="009D2622"/>
    <w:p w14:paraId="6CC14ADF" w14:textId="77777777" w:rsidR="009D2622" w:rsidRDefault="009D2622">
      <w:pPr>
        <w:spacing w:line="240" w:lineRule="auto"/>
      </w:pPr>
      <w:r>
        <w:br w:type="page"/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14:paraId="4641FD18" w14:textId="77777777" w:rsidTr="009D2622">
        <w:tc>
          <w:tcPr>
            <w:tcW w:w="9630" w:type="dxa"/>
            <w:gridSpan w:val="2"/>
            <w:shd w:val="clear" w:color="auto" w:fill="auto"/>
          </w:tcPr>
          <w:p w14:paraId="7684230F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การรับรู้สินทรัพย์ภาษีเงินได้รอการตัดบัญชี</w:t>
            </w:r>
          </w:p>
        </w:tc>
      </w:tr>
      <w:tr w:rsidR="00061182" w:rsidRPr="00744476" w14:paraId="07FBF377" w14:textId="77777777" w:rsidTr="009D2622">
        <w:tc>
          <w:tcPr>
            <w:tcW w:w="9630" w:type="dxa"/>
            <w:gridSpan w:val="2"/>
            <w:shd w:val="clear" w:color="auto" w:fill="auto"/>
          </w:tcPr>
          <w:p w14:paraId="6C976B4A" w14:textId="564AAC17" w:rsidR="00061182" w:rsidRPr="00744476" w:rsidRDefault="00061182" w:rsidP="00E83D1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991B0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AC7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991B05" w:rsidRPr="00AC7FD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และ </w:t>
            </w:r>
            <w:r w:rsidR="00AC7F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871F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061182" w:rsidRPr="00744476" w14:paraId="3F0D42EF" w14:textId="77777777" w:rsidTr="009D2622">
        <w:tc>
          <w:tcPr>
            <w:tcW w:w="4802" w:type="dxa"/>
            <w:shd w:val="clear" w:color="auto" w:fill="auto"/>
          </w:tcPr>
          <w:p w14:paraId="67B7E030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142087FA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14:paraId="5DD19255" w14:textId="77777777" w:rsidTr="009D2622">
        <w:tc>
          <w:tcPr>
            <w:tcW w:w="4802" w:type="dxa"/>
            <w:shd w:val="clear" w:color="auto" w:fill="auto"/>
          </w:tcPr>
          <w:p w14:paraId="7ACD9EBE" w14:textId="77777777" w:rsidR="00061182" w:rsidRPr="002558CF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กลุ่มบริษัทรับรู้ภาษีเงินได้รอการตัดบัญชีที่คำนวณจากขาดทุนทางภาษีที่ยังไม่ได้ใช้ซึ</w:t>
            </w:r>
            <w:r w:rsidR="002558CF">
              <w:rPr>
                <w:rFonts w:asciiTheme="majorBidi" w:hAnsiTheme="majorBidi" w:cstheme="majorBidi"/>
                <w:sz w:val="30"/>
                <w:szCs w:val="30"/>
                <w:cs/>
              </w:rPr>
              <w:t>่งคาดว่าจะได้</w:t>
            </w:r>
            <w:r w:rsidR="00255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ใช้ประโยชน์</w:t>
            </w:r>
          </w:p>
          <w:p w14:paraId="3D4FC9A6" w14:textId="77777777" w:rsidR="00061182" w:rsidRPr="00744476" w:rsidRDefault="00061182" w:rsidP="007F4561">
            <w:pPr>
              <w:pStyle w:val="Bo-Blankline"/>
            </w:pPr>
          </w:p>
          <w:p w14:paraId="38F7AB10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ประโยชน์ของสินทรัพย์ภาษีเงินได้รอการตัดบัญชีที่รับรู้จะพิจารณาจากความสามารถของกลุ่มบริษัทที่จะมีกำไรทางภาษีในอนาคตเพียงพอกับการใช้ประโยชน์จากขาดทุนทางภาษี (ก่อนวันที่ขาดทุนทางภาษีหมดอายุ)</w:t>
            </w:r>
          </w:p>
          <w:p w14:paraId="106A62C7" w14:textId="77777777" w:rsidR="00061182" w:rsidRPr="00744476" w:rsidRDefault="00061182" w:rsidP="007F4561">
            <w:pPr>
              <w:pStyle w:val="Bo-Blankline"/>
            </w:pPr>
          </w:p>
          <w:p w14:paraId="5C5C173A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เนื่องจากความไม่แน่นอนในการประมาณการจำนวนเงินและระยะเวลาของกำไรทางภาษี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53F3E8FB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4F3DC803" w14:textId="77777777" w:rsidR="00061182" w:rsidRPr="00744476" w:rsidRDefault="00061182" w:rsidP="005A438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วิธีการที่ผู้บริหารใช้ในการรับรู้สินทรัพย์ภาษีเงินได้รอการตัดบัญชีและประเมินข้อสมมติที่ใช้ในการประมาณการกำไรทางภาษีในอนาคตของผู้บริหาร</w:t>
            </w:r>
          </w:p>
          <w:p w14:paraId="102F0B56" w14:textId="77777777" w:rsidR="00061182" w:rsidRPr="00462884" w:rsidRDefault="00061182" w:rsidP="002D03A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7D29976" w14:textId="1E7AD57B" w:rsidR="00D83629" w:rsidRPr="00462884" w:rsidRDefault="00D83629" w:rsidP="005A438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ิจารณาความสมเหตุสมผลของประมาณการกำไรทางภาษีโดยการเปรียบเทียบประมาณการกำไรทางภาษีในอดีตกับผลการดำเนินงานที่เกิดขึ้นจริงและแผนการดำเนินงาน </w:t>
            </w:r>
            <w:r w:rsidR="00F30DF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ประเมินข้อสมมติที่ผู้บริหารใช้ โดยเปรียบเทียบกับแผนการดำเนินงานและแหล่งข้อมูลภายนอก</w:t>
            </w:r>
          </w:p>
          <w:p w14:paraId="21EBF659" w14:textId="77777777" w:rsidR="00462884" w:rsidRPr="00462884" w:rsidRDefault="00462884" w:rsidP="00462884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GB" w:eastAsia="en-US"/>
              </w:rPr>
            </w:pPr>
          </w:p>
          <w:p w14:paraId="695CA327" w14:textId="1F9696E1" w:rsidR="00462884" w:rsidRPr="00462884" w:rsidRDefault="00462884" w:rsidP="005A438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6288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ทดสอบการคำนวณ</w:t>
            </w:r>
          </w:p>
          <w:p w14:paraId="5D90FE5B" w14:textId="77777777" w:rsidR="00462884" w:rsidRPr="00462884" w:rsidRDefault="00462884" w:rsidP="003547B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GB" w:eastAsia="en-US"/>
              </w:rPr>
            </w:pPr>
          </w:p>
          <w:p w14:paraId="38BDA0E0" w14:textId="77777777" w:rsidR="00061182" w:rsidRPr="00462884" w:rsidRDefault="00061182" w:rsidP="005A438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BE7A25E" w14:textId="77777777" w:rsidR="00061182" w:rsidRPr="00BE4EDD" w:rsidRDefault="00061182" w:rsidP="00061182">
      <w:pPr>
        <w:pStyle w:val="Bo-Blankline"/>
        <w:rPr>
          <w:rFonts w:asciiTheme="majorBidi" w:eastAsia="Calibri" w:hAnsiTheme="majorBidi" w:cstheme="majorBidi"/>
          <w:sz w:val="30"/>
          <w:szCs w:val="30"/>
        </w:rPr>
      </w:pPr>
    </w:p>
    <w:p w14:paraId="6BAEAEEF" w14:textId="61C785A3" w:rsidR="00167B46" w:rsidRDefault="00167B46" w:rsidP="00167B4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06E5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110CD803" w14:textId="77777777" w:rsidR="000801DB" w:rsidRPr="000801DB" w:rsidRDefault="000801DB" w:rsidP="000801DB">
      <w:pPr>
        <w:spacing w:before="24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801DB">
        <w:rPr>
          <w:rFonts w:ascii="Angsana New" w:hAnsi="Angsana New"/>
          <w:sz w:val="30"/>
          <w:szCs w:val="30"/>
          <w:cs/>
        </w:rPr>
        <w:t>โดยมิได้แสดงความเห็นที่เปลี่ยนแปลงไป ข้าพเจ้าขอให้สังเกตเรื่องดังต่อไปนี้</w:t>
      </w:r>
    </w:p>
    <w:p w14:paraId="34C7B1C0" w14:textId="4A102AA2" w:rsidR="006F6871" w:rsidRPr="00EA3E89" w:rsidRDefault="000801DB" w:rsidP="005A438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before="240" w:line="240" w:lineRule="auto"/>
        <w:ind w:left="450" w:right="-43" w:hanging="450"/>
        <w:jc w:val="thaiDistribute"/>
        <w:rPr>
          <w:rFonts w:ascii="Angsana New" w:hAnsi="Angsana New"/>
          <w:sz w:val="30"/>
          <w:szCs w:val="30"/>
          <w:cs/>
        </w:rPr>
      </w:pPr>
      <w:r w:rsidRPr="00EA3E89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A32B81" w:rsidRPr="00EA3E89">
        <w:rPr>
          <w:rFonts w:ascii="Angsana New" w:hAnsi="Angsana New"/>
          <w:sz w:val="30"/>
          <w:szCs w:val="30"/>
          <w:lang w:val="en-US"/>
        </w:rPr>
        <w:t>3</w:t>
      </w:r>
      <w:r w:rsidRPr="00EA3E89">
        <w:rPr>
          <w:rFonts w:ascii="Angsana New" w:hAnsi="Angsana New"/>
          <w:sz w:val="30"/>
          <w:szCs w:val="30"/>
          <w:cs/>
        </w:rPr>
        <w:t>(ค) ซึ่งได้อธิบายถึงผลกระทบต่อกิจการจากการเปลี่ยนนโยบายการบัญชี</w:t>
      </w:r>
      <w:r w:rsidR="00852B91" w:rsidRPr="00EA3E89">
        <w:rPr>
          <w:rFonts w:ascii="Angsana New" w:hAnsi="Angsana New" w:hint="cs"/>
          <w:sz w:val="30"/>
          <w:szCs w:val="30"/>
          <w:cs/>
        </w:rPr>
        <w:t>บันทึกเงินลงทุน</w:t>
      </w:r>
      <w:r w:rsidR="002F6061" w:rsidRPr="00EA3E89">
        <w:rPr>
          <w:rFonts w:ascii="Angsana New" w:hAnsi="Angsana New" w:hint="cs"/>
          <w:sz w:val="30"/>
          <w:szCs w:val="30"/>
          <w:cs/>
        </w:rPr>
        <w:t>ในบริษัทย่อยและบริษัทร่วมในงบการเงินเฉพาะกิจการ</w:t>
      </w:r>
      <w:r w:rsidRPr="00EA3E89">
        <w:rPr>
          <w:rFonts w:ascii="Angsana New" w:hAnsi="Angsana New"/>
          <w:sz w:val="30"/>
          <w:szCs w:val="30"/>
          <w:cs/>
        </w:rPr>
        <w:t xml:space="preserve"> ตัวเลขเปรียบเทียบที่นำมาแสดงนี้นำมาจากงบการเงินที่ตรวจสอบแล้ว ณ วันที่ และสำหรับปี</w:t>
      </w:r>
      <w:r w:rsidRPr="00EA3E89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A32B81" w:rsidRPr="00EA3E89">
        <w:rPr>
          <w:rFonts w:ascii="Angsana New" w:hAnsi="Angsana New"/>
          <w:spacing w:val="4"/>
          <w:sz w:val="30"/>
          <w:szCs w:val="30"/>
        </w:rPr>
        <w:t>31</w:t>
      </w:r>
      <w:r w:rsidRPr="00EA3E89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A32B81" w:rsidRPr="00EA3E89">
        <w:rPr>
          <w:rFonts w:ascii="Angsana New" w:hAnsi="Angsana New"/>
          <w:spacing w:val="4"/>
          <w:sz w:val="30"/>
          <w:szCs w:val="30"/>
        </w:rPr>
        <w:t>2562</w:t>
      </w:r>
      <w:r w:rsidRPr="00EA3E89">
        <w:rPr>
          <w:rFonts w:ascii="Angsana New" w:hAnsi="Angsana New"/>
          <w:spacing w:val="4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และหลังจากปรับปรุงรายการตามที่ได้อธิบายไว้ในหมายเหตุประกอบงบการเงิน</w:t>
      </w:r>
      <w:r w:rsidRPr="00EA3E89">
        <w:rPr>
          <w:rFonts w:ascii="Angsana New" w:hAnsi="Angsana New"/>
          <w:sz w:val="30"/>
          <w:szCs w:val="30"/>
          <w:cs/>
        </w:rPr>
        <w:t xml:space="preserve">ข้อ </w:t>
      </w:r>
      <w:r w:rsidR="00295016" w:rsidRPr="00EA3E89">
        <w:rPr>
          <w:rFonts w:ascii="Angsana New" w:hAnsi="Angsana New"/>
          <w:sz w:val="30"/>
          <w:szCs w:val="30"/>
        </w:rPr>
        <w:t>3</w:t>
      </w:r>
      <w:r w:rsidRPr="00EA3E89">
        <w:rPr>
          <w:rFonts w:ascii="Angsana New" w:hAnsi="Angsana New"/>
          <w:sz w:val="30"/>
          <w:szCs w:val="30"/>
          <w:cs/>
        </w:rPr>
        <w:t>(ค)</w:t>
      </w:r>
    </w:p>
    <w:p w14:paraId="11382DDC" w14:textId="77777777" w:rsidR="006F6871" w:rsidRDefault="006F6871">
      <w:pPr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6BFAD13D" w14:textId="41147DF1" w:rsidR="000801DB" w:rsidRDefault="000801DB" w:rsidP="005A438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before="240" w:line="240" w:lineRule="auto"/>
        <w:ind w:left="450" w:right="-43" w:hanging="450"/>
        <w:jc w:val="thaiDistribute"/>
        <w:rPr>
          <w:rFonts w:ascii="Angsana New" w:hAnsi="Angsana New"/>
          <w:sz w:val="30"/>
          <w:szCs w:val="30"/>
        </w:rPr>
      </w:pPr>
      <w:r w:rsidRPr="002F6061">
        <w:rPr>
          <w:rFonts w:ascii="Angsana New" w:hAnsi="Angsana New"/>
          <w:sz w:val="30"/>
          <w:szCs w:val="30"/>
          <w:cs/>
        </w:rPr>
        <w:lastRenderedPageBreak/>
        <w:t>ข้าพเจ้า</w:t>
      </w:r>
      <w:r w:rsidRPr="000801DB">
        <w:rPr>
          <w:rFonts w:ascii="Angsana New" w:hAnsi="Angsana New"/>
          <w:sz w:val="30"/>
          <w:szCs w:val="30"/>
          <w:cs/>
        </w:rPr>
        <w:t xml:space="preserve">ขอให้สังเกตหมายเหตุประกอบงบการเงินข้อ </w:t>
      </w:r>
      <w:r w:rsidR="00457E5D">
        <w:rPr>
          <w:rFonts w:ascii="Angsana New" w:hAnsi="Angsana New"/>
          <w:sz w:val="30"/>
          <w:szCs w:val="30"/>
        </w:rPr>
        <w:t>38</w:t>
      </w:r>
      <w:r w:rsidR="00CA7B2E" w:rsidRPr="00684D47">
        <w:rPr>
          <w:rFonts w:ascii="Angsana New" w:hAnsi="Angsana New"/>
          <w:sz w:val="30"/>
          <w:szCs w:val="30"/>
          <w:cs/>
        </w:rPr>
        <w:t>(</w:t>
      </w:r>
      <w:r w:rsidR="00CA7B2E" w:rsidRPr="00684D47">
        <w:rPr>
          <w:rFonts w:ascii="Angsana New" w:hAnsi="Angsana New"/>
          <w:sz w:val="30"/>
          <w:szCs w:val="30"/>
        </w:rPr>
        <w:t>2</w:t>
      </w:r>
      <w:r w:rsidR="00CA7B2E" w:rsidRPr="00684D47">
        <w:rPr>
          <w:rFonts w:ascii="Angsana New" w:hAnsi="Angsana New"/>
          <w:sz w:val="30"/>
          <w:szCs w:val="30"/>
          <w:cs/>
        </w:rPr>
        <w:t xml:space="preserve">) และ </w:t>
      </w:r>
      <w:r w:rsidR="00CA7B2E" w:rsidRPr="00684D47">
        <w:rPr>
          <w:rFonts w:ascii="Angsana New" w:hAnsi="Angsana New"/>
          <w:sz w:val="30"/>
          <w:szCs w:val="30"/>
        </w:rPr>
        <w:t>38</w:t>
      </w:r>
      <w:r w:rsidR="00CA7B2E" w:rsidRPr="00684D47">
        <w:rPr>
          <w:rFonts w:ascii="Angsana New" w:hAnsi="Angsana New"/>
          <w:sz w:val="30"/>
          <w:szCs w:val="30"/>
          <w:cs/>
        </w:rPr>
        <w:t>(</w:t>
      </w:r>
      <w:r w:rsidR="00CA7B2E" w:rsidRPr="00684D47">
        <w:rPr>
          <w:rFonts w:ascii="Angsana New" w:hAnsi="Angsana New"/>
          <w:sz w:val="30"/>
          <w:szCs w:val="30"/>
        </w:rPr>
        <w:t>4</w:t>
      </w:r>
      <w:r w:rsidR="00CA7B2E" w:rsidRPr="00684D47">
        <w:rPr>
          <w:rFonts w:ascii="Angsana New" w:hAnsi="Angsana New"/>
          <w:sz w:val="30"/>
          <w:szCs w:val="30"/>
          <w:cs/>
        </w:rPr>
        <w:t xml:space="preserve">) ถึง </w:t>
      </w:r>
      <w:r w:rsidR="00CA7B2E" w:rsidRPr="00684D47">
        <w:rPr>
          <w:rFonts w:ascii="Angsana New" w:hAnsi="Angsana New"/>
          <w:sz w:val="30"/>
          <w:szCs w:val="30"/>
        </w:rPr>
        <w:t>38</w:t>
      </w:r>
      <w:r w:rsidR="00CA7B2E" w:rsidRPr="00684D47">
        <w:rPr>
          <w:rFonts w:ascii="Angsana New" w:hAnsi="Angsana New"/>
          <w:sz w:val="30"/>
          <w:szCs w:val="30"/>
          <w:cs/>
        </w:rPr>
        <w:t>(</w:t>
      </w:r>
      <w:r w:rsidR="00CA7B2E" w:rsidRPr="00684D47">
        <w:rPr>
          <w:rFonts w:ascii="Angsana New" w:hAnsi="Angsana New"/>
          <w:sz w:val="30"/>
          <w:szCs w:val="30"/>
        </w:rPr>
        <w:t>7</w:t>
      </w:r>
      <w:r w:rsidR="00CA7B2E" w:rsidRPr="00684D47">
        <w:rPr>
          <w:rFonts w:ascii="Angsana New" w:hAnsi="Angsana New"/>
          <w:sz w:val="30"/>
          <w:szCs w:val="30"/>
          <w:cs/>
        </w:rPr>
        <w:t xml:space="preserve">) </w:t>
      </w:r>
      <w:r w:rsidRPr="000801DB">
        <w:rPr>
          <w:rFonts w:ascii="Angsana New" w:hAnsi="Angsana New"/>
          <w:sz w:val="30"/>
          <w:szCs w:val="30"/>
          <w:cs/>
        </w:rPr>
        <w:t>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63C665EE" w14:textId="5BF4580D" w:rsidR="00B30988" w:rsidRPr="00B30988" w:rsidRDefault="00B30988" w:rsidP="00EA3E89">
      <w:pPr>
        <w:spacing w:before="240" w:line="240" w:lineRule="auto"/>
        <w:ind w:left="900" w:right="-43" w:hanging="450"/>
        <w:jc w:val="thaiDistribute"/>
        <w:rPr>
          <w:rFonts w:ascii="Angsana New" w:hAnsi="Angsana New"/>
          <w:sz w:val="30"/>
          <w:szCs w:val="30"/>
        </w:rPr>
      </w:pPr>
      <w:r w:rsidRPr="00B30988">
        <w:rPr>
          <w:rFonts w:ascii="Angsana New" w:hAnsi="Angsana New"/>
          <w:sz w:val="30"/>
          <w:szCs w:val="30"/>
        </w:rPr>
        <w:t>1)</w:t>
      </w:r>
      <w:r w:rsidRPr="00B30988">
        <w:rPr>
          <w:rFonts w:ascii="Angsana New" w:hAnsi="Angsana New"/>
          <w:sz w:val="30"/>
          <w:szCs w:val="30"/>
        </w:rPr>
        <w:tab/>
      </w:r>
      <w:r w:rsidRPr="00EA3E89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 w:rsidRPr="00EA3E89">
        <w:rPr>
          <w:rFonts w:ascii="Angsana New" w:hAnsi="Angsana New"/>
          <w:sz w:val="30"/>
          <w:szCs w:val="30"/>
          <w:lang w:val="x-none" w:eastAsia="x-none"/>
        </w:rPr>
        <w:t>2</w:t>
      </w:r>
      <w:r w:rsidRPr="00EA3E89">
        <w:rPr>
          <w:rFonts w:ascii="Angsana New" w:hAnsi="Angsana New"/>
          <w:sz w:val="30"/>
          <w:szCs w:val="30"/>
          <w:cs/>
          <w:lang w:val="x-none" w:eastAsia="x-none"/>
        </w:rPr>
        <w:t xml:space="preserve"> สิงหาคม </w:t>
      </w:r>
      <w:r w:rsidRPr="00EA3E89">
        <w:rPr>
          <w:rFonts w:ascii="Angsana New" w:hAnsi="Angsana New"/>
          <w:sz w:val="30"/>
          <w:szCs w:val="30"/>
          <w:lang w:val="x-none" w:eastAsia="x-none"/>
        </w:rPr>
        <w:t>2562</w:t>
      </w:r>
      <w:r w:rsidRPr="00EA3E89">
        <w:rPr>
          <w:rFonts w:ascii="Angsana New" w:hAnsi="Angsana New"/>
          <w:sz w:val="30"/>
          <w:szCs w:val="30"/>
          <w:cs/>
          <w:lang w:val="x-none" w:eastAsia="x-none"/>
        </w:rPr>
        <w:t xml:space="preserve"> ศาลแพ่งมีคำพิพากษาในคดีหมายเลขดำที่ สว.</w:t>
      </w:r>
      <w:r w:rsidRPr="00EA3E89">
        <w:rPr>
          <w:rFonts w:ascii="Angsana New" w:hAnsi="Angsana New"/>
          <w:sz w:val="30"/>
          <w:szCs w:val="30"/>
          <w:lang w:val="x-none" w:eastAsia="x-none"/>
        </w:rPr>
        <w:t>5/2559</w:t>
      </w:r>
      <w:r w:rsidRPr="00EA3E89">
        <w:rPr>
          <w:rFonts w:ascii="Angsana New" w:hAnsi="Angsana New"/>
          <w:sz w:val="30"/>
          <w:szCs w:val="30"/>
          <w:cs/>
          <w:lang w:val="x-none" w:eastAsia="x-none"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Pr="00EA3E89">
        <w:rPr>
          <w:rFonts w:ascii="Angsana New" w:hAnsi="Angsana New"/>
          <w:sz w:val="30"/>
          <w:szCs w:val="30"/>
          <w:lang w:val="x-none" w:eastAsia="x-none"/>
        </w:rPr>
        <w:t>1,603</w:t>
      </w:r>
      <w:r w:rsidRPr="00EA3E89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 พร้อมดอกเบี้ยอัตราร้อยละ </w:t>
      </w:r>
      <w:r w:rsidRPr="00EA3E89">
        <w:rPr>
          <w:rFonts w:ascii="Angsana New" w:hAnsi="Angsana New"/>
          <w:sz w:val="30"/>
          <w:szCs w:val="30"/>
          <w:lang w:val="x-none" w:eastAsia="x-none"/>
        </w:rPr>
        <w:t>7.5</w:t>
      </w:r>
      <w:r w:rsidRPr="00EA3E89">
        <w:rPr>
          <w:rFonts w:ascii="Angsana New" w:hAnsi="Angsana New"/>
          <w:sz w:val="30"/>
          <w:szCs w:val="30"/>
          <w:cs/>
          <w:lang w:val="x-none" w:eastAsia="x-none"/>
        </w:rPr>
        <w:t xml:space="preserve"> ต่อปี นับแต่วันที่</w:t>
      </w:r>
      <w:r w:rsidRPr="00EA3E89">
        <w:rPr>
          <w:rFonts w:ascii="Angsana New" w:hAnsi="Angsana New"/>
          <w:spacing w:val="8"/>
          <w:sz w:val="30"/>
          <w:szCs w:val="30"/>
          <w:cs/>
          <w:lang w:val="x-none" w:eastAsia="x-none"/>
        </w:rPr>
        <w:t>ทราบผลการรังวัด จนกว่าจะชำระเสร็จ บริษัทได้ยื่นอุทธรณ์พร้อมคำร้องขอทุเลาการบังคับคดีเมื่อวันที่</w:t>
      </w:r>
      <w:r w:rsidRPr="00EA3E8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EA3E89">
        <w:rPr>
          <w:rFonts w:ascii="Angsana New" w:hAnsi="Angsana New"/>
          <w:sz w:val="30"/>
          <w:szCs w:val="30"/>
          <w:lang w:val="x-none" w:eastAsia="x-none"/>
        </w:rPr>
        <w:t>3</w:t>
      </w:r>
      <w:r w:rsidRPr="00EA3E89">
        <w:rPr>
          <w:rFonts w:ascii="Angsana New" w:hAnsi="Angsana New"/>
          <w:sz w:val="30"/>
          <w:szCs w:val="30"/>
          <w:cs/>
          <w:lang w:val="x-none" w:eastAsia="x-none"/>
        </w:rPr>
        <w:t xml:space="preserve"> ธันวาคม </w:t>
      </w:r>
      <w:r w:rsidRPr="00EA3E89">
        <w:rPr>
          <w:rFonts w:ascii="Angsana New" w:hAnsi="Angsana New"/>
          <w:sz w:val="30"/>
          <w:szCs w:val="30"/>
          <w:lang w:val="x-none" w:eastAsia="x-none"/>
        </w:rPr>
        <w:t>2562</w:t>
      </w:r>
      <w:r w:rsidRPr="00EA3E89">
        <w:rPr>
          <w:rFonts w:ascii="Angsana New" w:hAnsi="Angsana New"/>
          <w:sz w:val="30"/>
          <w:szCs w:val="30"/>
          <w:cs/>
          <w:lang w:val="x-none" w:eastAsia="x-none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Pr="00EA3E89">
        <w:rPr>
          <w:rFonts w:ascii="Angsana New" w:hAnsi="Angsana New"/>
          <w:sz w:val="30"/>
          <w:szCs w:val="30"/>
          <w:lang w:val="x-none" w:eastAsia="x-none"/>
        </w:rPr>
        <w:t>22</w:t>
      </w:r>
      <w:r w:rsidRPr="00EA3E89">
        <w:rPr>
          <w:rFonts w:ascii="Angsana New" w:hAnsi="Angsana New"/>
          <w:sz w:val="30"/>
          <w:szCs w:val="30"/>
          <w:cs/>
          <w:lang w:val="x-none" w:eastAsia="x-none"/>
        </w:rPr>
        <w:t xml:space="preserve"> กันยายน </w:t>
      </w:r>
      <w:r w:rsidRPr="00EA3E89">
        <w:rPr>
          <w:rFonts w:ascii="Angsana New" w:hAnsi="Angsana New"/>
          <w:sz w:val="30"/>
          <w:szCs w:val="30"/>
          <w:lang w:val="x-none" w:eastAsia="x-none"/>
        </w:rPr>
        <w:t>2563</w:t>
      </w:r>
      <w:r w:rsidRPr="00EA3E89">
        <w:rPr>
          <w:rFonts w:ascii="Angsana New" w:hAnsi="Angsana New"/>
          <w:sz w:val="30"/>
          <w:szCs w:val="30"/>
          <w:cs/>
          <w:lang w:val="x-none" w:eastAsia="x-none"/>
        </w:rPr>
        <w:t xml:space="preserve"> แต่มีการเลื่อนนัดฟังคำพิพากษาศาลอุทธรณ์เนื่องจากคดีอยู่ระหว่างไกล่เกลี่ยในชั้นอุทธรณ์</w:t>
      </w:r>
    </w:p>
    <w:p w14:paraId="4D4137EC" w14:textId="66FE262B" w:rsidR="00B30988" w:rsidRPr="009D72C5" w:rsidRDefault="00B30988" w:rsidP="00EA3E89">
      <w:pPr>
        <w:tabs>
          <w:tab w:val="left" w:pos="900"/>
        </w:tabs>
        <w:spacing w:before="240" w:line="240" w:lineRule="auto"/>
        <w:ind w:left="900" w:right="-43" w:hanging="450"/>
        <w:jc w:val="thaiDistribute"/>
        <w:rPr>
          <w:rFonts w:ascii="Angsana New" w:hAnsi="Angsana New"/>
          <w:sz w:val="30"/>
          <w:szCs w:val="30"/>
        </w:rPr>
      </w:pPr>
      <w:r w:rsidRPr="00B30988">
        <w:rPr>
          <w:rFonts w:ascii="Angsana New" w:hAnsi="Angsana New"/>
          <w:sz w:val="30"/>
          <w:szCs w:val="30"/>
        </w:rPr>
        <w:t>2)</w:t>
      </w:r>
      <w:r w:rsidRPr="00B30988">
        <w:rPr>
          <w:rFonts w:ascii="Angsana New" w:hAnsi="Angsana New"/>
          <w:sz w:val="30"/>
          <w:szCs w:val="30"/>
        </w:rPr>
        <w:tab/>
      </w:r>
      <w:r w:rsidRPr="00B3098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30988">
        <w:rPr>
          <w:rFonts w:ascii="Angsana New" w:hAnsi="Angsana New"/>
          <w:sz w:val="30"/>
          <w:szCs w:val="30"/>
        </w:rPr>
        <w:t>13</w:t>
      </w:r>
      <w:r w:rsidRPr="00B3098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30988">
        <w:rPr>
          <w:rFonts w:ascii="Angsana New" w:hAnsi="Angsana New"/>
          <w:sz w:val="30"/>
          <w:szCs w:val="30"/>
        </w:rPr>
        <w:t>2562</w:t>
      </w:r>
      <w:r w:rsidRPr="00B30988">
        <w:rPr>
          <w:rFonts w:ascii="Angsana New" w:hAnsi="Angsana New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B30988">
        <w:rPr>
          <w:rFonts w:ascii="Angsana New" w:hAnsi="Angsana New"/>
          <w:sz w:val="30"/>
          <w:szCs w:val="30"/>
        </w:rPr>
        <w:t>4/2559</w:t>
      </w:r>
      <w:r w:rsidRPr="00B30988">
        <w:rPr>
          <w:rFonts w:ascii="Angsana New" w:hAnsi="Angsana New"/>
          <w:sz w:val="30"/>
          <w:szCs w:val="30"/>
          <w:cs/>
        </w:rPr>
        <w:t xml:space="preserve"> คดีหมายเลขดำที่ สว.</w:t>
      </w:r>
      <w:r w:rsidRPr="00B30988">
        <w:rPr>
          <w:rFonts w:ascii="Angsana New" w:hAnsi="Angsana New"/>
          <w:sz w:val="30"/>
          <w:szCs w:val="30"/>
        </w:rPr>
        <w:t>6/2559</w:t>
      </w:r>
      <w:r w:rsidRPr="00B30988">
        <w:rPr>
          <w:rFonts w:ascii="Angsana New" w:hAnsi="Angsana New"/>
          <w:sz w:val="30"/>
          <w:szCs w:val="30"/>
          <w:cs/>
        </w:rPr>
        <w:t xml:space="preserve"> และคดีหมายเลขดำที่ สว.</w:t>
      </w:r>
      <w:r w:rsidRPr="00B30988">
        <w:rPr>
          <w:rFonts w:ascii="Angsana New" w:hAnsi="Angsana New"/>
          <w:sz w:val="30"/>
          <w:szCs w:val="30"/>
        </w:rPr>
        <w:t>1/2560</w:t>
      </w:r>
      <w:r w:rsidRPr="00B30988">
        <w:rPr>
          <w:rFonts w:ascii="Angsana New" w:hAnsi="Angsana New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ให้บริษัทชำระค่าเสียหายเป็นจำนวนเงินรวม </w:t>
      </w:r>
      <w:r w:rsidRPr="00B30988">
        <w:rPr>
          <w:rFonts w:ascii="Angsana New" w:hAnsi="Angsana New"/>
          <w:sz w:val="30"/>
          <w:szCs w:val="30"/>
        </w:rPr>
        <w:t>4,688</w:t>
      </w:r>
      <w:r w:rsidRPr="00B30988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Pr="00B30988">
        <w:rPr>
          <w:rFonts w:ascii="Angsana New" w:hAnsi="Angsana New"/>
          <w:sz w:val="30"/>
          <w:szCs w:val="30"/>
        </w:rPr>
        <w:t>7.5</w:t>
      </w:r>
      <w:r w:rsidRPr="00B30988">
        <w:rPr>
          <w:rFonts w:ascii="Angsana New" w:hAnsi="Angsana New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ในวันที่ </w:t>
      </w:r>
      <w:r w:rsidRPr="00B30988">
        <w:rPr>
          <w:rFonts w:ascii="Angsana New" w:hAnsi="Angsana New"/>
          <w:sz w:val="30"/>
          <w:szCs w:val="30"/>
        </w:rPr>
        <w:t>8</w:t>
      </w:r>
      <w:r w:rsidRPr="00B30988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B30988">
        <w:rPr>
          <w:rFonts w:ascii="Angsana New" w:hAnsi="Angsana New"/>
          <w:sz w:val="30"/>
          <w:szCs w:val="30"/>
        </w:rPr>
        <w:t>2563</w:t>
      </w:r>
      <w:r w:rsidRPr="00B30988">
        <w:rPr>
          <w:rFonts w:ascii="Angsana New" w:hAnsi="Angsana New"/>
          <w:sz w:val="30"/>
          <w:szCs w:val="30"/>
          <w:cs/>
        </w:rPr>
        <w:t xml:space="preserve"> บริษัทได้ยื่นอุทธรณ์และคำร้องขอทุเลาการบังคับคดีในคดีหมายเลขดำที่ สว.</w:t>
      </w:r>
      <w:r w:rsidRPr="00B30988">
        <w:rPr>
          <w:rFonts w:ascii="Angsana New" w:hAnsi="Angsana New"/>
          <w:sz w:val="30"/>
          <w:szCs w:val="30"/>
        </w:rPr>
        <w:t>4/2559</w:t>
      </w:r>
      <w:r w:rsidRPr="00B30988">
        <w:rPr>
          <w:rFonts w:ascii="Angsana New" w:hAnsi="Angsana New"/>
          <w:sz w:val="30"/>
          <w:szCs w:val="30"/>
          <w:cs/>
        </w:rPr>
        <w:t xml:space="preserve"> และคดีหมายเลขดำที่ สว.</w:t>
      </w:r>
      <w:r w:rsidRPr="00B30988">
        <w:rPr>
          <w:rFonts w:ascii="Angsana New" w:hAnsi="Angsana New"/>
          <w:sz w:val="30"/>
          <w:szCs w:val="30"/>
        </w:rPr>
        <w:t>6/2559</w:t>
      </w:r>
      <w:r w:rsidRPr="00B30988">
        <w:rPr>
          <w:rFonts w:ascii="Angsana New" w:hAnsi="Angsana New"/>
          <w:sz w:val="30"/>
          <w:szCs w:val="30"/>
          <w:cs/>
        </w:rPr>
        <w:t xml:space="preserve"> </w:t>
      </w:r>
      <w:r w:rsidRPr="00EA3E89">
        <w:rPr>
          <w:rFonts w:ascii="Angsana New" w:hAnsi="Angsana New"/>
          <w:spacing w:val="4"/>
          <w:sz w:val="30"/>
          <w:szCs w:val="30"/>
          <w:cs/>
        </w:rPr>
        <w:t>ส่วนคดีหมายเลขดำที่ สว.</w:t>
      </w:r>
      <w:r w:rsidRPr="00EA3E89">
        <w:rPr>
          <w:rFonts w:ascii="Angsana New" w:hAnsi="Angsana New"/>
          <w:spacing w:val="4"/>
          <w:sz w:val="30"/>
          <w:szCs w:val="30"/>
        </w:rPr>
        <w:t>1/2560</w:t>
      </w:r>
      <w:r w:rsidRPr="00EA3E89">
        <w:rPr>
          <w:rFonts w:ascii="Angsana New" w:hAnsi="Angsana New"/>
          <w:spacing w:val="4"/>
          <w:sz w:val="30"/>
          <w:szCs w:val="30"/>
          <w:cs/>
        </w:rPr>
        <w:t xml:space="preserve"> บริษัทได้ยื่นอุทธรณ์และคำร้องขอทุเลาการบังคับคดีในชั้นอุทธรณ์เมื่อ</w:t>
      </w:r>
      <w:r w:rsidRPr="00B30988">
        <w:rPr>
          <w:rFonts w:ascii="Angsana New" w:hAnsi="Angsana New"/>
          <w:sz w:val="30"/>
          <w:szCs w:val="30"/>
          <w:cs/>
        </w:rPr>
        <w:t xml:space="preserve">วันที่ </w:t>
      </w:r>
      <w:r w:rsidRPr="00B30988">
        <w:rPr>
          <w:rFonts w:ascii="Angsana New" w:hAnsi="Angsana New"/>
          <w:sz w:val="30"/>
          <w:szCs w:val="30"/>
        </w:rPr>
        <w:t>5</w:t>
      </w:r>
      <w:r w:rsidRPr="00B3098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9D72C5">
        <w:rPr>
          <w:rFonts w:ascii="Angsana New" w:hAnsi="Angsana New"/>
          <w:sz w:val="30"/>
          <w:szCs w:val="30"/>
        </w:rPr>
        <w:t>2563</w:t>
      </w:r>
      <w:r w:rsidRPr="009D72C5">
        <w:rPr>
          <w:rFonts w:ascii="Angsana New" w:hAnsi="Angsana New"/>
          <w:sz w:val="30"/>
          <w:szCs w:val="30"/>
          <w:cs/>
        </w:rPr>
        <w:t xml:space="preserve"> </w:t>
      </w:r>
      <w:r w:rsidR="00CA7B2E" w:rsidRPr="009D72C5">
        <w:rPr>
          <w:rFonts w:ascii="Angsana New" w:hAnsi="Angsana New" w:hint="cs"/>
          <w:sz w:val="30"/>
          <w:szCs w:val="30"/>
          <w:cs/>
        </w:rPr>
        <w:t>บริษัทได้รับหมายนัดฟังคำพิพากษาหรือคำสั่งในวันที่</w:t>
      </w:r>
      <w:r w:rsidR="00CA7B2E" w:rsidRPr="009D72C5">
        <w:rPr>
          <w:rFonts w:ascii="Angsana New" w:hAnsi="Angsana New"/>
          <w:sz w:val="30"/>
          <w:szCs w:val="30"/>
        </w:rPr>
        <w:t xml:space="preserve"> 27 </w:t>
      </w:r>
      <w:r w:rsidR="00CA7B2E" w:rsidRPr="009D72C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A7B2E" w:rsidRPr="009D72C5">
        <w:rPr>
          <w:rFonts w:ascii="Angsana New" w:hAnsi="Angsana New"/>
          <w:sz w:val="30"/>
          <w:szCs w:val="30"/>
          <w:lang w:val="en-US"/>
        </w:rPr>
        <w:t xml:space="preserve">2564 </w:t>
      </w:r>
      <w:r w:rsidR="00CA7B2E" w:rsidRPr="009D72C5">
        <w:rPr>
          <w:rFonts w:ascii="Angsana New" w:hAnsi="Angsana New"/>
          <w:sz w:val="30"/>
          <w:szCs w:val="30"/>
          <w:cs/>
        </w:rPr>
        <w:t>คดีทั้งหมดอยู่ระหว่างการพิจารณาของศาลอุทธรณ์</w:t>
      </w:r>
    </w:p>
    <w:p w14:paraId="68DFE239" w14:textId="0AE51D48" w:rsidR="00B30988" w:rsidRPr="009D72C5" w:rsidRDefault="00B30988" w:rsidP="009D72C5">
      <w:pPr>
        <w:tabs>
          <w:tab w:val="left" w:pos="900"/>
        </w:tabs>
        <w:spacing w:before="240" w:line="240" w:lineRule="auto"/>
        <w:ind w:left="900" w:right="-43" w:hanging="450"/>
        <w:jc w:val="thaiDistribute"/>
        <w:rPr>
          <w:rFonts w:ascii="Angsana New" w:hAnsi="Angsana New"/>
          <w:sz w:val="30"/>
          <w:szCs w:val="30"/>
        </w:rPr>
      </w:pPr>
      <w:r w:rsidRPr="009D72C5">
        <w:rPr>
          <w:rFonts w:ascii="Angsana New" w:hAnsi="Angsana New"/>
          <w:sz w:val="30"/>
          <w:szCs w:val="30"/>
        </w:rPr>
        <w:t>3)</w:t>
      </w:r>
      <w:r w:rsidRPr="009D72C5">
        <w:rPr>
          <w:rFonts w:ascii="Angsana New" w:hAnsi="Angsana New"/>
          <w:sz w:val="30"/>
          <w:szCs w:val="30"/>
        </w:rPr>
        <w:tab/>
      </w:r>
      <w:r w:rsidRPr="009D72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D72C5">
        <w:rPr>
          <w:rFonts w:ascii="Angsana New" w:hAnsi="Angsana New"/>
          <w:sz w:val="30"/>
          <w:szCs w:val="30"/>
        </w:rPr>
        <w:t>24</w:t>
      </w:r>
      <w:r w:rsidRPr="009D72C5">
        <w:rPr>
          <w:rFonts w:ascii="Angsana New" w:hAnsi="Angsana New"/>
          <w:sz w:val="30"/>
          <w:szCs w:val="30"/>
          <w:cs/>
        </w:rPr>
        <w:t xml:space="preserve"> มีนาคม </w:t>
      </w:r>
      <w:r w:rsidRPr="009D72C5">
        <w:rPr>
          <w:rFonts w:ascii="Angsana New" w:hAnsi="Angsana New"/>
          <w:sz w:val="30"/>
          <w:szCs w:val="30"/>
        </w:rPr>
        <w:t>2563</w:t>
      </w:r>
      <w:r w:rsidRPr="009D72C5">
        <w:rPr>
          <w:rFonts w:ascii="Angsana New" w:hAnsi="Angsana New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9D72C5">
        <w:rPr>
          <w:rFonts w:ascii="Angsana New" w:hAnsi="Angsana New"/>
          <w:sz w:val="30"/>
          <w:szCs w:val="30"/>
        </w:rPr>
        <w:t>2/2561</w:t>
      </w:r>
      <w:r w:rsidRPr="009D72C5">
        <w:rPr>
          <w:rFonts w:ascii="Angsana New" w:hAnsi="Angsana New"/>
          <w:sz w:val="30"/>
          <w:szCs w:val="30"/>
          <w:cs/>
        </w:rPr>
        <w:t xml:space="preserve"> เรื่องการทำเหมืองแร่หินดินดานในพื้นที่ซึ่งยังไม่ได้รับประทานบัตร โดยสั่งให้บริษัทนำเอาแร่หินดินดานไปถมกลับคืนยังพื้นที่เดิมที่ทำเหมืองแร่ไปโดยผิดกฎหมาย พร้อมทำการฟื้นฟูสภาพพื้นที่ที่ทำเหมืองแร่เอาแร่ไปกลับคืนดังเดิม หรือ ให้ชำระค่าเสียหายเป็นราคาแร่และค่าภาคหลวงจำนวนเงินรวม </w:t>
      </w:r>
      <w:r w:rsidRPr="009D72C5">
        <w:rPr>
          <w:rFonts w:ascii="Angsana New" w:hAnsi="Angsana New"/>
          <w:sz w:val="30"/>
          <w:szCs w:val="30"/>
        </w:rPr>
        <w:t>67</w:t>
      </w:r>
      <w:r w:rsidRPr="009D72C5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Pr="009D72C5">
        <w:rPr>
          <w:rFonts w:ascii="Angsana New" w:hAnsi="Angsana New"/>
          <w:sz w:val="30"/>
          <w:szCs w:val="30"/>
        </w:rPr>
        <w:t>7.5</w:t>
      </w:r>
      <w:r w:rsidRPr="009D72C5">
        <w:rPr>
          <w:rFonts w:ascii="Angsana New" w:hAnsi="Angsana New"/>
          <w:sz w:val="30"/>
          <w:szCs w:val="30"/>
          <w:cs/>
        </w:rPr>
        <w:t xml:space="preserve"> ต่อปี นับแต่วันที่ทำละเมิด จนกว่าจะชำระเสร็จ บริษัทได้ยื่นอุทธรณ์และคำร้องขอทุเลาการบังคับคดีเมื่อวันที่ </w:t>
      </w:r>
      <w:r w:rsidRPr="009D72C5">
        <w:rPr>
          <w:rFonts w:ascii="Angsana New" w:hAnsi="Angsana New"/>
          <w:sz w:val="30"/>
          <w:szCs w:val="30"/>
        </w:rPr>
        <w:t>19</w:t>
      </w:r>
      <w:r w:rsidRPr="009D72C5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9D72C5">
        <w:rPr>
          <w:rFonts w:ascii="Angsana New" w:hAnsi="Angsana New"/>
          <w:spacing w:val="8"/>
          <w:sz w:val="30"/>
          <w:szCs w:val="30"/>
        </w:rPr>
        <w:t>2563</w:t>
      </w:r>
      <w:r w:rsidRPr="009D72C5">
        <w:rPr>
          <w:rFonts w:ascii="Angsana New" w:hAnsi="Angsana New"/>
          <w:spacing w:val="8"/>
          <w:sz w:val="30"/>
          <w:szCs w:val="30"/>
          <w:cs/>
        </w:rPr>
        <w:t xml:space="preserve"> คดีอยู่ระหว่างการพิจารณาของศาลอุทธรณ์</w:t>
      </w:r>
      <w:r w:rsidR="0002583C" w:rsidRPr="009D72C5">
        <w:rPr>
          <w:rFonts w:ascii="Angsana New" w:hAnsi="Angsana New" w:hint="cs"/>
          <w:spacing w:val="8"/>
          <w:sz w:val="30"/>
          <w:szCs w:val="30"/>
          <w:cs/>
        </w:rPr>
        <w:t xml:space="preserve"> บริษัทได้รับหมายนัดฟังคำพิพากษาหรือคำสั่งในวันที่</w:t>
      </w:r>
      <w:r w:rsidR="0002583C" w:rsidRPr="009D72C5">
        <w:rPr>
          <w:rFonts w:ascii="Angsana New" w:hAnsi="Angsana New"/>
          <w:sz w:val="30"/>
          <w:szCs w:val="30"/>
        </w:rPr>
        <w:t xml:space="preserve"> 20 </w:t>
      </w:r>
      <w:r w:rsidR="0002583C" w:rsidRPr="009D72C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2583C" w:rsidRPr="009D72C5">
        <w:rPr>
          <w:rFonts w:ascii="Angsana New" w:hAnsi="Angsana New"/>
          <w:sz w:val="30"/>
          <w:szCs w:val="30"/>
        </w:rPr>
        <w:t>2564</w:t>
      </w:r>
    </w:p>
    <w:p w14:paraId="5C7AA136" w14:textId="4A133FE3" w:rsidR="00E12CC5" w:rsidRPr="00E12CC5" w:rsidRDefault="007D6FAB" w:rsidP="00E12CC5">
      <w:pPr>
        <w:spacing w:before="240"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33613D">
        <w:rPr>
          <w:rFonts w:ascii="Angsana New" w:hAnsi="Angsana New"/>
          <w:spacing w:val="-4"/>
          <w:sz w:val="30"/>
          <w:szCs w:val="30"/>
          <w:cs/>
        </w:rPr>
        <w:t xml:space="preserve"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 </w:t>
      </w:r>
      <w:r w:rsidR="00E12CC5">
        <w:br w:type="page"/>
      </w:r>
    </w:p>
    <w:p w14:paraId="6787866E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  <w:r w:rsidRPr="007444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53D26CA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10CC5" w14:textId="28C93DC4" w:rsidR="006F6871" w:rsidRDefault="00061182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B53584D" w14:textId="77777777" w:rsidR="00325D99" w:rsidRPr="006F6871" w:rsidRDefault="00325D99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6D83C54B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7334C561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DC772" w14:textId="17278E3D" w:rsidR="007257D5" w:rsidRDefault="00061182" w:rsidP="002E23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C494D5" w14:textId="77777777" w:rsidR="00CB3624" w:rsidRDefault="00CB3624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5E6F7" w14:textId="781D86AD" w:rsidR="00CE627C" w:rsidRPr="00CE627C" w:rsidRDefault="00CE627C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E627C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A5E63" w14:textId="77777777" w:rsidR="00CE627C" w:rsidRPr="00744476" w:rsidRDefault="00CE627C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A43A879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7444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0A2FFC1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83A41C5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F9CDF4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ECF23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73D4A6E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9A6A391" w14:textId="4F2B2AEF" w:rsidR="00F82D19" w:rsidRPr="00F82D19" w:rsidRDefault="00061182" w:rsidP="00F82D1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4447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F82D19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9F7F255" w14:textId="5CF3A24F" w:rsidR="00061182" w:rsidRPr="00744476" w:rsidRDefault="00061182" w:rsidP="000611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8188118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5D0D99C" w14:textId="5FE7F525" w:rsidR="006F6871" w:rsidRDefault="00061182" w:rsidP="006F687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44476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B46C6C" w14:textId="77777777" w:rsidR="00185D13" w:rsidRDefault="00185D13" w:rsidP="006F687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5D1036" w14:textId="60B69CF0"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C43A1C4" w14:textId="77777777" w:rsidR="00061182" w:rsidRPr="00744476" w:rsidRDefault="00061182" w:rsidP="005A4383">
      <w:pPr>
        <w:numPr>
          <w:ilvl w:val="0"/>
          <w:numId w:val="13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44476">
        <w:rPr>
          <w:rFonts w:asciiTheme="majorBidi" w:hAnsiTheme="majorBidi" w:cstheme="majorBidi"/>
          <w:sz w:val="30"/>
          <w:szCs w:val="30"/>
          <w:cs/>
        </w:rPr>
        <w:t>รวมและ          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44476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9A18DE2" w14:textId="77777777" w:rsidR="00061182" w:rsidRPr="00744476" w:rsidRDefault="00061182" w:rsidP="005A4383">
      <w:pPr>
        <w:numPr>
          <w:ilvl w:val="0"/>
          <w:numId w:val="13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44476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5CCDAFC" w14:textId="77777777" w:rsidR="00061182" w:rsidRPr="00744476" w:rsidRDefault="00061182" w:rsidP="005A4383">
      <w:pPr>
        <w:numPr>
          <w:ilvl w:val="0"/>
          <w:numId w:val="13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24A7C1" w14:textId="2772E847" w:rsidR="00F82D19" w:rsidRPr="00F82D19" w:rsidRDefault="00061182" w:rsidP="005A4383">
      <w:pPr>
        <w:numPr>
          <w:ilvl w:val="0"/>
          <w:numId w:val="13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F82D19" w:rsidRPr="00F82D1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B56CE6" w14:textId="77777777" w:rsidR="00061182" w:rsidRPr="00744476" w:rsidRDefault="00061182" w:rsidP="005A4383">
      <w:pPr>
        <w:numPr>
          <w:ilvl w:val="0"/>
          <w:numId w:val="13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9B40734" w14:textId="54293BA1" w:rsidR="00185D13" w:rsidRDefault="00061182" w:rsidP="005A4383">
      <w:pPr>
        <w:numPr>
          <w:ilvl w:val="0"/>
          <w:numId w:val="13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CE16A87" w14:textId="77777777" w:rsidR="00F82D19" w:rsidRPr="00185D13" w:rsidRDefault="00F82D19" w:rsidP="00F82D19">
      <w:pPr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AA965B5" w14:textId="383FBE0C" w:rsidR="006F6871" w:rsidRDefault="00061182" w:rsidP="006F687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C468E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C468E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6A9EF1" w14:textId="77777777" w:rsidR="00DE6FE7" w:rsidRDefault="00DE6FE7" w:rsidP="006F6871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FAFA14D" w14:textId="77777777"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44476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3FCBEAED" w14:textId="77777777"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0D006BEE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1F3DC1">
        <w:rPr>
          <w:rFonts w:asciiTheme="majorBidi" w:hAnsiTheme="majorBidi" w:cstheme="majorBidi"/>
          <w:spacing w:val="-2"/>
          <w:sz w:val="30"/>
          <w:szCs w:val="30"/>
        </w:rPr>
        <w:br/>
      </w: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1F3DC1" w:rsidRPr="001F3D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744476">
        <w:rPr>
          <w:rFonts w:asciiTheme="majorBidi" w:hAnsiTheme="majorBidi" w:cstheme="majorBidi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439372A" w14:textId="77777777"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02063ED2" w14:textId="77777777"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44A4BBBB" w14:textId="77777777"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7EC2CCAC" w14:textId="77777777"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(บุญญฤทธิ์ ถนอมเจริญ)</w:t>
      </w:r>
    </w:p>
    <w:p w14:paraId="1232EE3B" w14:textId="77777777"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6E9F7C5" w14:textId="46CFE980" w:rsidR="00061182" w:rsidRPr="00744476" w:rsidRDefault="00061182" w:rsidP="0006118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 xml:space="preserve">เลขทะเบียน  </w:t>
      </w:r>
      <w:r w:rsidR="00C9703C">
        <w:rPr>
          <w:rFonts w:asciiTheme="majorBidi" w:hAnsiTheme="majorBidi" w:cstheme="majorBidi"/>
          <w:sz w:val="30"/>
          <w:szCs w:val="30"/>
        </w:rPr>
        <w:t>79</w:t>
      </w:r>
      <w:r w:rsidR="00EE7549">
        <w:rPr>
          <w:rFonts w:asciiTheme="majorBidi" w:hAnsiTheme="majorBidi" w:cstheme="majorBidi"/>
          <w:sz w:val="30"/>
          <w:szCs w:val="30"/>
          <w:lang w:val="en-US"/>
        </w:rPr>
        <w:t>00</w:t>
      </w:r>
    </w:p>
    <w:p w14:paraId="18D30C19" w14:textId="77777777" w:rsidR="00061182" w:rsidRPr="00744476" w:rsidRDefault="00061182" w:rsidP="0006118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83D227" w14:textId="77777777" w:rsidR="00061182" w:rsidRPr="00744476" w:rsidRDefault="00061182" w:rsidP="0006118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220F6A" w14:textId="77777777" w:rsidR="00061182" w:rsidRPr="00744476" w:rsidRDefault="00061182" w:rsidP="00061182">
      <w:pPr>
        <w:jc w:val="both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D3D0D82" w14:textId="7EF2348B" w:rsidR="000F482F" w:rsidRPr="000F482F" w:rsidRDefault="00EE7549" w:rsidP="00CC5723">
      <w:pPr>
        <w:tabs>
          <w:tab w:val="left" w:pos="1555"/>
        </w:tabs>
        <w:spacing w:line="240" w:lineRule="auto"/>
        <w:rPr>
          <w:rFonts w:asciiTheme="majorBidi" w:hAnsi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19</w:t>
      </w:r>
      <w:r w:rsidR="00321B4D" w:rsidRPr="00EA472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21B4D" w:rsidRPr="00EA472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2564</w:t>
      </w:r>
    </w:p>
    <w:sectPr w:rsidR="000F482F" w:rsidRPr="000F482F" w:rsidSect="00CC5723">
      <w:footerReference w:type="default" r:id="rId12"/>
      <w:pgSz w:w="11909" w:h="16834" w:code="9"/>
      <w:pgMar w:top="1509" w:right="1152" w:bottom="720" w:left="1152" w:header="720" w:footer="288" w:gutter="0"/>
      <w:paperSrc w:first="15" w:other="15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8085B" w14:textId="77777777" w:rsidR="00D06DB2" w:rsidRDefault="00D06DB2">
      <w:r>
        <w:separator/>
      </w:r>
    </w:p>
  </w:endnote>
  <w:endnote w:type="continuationSeparator" w:id="0">
    <w:p w14:paraId="433F6E71" w14:textId="77777777" w:rsidR="00D06DB2" w:rsidRDefault="00D06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BEE50" w14:textId="517C0E02" w:rsidR="001327BB" w:rsidRDefault="001327BB" w:rsidP="00502D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42427F41" w14:textId="77777777" w:rsidR="001327BB" w:rsidRDefault="001327BB" w:rsidP="00502D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4972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6853D1" w14:textId="77777777" w:rsidR="001327BB" w:rsidRDefault="001327BB" w:rsidP="002D03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29668" w14:textId="77777777" w:rsidR="001327BB" w:rsidRDefault="001327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6DF4A9A4" w:rsidR="001327BB" w:rsidRDefault="001327BB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1327BB" w:rsidRPr="00ED388D" w:rsidRDefault="001327BB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A613F" w14:textId="77777777" w:rsidR="00D06DB2" w:rsidRDefault="00D06DB2">
      <w:r>
        <w:separator/>
      </w:r>
    </w:p>
  </w:footnote>
  <w:footnote w:type="continuationSeparator" w:id="0">
    <w:p w14:paraId="51E8E5A0" w14:textId="77777777" w:rsidR="00D06DB2" w:rsidRDefault="00D06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B4FA5" w14:textId="77777777" w:rsidR="001327BB" w:rsidRDefault="001327BB">
    <w:pPr>
      <w:pStyle w:val="Header"/>
      <w:rPr>
        <w:rFonts w:ascii="Angsana New" w:hAnsi="Angsana New"/>
        <w:b/>
        <w:bCs/>
        <w:sz w:val="32"/>
        <w:szCs w:val="32"/>
      </w:rPr>
    </w:pPr>
  </w:p>
  <w:p w14:paraId="3A8B2643" w14:textId="77777777" w:rsidR="001327BB" w:rsidRDefault="001327BB">
    <w:pPr>
      <w:pStyle w:val="Header"/>
      <w:rPr>
        <w:rFonts w:ascii="Angsana New" w:hAnsi="Angsana New"/>
        <w:b/>
        <w:bCs/>
        <w:sz w:val="32"/>
        <w:szCs w:val="32"/>
      </w:rPr>
    </w:pPr>
  </w:p>
  <w:p w14:paraId="0747B076" w14:textId="77777777" w:rsidR="001327BB" w:rsidRDefault="001327BB">
    <w:pPr>
      <w:pStyle w:val="Header"/>
      <w:rPr>
        <w:rFonts w:ascii="Angsana New" w:hAnsi="Angsana New"/>
        <w:b/>
        <w:bCs/>
        <w:sz w:val="32"/>
        <w:szCs w:val="32"/>
      </w:rPr>
    </w:pPr>
  </w:p>
  <w:p w14:paraId="6449435B" w14:textId="77777777" w:rsidR="001327BB" w:rsidRDefault="001327BB">
    <w:pPr>
      <w:pStyle w:val="Header"/>
      <w:rPr>
        <w:rFonts w:ascii="Angsana New" w:hAnsi="Angsana New"/>
        <w:b/>
        <w:bCs/>
        <w:sz w:val="32"/>
        <w:szCs w:val="32"/>
      </w:rPr>
    </w:pPr>
  </w:p>
  <w:p w14:paraId="69A9E581" w14:textId="77777777" w:rsidR="001327BB" w:rsidRDefault="001327BB">
    <w:pPr>
      <w:pStyle w:val="Header"/>
      <w:rPr>
        <w:rFonts w:ascii="Angsana New" w:hAnsi="Angsana New"/>
        <w:b/>
        <w:bCs/>
        <w:sz w:val="32"/>
        <w:szCs w:val="32"/>
      </w:rPr>
    </w:pPr>
  </w:p>
  <w:p w14:paraId="35D671D6" w14:textId="77777777" w:rsidR="001327BB" w:rsidRDefault="001327BB">
    <w:pPr>
      <w:pStyle w:val="Header"/>
      <w:rPr>
        <w:rFonts w:ascii="Angsana New" w:hAnsi="Angsana New"/>
        <w:b/>
        <w:bCs/>
        <w:sz w:val="32"/>
        <w:szCs w:val="32"/>
      </w:rPr>
    </w:pPr>
  </w:p>
  <w:p w14:paraId="7ED9EEC3" w14:textId="77777777" w:rsidR="001327BB" w:rsidRDefault="001327BB">
    <w:pPr>
      <w:pStyle w:val="Header"/>
      <w:rPr>
        <w:rFonts w:ascii="Angsana New" w:hAnsi="Angsana New"/>
        <w:b/>
        <w:bCs/>
        <w:sz w:val="32"/>
        <w:szCs w:val="32"/>
      </w:rPr>
    </w:pPr>
  </w:p>
  <w:p w14:paraId="09A9AEBF" w14:textId="77777777" w:rsidR="001327BB" w:rsidRPr="00381B54" w:rsidRDefault="001327B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B052E138"/>
    <w:lvl w:ilvl="0" w:tplc="B9A45DDE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82A20932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45C4712"/>
    <w:multiLevelType w:val="hybridMultilevel"/>
    <w:tmpl w:val="39A4C81E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F4E597E"/>
    <w:multiLevelType w:val="hybridMultilevel"/>
    <w:tmpl w:val="27C2A76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F2E619B2">
      <w:start w:val="1"/>
      <w:numFmt w:val="decimal"/>
      <w:lvlText w:val="%2"/>
      <w:lvlJc w:val="left"/>
      <w:pPr>
        <w:ind w:left="3387" w:hanging="1760"/>
      </w:pPr>
      <w:rPr>
        <w:rFonts w:ascii="Angsana New" w:hAnsi="Angsana New" w:cs="Angsana New" w:hint="default"/>
        <w:sz w:val="30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9528C3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7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8"/>
  </w:num>
  <w:num w:numId="2">
    <w:abstractNumId w:val="20"/>
  </w:num>
  <w:num w:numId="3">
    <w:abstractNumId w:val="26"/>
  </w:num>
  <w:num w:numId="4">
    <w:abstractNumId w:val="6"/>
  </w:num>
  <w:num w:numId="5">
    <w:abstractNumId w:val="5"/>
  </w:num>
  <w:num w:numId="6">
    <w:abstractNumId w:val="16"/>
  </w:num>
  <w:num w:numId="7">
    <w:abstractNumId w:val="2"/>
  </w:num>
  <w:num w:numId="8">
    <w:abstractNumId w:val="31"/>
  </w:num>
  <w:num w:numId="9">
    <w:abstractNumId w:val="27"/>
  </w:num>
  <w:num w:numId="10">
    <w:abstractNumId w:val="18"/>
  </w:num>
  <w:num w:numId="11">
    <w:abstractNumId w:val="0"/>
  </w:num>
  <w:num w:numId="12">
    <w:abstractNumId w:val="13"/>
  </w:num>
  <w:num w:numId="13">
    <w:abstractNumId w:val="4"/>
  </w:num>
  <w:num w:numId="14">
    <w:abstractNumId w:val="24"/>
  </w:num>
  <w:num w:numId="15">
    <w:abstractNumId w:val="7"/>
  </w:num>
  <w:num w:numId="16">
    <w:abstractNumId w:val="11"/>
  </w:num>
  <w:num w:numId="17">
    <w:abstractNumId w:val="23"/>
  </w:num>
  <w:num w:numId="18">
    <w:abstractNumId w:val="9"/>
  </w:num>
  <w:num w:numId="19">
    <w:abstractNumId w:val="22"/>
  </w:num>
  <w:num w:numId="20">
    <w:abstractNumId w:val="21"/>
  </w:num>
  <w:num w:numId="21">
    <w:abstractNumId w:val="14"/>
  </w:num>
  <w:num w:numId="22">
    <w:abstractNumId w:val="25"/>
  </w:num>
  <w:num w:numId="23">
    <w:abstractNumId w:val="12"/>
  </w:num>
  <w:num w:numId="24">
    <w:abstractNumId w:val="17"/>
  </w:num>
  <w:num w:numId="25">
    <w:abstractNumId w:val="19"/>
  </w:num>
  <w:num w:numId="26">
    <w:abstractNumId w:val="28"/>
  </w:num>
  <w:num w:numId="27">
    <w:abstractNumId w:val="29"/>
  </w:num>
  <w:num w:numId="28">
    <w:abstractNumId w:val="30"/>
  </w:num>
  <w:num w:numId="29">
    <w:abstractNumId w:val="15"/>
  </w:num>
  <w:num w:numId="30">
    <w:abstractNumId w:val="3"/>
  </w:num>
  <w:num w:numId="31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1CC"/>
    <w:rsid w:val="000007C3"/>
    <w:rsid w:val="00000AE0"/>
    <w:rsid w:val="00000EE9"/>
    <w:rsid w:val="00001069"/>
    <w:rsid w:val="000012AF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CE9"/>
    <w:rsid w:val="00004CFD"/>
    <w:rsid w:val="00004E64"/>
    <w:rsid w:val="00004F7E"/>
    <w:rsid w:val="00005133"/>
    <w:rsid w:val="0000532C"/>
    <w:rsid w:val="000059A6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559"/>
    <w:rsid w:val="000076F4"/>
    <w:rsid w:val="00007E4F"/>
    <w:rsid w:val="00007FDB"/>
    <w:rsid w:val="00010439"/>
    <w:rsid w:val="00010620"/>
    <w:rsid w:val="000115C5"/>
    <w:rsid w:val="000116AA"/>
    <w:rsid w:val="00011709"/>
    <w:rsid w:val="00011A40"/>
    <w:rsid w:val="00012349"/>
    <w:rsid w:val="0001238D"/>
    <w:rsid w:val="00012953"/>
    <w:rsid w:val="00012A5E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42AD"/>
    <w:rsid w:val="00014323"/>
    <w:rsid w:val="000144EA"/>
    <w:rsid w:val="00014567"/>
    <w:rsid w:val="00014671"/>
    <w:rsid w:val="00014838"/>
    <w:rsid w:val="000151AC"/>
    <w:rsid w:val="00015405"/>
    <w:rsid w:val="00015861"/>
    <w:rsid w:val="000159B5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409"/>
    <w:rsid w:val="0002142E"/>
    <w:rsid w:val="000214BC"/>
    <w:rsid w:val="0002190A"/>
    <w:rsid w:val="00021A79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520"/>
    <w:rsid w:val="00034935"/>
    <w:rsid w:val="00034A53"/>
    <w:rsid w:val="00034A71"/>
    <w:rsid w:val="00034D64"/>
    <w:rsid w:val="00034F54"/>
    <w:rsid w:val="00035587"/>
    <w:rsid w:val="0003573E"/>
    <w:rsid w:val="00035E5D"/>
    <w:rsid w:val="00035F5F"/>
    <w:rsid w:val="0003604F"/>
    <w:rsid w:val="000361D4"/>
    <w:rsid w:val="000363DC"/>
    <w:rsid w:val="00036553"/>
    <w:rsid w:val="00036AA9"/>
    <w:rsid w:val="00036BB9"/>
    <w:rsid w:val="00037204"/>
    <w:rsid w:val="00037475"/>
    <w:rsid w:val="000375D9"/>
    <w:rsid w:val="0003790D"/>
    <w:rsid w:val="00037B6C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EB2"/>
    <w:rsid w:val="0004237F"/>
    <w:rsid w:val="0004249A"/>
    <w:rsid w:val="00042733"/>
    <w:rsid w:val="00042AEE"/>
    <w:rsid w:val="00042C42"/>
    <w:rsid w:val="00042D4C"/>
    <w:rsid w:val="00042EAE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5C3"/>
    <w:rsid w:val="00044A42"/>
    <w:rsid w:val="00044A50"/>
    <w:rsid w:val="00044B9E"/>
    <w:rsid w:val="00044BA3"/>
    <w:rsid w:val="00044F34"/>
    <w:rsid w:val="00045048"/>
    <w:rsid w:val="00045397"/>
    <w:rsid w:val="000455CA"/>
    <w:rsid w:val="00045629"/>
    <w:rsid w:val="00045722"/>
    <w:rsid w:val="00045752"/>
    <w:rsid w:val="00045A90"/>
    <w:rsid w:val="00045BD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CA2"/>
    <w:rsid w:val="00050CF7"/>
    <w:rsid w:val="00050DC0"/>
    <w:rsid w:val="00051100"/>
    <w:rsid w:val="00051225"/>
    <w:rsid w:val="00051779"/>
    <w:rsid w:val="00051B82"/>
    <w:rsid w:val="00051F97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40BB"/>
    <w:rsid w:val="0005413E"/>
    <w:rsid w:val="0005425A"/>
    <w:rsid w:val="0005438E"/>
    <w:rsid w:val="00054A99"/>
    <w:rsid w:val="00055284"/>
    <w:rsid w:val="0005545D"/>
    <w:rsid w:val="00055503"/>
    <w:rsid w:val="000555A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538"/>
    <w:rsid w:val="000569F6"/>
    <w:rsid w:val="00056B0E"/>
    <w:rsid w:val="00056C84"/>
    <w:rsid w:val="00056D87"/>
    <w:rsid w:val="00057AAC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64A"/>
    <w:rsid w:val="00061914"/>
    <w:rsid w:val="00061A8A"/>
    <w:rsid w:val="00061BBD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9B2"/>
    <w:rsid w:val="00063A04"/>
    <w:rsid w:val="00063B12"/>
    <w:rsid w:val="000640AD"/>
    <w:rsid w:val="0006434A"/>
    <w:rsid w:val="000643AD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60D4"/>
    <w:rsid w:val="00066124"/>
    <w:rsid w:val="00066305"/>
    <w:rsid w:val="00066394"/>
    <w:rsid w:val="000663DD"/>
    <w:rsid w:val="00066F02"/>
    <w:rsid w:val="00067073"/>
    <w:rsid w:val="000670B4"/>
    <w:rsid w:val="0006741D"/>
    <w:rsid w:val="00067543"/>
    <w:rsid w:val="00067AB2"/>
    <w:rsid w:val="00067AFD"/>
    <w:rsid w:val="00070377"/>
    <w:rsid w:val="00070A23"/>
    <w:rsid w:val="00070EE1"/>
    <w:rsid w:val="000712EB"/>
    <w:rsid w:val="0007179C"/>
    <w:rsid w:val="000718D6"/>
    <w:rsid w:val="00071902"/>
    <w:rsid w:val="00071B1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2D4"/>
    <w:rsid w:val="000809BC"/>
    <w:rsid w:val="00080AC3"/>
    <w:rsid w:val="00080ECF"/>
    <w:rsid w:val="00080F53"/>
    <w:rsid w:val="00081146"/>
    <w:rsid w:val="000813BA"/>
    <w:rsid w:val="000814A3"/>
    <w:rsid w:val="000814C6"/>
    <w:rsid w:val="000817C5"/>
    <w:rsid w:val="000818B2"/>
    <w:rsid w:val="0008299F"/>
    <w:rsid w:val="00082B00"/>
    <w:rsid w:val="00082E46"/>
    <w:rsid w:val="00083067"/>
    <w:rsid w:val="00083129"/>
    <w:rsid w:val="0008341D"/>
    <w:rsid w:val="00083920"/>
    <w:rsid w:val="00083DFE"/>
    <w:rsid w:val="000844CC"/>
    <w:rsid w:val="00084C2B"/>
    <w:rsid w:val="00084F61"/>
    <w:rsid w:val="00084F69"/>
    <w:rsid w:val="00085201"/>
    <w:rsid w:val="000857BA"/>
    <w:rsid w:val="000857C4"/>
    <w:rsid w:val="000858CF"/>
    <w:rsid w:val="00085A69"/>
    <w:rsid w:val="00085D23"/>
    <w:rsid w:val="00085D4F"/>
    <w:rsid w:val="00085DA6"/>
    <w:rsid w:val="00085DE0"/>
    <w:rsid w:val="000860EB"/>
    <w:rsid w:val="00086559"/>
    <w:rsid w:val="000869BA"/>
    <w:rsid w:val="00086A7B"/>
    <w:rsid w:val="00086B0E"/>
    <w:rsid w:val="00086BA0"/>
    <w:rsid w:val="00087526"/>
    <w:rsid w:val="00087692"/>
    <w:rsid w:val="00087897"/>
    <w:rsid w:val="00087B4C"/>
    <w:rsid w:val="00090310"/>
    <w:rsid w:val="000905CD"/>
    <w:rsid w:val="00090728"/>
    <w:rsid w:val="00090CD3"/>
    <w:rsid w:val="0009116D"/>
    <w:rsid w:val="000912A8"/>
    <w:rsid w:val="00091831"/>
    <w:rsid w:val="00091A06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613"/>
    <w:rsid w:val="00093A5B"/>
    <w:rsid w:val="00093F72"/>
    <w:rsid w:val="00094087"/>
    <w:rsid w:val="0009420E"/>
    <w:rsid w:val="0009425B"/>
    <w:rsid w:val="000944C1"/>
    <w:rsid w:val="00094A2E"/>
    <w:rsid w:val="00095BA4"/>
    <w:rsid w:val="00095D08"/>
    <w:rsid w:val="000962FA"/>
    <w:rsid w:val="0009632A"/>
    <w:rsid w:val="00096356"/>
    <w:rsid w:val="0009663B"/>
    <w:rsid w:val="000967DF"/>
    <w:rsid w:val="0009684F"/>
    <w:rsid w:val="00096B87"/>
    <w:rsid w:val="00096FB9"/>
    <w:rsid w:val="0009773F"/>
    <w:rsid w:val="0009775B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53D6"/>
    <w:rsid w:val="000A543C"/>
    <w:rsid w:val="000A55BB"/>
    <w:rsid w:val="000A55D3"/>
    <w:rsid w:val="000A5658"/>
    <w:rsid w:val="000A5AB3"/>
    <w:rsid w:val="000A5C50"/>
    <w:rsid w:val="000A5D2C"/>
    <w:rsid w:val="000A5DF4"/>
    <w:rsid w:val="000A5F75"/>
    <w:rsid w:val="000A65C0"/>
    <w:rsid w:val="000A665A"/>
    <w:rsid w:val="000A67CD"/>
    <w:rsid w:val="000A7163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DF"/>
    <w:rsid w:val="000B1EDD"/>
    <w:rsid w:val="000B1F6C"/>
    <w:rsid w:val="000B20C7"/>
    <w:rsid w:val="000B2476"/>
    <w:rsid w:val="000B24A4"/>
    <w:rsid w:val="000B28A1"/>
    <w:rsid w:val="000B2CD6"/>
    <w:rsid w:val="000B2DDD"/>
    <w:rsid w:val="000B3152"/>
    <w:rsid w:val="000B3306"/>
    <w:rsid w:val="000B3394"/>
    <w:rsid w:val="000B3823"/>
    <w:rsid w:val="000B3B82"/>
    <w:rsid w:val="000B3D66"/>
    <w:rsid w:val="000B3E1D"/>
    <w:rsid w:val="000B4032"/>
    <w:rsid w:val="000B49B0"/>
    <w:rsid w:val="000B513E"/>
    <w:rsid w:val="000B51EF"/>
    <w:rsid w:val="000B54E9"/>
    <w:rsid w:val="000B552D"/>
    <w:rsid w:val="000B55A8"/>
    <w:rsid w:val="000B59B4"/>
    <w:rsid w:val="000B5CF2"/>
    <w:rsid w:val="000B6414"/>
    <w:rsid w:val="000B6506"/>
    <w:rsid w:val="000B653B"/>
    <w:rsid w:val="000B6632"/>
    <w:rsid w:val="000B6BB9"/>
    <w:rsid w:val="000B6CBB"/>
    <w:rsid w:val="000B6DB3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C1"/>
    <w:rsid w:val="000C1BB0"/>
    <w:rsid w:val="000C1D81"/>
    <w:rsid w:val="000C23BF"/>
    <w:rsid w:val="000C26B6"/>
    <w:rsid w:val="000C2960"/>
    <w:rsid w:val="000C2AEB"/>
    <w:rsid w:val="000C2C8E"/>
    <w:rsid w:val="000C2D85"/>
    <w:rsid w:val="000C2EC5"/>
    <w:rsid w:val="000C30B4"/>
    <w:rsid w:val="000C3135"/>
    <w:rsid w:val="000C3C37"/>
    <w:rsid w:val="000C4082"/>
    <w:rsid w:val="000C410B"/>
    <w:rsid w:val="000C4294"/>
    <w:rsid w:val="000C4878"/>
    <w:rsid w:val="000C4B84"/>
    <w:rsid w:val="000C4E04"/>
    <w:rsid w:val="000C511F"/>
    <w:rsid w:val="000C51E8"/>
    <w:rsid w:val="000C5ABA"/>
    <w:rsid w:val="000C5C1A"/>
    <w:rsid w:val="000C60D8"/>
    <w:rsid w:val="000C6339"/>
    <w:rsid w:val="000C63ED"/>
    <w:rsid w:val="000C67FB"/>
    <w:rsid w:val="000C68EB"/>
    <w:rsid w:val="000C6909"/>
    <w:rsid w:val="000C6CC6"/>
    <w:rsid w:val="000C7410"/>
    <w:rsid w:val="000C7825"/>
    <w:rsid w:val="000C7906"/>
    <w:rsid w:val="000C7CA5"/>
    <w:rsid w:val="000D0044"/>
    <w:rsid w:val="000D05C5"/>
    <w:rsid w:val="000D0715"/>
    <w:rsid w:val="000D0856"/>
    <w:rsid w:val="000D08A5"/>
    <w:rsid w:val="000D08AC"/>
    <w:rsid w:val="000D093F"/>
    <w:rsid w:val="000D0AAC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096"/>
    <w:rsid w:val="000D22FA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262"/>
    <w:rsid w:val="000D448E"/>
    <w:rsid w:val="000D519C"/>
    <w:rsid w:val="000D5299"/>
    <w:rsid w:val="000D5304"/>
    <w:rsid w:val="000D5484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A9B"/>
    <w:rsid w:val="000D6BE9"/>
    <w:rsid w:val="000D6BFA"/>
    <w:rsid w:val="000D6C9D"/>
    <w:rsid w:val="000D6E89"/>
    <w:rsid w:val="000D70D0"/>
    <w:rsid w:val="000D711A"/>
    <w:rsid w:val="000D71BF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E0773"/>
    <w:rsid w:val="000E0905"/>
    <w:rsid w:val="000E0907"/>
    <w:rsid w:val="000E0951"/>
    <w:rsid w:val="000E0C08"/>
    <w:rsid w:val="000E14DE"/>
    <w:rsid w:val="000E1EB8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4127"/>
    <w:rsid w:val="000E4217"/>
    <w:rsid w:val="000E4877"/>
    <w:rsid w:val="000E51EA"/>
    <w:rsid w:val="000E531E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D6B"/>
    <w:rsid w:val="000E7E48"/>
    <w:rsid w:val="000E7E84"/>
    <w:rsid w:val="000E7F3C"/>
    <w:rsid w:val="000F0A49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514"/>
    <w:rsid w:val="000F3D8E"/>
    <w:rsid w:val="000F3EFE"/>
    <w:rsid w:val="000F4377"/>
    <w:rsid w:val="000F482F"/>
    <w:rsid w:val="000F4859"/>
    <w:rsid w:val="000F53ED"/>
    <w:rsid w:val="000F5702"/>
    <w:rsid w:val="000F5A8E"/>
    <w:rsid w:val="000F62BB"/>
    <w:rsid w:val="000F63EF"/>
    <w:rsid w:val="000F6D13"/>
    <w:rsid w:val="000F6DF2"/>
    <w:rsid w:val="000F75F6"/>
    <w:rsid w:val="000F798D"/>
    <w:rsid w:val="000F7D57"/>
    <w:rsid w:val="00100347"/>
    <w:rsid w:val="0010059F"/>
    <w:rsid w:val="001005B5"/>
    <w:rsid w:val="0010077E"/>
    <w:rsid w:val="001008A0"/>
    <w:rsid w:val="00100F86"/>
    <w:rsid w:val="00100FF1"/>
    <w:rsid w:val="001011A0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34ED"/>
    <w:rsid w:val="00103973"/>
    <w:rsid w:val="00103ADB"/>
    <w:rsid w:val="00103DD9"/>
    <w:rsid w:val="00104453"/>
    <w:rsid w:val="001046AB"/>
    <w:rsid w:val="00104C15"/>
    <w:rsid w:val="00104D13"/>
    <w:rsid w:val="00104ED3"/>
    <w:rsid w:val="00105101"/>
    <w:rsid w:val="00105738"/>
    <w:rsid w:val="00105D04"/>
    <w:rsid w:val="00105D78"/>
    <w:rsid w:val="00105E25"/>
    <w:rsid w:val="00105F4F"/>
    <w:rsid w:val="00105FFD"/>
    <w:rsid w:val="00106321"/>
    <w:rsid w:val="00106A9B"/>
    <w:rsid w:val="00106AAC"/>
    <w:rsid w:val="00106C48"/>
    <w:rsid w:val="00106CBB"/>
    <w:rsid w:val="00106DCF"/>
    <w:rsid w:val="00106E62"/>
    <w:rsid w:val="001072C1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16A5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3E4"/>
    <w:rsid w:val="00114648"/>
    <w:rsid w:val="0011469B"/>
    <w:rsid w:val="001146D9"/>
    <w:rsid w:val="00114760"/>
    <w:rsid w:val="0011476C"/>
    <w:rsid w:val="0011478E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76"/>
    <w:rsid w:val="00117642"/>
    <w:rsid w:val="001179C5"/>
    <w:rsid w:val="00117CDD"/>
    <w:rsid w:val="001201F9"/>
    <w:rsid w:val="00120253"/>
    <w:rsid w:val="0012031B"/>
    <w:rsid w:val="001204ED"/>
    <w:rsid w:val="0012081E"/>
    <w:rsid w:val="00120A38"/>
    <w:rsid w:val="00120B63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C2A"/>
    <w:rsid w:val="0012302E"/>
    <w:rsid w:val="001230EB"/>
    <w:rsid w:val="00123F01"/>
    <w:rsid w:val="0012423D"/>
    <w:rsid w:val="00124B54"/>
    <w:rsid w:val="00124EB8"/>
    <w:rsid w:val="0012553F"/>
    <w:rsid w:val="001255A8"/>
    <w:rsid w:val="001257A8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ED5"/>
    <w:rsid w:val="00127F47"/>
    <w:rsid w:val="00130268"/>
    <w:rsid w:val="00130639"/>
    <w:rsid w:val="0013099F"/>
    <w:rsid w:val="00130E17"/>
    <w:rsid w:val="00130E7E"/>
    <w:rsid w:val="00131135"/>
    <w:rsid w:val="001312C9"/>
    <w:rsid w:val="001312E5"/>
    <w:rsid w:val="00131873"/>
    <w:rsid w:val="001318D6"/>
    <w:rsid w:val="001319A0"/>
    <w:rsid w:val="00131AAF"/>
    <w:rsid w:val="00131F55"/>
    <w:rsid w:val="001327BB"/>
    <w:rsid w:val="00132F9A"/>
    <w:rsid w:val="001332CB"/>
    <w:rsid w:val="001333CD"/>
    <w:rsid w:val="001337F5"/>
    <w:rsid w:val="0013438A"/>
    <w:rsid w:val="0013449E"/>
    <w:rsid w:val="00134745"/>
    <w:rsid w:val="0013481D"/>
    <w:rsid w:val="00134C46"/>
    <w:rsid w:val="00134E1E"/>
    <w:rsid w:val="00134E9F"/>
    <w:rsid w:val="001356A3"/>
    <w:rsid w:val="001357B0"/>
    <w:rsid w:val="00135A8F"/>
    <w:rsid w:val="00135B88"/>
    <w:rsid w:val="00135E22"/>
    <w:rsid w:val="001362FD"/>
    <w:rsid w:val="0013652C"/>
    <w:rsid w:val="00136853"/>
    <w:rsid w:val="0013696E"/>
    <w:rsid w:val="00136BE5"/>
    <w:rsid w:val="001374E1"/>
    <w:rsid w:val="00137A29"/>
    <w:rsid w:val="00137C0B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467"/>
    <w:rsid w:val="0014453B"/>
    <w:rsid w:val="00144587"/>
    <w:rsid w:val="00144789"/>
    <w:rsid w:val="00144A1D"/>
    <w:rsid w:val="00144A25"/>
    <w:rsid w:val="00144C8B"/>
    <w:rsid w:val="00144CDE"/>
    <w:rsid w:val="00144F7F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F1"/>
    <w:rsid w:val="00150B23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3A0"/>
    <w:rsid w:val="00154625"/>
    <w:rsid w:val="00155056"/>
    <w:rsid w:val="001550C9"/>
    <w:rsid w:val="001551D2"/>
    <w:rsid w:val="001555A3"/>
    <w:rsid w:val="00155A31"/>
    <w:rsid w:val="00155C8B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CC2"/>
    <w:rsid w:val="00157D71"/>
    <w:rsid w:val="00157E4A"/>
    <w:rsid w:val="0016029D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31"/>
    <w:rsid w:val="00162BFE"/>
    <w:rsid w:val="00162CF0"/>
    <w:rsid w:val="00162E09"/>
    <w:rsid w:val="001631E6"/>
    <w:rsid w:val="00163A43"/>
    <w:rsid w:val="00163C43"/>
    <w:rsid w:val="0016418A"/>
    <w:rsid w:val="00164627"/>
    <w:rsid w:val="0016465E"/>
    <w:rsid w:val="00164815"/>
    <w:rsid w:val="00164BA5"/>
    <w:rsid w:val="00164E0C"/>
    <w:rsid w:val="00165003"/>
    <w:rsid w:val="00165407"/>
    <w:rsid w:val="0016543C"/>
    <w:rsid w:val="00165450"/>
    <w:rsid w:val="001655C0"/>
    <w:rsid w:val="001655C2"/>
    <w:rsid w:val="00165903"/>
    <w:rsid w:val="00165AF4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B46"/>
    <w:rsid w:val="0017007D"/>
    <w:rsid w:val="0017008A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223A"/>
    <w:rsid w:val="00172290"/>
    <w:rsid w:val="001727F7"/>
    <w:rsid w:val="00172A02"/>
    <w:rsid w:val="00173026"/>
    <w:rsid w:val="001730DE"/>
    <w:rsid w:val="001733EF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993"/>
    <w:rsid w:val="00175D77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CFF"/>
    <w:rsid w:val="00177D88"/>
    <w:rsid w:val="001803BB"/>
    <w:rsid w:val="0018096D"/>
    <w:rsid w:val="00180A29"/>
    <w:rsid w:val="00180C70"/>
    <w:rsid w:val="00180DF9"/>
    <w:rsid w:val="001812D5"/>
    <w:rsid w:val="00181440"/>
    <w:rsid w:val="00181642"/>
    <w:rsid w:val="00181662"/>
    <w:rsid w:val="00181846"/>
    <w:rsid w:val="00181904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C41"/>
    <w:rsid w:val="00182DC6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973"/>
    <w:rsid w:val="00185D13"/>
    <w:rsid w:val="001861F9"/>
    <w:rsid w:val="00186445"/>
    <w:rsid w:val="00186985"/>
    <w:rsid w:val="00186DD6"/>
    <w:rsid w:val="00187508"/>
    <w:rsid w:val="00187734"/>
    <w:rsid w:val="00187D86"/>
    <w:rsid w:val="001901E0"/>
    <w:rsid w:val="00190448"/>
    <w:rsid w:val="00190635"/>
    <w:rsid w:val="00190EE8"/>
    <w:rsid w:val="00191009"/>
    <w:rsid w:val="0019111D"/>
    <w:rsid w:val="00191791"/>
    <w:rsid w:val="001917F4"/>
    <w:rsid w:val="00192181"/>
    <w:rsid w:val="00192420"/>
    <w:rsid w:val="0019281F"/>
    <w:rsid w:val="00192ABE"/>
    <w:rsid w:val="00192D63"/>
    <w:rsid w:val="00192E8C"/>
    <w:rsid w:val="0019336A"/>
    <w:rsid w:val="00193450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07"/>
    <w:rsid w:val="00194810"/>
    <w:rsid w:val="00194D73"/>
    <w:rsid w:val="00194DE3"/>
    <w:rsid w:val="00195216"/>
    <w:rsid w:val="0019541F"/>
    <w:rsid w:val="0019545D"/>
    <w:rsid w:val="001957E9"/>
    <w:rsid w:val="00196176"/>
    <w:rsid w:val="001962FE"/>
    <w:rsid w:val="0019638B"/>
    <w:rsid w:val="001963A8"/>
    <w:rsid w:val="00196492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34B"/>
    <w:rsid w:val="001A460B"/>
    <w:rsid w:val="001A461E"/>
    <w:rsid w:val="001A474A"/>
    <w:rsid w:val="001A49D8"/>
    <w:rsid w:val="001A49E4"/>
    <w:rsid w:val="001A4FA3"/>
    <w:rsid w:val="001A5272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F47"/>
    <w:rsid w:val="001A7052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126F"/>
    <w:rsid w:val="001B1B16"/>
    <w:rsid w:val="001B27E0"/>
    <w:rsid w:val="001B297A"/>
    <w:rsid w:val="001B2B07"/>
    <w:rsid w:val="001B2D00"/>
    <w:rsid w:val="001B2D57"/>
    <w:rsid w:val="001B33E1"/>
    <w:rsid w:val="001B36EC"/>
    <w:rsid w:val="001B3C4E"/>
    <w:rsid w:val="001B3F8A"/>
    <w:rsid w:val="001B3FD7"/>
    <w:rsid w:val="001B448D"/>
    <w:rsid w:val="001B48C7"/>
    <w:rsid w:val="001B4927"/>
    <w:rsid w:val="001B4A4E"/>
    <w:rsid w:val="001B4B94"/>
    <w:rsid w:val="001B4EAB"/>
    <w:rsid w:val="001B4F5C"/>
    <w:rsid w:val="001B5780"/>
    <w:rsid w:val="001B5822"/>
    <w:rsid w:val="001B5C85"/>
    <w:rsid w:val="001B5D4F"/>
    <w:rsid w:val="001B5FD9"/>
    <w:rsid w:val="001B618A"/>
    <w:rsid w:val="001B633E"/>
    <w:rsid w:val="001B6BF8"/>
    <w:rsid w:val="001B6D79"/>
    <w:rsid w:val="001B6D8F"/>
    <w:rsid w:val="001B6EED"/>
    <w:rsid w:val="001B725F"/>
    <w:rsid w:val="001B7284"/>
    <w:rsid w:val="001B74D9"/>
    <w:rsid w:val="001B76C6"/>
    <w:rsid w:val="001B7B06"/>
    <w:rsid w:val="001B7CAF"/>
    <w:rsid w:val="001B7DC8"/>
    <w:rsid w:val="001C00D7"/>
    <w:rsid w:val="001C02DE"/>
    <w:rsid w:val="001C0583"/>
    <w:rsid w:val="001C0600"/>
    <w:rsid w:val="001C07C6"/>
    <w:rsid w:val="001C0B22"/>
    <w:rsid w:val="001C0B84"/>
    <w:rsid w:val="001C0E79"/>
    <w:rsid w:val="001C109A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5C4D"/>
    <w:rsid w:val="001C5D92"/>
    <w:rsid w:val="001C5F11"/>
    <w:rsid w:val="001C631F"/>
    <w:rsid w:val="001C6375"/>
    <w:rsid w:val="001C664C"/>
    <w:rsid w:val="001C681B"/>
    <w:rsid w:val="001C695D"/>
    <w:rsid w:val="001C6A10"/>
    <w:rsid w:val="001C6CCC"/>
    <w:rsid w:val="001C70BF"/>
    <w:rsid w:val="001C76A3"/>
    <w:rsid w:val="001C7980"/>
    <w:rsid w:val="001C7B93"/>
    <w:rsid w:val="001C7C87"/>
    <w:rsid w:val="001C7F42"/>
    <w:rsid w:val="001D00B1"/>
    <w:rsid w:val="001D0722"/>
    <w:rsid w:val="001D0926"/>
    <w:rsid w:val="001D0943"/>
    <w:rsid w:val="001D0A52"/>
    <w:rsid w:val="001D0AC5"/>
    <w:rsid w:val="001D0B3D"/>
    <w:rsid w:val="001D0B74"/>
    <w:rsid w:val="001D0D6F"/>
    <w:rsid w:val="001D1324"/>
    <w:rsid w:val="001D13CA"/>
    <w:rsid w:val="001D172A"/>
    <w:rsid w:val="001D1AFA"/>
    <w:rsid w:val="001D1DA9"/>
    <w:rsid w:val="001D266E"/>
    <w:rsid w:val="001D2870"/>
    <w:rsid w:val="001D2A5A"/>
    <w:rsid w:val="001D2BA1"/>
    <w:rsid w:val="001D2BA4"/>
    <w:rsid w:val="001D2BCF"/>
    <w:rsid w:val="001D2C76"/>
    <w:rsid w:val="001D2CB5"/>
    <w:rsid w:val="001D32FF"/>
    <w:rsid w:val="001D3535"/>
    <w:rsid w:val="001D35F9"/>
    <w:rsid w:val="001D361A"/>
    <w:rsid w:val="001D397C"/>
    <w:rsid w:val="001D39D6"/>
    <w:rsid w:val="001D3A6C"/>
    <w:rsid w:val="001D3A96"/>
    <w:rsid w:val="001D3ADC"/>
    <w:rsid w:val="001D3B84"/>
    <w:rsid w:val="001D40E1"/>
    <w:rsid w:val="001D4D40"/>
    <w:rsid w:val="001D550C"/>
    <w:rsid w:val="001D5D0B"/>
    <w:rsid w:val="001D606A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DDC"/>
    <w:rsid w:val="001E408A"/>
    <w:rsid w:val="001E40CC"/>
    <w:rsid w:val="001E43F9"/>
    <w:rsid w:val="001E45F1"/>
    <w:rsid w:val="001E4BB4"/>
    <w:rsid w:val="001E4CE8"/>
    <w:rsid w:val="001E4EE4"/>
    <w:rsid w:val="001E5843"/>
    <w:rsid w:val="001E5A41"/>
    <w:rsid w:val="001E5E66"/>
    <w:rsid w:val="001E64A7"/>
    <w:rsid w:val="001E6708"/>
    <w:rsid w:val="001E67C3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F0372"/>
    <w:rsid w:val="001F0448"/>
    <w:rsid w:val="001F0C8B"/>
    <w:rsid w:val="001F0F8A"/>
    <w:rsid w:val="001F10CC"/>
    <w:rsid w:val="001F1215"/>
    <w:rsid w:val="001F1750"/>
    <w:rsid w:val="001F17B3"/>
    <w:rsid w:val="001F18EE"/>
    <w:rsid w:val="001F200D"/>
    <w:rsid w:val="001F2188"/>
    <w:rsid w:val="001F2699"/>
    <w:rsid w:val="001F26E9"/>
    <w:rsid w:val="001F2B92"/>
    <w:rsid w:val="001F2BD0"/>
    <w:rsid w:val="001F2C2E"/>
    <w:rsid w:val="001F2E65"/>
    <w:rsid w:val="001F313A"/>
    <w:rsid w:val="001F31AB"/>
    <w:rsid w:val="001F3283"/>
    <w:rsid w:val="001F3849"/>
    <w:rsid w:val="001F38A2"/>
    <w:rsid w:val="001F3BEB"/>
    <w:rsid w:val="001F3C37"/>
    <w:rsid w:val="001F3DC1"/>
    <w:rsid w:val="001F401A"/>
    <w:rsid w:val="001F44C6"/>
    <w:rsid w:val="001F4706"/>
    <w:rsid w:val="001F4733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8A4"/>
    <w:rsid w:val="00201688"/>
    <w:rsid w:val="00201E9F"/>
    <w:rsid w:val="002020B9"/>
    <w:rsid w:val="00202120"/>
    <w:rsid w:val="00202402"/>
    <w:rsid w:val="00202639"/>
    <w:rsid w:val="00202BF8"/>
    <w:rsid w:val="00202DAA"/>
    <w:rsid w:val="00202EDB"/>
    <w:rsid w:val="00202F2C"/>
    <w:rsid w:val="0020320A"/>
    <w:rsid w:val="002033B6"/>
    <w:rsid w:val="00203531"/>
    <w:rsid w:val="002039BB"/>
    <w:rsid w:val="00203EEF"/>
    <w:rsid w:val="00203FF7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BC4"/>
    <w:rsid w:val="00205D92"/>
    <w:rsid w:val="00205E5D"/>
    <w:rsid w:val="0020644A"/>
    <w:rsid w:val="00206470"/>
    <w:rsid w:val="0020649C"/>
    <w:rsid w:val="0020650B"/>
    <w:rsid w:val="002069A8"/>
    <w:rsid w:val="00206A5F"/>
    <w:rsid w:val="00206DDF"/>
    <w:rsid w:val="0020755C"/>
    <w:rsid w:val="002077B5"/>
    <w:rsid w:val="002077F9"/>
    <w:rsid w:val="00207840"/>
    <w:rsid w:val="00207ABD"/>
    <w:rsid w:val="00207FF0"/>
    <w:rsid w:val="0021006F"/>
    <w:rsid w:val="002101B2"/>
    <w:rsid w:val="002101E7"/>
    <w:rsid w:val="00210E1F"/>
    <w:rsid w:val="00211234"/>
    <w:rsid w:val="0021127E"/>
    <w:rsid w:val="002116E6"/>
    <w:rsid w:val="002118E1"/>
    <w:rsid w:val="00211A6B"/>
    <w:rsid w:val="00211A8E"/>
    <w:rsid w:val="00211B9A"/>
    <w:rsid w:val="00211BF2"/>
    <w:rsid w:val="002123D7"/>
    <w:rsid w:val="0021287A"/>
    <w:rsid w:val="00212B79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6C3"/>
    <w:rsid w:val="0021593C"/>
    <w:rsid w:val="00215A1E"/>
    <w:rsid w:val="00215A34"/>
    <w:rsid w:val="00215C42"/>
    <w:rsid w:val="00215F3D"/>
    <w:rsid w:val="00215F6C"/>
    <w:rsid w:val="00216026"/>
    <w:rsid w:val="002160AA"/>
    <w:rsid w:val="002162A6"/>
    <w:rsid w:val="002164C4"/>
    <w:rsid w:val="002165D6"/>
    <w:rsid w:val="00216B27"/>
    <w:rsid w:val="00216D90"/>
    <w:rsid w:val="00217380"/>
    <w:rsid w:val="002177AB"/>
    <w:rsid w:val="002178B0"/>
    <w:rsid w:val="00217FD2"/>
    <w:rsid w:val="00220131"/>
    <w:rsid w:val="002201BB"/>
    <w:rsid w:val="002201DD"/>
    <w:rsid w:val="002204A7"/>
    <w:rsid w:val="002206AB"/>
    <w:rsid w:val="00220732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8D5"/>
    <w:rsid w:val="00226B7A"/>
    <w:rsid w:val="00226C08"/>
    <w:rsid w:val="00226D23"/>
    <w:rsid w:val="00226E63"/>
    <w:rsid w:val="00226E82"/>
    <w:rsid w:val="002271C3"/>
    <w:rsid w:val="002272B2"/>
    <w:rsid w:val="00227545"/>
    <w:rsid w:val="00227564"/>
    <w:rsid w:val="00227766"/>
    <w:rsid w:val="00227802"/>
    <w:rsid w:val="00227D0F"/>
    <w:rsid w:val="00230147"/>
    <w:rsid w:val="002303FD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FB6"/>
    <w:rsid w:val="00233029"/>
    <w:rsid w:val="002330F5"/>
    <w:rsid w:val="002333F3"/>
    <w:rsid w:val="0023363E"/>
    <w:rsid w:val="002338AF"/>
    <w:rsid w:val="0023393B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4B"/>
    <w:rsid w:val="002351CB"/>
    <w:rsid w:val="00235202"/>
    <w:rsid w:val="002353BC"/>
    <w:rsid w:val="00235516"/>
    <w:rsid w:val="002359E6"/>
    <w:rsid w:val="00235F58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8C4"/>
    <w:rsid w:val="00241C82"/>
    <w:rsid w:val="00242094"/>
    <w:rsid w:val="00242972"/>
    <w:rsid w:val="00242BD5"/>
    <w:rsid w:val="00242EA4"/>
    <w:rsid w:val="00242EC5"/>
    <w:rsid w:val="00242F53"/>
    <w:rsid w:val="00243131"/>
    <w:rsid w:val="002432F3"/>
    <w:rsid w:val="00243476"/>
    <w:rsid w:val="002436E1"/>
    <w:rsid w:val="00243A6B"/>
    <w:rsid w:val="00243E24"/>
    <w:rsid w:val="00243EDE"/>
    <w:rsid w:val="00244024"/>
    <w:rsid w:val="00244721"/>
    <w:rsid w:val="002448F5"/>
    <w:rsid w:val="00244927"/>
    <w:rsid w:val="00244EB7"/>
    <w:rsid w:val="002450B2"/>
    <w:rsid w:val="002453D3"/>
    <w:rsid w:val="002457DB"/>
    <w:rsid w:val="002457F6"/>
    <w:rsid w:val="00245999"/>
    <w:rsid w:val="00245D7C"/>
    <w:rsid w:val="00245EC6"/>
    <w:rsid w:val="00245F15"/>
    <w:rsid w:val="00245F2F"/>
    <w:rsid w:val="00246184"/>
    <w:rsid w:val="00246718"/>
    <w:rsid w:val="00246AC5"/>
    <w:rsid w:val="00246C3B"/>
    <w:rsid w:val="00246C86"/>
    <w:rsid w:val="00246D64"/>
    <w:rsid w:val="00246DD1"/>
    <w:rsid w:val="00246F5E"/>
    <w:rsid w:val="002477E2"/>
    <w:rsid w:val="0024780F"/>
    <w:rsid w:val="00247B42"/>
    <w:rsid w:val="0025041E"/>
    <w:rsid w:val="00250644"/>
    <w:rsid w:val="0025073A"/>
    <w:rsid w:val="0025077E"/>
    <w:rsid w:val="00250C83"/>
    <w:rsid w:val="00250F42"/>
    <w:rsid w:val="00250FBE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43D"/>
    <w:rsid w:val="002524B3"/>
    <w:rsid w:val="0025273F"/>
    <w:rsid w:val="0025279C"/>
    <w:rsid w:val="00252869"/>
    <w:rsid w:val="002528E6"/>
    <w:rsid w:val="00252AC8"/>
    <w:rsid w:val="00252BFB"/>
    <w:rsid w:val="0025313D"/>
    <w:rsid w:val="00253713"/>
    <w:rsid w:val="00253EA0"/>
    <w:rsid w:val="002540DA"/>
    <w:rsid w:val="00254118"/>
    <w:rsid w:val="0025458D"/>
    <w:rsid w:val="00254723"/>
    <w:rsid w:val="00254A2A"/>
    <w:rsid w:val="0025532B"/>
    <w:rsid w:val="00255432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AFB"/>
    <w:rsid w:val="00256B2C"/>
    <w:rsid w:val="00256C0E"/>
    <w:rsid w:val="00256F57"/>
    <w:rsid w:val="0025702F"/>
    <w:rsid w:val="00257461"/>
    <w:rsid w:val="00257840"/>
    <w:rsid w:val="00257A32"/>
    <w:rsid w:val="00257B20"/>
    <w:rsid w:val="00257C6E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51A"/>
    <w:rsid w:val="00262750"/>
    <w:rsid w:val="00262B60"/>
    <w:rsid w:val="00262D10"/>
    <w:rsid w:val="00262DBF"/>
    <w:rsid w:val="002631A2"/>
    <w:rsid w:val="00263383"/>
    <w:rsid w:val="002633F3"/>
    <w:rsid w:val="002636AA"/>
    <w:rsid w:val="00263A84"/>
    <w:rsid w:val="002640D2"/>
    <w:rsid w:val="0026420D"/>
    <w:rsid w:val="0026433C"/>
    <w:rsid w:val="002645F0"/>
    <w:rsid w:val="0026464E"/>
    <w:rsid w:val="00264EE0"/>
    <w:rsid w:val="00265067"/>
    <w:rsid w:val="0026542B"/>
    <w:rsid w:val="002658C6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41D"/>
    <w:rsid w:val="00266755"/>
    <w:rsid w:val="00266825"/>
    <w:rsid w:val="00266A03"/>
    <w:rsid w:val="00266A67"/>
    <w:rsid w:val="00266C27"/>
    <w:rsid w:val="00266EF7"/>
    <w:rsid w:val="002671AA"/>
    <w:rsid w:val="00267267"/>
    <w:rsid w:val="00267E24"/>
    <w:rsid w:val="00267E34"/>
    <w:rsid w:val="00267F0D"/>
    <w:rsid w:val="00267F25"/>
    <w:rsid w:val="002708A5"/>
    <w:rsid w:val="00270A9D"/>
    <w:rsid w:val="00271788"/>
    <w:rsid w:val="002720E2"/>
    <w:rsid w:val="002721B7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93C"/>
    <w:rsid w:val="00274AA3"/>
    <w:rsid w:val="00274C26"/>
    <w:rsid w:val="00274EB8"/>
    <w:rsid w:val="00274F0A"/>
    <w:rsid w:val="00275353"/>
    <w:rsid w:val="00275441"/>
    <w:rsid w:val="00275B76"/>
    <w:rsid w:val="00275C7E"/>
    <w:rsid w:val="00275DAE"/>
    <w:rsid w:val="0027650F"/>
    <w:rsid w:val="00276601"/>
    <w:rsid w:val="00276863"/>
    <w:rsid w:val="0027692D"/>
    <w:rsid w:val="00276936"/>
    <w:rsid w:val="002769E8"/>
    <w:rsid w:val="00276C8B"/>
    <w:rsid w:val="00276D71"/>
    <w:rsid w:val="00276FD3"/>
    <w:rsid w:val="00277920"/>
    <w:rsid w:val="00277A87"/>
    <w:rsid w:val="00277F88"/>
    <w:rsid w:val="002800D6"/>
    <w:rsid w:val="00280207"/>
    <w:rsid w:val="0028035B"/>
    <w:rsid w:val="002808FA"/>
    <w:rsid w:val="00280C33"/>
    <w:rsid w:val="002810A9"/>
    <w:rsid w:val="002812C4"/>
    <w:rsid w:val="0028139F"/>
    <w:rsid w:val="00281577"/>
    <w:rsid w:val="00281600"/>
    <w:rsid w:val="0028185F"/>
    <w:rsid w:val="002818BA"/>
    <w:rsid w:val="002818C5"/>
    <w:rsid w:val="00281BCA"/>
    <w:rsid w:val="0028210B"/>
    <w:rsid w:val="002821A3"/>
    <w:rsid w:val="002821ED"/>
    <w:rsid w:val="00282405"/>
    <w:rsid w:val="002826F2"/>
    <w:rsid w:val="0028280D"/>
    <w:rsid w:val="002829E0"/>
    <w:rsid w:val="00282D31"/>
    <w:rsid w:val="002830C1"/>
    <w:rsid w:val="00283176"/>
    <w:rsid w:val="00283631"/>
    <w:rsid w:val="00283CAF"/>
    <w:rsid w:val="00284382"/>
    <w:rsid w:val="002845AF"/>
    <w:rsid w:val="00284626"/>
    <w:rsid w:val="002849EF"/>
    <w:rsid w:val="00284F31"/>
    <w:rsid w:val="00285191"/>
    <w:rsid w:val="002853F7"/>
    <w:rsid w:val="002855E5"/>
    <w:rsid w:val="002857C6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D90"/>
    <w:rsid w:val="00290E62"/>
    <w:rsid w:val="002914C9"/>
    <w:rsid w:val="002916C5"/>
    <w:rsid w:val="0029175C"/>
    <w:rsid w:val="00291CB3"/>
    <w:rsid w:val="00291D77"/>
    <w:rsid w:val="00291E47"/>
    <w:rsid w:val="00292082"/>
    <w:rsid w:val="002921E3"/>
    <w:rsid w:val="0029251B"/>
    <w:rsid w:val="002925ED"/>
    <w:rsid w:val="0029284B"/>
    <w:rsid w:val="00292E08"/>
    <w:rsid w:val="002933B7"/>
    <w:rsid w:val="002934B2"/>
    <w:rsid w:val="0029358E"/>
    <w:rsid w:val="00293663"/>
    <w:rsid w:val="00293A4D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B2D"/>
    <w:rsid w:val="002A0B7E"/>
    <w:rsid w:val="002A14C6"/>
    <w:rsid w:val="002A1CB5"/>
    <w:rsid w:val="002A1CF2"/>
    <w:rsid w:val="002A20F4"/>
    <w:rsid w:val="002A2291"/>
    <w:rsid w:val="002A22DD"/>
    <w:rsid w:val="002A26BB"/>
    <w:rsid w:val="002A28DA"/>
    <w:rsid w:val="002A2AE6"/>
    <w:rsid w:val="002A2C40"/>
    <w:rsid w:val="002A2E92"/>
    <w:rsid w:val="002A2F87"/>
    <w:rsid w:val="002A2FC1"/>
    <w:rsid w:val="002A3209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903"/>
    <w:rsid w:val="002A63F4"/>
    <w:rsid w:val="002A68B6"/>
    <w:rsid w:val="002A6BFE"/>
    <w:rsid w:val="002A6C4B"/>
    <w:rsid w:val="002A6CC1"/>
    <w:rsid w:val="002A719A"/>
    <w:rsid w:val="002A7715"/>
    <w:rsid w:val="002A7747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E1"/>
    <w:rsid w:val="002B25F8"/>
    <w:rsid w:val="002B272E"/>
    <w:rsid w:val="002B2A09"/>
    <w:rsid w:val="002B2F13"/>
    <w:rsid w:val="002B2F28"/>
    <w:rsid w:val="002B313A"/>
    <w:rsid w:val="002B32D5"/>
    <w:rsid w:val="002B32D8"/>
    <w:rsid w:val="002B36E5"/>
    <w:rsid w:val="002B3757"/>
    <w:rsid w:val="002B42DB"/>
    <w:rsid w:val="002B4320"/>
    <w:rsid w:val="002B4780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D4"/>
    <w:rsid w:val="002B6FCF"/>
    <w:rsid w:val="002B7B99"/>
    <w:rsid w:val="002B7BBC"/>
    <w:rsid w:val="002C02DA"/>
    <w:rsid w:val="002C07C2"/>
    <w:rsid w:val="002C097C"/>
    <w:rsid w:val="002C0CD8"/>
    <w:rsid w:val="002C13F8"/>
    <w:rsid w:val="002C16B7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D03AA"/>
    <w:rsid w:val="002D03BE"/>
    <w:rsid w:val="002D08CE"/>
    <w:rsid w:val="002D0BF3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70C"/>
    <w:rsid w:val="002E0F5B"/>
    <w:rsid w:val="002E1068"/>
    <w:rsid w:val="002E10DA"/>
    <w:rsid w:val="002E153D"/>
    <w:rsid w:val="002E15F3"/>
    <w:rsid w:val="002E170F"/>
    <w:rsid w:val="002E1B47"/>
    <w:rsid w:val="002E1E09"/>
    <w:rsid w:val="002E1FD1"/>
    <w:rsid w:val="002E2382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160"/>
    <w:rsid w:val="002E5756"/>
    <w:rsid w:val="002E5D1A"/>
    <w:rsid w:val="002E5E5C"/>
    <w:rsid w:val="002E5FE1"/>
    <w:rsid w:val="002E6571"/>
    <w:rsid w:val="002E6B53"/>
    <w:rsid w:val="002E6DB4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1197"/>
    <w:rsid w:val="002F12C4"/>
    <w:rsid w:val="002F1AEA"/>
    <w:rsid w:val="002F291B"/>
    <w:rsid w:val="002F2AF0"/>
    <w:rsid w:val="002F2CE2"/>
    <w:rsid w:val="002F2E58"/>
    <w:rsid w:val="002F2F49"/>
    <w:rsid w:val="002F3294"/>
    <w:rsid w:val="002F366B"/>
    <w:rsid w:val="002F37B3"/>
    <w:rsid w:val="002F3C82"/>
    <w:rsid w:val="002F40F0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4F2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D59"/>
    <w:rsid w:val="00301E8F"/>
    <w:rsid w:val="00301FE6"/>
    <w:rsid w:val="0030233B"/>
    <w:rsid w:val="0030237C"/>
    <w:rsid w:val="003023A5"/>
    <w:rsid w:val="003024B0"/>
    <w:rsid w:val="003024CA"/>
    <w:rsid w:val="003025D6"/>
    <w:rsid w:val="003028AC"/>
    <w:rsid w:val="003029B8"/>
    <w:rsid w:val="00302A55"/>
    <w:rsid w:val="003030FD"/>
    <w:rsid w:val="003037E4"/>
    <w:rsid w:val="00303869"/>
    <w:rsid w:val="00303B08"/>
    <w:rsid w:val="00303D79"/>
    <w:rsid w:val="00303DD6"/>
    <w:rsid w:val="00303EE9"/>
    <w:rsid w:val="00304C11"/>
    <w:rsid w:val="00304DBA"/>
    <w:rsid w:val="0030527C"/>
    <w:rsid w:val="003052A6"/>
    <w:rsid w:val="00305896"/>
    <w:rsid w:val="00306194"/>
    <w:rsid w:val="00306310"/>
    <w:rsid w:val="003063F4"/>
    <w:rsid w:val="003068D3"/>
    <w:rsid w:val="00306ED9"/>
    <w:rsid w:val="0030714F"/>
    <w:rsid w:val="003077D4"/>
    <w:rsid w:val="00307900"/>
    <w:rsid w:val="00307A2A"/>
    <w:rsid w:val="00307CC5"/>
    <w:rsid w:val="003101E8"/>
    <w:rsid w:val="00310229"/>
    <w:rsid w:val="0031051A"/>
    <w:rsid w:val="003106F6"/>
    <w:rsid w:val="00310B91"/>
    <w:rsid w:val="00311024"/>
    <w:rsid w:val="00311411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4228"/>
    <w:rsid w:val="00314396"/>
    <w:rsid w:val="003143FE"/>
    <w:rsid w:val="0031477C"/>
    <w:rsid w:val="00314B09"/>
    <w:rsid w:val="00315379"/>
    <w:rsid w:val="003155F1"/>
    <w:rsid w:val="00315610"/>
    <w:rsid w:val="003156E1"/>
    <w:rsid w:val="00315DDE"/>
    <w:rsid w:val="00315E02"/>
    <w:rsid w:val="00316108"/>
    <w:rsid w:val="00316193"/>
    <w:rsid w:val="003164B4"/>
    <w:rsid w:val="00316A0A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CB"/>
    <w:rsid w:val="003202EB"/>
    <w:rsid w:val="003204CA"/>
    <w:rsid w:val="0032090E"/>
    <w:rsid w:val="00320F2F"/>
    <w:rsid w:val="00320F64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33"/>
    <w:rsid w:val="0032309F"/>
    <w:rsid w:val="003230A3"/>
    <w:rsid w:val="003230CB"/>
    <w:rsid w:val="00323723"/>
    <w:rsid w:val="00323756"/>
    <w:rsid w:val="00323873"/>
    <w:rsid w:val="00323A03"/>
    <w:rsid w:val="00323E82"/>
    <w:rsid w:val="00323F49"/>
    <w:rsid w:val="00323FE0"/>
    <w:rsid w:val="003242F9"/>
    <w:rsid w:val="0032440E"/>
    <w:rsid w:val="00324642"/>
    <w:rsid w:val="00324752"/>
    <w:rsid w:val="003248EC"/>
    <w:rsid w:val="00324C88"/>
    <w:rsid w:val="00325147"/>
    <w:rsid w:val="0032594F"/>
    <w:rsid w:val="00325AA2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6B3"/>
    <w:rsid w:val="00331A81"/>
    <w:rsid w:val="00331D73"/>
    <w:rsid w:val="00331E42"/>
    <w:rsid w:val="003321BA"/>
    <w:rsid w:val="0033242F"/>
    <w:rsid w:val="003326B7"/>
    <w:rsid w:val="0033283B"/>
    <w:rsid w:val="00332856"/>
    <w:rsid w:val="00332E00"/>
    <w:rsid w:val="003331EF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62E"/>
    <w:rsid w:val="003417C6"/>
    <w:rsid w:val="00341B1C"/>
    <w:rsid w:val="00341BC3"/>
    <w:rsid w:val="00341DAC"/>
    <w:rsid w:val="00342079"/>
    <w:rsid w:val="00342460"/>
    <w:rsid w:val="003424A1"/>
    <w:rsid w:val="003426F8"/>
    <w:rsid w:val="00342876"/>
    <w:rsid w:val="00342B69"/>
    <w:rsid w:val="0034320F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72D"/>
    <w:rsid w:val="0034588F"/>
    <w:rsid w:val="00345E8E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73D"/>
    <w:rsid w:val="00351A0D"/>
    <w:rsid w:val="00351A59"/>
    <w:rsid w:val="00351FAB"/>
    <w:rsid w:val="003522D0"/>
    <w:rsid w:val="00352524"/>
    <w:rsid w:val="00352B4B"/>
    <w:rsid w:val="00352D19"/>
    <w:rsid w:val="00352ECF"/>
    <w:rsid w:val="00352ED0"/>
    <w:rsid w:val="003530F3"/>
    <w:rsid w:val="003532AE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4EE"/>
    <w:rsid w:val="00363CDE"/>
    <w:rsid w:val="00363D8B"/>
    <w:rsid w:val="00363DF8"/>
    <w:rsid w:val="00364054"/>
    <w:rsid w:val="0036466B"/>
    <w:rsid w:val="00364A47"/>
    <w:rsid w:val="00365004"/>
    <w:rsid w:val="00365431"/>
    <w:rsid w:val="00365564"/>
    <w:rsid w:val="003656D0"/>
    <w:rsid w:val="00365B4D"/>
    <w:rsid w:val="00365D84"/>
    <w:rsid w:val="00365E42"/>
    <w:rsid w:val="003661E3"/>
    <w:rsid w:val="003662FA"/>
    <w:rsid w:val="003663E9"/>
    <w:rsid w:val="003663FF"/>
    <w:rsid w:val="0036651F"/>
    <w:rsid w:val="00366A50"/>
    <w:rsid w:val="00366DA1"/>
    <w:rsid w:val="00367857"/>
    <w:rsid w:val="00367A08"/>
    <w:rsid w:val="00367D2D"/>
    <w:rsid w:val="003700DF"/>
    <w:rsid w:val="00370450"/>
    <w:rsid w:val="00370865"/>
    <w:rsid w:val="00370CC3"/>
    <w:rsid w:val="00371242"/>
    <w:rsid w:val="003713EA"/>
    <w:rsid w:val="003713F5"/>
    <w:rsid w:val="00371770"/>
    <w:rsid w:val="003718F3"/>
    <w:rsid w:val="00371984"/>
    <w:rsid w:val="00371FAB"/>
    <w:rsid w:val="00371FF4"/>
    <w:rsid w:val="00372374"/>
    <w:rsid w:val="0037248E"/>
    <w:rsid w:val="003725D0"/>
    <w:rsid w:val="00372895"/>
    <w:rsid w:val="00372B6E"/>
    <w:rsid w:val="00372B99"/>
    <w:rsid w:val="00373155"/>
    <w:rsid w:val="003739E6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559A"/>
    <w:rsid w:val="00375D79"/>
    <w:rsid w:val="0037609F"/>
    <w:rsid w:val="003763A2"/>
    <w:rsid w:val="00376448"/>
    <w:rsid w:val="003765C6"/>
    <w:rsid w:val="00376683"/>
    <w:rsid w:val="00376C77"/>
    <w:rsid w:val="00376E0C"/>
    <w:rsid w:val="0037713A"/>
    <w:rsid w:val="00377286"/>
    <w:rsid w:val="00377423"/>
    <w:rsid w:val="0037743A"/>
    <w:rsid w:val="003776E4"/>
    <w:rsid w:val="003776F3"/>
    <w:rsid w:val="003777C5"/>
    <w:rsid w:val="00377E26"/>
    <w:rsid w:val="00380A70"/>
    <w:rsid w:val="00380AFD"/>
    <w:rsid w:val="00380B7C"/>
    <w:rsid w:val="00380D5A"/>
    <w:rsid w:val="0038106F"/>
    <w:rsid w:val="0038141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448"/>
    <w:rsid w:val="00385B64"/>
    <w:rsid w:val="003860A5"/>
    <w:rsid w:val="003861C2"/>
    <w:rsid w:val="003861D5"/>
    <w:rsid w:val="00386514"/>
    <w:rsid w:val="00386EAF"/>
    <w:rsid w:val="00386F1F"/>
    <w:rsid w:val="00387312"/>
    <w:rsid w:val="003873B6"/>
    <w:rsid w:val="00387646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A6F"/>
    <w:rsid w:val="00390F02"/>
    <w:rsid w:val="00390FAD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48F"/>
    <w:rsid w:val="00392662"/>
    <w:rsid w:val="0039267C"/>
    <w:rsid w:val="00392BCC"/>
    <w:rsid w:val="0039316B"/>
    <w:rsid w:val="003934E3"/>
    <w:rsid w:val="00393555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D1C"/>
    <w:rsid w:val="003951C9"/>
    <w:rsid w:val="0039564A"/>
    <w:rsid w:val="0039579F"/>
    <w:rsid w:val="003957A6"/>
    <w:rsid w:val="00395BB1"/>
    <w:rsid w:val="00396307"/>
    <w:rsid w:val="003967BC"/>
    <w:rsid w:val="003968B0"/>
    <w:rsid w:val="00396A68"/>
    <w:rsid w:val="00396EC9"/>
    <w:rsid w:val="00396FF3"/>
    <w:rsid w:val="003971EF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0D31"/>
    <w:rsid w:val="003A167B"/>
    <w:rsid w:val="003A1854"/>
    <w:rsid w:val="003A1CD6"/>
    <w:rsid w:val="003A1ECB"/>
    <w:rsid w:val="003A1EFB"/>
    <w:rsid w:val="003A286B"/>
    <w:rsid w:val="003A2AB2"/>
    <w:rsid w:val="003A2AC8"/>
    <w:rsid w:val="003A2EFA"/>
    <w:rsid w:val="003A2F79"/>
    <w:rsid w:val="003A2FA0"/>
    <w:rsid w:val="003A3146"/>
    <w:rsid w:val="003A3224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A74"/>
    <w:rsid w:val="003A4D8B"/>
    <w:rsid w:val="003A5707"/>
    <w:rsid w:val="003A57B6"/>
    <w:rsid w:val="003A5975"/>
    <w:rsid w:val="003A5ABD"/>
    <w:rsid w:val="003A5EBF"/>
    <w:rsid w:val="003A6134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B030D"/>
    <w:rsid w:val="003B0D93"/>
    <w:rsid w:val="003B0DD5"/>
    <w:rsid w:val="003B120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D84"/>
    <w:rsid w:val="003B52FD"/>
    <w:rsid w:val="003B575A"/>
    <w:rsid w:val="003B597E"/>
    <w:rsid w:val="003B6507"/>
    <w:rsid w:val="003B6B50"/>
    <w:rsid w:val="003B6D95"/>
    <w:rsid w:val="003B6DD1"/>
    <w:rsid w:val="003B6E7B"/>
    <w:rsid w:val="003B6F9A"/>
    <w:rsid w:val="003B733C"/>
    <w:rsid w:val="003B73D2"/>
    <w:rsid w:val="003B73D8"/>
    <w:rsid w:val="003B7480"/>
    <w:rsid w:val="003B75C2"/>
    <w:rsid w:val="003B7857"/>
    <w:rsid w:val="003B7992"/>
    <w:rsid w:val="003B7C90"/>
    <w:rsid w:val="003C0231"/>
    <w:rsid w:val="003C05AF"/>
    <w:rsid w:val="003C07CF"/>
    <w:rsid w:val="003C09A4"/>
    <w:rsid w:val="003C09C8"/>
    <w:rsid w:val="003C0C86"/>
    <w:rsid w:val="003C0DB9"/>
    <w:rsid w:val="003C19F7"/>
    <w:rsid w:val="003C1A84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F66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EC"/>
    <w:rsid w:val="003C678C"/>
    <w:rsid w:val="003C6BBF"/>
    <w:rsid w:val="003C6F40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C1A"/>
    <w:rsid w:val="003D5DBA"/>
    <w:rsid w:val="003D5F15"/>
    <w:rsid w:val="003D65CC"/>
    <w:rsid w:val="003D66AF"/>
    <w:rsid w:val="003D66F0"/>
    <w:rsid w:val="003D6A4F"/>
    <w:rsid w:val="003D6B91"/>
    <w:rsid w:val="003D6D34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482"/>
    <w:rsid w:val="003E0618"/>
    <w:rsid w:val="003E0819"/>
    <w:rsid w:val="003E0C21"/>
    <w:rsid w:val="003E124F"/>
    <w:rsid w:val="003E129F"/>
    <w:rsid w:val="003E1354"/>
    <w:rsid w:val="003E1551"/>
    <w:rsid w:val="003E1594"/>
    <w:rsid w:val="003E18DB"/>
    <w:rsid w:val="003E1900"/>
    <w:rsid w:val="003E1BDE"/>
    <w:rsid w:val="003E1EE7"/>
    <w:rsid w:val="003E1F6C"/>
    <w:rsid w:val="003E21B7"/>
    <w:rsid w:val="003E21E1"/>
    <w:rsid w:val="003E22D2"/>
    <w:rsid w:val="003E243B"/>
    <w:rsid w:val="003E2690"/>
    <w:rsid w:val="003E27C5"/>
    <w:rsid w:val="003E3062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A2"/>
    <w:rsid w:val="003E4F07"/>
    <w:rsid w:val="003E5043"/>
    <w:rsid w:val="003E533C"/>
    <w:rsid w:val="003E5A45"/>
    <w:rsid w:val="003E5BE2"/>
    <w:rsid w:val="003E5D93"/>
    <w:rsid w:val="003E5F33"/>
    <w:rsid w:val="003E6137"/>
    <w:rsid w:val="003E65E2"/>
    <w:rsid w:val="003E6E69"/>
    <w:rsid w:val="003E7132"/>
    <w:rsid w:val="003E7530"/>
    <w:rsid w:val="003E7B4B"/>
    <w:rsid w:val="003E7B84"/>
    <w:rsid w:val="003E7DA9"/>
    <w:rsid w:val="003F0001"/>
    <w:rsid w:val="003F0315"/>
    <w:rsid w:val="003F0724"/>
    <w:rsid w:val="003F0742"/>
    <w:rsid w:val="003F0F54"/>
    <w:rsid w:val="003F134D"/>
    <w:rsid w:val="003F161E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E8"/>
    <w:rsid w:val="003F3C7E"/>
    <w:rsid w:val="003F4470"/>
    <w:rsid w:val="003F46E5"/>
    <w:rsid w:val="003F47CD"/>
    <w:rsid w:val="003F48D9"/>
    <w:rsid w:val="003F4A40"/>
    <w:rsid w:val="003F505A"/>
    <w:rsid w:val="003F5088"/>
    <w:rsid w:val="003F55F3"/>
    <w:rsid w:val="003F56E7"/>
    <w:rsid w:val="003F5B74"/>
    <w:rsid w:val="003F6155"/>
    <w:rsid w:val="003F68A8"/>
    <w:rsid w:val="003F691A"/>
    <w:rsid w:val="003F6BD9"/>
    <w:rsid w:val="003F6C2C"/>
    <w:rsid w:val="003F6EFA"/>
    <w:rsid w:val="003F6F21"/>
    <w:rsid w:val="003F7137"/>
    <w:rsid w:val="003F7206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D9F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D34"/>
    <w:rsid w:val="00406DF5"/>
    <w:rsid w:val="00406EAE"/>
    <w:rsid w:val="0040714C"/>
    <w:rsid w:val="0040733B"/>
    <w:rsid w:val="004073BB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F80"/>
    <w:rsid w:val="0041305F"/>
    <w:rsid w:val="00413A72"/>
    <w:rsid w:val="00413C56"/>
    <w:rsid w:val="00413CAE"/>
    <w:rsid w:val="004144F3"/>
    <w:rsid w:val="00414504"/>
    <w:rsid w:val="00414544"/>
    <w:rsid w:val="00414606"/>
    <w:rsid w:val="00414995"/>
    <w:rsid w:val="00414E87"/>
    <w:rsid w:val="00415376"/>
    <w:rsid w:val="004153CE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519"/>
    <w:rsid w:val="00420CB5"/>
    <w:rsid w:val="00420D9E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919"/>
    <w:rsid w:val="00423AB6"/>
    <w:rsid w:val="00423B61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218"/>
    <w:rsid w:val="0042626D"/>
    <w:rsid w:val="00426486"/>
    <w:rsid w:val="00426873"/>
    <w:rsid w:val="004268E3"/>
    <w:rsid w:val="00426D21"/>
    <w:rsid w:val="00426EBD"/>
    <w:rsid w:val="004270D0"/>
    <w:rsid w:val="00427615"/>
    <w:rsid w:val="00427948"/>
    <w:rsid w:val="00427AC6"/>
    <w:rsid w:val="00430086"/>
    <w:rsid w:val="00430147"/>
    <w:rsid w:val="004305E2"/>
    <w:rsid w:val="00430DFD"/>
    <w:rsid w:val="004313AE"/>
    <w:rsid w:val="004313E8"/>
    <w:rsid w:val="00431D63"/>
    <w:rsid w:val="00431DFA"/>
    <w:rsid w:val="0043230D"/>
    <w:rsid w:val="0043270E"/>
    <w:rsid w:val="00432AC4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B83"/>
    <w:rsid w:val="00433D73"/>
    <w:rsid w:val="0043426C"/>
    <w:rsid w:val="00434485"/>
    <w:rsid w:val="00434637"/>
    <w:rsid w:val="00434767"/>
    <w:rsid w:val="004347B0"/>
    <w:rsid w:val="00434EA8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62A"/>
    <w:rsid w:val="004377E7"/>
    <w:rsid w:val="00437B94"/>
    <w:rsid w:val="00437DA9"/>
    <w:rsid w:val="00440324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221"/>
    <w:rsid w:val="004453AC"/>
    <w:rsid w:val="004453B0"/>
    <w:rsid w:val="004455C9"/>
    <w:rsid w:val="00445AFE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970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E17"/>
    <w:rsid w:val="00451E6C"/>
    <w:rsid w:val="0045231E"/>
    <w:rsid w:val="00452375"/>
    <w:rsid w:val="004526D2"/>
    <w:rsid w:val="00452A3A"/>
    <w:rsid w:val="00452B9C"/>
    <w:rsid w:val="00452E24"/>
    <w:rsid w:val="00453159"/>
    <w:rsid w:val="00453245"/>
    <w:rsid w:val="0045338F"/>
    <w:rsid w:val="00453798"/>
    <w:rsid w:val="00453891"/>
    <w:rsid w:val="00453C8E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E8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82F"/>
    <w:rsid w:val="00463849"/>
    <w:rsid w:val="00463A2C"/>
    <w:rsid w:val="004642B5"/>
    <w:rsid w:val="004644ED"/>
    <w:rsid w:val="00464537"/>
    <w:rsid w:val="004645C8"/>
    <w:rsid w:val="00464B01"/>
    <w:rsid w:val="00464B3A"/>
    <w:rsid w:val="00464C19"/>
    <w:rsid w:val="00464D20"/>
    <w:rsid w:val="00464E27"/>
    <w:rsid w:val="004654B5"/>
    <w:rsid w:val="00465662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D0F"/>
    <w:rsid w:val="00466E00"/>
    <w:rsid w:val="0046707B"/>
    <w:rsid w:val="004670C1"/>
    <w:rsid w:val="004672B7"/>
    <w:rsid w:val="004674E8"/>
    <w:rsid w:val="00467590"/>
    <w:rsid w:val="004677FC"/>
    <w:rsid w:val="00467913"/>
    <w:rsid w:val="00467A19"/>
    <w:rsid w:val="00467AC3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C3D"/>
    <w:rsid w:val="00472D0D"/>
    <w:rsid w:val="00472FD7"/>
    <w:rsid w:val="00473054"/>
    <w:rsid w:val="004732B9"/>
    <w:rsid w:val="0047366F"/>
    <w:rsid w:val="00473819"/>
    <w:rsid w:val="00473858"/>
    <w:rsid w:val="004739F8"/>
    <w:rsid w:val="00473BBB"/>
    <w:rsid w:val="00473F47"/>
    <w:rsid w:val="00473FAA"/>
    <w:rsid w:val="00473FF4"/>
    <w:rsid w:val="004741E7"/>
    <w:rsid w:val="00474333"/>
    <w:rsid w:val="004743B4"/>
    <w:rsid w:val="004744FB"/>
    <w:rsid w:val="004748D6"/>
    <w:rsid w:val="00474B5F"/>
    <w:rsid w:val="00474DC4"/>
    <w:rsid w:val="00475004"/>
    <w:rsid w:val="004750BC"/>
    <w:rsid w:val="0047512B"/>
    <w:rsid w:val="004752E9"/>
    <w:rsid w:val="0047532A"/>
    <w:rsid w:val="004754E4"/>
    <w:rsid w:val="00475827"/>
    <w:rsid w:val="00475A30"/>
    <w:rsid w:val="00475C89"/>
    <w:rsid w:val="00475CE7"/>
    <w:rsid w:val="004762B1"/>
    <w:rsid w:val="00476859"/>
    <w:rsid w:val="004768FB"/>
    <w:rsid w:val="004769FD"/>
    <w:rsid w:val="00476BA1"/>
    <w:rsid w:val="00476C3C"/>
    <w:rsid w:val="00476C49"/>
    <w:rsid w:val="00476DEF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691"/>
    <w:rsid w:val="0048187D"/>
    <w:rsid w:val="00481A47"/>
    <w:rsid w:val="00481ED1"/>
    <w:rsid w:val="004821DE"/>
    <w:rsid w:val="004822F6"/>
    <w:rsid w:val="00482367"/>
    <w:rsid w:val="00482524"/>
    <w:rsid w:val="00482C2C"/>
    <w:rsid w:val="004831B5"/>
    <w:rsid w:val="0048347E"/>
    <w:rsid w:val="00483B4D"/>
    <w:rsid w:val="00483CE1"/>
    <w:rsid w:val="00483D03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BB6"/>
    <w:rsid w:val="00487CEF"/>
    <w:rsid w:val="00490424"/>
    <w:rsid w:val="0049062B"/>
    <w:rsid w:val="00490C12"/>
    <w:rsid w:val="004913F4"/>
    <w:rsid w:val="0049146D"/>
    <w:rsid w:val="00491550"/>
    <w:rsid w:val="0049155D"/>
    <w:rsid w:val="0049183D"/>
    <w:rsid w:val="004922D3"/>
    <w:rsid w:val="004924F4"/>
    <w:rsid w:val="00492557"/>
    <w:rsid w:val="0049293B"/>
    <w:rsid w:val="00492BC4"/>
    <w:rsid w:val="00492C70"/>
    <w:rsid w:val="004932E3"/>
    <w:rsid w:val="00493505"/>
    <w:rsid w:val="004936D1"/>
    <w:rsid w:val="004937B4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748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C59"/>
    <w:rsid w:val="004A1F6D"/>
    <w:rsid w:val="004A2264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9A4"/>
    <w:rsid w:val="004A4A89"/>
    <w:rsid w:val="004A4F09"/>
    <w:rsid w:val="004A5110"/>
    <w:rsid w:val="004A51A4"/>
    <w:rsid w:val="004A51B5"/>
    <w:rsid w:val="004A53CE"/>
    <w:rsid w:val="004A5751"/>
    <w:rsid w:val="004A59CB"/>
    <w:rsid w:val="004A5A79"/>
    <w:rsid w:val="004A5C89"/>
    <w:rsid w:val="004A5F3F"/>
    <w:rsid w:val="004A65B9"/>
    <w:rsid w:val="004A67E7"/>
    <w:rsid w:val="004A699B"/>
    <w:rsid w:val="004A6F8A"/>
    <w:rsid w:val="004A747B"/>
    <w:rsid w:val="004A7627"/>
    <w:rsid w:val="004A7706"/>
    <w:rsid w:val="004A7B31"/>
    <w:rsid w:val="004A7CF3"/>
    <w:rsid w:val="004B051D"/>
    <w:rsid w:val="004B06BE"/>
    <w:rsid w:val="004B0843"/>
    <w:rsid w:val="004B0D95"/>
    <w:rsid w:val="004B10ED"/>
    <w:rsid w:val="004B135B"/>
    <w:rsid w:val="004B137B"/>
    <w:rsid w:val="004B16C5"/>
    <w:rsid w:val="004B1CC4"/>
    <w:rsid w:val="004B1EA3"/>
    <w:rsid w:val="004B2075"/>
    <w:rsid w:val="004B212C"/>
    <w:rsid w:val="004B221A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EA7"/>
    <w:rsid w:val="004B475F"/>
    <w:rsid w:val="004B4877"/>
    <w:rsid w:val="004B4CA0"/>
    <w:rsid w:val="004B60BE"/>
    <w:rsid w:val="004B6930"/>
    <w:rsid w:val="004B6A02"/>
    <w:rsid w:val="004B6A06"/>
    <w:rsid w:val="004B6AC4"/>
    <w:rsid w:val="004B6C3D"/>
    <w:rsid w:val="004B6C68"/>
    <w:rsid w:val="004B6CE7"/>
    <w:rsid w:val="004B6D78"/>
    <w:rsid w:val="004B6F57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AA"/>
    <w:rsid w:val="004C14C7"/>
    <w:rsid w:val="004C14E1"/>
    <w:rsid w:val="004C1986"/>
    <w:rsid w:val="004C1C8B"/>
    <w:rsid w:val="004C1DE1"/>
    <w:rsid w:val="004C1F3D"/>
    <w:rsid w:val="004C231F"/>
    <w:rsid w:val="004C2543"/>
    <w:rsid w:val="004C2583"/>
    <w:rsid w:val="004C2826"/>
    <w:rsid w:val="004C2906"/>
    <w:rsid w:val="004C2B3A"/>
    <w:rsid w:val="004C30B9"/>
    <w:rsid w:val="004C342B"/>
    <w:rsid w:val="004C3623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EB7"/>
    <w:rsid w:val="004C5188"/>
    <w:rsid w:val="004C531E"/>
    <w:rsid w:val="004C54CD"/>
    <w:rsid w:val="004C579D"/>
    <w:rsid w:val="004C597F"/>
    <w:rsid w:val="004C5A3E"/>
    <w:rsid w:val="004C5E5A"/>
    <w:rsid w:val="004C6138"/>
    <w:rsid w:val="004C62CD"/>
    <w:rsid w:val="004C667E"/>
    <w:rsid w:val="004C69B1"/>
    <w:rsid w:val="004C6B30"/>
    <w:rsid w:val="004C6FEE"/>
    <w:rsid w:val="004C7317"/>
    <w:rsid w:val="004C75EF"/>
    <w:rsid w:val="004C7785"/>
    <w:rsid w:val="004C7810"/>
    <w:rsid w:val="004C7823"/>
    <w:rsid w:val="004C793C"/>
    <w:rsid w:val="004C7C08"/>
    <w:rsid w:val="004C7C95"/>
    <w:rsid w:val="004D0114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D87"/>
    <w:rsid w:val="004D5DCD"/>
    <w:rsid w:val="004D5EC0"/>
    <w:rsid w:val="004D5FD6"/>
    <w:rsid w:val="004D624B"/>
    <w:rsid w:val="004D65FC"/>
    <w:rsid w:val="004D660A"/>
    <w:rsid w:val="004D664F"/>
    <w:rsid w:val="004D69CD"/>
    <w:rsid w:val="004D6D3D"/>
    <w:rsid w:val="004D6E50"/>
    <w:rsid w:val="004D7198"/>
    <w:rsid w:val="004D71C7"/>
    <w:rsid w:val="004D75FE"/>
    <w:rsid w:val="004D79E1"/>
    <w:rsid w:val="004E040D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047"/>
    <w:rsid w:val="004E2175"/>
    <w:rsid w:val="004E2325"/>
    <w:rsid w:val="004E25F6"/>
    <w:rsid w:val="004E293D"/>
    <w:rsid w:val="004E2E28"/>
    <w:rsid w:val="004E38C0"/>
    <w:rsid w:val="004E3B5D"/>
    <w:rsid w:val="004E3D77"/>
    <w:rsid w:val="004E3D83"/>
    <w:rsid w:val="004E40A3"/>
    <w:rsid w:val="004E410B"/>
    <w:rsid w:val="004E4113"/>
    <w:rsid w:val="004E44D9"/>
    <w:rsid w:val="004E4983"/>
    <w:rsid w:val="004E4AFB"/>
    <w:rsid w:val="004E4CF3"/>
    <w:rsid w:val="004E4FE0"/>
    <w:rsid w:val="004E5183"/>
    <w:rsid w:val="004E53C6"/>
    <w:rsid w:val="004E5650"/>
    <w:rsid w:val="004E5BDA"/>
    <w:rsid w:val="004E5DA6"/>
    <w:rsid w:val="004E5DD3"/>
    <w:rsid w:val="004E649B"/>
    <w:rsid w:val="004E657C"/>
    <w:rsid w:val="004E712A"/>
    <w:rsid w:val="004E7184"/>
    <w:rsid w:val="004E7344"/>
    <w:rsid w:val="004E74CF"/>
    <w:rsid w:val="004E7AC9"/>
    <w:rsid w:val="004E7E39"/>
    <w:rsid w:val="004F0788"/>
    <w:rsid w:val="004F0FB1"/>
    <w:rsid w:val="004F10E8"/>
    <w:rsid w:val="004F132C"/>
    <w:rsid w:val="004F13BD"/>
    <w:rsid w:val="004F1711"/>
    <w:rsid w:val="004F1B3D"/>
    <w:rsid w:val="004F1C14"/>
    <w:rsid w:val="004F2108"/>
    <w:rsid w:val="004F2219"/>
    <w:rsid w:val="004F2381"/>
    <w:rsid w:val="004F253E"/>
    <w:rsid w:val="004F2666"/>
    <w:rsid w:val="004F2676"/>
    <w:rsid w:val="004F26FF"/>
    <w:rsid w:val="004F2809"/>
    <w:rsid w:val="004F291E"/>
    <w:rsid w:val="004F2B92"/>
    <w:rsid w:val="004F2BA9"/>
    <w:rsid w:val="004F2C78"/>
    <w:rsid w:val="004F2CDC"/>
    <w:rsid w:val="004F2D46"/>
    <w:rsid w:val="004F2D7A"/>
    <w:rsid w:val="004F2F13"/>
    <w:rsid w:val="004F34A0"/>
    <w:rsid w:val="004F392F"/>
    <w:rsid w:val="004F3D12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B8F"/>
    <w:rsid w:val="004F4DAD"/>
    <w:rsid w:val="004F4E5F"/>
    <w:rsid w:val="004F505E"/>
    <w:rsid w:val="004F5069"/>
    <w:rsid w:val="004F52D1"/>
    <w:rsid w:val="004F52E6"/>
    <w:rsid w:val="004F53E2"/>
    <w:rsid w:val="004F5441"/>
    <w:rsid w:val="004F5708"/>
    <w:rsid w:val="004F5E3A"/>
    <w:rsid w:val="004F5EE5"/>
    <w:rsid w:val="004F65F1"/>
    <w:rsid w:val="004F6889"/>
    <w:rsid w:val="004F6A7F"/>
    <w:rsid w:val="004F6AB4"/>
    <w:rsid w:val="004F6C7C"/>
    <w:rsid w:val="004F6FC9"/>
    <w:rsid w:val="004F76C7"/>
    <w:rsid w:val="004F790E"/>
    <w:rsid w:val="004F7B83"/>
    <w:rsid w:val="004F7CD5"/>
    <w:rsid w:val="0050041C"/>
    <w:rsid w:val="0050043F"/>
    <w:rsid w:val="005005F2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EF"/>
    <w:rsid w:val="00504172"/>
    <w:rsid w:val="00504682"/>
    <w:rsid w:val="00504789"/>
    <w:rsid w:val="005049CE"/>
    <w:rsid w:val="00504C31"/>
    <w:rsid w:val="00504CCD"/>
    <w:rsid w:val="00504CD7"/>
    <w:rsid w:val="00504EAB"/>
    <w:rsid w:val="00505088"/>
    <w:rsid w:val="00505476"/>
    <w:rsid w:val="005057EC"/>
    <w:rsid w:val="00505821"/>
    <w:rsid w:val="00505CA2"/>
    <w:rsid w:val="00505F5B"/>
    <w:rsid w:val="005062E9"/>
    <w:rsid w:val="005062EF"/>
    <w:rsid w:val="0050635B"/>
    <w:rsid w:val="005064FB"/>
    <w:rsid w:val="005069B7"/>
    <w:rsid w:val="00506C3F"/>
    <w:rsid w:val="00507192"/>
    <w:rsid w:val="005075A2"/>
    <w:rsid w:val="00507901"/>
    <w:rsid w:val="00507A84"/>
    <w:rsid w:val="00507B2E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39"/>
    <w:rsid w:val="00511A2F"/>
    <w:rsid w:val="00511AEC"/>
    <w:rsid w:val="00511B5B"/>
    <w:rsid w:val="0051237A"/>
    <w:rsid w:val="0051239F"/>
    <w:rsid w:val="0051243D"/>
    <w:rsid w:val="005129B7"/>
    <w:rsid w:val="00512AA8"/>
    <w:rsid w:val="00512B3A"/>
    <w:rsid w:val="005132B9"/>
    <w:rsid w:val="00513702"/>
    <w:rsid w:val="005139BD"/>
    <w:rsid w:val="00513BE3"/>
    <w:rsid w:val="00514239"/>
    <w:rsid w:val="0051449D"/>
    <w:rsid w:val="00514753"/>
    <w:rsid w:val="005148F2"/>
    <w:rsid w:val="005151E1"/>
    <w:rsid w:val="0051536C"/>
    <w:rsid w:val="00515494"/>
    <w:rsid w:val="00515507"/>
    <w:rsid w:val="00515A79"/>
    <w:rsid w:val="00515D84"/>
    <w:rsid w:val="0051614E"/>
    <w:rsid w:val="00516250"/>
    <w:rsid w:val="00516265"/>
    <w:rsid w:val="00516305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15B3"/>
    <w:rsid w:val="00521743"/>
    <w:rsid w:val="00521B21"/>
    <w:rsid w:val="00521F2B"/>
    <w:rsid w:val="00521F4D"/>
    <w:rsid w:val="005222E5"/>
    <w:rsid w:val="005222F6"/>
    <w:rsid w:val="0052232F"/>
    <w:rsid w:val="0052241B"/>
    <w:rsid w:val="00522797"/>
    <w:rsid w:val="00522910"/>
    <w:rsid w:val="00522C88"/>
    <w:rsid w:val="00522DF6"/>
    <w:rsid w:val="00522FDA"/>
    <w:rsid w:val="00523518"/>
    <w:rsid w:val="00523B7F"/>
    <w:rsid w:val="00523FD3"/>
    <w:rsid w:val="00524895"/>
    <w:rsid w:val="00524A5A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540"/>
    <w:rsid w:val="00526AD6"/>
    <w:rsid w:val="00526FF2"/>
    <w:rsid w:val="005271BB"/>
    <w:rsid w:val="005272FC"/>
    <w:rsid w:val="00527380"/>
    <w:rsid w:val="0052774B"/>
    <w:rsid w:val="005277AB"/>
    <w:rsid w:val="0052787E"/>
    <w:rsid w:val="00527B8E"/>
    <w:rsid w:val="00527D4A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30D7"/>
    <w:rsid w:val="005331D7"/>
    <w:rsid w:val="00533425"/>
    <w:rsid w:val="00533B77"/>
    <w:rsid w:val="00533D8E"/>
    <w:rsid w:val="00533DFA"/>
    <w:rsid w:val="00534F3A"/>
    <w:rsid w:val="00535322"/>
    <w:rsid w:val="005363AE"/>
    <w:rsid w:val="005365A8"/>
    <w:rsid w:val="005368A9"/>
    <w:rsid w:val="005369A8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57"/>
    <w:rsid w:val="005409E6"/>
    <w:rsid w:val="00540BCA"/>
    <w:rsid w:val="00540C8E"/>
    <w:rsid w:val="00540CBF"/>
    <w:rsid w:val="00541515"/>
    <w:rsid w:val="005415A8"/>
    <w:rsid w:val="005420D9"/>
    <w:rsid w:val="005422F1"/>
    <w:rsid w:val="00542649"/>
    <w:rsid w:val="005431B5"/>
    <w:rsid w:val="0054331D"/>
    <w:rsid w:val="00543409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C7"/>
    <w:rsid w:val="005448BA"/>
    <w:rsid w:val="00544DEE"/>
    <w:rsid w:val="00545011"/>
    <w:rsid w:val="005451AF"/>
    <w:rsid w:val="0054527D"/>
    <w:rsid w:val="00545328"/>
    <w:rsid w:val="00545379"/>
    <w:rsid w:val="00545915"/>
    <w:rsid w:val="00545B90"/>
    <w:rsid w:val="00545BA2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2E0"/>
    <w:rsid w:val="00550371"/>
    <w:rsid w:val="00550585"/>
    <w:rsid w:val="005507AE"/>
    <w:rsid w:val="005508ED"/>
    <w:rsid w:val="00550DBC"/>
    <w:rsid w:val="0055101B"/>
    <w:rsid w:val="00551516"/>
    <w:rsid w:val="00551790"/>
    <w:rsid w:val="00551FA3"/>
    <w:rsid w:val="005520BF"/>
    <w:rsid w:val="00552424"/>
    <w:rsid w:val="005525B0"/>
    <w:rsid w:val="005527E5"/>
    <w:rsid w:val="00552821"/>
    <w:rsid w:val="0055297E"/>
    <w:rsid w:val="00552AAD"/>
    <w:rsid w:val="00552BC4"/>
    <w:rsid w:val="005531F5"/>
    <w:rsid w:val="0055354F"/>
    <w:rsid w:val="005535EF"/>
    <w:rsid w:val="0055369C"/>
    <w:rsid w:val="005538A2"/>
    <w:rsid w:val="00553A56"/>
    <w:rsid w:val="00553B68"/>
    <w:rsid w:val="00553C9E"/>
    <w:rsid w:val="00553F05"/>
    <w:rsid w:val="005547F0"/>
    <w:rsid w:val="00554937"/>
    <w:rsid w:val="00554E6C"/>
    <w:rsid w:val="0055544D"/>
    <w:rsid w:val="00555C0B"/>
    <w:rsid w:val="005561E5"/>
    <w:rsid w:val="005563E4"/>
    <w:rsid w:val="005563FA"/>
    <w:rsid w:val="00556632"/>
    <w:rsid w:val="0055708C"/>
    <w:rsid w:val="005575D0"/>
    <w:rsid w:val="0055777A"/>
    <w:rsid w:val="005579CA"/>
    <w:rsid w:val="00557AC4"/>
    <w:rsid w:val="00557ADA"/>
    <w:rsid w:val="0056067F"/>
    <w:rsid w:val="00560DE2"/>
    <w:rsid w:val="00560FEF"/>
    <w:rsid w:val="00561791"/>
    <w:rsid w:val="00561E55"/>
    <w:rsid w:val="00562054"/>
    <w:rsid w:val="00562674"/>
    <w:rsid w:val="00562869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4A24"/>
    <w:rsid w:val="00564EE9"/>
    <w:rsid w:val="005651B3"/>
    <w:rsid w:val="005652F1"/>
    <w:rsid w:val="00565406"/>
    <w:rsid w:val="005655AE"/>
    <w:rsid w:val="00565CE2"/>
    <w:rsid w:val="00565D3F"/>
    <w:rsid w:val="00565E79"/>
    <w:rsid w:val="0056619C"/>
    <w:rsid w:val="0056621E"/>
    <w:rsid w:val="005665F9"/>
    <w:rsid w:val="00566696"/>
    <w:rsid w:val="00566935"/>
    <w:rsid w:val="005669ED"/>
    <w:rsid w:val="00566CCE"/>
    <w:rsid w:val="00566CF8"/>
    <w:rsid w:val="00566E42"/>
    <w:rsid w:val="00566E82"/>
    <w:rsid w:val="00567C35"/>
    <w:rsid w:val="005700FF"/>
    <w:rsid w:val="005701EF"/>
    <w:rsid w:val="00570311"/>
    <w:rsid w:val="005705AE"/>
    <w:rsid w:val="005705DB"/>
    <w:rsid w:val="00570734"/>
    <w:rsid w:val="005707DD"/>
    <w:rsid w:val="005709E2"/>
    <w:rsid w:val="00570F52"/>
    <w:rsid w:val="00570FB1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293"/>
    <w:rsid w:val="005762D5"/>
    <w:rsid w:val="0057649F"/>
    <w:rsid w:val="00576AC7"/>
    <w:rsid w:val="005776DE"/>
    <w:rsid w:val="00577723"/>
    <w:rsid w:val="005779E0"/>
    <w:rsid w:val="00577EAA"/>
    <w:rsid w:val="00577F9F"/>
    <w:rsid w:val="00580005"/>
    <w:rsid w:val="0058012A"/>
    <w:rsid w:val="00580520"/>
    <w:rsid w:val="00580727"/>
    <w:rsid w:val="005808BF"/>
    <w:rsid w:val="00580D4C"/>
    <w:rsid w:val="005811E5"/>
    <w:rsid w:val="0058136D"/>
    <w:rsid w:val="005815C9"/>
    <w:rsid w:val="00581FE6"/>
    <w:rsid w:val="00582139"/>
    <w:rsid w:val="00582167"/>
    <w:rsid w:val="00582284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955"/>
    <w:rsid w:val="00592A8F"/>
    <w:rsid w:val="00592AC3"/>
    <w:rsid w:val="00592CAE"/>
    <w:rsid w:val="00592E06"/>
    <w:rsid w:val="00593558"/>
    <w:rsid w:val="00593576"/>
    <w:rsid w:val="00593B52"/>
    <w:rsid w:val="00593BF6"/>
    <w:rsid w:val="00593E2F"/>
    <w:rsid w:val="00593F78"/>
    <w:rsid w:val="00594128"/>
    <w:rsid w:val="005941DD"/>
    <w:rsid w:val="0059439F"/>
    <w:rsid w:val="00594597"/>
    <w:rsid w:val="0059481B"/>
    <w:rsid w:val="00594862"/>
    <w:rsid w:val="00594B3D"/>
    <w:rsid w:val="00594B52"/>
    <w:rsid w:val="00594BA2"/>
    <w:rsid w:val="00594D14"/>
    <w:rsid w:val="00594D6B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8"/>
    <w:rsid w:val="005977A3"/>
    <w:rsid w:val="005977B0"/>
    <w:rsid w:val="005978D4"/>
    <w:rsid w:val="00597ACA"/>
    <w:rsid w:val="005A0040"/>
    <w:rsid w:val="005A0201"/>
    <w:rsid w:val="005A056A"/>
    <w:rsid w:val="005A080D"/>
    <w:rsid w:val="005A0F8D"/>
    <w:rsid w:val="005A1274"/>
    <w:rsid w:val="005A181F"/>
    <w:rsid w:val="005A1AB0"/>
    <w:rsid w:val="005A1BBB"/>
    <w:rsid w:val="005A1DF3"/>
    <w:rsid w:val="005A211C"/>
    <w:rsid w:val="005A22C5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CE"/>
    <w:rsid w:val="005A5AB1"/>
    <w:rsid w:val="005A5BA2"/>
    <w:rsid w:val="005A5F17"/>
    <w:rsid w:val="005A613A"/>
    <w:rsid w:val="005A629B"/>
    <w:rsid w:val="005A6485"/>
    <w:rsid w:val="005A65CF"/>
    <w:rsid w:val="005A66B5"/>
    <w:rsid w:val="005A67AA"/>
    <w:rsid w:val="005A6886"/>
    <w:rsid w:val="005A68FC"/>
    <w:rsid w:val="005A6B6D"/>
    <w:rsid w:val="005A6F4C"/>
    <w:rsid w:val="005A6F64"/>
    <w:rsid w:val="005A72CE"/>
    <w:rsid w:val="005A746F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D4A"/>
    <w:rsid w:val="005B2D9D"/>
    <w:rsid w:val="005B3018"/>
    <w:rsid w:val="005B385F"/>
    <w:rsid w:val="005B43C7"/>
    <w:rsid w:val="005B4932"/>
    <w:rsid w:val="005B4A8E"/>
    <w:rsid w:val="005B4BB8"/>
    <w:rsid w:val="005B4F42"/>
    <w:rsid w:val="005B587F"/>
    <w:rsid w:val="005B60FA"/>
    <w:rsid w:val="005B6320"/>
    <w:rsid w:val="005B638F"/>
    <w:rsid w:val="005B652C"/>
    <w:rsid w:val="005B6905"/>
    <w:rsid w:val="005B6C16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40EE"/>
    <w:rsid w:val="005C439B"/>
    <w:rsid w:val="005C4557"/>
    <w:rsid w:val="005C47F3"/>
    <w:rsid w:val="005C48B3"/>
    <w:rsid w:val="005C4A48"/>
    <w:rsid w:val="005C4CD1"/>
    <w:rsid w:val="005C529E"/>
    <w:rsid w:val="005C53B3"/>
    <w:rsid w:val="005C5A8B"/>
    <w:rsid w:val="005C5B4E"/>
    <w:rsid w:val="005C5E17"/>
    <w:rsid w:val="005C5E63"/>
    <w:rsid w:val="005C5FED"/>
    <w:rsid w:val="005C603A"/>
    <w:rsid w:val="005C6504"/>
    <w:rsid w:val="005C6813"/>
    <w:rsid w:val="005C6D6B"/>
    <w:rsid w:val="005C7525"/>
    <w:rsid w:val="005C758C"/>
    <w:rsid w:val="005C786F"/>
    <w:rsid w:val="005C7E6D"/>
    <w:rsid w:val="005C7F7A"/>
    <w:rsid w:val="005D0080"/>
    <w:rsid w:val="005D036D"/>
    <w:rsid w:val="005D0375"/>
    <w:rsid w:val="005D0797"/>
    <w:rsid w:val="005D103E"/>
    <w:rsid w:val="005D10F3"/>
    <w:rsid w:val="005D1110"/>
    <w:rsid w:val="005D125C"/>
    <w:rsid w:val="005D1260"/>
    <w:rsid w:val="005D187B"/>
    <w:rsid w:val="005D1CFE"/>
    <w:rsid w:val="005D1EC3"/>
    <w:rsid w:val="005D1F1C"/>
    <w:rsid w:val="005D21AC"/>
    <w:rsid w:val="005D2233"/>
    <w:rsid w:val="005D24AE"/>
    <w:rsid w:val="005D2773"/>
    <w:rsid w:val="005D28FE"/>
    <w:rsid w:val="005D29CC"/>
    <w:rsid w:val="005D2D09"/>
    <w:rsid w:val="005D3032"/>
    <w:rsid w:val="005D315B"/>
    <w:rsid w:val="005D3255"/>
    <w:rsid w:val="005D3804"/>
    <w:rsid w:val="005D3912"/>
    <w:rsid w:val="005D39B0"/>
    <w:rsid w:val="005D3D00"/>
    <w:rsid w:val="005D416A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64F9"/>
    <w:rsid w:val="005D70ED"/>
    <w:rsid w:val="005D72EB"/>
    <w:rsid w:val="005D7E96"/>
    <w:rsid w:val="005E0181"/>
    <w:rsid w:val="005E01CA"/>
    <w:rsid w:val="005E02D7"/>
    <w:rsid w:val="005E045A"/>
    <w:rsid w:val="005E0774"/>
    <w:rsid w:val="005E0D20"/>
    <w:rsid w:val="005E0D6D"/>
    <w:rsid w:val="005E0E1B"/>
    <w:rsid w:val="005E10E6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4AA"/>
    <w:rsid w:val="005E46A9"/>
    <w:rsid w:val="005E490F"/>
    <w:rsid w:val="005E4B77"/>
    <w:rsid w:val="005E4F12"/>
    <w:rsid w:val="005E5053"/>
    <w:rsid w:val="005E55F3"/>
    <w:rsid w:val="005E5661"/>
    <w:rsid w:val="005E5842"/>
    <w:rsid w:val="005E585C"/>
    <w:rsid w:val="005E58F9"/>
    <w:rsid w:val="005E596F"/>
    <w:rsid w:val="005E5BA1"/>
    <w:rsid w:val="005E6092"/>
    <w:rsid w:val="005E6186"/>
    <w:rsid w:val="005E6348"/>
    <w:rsid w:val="005E6ADD"/>
    <w:rsid w:val="005E6ED1"/>
    <w:rsid w:val="005E7468"/>
    <w:rsid w:val="005E77BB"/>
    <w:rsid w:val="005E7AFE"/>
    <w:rsid w:val="005E7CBB"/>
    <w:rsid w:val="005E7F3E"/>
    <w:rsid w:val="005E7FED"/>
    <w:rsid w:val="005F0396"/>
    <w:rsid w:val="005F03CF"/>
    <w:rsid w:val="005F05AC"/>
    <w:rsid w:val="005F05D5"/>
    <w:rsid w:val="005F05F8"/>
    <w:rsid w:val="005F0715"/>
    <w:rsid w:val="005F0767"/>
    <w:rsid w:val="005F07A3"/>
    <w:rsid w:val="005F0A28"/>
    <w:rsid w:val="005F0AAD"/>
    <w:rsid w:val="005F0B53"/>
    <w:rsid w:val="005F0BCA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871"/>
    <w:rsid w:val="005F38B6"/>
    <w:rsid w:val="005F392F"/>
    <w:rsid w:val="005F3A6D"/>
    <w:rsid w:val="005F3B29"/>
    <w:rsid w:val="005F3C93"/>
    <w:rsid w:val="005F3D09"/>
    <w:rsid w:val="005F3D22"/>
    <w:rsid w:val="005F4C57"/>
    <w:rsid w:val="005F4D7D"/>
    <w:rsid w:val="005F5A48"/>
    <w:rsid w:val="005F5E4E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3F3"/>
    <w:rsid w:val="005F74AE"/>
    <w:rsid w:val="005F7A87"/>
    <w:rsid w:val="005F7C80"/>
    <w:rsid w:val="005F7E69"/>
    <w:rsid w:val="005F7EB8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E98"/>
    <w:rsid w:val="00602F21"/>
    <w:rsid w:val="00602F28"/>
    <w:rsid w:val="0060309B"/>
    <w:rsid w:val="00603198"/>
    <w:rsid w:val="00603277"/>
    <w:rsid w:val="00603456"/>
    <w:rsid w:val="00603A85"/>
    <w:rsid w:val="00603FB1"/>
    <w:rsid w:val="00604627"/>
    <w:rsid w:val="0060471A"/>
    <w:rsid w:val="00604A9B"/>
    <w:rsid w:val="00604C23"/>
    <w:rsid w:val="00604D42"/>
    <w:rsid w:val="00605275"/>
    <w:rsid w:val="006057BC"/>
    <w:rsid w:val="00605D3E"/>
    <w:rsid w:val="00605FF7"/>
    <w:rsid w:val="006061D5"/>
    <w:rsid w:val="0060641C"/>
    <w:rsid w:val="00606692"/>
    <w:rsid w:val="00606C11"/>
    <w:rsid w:val="00606DF9"/>
    <w:rsid w:val="00607155"/>
    <w:rsid w:val="00607291"/>
    <w:rsid w:val="006072A0"/>
    <w:rsid w:val="006079EB"/>
    <w:rsid w:val="00607FBB"/>
    <w:rsid w:val="00607FBC"/>
    <w:rsid w:val="006100FC"/>
    <w:rsid w:val="00610483"/>
    <w:rsid w:val="006104EE"/>
    <w:rsid w:val="00610EAE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C66"/>
    <w:rsid w:val="0061303D"/>
    <w:rsid w:val="006132E0"/>
    <w:rsid w:val="006133A1"/>
    <w:rsid w:val="00613508"/>
    <w:rsid w:val="00613534"/>
    <w:rsid w:val="006135CD"/>
    <w:rsid w:val="00613961"/>
    <w:rsid w:val="00613B96"/>
    <w:rsid w:val="00614539"/>
    <w:rsid w:val="00614619"/>
    <w:rsid w:val="0061468C"/>
    <w:rsid w:val="00614B69"/>
    <w:rsid w:val="00614DBB"/>
    <w:rsid w:val="0061505C"/>
    <w:rsid w:val="0061509B"/>
    <w:rsid w:val="006152E0"/>
    <w:rsid w:val="006154D5"/>
    <w:rsid w:val="00615997"/>
    <w:rsid w:val="00615AA3"/>
    <w:rsid w:val="00615F80"/>
    <w:rsid w:val="006160FA"/>
    <w:rsid w:val="006163D2"/>
    <w:rsid w:val="006166FD"/>
    <w:rsid w:val="006167AC"/>
    <w:rsid w:val="0061690B"/>
    <w:rsid w:val="00616AE4"/>
    <w:rsid w:val="006170A3"/>
    <w:rsid w:val="006170A6"/>
    <w:rsid w:val="006171B1"/>
    <w:rsid w:val="006171F7"/>
    <w:rsid w:val="00617695"/>
    <w:rsid w:val="00617AF0"/>
    <w:rsid w:val="00617B54"/>
    <w:rsid w:val="006205F2"/>
    <w:rsid w:val="006208F5"/>
    <w:rsid w:val="00620BAA"/>
    <w:rsid w:val="00620D51"/>
    <w:rsid w:val="00620F1A"/>
    <w:rsid w:val="00621395"/>
    <w:rsid w:val="0062145F"/>
    <w:rsid w:val="006214A0"/>
    <w:rsid w:val="00621779"/>
    <w:rsid w:val="00621A28"/>
    <w:rsid w:val="00621C93"/>
    <w:rsid w:val="00621E24"/>
    <w:rsid w:val="00622191"/>
    <w:rsid w:val="006224A7"/>
    <w:rsid w:val="00622580"/>
    <w:rsid w:val="0062281B"/>
    <w:rsid w:val="00622BF1"/>
    <w:rsid w:val="00622C25"/>
    <w:rsid w:val="00622E95"/>
    <w:rsid w:val="0062341F"/>
    <w:rsid w:val="0062367D"/>
    <w:rsid w:val="006238D8"/>
    <w:rsid w:val="00623E99"/>
    <w:rsid w:val="00623F18"/>
    <w:rsid w:val="0062404C"/>
    <w:rsid w:val="00624112"/>
    <w:rsid w:val="0062489E"/>
    <w:rsid w:val="00624F76"/>
    <w:rsid w:val="00625087"/>
    <w:rsid w:val="00625216"/>
    <w:rsid w:val="00625547"/>
    <w:rsid w:val="00625633"/>
    <w:rsid w:val="006256A2"/>
    <w:rsid w:val="0062584D"/>
    <w:rsid w:val="00625A17"/>
    <w:rsid w:val="00625BD4"/>
    <w:rsid w:val="00625C3A"/>
    <w:rsid w:val="00625C68"/>
    <w:rsid w:val="00626008"/>
    <w:rsid w:val="0062616D"/>
    <w:rsid w:val="00626274"/>
    <w:rsid w:val="0062658A"/>
    <w:rsid w:val="0062680C"/>
    <w:rsid w:val="0062680E"/>
    <w:rsid w:val="00626CD0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F51"/>
    <w:rsid w:val="0063026A"/>
    <w:rsid w:val="00630838"/>
    <w:rsid w:val="0063131E"/>
    <w:rsid w:val="00631473"/>
    <w:rsid w:val="00631BAF"/>
    <w:rsid w:val="00631E79"/>
    <w:rsid w:val="00632160"/>
    <w:rsid w:val="0063220C"/>
    <w:rsid w:val="0063246B"/>
    <w:rsid w:val="006328F2"/>
    <w:rsid w:val="00632C66"/>
    <w:rsid w:val="00632DF3"/>
    <w:rsid w:val="00632F91"/>
    <w:rsid w:val="00633E08"/>
    <w:rsid w:val="0063444B"/>
    <w:rsid w:val="0063497B"/>
    <w:rsid w:val="00634AAE"/>
    <w:rsid w:val="00634CA2"/>
    <w:rsid w:val="00634DFF"/>
    <w:rsid w:val="00634F26"/>
    <w:rsid w:val="00634F88"/>
    <w:rsid w:val="006354F4"/>
    <w:rsid w:val="00635B9C"/>
    <w:rsid w:val="00635C8A"/>
    <w:rsid w:val="006362AD"/>
    <w:rsid w:val="00636680"/>
    <w:rsid w:val="006366AA"/>
    <w:rsid w:val="006367F7"/>
    <w:rsid w:val="00636879"/>
    <w:rsid w:val="00636950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119C"/>
    <w:rsid w:val="006411FE"/>
    <w:rsid w:val="006414BC"/>
    <w:rsid w:val="006417E4"/>
    <w:rsid w:val="00641825"/>
    <w:rsid w:val="00641E54"/>
    <w:rsid w:val="00641FC4"/>
    <w:rsid w:val="00642096"/>
    <w:rsid w:val="006420F4"/>
    <w:rsid w:val="0064262E"/>
    <w:rsid w:val="006429CE"/>
    <w:rsid w:val="00642FCA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E8F"/>
    <w:rsid w:val="00645E06"/>
    <w:rsid w:val="00645FB5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9D0"/>
    <w:rsid w:val="00647AF3"/>
    <w:rsid w:val="00647C01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98"/>
    <w:rsid w:val="00653934"/>
    <w:rsid w:val="00653958"/>
    <w:rsid w:val="00653AA0"/>
    <w:rsid w:val="00653BC4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5A"/>
    <w:rsid w:val="006554C4"/>
    <w:rsid w:val="0065555F"/>
    <w:rsid w:val="00655E31"/>
    <w:rsid w:val="006563C8"/>
    <w:rsid w:val="00656627"/>
    <w:rsid w:val="00656B0A"/>
    <w:rsid w:val="00656E1C"/>
    <w:rsid w:val="006570C2"/>
    <w:rsid w:val="0065747F"/>
    <w:rsid w:val="00657EA7"/>
    <w:rsid w:val="006607F5"/>
    <w:rsid w:val="00660811"/>
    <w:rsid w:val="00660890"/>
    <w:rsid w:val="00660917"/>
    <w:rsid w:val="00660963"/>
    <w:rsid w:val="0066098C"/>
    <w:rsid w:val="00660E4B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5F"/>
    <w:rsid w:val="00662CFA"/>
    <w:rsid w:val="00663162"/>
    <w:rsid w:val="00663246"/>
    <w:rsid w:val="00663621"/>
    <w:rsid w:val="00663795"/>
    <w:rsid w:val="00663C52"/>
    <w:rsid w:val="00663D5E"/>
    <w:rsid w:val="00663D66"/>
    <w:rsid w:val="00663FCE"/>
    <w:rsid w:val="006642AE"/>
    <w:rsid w:val="00664C19"/>
    <w:rsid w:val="00664C4E"/>
    <w:rsid w:val="00664FD2"/>
    <w:rsid w:val="0066569D"/>
    <w:rsid w:val="00665FFA"/>
    <w:rsid w:val="006665FE"/>
    <w:rsid w:val="006666A4"/>
    <w:rsid w:val="0066692B"/>
    <w:rsid w:val="00666C6C"/>
    <w:rsid w:val="00666E60"/>
    <w:rsid w:val="00666F46"/>
    <w:rsid w:val="0066710A"/>
    <w:rsid w:val="00667519"/>
    <w:rsid w:val="00667984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1008"/>
    <w:rsid w:val="006713B1"/>
    <w:rsid w:val="00671448"/>
    <w:rsid w:val="00671879"/>
    <w:rsid w:val="0067307A"/>
    <w:rsid w:val="0067334D"/>
    <w:rsid w:val="00673837"/>
    <w:rsid w:val="00673A2A"/>
    <w:rsid w:val="00673C6C"/>
    <w:rsid w:val="00673D53"/>
    <w:rsid w:val="00673EF2"/>
    <w:rsid w:val="00673FFB"/>
    <w:rsid w:val="00674A68"/>
    <w:rsid w:val="0067500A"/>
    <w:rsid w:val="00675440"/>
    <w:rsid w:val="00675A4F"/>
    <w:rsid w:val="00675D2A"/>
    <w:rsid w:val="006763F4"/>
    <w:rsid w:val="0067650D"/>
    <w:rsid w:val="00676548"/>
    <w:rsid w:val="006766B9"/>
    <w:rsid w:val="006768DD"/>
    <w:rsid w:val="00676926"/>
    <w:rsid w:val="00676C51"/>
    <w:rsid w:val="00676C6E"/>
    <w:rsid w:val="00676E28"/>
    <w:rsid w:val="00676E95"/>
    <w:rsid w:val="00677109"/>
    <w:rsid w:val="00677120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8A7"/>
    <w:rsid w:val="00681BE3"/>
    <w:rsid w:val="00681C1E"/>
    <w:rsid w:val="00681D70"/>
    <w:rsid w:val="00681F33"/>
    <w:rsid w:val="00682475"/>
    <w:rsid w:val="0068262A"/>
    <w:rsid w:val="00682828"/>
    <w:rsid w:val="00682904"/>
    <w:rsid w:val="00682994"/>
    <w:rsid w:val="00682C5A"/>
    <w:rsid w:val="00682E97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8D4"/>
    <w:rsid w:val="00686A8B"/>
    <w:rsid w:val="00686D24"/>
    <w:rsid w:val="00686EB1"/>
    <w:rsid w:val="00686FAD"/>
    <w:rsid w:val="00686FD2"/>
    <w:rsid w:val="00686FD8"/>
    <w:rsid w:val="00687071"/>
    <w:rsid w:val="006870BE"/>
    <w:rsid w:val="00687243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D8"/>
    <w:rsid w:val="00691353"/>
    <w:rsid w:val="006914F0"/>
    <w:rsid w:val="00691748"/>
    <w:rsid w:val="00691809"/>
    <w:rsid w:val="006922C9"/>
    <w:rsid w:val="0069238D"/>
    <w:rsid w:val="006925E6"/>
    <w:rsid w:val="00692755"/>
    <w:rsid w:val="00692BAF"/>
    <w:rsid w:val="00692C1E"/>
    <w:rsid w:val="00692C49"/>
    <w:rsid w:val="00692EE4"/>
    <w:rsid w:val="006931E1"/>
    <w:rsid w:val="006934DE"/>
    <w:rsid w:val="0069355A"/>
    <w:rsid w:val="006937B8"/>
    <w:rsid w:val="006937DB"/>
    <w:rsid w:val="0069385D"/>
    <w:rsid w:val="00693FAC"/>
    <w:rsid w:val="006942C6"/>
    <w:rsid w:val="006943EA"/>
    <w:rsid w:val="0069452E"/>
    <w:rsid w:val="00694623"/>
    <w:rsid w:val="0069464F"/>
    <w:rsid w:val="00694805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3B"/>
    <w:rsid w:val="00696990"/>
    <w:rsid w:val="00696F58"/>
    <w:rsid w:val="006970CF"/>
    <w:rsid w:val="00697147"/>
    <w:rsid w:val="0069718E"/>
    <w:rsid w:val="0069744A"/>
    <w:rsid w:val="006977A1"/>
    <w:rsid w:val="00697CD4"/>
    <w:rsid w:val="00697CEE"/>
    <w:rsid w:val="006A0612"/>
    <w:rsid w:val="006A0618"/>
    <w:rsid w:val="006A089B"/>
    <w:rsid w:val="006A0A4D"/>
    <w:rsid w:val="006A0BE9"/>
    <w:rsid w:val="006A0C89"/>
    <w:rsid w:val="006A0DE8"/>
    <w:rsid w:val="006A0F87"/>
    <w:rsid w:val="006A109F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91"/>
    <w:rsid w:val="006A575E"/>
    <w:rsid w:val="006A5779"/>
    <w:rsid w:val="006A588E"/>
    <w:rsid w:val="006A59A9"/>
    <w:rsid w:val="006A5D9B"/>
    <w:rsid w:val="006A5E7F"/>
    <w:rsid w:val="006A601E"/>
    <w:rsid w:val="006A662F"/>
    <w:rsid w:val="006A6DC7"/>
    <w:rsid w:val="006A7379"/>
    <w:rsid w:val="006A74FF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3F8"/>
    <w:rsid w:val="006B2626"/>
    <w:rsid w:val="006B26FF"/>
    <w:rsid w:val="006B281D"/>
    <w:rsid w:val="006B2AA2"/>
    <w:rsid w:val="006B2DF1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328"/>
    <w:rsid w:val="006C13EB"/>
    <w:rsid w:val="006C151B"/>
    <w:rsid w:val="006C173B"/>
    <w:rsid w:val="006C1C70"/>
    <w:rsid w:val="006C1CC1"/>
    <w:rsid w:val="006C1F05"/>
    <w:rsid w:val="006C21DD"/>
    <w:rsid w:val="006C249D"/>
    <w:rsid w:val="006C2715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A6"/>
    <w:rsid w:val="006C6142"/>
    <w:rsid w:val="006C64EB"/>
    <w:rsid w:val="006C690C"/>
    <w:rsid w:val="006C6B83"/>
    <w:rsid w:val="006C6E30"/>
    <w:rsid w:val="006C6EE0"/>
    <w:rsid w:val="006C71FD"/>
    <w:rsid w:val="006C74CC"/>
    <w:rsid w:val="006C74E6"/>
    <w:rsid w:val="006C7634"/>
    <w:rsid w:val="006C7776"/>
    <w:rsid w:val="006C79B0"/>
    <w:rsid w:val="006C7CB7"/>
    <w:rsid w:val="006C7D66"/>
    <w:rsid w:val="006D0653"/>
    <w:rsid w:val="006D09C1"/>
    <w:rsid w:val="006D0B94"/>
    <w:rsid w:val="006D10D7"/>
    <w:rsid w:val="006D1841"/>
    <w:rsid w:val="006D1A51"/>
    <w:rsid w:val="006D1B35"/>
    <w:rsid w:val="006D1BA1"/>
    <w:rsid w:val="006D1C5A"/>
    <w:rsid w:val="006D1D30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E47"/>
    <w:rsid w:val="006D5F83"/>
    <w:rsid w:val="006D610E"/>
    <w:rsid w:val="006D61CD"/>
    <w:rsid w:val="006D62E2"/>
    <w:rsid w:val="006D6773"/>
    <w:rsid w:val="006D6817"/>
    <w:rsid w:val="006D6DF5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D1"/>
    <w:rsid w:val="006E1619"/>
    <w:rsid w:val="006E1920"/>
    <w:rsid w:val="006E1AAA"/>
    <w:rsid w:val="006E1B5B"/>
    <w:rsid w:val="006E1D72"/>
    <w:rsid w:val="006E1FB9"/>
    <w:rsid w:val="006E20BC"/>
    <w:rsid w:val="006E2260"/>
    <w:rsid w:val="006E22F7"/>
    <w:rsid w:val="006E25A0"/>
    <w:rsid w:val="006E284F"/>
    <w:rsid w:val="006E29D5"/>
    <w:rsid w:val="006E2AE9"/>
    <w:rsid w:val="006E2B7F"/>
    <w:rsid w:val="006E2DC8"/>
    <w:rsid w:val="006E2F82"/>
    <w:rsid w:val="006E30CA"/>
    <w:rsid w:val="006E3134"/>
    <w:rsid w:val="006E328F"/>
    <w:rsid w:val="006E357B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2D8"/>
    <w:rsid w:val="006E576A"/>
    <w:rsid w:val="006E5B27"/>
    <w:rsid w:val="006E5CA1"/>
    <w:rsid w:val="006E600A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5BA"/>
    <w:rsid w:val="006F08BE"/>
    <w:rsid w:val="006F0A72"/>
    <w:rsid w:val="006F0AB7"/>
    <w:rsid w:val="006F1039"/>
    <w:rsid w:val="006F13D0"/>
    <w:rsid w:val="006F13E2"/>
    <w:rsid w:val="006F178B"/>
    <w:rsid w:val="006F1AB8"/>
    <w:rsid w:val="006F1AEB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32C"/>
    <w:rsid w:val="006F48B1"/>
    <w:rsid w:val="006F4941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5F2"/>
    <w:rsid w:val="006F6871"/>
    <w:rsid w:val="006F69A1"/>
    <w:rsid w:val="006F6C49"/>
    <w:rsid w:val="006F7210"/>
    <w:rsid w:val="006F7791"/>
    <w:rsid w:val="006F7991"/>
    <w:rsid w:val="006F7A52"/>
    <w:rsid w:val="006F7A71"/>
    <w:rsid w:val="006F7DE1"/>
    <w:rsid w:val="006F7E44"/>
    <w:rsid w:val="006F7EF0"/>
    <w:rsid w:val="0070039B"/>
    <w:rsid w:val="0070068E"/>
    <w:rsid w:val="00700826"/>
    <w:rsid w:val="00700899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CC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80C"/>
    <w:rsid w:val="00704824"/>
    <w:rsid w:val="007049FA"/>
    <w:rsid w:val="00704CB3"/>
    <w:rsid w:val="00704CD7"/>
    <w:rsid w:val="00705299"/>
    <w:rsid w:val="0070538B"/>
    <w:rsid w:val="00705797"/>
    <w:rsid w:val="007058FA"/>
    <w:rsid w:val="00705A25"/>
    <w:rsid w:val="00705CCE"/>
    <w:rsid w:val="00705DF6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606"/>
    <w:rsid w:val="0070786C"/>
    <w:rsid w:val="007079FB"/>
    <w:rsid w:val="00707C68"/>
    <w:rsid w:val="00707C77"/>
    <w:rsid w:val="00707D1D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FBF"/>
    <w:rsid w:val="0071160C"/>
    <w:rsid w:val="00711C38"/>
    <w:rsid w:val="007121E8"/>
    <w:rsid w:val="0071220F"/>
    <w:rsid w:val="007122CA"/>
    <w:rsid w:val="0071283D"/>
    <w:rsid w:val="00712C6E"/>
    <w:rsid w:val="00712D34"/>
    <w:rsid w:val="00712E1D"/>
    <w:rsid w:val="00713059"/>
    <w:rsid w:val="0071310D"/>
    <w:rsid w:val="007133F0"/>
    <w:rsid w:val="0071352F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51D9"/>
    <w:rsid w:val="007152D3"/>
    <w:rsid w:val="007153EC"/>
    <w:rsid w:val="007154F8"/>
    <w:rsid w:val="0071592D"/>
    <w:rsid w:val="00715B77"/>
    <w:rsid w:val="00715BDD"/>
    <w:rsid w:val="007161F7"/>
    <w:rsid w:val="00716458"/>
    <w:rsid w:val="00716467"/>
    <w:rsid w:val="00716475"/>
    <w:rsid w:val="00716542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D3D"/>
    <w:rsid w:val="007204C0"/>
    <w:rsid w:val="00720BCD"/>
    <w:rsid w:val="007213D6"/>
    <w:rsid w:val="007218CA"/>
    <w:rsid w:val="00721A72"/>
    <w:rsid w:val="00721C8A"/>
    <w:rsid w:val="00721E40"/>
    <w:rsid w:val="007221C6"/>
    <w:rsid w:val="0072229F"/>
    <w:rsid w:val="007224A4"/>
    <w:rsid w:val="00722552"/>
    <w:rsid w:val="007225B3"/>
    <w:rsid w:val="007225CF"/>
    <w:rsid w:val="007226E6"/>
    <w:rsid w:val="00723021"/>
    <w:rsid w:val="007230D1"/>
    <w:rsid w:val="007237B2"/>
    <w:rsid w:val="00723AE0"/>
    <w:rsid w:val="00724072"/>
    <w:rsid w:val="007242EE"/>
    <w:rsid w:val="007243FA"/>
    <w:rsid w:val="0072448E"/>
    <w:rsid w:val="007247D1"/>
    <w:rsid w:val="007248E6"/>
    <w:rsid w:val="0072496D"/>
    <w:rsid w:val="007256AE"/>
    <w:rsid w:val="0072575E"/>
    <w:rsid w:val="007257D5"/>
    <w:rsid w:val="00725CB3"/>
    <w:rsid w:val="00725CFC"/>
    <w:rsid w:val="0072630E"/>
    <w:rsid w:val="007263BC"/>
    <w:rsid w:val="00726604"/>
    <w:rsid w:val="007267E0"/>
    <w:rsid w:val="00726916"/>
    <w:rsid w:val="00726AA7"/>
    <w:rsid w:val="00726E50"/>
    <w:rsid w:val="007272C3"/>
    <w:rsid w:val="007276AA"/>
    <w:rsid w:val="007276F9"/>
    <w:rsid w:val="00727704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BD1"/>
    <w:rsid w:val="00734CB2"/>
    <w:rsid w:val="00734FEE"/>
    <w:rsid w:val="0073581C"/>
    <w:rsid w:val="00735AE6"/>
    <w:rsid w:val="00735D0F"/>
    <w:rsid w:val="00735FE8"/>
    <w:rsid w:val="00736463"/>
    <w:rsid w:val="007364A1"/>
    <w:rsid w:val="00736600"/>
    <w:rsid w:val="007367E7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DB8"/>
    <w:rsid w:val="00740528"/>
    <w:rsid w:val="00740F02"/>
    <w:rsid w:val="0074134E"/>
    <w:rsid w:val="00741408"/>
    <w:rsid w:val="00741645"/>
    <w:rsid w:val="00741904"/>
    <w:rsid w:val="00741D90"/>
    <w:rsid w:val="0074229B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C6E"/>
    <w:rsid w:val="00744C7D"/>
    <w:rsid w:val="00744F1B"/>
    <w:rsid w:val="007451FE"/>
    <w:rsid w:val="00745643"/>
    <w:rsid w:val="007456E9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71DB"/>
    <w:rsid w:val="00747303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21A"/>
    <w:rsid w:val="007515AF"/>
    <w:rsid w:val="007517B0"/>
    <w:rsid w:val="00751D3B"/>
    <w:rsid w:val="00751EAC"/>
    <w:rsid w:val="0075237B"/>
    <w:rsid w:val="007523EB"/>
    <w:rsid w:val="007524A3"/>
    <w:rsid w:val="007527E6"/>
    <w:rsid w:val="007529BC"/>
    <w:rsid w:val="00752D0E"/>
    <w:rsid w:val="00752EC4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6E"/>
    <w:rsid w:val="0075664E"/>
    <w:rsid w:val="007566EE"/>
    <w:rsid w:val="00756AF5"/>
    <w:rsid w:val="00756BCC"/>
    <w:rsid w:val="00756BF9"/>
    <w:rsid w:val="0075749C"/>
    <w:rsid w:val="00757634"/>
    <w:rsid w:val="007576A6"/>
    <w:rsid w:val="00757A76"/>
    <w:rsid w:val="00757BC8"/>
    <w:rsid w:val="00757C00"/>
    <w:rsid w:val="00757E39"/>
    <w:rsid w:val="00757F44"/>
    <w:rsid w:val="00757F77"/>
    <w:rsid w:val="00760230"/>
    <w:rsid w:val="0076029F"/>
    <w:rsid w:val="00760387"/>
    <w:rsid w:val="00760D49"/>
    <w:rsid w:val="00760DCB"/>
    <w:rsid w:val="00761A88"/>
    <w:rsid w:val="00761B78"/>
    <w:rsid w:val="00761C16"/>
    <w:rsid w:val="00761C56"/>
    <w:rsid w:val="007620FF"/>
    <w:rsid w:val="0076238D"/>
    <w:rsid w:val="007625A9"/>
    <w:rsid w:val="00762AFC"/>
    <w:rsid w:val="00762F3A"/>
    <w:rsid w:val="00763301"/>
    <w:rsid w:val="007633BE"/>
    <w:rsid w:val="007634DF"/>
    <w:rsid w:val="0076363B"/>
    <w:rsid w:val="00763B90"/>
    <w:rsid w:val="007640D9"/>
    <w:rsid w:val="0076427C"/>
    <w:rsid w:val="007642A3"/>
    <w:rsid w:val="007642A9"/>
    <w:rsid w:val="00764700"/>
    <w:rsid w:val="00764856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A2"/>
    <w:rsid w:val="00766115"/>
    <w:rsid w:val="00766150"/>
    <w:rsid w:val="007663A4"/>
    <w:rsid w:val="007663CD"/>
    <w:rsid w:val="007664B1"/>
    <w:rsid w:val="007666FE"/>
    <w:rsid w:val="007667F9"/>
    <w:rsid w:val="0076695B"/>
    <w:rsid w:val="00766A9A"/>
    <w:rsid w:val="00766A9E"/>
    <w:rsid w:val="00766B33"/>
    <w:rsid w:val="00766E07"/>
    <w:rsid w:val="00766F63"/>
    <w:rsid w:val="00767758"/>
    <w:rsid w:val="00767B89"/>
    <w:rsid w:val="00767F68"/>
    <w:rsid w:val="00767FFE"/>
    <w:rsid w:val="007705D5"/>
    <w:rsid w:val="00770908"/>
    <w:rsid w:val="0077099F"/>
    <w:rsid w:val="00770F56"/>
    <w:rsid w:val="0077116A"/>
    <w:rsid w:val="007711AB"/>
    <w:rsid w:val="007715B8"/>
    <w:rsid w:val="00771657"/>
    <w:rsid w:val="0077176D"/>
    <w:rsid w:val="007717B5"/>
    <w:rsid w:val="00771811"/>
    <w:rsid w:val="00771F32"/>
    <w:rsid w:val="0077210F"/>
    <w:rsid w:val="007723BF"/>
    <w:rsid w:val="007723F7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3A5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AFB"/>
    <w:rsid w:val="00775D3C"/>
    <w:rsid w:val="00775F9C"/>
    <w:rsid w:val="007762F0"/>
    <w:rsid w:val="0077693A"/>
    <w:rsid w:val="0077694F"/>
    <w:rsid w:val="007769AE"/>
    <w:rsid w:val="00776A60"/>
    <w:rsid w:val="00776E58"/>
    <w:rsid w:val="00776EF6"/>
    <w:rsid w:val="0077778D"/>
    <w:rsid w:val="007778CA"/>
    <w:rsid w:val="00777B1C"/>
    <w:rsid w:val="00777F1D"/>
    <w:rsid w:val="00780594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5091"/>
    <w:rsid w:val="007859DF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C7A"/>
    <w:rsid w:val="00787CD6"/>
    <w:rsid w:val="00787D8A"/>
    <w:rsid w:val="00787FD5"/>
    <w:rsid w:val="007904A0"/>
    <w:rsid w:val="007905E1"/>
    <w:rsid w:val="007906C5"/>
    <w:rsid w:val="00790827"/>
    <w:rsid w:val="00790BFF"/>
    <w:rsid w:val="00790DA7"/>
    <w:rsid w:val="00790FB9"/>
    <w:rsid w:val="00791100"/>
    <w:rsid w:val="00791261"/>
    <w:rsid w:val="00791CA8"/>
    <w:rsid w:val="00791DF1"/>
    <w:rsid w:val="0079206C"/>
    <w:rsid w:val="0079223F"/>
    <w:rsid w:val="007923BE"/>
    <w:rsid w:val="007924DE"/>
    <w:rsid w:val="0079268D"/>
    <w:rsid w:val="007926E1"/>
    <w:rsid w:val="007927D0"/>
    <w:rsid w:val="00792F2E"/>
    <w:rsid w:val="0079303D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707A"/>
    <w:rsid w:val="0079725D"/>
    <w:rsid w:val="007976FE"/>
    <w:rsid w:val="00797CC1"/>
    <w:rsid w:val="00797EBE"/>
    <w:rsid w:val="00797EF2"/>
    <w:rsid w:val="00797F62"/>
    <w:rsid w:val="00797F8B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DA2"/>
    <w:rsid w:val="007A1E8E"/>
    <w:rsid w:val="007A22EA"/>
    <w:rsid w:val="007A2EF3"/>
    <w:rsid w:val="007A32D6"/>
    <w:rsid w:val="007A32E6"/>
    <w:rsid w:val="007A3722"/>
    <w:rsid w:val="007A3802"/>
    <w:rsid w:val="007A3965"/>
    <w:rsid w:val="007A3BDD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CA0"/>
    <w:rsid w:val="007A6EE3"/>
    <w:rsid w:val="007A6EFA"/>
    <w:rsid w:val="007A72F6"/>
    <w:rsid w:val="007A7326"/>
    <w:rsid w:val="007A75EF"/>
    <w:rsid w:val="007A75F7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5BC"/>
    <w:rsid w:val="007C17F5"/>
    <w:rsid w:val="007C1B5B"/>
    <w:rsid w:val="007C1CBB"/>
    <w:rsid w:val="007C1F84"/>
    <w:rsid w:val="007C218E"/>
    <w:rsid w:val="007C24D2"/>
    <w:rsid w:val="007C2656"/>
    <w:rsid w:val="007C2670"/>
    <w:rsid w:val="007C26AC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423B"/>
    <w:rsid w:val="007C42CE"/>
    <w:rsid w:val="007C4395"/>
    <w:rsid w:val="007C439E"/>
    <w:rsid w:val="007C4611"/>
    <w:rsid w:val="007C4908"/>
    <w:rsid w:val="007C4CB0"/>
    <w:rsid w:val="007C51BF"/>
    <w:rsid w:val="007C51EA"/>
    <w:rsid w:val="007C5449"/>
    <w:rsid w:val="007C56E5"/>
    <w:rsid w:val="007C5808"/>
    <w:rsid w:val="007C5A80"/>
    <w:rsid w:val="007C5F7F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D02B8"/>
    <w:rsid w:val="007D0A77"/>
    <w:rsid w:val="007D0A8B"/>
    <w:rsid w:val="007D1248"/>
    <w:rsid w:val="007D151D"/>
    <w:rsid w:val="007D1582"/>
    <w:rsid w:val="007D1595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347C"/>
    <w:rsid w:val="007D36E0"/>
    <w:rsid w:val="007D3719"/>
    <w:rsid w:val="007D38A7"/>
    <w:rsid w:val="007D3A08"/>
    <w:rsid w:val="007D42B8"/>
    <w:rsid w:val="007D4326"/>
    <w:rsid w:val="007D460E"/>
    <w:rsid w:val="007D4F06"/>
    <w:rsid w:val="007D503D"/>
    <w:rsid w:val="007D50DB"/>
    <w:rsid w:val="007D50FA"/>
    <w:rsid w:val="007D5175"/>
    <w:rsid w:val="007D52FE"/>
    <w:rsid w:val="007D53E6"/>
    <w:rsid w:val="007D59EB"/>
    <w:rsid w:val="007D5C45"/>
    <w:rsid w:val="007D5C53"/>
    <w:rsid w:val="007D62B2"/>
    <w:rsid w:val="007D65D4"/>
    <w:rsid w:val="007D682F"/>
    <w:rsid w:val="007D6852"/>
    <w:rsid w:val="007D6F1C"/>
    <w:rsid w:val="007D6FAB"/>
    <w:rsid w:val="007D70AA"/>
    <w:rsid w:val="007D7507"/>
    <w:rsid w:val="007D7F6E"/>
    <w:rsid w:val="007D7FD0"/>
    <w:rsid w:val="007D7FD6"/>
    <w:rsid w:val="007E010C"/>
    <w:rsid w:val="007E048D"/>
    <w:rsid w:val="007E0935"/>
    <w:rsid w:val="007E09DF"/>
    <w:rsid w:val="007E0B38"/>
    <w:rsid w:val="007E0CE6"/>
    <w:rsid w:val="007E1447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4F4C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E05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CB5"/>
    <w:rsid w:val="007F52A9"/>
    <w:rsid w:val="007F554D"/>
    <w:rsid w:val="007F5A1A"/>
    <w:rsid w:val="007F5C82"/>
    <w:rsid w:val="007F5CDE"/>
    <w:rsid w:val="007F5FA9"/>
    <w:rsid w:val="007F63D2"/>
    <w:rsid w:val="007F63E5"/>
    <w:rsid w:val="007F63FA"/>
    <w:rsid w:val="007F69B1"/>
    <w:rsid w:val="007F6ABE"/>
    <w:rsid w:val="007F6E06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0C70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81"/>
    <w:rsid w:val="008023E9"/>
    <w:rsid w:val="008025DE"/>
    <w:rsid w:val="008026BF"/>
    <w:rsid w:val="00802774"/>
    <w:rsid w:val="008029EC"/>
    <w:rsid w:val="00802ADC"/>
    <w:rsid w:val="00803289"/>
    <w:rsid w:val="0080336F"/>
    <w:rsid w:val="0080375E"/>
    <w:rsid w:val="00803E86"/>
    <w:rsid w:val="0080402C"/>
    <w:rsid w:val="00804183"/>
    <w:rsid w:val="00804282"/>
    <w:rsid w:val="008043B1"/>
    <w:rsid w:val="0080473E"/>
    <w:rsid w:val="00804DF5"/>
    <w:rsid w:val="00804F2B"/>
    <w:rsid w:val="00804F5C"/>
    <w:rsid w:val="00805126"/>
    <w:rsid w:val="00805226"/>
    <w:rsid w:val="008052EE"/>
    <w:rsid w:val="00805ACB"/>
    <w:rsid w:val="0080637A"/>
    <w:rsid w:val="0080649C"/>
    <w:rsid w:val="00806620"/>
    <w:rsid w:val="00806956"/>
    <w:rsid w:val="008071A7"/>
    <w:rsid w:val="00807A0C"/>
    <w:rsid w:val="0081038A"/>
    <w:rsid w:val="00810564"/>
    <w:rsid w:val="008105CD"/>
    <w:rsid w:val="008106A0"/>
    <w:rsid w:val="008107D4"/>
    <w:rsid w:val="00810940"/>
    <w:rsid w:val="00810C7B"/>
    <w:rsid w:val="00810CE8"/>
    <w:rsid w:val="008114E8"/>
    <w:rsid w:val="008123B6"/>
    <w:rsid w:val="008125DA"/>
    <w:rsid w:val="00812901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92D"/>
    <w:rsid w:val="00815C29"/>
    <w:rsid w:val="00816236"/>
    <w:rsid w:val="0081660A"/>
    <w:rsid w:val="0081671C"/>
    <w:rsid w:val="00816A40"/>
    <w:rsid w:val="00816CE1"/>
    <w:rsid w:val="0081732C"/>
    <w:rsid w:val="0081736F"/>
    <w:rsid w:val="0081738C"/>
    <w:rsid w:val="00817527"/>
    <w:rsid w:val="0081789E"/>
    <w:rsid w:val="00817FE2"/>
    <w:rsid w:val="0082002C"/>
    <w:rsid w:val="0082036A"/>
    <w:rsid w:val="008206A4"/>
    <w:rsid w:val="008208F3"/>
    <w:rsid w:val="00820E1C"/>
    <w:rsid w:val="00821355"/>
    <w:rsid w:val="0082140D"/>
    <w:rsid w:val="0082144D"/>
    <w:rsid w:val="00821578"/>
    <w:rsid w:val="008220D2"/>
    <w:rsid w:val="008223B0"/>
    <w:rsid w:val="008225D1"/>
    <w:rsid w:val="008226B9"/>
    <w:rsid w:val="00822776"/>
    <w:rsid w:val="00822841"/>
    <w:rsid w:val="00822865"/>
    <w:rsid w:val="00822B7A"/>
    <w:rsid w:val="00822F79"/>
    <w:rsid w:val="0082311A"/>
    <w:rsid w:val="00823462"/>
    <w:rsid w:val="008234CA"/>
    <w:rsid w:val="008236BA"/>
    <w:rsid w:val="00823A97"/>
    <w:rsid w:val="00823A9E"/>
    <w:rsid w:val="00823D30"/>
    <w:rsid w:val="00823F6F"/>
    <w:rsid w:val="0082406F"/>
    <w:rsid w:val="00824098"/>
    <w:rsid w:val="00824360"/>
    <w:rsid w:val="008244EC"/>
    <w:rsid w:val="00824687"/>
    <w:rsid w:val="00824A49"/>
    <w:rsid w:val="008255D4"/>
    <w:rsid w:val="008255DA"/>
    <w:rsid w:val="00825615"/>
    <w:rsid w:val="00825946"/>
    <w:rsid w:val="00825C5C"/>
    <w:rsid w:val="00825C63"/>
    <w:rsid w:val="00825F2E"/>
    <w:rsid w:val="00825F3D"/>
    <w:rsid w:val="0082600C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2271"/>
    <w:rsid w:val="008327F5"/>
    <w:rsid w:val="008328D7"/>
    <w:rsid w:val="00832AA0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B1D"/>
    <w:rsid w:val="00836EFE"/>
    <w:rsid w:val="0083723A"/>
    <w:rsid w:val="0083768C"/>
    <w:rsid w:val="008376FB"/>
    <w:rsid w:val="008379A0"/>
    <w:rsid w:val="00837B26"/>
    <w:rsid w:val="00840036"/>
    <w:rsid w:val="008407ED"/>
    <w:rsid w:val="0084083E"/>
    <w:rsid w:val="00840A01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4223"/>
    <w:rsid w:val="00844690"/>
    <w:rsid w:val="00844ABE"/>
    <w:rsid w:val="00844B7C"/>
    <w:rsid w:val="00844D33"/>
    <w:rsid w:val="00844F85"/>
    <w:rsid w:val="00844FC5"/>
    <w:rsid w:val="00845313"/>
    <w:rsid w:val="008454BB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91E"/>
    <w:rsid w:val="008469E2"/>
    <w:rsid w:val="00846FE2"/>
    <w:rsid w:val="00847156"/>
    <w:rsid w:val="00847572"/>
    <w:rsid w:val="00847670"/>
    <w:rsid w:val="0084779A"/>
    <w:rsid w:val="0084783D"/>
    <w:rsid w:val="00847B32"/>
    <w:rsid w:val="00847C0A"/>
    <w:rsid w:val="0085019D"/>
    <w:rsid w:val="0085036A"/>
    <w:rsid w:val="008503B1"/>
    <w:rsid w:val="008503BF"/>
    <w:rsid w:val="008503F2"/>
    <w:rsid w:val="00850C88"/>
    <w:rsid w:val="00850F45"/>
    <w:rsid w:val="00851005"/>
    <w:rsid w:val="0085106C"/>
    <w:rsid w:val="008510BE"/>
    <w:rsid w:val="00851426"/>
    <w:rsid w:val="008514A1"/>
    <w:rsid w:val="008516EE"/>
    <w:rsid w:val="00851892"/>
    <w:rsid w:val="00851BEC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979"/>
    <w:rsid w:val="00853C1C"/>
    <w:rsid w:val="008541E5"/>
    <w:rsid w:val="0085421F"/>
    <w:rsid w:val="0085445A"/>
    <w:rsid w:val="0085456B"/>
    <w:rsid w:val="008549F6"/>
    <w:rsid w:val="008550EC"/>
    <w:rsid w:val="008551EE"/>
    <w:rsid w:val="008552D9"/>
    <w:rsid w:val="00855591"/>
    <w:rsid w:val="00856679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C2"/>
    <w:rsid w:val="008655D0"/>
    <w:rsid w:val="0086594F"/>
    <w:rsid w:val="00865A64"/>
    <w:rsid w:val="00865D81"/>
    <w:rsid w:val="00865EBD"/>
    <w:rsid w:val="00866195"/>
    <w:rsid w:val="00866217"/>
    <w:rsid w:val="008666CE"/>
    <w:rsid w:val="0086691A"/>
    <w:rsid w:val="00866923"/>
    <w:rsid w:val="00866B60"/>
    <w:rsid w:val="00866BE1"/>
    <w:rsid w:val="00866D21"/>
    <w:rsid w:val="00866E11"/>
    <w:rsid w:val="00867173"/>
    <w:rsid w:val="00867299"/>
    <w:rsid w:val="008672F5"/>
    <w:rsid w:val="00867336"/>
    <w:rsid w:val="008674B2"/>
    <w:rsid w:val="00867B32"/>
    <w:rsid w:val="00867D63"/>
    <w:rsid w:val="00867EED"/>
    <w:rsid w:val="00870CEF"/>
    <w:rsid w:val="00870DB3"/>
    <w:rsid w:val="0087136F"/>
    <w:rsid w:val="008713CC"/>
    <w:rsid w:val="008717FB"/>
    <w:rsid w:val="00871890"/>
    <w:rsid w:val="0087191B"/>
    <w:rsid w:val="008719A4"/>
    <w:rsid w:val="008719D4"/>
    <w:rsid w:val="00871BB7"/>
    <w:rsid w:val="00871C28"/>
    <w:rsid w:val="00871DAF"/>
    <w:rsid w:val="00871F85"/>
    <w:rsid w:val="00872025"/>
    <w:rsid w:val="00872F7B"/>
    <w:rsid w:val="00873329"/>
    <w:rsid w:val="0087366F"/>
    <w:rsid w:val="0087374A"/>
    <w:rsid w:val="008738D7"/>
    <w:rsid w:val="00873A9D"/>
    <w:rsid w:val="00873FD9"/>
    <w:rsid w:val="008741E9"/>
    <w:rsid w:val="008744CF"/>
    <w:rsid w:val="00874B5B"/>
    <w:rsid w:val="00874B60"/>
    <w:rsid w:val="00874D14"/>
    <w:rsid w:val="00874FF4"/>
    <w:rsid w:val="00875675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87D"/>
    <w:rsid w:val="00884953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4B8"/>
    <w:rsid w:val="008945FC"/>
    <w:rsid w:val="008946DA"/>
    <w:rsid w:val="0089502D"/>
    <w:rsid w:val="008950D5"/>
    <w:rsid w:val="008950F7"/>
    <w:rsid w:val="00895511"/>
    <w:rsid w:val="008959A8"/>
    <w:rsid w:val="00895D1A"/>
    <w:rsid w:val="00895EAD"/>
    <w:rsid w:val="00896299"/>
    <w:rsid w:val="008965B7"/>
    <w:rsid w:val="0089675E"/>
    <w:rsid w:val="0089677D"/>
    <w:rsid w:val="00896905"/>
    <w:rsid w:val="00896A4E"/>
    <w:rsid w:val="00896AFD"/>
    <w:rsid w:val="00896B9D"/>
    <w:rsid w:val="00896C18"/>
    <w:rsid w:val="00896DD3"/>
    <w:rsid w:val="00896F8A"/>
    <w:rsid w:val="00897266"/>
    <w:rsid w:val="008972AA"/>
    <w:rsid w:val="008973F1"/>
    <w:rsid w:val="008A007C"/>
    <w:rsid w:val="008A0372"/>
    <w:rsid w:val="008A0A07"/>
    <w:rsid w:val="008A0DE6"/>
    <w:rsid w:val="008A1198"/>
    <w:rsid w:val="008A1278"/>
    <w:rsid w:val="008A1531"/>
    <w:rsid w:val="008A1908"/>
    <w:rsid w:val="008A1E19"/>
    <w:rsid w:val="008A20D7"/>
    <w:rsid w:val="008A2105"/>
    <w:rsid w:val="008A219E"/>
    <w:rsid w:val="008A25E6"/>
    <w:rsid w:val="008A270C"/>
    <w:rsid w:val="008A27A6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F92"/>
    <w:rsid w:val="008A4647"/>
    <w:rsid w:val="008A46FF"/>
    <w:rsid w:val="008A4A56"/>
    <w:rsid w:val="008A4AA3"/>
    <w:rsid w:val="008A4AB9"/>
    <w:rsid w:val="008A4F2F"/>
    <w:rsid w:val="008A4F60"/>
    <w:rsid w:val="008A4FB3"/>
    <w:rsid w:val="008A5124"/>
    <w:rsid w:val="008A5695"/>
    <w:rsid w:val="008A56B0"/>
    <w:rsid w:val="008A5796"/>
    <w:rsid w:val="008A5A8F"/>
    <w:rsid w:val="008A5AAD"/>
    <w:rsid w:val="008A6294"/>
    <w:rsid w:val="008A6425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593"/>
    <w:rsid w:val="008B0A8E"/>
    <w:rsid w:val="008B0B39"/>
    <w:rsid w:val="008B0FB8"/>
    <w:rsid w:val="008B11D4"/>
    <w:rsid w:val="008B1271"/>
    <w:rsid w:val="008B1A8C"/>
    <w:rsid w:val="008B1D86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5000"/>
    <w:rsid w:val="008B526F"/>
    <w:rsid w:val="008B52FA"/>
    <w:rsid w:val="008B552E"/>
    <w:rsid w:val="008B57CD"/>
    <w:rsid w:val="008B5836"/>
    <w:rsid w:val="008B602F"/>
    <w:rsid w:val="008B61E7"/>
    <w:rsid w:val="008B62AF"/>
    <w:rsid w:val="008B65EB"/>
    <w:rsid w:val="008B6AD6"/>
    <w:rsid w:val="008B6F38"/>
    <w:rsid w:val="008B70E1"/>
    <w:rsid w:val="008B71E5"/>
    <w:rsid w:val="008B71FF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E81"/>
    <w:rsid w:val="008C1FE8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D17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AF0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FCE"/>
    <w:rsid w:val="008C764D"/>
    <w:rsid w:val="008C76A0"/>
    <w:rsid w:val="008C78EB"/>
    <w:rsid w:val="008C7914"/>
    <w:rsid w:val="008C7A75"/>
    <w:rsid w:val="008C7F63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32AA"/>
    <w:rsid w:val="008D3570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4DF"/>
    <w:rsid w:val="008D6519"/>
    <w:rsid w:val="008D6629"/>
    <w:rsid w:val="008D6767"/>
    <w:rsid w:val="008D6EC7"/>
    <w:rsid w:val="008D7479"/>
    <w:rsid w:val="008D7B95"/>
    <w:rsid w:val="008E0218"/>
    <w:rsid w:val="008E0260"/>
    <w:rsid w:val="008E0855"/>
    <w:rsid w:val="008E0ACF"/>
    <w:rsid w:val="008E0ADD"/>
    <w:rsid w:val="008E0CBC"/>
    <w:rsid w:val="008E1221"/>
    <w:rsid w:val="008E13C7"/>
    <w:rsid w:val="008E177E"/>
    <w:rsid w:val="008E18BF"/>
    <w:rsid w:val="008E1A69"/>
    <w:rsid w:val="008E1A6E"/>
    <w:rsid w:val="008E1E4B"/>
    <w:rsid w:val="008E1E81"/>
    <w:rsid w:val="008E1F4A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4EF"/>
    <w:rsid w:val="008E4680"/>
    <w:rsid w:val="008E47BD"/>
    <w:rsid w:val="008E4CEB"/>
    <w:rsid w:val="008E4E33"/>
    <w:rsid w:val="008E523A"/>
    <w:rsid w:val="008E53BD"/>
    <w:rsid w:val="008E549A"/>
    <w:rsid w:val="008E57E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D54"/>
    <w:rsid w:val="008E6DBB"/>
    <w:rsid w:val="008E7432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12C5"/>
    <w:rsid w:val="008F12EE"/>
    <w:rsid w:val="008F148B"/>
    <w:rsid w:val="008F14FB"/>
    <w:rsid w:val="008F1739"/>
    <w:rsid w:val="008F189A"/>
    <w:rsid w:val="008F1D04"/>
    <w:rsid w:val="008F2095"/>
    <w:rsid w:val="008F2425"/>
    <w:rsid w:val="008F2468"/>
    <w:rsid w:val="008F2639"/>
    <w:rsid w:val="008F269F"/>
    <w:rsid w:val="008F26A3"/>
    <w:rsid w:val="008F30B1"/>
    <w:rsid w:val="008F38B0"/>
    <w:rsid w:val="008F3909"/>
    <w:rsid w:val="008F398C"/>
    <w:rsid w:val="008F3B86"/>
    <w:rsid w:val="008F3E5B"/>
    <w:rsid w:val="008F3EBA"/>
    <w:rsid w:val="008F4441"/>
    <w:rsid w:val="008F485B"/>
    <w:rsid w:val="008F4A34"/>
    <w:rsid w:val="008F4AF3"/>
    <w:rsid w:val="008F5051"/>
    <w:rsid w:val="008F513C"/>
    <w:rsid w:val="008F526B"/>
    <w:rsid w:val="008F555E"/>
    <w:rsid w:val="008F5595"/>
    <w:rsid w:val="008F58F3"/>
    <w:rsid w:val="008F5974"/>
    <w:rsid w:val="008F5992"/>
    <w:rsid w:val="008F59E4"/>
    <w:rsid w:val="008F5CC4"/>
    <w:rsid w:val="008F6176"/>
    <w:rsid w:val="008F61C9"/>
    <w:rsid w:val="008F6207"/>
    <w:rsid w:val="008F645B"/>
    <w:rsid w:val="008F653C"/>
    <w:rsid w:val="008F6721"/>
    <w:rsid w:val="008F6ABC"/>
    <w:rsid w:val="008F702C"/>
    <w:rsid w:val="008F7094"/>
    <w:rsid w:val="008F7400"/>
    <w:rsid w:val="008F74C5"/>
    <w:rsid w:val="008F79B7"/>
    <w:rsid w:val="008F7C46"/>
    <w:rsid w:val="008F7D72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9BB"/>
    <w:rsid w:val="00902C0B"/>
    <w:rsid w:val="00902C4C"/>
    <w:rsid w:val="00903541"/>
    <w:rsid w:val="00903AA7"/>
    <w:rsid w:val="00904134"/>
    <w:rsid w:val="009043A8"/>
    <w:rsid w:val="009045BE"/>
    <w:rsid w:val="00904724"/>
    <w:rsid w:val="00904CAE"/>
    <w:rsid w:val="00904EF5"/>
    <w:rsid w:val="00905334"/>
    <w:rsid w:val="009057FB"/>
    <w:rsid w:val="00905B5E"/>
    <w:rsid w:val="00905CD6"/>
    <w:rsid w:val="0090605F"/>
    <w:rsid w:val="0090620F"/>
    <w:rsid w:val="00906248"/>
    <w:rsid w:val="00906746"/>
    <w:rsid w:val="00906A28"/>
    <w:rsid w:val="00906D1B"/>
    <w:rsid w:val="00906F05"/>
    <w:rsid w:val="0090719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B19"/>
    <w:rsid w:val="00910B59"/>
    <w:rsid w:val="00910D5A"/>
    <w:rsid w:val="00910DD4"/>
    <w:rsid w:val="00910E7E"/>
    <w:rsid w:val="00911293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B7"/>
    <w:rsid w:val="009131B7"/>
    <w:rsid w:val="009132C0"/>
    <w:rsid w:val="009132D9"/>
    <w:rsid w:val="00913593"/>
    <w:rsid w:val="009138DA"/>
    <w:rsid w:val="009139A2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14A"/>
    <w:rsid w:val="0091630C"/>
    <w:rsid w:val="00916358"/>
    <w:rsid w:val="00916A2A"/>
    <w:rsid w:val="00916C51"/>
    <w:rsid w:val="00916F1D"/>
    <w:rsid w:val="00916F41"/>
    <w:rsid w:val="00916F9A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DF0"/>
    <w:rsid w:val="00921ECC"/>
    <w:rsid w:val="00921F28"/>
    <w:rsid w:val="0092260D"/>
    <w:rsid w:val="00922ADE"/>
    <w:rsid w:val="00922BE5"/>
    <w:rsid w:val="00923037"/>
    <w:rsid w:val="009232DE"/>
    <w:rsid w:val="00923B0B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687"/>
    <w:rsid w:val="00926808"/>
    <w:rsid w:val="0092682B"/>
    <w:rsid w:val="009269C9"/>
    <w:rsid w:val="0092772A"/>
    <w:rsid w:val="00927768"/>
    <w:rsid w:val="0092799A"/>
    <w:rsid w:val="00927C99"/>
    <w:rsid w:val="00927E85"/>
    <w:rsid w:val="00927F93"/>
    <w:rsid w:val="009306B9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90"/>
    <w:rsid w:val="00933811"/>
    <w:rsid w:val="00933D3F"/>
    <w:rsid w:val="00933D8A"/>
    <w:rsid w:val="00933FAC"/>
    <w:rsid w:val="00934020"/>
    <w:rsid w:val="009343CB"/>
    <w:rsid w:val="00934545"/>
    <w:rsid w:val="0093528C"/>
    <w:rsid w:val="0093536B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53C"/>
    <w:rsid w:val="009405F6"/>
    <w:rsid w:val="009407C0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2C5B"/>
    <w:rsid w:val="00943154"/>
    <w:rsid w:val="0094343F"/>
    <w:rsid w:val="0094362A"/>
    <w:rsid w:val="0094364A"/>
    <w:rsid w:val="009439E2"/>
    <w:rsid w:val="00943B08"/>
    <w:rsid w:val="00943C07"/>
    <w:rsid w:val="009440DD"/>
    <w:rsid w:val="0094418C"/>
    <w:rsid w:val="0094423E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861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50179"/>
    <w:rsid w:val="0095022C"/>
    <w:rsid w:val="0095025F"/>
    <w:rsid w:val="00950795"/>
    <w:rsid w:val="00950B14"/>
    <w:rsid w:val="00950B36"/>
    <w:rsid w:val="009511A1"/>
    <w:rsid w:val="00951654"/>
    <w:rsid w:val="00951668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982"/>
    <w:rsid w:val="00952C07"/>
    <w:rsid w:val="00952D22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AE"/>
    <w:rsid w:val="0095787E"/>
    <w:rsid w:val="00957B80"/>
    <w:rsid w:val="00957B90"/>
    <w:rsid w:val="00957EBF"/>
    <w:rsid w:val="00960135"/>
    <w:rsid w:val="00960692"/>
    <w:rsid w:val="00960CB0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C79"/>
    <w:rsid w:val="00962E11"/>
    <w:rsid w:val="00962F8C"/>
    <w:rsid w:val="009632DA"/>
    <w:rsid w:val="009637BB"/>
    <w:rsid w:val="00963F4F"/>
    <w:rsid w:val="00964080"/>
    <w:rsid w:val="009643CF"/>
    <w:rsid w:val="00964597"/>
    <w:rsid w:val="0096484D"/>
    <w:rsid w:val="00964CE7"/>
    <w:rsid w:val="00964DFB"/>
    <w:rsid w:val="00965619"/>
    <w:rsid w:val="0096567D"/>
    <w:rsid w:val="00965758"/>
    <w:rsid w:val="009657D3"/>
    <w:rsid w:val="00965959"/>
    <w:rsid w:val="00965A20"/>
    <w:rsid w:val="00965B90"/>
    <w:rsid w:val="00965ED7"/>
    <w:rsid w:val="00965F50"/>
    <w:rsid w:val="009661FD"/>
    <w:rsid w:val="009662D0"/>
    <w:rsid w:val="009663E1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C1A"/>
    <w:rsid w:val="00970C66"/>
    <w:rsid w:val="00970DC1"/>
    <w:rsid w:val="00970FF0"/>
    <w:rsid w:val="00971230"/>
    <w:rsid w:val="00971466"/>
    <w:rsid w:val="009715D8"/>
    <w:rsid w:val="00971676"/>
    <w:rsid w:val="00971B60"/>
    <w:rsid w:val="00971D77"/>
    <w:rsid w:val="00972D2C"/>
    <w:rsid w:val="00972DE2"/>
    <w:rsid w:val="0097399F"/>
    <w:rsid w:val="0097424F"/>
    <w:rsid w:val="00974424"/>
    <w:rsid w:val="00974FAC"/>
    <w:rsid w:val="00974FC3"/>
    <w:rsid w:val="009751F1"/>
    <w:rsid w:val="0097521F"/>
    <w:rsid w:val="0097563B"/>
    <w:rsid w:val="009758F8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723E"/>
    <w:rsid w:val="009773D1"/>
    <w:rsid w:val="0097761B"/>
    <w:rsid w:val="00977BB6"/>
    <w:rsid w:val="00977C6A"/>
    <w:rsid w:val="00977CD6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231E"/>
    <w:rsid w:val="0098265E"/>
    <w:rsid w:val="00982B3E"/>
    <w:rsid w:val="00982C1B"/>
    <w:rsid w:val="00982C9F"/>
    <w:rsid w:val="0098307A"/>
    <w:rsid w:val="00983290"/>
    <w:rsid w:val="00983377"/>
    <w:rsid w:val="00983541"/>
    <w:rsid w:val="00983764"/>
    <w:rsid w:val="00983886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F8A"/>
    <w:rsid w:val="0098710E"/>
    <w:rsid w:val="0098712A"/>
    <w:rsid w:val="0098742D"/>
    <w:rsid w:val="00987457"/>
    <w:rsid w:val="00987922"/>
    <w:rsid w:val="00987D5E"/>
    <w:rsid w:val="00987DD7"/>
    <w:rsid w:val="00987E0D"/>
    <w:rsid w:val="00987E2D"/>
    <w:rsid w:val="00987F1A"/>
    <w:rsid w:val="00987F87"/>
    <w:rsid w:val="009901B4"/>
    <w:rsid w:val="00990E4E"/>
    <w:rsid w:val="00990E4F"/>
    <w:rsid w:val="00990E55"/>
    <w:rsid w:val="00990EAB"/>
    <w:rsid w:val="00990FA9"/>
    <w:rsid w:val="009912E6"/>
    <w:rsid w:val="00991AEC"/>
    <w:rsid w:val="00991B05"/>
    <w:rsid w:val="00991B12"/>
    <w:rsid w:val="00991BE0"/>
    <w:rsid w:val="00991D12"/>
    <w:rsid w:val="00991DD2"/>
    <w:rsid w:val="00991EED"/>
    <w:rsid w:val="00991F9C"/>
    <w:rsid w:val="00991FE5"/>
    <w:rsid w:val="009920FA"/>
    <w:rsid w:val="0099221B"/>
    <w:rsid w:val="009925E1"/>
    <w:rsid w:val="009927E9"/>
    <w:rsid w:val="00992896"/>
    <w:rsid w:val="009928D0"/>
    <w:rsid w:val="00992E0D"/>
    <w:rsid w:val="00992F4A"/>
    <w:rsid w:val="009930FC"/>
    <w:rsid w:val="009936DE"/>
    <w:rsid w:val="00993809"/>
    <w:rsid w:val="009939A4"/>
    <w:rsid w:val="00993A83"/>
    <w:rsid w:val="00993C43"/>
    <w:rsid w:val="0099406D"/>
    <w:rsid w:val="00994204"/>
    <w:rsid w:val="00994550"/>
    <w:rsid w:val="00994859"/>
    <w:rsid w:val="00994AF8"/>
    <w:rsid w:val="00994B80"/>
    <w:rsid w:val="00994EAA"/>
    <w:rsid w:val="00994FB8"/>
    <w:rsid w:val="0099511E"/>
    <w:rsid w:val="00995A7B"/>
    <w:rsid w:val="00995BEE"/>
    <w:rsid w:val="00995E89"/>
    <w:rsid w:val="00996217"/>
    <w:rsid w:val="0099650C"/>
    <w:rsid w:val="00996860"/>
    <w:rsid w:val="009977BF"/>
    <w:rsid w:val="009977C1"/>
    <w:rsid w:val="009A0025"/>
    <w:rsid w:val="009A059C"/>
    <w:rsid w:val="009A07D9"/>
    <w:rsid w:val="009A08E7"/>
    <w:rsid w:val="009A0CC4"/>
    <w:rsid w:val="009A0F5C"/>
    <w:rsid w:val="009A1563"/>
    <w:rsid w:val="009A1E2D"/>
    <w:rsid w:val="009A1EC0"/>
    <w:rsid w:val="009A2006"/>
    <w:rsid w:val="009A2482"/>
    <w:rsid w:val="009A2F64"/>
    <w:rsid w:val="009A2F7B"/>
    <w:rsid w:val="009A2FA7"/>
    <w:rsid w:val="009A30EC"/>
    <w:rsid w:val="009A3238"/>
    <w:rsid w:val="009A32A2"/>
    <w:rsid w:val="009A3701"/>
    <w:rsid w:val="009A39F7"/>
    <w:rsid w:val="009A3B7D"/>
    <w:rsid w:val="009A3D81"/>
    <w:rsid w:val="009A3EDB"/>
    <w:rsid w:val="009A41FE"/>
    <w:rsid w:val="009A4B8E"/>
    <w:rsid w:val="009A4D0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B02FE"/>
    <w:rsid w:val="009B040E"/>
    <w:rsid w:val="009B081C"/>
    <w:rsid w:val="009B126A"/>
    <w:rsid w:val="009B13F9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35E0"/>
    <w:rsid w:val="009B35E2"/>
    <w:rsid w:val="009B36F9"/>
    <w:rsid w:val="009B3DC8"/>
    <w:rsid w:val="009B3E42"/>
    <w:rsid w:val="009B40D7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48"/>
    <w:rsid w:val="009B5C2B"/>
    <w:rsid w:val="009B5C4B"/>
    <w:rsid w:val="009B5F25"/>
    <w:rsid w:val="009B60EB"/>
    <w:rsid w:val="009B65AD"/>
    <w:rsid w:val="009B6765"/>
    <w:rsid w:val="009B6EDB"/>
    <w:rsid w:val="009B711A"/>
    <w:rsid w:val="009B7924"/>
    <w:rsid w:val="009B7BC1"/>
    <w:rsid w:val="009C0306"/>
    <w:rsid w:val="009C0427"/>
    <w:rsid w:val="009C0438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5D7"/>
    <w:rsid w:val="009C2798"/>
    <w:rsid w:val="009C2ADB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AA8"/>
    <w:rsid w:val="009C4BE3"/>
    <w:rsid w:val="009C4D19"/>
    <w:rsid w:val="009C53A7"/>
    <w:rsid w:val="009C5646"/>
    <w:rsid w:val="009C5918"/>
    <w:rsid w:val="009C5C2D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B86"/>
    <w:rsid w:val="009D1FB4"/>
    <w:rsid w:val="009D2294"/>
    <w:rsid w:val="009D2622"/>
    <w:rsid w:val="009D2779"/>
    <w:rsid w:val="009D2B2F"/>
    <w:rsid w:val="009D2BD6"/>
    <w:rsid w:val="009D30D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4D85"/>
    <w:rsid w:val="009D5014"/>
    <w:rsid w:val="009D57E8"/>
    <w:rsid w:val="009D5964"/>
    <w:rsid w:val="009D5B61"/>
    <w:rsid w:val="009D5ED1"/>
    <w:rsid w:val="009D60F7"/>
    <w:rsid w:val="009D62E9"/>
    <w:rsid w:val="009D665E"/>
    <w:rsid w:val="009D66D5"/>
    <w:rsid w:val="009D6D8D"/>
    <w:rsid w:val="009D72C5"/>
    <w:rsid w:val="009D78CA"/>
    <w:rsid w:val="009D7B86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C9"/>
    <w:rsid w:val="009E45CA"/>
    <w:rsid w:val="009E49F3"/>
    <w:rsid w:val="009E4B28"/>
    <w:rsid w:val="009E5305"/>
    <w:rsid w:val="009E5320"/>
    <w:rsid w:val="009E53AE"/>
    <w:rsid w:val="009E5919"/>
    <w:rsid w:val="009E59B8"/>
    <w:rsid w:val="009E5D6D"/>
    <w:rsid w:val="009E62F8"/>
    <w:rsid w:val="009E63C0"/>
    <w:rsid w:val="009E6559"/>
    <w:rsid w:val="009E6706"/>
    <w:rsid w:val="009E6A46"/>
    <w:rsid w:val="009E6B2C"/>
    <w:rsid w:val="009E6D31"/>
    <w:rsid w:val="009E6E7D"/>
    <w:rsid w:val="009E70E5"/>
    <w:rsid w:val="009E70FA"/>
    <w:rsid w:val="009E74CF"/>
    <w:rsid w:val="009E753B"/>
    <w:rsid w:val="009E754B"/>
    <w:rsid w:val="009E757F"/>
    <w:rsid w:val="009E7903"/>
    <w:rsid w:val="009E7E5F"/>
    <w:rsid w:val="009F0875"/>
    <w:rsid w:val="009F0976"/>
    <w:rsid w:val="009F0F82"/>
    <w:rsid w:val="009F14DB"/>
    <w:rsid w:val="009F164C"/>
    <w:rsid w:val="009F1CA5"/>
    <w:rsid w:val="009F1CD3"/>
    <w:rsid w:val="009F20DB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5BE"/>
    <w:rsid w:val="009F674D"/>
    <w:rsid w:val="009F6782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6E5"/>
    <w:rsid w:val="00A00CD8"/>
    <w:rsid w:val="00A00DF1"/>
    <w:rsid w:val="00A00E7C"/>
    <w:rsid w:val="00A01194"/>
    <w:rsid w:val="00A01243"/>
    <w:rsid w:val="00A0199E"/>
    <w:rsid w:val="00A01DDC"/>
    <w:rsid w:val="00A01E2F"/>
    <w:rsid w:val="00A025CE"/>
    <w:rsid w:val="00A029AA"/>
    <w:rsid w:val="00A02A13"/>
    <w:rsid w:val="00A02AD1"/>
    <w:rsid w:val="00A02B2D"/>
    <w:rsid w:val="00A02D55"/>
    <w:rsid w:val="00A02DD3"/>
    <w:rsid w:val="00A02F67"/>
    <w:rsid w:val="00A0312C"/>
    <w:rsid w:val="00A0334E"/>
    <w:rsid w:val="00A03566"/>
    <w:rsid w:val="00A0380E"/>
    <w:rsid w:val="00A03928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D22"/>
    <w:rsid w:val="00A102AC"/>
    <w:rsid w:val="00A1048D"/>
    <w:rsid w:val="00A105B1"/>
    <w:rsid w:val="00A105F0"/>
    <w:rsid w:val="00A10749"/>
    <w:rsid w:val="00A10936"/>
    <w:rsid w:val="00A10BB1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368"/>
    <w:rsid w:val="00A1274B"/>
    <w:rsid w:val="00A12970"/>
    <w:rsid w:val="00A12AE7"/>
    <w:rsid w:val="00A12FAB"/>
    <w:rsid w:val="00A13115"/>
    <w:rsid w:val="00A133F4"/>
    <w:rsid w:val="00A13513"/>
    <w:rsid w:val="00A13572"/>
    <w:rsid w:val="00A136E0"/>
    <w:rsid w:val="00A137D2"/>
    <w:rsid w:val="00A13A62"/>
    <w:rsid w:val="00A13EC3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7DF"/>
    <w:rsid w:val="00A168D0"/>
    <w:rsid w:val="00A168FA"/>
    <w:rsid w:val="00A16B0C"/>
    <w:rsid w:val="00A17145"/>
    <w:rsid w:val="00A200F0"/>
    <w:rsid w:val="00A204EC"/>
    <w:rsid w:val="00A20566"/>
    <w:rsid w:val="00A20574"/>
    <w:rsid w:val="00A20666"/>
    <w:rsid w:val="00A209A2"/>
    <w:rsid w:val="00A20F14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6A2"/>
    <w:rsid w:val="00A228DE"/>
    <w:rsid w:val="00A2295D"/>
    <w:rsid w:val="00A22FBE"/>
    <w:rsid w:val="00A23510"/>
    <w:rsid w:val="00A2354F"/>
    <w:rsid w:val="00A23755"/>
    <w:rsid w:val="00A239A4"/>
    <w:rsid w:val="00A239B3"/>
    <w:rsid w:val="00A239B8"/>
    <w:rsid w:val="00A23A58"/>
    <w:rsid w:val="00A23DC5"/>
    <w:rsid w:val="00A23E9D"/>
    <w:rsid w:val="00A240D1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CEE"/>
    <w:rsid w:val="00A25DFB"/>
    <w:rsid w:val="00A26480"/>
    <w:rsid w:val="00A26CD8"/>
    <w:rsid w:val="00A26F82"/>
    <w:rsid w:val="00A2738D"/>
    <w:rsid w:val="00A274AA"/>
    <w:rsid w:val="00A2786B"/>
    <w:rsid w:val="00A27DA1"/>
    <w:rsid w:val="00A27E60"/>
    <w:rsid w:val="00A27FC4"/>
    <w:rsid w:val="00A304F5"/>
    <w:rsid w:val="00A305C5"/>
    <w:rsid w:val="00A30723"/>
    <w:rsid w:val="00A30EDE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27CE"/>
    <w:rsid w:val="00A32B81"/>
    <w:rsid w:val="00A33335"/>
    <w:rsid w:val="00A334AB"/>
    <w:rsid w:val="00A33528"/>
    <w:rsid w:val="00A3360D"/>
    <w:rsid w:val="00A33676"/>
    <w:rsid w:val="00A33A21"/>
    <w:rsid w:val="00A3413B"/>
    <w:rsid w:val="00A341C9"/>
    <w:rsid w:val="00A34523"/>
    <w:rsid w:val="00A34683"/>
    <w:rsid w:val="00A34BBD"/>
    <w:rsid w:val="00A34D32"/>
    <w:rsid w:val="00A355DD"/>
    <w:rsid w:val="00A35630"/>
    <w:rsid w:val="00A3575F"/>
    <w:rsid w:val="00A357A8"/>
    <w:rsid w:val="00A3588D"/>
    <w:rsid w:val="00A35D55"/>
    <w:rsid w:val="00A3630F"/>
    <w:rsid w:val="00A36354"/>
    <w:rsid w:val="00A36399"/>
    <w:rsid w:val="00A365ED"/>
    <w:rsid w:val="00A3686A"/>
    <w:rsid w:val="00A368BE"/>
    <w:rsid w:val="00A3695D"/>
    <w:rsid w:val="00A36F91"/>
    <w:rsid w:val="00A370DA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E9B"/>
    <w:rsid w:val="00A4007C"/>
    <w:rsid w:val="00A40199"/>
    <w:rsid w:val="00A402FC"/>
    <w:rsid w:val="00A40437"/>
    <w:rsid w:val="00A40512"/>
    <w:rsid w:val="00A406C3"/>
    <w:rsid w:val="00A4099C"/>
    <w:rsid w:val="00A40EB5"/>
    <w:rsid w:val="00A41354"/>
    <w:rsid w:val="00A416A2"/>
    <w:rsid w:val="00A4178D"/>
    <w:rsid w:val="00A4191C"/>
    <w:rsid w:val="00A419A3"/>
    <w:rsid w:val="00A41F68"/>
    <w:rsid w:val="00A421FC"/>
    <w:rsid w:val="00A42410"/>
    <w:rsid w:val="00A437C8"/>
    <w:rsid w:val="00A43923"/>
    <w:rsid w:val="00A43A1A"/>
    <w:rsid w:val="00A43B04"/>
    <w:rsid w:val="00A4410D"/>
    <w:rsid w:val="00A443E1"/>
    <w:rsid w:val="00A447C9"/>
    <w:rsid w:val="00A44894"/>
    <w:rsid w:val="00A45021"/>
    <w:rsid w:val="00A453E5"/>
    <w:rsid w:val="00A459D4"/>
    <w:rsid w:val="00A45B8B"/>
    <w:rsid w:val="00A460D8"/>
    <w:rsid w:val="00A46498"/>
    <w:rsid w:val="00A4653B"/>
    <w:rsid w:val="00A46779"/>
    <w:rsid w:val="00A4708D"/>
    <w:rsid w:val="00A470A6"/>
    <w:rsid w:val="00A476DF"/>
    <w:rsid w:val="00A47E16"/>
    <w:rsid w:val="00A5006E"/>
    <w:rsid w:val="00A50213"/>
    <w:rsid w:val="00A50F04"/>
    <w:rsid w:val="00A51026"/>
    <w:rsid w:val="00A51598"/>
    <w:rsid w:val="00A516FE"/>
    <w:rsid w:val="00A51B41"/>
    <w:rsid w:val="00A51FCE"/>
    <w:rsid w:val="00A5233C"/>
    <w:rsid w:val="00A525A6"/>
    <w:rsid w:val="00A528D3"/>
    <w:rsid w:val="00A52A8C"/>
    <w:rsid w:val="00A52B86"/>
    <w:rsid w:val="00A5334B"/>
    <w:rsid w:val="00A53393"/>
    <w:rsid w:val="00A53855"/>
    <w:rsid w:val="00A53EE0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A06"/>
    <w:rsid w:val="00A55BE9"/>
    <w:rsid w:val="00A55C19"/>
    <w:rsid w:val="00A55CB3"/>
    <w:rsid w:val="00A560F4"/>
    <w:rsid w:val="00A561D1"/>
    <w:rsid w:val="00A564EA"/>
    <w:rsid w:val="00A566E2"/>
    <w:rsid w:val="00A56AD8"/>
    <w:rsid w:val="00A570DA"/>
    <w:rsid w:val="00A571CC"/>
    <w:rsid w:val="00A57256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836"/>
    <w:rsid w:val="00A6184D"/>
    <w:rsid w:val="00A61AFA"/>
    <w:rsid w:val="00A61C57"/>
    <w:rsid w:val="00A61CBB"/>
    <w:rsid w:val="00A61DA2"/>
    <w:rsid w:val="00A61DDD"/>
    <w:rsid w:val="00A62042"/>
    <w:rsid w:val="00A62087"/>
    <w:rsid w:val="00A62125"/>
    <w:rsid w:val="00A62221"/>
    <w:rsid w:val="00A62305"/>
    <w:rsid w:val="00A628CD"/>
    <w:rsid w:val="00A63264"/>
    <w:rsid w:val="00A632A6"/>
    <w:rsid w:val="00A635B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F5"/>
    <w:rsid w:val="00A65E67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42F"/>
    <w:rsid w:val="00A71637"/>
    <w:rsid w:val="00A717BF"/>
    <w:rsid w:val="00A718EF"/>
    <w:rsid w:val="00A71950"/>
    <w:rsid w:val="00A71BB5"/>
    <w:rsid w:val="00A7218A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C6D"/>
    <w:rsid w:val="00A73CC7"/>
    <w:rsid w:val="00A7451B"/>
    <w:rsid w:val="00A7468E"/>
    <w:rsid w:val="00A747A1"/>
    <w:rsid w:val="00A74970"/>
    <w:rsid w:val="00A74C27"/>
    <w:rsid w:val="00A74D89"/>
    <w:rsid w:val="00A750B1"/>
    <w:rsid w:val="00A751D9"/>
    <w:rsid w:val="00A75A4E"/>
    <w:rsid w:val="00A75BA8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C3"/>
    <w:rsid w:val="00A8084B"/>
    <w:rsid w:val="00A80A0B"/>
    <w:rsid w:val="00A80D48"/>
    <w:rsid w:val="00A81DDF"/>
    <w:rsid w:val="00A81FDF"/>
    <w:rsid w:val="00A820C0"/>
    <w:rsid w:val="00A82219"/>
    <w:rsid w:val="00A8222E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901"/>
    <w:rsid w:val="00A84ADE"/>
    <w:rsid w:val="00A84BBD"/>
    <w:rsid w:val="00A84E96"/>
    <w:rsid w:val="00A84EA6"/>
    <w:rsid w:val="00A84F48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69F"/>
    <w:rsid w:val="00A8697E"/>
    <w:rsid w:val="00A86996"/>
    <w:rsid w:val="00A86A2C"/>
    <w:rsid w:val="00A86C15"/>
    <w:rsid w:val="00A86F44"/>
    <w:rsid w:val="00A87303"/>
    <w:rsid w:val="00A875F7"/>
    <w:rsid w:val="00A875FC"/>
    <w:rsid w:val="00A877CA"/>
    <w:rsid w:val="00A87965"/>
    <w:rsid w:val="00A87AB9"/>
    <w:rsid w:val="00A87AFF"/>
    <w:rsid w:val="00A90413"/>
    <w:rsid w:val="00A90505"/>
    <w:rsid w:val="00A9070A"/>
    <w:rsid w:val="00A90A8C"/>
    <w:rsid w:val="00A90AAC"/>
    <w:rsid w:val="00A90B75"/>
    <w:rsid w:val="00A90DA8"/>
    <w:rsid w:val="00A91158"/>
    <w:rsid w:val="00A91398"/>
    <w:rsid w:val="00A9159A"/>
    <w:rsid w:val="00A9173D"/>
    <w:rsid w:val="00A91907"/>
    <w:rsid w:val="00A91954"/>
    <w:rsid w:val="00A91BFD"/>
    <w:rsid w:val="00A91EBB"/>
    <w:rsid w:val="00A923D7"/>
    <w:rsid w:val="00A92750"/>
    <w:rsid w:val="00A92850"/>
    <w:rsid w:val="00A92874"/>
    <w:rsid w:val="00A92C55"/>
    <w:rsid w:val="00A92CA3"/>
    <w:rsid w:val="00A92D60"/>
    <w:rsid w:val="00A92F92"/>
    <w:rsid w:val="00A93245"/>
    <w:rsid w:val="00A93551"/>
    <w:rsid w:val="00A93D86"/>
    <w:rsid w:val="00A94497"/>
    <w:rsid w:val="00A9491F"/>
    <w:rsid w:val="00A94980"/>
    <w:rsid w:val="00A94FF4"/>
    <w:rsid w:val="00A9573E"/>
    <w:rsid w:val="00A95763"/>
    <w:rsid w:val="00A96194"/>
    <w:rsid w:val="00A9686C"/>
    <w:rsid w:val="00A969FE"/>
    <w:rsid w:val="00A96B85"/>
    <w:rsid w:val="00A96D94"/>
    <w:rsid w:val="00A97B1E"/>
    <w:rsid w:val="00A97CC6"/>
    <w:rsid w:val="00AA0132"/>
    <w:rsid w:val="00AA0AFA"/>
    <w:rsid w:val="00AA0C0E"/>
    <w:rsid w:val="00AA11FA"/>
    <w:rsid w:val="00AA1C2F"/>
    <w:rsid w:val="00AA208A"/>
    <w:rsid w:val="00AA2123"/>
    <w:rsid w:val="00AA21DA"/>
    <w:rsid w:val="00AA2BE8"/>
    <w:rsid w:val="00AA3260"/>
    <w:rsid w:val="00AA33D1"/>
    <w:rsid w:val="00AA342E"/>
    <w:rsid w:val="00AA371C"/>
    <w:rsid w:val="00AA37FD"/>
    <w:rsid w:val="00AA386D"/>
    <w:rsid w:val="00AA3940"/>
    <w:rsid w:val="00AA3B75"/>
    <w:rsid w:val="00AA3CE9"/>
    <w:rsid w:val="00AA3D80"/>
    <w:rsid w:val="00AA3F85"/>
    <w:rsid w:val="00AA411E"/>
    <w:rsid w:val="00AA41C9"/>
    <w:rsid w:val="00AA429C"/>
    <w:rsid w:val="00AA47E2"/>
    <w:rsid w:val="00AA4A80"/>
    <w:rsid w:val="00AA4B72"/>
    <w:rsid w:val="00AA4F84"/>
    <w:rsid w:val="00AA55EE"/>
    <w:rsid w:val="00AA56DC"/>
    <w:rsid w:val="00AA5807"/>
    <w:rsid w:val="00AA5A4F"/>
    <w:rsid w:val="00AA5A9B"/>
    <w:rsid w:val="00AA5CBC"/>
    <w:rsid w:val="00AA60A3"/>
    <w:rsid w:val="00AA6440"/>
    <w:rsid w:val="00AA64DD"/>
    <w:rsid w:val="00AA6B0A"/>
    <w:rsid w:val="00AA6C9E"/>
    <w:rsid w:val="00AA6F74"/>
    <w:rsid w:val="00AA749E"/>
    <w:rsid w:val="00AA777B"/>
    <w:rsid w:val="00AA7875"/>
    <w:rsid w:val="00AA795B"/>
    <w:rsid w:val="00AA7A37"/>
    <w:rsid w:val="00AA7AC1"/>
    <w:rsid w:val="00AA7BD6"/>
    <w:rsid w:val="00AA7C92"/>
    <w:rsid w:val="00AA7E27"/>
    <w:rsid w:val="00AB03AA"/>
    <w:rsid w:val="00AB08F7"/>
    <w:rsid w:val="00AB0905"/>
    <w:rsid w:val="00AB095B"/>
    <w:rsid w:val="00AB1312"/>
    <w:rsid w:val="00AB169B"/>
    <w:rsid w:val="00AB1724"/>
    <w:rsid w:val="00AB1983"/>
    <w:rsid w:val="00AB1DE9"/>
    <w:rsid w:val="00AB1E06"/>
    <w:rsid w:val="00AB2508"/>
    <w:rsid w:val="00AB25A8"/>
    <w:rsid w:val="00AB283D"/>
    <w:rsid w:val="00AB2953"/>
    <w:rsid w:val="00AB2EDD"/>
    <w:rsid w:val="00AB2F44"/>
    <w:rsid w:val="00AB3027"/>
    <w:rsid w:val="00AB32A4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6B4"/>
    <w:rsid w:val="00AC0873"/>
    <w:rsid w:val="00AC08B7"/>
    <w:rsid w:val="00AC0B68"/>
    <w:rsid w:val="00AC0CD0"/>
    <w:rsid w:val="00AC18E4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C9A"/>
    <w:rsid w:val="00AC4021"/>
    <w:rsid w:val="00AC4298"/>
    <w:rsid w:val="00AC4335"/>
    <w:rsid w:val="00AC4CA0"/>
    <w:rsid w:val="00AC4E87"/>
    <w:rsid w:val="00AC4FCB"/>
    <w:rsid w:val="00AC50CC"/>
    <w:rsid w:val="00AC50FC"/>
    <w:rsid w:val="00AC52BA"/>
    <w:rsid w:val="00AC545B"/>
    <w:rsid w:val="00AC5560"/>
    <w:rsid w:val="00AC5BD9"/>
    <w:rsid w:val="00AC5E98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645"/>
    <w:rsid w:val="00AC77E5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A18"/>
    <w:rsid w:val="00AD4BEC"/>
    <w:rsid w:val="00AD4D30"/>
    <w:rsid w:val="00AD523F"/>
    <w:rsid w:val="00AD5722"/>
    <w:rsid w:val="00AD5896"/>
    <w:rsid w:val="00AD5BD3"/>
    <w:rsid w:val="00AD5BE7"/>
    <w:rsid w:val="00AD5D80"/>
    <w:rsid w:val="00AD5E92"/>
    <w:rsid w:val="00AD6284"/>
    <w:rsid w:val="00AD66DA"/>
    <w:rsid w:val="00AD672A"/>
    <w:rsid w:val="00AD6B78"/>
    <w:rsid w:val="00AD6BF0"/>
    <w:rsid w:val="00AD786F"/>
    <w:rsid w:val="00AD7ABF"/>
    <w:rsid w:val="00AD7CB7"/>
    <w:rsid w:val="00AD7E75"/>
    <w:rsid w:val="00AE020F"/>
    <w:rsid w:val="00AE0907"/>
    <w:rsid w:val="00AE0A16"/>
    <w:rsid w:val="00AE0ACF"/>
    <w:rsid w:val="00AE0CC3"/>
    <w:rsid w:val="00AE0E52"/>
    <w:rsid w:val="00AE1A21"/>
    <w:rsid w:val="00AE1E2E"/>
    <w:rsid w:val="00AE2384"/>
    <w:rsid w:val="00AE2495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7E6"/>
    <w:rsid w:val="00AE41D3"/>
    <w:rsid w:val="00AE487C"/>
    <w:rsid w:val="00AE4ED8"/>
    <w:rsid w:val="00AE4F9F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769"/>
    <w:rsid w:val="00AF0ACA"/>
    <w:rsid w:val="00AF13B4"/>
    <w:rsid w:val="00AF13ED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408"/>
    <w:rsid w:val="00AF4528"/>
    <w:rsid w:val="00AF4894"/>
    <w:rsid w:val="00AF49EE"/>
    <w:rsid w:val="00AF4F48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709F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D9"/>
    <w:rsid w:val="00B0180D"/>
    <w:rsid w:val="00B0183D"/>
    <w:rsid w:val="00B01ABB"/>
    <w:rsid w:val="00B01CB7"/>
    <w:rsid w:val="00B01DF8"/>
    <w:rsid w:val="00B01E55"/>
    <w:rsid w:val="00B02179"/>
    <w:rsid w:val="00B022AA"/>
    <w:rsid w:val="00B02562"/>
    <w:rsid w:val="00B0266B"/>
    <w:rsid w:val="00B0274B"/>
    <w:rsid w:val="00B027E3"/>
    <w:rsid w:val="00B02E5D"/>
    <w:rsid w:val="00B02FAB"/>
    <w:rsid w:val="00B03037"/>
    <w:rsid w:val="00B030FC"/>
    <w:rsid w:val="00B03467"/>
    <w:rsid w:val="00B03721"/>
    <w:rsid w:val="00B03C28"/>
    <w:rsid w:val="00B03F73"/>
    <w:rsid w:val="00B04013"/>
    <w:rsid w:val="00B0447C"/>
    <w:rsid w:val="00B04AB0"/>
    <w:rsid w:val="00B04C80"/>
    <w:rsid w:val="00B052B8"/>
    <w:rsid w:val="00B05346"/>
    <w:rsid w:val="00B0598C"/>
    <w:rsid w:val="00B05BA4"/>
    <w:rsid w:val="00B05EE6"/>
    <w:rsid w:val="00B060FD"/>
    <w:rsid w:val="00B0624D"/>
    <w:rsid w:val="00B0673F"/>
    <w:rsid w:val="00B06749"/>
    <w:rsid w:val="00B069AD"/>
    <w:rsid w:val="00B06D30"/>
    <w:rsid w:val="00B0756A"/>
    <w:rsid w:val="00B0765F"/>
    <w:rsid w:val="00B07675"/>
    <w:rsid w:val="00B07B47"/>
    <w:rsid w:val="00B07D2B"/>
    <w:rsid w:val="00B07EDD"/>
    <w:rsid w:val="00B07FAA"/>
    <w:rsid w:val="00B10460"/>
    <w:rsid w:val="00B105FA"/>
    <w:rsid w:val="00B10708"/>
    <w:rsid w:val="00B108B9"/>
    <w:rsid w:val="00B10A1D"/>
    <w:rsid w:val="00B11188"/>
    <w:rsid w:val="00B1125F"/>
    <w:rsid w:val="00B113DA"/>
    <w:rsid w:val="00B117DD"/>
    <w:rsid w:val="00B11841"/>
    <w:rsid w:val="00B11969"/>
    <w:rsid w:val="00B119F0"/>
    <w:rsid w:val="00B12132"/>
    <w:rsid w:val="00B12271"/>
    <w:rsid w:val="00B12397"/>
    <w:rsid w:val="00B1260A"/>
    <w:rsid w:val="00B1277E"/>
    <w:rsid w:val="00B12C0B"/>
    <w:rsid w:val="00B12E47"/>
    <w:rsid w:val="00B1302A"/>
    <w:rsid w:val="00B1330F"/>
    <w:rsid w:val="00B138C4"/>
    <w:rsid w:val="00B13FB6"/>
    <w:rsid w:val="00B14240"/>
    <w:rsid w:val="00B14709"/>
    <w:rsid w:val="00B1475A"/>
    <w:rsid w:val="00B14A5A"/>
    <w:rsid w:val="00B14C73"/>
    <w:rsid w:val="00B14CB5"/>
    <w:rsid w:val="00B14E3D"/>
    <w:rsid w:val="00B14F8C"/>
    <w:rsid w:val="00B154D6"/>
    <w:rsid w:val="00B15523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700A"/>
    <w:rsid w:val="00B173E1"/>
    <w:rsid w:val="00B175A2"/>
    <w:rsid w:val="00B175AF"/>
    <w:rsid w:val="00B1773D"/>
    <w:rsid w:val="00B177D3"/>
    <w:rsid w:val="00B178A7"/>
    <w:rsid w:val="00B17A25"/>
    <w:rsid w:val="00B17C14"/>
    <w:rsid w:val="00B2003F"/>
    <w:rsid w:val="00B201E2"/>
    <w:rsid w:val="00B20405"/>
    <w:rsid w:val="00B20792"/>
    <w:rsid w:val="00B20BB2"/>
    <w:rsid w:val="00B21117"/>
    <w:rsid w:val="00B2151A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D17"/>
    <w:rsid w:val="00B23DA1"/>
    <w:rsid w:val="00B23F73"/>
    <w:rsid w:val="00B2486D"/>
    <w:rsid w:val="00B24E8F"/>
    <w:rsid w:val="00B25263"/>
    <w:rsid w:val="00B2569E"/>
    <w:rsid w:val="00B2573F"/>
    <w:rsid w:val="00B26634"/>
    <w:rsid w:val="00B266C9"/>
    <w:rsid w:val="00B26AEA"/>
    <w:rsid w:val="00B26BC5"/>
    <w:rsid w:val="00B26D73"/>
    <w:rsid w:val="00B27857"/>
    <w:rsid w:val="00B27AFC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239C"/>
    <w:rsid w:val="00B3267D"/>
    <w:rsid w:val="00B32972"/>
    <w:rsid w:val="00B3297D"/>
    <w:rsid w:val="00B330E8"/>
    <w:rsid w:val="00B33265"/>
    <w:rsid w:val="00B33321"/>
    <w:rsid w:val="00B3352E"/>
    <w:rsid w:val="00B338BA"/>
    <w:rsid w:val="00B33A5B"/>
    <w:rsid w:val="00B33CED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FE8"/>
    <w:rsid w:val="00B4028E"/>
    <w:rsid w:val="00B40432"/>
    <w:rsid w:val="00B40689"/>
    <w:rsid w:val="00B40761"/>
    <w:rsid w:val="00B40772"/>
    <w:rsid w:val="00B40892"/>
    <w:rsid w:val="00B414E2"/>
    <w:rsid w:val="00B4168F"/>
    <w:rsid w:val="00B4174E"/>
    <w:rsid w:val="00B41C08"/>
    <w:rsid w:val="00B41D01"/>
    <w:rsid w:val="00B4290C"/>
    <w:rsid w:val="00B42D61"/>
    <w:rsid w:val="00B42FF5"/>
    <w:rsid w:val="00B43037"/>
    <w:rsid w:val="00B432BF"/>
    <w:rsid w:val="00B43442"/>
    <w:rsid w:val="00B43D2D"/>
    <w:rsid w:val="00B43D45"/>
    <w:rsid w:val="00B43DAB"/>
    <w:rsid w:val="00B443B4"/>
    <w:rsid w:val="00B443EE"/>
    <w:rsid w:val="00B4442A"/>
    <w:rsid w:val="00B44653"/>
    <w:rsid w:val="00B446DD"/>
    <w:rsid w:val="00B44718"/>
    <w:rsid w:val="00B4478D"/>
    <w:rsid w:val="00B4479E"/>
    <w:rsid w:val="00B44990"/>
    <w:rsid w:val="00B44BD6"/>
    <w:rsid w:val="00B44CDB"/>
    <w:rsid w:val="00B44FAC"/>
    <w:rsid w:val="00B45523"/>
    <w:rsid w:val="00B455D8"/>
    <w:rsid w:val="00B45936"/>
    <w:rsid w:val="00B4595E"/>
    <w:rsid w:val="00B45F38"/>
    <w:rsid w:val="00B46633"/>
    <w:rsid w:val="00B46D09"/>
    <w:rsid w:val="00B46F6B"/>
    <w:rsid w:val="00B47389"/>
    <w:rsid w:val="00B475FE"/>
    <w:rsid w:val="00B47615"/>
    <w:rsid w:val="00B47A9E"/>
    <w:rsid w:val="00B47CDE"/>
    <w:rsid w:val="00B47ECA"/>
    <w:rsid w:val="00B47EF8"/>
    <w:rsid w:val="00B502D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174"/>
    <w:rsid w:val="00B52376"/>
    <w:rsid w:val="00B52485"/>
    <w:rsid w:val="00B52546"/>
    <w:rsid w:val="00B52F70"/>
    <w:rsid w:val="00B52FBC"/>
    <w:rsid w:val="00B531D5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60012"/>
    <w:rsid w:val="00B600BC"/>
    <w:rsid w:val="00B60199"/>
    <w:rsid w:val="00B602A7"/>
    <w:rsid w:val="00B606B7"/>
    <w:rsid w:val="00B60814"/>
    <w:rsid w:val="00B60B1E"/>
    <w:rsid w:val="00B61524"/>
    <w:rsid w:val="00B615A0"/>
    <w:rsid w:val="00B61959"/>
    <w:rsid w:val="00B619B3"/>
    <w:rsid w:val="00B61AF5"/>
    <w:rsid w:val="00B61DC2"/>
    <w:rsid w:val="00B61DFA"/>
    <w:rsid w:val="00B61E42"/>
    <w:rsid w:val="00B6275E"/>
    <w:rsid w:val="00B62E14"/>
    <w:rsid w:val="00B62EDE"/>
    <w:rsid w:val="00B62F4C"/>
    <w:rsid w:val="00B62F70"/>
    <w:rsid w:val="00B630D2"/>
    <w:rsid w:val="00B63272"/>
    <w:rsid w:val="00B63699"/>
    <w:rsid w:val="00B637C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1F1"/>
    <w:rsid w:val="00B6791E"/>
    <w:rsid w:val="00B67A63"/>
    <w:rsid w:val="00B67AC7"/>
    <w:rsid w:val="00B67B4C"/>
    <w:rsid w:val="00B67B6F"/>
    <w:rsid w:val="00B67DED"/>
    <w:rsid w:val="00B67F66"/>
    <w:rsid w:val="00B67FEB"/>
    <w:rsid w:val="00B7011D"/>
    <w:rsid w:val="00B70249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60F"/>
    <w:rsid w:val="00B727A9"/>
    <w:rsid w:val="00B72834"/>
    <w:rsid w:val="00B729D6"/>
    <w:rsid w:val="00B72DBD"/>
    <w:rsid w:val="00B72F86"/>
    <w:rsid w:val="00B7331F"/>
    <w:rsid w:val="00B73429"/>
    <w:rsid w:val="00B7363B"/>
    <w:rsid w:val="00B73B0B"/>
    <w:rsid w:val="00B73E3C"/>
    <w:rsid w:val="00B74433"/>
    <w:rsid w:val="00B74954"/>
    <w:rsid w:val="00B75218"/>
    <w:rsid w:val="00B75228"/>
    <w:rsid w:val="00B752AE"/>
    <w:rsid w:val="00B761AF"/>
    <w:rsid w:val="00B76235"/>
    <w:rsid w:val="00B76BE1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424"/>
    <w:rsid w:val="00B804F7"/>
    <w:rsid w:val="00B8064A"/>
    <w:rsid w:val="00B8065F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8A7"/>
    <w:rsid w:val="00B841F2"/>
    <w:rsid w:val="00B84224"/>
    <w:rsid w:val="00B843D0"/>
    <w:rsid w:val="00B84404"/>
    <w:rsid w:val="00B84511"/>
    <w:rsid w:val="00B8488F"/>
    <w:rsid w:val="00B84CE7"/>
    <w:rsid w:val="00B85161"/>
    <w:rsid w:val="00B851D0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5F2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49A"/>
    <w:rsid w:val="00B91555"/>
    <w:rsid w:val="00B91614"/>
    <w:rsid w:val="00B918BC"/>
    <w:rsid w:val="00B91B47"/>
    <w:rsid w:val="00B91D75"/>
    <w:rsid w:val="00B922C8"/>
    <w:rsid w:val="00B9259D"/>
    <w:rsid w:val="00B929E4"/>
    <w:rsid w:val="00B93834"/>
    <w:rsid w:val="00B939F0"/>
    <w:rsid w:val="00B93C5F"/>
    <w:rsid w:val="00B93D47"/>
    <w:rsid w:val="00B94B8F"/>
    <w:rsid w:val="00B94D83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40B"/>
    <w:rsid w:val="00B97528"/>
    <w:rsid w:val="00B979C2"/>
    <w:rsid w:val="00B97BA8"/>
    <w:rsid w:val="00B97F6F"/>
    <w:rsid w:val="00BA0298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AF6"/>
    <w:rsid w:val="00BA2BCF"/>
    <w:rsid w:val="00BA2DF6"/>
    <w:rsid w:val="00BA30A2"/>
    <w:rsid w:val="00BA30C8"/>
    <w:rsid w:val="00BA336D"/>
    <w:rsid w:val="00BA36D9"/>
    <w:rsid w:val="00BA3BAE"/>
    <w:rsid w:val="00BA3BD2"/>
    <w:rsid w:val="00BA40B6"/>
    <w:rsid w:val="00BA431E"/>
    <w:rsid w:val="00BA474B"/>
    <w:rsid w:val="00BA4852"/>
    <w:rsid w:val="00BA4B10"/>
    <w:rsid w:val="00BA4C61"/>
    <w:rsid w:val="00BA5120"/>
    <w:rsid w:val="00BA5402"/>
    <w:rsid w:val="00BA553A"/>
    <w:rsid w:val="00BA5CAA"/>
    <w:rsid w:val="00BA5CB7"/>
    <w:rsid w:val="00BA60EE"/>
    <w:rsid w:val="00BA6187"/>
    <w:rsid w:val="00BA66C9"/>
    <w:rsid w:val="00BA6899"/>
    <w:rsid w:val="00BA6A53"/>
    <w:rsid w:val="00BA6EF3"/>
    <w:rsid w:val="00BA74CD"/>
    <w:rsid w:val="00BA79EF"/>
    <w:rsid w:val="00BA7BC4"/>
    <w:rsid w:val="00BA7C64"/>
    <w:rsid w:val="00BA7CE4"/>
    <w:rsid w:val="00BA7F9E"/>
    <w:rsid w:val="00BB00C5"/>
    <w:rsid w:val="00BB00CB"/>
    <w:rsid w:val="00BB0E68"/>
    <w:rsid w:val="00BB130B"/>
    <w:rsid w:val="00BB1643"/>
    <w:rsid w:val="00BB1A96"/>
    <w:rsid w:val="00BB1C61"/>
    <w:rsid w:val="00BB1C86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76F"/>
    <w:rsid w:val="00BB390E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5C57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8D8"/>
    <w:rsid w:val="00BC0D3C"/>
    <w:rsid w:val="00BC0E74"/>
    <w:rsid w:val="00BC12A2"/>
    <w:rsid w:val="00BC173E"/>
    <w:rsid w:val="00BC175A"/>
    <w:rsid w:val="00BC1982"/>
    <w:rsid w:val="00BC2155"/>
    <w:rsid w:val="00BC2419"/>
    <w:rsid w:val="00BC24CB"/>
    <w:rsid w:val="00BC24D7"/>
    <w:rsid w:val="00BC257A"/>
    <w:rsid w:val="00BC25E2"/>
    <w:rsid w:val="00BC296B"/>
    <w:rsid w:val="00BC2D4A"/>
    <w:rsid w:val="00BC2E7B"/>
    <w:rsid w:val="00BC2FF7"/>
    <w:rsid w:val="00BC31D3"/>
    <w:rsid w:val="00BC32AB"/>
    <w:rsid w:val="00BC33B0"/>
    <w:rsid w:val="00BC3515"/>
    <w:rsid w:val="00BC352A"/>
    <w:rsid w:val="00BC352F"/>
    <w:rsid w:val="00BC374C"/>
    <w:rsid w:val="00BC3901"/>
    <w:rsid w:val="00BC3912"/>
    <w:rsid w:val="00BC3D2B"/>
    <w:rsid w:val="00BC3D7C"/>
    <w:rsid w:val="00BC40CC"/>
    <w:rsid w:val="00BC41B1"/>
    <w:rsid w:val="00BC423E"/>
    <w:rsid w:val="00BC42AD"/>
    <w:rsid w:val="00BC431D"/>
    <w:rsid w:val="00BC44CB"/>
    <w:rsid w:val="00BC45C3"/>
    <w:rsid w:val="00BC481B"/>
    <w:rsid w:val="00BC4905"/>
    <w:rsid w:val="00BC49A9"/>
    <w:rsid w:val="00BC49CA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275"/>
    <w:rsid w:val="00BC6502"/>
    <w:rsid w:val="00BC6918"/>
    <w:rsid w:val="00BC6E94"/>
    <w:rsid w:val="00BC6F05"/>
    <w:rsid w:val="00BC768C"/>
    <w:rsid w:val="00BC769B"/>
    <w:rsid w:val="00BC772F"/>
    <w:rsid w:val="00BC7750"/>
    <w:rsid w:val="00BC776A"/>
    <w:rsid w:val="00BC7833"/>
    <w:rsid w:val="00BC7896"/>
    <w:rsid w:val="00BD00C9"/>
    <w:rsid w:val="00BD0448"/>
    <w:rsid w:val="00BD08FB"/>
    <w:rsid w:val="00BD0C1C"/>
    <w:rsid w:val="00BD0F94"/>
    <w:rsid w:val="00BD11F2"/>
    <w:rsid w:val="00BD1429"/>
    <w:rsid w:val="00BD1A60"/>
    <w:rsid w:val="00BD1C73"/>
    <w:rsid w:val="00BD1EAF"/>
    <w:rsid w:val="00BD24F1"/>
    <w:rsid w:val="00BD26ED"/>
    <w:rsid w:val="00BD2B4B"/>
    <w:rsid w:val="00BD2D63"/>
    <w:rsid w:val="00BD2DA6"/>
    <w:rsid w:val="00BD2E51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4B68"/>
    <w:rsid w:val="00BD4B8D"/>
    <w:rsid w:val="00BD5239"/>
    <w:rsid w:val="00BD569A"/>
    <w:rsid w:val="00BD585C"/>
    <w:rsid w:val="00BD58B0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A24"/>
    <w:rsid w:val="00BD6AB9"/>
    <w:rsid w:val="00BD6C3B"/>
    <w:rsid w:val="00BD7434"/>
    <w:rsid w:val="00BD7484"/>
    <w:rsid w:val="00BD75B2"/>
    <w:rsid w:val="00BD763C"/>
    <w:rsid w:val="00BE0391"/>
    <w:rsid w:val="00BE0695"/>
    <w:rsid w:val="00BE0AD8"/>
    <w:rsid w:val="00BE0BCE"/>
    <w:rsid w:val="00BE0CCE"/>
    <w:rsid w:val="00BE1116"/>
    <w:rsid w:val="00BE1341"/>
    <w:rsid w:val="00BE1411"/>
    <w:rsid w:val="00BE17AE"/>
    <w:rsid w:val="00BE229E"/>
    <w:rsid w:val="00BE2712"/>
    <w:rsid w:val="00BE2998"/>
    <w:rsid w:val="00BE2D73"/>
    <w:rsid w:val="00BE2EFD"/>
    <w:rsid w:val="00BE32B9"/>
    <w:rsid w:val="00BE3888"/>
    <w:rsid w:val="00BE39B8"/>
    <w:rsid w:val="00BE3A73"/>
    <w:rsid w:val="00BE3B62"/>
    <w:rsid w:val="00BE3CB0"/>
    <w:rsid w:val="00BE3E48"/>
    <w:rsid w:val="00BE4DD9"/>
    <w:rsid w:val="00BE4EDD"/>
    <w:rsid w:val="00BE4FBC"/>
    <w:rsid w:val="00BE58B3"/>
    <w:rsid w:val="00BE626B"/>
    <w:rsid w:val="00BE6434"/>
    <w:rsid w:val="00BE654A"/>
    <w:rsid w:val="00BE65D7"/>
    <w:rsid w:val="00BE6735"/>
    <w:rsid w:val="00BE67AA"/>
    <w:rsid w:val="00BE6851"/>
    <w:rsid w:val="00BE6F68"/>
    <w:rsid w:val="00BE70D0"/>
    <w:rsid w:val="00BE719F"/>
    <w:rsid w:val="00BE76B4"/>
    <w:rsid w:val="00BE7ADA"/>
    <w:rsid w:val="00BE7F5A"/>
    <w:rsid w:val="00BF0150"/>
    <w:rsid w:val="00BF0440"/>
    <w:rsid w:val="00BF05BC"/>
    <w:rsid w:val="00BF089B"/>
    <w:rsid w:val="00BF0978"/>
    <w:rsid w:val="00BF0A60"/>
    <w:rsid w:val="00BF130F"/>
    <w:rsid w:val="00BF13E7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D72"/>
    <w:rsid w:val="00BF325B"/>
    <w:rsid w:val="00BF3711"/>
    <w:rsid w:val="00BF37B9"/>
    <w:rsid w:val="00BF37E0"/>
    <w:rsid w:val="00BF3AF4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6F"/>
    <w:rsid w:val="00BF63F9"/>
    <w:rsid w:val="00BF6AAC"/>
    <w:rsid w:val="00BF6D6A"/>
    <w:rsid w:val="00BF7040"/>
    <w:rsid w:val="00BF72B7"/>
    <w:rsid w:val="00BF7384"/>
    <w:rsid w:val="00BF775F"/>
    <w:rsid w:val="00BF7E78"/>
    <w:rsid w:val="00BF7F12"/>
    <w:rsid w:val="00C001ED"/>
    <w:rsid w:val="00C00353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F2A"/>
    <w:rsid w:val="00C070B0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99B"/>
    <w:rsid w:val="00C11AB8"/>
    <w:rsid w:val="00C11AC9"/>
    <w:rsid w:val="00C11CCF"/>
    <w:rsid w:val="00C11D58"/>
    <w:rsid w:val="00C11E7E"/>
    <w:rsid w:val="00C121DF"/>
    <w:rsid w:val="00C1222B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952"/>
    <w:rsid w:val="00C13A62"/>
    <w:rsid w:val="00C1424D"/>
    <w:rsid w:val="00C14E87"/>
    <w:rsid w:val="00C150C1"/>
    <w:rsid w:val="00C1519B"/>
    <w:rsid w:val="00C15426"/>
    <w:rsid w:val="00C15687"/>
    <w:rsid w:val="00C15B68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17BE9"/>
    <w:rsid w:val="00C20346"/>
    <w:rsid w:val="00C20F93"/>
    <w:rsid w:val="00C21080"/>
    <w:rsid w:val="00C21404"/>
    <w:rsid w:val="00C214B2"/>
    <w:rsid w:val="00C218FE"/>
    <w:rsid w:val="00C21A24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7EA"/>
    <w:rsid w:val="00C23951"/>
    <w:rsid w:val="00C23D40"/>
    <w:rsid w:val="00C241B7"/>
    <w:rsid w:val="00C24637"/>
    <w:rsid w:val="00C248C3"/>
    <w:rsid w:val="00C24D0E"/>
    <w:rsid w:val="00C2558D"/>
    <w:rsid w:val="00C25751"/>
    <w:rsid w:val="00C25A32"/>
    <w:rsid w:val="00C25E57"/>
    <w:rsid w:val="00C25F0F"/>
    <w:rsid w:val="00C26824"/>
    <w:rsid w:val="00C26CCA"/>
    <w:rsid w:val="00C27971"/>
    <w:rsid w:val="00C27CFB"/>
    <w:rsid w:val="00C27FB4"/>
    <w:rsid w:val="00C301F9"/>
    <w:rsid w:val="00C30501"/>
    <w:rsid w:val="00C30904"/>
    <w:rsid w:val="00C30AB0"/>
    <w:rsid w:val="00C30B55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E90"/>
    <w:rsid w:val="00C337C3"/>
    <w:rsid w:val="00C33C13"/>
    <w:rsid w:val="00C343EA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61C4"/>
    <w:rsid w:val="00C3647F"/>
    <w:rsid w:val="00C36647"/>
    <w:rsid w:val="00C36C80"/>
    <w:rsid w:val="00C36E07"/>
    <w:rsid w:val="00C36FAE"/>
    <w:rsid w:val="00C3710D"/>
    <w:rsid w:val="00C3730C"/>
    <w:rsid w:val="00C379CB"/>
    <w:rsid w:val="00C4002D"/>
    <w:rsid w:val="00C40154"/>
    <w:rsid w:val="00C40884"/>
    <w:rsid w:val="00C408DF"/>
    <w:rsid w:val="00C40E69"/>
    <w:rsid w:val="00C413CE"/>
    <w:rsid w:val="00C4160A"/>
    <w:rsid w:val="00C41962"/>
    <w:rsid w:val="00C41B46"/>
    <w:rsid w:val="00C41FE4"/>
    <w:rsid w:val="00C4243E"/>
    <w:rsid w:val="00C42D76"/>
    <w:rsid w:val="00C43349"/>
    <w:rsid w:val="00C43930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5176"/>
    <w:rsid w:val="00C4534E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8EE"/>
    <w:rsid w:val="00C46B85"/>
    <w:rsid w:val="00C46D4B"/>
    <w:rsid w:val="00C471F6"/>
    <w:rsid w:val="00C472FB"/>
    <w:rsid w:val="00C477AE"/>
    <w:rsid w:val="00C47821"/>
    <w:rsid w:val="00C47870"/>
    <w:rsid w:val="00C478C6"/>
    <w:rsid w:val="00C478D9"/>
    <w:rsid w:val="00C47A74"/>
    <w:rsid w:val="00C47AC3"/>
    <w:rsid w:val="00C47D13"/>
    <w:rsid w:val="00C47DD7"/>
    <w:rsid w:val="00C503D7"/>
    <w:rsid w:val="00C50720"/>
    <w:rsid w:val="00C507D2"/>
    <w:rsid w:val="00C50C85"/>
    <w:rsid w:val="00C5110D"/>
    <w:rsid w:val="00C5134A"/>
    <w:rsid w:val="00C51488"/>
    <w:rsid w:val="00C51607"/>
    <w:rsid w:val="00C51625"/>
    <w:rsid w:val="00C51950"/>
    <w:rsid w:val="00C51EB2"/>
    <w:rsid w:val="00C5285D"/>
    <w:rsid w:val="00C528B7"/>
    <w:rsid w:val="00C52DB7"/>
    <w:rsid w:val="00C53029"/>
    <w:rsid w:val="00C5354B"/>
    <w:rsid w:val="00C53A90"/>
    <w:rsid w:val="00C53B4C"/>
    <w:rsid w:val="00C542DD"/>
    <w:rsid w:val="00C54AEE"/>
    <w:rsid w:val="00C55569"/>
    <w:rsid w:val="00C55697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7400"/>
    <w:rsid w:val="00C5754B"/>
    <w:rsid w:val="00C57914"/>
    <w:rsid w:val="00C57B90"/>
    <w:rsid w:val="00C6037C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37"/>
    <w:rsid w:val="00C62DC8"/>
    <w:rsid w:val="00C62E4F"/>
    <w:rsid w:val="00C62E50"/>
    <w:rsid w:val="00C62FB4"/>
    <w:rsid w:val="00C63B76"/>
    <w:rsid w:val="00C63EBA"/>
    <w:rsid w:val="00C641E5"/>
    <w:rsid w:val="00C64214"/>
    <w:rsid w:val="00C64277"/>
    <w:rsid w:val="00C648DB"/>
    <w:rsid w:val="00C64AFC"/>
    <w:rsid w:val="00C64F63"/>
    <w:rsid w:val="00C650E2"/>
    <w:rsid w:val="00C651E0"/>
    <w:rsid w:val="00C65240"/>
    <w:rsid w:val="00C65445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47F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20C2"/>
    <w:rsid w:val="00C726BF"/>
    <w:rsid w:val="00C7284F"/>
    <w:rsid w:val="00C72874"/>
    <w:rsid w:val="00C72A1C"/>
    <w:rsid w:val="00C72A4B"/>
    <w:rsid w:val="00C72BA1"/>
    <w:rsid w:val="00C72D65"/>
    <w:rsid w:val="00C72EC9"/>
    <w:rsid w:val="00C72EDA"/>
    <w:rsid w:val="00C73040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658"/>
    <w:rsid w:val="00C7589D"/>
    <w:rsid w:val="00C75969"/>
    <w:rsid w:val="00C75A20"/>
    <w:rsid w:val="00C75B45"/>
    <w:rsid w:val="00C75FCA"/>
    <w:rsid w:val="00C76110"/>
    <w:rsid w:val="00C7632C"/>
    <w:rsid w:val="00C76782"/>
    <w:rsid w:val="00C76924"/>
    <w:rsid w:val="00C76AA0"/>
    <w:rsid w:val="00C76C79"/>
    <w:rsid w:val="00C76CFE"/>
    <w:rsid w:val="00C77387"/>
    <w:rsid w:val="00C7770C"/>
    <w:rsid w:val="00C77735"/>
    <w:rsid w:val="00C77F6C"/>
    <w:rsid w:val="00C77F80"/>
    <w:rsid w:val="00C80002"/>
    <w:rsid w:val="00C803FB"/>
    <w:rsid w:val="00C80685"/>
    <w:rsid w:val="00C806E5"/>
    <w:rsid w:val="00C8072F"/>
    <w:rsid w:val="00C8086E"/>
    <w:rsid w:val="00C809B1"/>
    <w:rsid w:val="00C80B43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4B9"/>
    <w:rsid w:val="00C825A7"/>
    <w:rsid w:val="00C82747"/>
    <w:rsid w:val="00C82A44"/>
    <w:rsid w:val="00C82F60"/>
    <w:rsid w:val="00C82FED"/>
    <w:rsid w:val="00C831E8"/>
    <w:rsid w:val="00C833F1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81C"/>
    <w:rsid w:val="00C84F06"/>
    <w:rsid w:val="00C84F29"/>
    <w:rsid w:val="00C850DC"/>
    <w:rsid w:val="00C853F9"/>
    <w:rsid w:val="00C85429"/>
    <w:rsid w:val="00C85598"/>
    <w:rsid w:val="00C855BB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367"/>
    <w:rsid w:val="00C8737A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DCD"/>
    <w:rsid w:val="00C91F1C"/>
    <w:rsid w:val="00C91FA7"/>
    <w:rsid w:val="00C92024"/>
    <w:rsid w:val="00C926CD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CC"/>
    <w:rsid w:val="00C9703C"/>
    <w:rsid w:val="00C9729C"/>
    <w:rsid w:val="00C97854"/>
    <w:rsid w:val="00C979AF"/>
    <w:rsid w:val="00C97A3B"/>
    <w:rsid w:val="00C97AA9"/>
    <w:rsid w:val="00C97DCF"/>
    <w:rsid w:val="00CA0AE0"/>
    <w:rsid w:val="00CA0C15"/>
    <w:rsid w:val="00CA10F7"/>
    <w:rsid w:val="00CA13D6"/>
    <w:rsid w:val="00CA155F"/>
    <w:rsid w:val="00CA1604"/>
    <w:rsid w:val="00CA173E"/>
    <w:rsid w:val="00CA1830"/>
    <w:rsid w:val="00CA21C6"/>
    <w:rsid w:val="00CA22F2"/>
    <w:rsid w:val="00CA237F"/>
    <w:rsid w:val="00CA2490"/>
    <w:rsid w:val="00CA29D5"/>
    <w:rsid w:val="00CA2D78"/>
    <w:rsid w:val="00CA3030"/>
    <w:rsid w:val="00CA3331"/>
    <w:rsid w:val="00CA34C8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ACD"/>
    <w:rsid w:val="00CA5F65"/>
    <w:rsid w:val="00CA6070"/>
    <w:rsid w:val="00CA64C9"/>
    <w:rsid w:val="00CA66DE"/>
    <w:rsid w:val="00CA68BF"/>
    <w:rsid w:val="00CA6D7D"/>
    <w:rsid w:val="00CA74A4"/>
    <w:rsid w:val="00CA7AE7"/>
    <w:rsid w:val="00CA7B2E"/>
    <w:rsid w:val="00CA7D15"/>
    <w:rsid w:val="00CA7D2D"/>
    <w:rsid w:val="00CB000E"/>
    <w:rsid w:val="00CB0097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752"/>
    <w:rsid w:val="00CB18AB"/>
    <w:rsid w:val="00CB18BB"/>
    <w:rsid w:val="00CB196C"/>
    <w:rsid w:val="00CB1FBF"/>
    <w:rsid w:val="00CB1FE2"/>
    <w:rsid w:val="00CB2001"/>
    <w:rsid w:val="00CB2153"/>
    <w:rsid w:val="00CB2161"/>
    <w:rsid w:val="00CB21AB"/>
    <w:rsid w:val="00CB2912"/>
    <w:rsid w:val="00CB2E78"/>
    <w:rsid w:val="00CB2E7A"/>
    <w:rsid w:val="00CB2E7D"/>
    <w:rsid w:val="00CB2F30"/>
    <w:rsid w:val="00CB30E4"/>
    <w:rsid w:val="00CB348B"/>
    <w:rsid w:val="00CB351A"/>
    <w:rsid w:val="00CB3624"/>
    <w:rsid w:val="00CB3660"/>
    <w:rsid w:val="00CB3CD2"/>
    <w:rsid w:val="00CB3D71"/>
    <w:rsid w:val="00CB3EB0"/>
    <w:rsid w:val="00CB4592"/>
    <w:rsid w:val="00CB4B98"/>
    <w:rsid w:val="00CB4DE6"/>
    <w:rsid w:val="00CB4EC2"/>
    <w:rsid w:val="00CB4FA4"/>
    <w:rsid w:val="00CB526E"/>
    <w:rsid w:val="00CB5D33"/>
    <w:rsid w:val="00CB5E55"/>
    <w:rsid w:val="00CB5F26"/>
    <w:rsid w:val="00CB6060"/>
    <w:rsid w:val="00CB63DD"/>
    <w:rsid w:val="00CB642C"/>
    <w:rsid w:val="00CB6CF3"/>
    <w:rsid w:val="00CB6DA6"/>
    <w:rsid w:val="00CB6FAA"/>
    <w:rsid w:val="00CB7485"/>
    <w:rsid w:val="00CB76E8"/>
    <w:rsid w:val="00CB7B3F"/>
    <w:rsid w:val="00CB7B81"/>
    <w:rsid w:val="00CB7C53"/>
    <w:rsid w:val="00CB7CFB"/>
    <w:rsid w:val="00CB7D80"/>
    <w:rsid w:val="00CC0312"/>
    <w:rsid w:val="00CC05EA"/>
    <w:rsid w:val="00CC0635"/>
    <w:rsid w:val="00CC06EA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9E4"/>
    <w:rsid w:val="00CC30A0"/>
    <w:rsid w:val="00CC3892"/>
    <w:rsid w:val="00CC3C21"/>
    <w:rsid w:val="00CC3C3F"/>
    <w:rsid w:val="00CC3D39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49E"/>
    <w:rsid w:val="00CC5680"/>
    <w:rsid w:val="00CC5723"/>
    <w:rsid w:val="00CC5929"/>
    <w:rsid w:val="00CC5A6A"/>
    <w:rsid w:val="00CC5C8B"/>
    <w:rsid w:val="00CC5F00"/>
    <w:rsid w:val="00CC6080"/>
    <w:rsid w:val="00CC6425"/>
    <w:rsid w:val="00CC64F7"/>
    <w:rsid w:val="00CC6C4E"/>
    <w:rsid w:val="00CC779B"/>
    <w:rsid w:val="00CC7C47"/>
    <w:rsid w:val="00CC7EBC"/>
    <w:rsid w:val="00CD00B3"/>
    <w:rsid w:val="00CD0124"/>
    <w:rsid w:val="00CD0799"/>
    <w:rsid w:val="00CD0D0D"/>
    <w:rsid w:val="00CD0D8E"/>
    <w:rsid w:val="00CD1470"/>
    <w:rsid w:val="00CD170C"/>
    <w:rsid w:val="00CD1881"/>
    <w:rsid w:val="00CD1F05"/>
    <w:rsid w:val="00CD21C2"/>
    <w:rsid w:val="00CD25D4"/>
    <w:rsid w:val="00CD283E"/>
    <w:rsid w:val="00CD2891"/>
    <w:rsid w:val="00CD2ED0"/>
    <w:rsid w:val="00CD312F"/>
    <w:rsid w:val="00CD313E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548"/>
    <w:rsid w:val="00CD5703"/>
    <w:rsid w:val="00CD597F"/>
    <w:rsid w:val="00CD5CED"/>
    <w:rsid w:val="00CD655D"/>
    <w:rsid w:val="00CD65BD"/>
    <w:rsid w:val="00CD6620"/>
    <w:rsid w:val="00CD668C"/>
    <w:rsid w:val="00CD6B54"/>
    <w:rsid w:val="00CD6D84"/>
    <w:rsid w:val="00CD6E8E"/>
    <w:rsid w:val="00CD6FF3"/>
    <w:rsid w:val="00CD7343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38AD"/>
    <w:rsid w:val="00CE3CED"/>
    <w:rsid w:val="00CE3D50"/>
    <w:rsid w:val="00CE3F54"/>
    <w:rsid w:val="00CE4236"/>
    <w:rsid w:val="00CE45DE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27C"/>
    <w:rsid w:val="00CE66C0"/>
    <w:rsid w:val="00CE6883"/>
    <w:rsid w:val="00CE6D1A"/>
    <w:rsid w:val="00CE6FA4"/>
    <w:rsid w:val="00CE71A3"/>
    <w:rsid w:val="00CE7405"/>
    <w:rsid w:val="00CE798B"/>
    <w:rsid w:val="00CE7BA7"/>
    <w:rsid w:val="00CE7C4B"/>
    <w:rsid w:val="00CE7D55"/>
    <w:rsid w:val="00CE7F4F"/>
    <w:rsid w:val="00CF064F"/>
    <w:rsid w:val="00CF0671"/>
    <w:rsid w:val="00CF081D"/>
    <w:rsid w:val="00CF0AF5"/>
    <w:rsid w:val="00CF0B07"/>
    <w:rsid w:val="00CF109E"/>
    <w:rsid w:val="00CF10F1"/>
    <w:rsid w:val="00CF1246"/>
    <w:rsid w:val="00CF13DC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E"/>
    <w:rsid w:val="00CF5A98"/>
    <w:rsid w:val="00CF5D0E"/>
    <w:rsid w:val="00CF6029"/>
    <w:rsid w:val="00CF61FE"/>
    <w:rsid w:val="00CF633E"/>
    <w:rsid w:val="00CF63FB"/>
    <w:rsid w:val="00CF68BB"/>
    <w:rsid w:val="00CF6EE0"/>
    <w:rsid w:val="00CF6FF4"/>
    <w:rsid w:val="00CF6FFA"/>
    <w:rsid w:val="00CF7129"/>
    <w:rsid w:val="00CF7498"/>
    <w:rsid w:val="00CF797E"/>
    <w:rsid w:val="00CF7F8B"/>
    <w:rsid w:val="00CF7FDA"/>
    <w:rsid w:val="00D0005E"/>
    <w:rsid w:val="00D001A4"/>
    <w:rsid w:val="00D0035D"/>
    <w:rsid w:val="00D00CDB"/>
    <w:rsid w:val="00D00F57"/>
    <w:rsid w:val="00D00F7C"/>
    <w:rsid w:val="00D015E0"/>
    <w:rsid w:val="00D016B6"/>
    <w:rsid w:val="00D016C8"/>
    <w:rsid w:val="00D01A7C"/>
    <w:rsid w:val="00D022CD"/>
    <w:rsid w:val="00D02350"/>
    <w:rsid w:val="00D02362"/>
    <w:rsid w:val="00D02424"/>
    <w:rsid w:val="00D0247F"/>
    <w:rsid w:val="00D0286B"/>
    <w:rsid w:val="00D02B1C"/>
    <w:rsid w:val="00D03061"/>
    <w:rsid w:val="00D03891"/>
    <w:rsid w:val="00D039CD"/>
    <w:rsid w:val="00D03DC5"/>
    <w:rsid w:val="00D04106"/>
    <w:rsid w:val="00D0438F"/>
    <w:rsid w:val="00D04726"/>
    <w:rsid w:val="00D04C77"/>
    <w:rsid w:val="00D04DD5"/>
    <w:rsid w:val="00D04EFD"/>
    <w:rsid w:val="00D04FD0"/>
    <w:rsid w:val="00D05143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DB2"/>
    <w:rsid w:val="00D06EF2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28D"/>
    <w:rsid w:val="00D12670"/>
    <w:rsid w:val="00D1292B"/>
    <w:rsid w:val="00D12AAD"/>
    <w:rsid w:val="00D12AC1"/>
    <w:rsid w:val="00D12C31"/>
    <w:rsid w:val="00D130F0"/>
    <w:rsid w:val="00D132B1"/>
    <w:rsid w:val="00D133B7"/>
    <w:rsid w:val="00D134E7"/>
    <w:rsid w:val="00D136DB"/>
    <w:rsid w:val="00D1399A"/>
    <w:rsid w:val="00D13A07"/>
    <w:rsid w:val="00D13AB6"/>
    <w:rsid w:val="00D13ADE"/>
    <w:rsid w:val="00D141B7"/>
    <w:rsid w:val="00D1425F"/>
    <w:rsid w:val="00D14C6D"/>
    <w:rsid w:val="00D14CB8"/>
    <w:rsid w:val="00D151A4"/>
    <w:rsid w:val="00D15C46"/>
    <w:rsid w:val="00D15CB9"/>
    <w:rsid w:val="00D161BD"/>
    <w:rsid w:val="00D1636E"/>
    <w:rsid w:val="00D1667D"/>
    <w:rsid w:val="00D168F7"/>
    <w:rsid w:val="00D1694E"/>
    <w:rsid w:val="00D16C71"/>
    <w:rsid w:val="00D16D18"/>
    <w:rsid w:val="00D17276"/>
    <w:rsid w:val="00D1776F"/>
    <w:rsid w:val="00D178D5"/>
    <w:rsid w:val="00D17902"/>
    <w:rsid w:val="00D17967"/>
    <w:rsid w:val="00D17D15"/>
    <w:rsid w:val="00D17D74"/>
    <w:rsid w:val="00D17E85"/>
    <w:rsid w:val="00D202BB"/>
    <w:rsid w:val="00D202BC"/>
    <w:rsid w:val="00D20680"/>
    <w:rsid w:val="00D20896"/>
    <w:rsid w:val="00D20BC1"/>
    <w:rsid w:val="00D20C3A"/>
    <w:rsid w:val="00D21124"/>
    <w:rsid w:val="00D21332"/>
    <w:rsid w:val="00D2134C"/>
    <w:rsid w:val="00D22236"/>
    <w:rsid w:val="00D22752"/>
    <w:rsid w:val="00D22F60"/>
    <w:rsid w:val="00D2355B"/>
    <w:rsid w:val="00D23B9C"/>
    <w:rsid w:val="00D23FFD"/>
    <w:rsid w:val="00D240E3"/>
    <w:rsid w:val="00D241E3"/>
    <w:rsid w:val="00D247CA"/>
    <w:rsid w:val="00D248B9"/>
    <w:rsid w:val="00D248F4"/>
    <w:rsid w:val="00D24A67"/>
    <w:rsid w:val="00D24B47"/>
    <w:rsid w:val="00D24CF4"/>
    <w:rsid w:val="00D24E28"/>
    <w:rsid w:val="00D24FD2"/>
    <w:rsid w:val="00D252F4"/>
    <w:rsid w:val="00D259A2"/>
    <w:rsid w:val="00D25F9F"/>
    <w:rsid w:val="00D260C5"/>
    <w:rsid w:val="00D2611B"/>
    <w:rsid w:val="00D2681A"/>
    <w:rsid w:val="00D2698E"/>
    <w:rsid w:val="00D26F01"/>
    <w:rsid w:val="00D271D1"/>
    <w:rsid w:val="00D2752F"/>
    <w:rsid w:val="00D275D9"/>
    <w:rsid w:val="00D302DA"/>
    <w:rsid w:val="00D30309"/>
    <w:rsid w:val="00D30340"/>
    <w:rsid w:val="00D30493"/>
    <w:rsid w:val="00D30A70"/>
    <w:rsid w:val="00D30B2F"/>
    <w:rsid w:val="00D30B40"/>
    <w:rsid w:val="00D30C20"/>
    <w:rsid w:val="00D30C84"/>
    <w:rsid w:val="00D30D07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50C"/>
    <w:rsid w:val="00D32765"/>
    <w:rsid w:val="00D32769"/>
    <w:rsid w:val="00D32F4C"/>
    <w:rsid w:val="00D32FF8"/>
    <w:rsid w:val="00D3335A"/>
    <w:rsid w:val="00D33974"/>
    <w:rsid w:val="00D34408"/>
    <w:rsid w:val="00D344CA"/>
    <w:rsid w:val="00D34508"/>
    <w:rsid w:val="00D34623"/>
    <w:rsid w:val="00D3482E"/>
    <w:rsid w:val="00D349C2"/>
    <w:rsid w:val="00D34C53"/>
    <w:rsid w:val="00D355E6"/>
    <w:rsid w:val="00D355F5"/>
    <w:rsid w:val="00D3561E"/>
    <w:rsid w:val="00D358AA"/>
    <w:rsid w:val="00D358ED"/>
    <w:rsid w:val="00D35E73"/>
    <w:rsid w:val="00D36338"/>
    <w:rsid w:val="00D36AB2"/>
    <w:rsid w:val="00D36D3F"/>
    <w:rsid w:val="00D36F54"/>
    <w:rsid w:val="00D36FB5"/>
    <w:rsid w:val="00D3712F"/>
    <w:rsid w:val="00D373D4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E31"/>
    <w:rsid w:val="00D4106F"/>
    <w:rsid w:val="00D4139B"/>
    <w:rsid w:val="00D41766"/>
    <w:rsid w:val="00D41B4A"/>
    <w:rsid w:val="00D41E3B"/>
    <w:rsid w:val="00D41EBA"/>
    <w:rsid w:val="00D420A7"/>
    <w:rsid w:val="00D423FC"/>
    <w:rsid w:val="00D4277D"/>
    <w:rsid w:val="00D428AF"/>
    <w:rsid w:val="00D42AE6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D73"/>
    <w:rsid w:val="00D470C8"/>
    <w:rsid w:val="00D47709"/>
    <w:rsid w:val="00D47E36"/>
    <w:rsid w:val="00D506A2"/>
    <w:rsid w:val="00D5084A"/>
    <w:rsid w:val="00D50A02"/>
    <w:rsid w:val="00D50B51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98A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68"/>
    <w:rsid w:val="00D562CC"/>
    <w:rsid w:val="00D562EA"/>
    <w:rsid w:val="00D563F5"/>
    <w:rsid w:val="00D56508"/>
    <w:rsid w:val="00D565AB"/>
    <w:rsid w:val="00D56995"/>
    <w:rsid w:val="00D56D3A"/>
    <w:rsid w:val="00D56EFF"/>
    <w:rsid w:val="00D56F5D"/>
    <w:rsid w:val="00D57505"/>
    <w:rsid w:val="00D575E8"/>
    <w:rsid w:val="00D576DE"/>
    <w:rsid w:val="00D578A8"/>
    <w:rsid w:val="00D57B21"/>
    <w:rsid w:val="00D57BD1"/>
    <w:rsid w:val="00D57F45"/>
    <w:rsid w:val="00D60019"/>
    <w:rsid w:val="00D60110"/>
    <w:rsid w:val="00D6053F"/>
    <w:rsid w:val="00D60833"/>
    <w:rsid w:val="00D60884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A48"/>
    <w:rsid w:val="00D62CFF"/>
    <w:rsid w:val="00D63578"/>
    <w:rsid w:val="00D63771"/>
    <w:rsid w:val="00D63EE7"/>
    <w:rsid w:val="00D63F02"/>
    <w:rsid w:val="00D63F47"/>
    <w:rsid w:val="00D63F71"/>
    <w:rsid w:val="00D63FA1"/>
    <w:rsid w:val="00D63FD9"/>
    <w:rsid w:val="00D64702"/>
    <w:rsid w:val="00D64C2D"/>
    <w:rsid w:val="00D64CDE"/>
    <w:rsid w:val="00D64DBD"/>
    <w:rsid w:val="00D64DE5"/>
    <w:rsid w:val="00D65433"/>
    <w:rsid w:val="00D65AB0"/>
    <w:rsid w:val="00D66434"/>
    <w:rsid w:val="00D665FA"/>
    <w:rsid w:val="00D66728"/>
    <w:rsid w:val="00D667B7"/>
    <w:rsid w:val="00D669B4"/>
    <w:rsid w:val="00D669D3"/>
    <w:rsid w:val="00D669E7"/>
    <w:rsid w:val="00D6734A"/>
    <w:rsid w:val="00D675BB"/>
    <w:rsid w:val="00D67FBE"/>
    <w:rsid w:val="00D70047"/>
    <w:rsid w:val="00D700B7"/>
    <w:rsid w:val="00D70B58"/>
    <w:rsid w:val="00D70D02"/>
    <w:rsid w:val="00D70E68"/>
    <w:rsid w:val="00D71061"/>
    <w:rsid w:val="00D7118E"/>
    <w:rsid w:val="00D711E8"/>
    <w:rsid w:val="00D712EC"/>
    <w:rsid w:val="00D713D2"/>
    <w:rsid w:val="00D71BE1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3C"/>
    <w:rsid w:val="00D72D61"/>
    <w:rsid w:val="00D73291"/>
    <w:rsid w:val="00D73A5A"/>
    <w:rsid w:val="00D73B64"/>
    <w:rsid w:val="00D73EBE"/>
    <w:rsid w:val="00D73F72"/>
    <w:rsid w:val="00D74798"/>
    <w:rsid w:val="00D74955"/>
    <w:rsid w:val="00D74A5D"/>
    <w:rsid w:val="00D75105"/>
    <w:rsid w:val="00D75163"/>
    <w:rsid w:val="00D75363"/>
    <w:rsid w:val="00D755C5"/>
    <w:rsid w:val="00D757E6"/>
    <w:rsid w:val="00D75CBC"/>
    <w:rsid w:val="00D75CBE"/>
    <w:rsid w:val="00D75D17"/>
    <w:rsid w:val="00D75D79"/>
    <w:rsid w:val="00D7645D"/>
    <w:rsid w:val="00D7653A"/>
    <w:rsid w:val="00D76546"/>
    <w:rsid w:val="00D76CA2"/>
    <w:rsid w:val="00D76CF8"/>
    <w:rsid w:val="00D76D64"/>
    <w:rsid w:val="00D7722F"/>
    <w:rsid w:val="00D77291"/>
    <w:rsid w:val="00D7766C"/>
    <w:rsid w:val="00D77CA1"/>
    <w:rsid w:val="00D802D6"/>
    <w:rsid w:val="00D809B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61D7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BA"/>
    <w:rsid w:val="00D905E3"/>
    <w:rsid w:val="00D90BB1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127B"/>
    <w:rsid w:val="00DA1BB3"/>
    <w:rsid w:val="00DA21FF"/>
    <w:rsid w:val="00DA2621"/>
    <w:rsid w:val="00DA2671"/>
    <w:rsid w:val="00DA2736"/>
    <w:rsid w:val="00DA278E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85"/>
    <w:rsid w:val="00DA498F"/>
    <w:rsid w:val="00DA4A73"/>
    <w:rsid w:val="00DA4B3A"/>
    <w:rsid w:val="00DA4E2D"/>
    <w:rsid w:val="00DA4FBD"/>
    <w:rsid w:val="00DA4FD0"/>
    <w:rsid w:val="00DA4FEF"/>
    <w:rsid w:val="00DA5105"/>
    <w:rsid w:val="00DA53B9"/>
    <w:rsid w:val="00DA5448"/>
    <w:rsid w:val="00DA5B4E"/>
    <w:rsid w:val="00DA5F14"/>
    <w:rsid w:val="00DA62CE"/>
    <w:rsid w:val="00DA645C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B017E"/>
    <w:rsid w:val="00DB0379"/>
    <w:rsid w:val="00DB0EEB"/>
    <w:rsid w:val="00DB13FA"/>
    <w:rsid w:val="00DB150F"/>
    <w:rsid w:val="00DB1575"/>
    <w:rsid w:val="00DB1BDA"/>
    <w:rsid w:val="00DB1DF3"/>
    <w:rsid w:val="00DB268C"/>
    <w:rsid w:val="00DB28CD"/>
    <w:rsid w:val="00DB2CBC"/>
    <w:rsid w:val="00DB2CBE"/>
    <w:rsid w:val="00DB2F42"/>
    <w:rsid w:val="00DB3BFF"/>
    <w:rsid w:val="00DB3C15"/>
    <w:rsid w:val="00DB3C20"/>
    <w:rsid w:val="00DB3D28"/>
    <w:rsid w:val="00DB407E"/>
    <w:rsid w:val="00DB4489"/>
    <w:rsid w:val="00DB4525"/>
    <w:rsid w:val="00DB4565"/>
    <w:rsid w:val="00DB45B2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E2C"/>
    <w:rsid w:val="00DB7008"/>
    <w:rsid w:val="00DB71E0"/>
    <w:rsid w:val="00DB722A"/>
    <w:rsid w:val="00DB72EF"/>
    <w:rsid w:val="00DB7707"/>
    <w:rsid w:val="00DB788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529"/>
    <w:rsid w:val="00DC2670"/>
    <w:rsid w:val="00DC2725"/>
    <w:rsid w:val="00DC2784"/>
    <w:rsid w:val="00DC2895"/>
    <w:rsid w:val="00DC2A29"/>
    <w:rsid w:val="00DC2CA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8A5"/>
    <w:rsid w:val="00DC4AE9"/>
    <w:rsid w:val="00DC4D71"/>
    <w:rsid w:val="00DC5022"/>
    <w:rsid w:val="00DC57A4"/>
    <w:rsid w:val="00DC5B34"/>
    <w:rsid w:val="00DC5C08"/>
    <w:rsid w:val="00DC5C9E"/>
    <w:rsid w:val="00DC5D3A"/>
    <w:rsid w:val="00DC604D"/>
    <w:rsid w:val="00DC688A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1216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768"/>
    <w:rsid w:val="00DD4A08"/>
    <w:rsid w:val="00DD4A2A"/>
    <w:rsid w:val="00DD4B37"/>
    <w:rsid w:val="00DD4C87"/>
    <w:rsid w:val="00DD4F7E"/>
    <w:rsid w:val="00DD4FC2"/>
    <w:rsid w:val="00DD5484"/>
    <w:rsid w:val="00DD54CD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7C7"/>
    <w:rsid w:val="00DD77E4"/>
    <w:rsid w:val="00DD7C4A"/>
    <w:rsid w:val="00DE02CB"/>
    <w:rsid w:val="00DE07C1"/>
    <w:rsid w:val="00DE0E23"/>
    <w:rsid w:val="00DE0E8D"/>
    <w:rsid w:val="00DE0F25"/>
    <w:rsid w:val="00DE121D"/>
    <w:rsid w:val="00DE1337"/>
    <w:rsid w:val="00DE1414"/>
    <w:rsid w:val="00DE14CF"/>
    <w:rsid w:val="00DE15C6"/>
    <w:rsid w:val="00DE1708"/>
    <w:rsid w:val="00DE182F"/>
    <w:rsid w:val="00DE187B"/>
    <w:rsid w:val="00DE18B2"/>
    <w:rsid w:val="00DE1976"/>
    <w:rsid w:val="00DE2061"/>
    <w:rsid w:val="00DE226E"/>
    <w:rsid w:val="00DE25AE"/>
    <w:rsid w:val="00DE2863"/>
    <w:rsid w:val="00DE2F0D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8BF"/>
    <w:rsid w:val="00DE4B27"/>
    <w:rsid w:val="00DE4F25"/>
    <w:rsid w:val="00DE50A1"/>
    <w:rsid w:val="00DE5222"/>
    <w:rsid w:val="00DE525D"/>
    <w:rsid w:val="00DE55E2"/>
    <w:rsid w:val="00DE5792"/>
    <w:rsid w:val="00DE57A3"/>
    <w:rsid w:val="00DE5DC6"/>
    <w:rsid w:val="00DE6454"/>
    <w:rsid w:val="00DE646E"/>
    <w:rsid w:val="00DE68AC"/>
    <w:rsid w:val="00DE6EFF"/>
    <w:rsid w:val="00DE6FE7"/>
    <w:rsid w:val="00DE7164"/>
    <w:rsid w:val="00DE7BAF"/>
    <w:rsid w:val="00DE7E7B"/>
    <w:rsid w:val="00DE7FE2"/>
    <w:rsid w:val="00DF0457"/>
    <w:rsid w:val="00DF060A"/>
    <w:rsid w:val="00DF08B4"/>
    <w:rsid w:val="00DF0983"/>
    <w:rsid w:val="00DF0AEF"/>
    <w:rsid w:val="00DF133F"/>
    <w:rsid w:val="00DF160C"/>
    <w:rsid w:val="00DF1988"/>
    <w:rsid w:val="00DF1AD1"/>
    <w:rsid w:val="00DF1B14"/>
    <w:rsid w:val="00DF1F60"/>
    <w:rsid w:val="00DF2385"/>
    <w:rsid w:val="00DF2978"/>
    <w:rsid w:val="00DF2AD9"/>
    <w:rsid w:val="00DF2CEF"/>
    <w:rsid w:val="00DF2D07"/>
    <w:rsid w:val="00DF342A"/>
    <w:rsid w:val="00DF3B21"/>
    <w:rsid w:val="00DF3C93"/>
    <w:rsid w:val="00DF402C"/>
    <w:rsid w:val="00DF40A5"/>
    <w:rsid w:val="00DF4232"/>
    <w:rsid w:val="00DF45BB"/>
    <w:rsid w:val="00DF4996"/>
    <w:rsid w:val="00DF4AE8"/>
    <w:rsid w:val="00DF4DA1"/>
    <w:rsid w:val="00DF50E4"/>
    <w:rsid w:val="00DF5203"/>
    <w:rsid w:val="00DF56A5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B30"/>
    <w:rsid w:val="00DF6B36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398"/>
    <w:rsid w:val="00E0054C"/>
    <w:rsid w:val="00E00A8D"/>
    <w:rsid w:val="00E00EA2"/>
    <w:rsid w:val="00E01988"/>
    <w:rsid w:val="00E01C32"/>
    <w:rsid w:val="00E0213D"/>
    <w:rsid w:val="00E0235B"/>
    <w:rsid w:val="00E0235F"/>
    <w:rsid w:val="00E024E4"/>
    <w:rsid w:val="00E02CE1"/>
    <w:rsid w:val="00E031FE"/>
    <w:rsid w:val="00E038B4"/>
    <w:rsid w:val="00E03D7B"/>
    <w:rsid w:val="00E03E2B"/>
    <w:rsid w:val="00E04106"/>
    <w:rsid w:val="00E04237"/>
    <w:rsid w:val="00E0448D"/>
    <w:rsid w:val="00E0477C"/>
    <w:rsid w:val="00E04AF9"/>
    <w:rsid w:val="00E04DFC"/>
    <w:rsid w:val="00E05340"/>
    <w:rsid w:val="00E057F1"/>
    <w:rsid w:val="00E05A51"/>
    <w:rsid w:val="00E05B01"/>
    <w:rsid w:val="00E05F8C"/>
    <w:rsid w:val="00E06188"/>
    <w:rsid w:val="00E06353"/>
    <w:rsid w:val="00E068F1"/>
    <w:rsid w:val="00E06AEF"/>
    <w:rsid w:val="00E06DE1"/>
    <w:rsid w:val="00E06DE8"/>
    <w:rsid w:val="00E06E47"/>
    <w:rsid w:val="00E07118"/>
    <w:rsid w:val="00E07273"/>
    <w:rsid w:val="00E072EC"/>
    <w:rsid w:val="00E073BE"/>
    <w:rsid w:val="00E07702"/>
    <w:rsid w:val="00E07A5C"/>
    <w:rsid w:val="00E07BF9"/>
    <w:rsid w:val="00E10049"/>
    <w:rsid w:val="00E103E4"/>
    <w:rsid w:val="00E10708"/>
    <w:rsid w:val="00E1072D"/>
    <w:rsid w:val="00E10A77"/>
    <w:rsid w:val="00E10AD2"/>
    <w:rsid w:val="00E10D5D"/>
    <w:rsid w:val="00E11099"/>
    <w:rsid w:val="00E1109E"/>
    <w:rsid w:val="00E11645"/>
    <w:rsid w:val="00E124B0"/>
    <w:rsid w:val="00E12721"/>
    <w:rsid w:val="00E12A4B"/>
    <w:rsid w:val="00E12CC5"/>
    <w:rsid w:val="00E12FF1"/>
    <w:rsid w:val="00E13027"/>
    <w:rsid w:val="00E13685"/>
    <w:rsid w:val="00E1380A"/>
    <w:rsid w:val="00E13BA2"/>
    <w:rsid w:val="00E14813"/>
    <w:rsid w:val="00E148E2"/>
    <w:rsid w:val="00E14B2A"/>
    <w:rsid w:val="00E14E26"/>
    <w:rsid w:val="00E15598"/>
    <w:rsid w:val="00E1587B"/>
    <w:rsid w:val="00E15A12"/>
    <w:rsid w:val="00E15A17"/>
    <w:rsid w:val="00E15B52"/>
    <w:rsid w:val="00E15DB7"/>
    <w:rsid w:val="00E16ACF"/>
    <w:rsid w:val="00E16B29"/>
    <w:rsid w:val="00E16B6A"/>
    <w:rsid w:val="00E16D30"/>
    <w:rsid w:val="00E16F04"/>
    <w:rsid w:val="00E172CC"/>
    <w:rsid w:val="00E17370"/>
    <w:rsid w:val="00E20064"/>
    <w:rsid w:val="00E20420"/>
    <w:rsid w:val="00E2049C"/>
    <w:rsid w:val="00E208F0"/>
    <w:rsid w:val="00E20F47"/>
    <w:rsid w:val="00E21102"/>
    <w:rsid w:val="00E21420"/>
    <w:rsid w:val="00E21507"/>
    <w:rsid w:val="00E21829"/>
    <w:rsid w:val="00E2192D"/>
    <w:rsid w:val="00E21C6F"/>
    <w:rsid w:val="00E21D1B"/>
    <w:rsid w:val="00E21FAB"/>
    <w:rsid w:val="00E2228B"/>
    <w:rsid w:val="00E2235C"/>
    <w:rsid w:val="00E22769"/>
    <w:rsid w:val="00E22862"/>
    <w:rsid w:val="00E22AE0"/>
    <w:rsid w:val="00E22BD2"/>
    <w:rsid w:val="00E22D76"/>
    <w:rsid w:val="00E22E0D"/>
    <w:rsid w:val="00E23569"/>
    <w:rsid w:val="00E238D9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B28"/>
    <w:rsid w:val="00E24D2D"/>
    <w:rsid w:val="00E24EE0"/>
    <w:rsid w:val="00E252C0"/>
    <w:rsid w:val="00E2543C"/>
    <w:rsid w:val="00E256E4"/>
    <w:rsid w:val="00E257F6"/>
    <w:rsid w:val="00E258CF"/>
    <w:rsid w:val="00E25C00"/>
    <w:rsid w:val="00E25D72"/>
    <w:rsid w:val="00E261B0"/>
    <w:rsid w:val="00E2671F"/>
    <w:rsid w:val="00E26746"/>
    <w:rsid w:val="00E26948"/>
    <w:rsid w:val="00E2694A"/>
    <w:rsid w:val="00E26AFD"/>
    <w:rsid w:val="00E26D00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8FD"/>
    <w:rsid w:val="00E33EC1"/>
    <w:rsid w:val="00E34057"/>
    <w:rsid w:val="00E34678"/>
    <w:rsid w:val="00E346A2"/>
    <w:rsid w:val="00E346AB"/>
    <w:rsid w:val="00E34AB8"/>
    <w:rsid w:val="00E34B5B"/>
    <w:rsid w:val="00E34EF5"/>
    <w:rsid w:val="00E34FCC"/>
    <w:rsid w:val="00E35851"/>
    <w:rsid w:val="00E35B89"/>
    <w:rsid w:val="00E35F51"/>
    <w:rsid w:val="00E3602C"/>
    <w:rsid w:val="00E363AC"/>
    <w:rsid w:val="00E363E4"/>
    <w:rsid w:val="00E366DF"/>
    <w:rsid w:val="00E36774"/>
    <w:rsid w:val="00E36D45"/>
    <w:rsid w:val="00E36DE3"/>
    <w:rsid w:val="00E36EC5"/>
    <w:rsid w:val="00E37126"/>
    <w:rsid w:val="00E37735"/>
    <w:rsid w:val="00E37A6F"/>
    <w:rsid w:val="00E37AFC"/>
    <w:rsid w:val="00E4036E"/>
    <w:rsid w:val="00E40410"/>
    <w:rsid w:val="00E404B1"/>
    <w:rsid w:val="00E40DC8"/>
    <w:rsid w:val="00E41370"/>
    <w:rsid w:val="00E41518"/>
    <w:rsid w:val="00E418AA"/>
    <w:rsid w:val="00E41B75"/>
    <w:rsid w:val="00E41DA0"/>
    <w:rsid w:val="00E41EC9"/>
    <w:rsid w:val="00E4205D"/>
    <w:rsid w:val="00E42205"/>
    <w:rsid w:val="00E4226E"/>
    <w:rsid w:val="00E422A6"/>
    <w:rsid w:val="00E423CF"/>
    <w:rsid w:val="00E424CE"/>
    <w:rsid w:val="00E42811"/>
    <w:rsid w:val="00E42B3F"/>
    <w:rsid w:val="00E42B4F"/>
    <w:rsid w:val="00E431DD"/>
    <w:rsid w:val="00E43398"/>
    <w:rsid w:val="00E4359F"/>
    <w:rsid w:val="00E43841"/>
    <w:rsid w:val="00E43F64"/>
    <w:rsid w:val="00E442D0"/>
    <w:rsid w:val="00E4435B"/>
    <w:rsid w:val="00E44B44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8C3"/>
    <w:rsid w:val="00E469DB"/>
    <w:rsid w:val="00E46BEC"/>
    <w:rsid w:val="00E46C3E"/>
    <w:rsid w:val="00E46C8B"/>
    <w:rsid w:val="00E4716F"/>
    <w:rsid w:val="00E4741D"/>
    <w:rsid w:val="00E474CA"/>
    <w:rsid w:val="00E4756E"/>
    <w:rsid w:val="00E4766A"/>
    <w:rsid w:val="00E47878"/>
    <w:rsid w:val="00E47E3A"/>
    <w:rsid w:val="00E50422"/>
    <w:rsid w:val="00E50B4D"/>
    <w:rsid w:val="00E50D45"/>
    <w:rsid w:val="00E50E0E"/>
    <w:rsid w:val="00E51841"/>
    <w:rsid w:val="00E51F14"/>
    <w:rsid w:val="00E51F1B"/>
    <w:rsid w:val="00E52269"/>
    <w:rsid w:val="00E523F9"/>
    <w:rsid w:val="00E52620"/>
    <w:rsid w:val="00E52914"/>
    <w:rsid w:val="00E52C33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A96"/>
    <w:rsid w:val="00E55D9B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DD"/>
    <w:rsid w:val="00E6204D"/>
    <w:rsid w:val="00E6236C"/>
    <w:rsid w:val="00E62BE9"/>
    <w:rsid w:val="00E62EAF"/>
    <w:rsid w:val="00E63059"/>
    <w:rsid w:val="00E63854"/>
    <w:rsid w:val="00E638EC"/>
    <w:rsid w:val="00E639FA"/>
    <w:rsid w:val="00E6402F"/>
    <w:rsid w:val="00E6423B"/>
    <w:rsid w:val="00E64515"/>
    <w:rsid w:val="00E646B7"/>
    <w:rsid w:val="00E6473F"/>
    <w:rsid w:val="00E6492E"/>
    <w:rsid w:val="00E64B36"/>
    <w:rsid w:val="00E64DBC"/>
    <w:rsid w:val="00E64F6E"/>
    <w:rsid w:val="00E65947"/>
    <w:rsid w:val="00E65A47"/>
    <w:rsid w:val="00E65C1F"/>
    <w:rsid w:val="00E65DCD"/>
    <w:rsid w:val="00E65FAF"/>
    <w:rsid w:val="00E663CA"/>
    <w:rsid w:val="00E664D3"/>
    <w:rsid w:val="00E666AF"/>
    <w:rsid w:val="00E666DF"/>
    <w:rsid w:val="00E668F2"/>
    <w:rsid w:val="00E66A66"/>
    <w:rsid w:val="00E66D09"/>
    <w:rsid w:val="00E66F60"/>
    <w:rsid w:val="00E66FA0"/>
    <w:rsid w:val="00E67057"/>
    <w:rsid w:val="00E673FD"/>
    <w:rsid w:val="00E67796"/>
    <w:rsid w:val="00E67B2B"/>
    <w:rsid w:val="00E67B8A"/>
    <w:rsid w:val="00E67BA4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9F5"/>
    <w:rsid w:val="00E75B08"/>
    <w:rsid w:val="00E75B2D"/>
    <w:rsid w:val="00E75BAB"/>
    <w:rsid w:val="00E766D9"/>
    <w:rsid w:val="00E7697C"/>
    <w:rsid w:val="00E7702D"/>
    <w:rsid w:val="00E7704B"/>
    <w:rsid w:val="00E7710D"/>
    <w:rsid w:val="00E77495"/>
    <w:rsid w:val="00E775CE"/>
    <w:rsid w:val="00E7792D"/>
    <w:rsid w:val="00E77C82"/>
    <w:rsid w:val="00E77E2E"/>
    <w:rsid w:val="00E77E39"/>
    <w:rsid w:val="00E8017D"/>
    <w:rsid w:val="00E80415"/>
    <w:rsid w:val="00E8041C"/>
    <w:rsid w:val="00E8045E"/>
    <w:rsid w:val="00E80A9C"/>
    <w:rsid w:val="00E80F4C"/>
    <w:rsid w:val="00E81183"/>
    <w:rsid w:val="00E812AF"/>
    <w:rsid w:val="00E814AE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406A"/>
    <w:rsid w:val="00E84123"/>
    <w:rsid w:val="00E841C2"/>
    <w:rsid w:val="00E84594"/>
    <w:rsid w:val="00E84680"/>
    <w:rsid w:val="00E8470F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906"/>
    <w:rsid w:val="00E91A18"/>
    <w:rsid w:val="00E92533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FDA"/>
    <w:rsid w:val="00E96699"/>
    <w:rsid w:val="00E966DF"/>
    <w:rsid w:val="00E96C6D"/>
    <w:rsid w:val="00E9729D"/>
    <w:rsid w:val="00E9749B"/>
    <w:rsid w:val="00E974BF"/>
    <w:rsid w:val="00E97DD9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F05"/>
    <w:rsid w:val="00EA21CA"/>
    <w:rsid w:val="00EA23AD"/>
    <w:rsid w:val="00EA25C5"/>
    <w:rsid w:val="00EA29C4"/>
    <w:rsid w:val="00EA2F53"/>
    <w:rsid w:val="00EA34BE"/>
    <w:rsid w:val="00EA358A"/>
    <w:rsid w:val="00EA35EF"/>
    <w:rsid w:val="00EA3B2E"/>
    <w:rsid w:val="00EA3D41"/>
    <w:rsid w:val="00EA3E24"/>
    <w:rsid w:val="00EA3E89"/>
    <w:rsid w:val="00EA4227"/>
    <w:rsid w:val="00EA439D"/>
    <w:rsid w:val="00EA45AB"/>
    <w:rsid w:val="00EA4609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7728"/>
    <w:rsid w:val="00EA789E"/>
    <w:rsid w:val="00EA78C8"/>
    <w:rsid w:val="00EA7AE7"/>
    <w:rsid w:val="00EA7B36"/>
    <w:rsid w:val="00EB037E"/>
    <w:rsid w:val="00EB07DF"/>
    <w:rsid w:val="00EB0958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223"/>
    <w:rsid w:val="00EB3328"/>
    <w:rsid w:val="00EB3A11"/>
    <w:rsid w:val="00EB3BE2"/>
    <w:rsid w:val="00EB3C6B"/>
    <w:rsid w:val="00EB3D30"/>
    <w:rsid w:val="00EB3F3A"/>
    <w:rsid w:val="00EB440F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844"/>
    <w:rsid w:val="00EB69E0"/>
    <w:rsid w:val="00EB6F08"/>
    <w:rsid w:val="00EB6F5A"/>
    <w:rsid w:val="00EB707F"/>
    <w:rsid w:val="00EB70F3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4117"/>
    <w:rsid w:val="00EC4417"/>
    <w:rsid w:val="00EC442A"/>
    <w:rsid w:val="00EC45FC"/>
    <w:rsid w:val="00EC4971"/>
    <w:rsid w:val="00EC4AC7"/>
    <w:rsid w:val="00EC531A"/>
    <w:rsid w:val="00EC5335"/>
    <w:rsid w:val="00EC5586"/>
    <w:rsid w:val="00EC5883"/>
    <w:rsid w:val="00EC5C58"/>
    <w:rsid w:val="00EC5D85"/>
    <w:rsid w:val="00EC5EBD"/>
    <w:rsid w:val="00EC61A0"/>
    <w:rsid w:val="00EC6344"/>
    <w:rsid w:val="00EC637A"/>
    <w:rsid w:val="00EC65D8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850"/>
    <w:rsid w:val="00ED0951"/>
    <w:rsid w:val="00ED0B95"/>
    <w:rsid w:val="00ED0C6F"/>
    <w:rsid w:val="00ED1008"/>
    <w:rsid w:val="00ED1115"/>
    <w:rsid w:val="00ED1150"/>
    <w:rsid w:val="00ED116E"/>
    <w:rsid w:val="00ED1919"/>
    <w:rsid w:val="00ED1AC3"/>
    <w:rsid w:val="00ED1AD1"/>
    <w:rsid w:val="00ED1BA7"/>
    <w:rsid w:val="00ED1C1F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3246"/>
    <w:rsid w:val="00ED3579"/>
    <w:rsid w:val="00ED35B8"/>
    <w:rsid w:val="00ED388D"/>
    <w:rsid w:val="00ED39EB"/>
    <w:rsid w:val="00ED3A69"/>
    <w:rsid w:val="00ED3C79"/>
    <w:rsid w:val="00ED47E4"/>
    <w:rsid w:val="00ED48EE"/>
    <w:rsid w:val="00ED4A42"/>
    <w:rsid w:val="00ED4BE5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FFC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BF2"/>
    <w:rsid w:val="00EE1E6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4F"/>
    <w:rsid w:val="00EE3CBA"/>
    <w:rsid w:val="00EE40AD"/>
    <w:rsid w:val="00EE43C9"/>
    <w:rsid w:val="00EE4A92"/>
    <w:rsid w:val="00EE4EA1"/>
    <w:rsid w:val="00EE4EBD"/>
    <w:rsid w:val="00EE501E"/>
    <w:rsid w:val="00EE5277"/>
    <w:rsid w:val="00EE53E4"/>
    <w:rsid w:val="00EE55AE"/>
    <w:rsid w:val="00EE5616"/>
    <w:rsid w:val="00EE57C2"/>
    <w:rsid w:val="00EE590E"/>
    <w:rsid w:val="00EE5D22"/>
    <w:rsid w:val="00EE5E74"/>
    <w:rsid w:val="00EE61F6"/>
    <w:rsid w:val="00EE6292"/>
    <w:rsid w:val="00EE6814"/>
    <w:rsid w:val="00EE6A08"/>
    <w:rsid w:val="00EE6E0A"/>
    <w:rsid w:val="00EE71EF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EB8"/>
    <w:rsid w:val="00EF0169"/>
    <w:rsid w:val="00EF0504"/>
    <w:rsid w:val="00EF08C8"/>
    <w:rsid w:val="00EF09FD"/>
    <w:rsid w:val="00EF0BFB"/>
    <w:rsid w:val="00EF0E06"/>
    <w:rsid w:val="00EF0EB0"/>
    <w:rsid w:val="00EF1427"/>
    <w:rsid w:val="00EF1516"/>
    <w:rsid w:val="00EF177B"/>
    <w:rsid w:val="00EF1C83"/>
    <w:rsid w:val="00EF1CA0"/>
    <w:rsid w:val="00EF1E81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87"/>
    <w:rsid w:val="00EF3B2E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B70"/>
    <w:rsid w:val="00EF5C5F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3FF"/>
    <w:rsid w:val="00F0154A"/>
    <w:rsid w:val="00F01557"/>
    <w:rsid w:val="00F018C7"/>
    <w:rsid w:val="00F01AE7"/>
    <w:rsid w:val="00F0205E"/>
    <w:rsid w:val="00F02081"/>
    <w:rsid w:val="00F020C0"/>
    <w:rsid w:val="00F02107"/>
    <w:rsid w:val="00F029B0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14D"/>
    <w:rsid w:val="00F04344"/>
    <w:rsid w:val="00F046B2"/>
    <w:rsid w:val="00F04808"/>
    <w:rsid w:val="00F05672"/>
    <w:rsid w:val="00F05756"/>
    <w:rsid w:val="00F05775"/>
    <w:rsid w:val="00F057B2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71FE"/>
    <w:rsid w:val="00F0744F"/>
    <w:rsid w:val="00F075B9"/>
    <w:rsid w:val="00F078C2"/>
    <w:rsid w:val="00F07ADF"/>
    <w:rsid w:val="00F10500"/>
    <w:rsid w:val="00F10D7C"/>
    <w:rsid w:val="00F10E0D"/>
    <w:rsid w:val="00F10EEE"/>
    <w:rsid w:val="00F11052"/>
    <w:rsid w:val="00F11276"/>
    <w:rsid w:val="00F119BF"/>
    <w:rsid w:val="00F11AAD"/>
    <w:rsid w:val="00F11AEC"/>
    <w:rsid w:val="00F11CBC"/>
    <w:rsid w:val="00F126A7"/>
    <w:rsid w:val="00F12CA4"/>
    <w:rsid w:val="00F13081"/>
    <w:rsid w:val="00F130FE"/>
    <w:rsid w:val="00F1320F"/>
    <w:rsid w:val="00F13DE5"/>
    <w:rsid w:val="00F140F9"/>
    <w:rsid w:val="00F14141"/>
    <w:rsid w:val="00F1426B"/>
    <w:rsid w:val="00F142A3"/>
    <w:rsid w:val="00F143DA"/>
    <w:rsid w:val="00F145B8"/>
    <w:rsid w:val="00F145FD"/>
    <w:rsid w:val="00F147BA"/>
    <w:rsid w:val="00F14C8F"/>
    <w:rsid w:val="00F14CC9"/>
    <w:rsid w:val="00F14F5D"/>
    <w:rsid w:val="00F15002"/>
    <w:rsid w:val="00F151E8"/>
    <w:rsid w:val="00F15631"/>
    <w:rsid w:val="00F15737"/>
    <w:rsid w:val="00F15AF9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F0D"/>
    <w:rsid w:val="00F20FB9"/>
    <w:rsid w:val="00F20FC5"/>
    <w:rsid w:val="00F21104"/>
    <w:rsid w:val="00F21957"/>
    <w:rsid w:val="00F21A95"/>
    <w:rsid w:val="00F21C1B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840"/>
    <w:rsid w:val="00F260B0"/>
    <w:rsid w:val="00F263CE"/>
    <w:rsid w:val="00F26B36"/>
    <w:rsid w:val="00F26B9F"/>
    <w:rsid w:val="00F26E5C"/>
    <w:rsid w:val="00F26EE9"/>
    <w:rsid w:val="00F26F5A"/>
    <w:rsid w:val="00F270EC"/>
    <w:rsid w:val="00F2718A"/>
    <w:rsid w:val="00F27226"/>
    <w:rsid w:val="00F27494"/>
    <w:rsid w:val="00F279E4"/>
    <w:rsid w:val="00F27B12"/>
    <w:rsid w:val="00F27D10"/>
    <w:rsid w:val="00F27F38"/>
    <w:rsid w:val="00F300C9"/>
    <w:rsid w:val="00F3049D"/>
    <w:rsid w:val="00F305E8"/>
    <w:rsid w:val="00F30649"/>
    <w:rsid w:val="00F30851"/>
    <w:rsid w:val="00F30A9B"/>
    <w:rsid w:val="00F30DFC"/>
    <w:rsid w:val="00F30EAD"/>
    <w:rsid w:val="00F31272"/>
    <w:rsid w:val="00F31890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D79"/>
    <w:rsid w:val="00F34E35"/>
    <w:rsid w:val="00F34E4B"/>
    <w:rsid w:val="00F34F47"/>
    <w:rsid w:val="00F3515E"/>
    <w:rsid w:val="00F35442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F2"/>
    <w:rsid w:val="00F41B89"/>
    <w:rsid w:val="00F41E1A"/>
    <w:rsid w:val="00F41FEF"/>
    <w:rsid w:val="00F4307D"/>
    <w:rsid w:val="00F43691"/>
    <w:rsid w:val="00F439B2"/>
    <w:rsid w:val="00F43DDC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506D1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13"/>
    <w:rsid w:val="00F52E42"/>
    <w:rsid w:val="00F52E6D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C01"/>
    <w:rsid w:val="00F5738E"/>
    <w:rsid w:val="00F573CC"/>
    <w:rsid w:val="00F574F5"/>
    <w:rsid w:val="00F57660"/>
    <w:rsid w:val="00F576AF"/>
    <w:rsid w:val="00F57782"/>
    <w:rsid w:val="00F57861"/>
    <w:rsid w:val="00F57E6C"/>
    <w:rsid w:val="00F57F01"/>
    <w:rsid w:val="00F60105"/>
    <w:rsid w:val="00F604A5"/>
    <w:rsid w:val="00F604F1"/>
    <w:rsid w:val="00F60599"/>
    <w:rsid w:val="00F606BC"/>
    <w:rsid w:val="00F6079E"/>
    <w:rsid w:val="00F60C42"/>
    <w:rsid w:val="00F60F5B"/>
    <w:rsid w:val="00F60F76"/>
    <w:rsid w:val="00F6102F"/>
    <w:rsid w:val="00F617EB"/>
    <w:rsid w:val="00F61808"/>
    <w:rsid w:val="00F61AD0"/>
    <w:rsid w:val="00F61C0C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29E3"/>
    <w:rsid w:val="00F633DA"/>
    <w:rsid w:val="00F6387A"/>
    <w:rsid w:val="00F639F2"/>
    <w:rsid w:val="00F63A44"/>
    <w:rsid w:val="00F63CF2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C4"/>
    <w:rsid w:val="00F67A0B"/>
    <w:rsid w:val="00F67BBE"/>
    <w:rsid w:val="00F67E77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AD2"/>
    <w:rsid w:val="00F71BAC"/>
    <w:rsid w:val="00F7207D"/>
    <w:rsid w:val="00F720A8"/>
    <w:rsid w:val="00F72743"/>
    <w:rsid w:val="00F72B35"/>
    <w:rsid w:val="00F72C68"/>
    <w:rsid w:val="00F730D7"/>
    <w:rsid w:val="00F73667"/>
    <w:rsid w:val="00F739A5"/>
    <w:rsid w:val="00F73B27"/>
    <w:rsid w:val="00F73C61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146"/>
    <w:rsid w:val="00F77515"/>
    <w:rsid w:val="00F776BD"/>
    <w:rsid w:val="00F77B43"/>
    <w:rsid w:val="00F77C39"/>
    <w:rsid w:val="00F77CB8"/>
    <w:rsid w:val="00F80467"/>
    <w:rsid w:val="00F805CE"/>
    <w:rsid w:val="00F81198"/>
    <w:rsid w:val="00F81206"/>
    <w:rsid w:val="00F813F9"/>
    <w:rsid w:val="00F814CF"/>
    <w:rsid w:val="00F815F5"/>
    <w:rsid w:val="00F8183B"/>
    <w:rsid w:val="00F81B40"/>
    <w:rsid w:val="00F81C32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3146"/>
    <w:rsid w:val="00F831AB"/>
    <w:rsid w:val="00F831B4"/>
    <w:rsid w:val="00F83807"/>
    <w:rsid w:val="00F8389E"/>
    <w:rsid w:val="00F83F75"/>
    <w:rsid w:val="00F8419E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E0C"/>
    <w:rsid w:val="00F85E16"/>
    <w:rsid w:val="00F861DF"/>
    <w:rsid w:val="00F864DD"/>
    <w:rsid w:val="00F869AC"/>
    <w:rsid w:val="00F86AE6"/>
    <w:rsid w:val="00F86BAA"/>
    <w:rsid w:val="00F86C31"/>
    <w:rsid w:val="00F86FB8"/>
    <w:rsid w:val="00F8704E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4F5"/>
    <w:rsid w:val="00F91ABC"/>
    <w:rsid w:val="00F91DFD"/>
    <w:rsid w:val="00F91F19"/>
    <w:rsid w:val="00F9220C"/>
    <w:rsid w:val="00F92433"/>
    <w:rsid w:val="00F9278C"/>
    <w:rsid w:val="00F9288E"/>
    <w:rsid w:val="00F92F3C"/>
    <w:rsid w:val="00F9351B"/>
    <w:rsid w:val="00F935DA"/>
    <w:rsid w:val="00F937E0"/>
    <w:rsid w:val="00F93A34"/>
    <w:rsid w:val="00F93A72"/>
    <w:rsid w:val="00F93C3A"/>
    <w:rsid w:val="00F9431C"/>
    <w:rsid w:val="00F94687"/>
    <w:rsid w:val="00F946C8"/>
    <w:rsid w:val="00F948B1"/>
    <w:rsid w:val="00F94C42"/>
    <w:rsid w:val="00F94E56"/>
    <w:rsid w:val="00F951EE"/>
    <w:rsid w:val="00F9525F"/>
    <w:rsid w:val="00F95261"/>
    <w:rsid w:val="00F95C81"/>
    <w:rsid w:val="00F95D82"/>
    <w:rsid w:val="00F95E61"/>
    <w:rsid w:val="00F95F3E"/>
    <w:rsid w:val="00F964E0"/>
    <w:rsid w:val="00F96896"/>
    <w:rsid w:val="00F96BFF"/>
    <w:rsid w:val="00F97334"/>
    <w:rsid w:val="00F97793"/>
    <w:rsid w:val="00FA01D6"/>
    <w:rsid w:val="00FA0207"/>
    <w:rsid w:val="00FA05F7"/>
    <w:rsid w:val="00FA086D"/>
    <w:rsid w:val="00FA0874"/>
    <w:rsid w:val="00FA0896"/>
    <w:rsid w:val="00FA0F94"/>
    <w:rsid w:val="00FA1372"/>
    <w:rsid w:val="00FA14F4"/>
    <w:rsid w:val="00FA1C57"/>
    <w:rsid w:val="00FA1D13"/>
    <w:rsid w:val="00FA1D19"/>
    <w:rsid w:val="00FA2015"/>
    <w:rsid w:val="00FA20EC"/>
    <w:rsid w:val="00FA231A"/>
    <w:rsid w:val="00FA24C9"/>
    <w:rsid w:val="00FA29B2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D1A"/>
    <w:rsid w:val="00FA50DD"/>
    <w:rsid w:val="00FA516D"/>
    <w:rsid w:val="00FA51AE"/>
    <w:rsid w:val="00FA5250"/>
    <w:rsid w:val="00FA54C6"/>
    <w:rsid w:val="00FA566C"/>
    <w:rsid w:val="00FA56A1"/>
    <w:rsid w:val="00FA57FE"/>
    <w:rsid w:val="00FA58A3"/>
    <w:rsid w:val="00FA599D"/>
    <w:rsid w:val="00FA5A2C"/>
    <w:rsid w:val="00FA5BB6"/>
    <w:rsid w:val="00FA5EB1"/>
    <w:rsid w:val="00FA6201"/>
    <w:rsid w:val="00FA62D5"/>
    <w:rsid w:val="00FA64D5"/>
    <w:rsid w:val="00FA65B8"/>
    <w:rsid w:val="00FA68CC"/>
    <w:rsid w:val="00FA6B1B"/>
    <w:rsid w:val="00FA6CF2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3509"/>
    <w:rsid w:val="00FB3823"/>
    <w:rsid w:val="00FB3991"/>
    <w:rsid w:val="00FB3D02"/>
    <w:rsid w:val="00FB3D6A"/>
    <w:rsid w:val="00FB42B2"/>
    <w:rsid w:val="00FB43BF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3CB"/>
    <w:rsid w:val="00FB64C1"/>
    <w:rsid w:val="00FB64F7"/>
    <w:rsid w:val="00FB674C"/>
    <w:rsid w:val="00FB7013"/>
    <w:rsid w:val="00FB784B"/>
    <w:rsid w:val="00FB7888"/>
    <w:rsid w:val="00FB79A1"/>
    <w:rsid w:val="00FB7A6A"/>
    <w:rsid w:val="00FB7ADB"/>
    <w:rsid w:val="00FB7B67"/>
    <w:rsid w:val="00FB7D3D"/>
    <w:rsid w:val="00FC0059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94"/>
    <w:rsid w:val="00FC45EC"/>
    <w:rsid w:val="00FC478B"/>
    <w:rsid w:val="00FC4B71"/>
    <w:rsid w:val="00FC501D"/>
    <w:rsid w:val="00FC51F0"/>
    <w:rsid w:val="00FC52EA"/>
    <w:rsid w:val="00FC53F3"/>
    <w:rsid w:val="00FC549A"/>
    <w:rsid w:val="00FC551E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20F8"/>
    <w:rsid w:val="00FD2110"/>
    <w:rsid w:val="00FD217F"/>
    <w:rsid w:val="00FD27B0"/>
    <w:rsid w:val="00FD2DC6"/>
    <w:rsid w:val="00FD3003"/>
    <w:rsid w:val="00FD3257"/>
    <w:rsid w:val="00FD36D7"/>
    <w:rsid w:val="00FD37C2"/>
    <w:rsid w:val="00FD387D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65A"/>
    <w:rsid w:val="00FD67B1"/>
    <w:rsid w:val="00FD6C68"/>
    <w:rsid w:val="00FD6E6B"/>
    <w:rsid w:val="00FD6FD5"/>
    <w:rsid w:val="00FD7162"/>
    <w:rsid w:val="00FD73BA"/>
    <w:rsid w:val="00FD77C8"/>
    <w:rsid w:val="00FD7BC2"/>
    <w:rsid w:val="00FD7BF5"/>
    <w:rsid w:val="00FD7C83"/>
    <w:rsid w:val="00FD7D51"/>
    <w:rsid w:val="00FD7E28"/>
    <w:rsid w:val="00FE0155"/>
    <w:rsid w:val="00FE01AB"/>
    <w:rsid w:val="00FE031F"/>
    <w:rsid w:val="00FE0406"/>
    <w:rsid w:val="00FE0574"/>
    <w:rsid w:val="00FE0682"/>
    <w:rsid w:val="00FE06B7"/>
    <w:rsid w:val="00FE0738"/>
    <w:rsid w:val="00FE08CA"/>
    <w:rsid w:val="00FE08F0"/>
    <w:rsid w:val="00FE0AEE"/>
    <w:rsid w:val="00FE0E45"/>
    <w:rsid w:val="00FE13CB"/>
    <w:rsid w:val="00FE1953"/>
    <w:rsid w:val="00FE1E65"/>
    <w:rsid w:val="00FE2139"/>
    <w:rsid w:val="00FE21FA"/>
    <w:rsid w:val="00FE2235"/>
    <w:rsid w:val="00FE22E6"/>
    <w:rsid w:val="00FE25CD"/>
    <w:rsid w:val="00FE29DC"/>
    <w:rsid w:val="00FE2C8A"/>
    <w:rsid w:val="00FE2D81"/>
    <w:rsid w:val="00FE2F88"/>
    <w:rsid w:val="00FE3775"/>
    <w:rsid w:val="00FE37D9"/>
    <w:rsid w:val="00FE388A"/>
    <w:rsid w:val="00FE3992"/>
    <w:rsid w:val="00FE39E1"/>
    <w:rsid w:val="00FE3F8D"/>
    <w:rsid w:val="00FE4208"/>
    <w:rsid w:val="00FE45D8"/>
    <w:rsid w:val="00FE4725"/>
    <w:rsid w:val="00FE4B87"/>
    <w:rsid w:val="00FE4DC3"/>
    <w:rsid w:val="00FE5534"/>
    <w:rsid w:val="00FE5928"/>
    <w:rsid w:val="00FE5CF3"/>
    <w:rsid w:val="00FE6120"/>
    <w:rsid w:val="00FE6281"/>
    <w:rsid w:val="00FE659D"/>
    <w:rsid w:val="00FE6C84"/>
    <w:rsid w:val="00FE6D81"/>
    <w:rsid w:val="00FE6DFA"/>
    <w:rsid w:val="00FE6E47"/>
    <w:rsid w:val="00FE7600"/>
    <w:rsid w:val="00FE7610"/>
    <w:rsid w:val="00FF03FB"/>
    <w:rsid w:val="00FF059F"/>
    <w:rsid w:val="00FF085D"/>
    <w:rsid w:val="00FF0CE1"/>
    <w:rsid w:val="00FF1DD1"/>
    <w:rsid w:val="00FF215D"/>
    <w:rsid w:val="00FF2244"/>
    <w:rsid w:val="00FF23FB"/>
    <w:rsid w:val="00FF28F8"/>
    <w:rsid w:val="00FF2DB6"/>
    <w:rsid w:val="00FF31EA"/>
    <w:rsid w:val="00FF323D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833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6542"/>
    <w:rsid w:val="00FF666C"/>
    <w:rsid w:val="00FF679B"/>
    <w:rsid w:val="00FF6948"/>
    <w:rsid w:val="00FF6E34"/>
    <w:rsid w:val="00FF71F3"/>
    <w:rsid w:val="00FF7723"/>
    <w:rsid w:val="00FF7AEB"/>
    <w:rsid w:val="00FF7C45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A0F83"/>
  <w15:chartTrackingRefBased/>
  <w15:docId w15:val="{4CAED8C9-FB35-44AB-9DE5-FD9BF449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1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FD99C-DBC8-4013-A079-E896155F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9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Theppinta, Hataiput</dc:creator>
  <cp:keywords/>
  <cp:lastModifiedBy>Montira, Sirirak</cp:lastModifiedBy>
  <cp:revision>3</cp:revision>
  <cp:lastPrinted>2021-02-19T12:13:00Z</cp:lastPrinted>
  <dcterms:created xsi:type="dcterms:W3CDTF">2021-02-19T18:36:00Z</dcterms:created>
  <dcterms:modified xsi:type="dcterms:W3CDTF">2021-02-19T18:38:00Z</dcterms:modified>
</cp:coreProperties>
</file>